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88BB9" w14:textId="0BE79344" w:rsidR="002239C4" w:rsidRDefault="00F272CB" w:rsidP="00BD3377">
      <w:pPr>
        <w:spacing w:after="120"/>
        <w:rPr>
          <w:rFonts w:ascii="Arial" w:hAnsi="Arial" w:cs="Arial"/>
          <w:b/>
          <w:lang w:val="en-US" w:eastAsia="zh-CN"/>
        </w:rPr>
      </w:pPr>
      <w:r>
        <w:rPr>
          <w:rFonts w:ascii="Arial" w:hAnsi="Arial" w:cs="Arial"/>
          <w:b/>
          <w:lang w:val="en-US" w:eastAsia="zh-CN"/>
        </w:rPr>
        <w:t xml:space="preserve">3GPP TSG-RAN WG4 Meeting # 103-e </w:t>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sidR="00E65417" w:rsidRPr="00E65417">
        <w:rPr>
          <w:rFonts w:ascii="Arial" w:hAnsi="Arial" w:cs="Arial"/>
          <w:b/>
          <w:lang w:val="en-US" w:eastAsia="zh-CN"/>
        </w:rPr>
        <w:t>R4-2210483</w:t>
      </w:r>
    </w:p>
    <w:p w14:paraId="3C550815" w14:textId="77777777" w:rsidR="002239C4" w:rsidRDefault="00F272CB">
      <w:pPr>
        <w:spacing w:after="120"/>
        <w:ind w:left="1985" w:hanging="1985"/>
        <w:rPr>
          <w:rFonts w:ascii="Arial" w:hAnsi="Arial" w:cs="Arial"/>
          <w:b/>
          <w:lang w:val="en-US" w:eastAsia="zh-CN"/>
        </w:rPr>
      </w:pPr>
      <w:r>
        <w:rPr>
          <w:rFonts w:ascii="Arial" w:hAnsi="Arial" w:cs="Arial"/>
          <w:b/>
          <w:lang w:val="en-US" w:eastAsia="zh-CN"/>
        </w:rPr>
        <w:t xml:space="preserve">Electronic Meeting, </w:t>
      </w:r>
      <w:r>
        <w:rPr>
          <w:rFonts w:ascii="Arial" w:hAnsi="Arial"/>
          <w:b/>
          <w:lang w:val="en-US" w:eastAsia="zh-CN"/>
        </w:rPr>
        <w:t>9 – 20 May, 2022</w:t>
      </w:r>
    </w:p>
    <w:p w14:paraId="2523D93C" w14:textId="77777777" w:rsidR="002239C4" w:rsidRDefault="002239C4">
      <w:pPr>
        <w:spacing w:after="120"/>
        <w:ind w:left="1985" w:hanging="1985"/>
        <w:rPr>
          <w:rFonts w:ascii="Arial" w:eastAsia="MS Mincho" w:hAnsi="Arial" w:cs="Arial"/>
          <w:b/>
          <w:sz w:val="22"/>
          <w:lang w:val="en-US"/>
        </w:rPr>
      </w:pPr>
    </w:p>
    <w:p w14:paraId="6B5190D6" w14:textId="77777777" w:rsidR="002239C4" w:rsidRDefault="00F272C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ED5A21">
        <w:rPr>
          <w:rFonts w:ascii="Arial" w:hAnsi="Arial" w:cs="Arial"/>
          <w:color w:val="000000"/>
          <w:sz w:val="22"/>
          <w:lang w:val="en-US" w:eastAsia="zh-CN"/>
        </w:rPr>
        <w:t>9.19.3</w:t>
      </w:r>
    </w:p>
    <w:p w14:paraId="332E4ADE" w14:textId="77777777" w:rsidR="002239C4" w:rsidRDefault="00F272C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11FAFA7F" w14:textId="77777777" w:rsidR="002239C4" w:rsidRDefault="00F272CB">
      <w:pPr>
        <w:rPr>
          <w:rFonts w:ascii="Calibri" w:hAnsi="Calibri" w:cs="Calibri"/>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hAnsi="Arial" w:cs="Arial" w:hint="eastAsia"/>
          <w:color w:val="000000"/>
          <w:sz w:val="22"/>
          <w:lang w:val="en-US" w:eastAsia="zh-CN"/>
        </w:rPr>
        <w:t xml:space="preserve">Email discussion summary for </w:t>
      </w:r>
      <w:r>
        <w:rPr>
          <w:rFonts w:ascii="Arial" w:hAnsi="Arial" w:cs="Arial"/>
          <w:color w:val="000000"/>
          <w:sz w:val="22"/>
          <w:lang w:val="en-US" w:eastAsia="zh-CN"/>
        </w:rPr>
        <w:t>[103-e][214] NR_redcap_RRM_1</w:t>
      </w:r>
    </w:p>
    <w:p w14:paraId="6468976D" w14:textId="77777777" w:rsidR="002239C4" w:rsidRDefault="002239C4">
      <w:pPr>
        <w:spacing w:after="120"/>
        <w:ind w:left="1985" w:hanging="1985"/>
        <w:rPr>
          <w:rFonts w:ascii="Arial" w:hAnsi="Arial" w:cs="Arial"/>
          <w:color w:val="000000"/>
          <w:sz w:val="22"/>
          <w:lang w:val="en-US" w:eastAsia="zh-CN"/>
        </w:rPr>
      </w:pPr>
    </w:p>
    <w:p w14:paraId="1B8620C5" w14:textId="77777777" w:rsidR="002239C4" w:rsidRDefault="00F272CB">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03A3D5D3" w14:textId="77777777" w:rsidR="002239C4" w:rsidRDefault="00F272CB">
      <w:pPr>
        <w:pStyle w:val="Heading1"/>
        <w:rPr>
          <w:lang w:eastAsia="zh-CN"/>
        </w:rPr>
      </w:pPr>
      <w:r>
        <w:rPr>
          <w:rFonts w:hint="eastAsia"/>
          <w:lang w:eastAsia="ja-JP"/>
        </w:rPr>
        <w:t>Introduction</w:t>
      </w:r>
    </w:p>
    <w:p w14:paraId="3F4EB23B" w14:textId="77777777" w:rsidR="002239C4" w:rsidRDefault="00F272CB">
      <w:pPr>
        <w:tabs>
          <w:tab w:val="left" w:pos="284"/>
          <w:tab w:val="left" w:pos="568"/>
          <w:tab w:val="left" w:pos="852"/>
          <w:tab w:val="left" w:pos="1136"/>
          <w:tab w:val="left" w:pos="1420"/>
          <w:tab w:val="left" w:pos="1704"/>
          <w:tab w:val="left" w:pos="1988"/>
          <w:tab w:val="left" w:pos="4215"/>
        </w:tabs>
        <w:spacing w:after="120"/>
        <w:ind w:left="1985" w:hanging="1985"/>
        <w:rPr>
          <w:iCs/>
          <w:sz w:val="14"/>
          <w:szCs w:val="14"/>
          <w:lang w:val="en-US" w:eastAsia="zh-CN"/>
        </w:rPr>
      </w:pPr>
      <w:r>
        <w:rPr>
          <w:iCs/>
          <w:sz w:val="14"/>
          <w:szCs w:val="14"/>
          <w:lang w:val="en-US" w:eastAsia="zh-CN"/>
        </w:rPr>
        <w:t>The discussion covers NR RedCap RRM AI within 9.19.3, 9.19.3.1 and 9.19.4.</w:t>
      </w:r>
    </w:p>
    <w:p w14:paraId="49184C36" w14:textId="77777777" w:rsidR="002239C4" w:rsidRDefault="00F272CB">
      <w:pPr>
        <w:rPr>
          <w:b/>
          <w:bCs/>
          <w:sz w:val="14"/>
          <w:szCs w:val="14"/>
          <w:highlight w:val="yellow"/>
          <w:lang w:val="en-US" w:eastAsia="zh-CN"/>
        </w:rPr>
      </w:pPr>
      <w:r>
        <w:rPr>
          <w:b/>
          <w:bCs/>
          <w:sz w:val="14"/>
          <w:szCs w:val="14"/>
          <w:highlight w:val="yellow"/>
          <w:lang w:val="en-US" w:eastAsia="zh-CN"/>
        </w:rPr>
        <w:t>When updating this document, please remember to:</w:t>
      </w:r>
    </w:p>
    <w:p w14:paraId="44309819" w14:textId="77777777" w:rsidR="002239C4" w:rsidRDefault="00F272CB">
      <w:pPr>
        <w:pStyle w:val="ListParagraph"/>
        <w:numPr>
          <w:ilvl w:val="0"/>
          <w:numId w:val="7"/>
        </w:numPr>
        <w:ind w:firstLineChars="0"/>
        <w:rPr>
          <w:b/>
          <w:bCs/>
          <w:sz w:val="14"/>
          <w:szCs w:val="14"/>
          <w:highlight w:val="yellow"/>
          <w:lang w:val="en-US" w:eastAsia="zh-CN"/>
        </w:rPr>
      </w:pPr>
      <w:r>
        <w:rPr>
          <w:b/>
          <w:bCs/>
          <w:sz w:val="14"/>
          <w:szCs w:val="14"/>
          <w:highlight w:val="yellow"/>
          <w:lang w:val="en-US" w:eastAsia="zh-CN"/>
        </w:rPr>
        <w:t>use track changes while adding your comments in this document (only updates marked with change marks will be taken into the next version),</w:t>
      </w:r>
    </w:p>
    <w:p w14:paraId="1747C0D0" w14:textId="77777777" w:rsidR="002239C4" w:rsidRDefault="00F272CB">
      <w:pPr>
        <w:pStyle w:val="ListParagraph"/>
        <w:numPr>
          <w:ilvl w:val="0"/>
          <w:numId w:val="7"/>
        </w:numPr>
        <w:ind w:firstLineChars="0"/>
        <w:rPr>
          <w:b/>
          <w:bCs/>
          <w:sz w:val="14"/>
          <w:szCs w:val="14"/>
          <w:highlight w:val="yellow"/>
          <w:lang w:val="en-US" w:eastAsia="zh-CN"/>
        </w:rPr>
      </w:pPr>
      <w:r>
        <w:rPr>
          <w:b/>
          <w:bCs/>
          <w:sz w:val="14"/>
          <w:szCs w:val="14"/>
          <w:highlight w:val="yellow"/>
          <w:lang w:val="en-US" w:eastAsia="zh-CN"/>
        </w:rPr>
        <w:t>change the file name, adding your company name, according to the instructions from RAN4 chair:</w:t>
      </w:r>
    </w:p>
    <w:p w14:paraId="36BCBB36" w14:textId="77777777" w:rsidR="002239C4" w:rsidRDefault="00F272CB">
      <w:pPr>
        <w:pStyle w:val="ListParagraph"/>
        <w:numPr>
          <w:ilvl w:val="0"/>
          <w:numId w:val="8"/>
        </w:numPr>
        <w:ind w:firstLineChars="0"/>
        <w:rPr>
          <w:b/>
          <w:bCs/>
          <w:sz w:val="14"/>
          <w:szCs w:val="14"/>
          <w:highlight w:val="yellow"/>
          <w:lang w:val="en-US" w:eastAsia="zh-CN"/>
        </w:rPr>
      </w:pPr>
      <w:r>
        <w:rPr>
          <w:b/>
          <w:bCs/>
          <w:sz w:val="14"/>
          <w:szCs w:val="14"/>
          <w:highlight w:val="yellow"/>
          <w:lang w:val="en-US" w:eastAsia="zh-CN"/>
        </w:rPr>
        <w:t>Length of file names shall be reduced, e.g.</w:t>
      </w:r>
    </w:p>
    <w:p w14:paraId="0166E3AF" w14:textId="77777777" w:rsidR="002239C4" w:rsidRDefault="00F272CB">
      <w:pPr>
        <w:pStyle w:val="ListParagraph"/>
        <w:ind w:left="2127" w:firstLineChars="0" w:firstLine="0"/>
        <w:rPr>
          <w:b/>
          <w:bCs/>
          <w:sz w:val="14"/>
          <w:szCs w:val="14"/>
          <w:highlight w:val="yellow"/>
          <w:lang w:val="en-US" w:eastAsia="zh-CN"/>
        </w:rPr>
      </w:pPr>
      <w:r>
        <w:rPr>
          <w:b/>
          <w:bCs/>
          <w:sz w:val="14"/>
          <w:szCs w:val="14"/>
          <w:highlight w:val="yellow"/>
          <w:lang w:val="en-US" w:eastAsia="zh-CN"/>
        </w:rPr>
        <w:t>At the beginning of first round, moderators share / ftp / tsg_ran / WG4_Radio / TSGR4_98_e / Inbox / Drafts / [98e][101] NR_NewRAT_SysParameters\Summary_101_1st round_v01.docx</w:t>
      </w:r>
    </w:p>
    <w:p w14:paraId="6339549D"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A: Summary_101_1st round_v02_companyA</w:t>
      </w:r>
    </w:p>
    <w:p w14:paraId="296FF30A"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B: Summary_101_1st round_v03_companyA_companyB</w:t>
      </w:r>
    </w:p>
    <w:p w14:paraId="46CB8A11" w14:textId="77777777" w:rsidR="002239C4" w:rsidRDefault="00F272CB">
      <w:pPr>
        <w:pStyle w:val="ListParagraph"/>
        <w:ind w:left="978" w:firstLineChars="0" w:firstLine="0"/>
        <w:rPr>
          <w:b/>
          <w:bCs/>
          <w:sz w:val="14"/>
          <w:szCs w:val="14"/>
          <w:highlight w:val="yellow"/>
          <w:lang w:val="en-US" w:eastAsia="zh-CN"/>
        </w:rPr>
      </w:pPr>
      <w:r>
        <w:rPr>
          <w:b/>
          <w:bCs/>
          <w:sz w:val="14"/>
          <w:szCs w:val="14"/>
          <w:highlight w:val="yellow"/>
          <w:lang w:val="en-US" w:eastAsia="zh-CN"/>
        </w:rPr>
        <w:t>After update by company C: Summary_101_1st round_v04_companyB_companyC</w:t>
      </w:r>
    </w:p>
    <w:p w14:paraId="097C9A4D" w14:textId="77777777" w:rsidR="002239C4" w:rsidRDefault="00F272CB">
      <w:pPr>
        <w:pStyle w:val="Heading1"/>
        <w:rPr>
          <w:lang w:eastAsia="ja-JP"/>
        </w:rPr>
      </w:pPr>
      <w:r>
        <w:rPr>
          <w:lang w:eastAsia="ja-JP"/>
        </w:rPr>
        <w:t>Topic #1: General</w:t>
      </w:r>
    </w:p>
    <w:p w14:paraId="0C383393" w14:textId="77777777" w:rsidR="002239C4" w:rsidRDefault="00F272CB">
      <w:pPr>
        <w:rPr>
          <w:iCs/>
          <w:lang w:val="en-US" w:eastAsia="zh-CN"/>
        </w:rPr>
      </w:pPr>
      <w:r>
        <w:rPr>
          <w:iCs/>
          <w:lang w:val="en-US" w:eastAsia="zh-CN"/>
        </w:rPr>
        <w:t>Contributions from AI 9.19.3.1.1 are discussed here.</w:t>
      </w:r>
    </w:p>
    <w:p w14:paraId="631F3956" w14:textId="77777777" w:rsidR="002239C4" w:rsidRDefault="00F272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2239C4" w14:paraId="715AB652" w14:textId="77777777">
        <w:trPr>
          <w:trHeight w:val="468"/>
        </w:trPr>
        <w:tc>
          <w:tcPr>
            <w:tcW w:w="1600" w:type="dxa"/>
            <w:vAlign w:val="center"/>
          </w:tcPr>
          <w:p w14:paraId="3FE77527" w14:textId="77777777" w:rsidR="002239C4" w:rsidRDefault="00F272CB">
            <w:pPr>
              <w:spacing w:before="120" w:after="120"/>
              <w:rPr>
                <w:b/>
                <w:bCs/>
                <w:sz w:val="14"/>
                <w:szCs w:val="14"/>
              </w:rPr>
            </w:pPr>
            <w:r>
              <w:rPr>
                <w:b/>
                <w:bCs/>
                <w:sz w:val="14"/>
                <w:szCs w:val="14"/>
              </w:rPr>
              <w:t>T-doc number</w:t>
            </w:r>
          </w:p>
        </w:tc>
        <w:tc>
          <w:tcPr>
            <w:tcW w:w="1424" w:type="dxa"/>
            <w:vAlign w:val="center"/>
          </w:tcPr>
          <w:p w14:paraId="2D863C00" w14:textId="77777777" w:rsidR="002239C4" w:rsidRDefault="00F272CB">
            <w:pPr>
              <w:spacing w:before="120" w:after="120"/>
              <w:rPr>
                <w:b/>
                <w:bCs/>
                <w:sz w:val="14"/>
                <w:szCs w:val="14"/>
              </w:rPr>
            </w:pPr>
            <w:r>
              <w:rPr>
                <w:b/>
                <w:bCs/>
                <w:sz w:val="14"/>
                <w:szCs w:val="14"/>
              </w:rPr>
              <w:t>Company</w:t>
            </w:r>
          </w:p>
        </w:tc>
        <w:tc>
          <w:tcPr>
            <w:tcW w:w="6607" w:type="dxa"/>
            <w:vAlign w:val="center"/>
          </w:tcPr>
          <w:p w14:paraId="11B895E2" w14:textId="77777777" w:rsidR="002239C4" w:rsidRDefault="00F272CB">
            <w:pPr>
              <w:spacing w:before="120" w:after="120"/>
              <w:rPr>
                <w:b/>
                <w:bCs/>
                <w:sz w:val="14"/>
                <w:szCs w:val="14"/>
              </w:rPr>
            </w:pPr>
            <w:r>
              <w:rPr>
                <w:b/>
                <w:bCs/>
                <w:sz w:val="14"/>
                <w:szCs w:val="14"/>
              </w:rPr>
              <w:t>Proposals / Observations</w:t>
            </w:r>
          </w:p>
        </w:tc>
      </w:tr>
      <w:tr w:rsidR="002239C4" w14:paraId="60D10FE2" w14:textId="77777777">
        <w:trPr>
          <w:trHeight w:val="468"/>
        </w:trPr>
        <w:tc>
          <w:tcPr>
            <w:tcW w:w="1600" w:type="dxa"/>
            <w:vAlign w:val="center"/>
          </w:tcPr>
          <w:p w14:paraId="401162F9" w14:textId="77777777" w:rsidR="002239C4" w:rsidRDefault="004258BC">
            <w:pPr>
              <w:spacing w:after="0"/>
              <w:rPr>
                <w:b/>
                <w:bCs/>
                <w:color w:val="0000FF"/>
                <w:sz w:val="14"/>
                <w:szCs w:val="14"/>
                <w:u w:val="single"/>
              </w:rPr>
            </w:pPr>
            <w:hyperlink r:id="rId12" w:history="1">
              <w:r w:rsidR="00F272CB">
                <w:rPr>
                  <w:rStyle w:val="Hyperlink"/>
                  <w:b/>
                  <w:bCs/>
                  <w:sz w:val="14"/>
                  <w:szCs w:val="14"/>
                </w:rPr>
                <w:t>R4-2208071</w:t>
              </w:r>
            </w:hyperlink>
          </w:p>
          <w:p w14:paraId="760EB59B" w14:textId="77777777" w:rsidR="002239C4" w:rsidRDefault="002239C4">
            <w:pPr>
              <w:spacing w:after="0"/>
              <w:rPr>
                <w:color w:val="0000FF"/>
                <w:sz w:val="14"/>
                <w:szCs w:val="14"/>
                <w:u w:val="single"/>
              </w:rPr>
            </w:pPr>
          </w:p>
        </w:tc>
        <w:tc>
          <w:tcPr>
            <w:tcW w:w="1424" w:type="dxa"/>
            <w:vAlign w:val="center"/>
          </w:tcPr>
          <w:p w14:paraId="2D5A02A1" w14:textId="77777777" w:rsidR="002239C4" w:rsidRDefault="00F272CB">
            <w:pPr>
              <w:spacing w:before="120" w:after="120"/>
              <w:rPr>
                <w:sz w:val="14"/>
                <w:szCs w:val="14"/>
              </w:rPr>
            </w:pPr>
            <w:r>
              <w:rPr>
                <w:sz w:val="14"/>
                <w:szCs w:val="14"/>
              </w:rPr>
              <w:t>Intel Corporation</w:t>
            </w:r>
          </w:p>
        </w:tc>
        <w:tc>
          <w:tcPr>
            <w:tcW w:w="6607" w:type="dxa"/>
            <w:vAlign w:val="center"/>
          </w:tcPr>
          <w:p w14:paraId="7123B61F" w14:textId="77777777" w:rsidR="002239C4" w:rsidRDefault="00F272CB">
            <w:pPr>
              <w:rPr>
                <w:sz w:val="14"/>
                <w:szCs w:val="14"/>
                <w:lang w:val="en-US"/>
              </w:rPr>
            </w:pPr>
            <w:r>
              <w:rPr>
                <w:b/>
                <w:bCs/>
                <w:sz w:val="14"/>
                <w:szCs w:val="14"/>
                <w:lang w:val="en-US"/>
              </w:rPr>
              <w:t xml:space="preserve">Proposal 1: </w:t>
            </w:r>
            <w:r>
              <w:rPr>
                <w:sz w:val="14"/>
                <w:szCs w:val="14"/>
                <w:lang w:val="en-US"/>
              </w:rPr>
              <w:t xml:space="preserve">For 1 Rx, there is no impact on the requirement for maximum interruption in paging reception, i.e. Rel-15 requirements shall apply to RedCap. </w:t>
            </w:r>
          </w:p>
          <w:p w14:paraId="020EC916" w14:textId="77777777" w:rsidR="002239C4" w:rsidRDefault="00F272CB">
            <w:pPr>
              <w:pStyle w:val="ListParagraph"/>
              <w:numPr>
                <w:ilvl w:val="1"/>
                <w:numId w:val="9"/>
              </w:numPr>
              <w:ind w:left="1364" w:firstLineChars="0"/>
              <w:rPr>
                <w:rFonts w:eastAsia="Yu Mincho"/>
                <w:color w:val="000000" w:themeColor="text1"/>
                <w:sz w:val="14"/>
                <w:szCs w:val="14"/>
                <w:lang w:val="en-US" w:eastAsia="zh-CN"/>
              </w:rPr>
            </w:pPr>
            <w:r>
              <w:rPr>
                <w:sz w:val="14"/>
                <w:szCs w:val="14"/>
                <w:lang w:val="en-US"/>
              </w:rPr>
              <w:t>For RedCap with 1 Rx, the interruption time shall not exceed T</w:t>
            </w:r>
            <w:r>
              <w:rPr>
                <w:sz w:val="14"/>
                <w:szCs w:val="14"/>
                <w:vertAlign w:val="subscript"/>
                <w:lang w:val="en-US"/>
              </w:rPr>
              <w:t xml:space="preserve">SI-NR </w:t>
            </w:r>
            <w:r>
              <w:rPr>
                <w:sz w:val="14"/>
                <w:szCs w:val="14"/>
                <w:lang w:val="en-US"/>
              </w:rPr>
              <w:t>+ 2*T</w:t>
            </w:r>
            <w:r>
              <w:rPr>
                <w:sz w:val="14"/>
                <w:szCs w:val="14"/>
                <w:vertAlign w:val="subscript"/>
                <w:lang w:val="en-US"/>
              </w:rPr>
              <w:t xml:space="preserve">target_cell_SMTC_period </w:t>
            </w:r>
            <w:r>
              <w:rPr>
                <w:sz w:val="14"/>
                <w:szCs w:val="14"/>
                <w:lang w:val="en-US"/>
              </w:rPr>
              <w:t>ms</w:t>
            </w:r>
          </w:p>
          <w:p w14:paraId="0C45145B" w14:textId="77777777" w:rsidR="002239C4" w:rsidRDefault="00F272CB">
            <w:pPr>
              <w:rPr>
                <w:sz w:val="14"/>
                <w:szCs w:val="14"/>
                <w:lang w:val="en-US" w:eastAsia="zh-CN"/>
              </w:rPr>
            </w:pPr>
            <w:r>
              <w:rPr>
                <w:b/>
                <w:bCs/>
                <w:sz w:val="14"/>
                <w:szCs w:val="14"/>
                <w:lang w:val="en-US"/>
              </w:rPr>
              <w:t xml:space="preserve">Proposal 2: </w:t>
            </w:r>
            <w:r>
              <w:rPr>
                <w:sz w:val="14"/>
                <w:szCs w:val="14"/>
                <w:lang w:val="en-US" w:eastAsia="zh-CN"/>
              </w:rPr>
              <w:t>RedCap UE determines the above RSRP related thresholds for SDT procedure as follows:</w:t>
            </w:r>
          </w:p>
          <w:p w14:paraId="512AA5DA" w14:textId="77777777" w:rsidR="002239C4" w:rsidRDefault="00F272CB">
            <w:pPr>
              <w:jc w:val="both"/>
              <w:rPr>
                <w:sz w:val="14"/>
                <w:szCs w:val="14"/>
                <w:lang w:val="en-US" w:eastAsia="zh-CN"/>
              </w:rPr>
            </w:pPr>
            <w:r>
              <w:rPr>
                <w:sz w:val="14"/>
                <w:szCs w:val="14"/>
                <w:lang w:val="en-US" w:eastAsia="zh-CN"/>
              </w:rPr>
              <w:t xml:space="preserve"> • UE using 2 Rx branches determines any of the above threshold (H1) based on existing signaling and RSRP range defined in TS 38.133. </w:t>
            </w:r>
          </w:p>
          <w:p w14:paraId="6C296EE8" w14:textId="77777777" w:rsidR="002239C4" w:rsidRDefault="00F272CB">
            <w:pPr>
              <w:jc w:val="both"/>
              <w:rPr>
                <w:sz w:val="14"/>
                <w:szCs w:val="14"/>
                <w:lang w:val="en-US" w:eastAsia="zh-CN"/>
              </w:rPr>
            </w:pPr>
            <w:r>
              <w:rPr>
                <w:sz w:val="14"/>
                <w:szCs w:val="14"/>
                <w:lang w:val="en-US" w:eastAsia="zh-CN"/>
              </w:rPr>
              <w:t xml:space="preserve"> • For absolute RSRP threshold, UE using 1 Rx branch determines any of the above threshold (H2) as H2 = H1 + offset</w:t>
            </w:r>
            <w:r>
              <w:rPr>
                <w:sz w:val="14"/>
                <w:szCs w:val="14"/>
                <w:vertAlign w:val="subscript"/>
                <w:lang w:val="en-US" w:eastAsia="zh-CN"/>
              </w:rPr>
              <w:t>absolute</w:t>
            </w:r>
            <w:r>
              <w:rPr>
                <w:sz w:val="14"/>
                <w:szCs w:val="14"/>
                <w:lang w:val="en-US" w:eastAsia="zh-CN"/>
              </w:rPr>
              <w:t xml:space="preserve"> </w:t>
            </w:r>
          </w:p>
          <w:p w14:paraId="0C909938" w14:textId="77777777" w:rsidR="002239C4" w:rsidRDefault="00F272CB">
            <w:pPr>
              <w:pStyle w:val="ListParagraph"/>
              <w:numPr>
                <w:ilvl w:val="1"/>
                <w:numId w:val="9"/>
              </w:numPr>
              <w:ind w:left="1364" w:firstLineChars="0"/>
              <w:rPr>
                <w:sz w:val="14"/>
                <w:szCs w:val="14"/>
                <w:lang w:eastAsia="zh-CN"/>
              </w:rPr>
            </w:pPr>
            <w:r>
              <w:rPr>
                <w:sz w:val="14"/>
                <w:szCs w:val="14"/>
                <w:lang w:eastAsia="zh-CN"/>
              </w:rPr>
              <w:t xml:space="preserve">Absolute RSRP threshold for SDT procedure includes </w:t>
            </w:r>
            <w:r>
              <w:rPr>
                <w:i/>
                <w:iCs/>
                <w:sz w:val="14"/>
                <w:szCs w:val="14"/>
                <w:lang w:eastAsia="zh-CN"/>
              </w:rPr>
              <w:t>sdt-RSRP-Threshold</w:t>
            </w:r>
            <w:r>
              <w:rPr>
                <w:sz w:val="14"/>
                <w:szCs w:val="14"/>
                <w:lang w:eastAsia="zh-CN"/>
              </w:rPr>
              <w:t xml:space="preserve"> and </w:t>
            </w:r>
            <w:r>
              <w:rPr>
                <w:i/>
                <w:iCs/>
                <w:sz w:val="14"/>
                <w:szCs w:val="14"/>
                <w:lang w:eastAsia="zh-CN"/>
              </w:rPr>
              <w:t>cg-SDT-RSRP-ThresholdSSB</w:t>
            </w:r>
            <w:r>
              <w:rPr>
                <w:sz w:val="14"/>
                <w:szCs w:val="14"/>
                <w:lang w:eastAsia="zh-CN"/>
              </w:rPr>
              <w:t xml:space="preserve"> </w:t>
            </w:r>
          </w:p>
          <w:p w14:paraId="2252B237" w14:textId="77777777" w:rsidR="002239C4" w:rsidRDefault="00F272CB">
            <w:pPr>
              <w:rPr>
                <w:sz w:val="14"/>
                <w:szCs w:val="14"/>
                <w:lang w:val="en-US" w:eastAsia="zh-CN"/>
              </w:rPr>
            </w:pPr>
            <w:r>
              <w:rPr>
                <w:sz w:val="14"/>
                <w:szCs w:val="14"/>
                <w:lang w:val="en-US" w:eastAsia="zh-CN"/>
              </w:rPr>
              <w:t>• For RSRP change threshold,  UE using 1 Rx branch determines any of the above threshold (H2) by either  H2 = H1 + offset</w:t>
            </w:r>
            <w:r>
              <w:rPr>
                <w:sz w:val="14"/>
                <w:szCs w:val="14"/>
                <w:vertAlign w:val="subscript"/>
                <w:lang w:val="en-US" w:eastAsia="zh-CN"/>
              </w:rPr>
              <w:t>RSRPChange</w:t>
            </w:r>
            <w:r>
              <w:rPr>
                <w:sz w:val="14"/>
                <w:szCs w:val="14"/>
                <w:lang w:val="en-US" w:eastAsia="zh-CN"/>
              </w:rPr>
              <w:t xml:space="preserve"> or just separate threshold H2 itself  </w:t>
            </w:r>
          </w:p>
          <w:p w14:paraId="598BBCA6" w14:textId="77777777" w:rsidR="002239C4" w:rsidRDefault="00F272CB">
            <w:pPr>
              <w:pStyle w:val="ListParagraph"/>
              <w:numPr>
                <w:ilvl w:val="1"/>
                <w:numId w:val="9"/>
              </w:numPr>
              <w:ind w:left="1364" w:firstLineChars="0"/>
              <w:rPr>
                <w:sz w:val="14"/>
                <w:szCs w:val="14"/>
                <w:lang w:eastAsia="zh-CN"/>
              </w:rPr>
            </w:pPr>
            <w:r>
              <w:rPr>
                <w:sz w:val="14"/>
                <w:szCs w:val="14"/>
                <w:lang w:eastAsia="zh-CN"/>
              </w:rPr>
              <w:t xml:space="preserve">RSRP change threshold for SDT procedure includes </w:t>
            </w:r>
            <w:r>
              <w:rPr>
                <w:i/>
                <w:iCs/>
                <w:sz w:val="14"/>
                <w:szCs w:val="14"/>
                <w:lang w:eastAsia="zh-CN"/>
              </w:rPr>
              <w:t>cg-SDT-RSRP-ChangeThreshold</w:t>
            </w:r>
            <w:r>
              <w:rPr>
                <w:sz w:val="14"/>
                <w:szCs w:val="14"/>
                <w:lang w:eastAsia="zh-CN"/>
              </w:rPr>
              <w:t>.</w:t>
            </w:r>
          </w:p>
        </w:tc>
      </w:tr>
      <w:tr w:rsidR="002239C4" w14:paraId="7F8A281A" w14:textId="77777777">
        <w:trPr>
          <w:trHeight w:val="468"/>
        </w:trPr>
        <w:tc>
          <w:tcPr>
            <w:tcW w:w="1600" w:type="dxa"/>
            <w:vAlign w:val="center"/>
          </w:tcPr>
          <w:p w14:paraId="4F5B3A4D" w14:textId="77777777" w:rsidR="002239C4" w:rsidRDefault="004258BC">
            <w:pPr>
              <w:rPr>
                <w:b/>
                <w:bCs/>
                <w:color w:val="0000FF"/>
                <w:sz w:val="14"/>
                <w:szCs w:val="14"/>
                <w:u w:val="single"/>
              </w:rPr>
            </w:pPr>
            <w:hyperlink r:id="rId13" w:history="1">
              <w:r w:rsidR="00F272CB">
                <w:rPr>
                  <w:rStyle w:val="Hyperlink"/>
                  <w:b/>
                  <w:bCs/>
                  <w:sz w:val="14"/>
                  <w:szCs w:val="14"/>
                </w:rPr>
                <w:t>R4-2208112</w:t>
              </w:r>
            </w:hyperlink>
          </w:p>
          <w:p w14:paraId="79D876B5" w14:textId="77777777" w:rsidR="002239C4" w:rsidRDefault="002239C4">
            <w:pPr>
              <w:spacing w:after="0"/>
              <w:rPr>
                <w:color w:val="0000FF"/>
                <w:sz w:val="14"/>
                <w:szCs w:val="14"/>
                <w:u w:val="single"/>
                <w:lang w:val="en-US"/>
              </w:rPr>
            </w:pPr>
          </w:p>
        </w:tc>
        <w:tc>
          <w:tcPr>
            <w:tcW w:w="1424" w:type="dxa"/>
            <w:vAlign w:val="center"/>
          </w:tcPr>
          <w:p w14:paraId="004EFCB0" w14:textId="77777777" w:rsidR="002239C4" w:rsidRDefault="00F272CB">
            <w:pPr>
              <w:spacing w:before="120" w:after="120"/>
              <w:rPr>
                <w:sz w:val="14"/>
                <w:szCs w:val="14"/>
                <w:lang w:val="en-US"/>
              </w:rPr>
            </w:pPr>
            <w:r>
              <w:rPr>
                <w:sz w:val="14"/>
                <w:szCs w:val="14"/>
                <w:lang w:val="en-US"/>
              </w:rPr>
              <w:t>Xiaomi</w:t>
            </w:r>
          </w:p>
        </w:tc>
        <w:tc>
          <w:tcPr>
            <w:tcW w:w="6607" w:type="dxa"/>
            <w:vAlign w:val="center"/>
          </w:tcPr>
          <w:p w14:paraId="71409405" w14:textId="77777777" w:rsidR="002239C4" w:rsidRDefault="00F272CB">
            <w:pPr>
              <w:rPr>
                <w:bCs/>
                <w:color w:val="000000"/>
                <w:sz w:val="14"/>
                <w:szCs w:val="14"/>
              </w:rPr>
            </w:pPr>
            <w:r>
              <w:rPr>
                <w:bCs/>
                <w:sz w:val="14"/>
                <w:szCs w:val="14"/>
                <w:lang w:val="en-US"/>
              </w:rPr>
              <w:t xml:space="preserve">Proposal </w:t>
            </w:r>
            <w:r w:rsidR="00EF1E16">
              <w:rPr>
                <w:bCs/>
                <w:sz w:val="14"/>
                <w:szCs w:val="14"/>
              </w:rPr>
              <w:fldChar w:fldCharType="begin"/>
            </w:r>
            <w:r>
              <w:rPr>
                <w:bCs/>
                <w:sz w:val="14"/>
                <w:szCs w:val="14"/>
                <w:lang w:val="en-US"/>
              </w:rPr>
              <w:instrText xml:space="preserve"> SEQ Proposal \* ARABIC </w:instrText>
            </w:r>
            <w:r w:rsidR="00EF1E16">
              <w:rPr>
                <w:bCs/>
                <w:sz w:val="14"/>
                <w:szCs w:val="14"/>
              </w:rPr>
              <w:fldChar w:fldCharType="separate"/>
            </w:r>
            <w:r>
              <w:rPr>
                <w:bCs/>
                <w:sz w:val="14"/>
                <w:szCs w:val="14"/>
                <w:lang w:val="en-US"/>
              </w:rPr>
              <w:t>1</w:t>
            </w:r>
            <w:r w:rsidR="00EF1E16">
              <w:rPr>
                <w:bCs/>
                <w:sz w:val="14"/>
                <w:szCs w:val="14"/>
              </w:rPr>
              <w:fldChar w:fldCharType="end"/>
            </w:r>
            <w:r>
              <w:rPr>
                <w:bCs/>
                <w:sz w:val="14"/>
                <w:szCs w:val="14"/>
                <w:lang w:val="en-US"/>
              </w:rPr>
              <w:t xml:space="preserve">: </w:t>
            </w:r>
            <w:r>
              <w:rPr>
                <w:bCs/>
                <w:color w:val="000000"/>
                <w:sz w:val="14"/>
                <w:szCs w:val="14"/>
              </w:rPr>
              <w:t>There is no impact on the requirement for maximum interruption in paging reception, i.e. Rel-15 requirements shall apply to RedCap.</w:t>
            </w:r>
          </w:p>
          <w:p w14:paraId="557B8AD6" w14:textId="77777777" w:rsidR="002239C4" w:rsidRDefault="002239C4">
            <w:pPr>
              <w:spacing w:before="120" w:after="120"/>
              <w:rPr>
                <w:bCs/>
                <w:sz w:val="14"/>
                <w:szCs w:val="14"/>
              </w:rPr>
            </w:pPr>
          </w:p>
        </w:tc>
      </w:tr>
      <w:tr w:rsidR="002239C4" w14:paraId="55D7D5D0" w14:textId="77777777">
        <w:trPr>
          <w:trHeight w:val="468"/>
        </w:trPr>
        <w:tc>
          <w:tcPr>
            <w:tcW w:w="1600" w:type="dxa"/>
            <w:vAlign w:val="center"/>
          </w:tcPr>
          <w:p w14:paraId="72317104" w14:textId="77777777" w:rsidR="002239C4" w:rsidRDefault="004258BC">
            <w:pPr>
              <w:rPr>
                <w:b/>
                <w:bCs/>
                <w:color w:val="0000FF"/>
                <w:sz w:val="14"/>
                <w:szCs w:val="14"/>
                <w:u w:val="single"/>
              </w:rPr>
            </w:pPr>
            <w:hyperlink r:id="rId14" w:history="1">
              <w:r w:rsidR="00F272CB">
                <w:rPr>
                  <w:rStyle w:val="Hyperlink"/>
                  <w:b/>
                  <w:bCs/>
                  <w:sz w:val="14"/>
                  <w:szCs w:val="14"/>
                </w:rPr>
                <w:t>R4-2208266</w:t>
              </w:r>
            </w:hyperlink>
          </w:p>
          <w:p w14:paraId="6DC9A528" w14:textId="77777777" w:rsidR="002239C4" w:rsidRDefault="002239C4">
            <w:pPr>
              <w:spacing w:after="0"/>
              <w:rPr>
                <w:color w:val="0000FF"/>
                <w:sz w:val="14"/>
                <w:szCs w:val="14"/>
                <w:u w:val="single"/>
                <w:lang w:val="en-US"/>
              </w:rPr>
            </w:pPr>
          </w:p>
        </w:tc>
        <w:tc>
          <w:tcPr>
            <w:tcW w:w="1424" w:type="dxa"/>
            <w:vAlign w:val="center"/>
          </w:tcPr>
          <w:p w14:paraId="6BD1CF5D" w14:textId="77777777" w:rsidR="002239C4" w:rsidRDefault="00F272CB">
            <w:pPr>
              <w:spacing w:before="120" w:after="120"/>
              <w:rPr>
                <w:sz w:val="14"/>
                <w:szCs w:val="14"/>
                <w:lang w:val="en-US"/>
              </w:rPr>
            </w:pPr>
            <w:r>
              <w:rPr>
                <w:sz w:val="14"/>
                <w:szCs w:val="14"/>
                <w:lang w:val="en-US"/>
              </w:rPr>
              <w:t>vivo</w:t>
            </w:r>
          </w:p>
        </w:tc>
        <w:tc>
          <w:tcPr>
            <w:tcW w:w="6607" w:type="dxa"/>
            <w:vAlign w:val="center"/>
          </w:tcPr>
          <w:p w14:paraId="6B0D08E9" w14:textId="77777777" w:rsidR="002239C4" w:rsidRDefault="00F272CB">
            <w:pPr>
              <w:spacing w:before="240"/>
              <w:jc w:val="both"/>
              <w:rPr>
                <w:bCs/>
                <w:sz w:val="14"/>
                <w:szCs w:val="14"/>
                <w:lang w:val="en-US"/>
              </w:rPr>
            </w:pPr>
            <w:r>
              <w:rPr>
                <w:bCs/>
                <w:sz w:val="14"/>
                <w:szCs w:val="14"/>
                <w:lang w:val="en-US"/>
              </w:rPr>
              <w:t xml:space="preserve">Proposal 1: For paging reception, for 1RX, suggest to consider option 2 and option 1 is acceptable.  </w:t>
            </w:r>
          </w:p>
          <w:p w14:paraId="6E1BC2A9" w14:textId="77777777" w:rsidR="002239C4" w:rsidRDefault="00F272CB">
            <w:pPr>
              <w:rPr>
                <w:bCs/>
                <w:sz w:val="14"/>
                <w:szCs w:val="14"/>
                <w:lang w:val="en-US"/>
              </w:rPr>
            </w:pPr>
            <w:r>
              <w:rPr>
                <w:bCs/>
                <w:sz w:val="14"/>
                <w:szCs w:val="14"/>
                <w:lang w:val="en-US" w:eastAsia="ko-KR"/>
              </w:rPr>
              <w:t xml:space="preserve">Proposal 2: For the time window for SDT for RedCap with 1 Rx, support option 1. </w:t>
            </w:r>
          </w:p>
          <w:p w14:paraId="3A07BC84" w14:textId="77777777" w:rsidR="002239C4" w:rsidRDefault="002239C4">
            <w:pPr>
              <w:tabs>
                <w:tab w:val="left" w:pos="1134"/>
              </w:tabs>
              <w:spacing w:line="240" w:lineRule="exact"/>
              <w:rPr>
                <w:bCs/>
                <w:sz w:val="14"/>
                <w:szCs w:val="14"/>
                <w:lang w:val="en-US"/>
              </w:rPr>
            </w:pPr>
          </w:p>
        </w:tc>
      </w:tr>
      <w:tr w:rsidR="002239C4" w14:paraId="1BF5EC69" w14:textId="77777777">
        <w:trPr>
          <w:trHeight w:val="468"/>
        </w:trPr>
        <w:tc>
          <w:tcPr>
            <w:tcW w:w="1600" w:type="dxa"/>
            <w:vAlign w:val="center"/>
          </w:tcPr>
          <w:p w14:paraId="54327FCD" w14:textId="77777777" w:rsidR="002239C4" w:rsidRDefault="004258BC">
            <w:pPr>
              <w:rPr>
                <w:b/>
                <w:bCs/>
                <w:color w:val="0000FF"/>
                <w:sz w:val="14"/>
                <w:szCs w:val="14"/>
                <w:u w:val="single"/>
              </w:rPr>
            </w:pPr>
            <w:hyperlink r:id="rId15" w:history="1">
              <w:r w:rsidR="00F272CB">
                <w:rPr>
                  <w:rStyle w:val="Hyperlink"/>
                  <w:b/>
                  <w:bCs/>
                  <w:sz w:val="14"/>
                  <w:szCs w:val="14"/>
                </w:rPr>
                <w:t>R4-2208365</w:t>
              </w:r>
            </w:hyperlink>
          </w:p>
          <w:p w14:paraId="305DC340" w14:textId="77777777" w:rsidR="002239C4" w:rsidRDefault="002239C4">
            <w:pPr>
              <w:spacing w:after="0"/>
              <w:rPr>
                <w:color w:val="0000FF"/>
                <w:sz w:val="14"/>
                <w:szCs w:val="14"/>
                <w:u w:val="single"/>
                <w:lang w:val="en-US"/>
              </w:rPr>
            </w:pPr>
          </w:p>
        </w:tc>
        <w:tc>
          <w:tcPr>
            <w:tcW w:w="1424" w:type="dxa"/>
            <w:vAlign w:val="center"/>
          </w:tcPr>
          <w:p w14:paraId="181837AF" w14:textId="77777777" w:rsidR="002239C4" w:rsidRDefault="00F272CB">
            <w:pPr>
              <w:spacing w:before="120" w:after="120"/>
              <w:rPr>
                <w:sz w:val="14"/>
                <w:szCs w:val="14"/>
                <w:lang w:val="en-US"/>
              </w:rPr>
            </w:pPr>
            <w:r>
              <w:rPr>
                <w:sz w:val="14"/>
                <w:szCs w:val="14"/>
                <w:lang w:val="en-US"/>
              </w:rPr>
              <w:t>OPPO</w:t>
            </w:r>
          </w:p>
        </w:tc>
        <w:tc>
          <w:tcPr>
            <w:tcW w:w="6607" w:type="dxa"/>
            <w:vAlign w:val="center"/>
          </w:tcPr>
          <w:p w14:paraId="741CE859" w14:textId="77777777" w:rsidR="002239C4" w:rsidRDefault="00F272CB">
            <w:pPr>
              <w:spacing w:before="240" w:after="240"/>
              <w:rPr>
                <w:bCs/>
                <w:sz w:val="14"/>
                <w:szCs w:val="14"/>
                <w:lang w:val="en-US"/>
              </w:rPr>
            </w:pPr>
            <w:r>
              <w:rPr>
                <w:bCs/>
                <w:sz w:val="14"/>
                <w:szCs w:val="14"/>
                <w:lang w:val="en-US"/>
              </w:rPr>
              <w:t xml:space="preserve">Proposal 1: </w:t>
            </w:r>
            <w:r>
              <w:rPr>
                <w:bCs/>
                <w:color w:val="000000"/>
                <w:sz w:val="14"/>
                <w:szCs w:val="14"/>
              </w:rPr>
              <w:t>For 1 Rx, there is no impact on the requirement for maximum interruption in paging reception, i.e. Rel-15 requirements shall apply to RedCap.</w:t>
            </w:r>
          </w:p>
          <w:p w14:paraId="140A8BE1" w14:textId="77777777" w:rsidR="002239C4" w:rsidRDefault="00F272CB">
            <w:pPr>
              <w:spacing w:after="120"/>
              <w:rPr>
                <w:bCs/>
                <w:sz w:val="14"/>
                <w:szCs w:val="14"/>
                <w:lang w:val="en-US"/>
              </w:rPr>
            </w:pPr>
            <w:r>
              <w:rPr>
                <w:bCs/>
                <w:sz w:val="14"/>
                <w:szCs w:val="14"/>
                <w:lang w:val="en-US"/>
              </w:rPr>
              <w:t>Proposal 2: Reusing the TA validation requirements from SDT rel-17 WI to SDT for RedCap in rel-17 with relaxed accuracy performance for the case of 1Rx RedCap.</w:t>
            </w:r>
          </w:p>
          <w:p w14:paraId="73A4FFCA" w14:textId="77777777" w:rsidR="002239C4" w:rsidRDefault="002239C4">
            <w:pPr>
              <w:rPr>
                <w:bCs/>
                <w:sz w:val="14"/>
                <w:szCs w:val="14"/>
                <w:lang w:val="en-US" w:eastAsia="zh-CN"/>
              </w:rPr>
            </w:pPr>
          </w:p>
        </w:tc>
      </w:tr>
      <w:tr w:rsidR="002239C4" w14:paraId="27AD6C96" w14:textId="77777777">
        <w:trPr>
          <w:trHeight w:val="468"/>
        </w:trPr>
        <w:tc>
          <w:tcPr>
            <w:tcW w:w="1600" w:type="dxa"/>
            <w:vAlign w:val="center"/>
          </w:tcPr>
          <w:p w14:paraId="447B2DB8" w14:textId="77777777" w:rsidR="002239C4" w:rsidRDefault="004258BC">
            <w:pPr>
              <w:rPr>
                <w:b/>
                <w:bCs/>
                <w:color w:val="0000FF"/>
                <w:sz w:val="14"/>
                <w:szCs w:val="14"/>
                <w:u w:val="single"/>
              </w:rPr>
            </w:pPr>
            <w:hyperlink r:id="rId16" w:history="1">
              <w:r w:rsidR="00F272CB">
                <w:rPr>
                  <w:rStyle w:val="Hyperlink"/>
                  <w:b/>
                  <w:bCs/>
                  <w:sz w:val="14"/>
                  <w:szCs w:val="14"/>
                </w:rPr>
                <w:t>R4-2208390</w:t>
              </w:r>
            </w:hyperlink>
          </w:p>
          <w:p w14:paraId="4495C0D0" w14:textId="77777777" w:rsidR="002239C4" w:rsidRDefault="002239C4">
            <w:pPr>
              <w:spacing w:after="0"/>
              <w:rPr>
                <w:color w:val="0000FF"/>
                <w:sz w:val="14"/>
                <w:szCs w:val="14"/>
                <w:u w:val="single"/>
                <w:lang w:val="en-US"/>
              </w:rPr>
            </w:pPr>
          </w:p>
        </w:tc>
        <w:tc>
          <w:tcPr>
            <w:tcW w:w="1424" w:type="dxa"/>
            <w:vAlign w:val="center"/>
          </w:tcPr>
          <w:p w14:paraId="4012C4A7" w14:textId="77777777" w:rsidR="002239C4" w:rsidRDefault="00F272CB">
            <w:pPr>
              <w:spacing w:before="120" w:after="120"/>
              <w:rPr>
                <w:sz w:val="14"/>
                <w:szCs w:val="14"/>
                <w:lang w:val="en-US"/>
              </w:rPr>
            </w:pPr>
            <w:r>
              <w:rPr>
                <w:sz w:val="14"/>
                <w:szCs w:val="14"/>
                <w:lang w:val="en-US"/>
              </w:rPr>
              <w:t>CMCC</w:t>
            </w:r>
          </w:p>
        </w:tc>
        <w:tc>
          <w:tcPr>
            <w:tcW w:w="6607" w:type="dxa"/>
            <w:vAlign w:val="center"/>
          </w:tcPr>
          <w:p w14:paraId="2B0F1362" w14:textId="77777777" w:rsidR="002239C4" w:rsidRDefault="00F272CB">
            <w:pPr>
              <w:tabs>
                <w:tab w:val="left" w:pos="1134"/>
              </w:tabs>
              <w:spacing w:line="240" w:lineRule="exact"/>
              <w:rPr>
                <w:bCs/>
                <w:sz w:val="14"/>
                <w:szCs w:val="14"/>
                <w:lang w:val="en-US"/>
              </w:rPr>
            </w:pPr>
            <w:r>
              <w:rPr>
                <w:bCs/>
                <w:sz w:val="14"/>
                <w:szCs w:val="14"/>
                <w:lang w:val="en-US"/>
              </w:rPr>
              <w:t>Proposal: Do not introduce new tables of frequency band groups for RedCap.</w:t>
            </w:r>
          </w:p>
          <w:p w14:paraId="7C6772D6" w14:textId="77777777" w:rsidR="002239C4" w:rsidRDefault="002239C4">
            <w:pPr>
              <w:rPr>
                <w:bCs/>
                <w:sz w:val="14"/>
                <w:szCs w:val="14"/>
                <w:lang w:val="en-US" w:eastAsia="zh-CN"/>
              </w:rPr>
            </w:pPr>
          </w:p>
        </w:tc>
      </w:tr>
      <w:tr w:rsidR="002239C4" w14:paraId="3D535D89" w14:textId="77777777">
        <w:trPr>
          <w:trHeight w:val="468"/>
        </w:trPr>
        <w:tc>
          <w:tcPr>
            <w:tcW w:w="1600" w:type="dxa"/>
            <w:vAlign w:val="center"/>
          </w:tcPr>
          <w:p w14:paraId="432B7F3F" w14:textId="77777777" w:rsidR="002239C4" w:rsidRDefault="004258BC">
            <w:pPr>
              <w:rPr>
                <w:b/>
                <w:bCs/>
                <w:color w:val="0000FF"/>
                <w:sz w:val="14"/>
                <w:szCs w:val="14"/>
                <w:u w:val="single"/>
              </w:rPr>
            </w:pPr>
            <w:hyperlink r:id="rId17" w:history="1">
              <w:r w:rsidR="00F272CB">
                <w:rPr>
                  <w:rStyle w:val="Hyperlink"/>
                  <w:b/>
                  <w:bCs/>
                  <w:sz w:val="14"/>
                  <w:szCs w:val="14"/>
                </w:rPr>
                <w:t>R4-2208974</w:t>
              </w:r>
            </w:hyperlink>
          </w:p>
          <w:p w14:paraId="76BD7C09" w14:textId="77777777" w:rsidR="002239C4" w:rsidRDefault="002239C4">
            <w:pPr>
              <w:spacing w:after="0"/>
              <w:rPr>
                <w:color w:val="0000FF"/>
                <w:sz w:val="14"/>
                <w:szCs w:val="14"/>
                <w:u w:val="single"/>
                <w:lang w:val="en-US"/>
              </w:rPr>
            </w:pPr>
          </w:p>
        </w:tc>
        <w:tc>
          <w:tcPr>
            <w:tcW w:w="1424" w:type="dxa"/>
            <w:vAlign w:val="center"/>
          </w:tcPr>
          <w:p w14:paraId="5E4C518A" w14:textId="77777777" w:rsidR="002239C4" w:rsidRDefault="00F272CB">
            <w:pPr>
              <w:spacing w:before="120" w:after="120"/>
              <w:rPr>
                <w:sz w:val="14"/>
                <w:szCs w:val="14"/>
                <w:lang w:val="en-US"/>
              </w:rPr>
            </w:pPr>
            <w:r>
              <w:rPr>
                <w:sz w:val="14"/>
                <w:szCs w:val="14"/>
                <w:lang w:val="en-US"/>
              </w:rPr>
              <w:t>Huawei, Hisilicon</w:t>
            </w:r>
          </w:p>
        </w:tc>
        <w:tc>
          <w:tcPr>
            <w:tcW w:w="6607" w:type="dxa"/>
            <w:vAlign w:val="center"/>
          </w:tcPr>
          <w:p w14:paraId="30E1071B" w14:textId="77777777" w:rsidR="002239C4" w:rsidRPr="00BD3377" w:rsidRDefault="00F272CB">
            <w:pPr>
              <w:overflowPunct/>
              <w:autoSpaceDE/>
              <w:autoSpaceDN/>
              <w:adjustRightInd/>
              <w:textAlignment w:val="auto"/>
              <w:rPr>
                <w:bCs/>
                <w:sz w:val="14"/>
                <w:szCs w:val="14"/>
                <w:lang w:val="en-US" w:eastAsia="zh-CN"/>
              </w:rPr>
            </w:pPr>
            <w:r>
              <w:rPr>
                <w:bCs/>
                <w:sz w:val="14"/>
                <w:szCs w:val="14"/>
                <w:lang w:val="en-US" w:eastAsia="zh-CN"/>
              </w:rPr>
              <w:t xml:space="preserve">Proposal 1: </w:t>
            </w:r>
            <w:r>
              <w:rPr>
                <w:bCs/>
                <w:sz w:val="14"/>
                <w:szCs w:val="14"/>
                <w:lang w:val="en-US" w:eastAsia="ko-KR"/>
              </w:rPr>
              <w:t>For RedCap with 1RX, the interruption time shall not exceed T</w:t>
            </w:r>
            <w:r>
              <w:rPr>
                <w:bCs/>
                <w:sz w:val="14"/>
                <w:szCs w:val="14"/>
                <w:vertAlign w:val="subscript"/>
                <w:lang w:val="en-US" w:eastAsia="ko-KR"/>
              </w:rPr>
              <w:t xml:space="preserve">SI-NR </w:t>
            </w:r>
            <w:r>
              <w:rPr>
                <w:bCs/>
                <w:sz w:val="14"/>
                <w:szCs w:val="14"/>
                <w:lang w:val="en-US" w:eastAsia="ko-KR"/>
              </w:rPr>
              <w:t>+ 3*</w:t>
            </w:r>
            <w:r>
              <w:rPr>
                <w:bCs/>
                <w:sz w:val="14"/>
                <w:szCs w:val="14"/>
                <w:lang w:val="en-US"/>
              </w:rPr>
              <w:t>T</w:t>
            </w:r>
            <w:r>
              <w:rPr>
                <w:bCs/>
                <w:sz w:val="14"/>
                <w:szCs w:val="14"/>
                <w:vertAlign w:val="subscript"/>
                <w:lang w:val="en-US"/>
              </w:rPr>
              <w:t xml:space="preserve">target_cell_SMTC_period </w:t>
            </w:r>
            <w:r>
              <w:rPr>
                <w:bCs/>
                <w:sz w:val="14"/>
                <w:szCs w:val="14"/>
                <w:lang w:val="en-US" w:eastAsia="ko-KR"/>
              </w:rPr>
              <w:t>ms.</w:t>
            </w:r>
          </w:p>
          <w:p w14:paraId="43DA66D5" w14:textId="77777777" w:rsidR="002239C4" w:rsidRDefault="00F272CB">
            <w:pPr>
              <w:rPr>
                <w:bCs/>
                <w:sz w:val="14"/>
                <w:szCs w:val="14"/>
                <w:lang w:val="en-US" w:eastAsia="zh-CN"/>
              </w:rPr>
            </w:pPr>
            <w:r>
              <w:rPr>
                <w:bCs/>
                <w:color w:val="000000"/>
                <w:sz w:val="14"/>
                <w:szCs w:val="14"/>
                <w:lang w:val="en-US" w:eastAsia="zh-CN"/>
              </w:rPr>
              <w:t>Proposal 2: Time windows defining the valid measurements used for TA validation are reused from Rel-17 SDT.</w:t>
            </w:r>
          </w:p>
          <w:p w14:paraId="2CA7D2EB" w14:textId="77777777" w:rsidR="002239C4" w:rsidRDefault="002239C4">
            <w:pPr>
              <w:pStyle w:val="ListParagraph"/>
              <w:overflowPunct/>
              <w:autoSpaceDE/>
              <w:autoSpaceDN/>
              <w:adjustRightInd/>
              <w:ind w:firstLineChars="0" w:firstLine="0"/>
              <w:jc w:val="both"/>
              <w:textAlignment w:val="auto"/>
              <w:rPr>
                <w:bCs/>
                <w:sz w:val="14"/>
                <w:szCs w:val="14"/>
                <w:lang w:val="en-US"/>
              </w:rPr>
            </w:pPr>
          </w:p>
        </w:tc>
      </w:tr>
      <w:tr w:rsidR="002239C4" w14:paraId="539C07F7" w14:textId="77777777">
        <w:trPr>
          <w:trHeight w:val="468"/>
        </w:trPr>
        <w:tc>
          <w:tcPr>
            <w:tcW w:w="1600" w:type="dxa"/>
            <w:vAlign w:val="center"/>
          </w:tcPr>
          <w:p w14:paraId="42381448" w14:textId="77777777" w:rsidR="002239C4" w:rsidRDefault="004258BC">
            <w:pPr>
              <w:rPr>
                <w:b/>
                <w:bCs/>
                <w:color w:val="0000FF"/>
                <w:sz w:val="14"/>
                <w:szCs w:val="14"/>
                <w:u w:val="single"/>
              </w:rPr>
            </w:pPr>
            <w:hyperlink r:id="rId18" w:history="1">
              <w:r w:rsidR="00F272CB">
                <w:rPr>
                  <w:rStyle w:val="Hyperlink"/>
                  <w:b/>
                  <w:bCs/>
                  <w:sz w:val="14"/>
                  <w:szCs w:val="14"/>
                </w:rPr>
                <w:t>R4-2208975</w:t>
              </w:r>
            </w:hyperlink>
          </w:p>
          <w:p w14:paraId="7C6EDAE1" w14:textId="77777777" w:rsidR="002239C4" w:rsidRDefault="002239C4">
            <w:pPr>
              <w:spacing w:after="0"/>
              <w:rPr>
                <w:color w:val="0000FF"/>
                <w:sz w:val="14"/>
                <w:szCs w:val="14"/>
                <w:u w:val="single"/>
                <w:lang w:val="en-US"/>
              </w:rPr>
            </w:pPr>
          </w:p>
        </w:tc>
        <w:tc>
          <w:tcPr>
            <w:tcW w:w="1424" w:type="dxa"/>
            <w:vAlign w:val="center"/>
          </w:tcPr>
          <w:p w14:paraId="43CFE9F1" w14:textId="77777777" w:rsidR="002239C4" w:rsidRDefault="00F272CB">
            <w:pPr>
              <w:spacing w:before="120" w:after="120"/>
              <w:rPr>
                <w:sz w:val="14"/>
                <w:szCs w:val="14"/>
                <w:lang w:val="en-US"/>
              </w:rPr>
            </w:pPr>
            <w:r>
              <w:rPr>
                <w:sz w:val="14"/>
                <w:szCs w:val="14"/>
                <w:lang w:val="en-US"/>
              </w:rPr>
              <w:t>Huawei, Hisilicon</w:t>
            </w:r>
          </w:p>
        </w:tc>
        <w:tc>
          <w:tcPr>
            <w:tcW w:w="6607" w:type="dxa"/>
            <w:vAlign w:val="center"/>
          </w:tcPr>
          <w:p w14:paraId="1A4E944D" w14:textId="77777777" w:rsidR="002239C4" w:rsidRDefault="00F272CB">
            <w:pPr>
              <w:overflowPunct/>
              <w:autoSpaceDE/>
              <w:autoSpaceDN/>
              <w:adjustRightInd/>
              <w:spacing w:after="0"/>
              <w:contextualSpacing/>
              <w:textAlignment w:val="auto"/>
              <w:rPr>
                <w:bCs/>
                <w:sz w:val="14"/>
                <w:szCs w:val="14"/>
                <w:lang w:val="en-US" w:eastAsia="ko-KR"/>
              </w:rPr>
            </w:pPr>
            <w:r>
              <w:rPr>
                <w:bCs/>
                <w:sz w:val="14"/>
                <w:szCs w:val="14"/>
                <w:lang w:val="en-US" w:eastAsia="ko-KR"/>
              </w:rPr>
              <w:t>Draft CR to TS 38.133 on definitions and applicability for RedCap</w:t>
            </w:r>
          </w:p>
        </w:tc>
      </w:tr>
      <w:tr w:rsidR="002239C4" w14:paraId="1FC75D34" w14:textId="77777777">
        <w:trPr>
          <w:trHeight w:val="468"/>
        </w:trPr>
        <w:tc>
          <w:tcPr>
            <w:tcW w:w="1600" w:type="dxa"/>
            <w:vAlign w:val="center"/>
          </w:tcPr>
          <w:p w14:paraId="23EA7F33" w14:textId="77777777" w:rsidR="002239C4" w:rsidRDefault="004258BC">
            <w:pPr>
              <w:rPr>
                <w:b/>
                <w:bCs/>
                <w:color w:val="0000FF"/>
                <w:sz w:val="14"/>
                <w:szCs w:val="14"/>
                <w:u w:val="single"/>
              </w:rPr>
            </w:pPr>
            <w:hyperlink r:id="rId19" w:history="1">
              <w:r w:rsidR="00F272CB">
                <w:rPr>
                  <w:rStyle w:val="Hyperlink"/>
                  <w:b/>
                  <w:bCs/>
                  <w:sz w:val="14"/>
                  <w:szCs w:val="14"/>
                </w:rPr>
                <w:t>R4-2209048</w:t>
              </w:r>
            </w:hyperlink>
          </w:p>
          <w:p w14:paraId="761E93A7" w14:textId="77777777" w:rsidR="002239C4" w:rsidRDefault="002239C4">
            <w:pPr>
              <w:spacing w:after="0"/>
              <w:rPr>
                <w:color w:val="0000FF"/>
                <w:sz w:val="14"/>
                <w:szCs w:val="14"/>
                <w:u w:val="single"/>
                <w:lang w:val="en-US"/>
              </w:rPr>
            </w:pPr>
          </w:p>
        </w:tc>
        <w:tc>
          <w:tcPr>
            <w:tcW w:w="1424" w:type="dxa"/>
            <w:vAlign w:val="center"/>
          </w:tcPr>
          <w:p w14:paraId="0E135C7E" w14:textId="77777777" w:rsidR="002239C4" w:rsidRDefault="00F272CB">
            <w:pPr>
              <w:spacing w:before="120" w:after="120"/>
              <w:rPr>
                <w:sz w:val="14"/>
                <w:szCs w:val="14"/>
                <w:lang w:val="en-US"/>
              </w:rPr>
            </w:pPr>
            <w:r>
              <w:rPr>
                <w:sz w:val="14"/>
                <w:szCs w:val="14"/>
                <w:lang w:val="en-US"/>
              </w:rPr>
              <w:t>Nokia, Nokia Shanghai Bell</w:t>
            </w:r>
          </w:p>
        </w:tc>
        <w:tc>
          <w:tcPr>
            <w:tcW w:w="6607" w:type="dxa"/>
            <w:vAlign w:val="center"/>
          </w:tcPr>
          <w:p w14:paraId="17CFF3C4" w14:textId="77777777" w:rsidR="002239C4" w:rsidRDefault="00F272CB">
            <w:pPr>
              <w:rPr>
                <w:bCs/>
                <w:sz w:val="14"/>
                <w:szCs w:val="14"/>
                <w:lang w:val="en-US"/>
              </w:rPr>
            </w:pPr>
            <w:r>
              <w:rPr>
                <w:rFonts w:eastAsiaTheme="minorEastAsia"/>
                <w:bCs/>
                <w:i/>
                <w:iCs/>
                <w:sz w:val="14"/>
                <w:szCs w:val="14"/>
                <w:lang w:val="en-US" w:eastAsia="zh-CN"/>
              </w:rPr>
              <w:t>Draft CR to TS 38.133 on definitions and applicability for RedCap</w:t>
            </w:r>
          </w:p>
        </w:tc>
      </w:tr>
      <w:tr w:rsidR="002239C4" w14:paraId="0008F923" w14:textId="77777777">
        <w:trPr>
          <w:trHeight w:val="468"/>
        </w:trPr>
        <w:tc>
          <w:tcPr>
            <w:tcW w:w="1600" w:type="dxa"/>
          </w:tcPr>
          <w:p w14:paraId="3E4F53CE" w14:textId="77777777" w:rsidR="002239C4" w:rsidRDefault="004258BC">
            <w:pPr>
              <w:rPr>
                <w:b/>
                <w:bCs/>
                <w:color w:val="0000FF"/>
                <w:sz w:val="14"/>
                <w:szCs w:val="14"/>
                <w:u w:val="single"/>
              </w:rPr>
            </w:pPr>
            <w:hyperlink r:id="rId20" w:history="1">
              <w:r w:rsidR="00F272CB">
                <w:rPr>
                  <w:rStyle w:val="Hyperlink"/>
                  <w:b/>
                  <w:bCs/>
                  <w:sz w:val="14"/>
                  <w:szCs w:val="14"/>
                </w:rPr>
                <w:t>R4-2209780</w:t>
              </w:r>
            </w:hyperlink>
          </w:p>
          <w:p w14:paraId="044EDD5B" w14:textId="77777777" w:rsidR="002239C4" w:rsidRDefault="002239C4">
            <w:pPr>
              <w:spacing w:after="0"/>
              <w:rPr>
                <w:sz w:val="14"/>
                <w:szCs w:val="14"/>
                <w:lang w:val="en-US"/>
              </w:rPr>
            </w:pPr>
          </w:p>
        </w:tc>
        <w:tc>
          <w:tcPr>
            <w:tcW w:w="1424" w:type="dxa"/>
          </w:tcPr>
          <w:p w14:paraId="608EA587" w14:textId="77777777" w:rsidR="002239C4" w:rsidRDefault="00F272CB">
            <w:pPr>
              <w:spacing w:before="120" w:after="120"/>
              <w:rPr>
                <w:sz w:val="14"/>
                <w:szCs w:val="14"/>
                <w:lang w:val="en-US"/>
              </w:rPr>
            </w:pPr>
            <w:r>
              <w:rPr>
                <w:sz w:val="14"/>
                <w:szCs w:val="14"/>
                <w:lang w:val="en-US"/>
              </w:rPr>
              <w:t>MediaTek Inc.</w:t>
            </w:r>
          </w:p>
        </w:tc>
        <w:tc>
          <w:tcPr>
            <w:tcW w:w="6607" w:type="dxa"/>
          </w:tcPr>
          <w:p w14:paraId="5B711218"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0" w:name="_Ref94865668"/>
            <w:bookmarkStart w:id="1" w:name="_Ref79150480"/>
            <w:r>
              <w:rPr>
                <w:bCs/>
                <w:sz w:val="14"/>
                <w:szCs w:val="14"/>
                <w:lang w:val="en-US"/>
              </w:rPr>
              <w:t>Support defining the bandgroups for FR1 and FR2 in RAN4 RRM.</w:t>
            </w:r>
            <w:bookmarkEnd w:id="0"/>
            <w:r>
              <w:rPr>
                <w:bCs/>
                <w:sz w:val="14"/>
                <w:szCs w:val="14"/>
                <w:lang w:val="en-US"/>
              </w:rPr>
              <w:t xml:space="preserve"> </w:t>
            </w:r>
          </w:p>
          <w:p w14:paraId="1BD00BB2"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2" w:name="_Ref94865696"/>
            <w:bookmarkEnd w:id="1"/>
            <w:r>
              <w:rPr>
                <w:bCs/>
                <w:sz w:val="14"/>
                <w:szCs w:val="14"/>
                <w:lang w:val="en-US"/>
              </w:rPr>
              <w:t>The maximum interruption paging reception requirements of existing 5G NR rel-15 shall apply to RedCap rel-17, hence support option 1.</w:t>
            </w:r>
            <w:bookmarkEnd w:id="2"/>
            <w:r>
              <w:rPr>
                <w:bCs/>
                <w:sz w:val="14"/>
                <w:szCs w:val="14"/>
                <w:lang w:val="en-US"/>
              </w:rPr>
              <w:t xml:space="preserve"> </w:t>
            </w:r>
          </w:p>
          <w:p w14:paraId="175D7180"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3" w:name="_Ref94865740"/>
            <w:r>
              <w:rPr>
                <w:bCs/>
                <w:sz w:val="14"/>
                <w:szCs w:val="14"/>
                <w:lang w:val="en-US" w:eastAsia="ko-KR"/>
              </w:rPr>
              <w:t>Support reusing the TA validation requirements from SDT rel-17 WI to SDT for RedCap in rel-17 with relaxed accuracy performance for the case of 1Rx RedCap.</w:t>
            </w:r>
            <w:bookmarkEnd w:id="3"/>
          </w:p>
          <w:p w14:paraId="76D7FA10" w14:textId="77777777" w:rsidR="002239C4" w:rsidRDefault="00F272CB">
            <w:pPr>
              <w:pStyle w:val="ListParagraph"/>
              <w:numPr>
                <w:ilvl w:val="0"/>
                <w:numId w:val="10"/>
              </w:numPr>
              <w:overflowPunct/>
              <w:autoSpaceDE/>
              <w:autoSpaceDN/>
              <w:adjustRightInd/>
              <w:ind w:firstLineChars="0"/>
              <w:jc w:val="both"/>
              <w:textAlignment w:val="auto"/>
              <w:rPr>
                <w:bCs/>
                <w:sz w:val="14"/>
                <w:szCs w:val="14"/>
                <w:lang w:val="en-US"/>
              </w:rPr>
            </w:pPr>
            <w:bookmarkStart w:id="4" w:name="_Ref101802050"/>
            <w:r>
              <w:rPr>
                <w:bCs/>
                <w:sz w:val="14"/>
                <w:szCs w:val="14"/>
                <w:lang w:val="en-US" w:eastAsia="ko-KR"/>
              </w:rPr>
              <w:t>When there is an overlap between SSB DL reception and CG-SDT subsequent transmission occasion in time domain for a HD-FDD UE, the UE shall prioritize SSB DL reception, and the UE is allowed to drop the CG-SDT transmission.</w:t>
            </w:r>
            <w:bookmarkEnd w:id="4"/>
          </w:p>
          <w:p w14:paraId="56A12B5A" w14:textId="77777777" w:rsidR="002239C4" w:rsidRDefault="002239C4">
            <w:pPr>
              <w:spacing w:after="120"/>
              <w:jc w:val="both"/>
              <w:rPr>
                <w:bCs/>
                <w:sz w:val="14"/>
                <w:szCs w:val="14"/>
                <w:lang w:val="en-US"/>
              </w:rPr>
            </w:pPr>
          </w:p>
        </w:tc>
      </w:tr>
      <w:tr w:rsidR="002239C4" w14:paraId="48FEB1C2" w14:textId="77777777">
        <w:trPr>
          <w:trHeight w:val="468"/>
        </w:trPr>
        <w:tc>
          <w:tcPr>
            <w:tcW w:w="1600" w:type="dxa"/>
          </w:tcPr>
          <w:p w14:paraId="734A543B" w14:textId="77777777" w:rsidR="002239C4" w:rsidRDefault="004258BC">
            <w:pPr>
              <w:rPr>
                <w:b/>
                <w:bCs/>
                <w:color w:val="0000FF"/>
                <w:sz w:val="14"/>
                <w:szCs w:val="14"/>
                <w:u w:val="single"/>
              </w:rPr>
            </w:pPr>
            <w:hyperlink r:id="rId21" w:history="1">
              <w:r w:rsidR="00F272CB">
                <w:rPr>
                  <w:rStyle w:val="Hyperlink"/>
                  <w:b/>
                  <w:bCs/>
                  <w:sz w:val="14"/>
                  <w:szCs w:val="14"/>
                </w:rPr>
                <w:t>R4-2210218</w:t>
              </w:r>
            </w:hyperlink>
          </w:p>
          <w:p w14:paraId="058E5533" w14:textId="77777777" w:rsidR="002239C4" w:rsidRDefault="002239C4">
            <w:pPr>
              <w:spacing w:after="0"/>
              <w:rPr>
                <w:color w:val="0000FF"/>
                <w:sz w:val="14"/>
                <w:szCs w:val="14"/>
                <w:u w:val="single"/>
                <w:lang w:val="en-US"/>
              </w:rPr>
            </w:pPr>
          </w:p>
        </w:tc>
        <w:tc>
          <w:tcPr>
            <w:tcW w:w="1424" w:type="dxa"/>
          </w:tcPr>
          <w:p w14:paraId="406726B9" w14:textId="77777777" w:rsidR="002239C4" w:rsidRDefault="00F272CB">
            <w:pPr>
              <w:spacing w:before="120" w:after="120"/>
              <w:rPr>
                <w:sz w:val="14"/>
                <w:szCs w:val="14"/>
                <w:lang w:val="en-US"/>
              </w:rPr>
            </w:pPr>
            <w:r>
              <w:rPr>
                <w:sz w:val="14"/>
                <w:szCs w:val="14"/>
                <w:lang w:val="en-US"/>
              </w:rPr>
              <w:t>Qualcomm Incorporated</w:t>
            </w:r>
          </w:p>
        </w:tc>
        <w:tc>
          <w:tcPr>
            <w:tcW w:w="6607" w:type="dxa"/>
          </w:tcPr>
          <w:p w14:paraId="50454C97" w14:textId="77777777" w:rsidR="002239C4" w:rsidRDefault="00F272CB">
            <w:pPr>
              <w:rPr>
                <w:bCs/>
                <w:sz w:val="14"/>
                <w:szCs w:val="14"/>
                <w:lang w:val="en-US" w:eastAsia="zh-CN"/>
              </w:rPr>
            </w:pPr>
            <w:r>
              <w:rPr>
                <w:bCs/>
                <w:sz w:val="14"/>
                <w:szCs w:val="14"/>
                <w:lang w:val="en-US" w:eastAsia="zh-CN"/>
              </w:rPr>
              <w:t xml:space="preserve">Proposal 1a: RAN4 to consider defining a separate </w:t>
            </w:r>
            <w:r>
              <w:rPr>
                <w:bCs/>
                <w:i/>
                <w:sz w:val="14"/>
                <w:szCs w:val="14"/>
                <w:lang w:val="en-US"/>
              </w:rPr>
              <w:t>absThreshSS-BlocksConsolidation</w:t>
            </w:r>
            <w:r>
              <w:rPr>
                <w:bCs/>
                <w:sz w:val="14"/>
                <w:szCs w:val="14"/>
                <w:lang w:val="en-US" w:eastAsia="zh-CN"/>
              </w:rPr>
              <w:t xml:space="preserve"> for 1Rx UEs.</w:t>
            </w:r>
          </w:p>
          <w:p w14:paraId="0D981E57" w14:textId="77777777" w:rsidR="002239C4" w:rsidRDefault="00F272CB">
            <w:pPr>
              <w:rPr>
                <w:bCs/>
                <w:sz w:val="14"/>
                <w:szCs w:val="14"/>
                <w:lang w:val="en-US" w:eastAsia="zh-CN"/>
              </w:rPr>
            </w:pPr>
            <w:r>
              <w:rPr>
                <w:bCs/>
                <w:sz w:val="14"/>
                <w:szCs w:val="14"/>
                <w:lang w:val="en-US" w:eastAsia="zh-CN"/>
              </w:rPr>
              <w:t xml:space="preserve">Proposal 1b: RAN4 to consider defining an offset to </w:t>
            </w:r>
            <w:r>
              <w:rPr>
                <w:bCs/>
                <w:i/>
                <w:sz w:val="14"/>
                <w:szCs w:val="14"/>
                <w:lang w:val="en-US"/>
              </w:rPr>
              <w:t>absThreshSS-BlocksConsolidation</w:t>
            </w:r>
            <w:r>
              <w:rPr>
                <w:bCs/>
                <w:sz w:val="14"/>
                <w:szCs w:val="14"/>
                <w:lang w:val="en-US" w:eastAsia="zh-CN"/>
              </w:rPr>
              <w:t xml:space="preserve"> for 1Rx UEs.</w:t>
            </w:r>
          </w:p>
          <w:p w14:paraId="1FD0AF26" w14:textId="77777777" w:rsidR="002239C4" w:rsidRDefault="00F272CB">
            <w:pPr>
              <w:pStyle w:val="ListParagraph"/>
              <w:numPr>
                <w:ilvl w:val="0"/>
                <w:numId w:val="11"/>
              </w:numPr>
              <w:overflowPunct/>
              <w:autoSpaceDE/>
              <w:autoSpaceDN/>
              <w:adjustRightInd/>
              <w:ind w:firstLineChars="0"/>
              <w:contextualSpacing/>
              <w:textAlignment w:val="auto"/>
              <w:rPr>
                <w:bCs/>
                <w:sz w:val="14"/>
                <w:szCs w:val="14"/>
                <w:lang w:val="en-US" w:eastAsia="zh-CN"/>
              </w:rPr>
            </w:pPr>
            <w:r>
              <w:rPr>
                <w:bCs/>
                <w:sz w:val="14"/>
                <w:szCs w:val="14"/>
                <w:lang w:val="en-US" w:eastAsia="zh-CN"/>
              </w:rPr>
              <w:t>FFS: A separate offset is defined for different measurement quantities such as SS-RSRP, SS-RSRQ etc.</w:t>
            </w:r>
          </w:p>
          <w:p w14:paraId="23DBF97B" w14:textId="77777777" w:rsidR="002239C4" w:rsidRDefault="002239C4">
            <w:pPr>
              <w:ind w:left="1420" w:firstLine="284"/>
              <w:rPr>
                <w:bCs/>
                <w:sz w:val="14"/>
                <w:szCs w:val="14"/>
              </w:rPr>
            </w:pPr>
          </w:p>
        </w:tc>
      </w:tr>
      <w:tr w:rsidR="002239C4" w14:paraId="65E3CEB1" w14:textId="77777777">
        <w:trPr>
          <w:trHeight w:val="468"/>
        </w:trPr>
        <w:tc>
          <w:tcPr>
            <w:tcW w:w="1600" w:type="dxa"/>
          </w:tcPr>
          <w:p w14:paraId="6DF643A7" w14:textId="77777777" w:rsidR="002239C4" w:rsidRDefault="004258BC">
            <w:pPr>
              <w:rPr>
                <w:b/>
                <w:bCs/>
                <w:color w:val="0000FF"/>
                <w:sz w:val="14"/>
                <w:szCs w:val="14"/>
                <w:u w:val="single"/>
              </w:rPr>
            </w:pPr>
            <w:hyperlink r:id="rId22" w:history="1">
              <w:r w:rsidR="00F272CB">
                <w:rPr>
                  <w:rStyle w:val="Hyperlink"/>
                  <w:b/>
                  <w:bCs/>
                  <w:sz w:val="14"/>
                  <w:szCs w:val="14"/>
                </w:rPr>
                <w:t>R4-2209902</w:t>
              </w:r>
            </w:hyperlink>
          </w:p>
          <w:p w14:paraId="1B8E5841" w14:textId="77777777" w:rsidR="002239C4" w:rsidRDefault="002239C4">
            <w:pPr>
              <w:rPr>
                <w:b/>
                <w:bCs/>
                <w:color w:val="0000FF"/>
                <w:sz w:val="14"/>
                <w:szCs w:val="14"/>
                <w:u w:val="single"/>
              </w:rPr>
            </w:pPr>
          </w:p>
        </w:tc>
        <w:tc>
          <w:tcPr>
            <w:tcW w:w="1424" w:type="dxa"/>
          </w:tcPr>
          <w:p w14:paraId="3EDC6F62" w14:textId="77777777" w:rsidR="002239C4" w:rsidRDefault="00F272CB">
            <w:pPr>
              <w:spacing w:before="120" w:after="120"/>
              <w:rPr>
                <w:sz w:val="14"/>
                <w:szCs w:val="14"/>
                <w:lang w:val="en-US"/>
              </w:rPr>
            </w:pPr>
            <w:r>
              <w:rPr>
                <w:sz w:val="14"/>
                <w:szCs w:val="14"/>
                <w:lang w:val="en-US"/>
              </w:rPr>
              <w:t>Ericsson</w:t>
            </w:r>
          </w:p>
        </w:tc>
        <w:tc>
          <w:tcPr>
            <w:tcW w:w="6607" w:type="dxa"/>
          </w:tcPr>
          <w:p w14:paraId="29A9DE2A" w14:textId="77777777" w:rsidR="002239C4" w:rsidRDefault="00F272CB">
            <w:pPr>
              <w:jc w:val="both"/>
              <w:rPr>
                <w:bCs/>
                <w:i/>
                <w:iCs/>
                <w:color w:val="000000" w:themeColor="text1"/>
                <w:sz w:val="14"/>
                <w:szCs w:val="14"/>
                <w:lang w:val="en-US" w:eastAsia="zh-CN"/>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1</w:t>
            </w:r>
            <w:r w:rsidR="00EF1E16">
              <w:rPr>
                <w:bCs/>
                <w:i/>
                <w:iCs/>
                <w:sz w:val="14"/>
                <w:szCs w:val="14"/>
              </w:rPr>
              <w:fldChar w:fldCharType="end"/>
            </w:r>
            <w:r>
              <w:rPr>
                <w:bCs/>
                <w:i/>
                <w:iCs/>
                <w:sz w:val="14"/>
                <w:szCs w:val="14"/>
                <w:lang w:val="en-US"/>
              </w:rPr>
              <w:t>: R</w:t>
            </w:r>
            <w:r>
              <w:rPr>
                <w:bCs/>
                <w:i/>
                <w:iCs/>
                <w:color w:val="000000" w:themeColor="text1"/>
                <w:sz w:val="14"/>
                <w:szCs w:val="14"/>
                <w:lang w:val="en-US" w:eastAsia="zh-CN"/>
              </w:rPr>
              <w:t>elease 15 requirements on maximum interruption in paging reception shall apply RedCap UE with 1 Rx in FR1.</w:t>
            </w:r>
          </w:p>
          <w:p w14:paraId="74BCC9BF" w14:textId="77777777" w:rsidR="002239C4" w:rsidRDefault="00F272CB">
            <w:pPr>
              <w:spacing w:before="120"/>
              <w:jc w:val="both"/>
              <w:rPr>
                <w:bCs/>
                <w:sz w:val="14"/>
                <w:szCs w:val="14"/>
                <w:lang w:val="en-US" w:eastAsia="zh-CN"/>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2</w:t>
            </w:r>
            <w:r w:rsidR="00EF1E16">
              <w:rPr>
                <w:bCs/>
                <w:i/>
                <w:iCs/>
                <w:sz w:val="14"/>
                <w:szCs w:val="14"/>
              </w:rPr>
              <w:fldChar w:fldCharType="end"/>
            </w:r>
            <w:r>
              <w:rPr>
                <w:bCs/>
                <w:i/>
                <w:iCs/>
                <w:sz w:val="14"/>
                <w:szCs w:val="14"/>
                <w:lang w:val="en-US"/>
              </w:rPr>
              <w:t xml:space="preserve">: The 2 Rx SDT requirements on timing range defining the first and second RSRP measurement in FR1 are reused for for 1 Rx RedCap UE. </w:t>
            </w:r>
          </w:p>
          <w:p w14:paraId="09949216" w14:textId="77777777" w:rsidR="002239C4" w:rsidRDefault="002239C4">
            <w:pPr>
              <w:jc w:val="both"/>
              <w:rPr>
                <w:bCs/>
                <w:i/>
                <w:iCs/>
                <w:sz w:val="14"/>
                <w:szCs w:val="14"/>
                <w:lang w:val="en-US"/>
              </w:rPr>
            </w:pPr>
          </w:p>
          <w:p w14:paraId="23B50679" w14:textId="77777777" w:rsidR="002239C4" w:rsidRDefault="00F272CB">
            <w:pPr>
              <w:spacing w:before="120"/>
              <w:jc w:val="both"/>
              <w:rPr>
                <w:bCs/>
                <w:sz w:val="14"/>
                <w:szCs w:val="14"/>
                <w:lang w:val="en-US" w:eastAsia="zh-CN"/>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3</w:t>
            </w:r>
            <w:r w:rsidR="00EF1E16">
              <w:rPr>
                <w:bCs/>
                <w:i/>
                <w:iCs/>
                <w:sz w:val="14"/>
                <w:szCs w:val="14"/>
              </w:rPr>
              <w:fldChar w:fldCharType="end"/>
            </w:r>
            <w:r>
              <w:rPr>
                <w:bCs/>
                <w:i/>
                <w:iCs/>
                <w:sz w:val="14"/>
                <w:szCs w:val="14"/>
                <w:lang w:val="en-US"/>
              </w:rPr>
              <w:t xml:space="preserve">: The timing range defining the valid second RSRP measurement for 2 Rx UE in FR2 is reused for 1 Rx RedCap UE. </w:t>
            </w:r>
          </w:p>
          <w:p w14:paraId="72C61770" w14:textId="77777777" w:rsidR="002239C4" w:rsidRDefault="00F272CB">
            <w:pPr>
              <w:spacing w:before="120"/>
              <w:jc w:val="both"/>
              <w:rPr>
                <w:bCs/>
                <w:sz w:val="14"/>
                <w:szCs w:val="14"/>
                <w:lang w:val="en-US" w:eastAsia="zh-CN"/>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4</w:t>
            </w:r>
            <w:r w:rsidR="00EF1E16">
              <w:rPr>
                <w:bCs/>
                <w:i/>
                <w:iCs/>
                <w:sz w:val="14"/>
                <w:szCs w:val="14"/>
              </w:rPr>
              <w:fldChar w:fldCharType="end"/>
            </w:r>
            <w:r>
              <w:rPr>
                <w:bCs/>
                <w:i/>
                <w:iCs/>
                <w:sz w:val="14"/>
                <w:szCs w:val="14"/>
                <w:lang w:val="en-US"/>
              </w:rPr>
              <w:t xml:space="preserve">: The requirements on UE synchornization towards the serving cell defined for 2 Rx SDT requirements are reused for 1 Rx RedCap UE. </w:t>
            </w:r>
          </w:p>
          <w:p w14:paraId="347E0878" w14:textId="77777777" w:rsidR="002239C4" w:rsidRDefault="00F272CB">
            <w:pPr>
              <w:spacing w:before="120"/>
              <w:jc w:val="both"/>
              <w:rPr>
                <w:bCs/>
                <w:sz w:val="14"/>
                <w:szCs w:val="14"/>
                <w:lang w:val="en-US" w:eastAsia="zh-CN"/>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5</w:t>
            </w:r>
            <w:r w:rsidR="00EF1E16">
              <w:rPr>
                <w:bCs/>
                <w:i/>
                <w:iCs/>
                <w:sz w:val="14"/>
                <w:szCs w:val="14"/>
              </w:rPr>
              <w:fldChar w:fldCharType="end"/>
            </w:r>
            <w:r>
              <w:rPr>
                <w:bCs/>
                <w:i/>
                <w:iCs/>
                <w:sz w:val="14"/>
                <w:szCs w:val="14"/>
                <w:lang w:val="en-US"/>
              </w:rPr>
              <w:t xml:space="preserve">: The requirements on applicability conditions (if introduced) for 2 Rx SDT requirements are reused for 1 Rx RedCap UE. </w:t>
            </w:r>
          </w:p>
          <w:p w14:paraId="6217A2E8" w14:textId="77777777" w:rsidR="002239C4" w:rsidRDefault="00F272CB">
            <w:pPr>
              <w:spacing w:before="120"/>
              <w:jc w:val="both"/>
              <w:rPr>
                <w:bCs/>
                <w:i/>
                <w:iCs/>
                <w:sz w:val="14"/>
                <w:szCs w:val="14"/>
                <w:lang w:val="en-US"/>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6</w:t>
            </w:r>
            <w:r w:rsidR="00EF1E16">
              <w:rPr>
                <w:bCs/>
                <w:i/>
                <w:iCs/>
                <w:sz w:val="14"/>
                <w:szCs w:val="14"/>
              </w:rPr>
              <w:fldChar w:fldCharType="end"/>
            </w:r>
            <w:r>
              <w:rPr>
                <w:bCs/>
                <w:i/>
                <w:iCs/>
                <w:sz w:val="14"/>
                <w:szCs w:val="14"/>
                <w:lang w:val="en-US"/>
              </w:rPr>
              <w:t>: RAN4 to capture the band groups for which RRM requirements apply in Annex B1 and B2 for IDLE and CONNECTED mode respectively.</w:t>
            </w:r>
          </w:p>
          <w:p w14:paraId="3FD18AC7" w14:textId="77777777" w:rsidR="002239C4" w:rsidRDefault="00F272CB">
            <w:pPr>
              <w:jc w:val="both"/>
              <w:rPr>
                <w:bCs/>
                <w:i/>
                <w:iCs/>
                <w:sz w:val="14"/>
                <w:szCs w:val="14"/>
                <w:lang w:val="en-US"/>
              </w:rPr>
            </w:pPr>
            <w:r>
              <w:rPr>
                <w:bCs/>
                <w:i/>
                <w:iCs/>
                <w:sz w:val="14"/>
                <w:szCs w:val="14"/>
                <w:lang w:val="en-US"/>
              </w:rPr>
              <w:t xml:space="preserve">Proposal </w:t>
            </w:r>
            <w:r w:rsidR="00EF1E16">
              <w:rPr>
                <w:bCs/>
                <w:i/>
                <w:iCs/>
                <w:sz w:val="14"/>
                <w:szCs w:val="14"/>
              </w:rPr>
              <w:fldChar w:fldCharType="begin"/>
            </w:r>
            <w:r>
              <w:rPr>
                <w:bCs/>
                <w:i/>
                <w:iCs/>
                <w:sz w:val="14"/>
                <w:szCs w:val="14"/>
                <w:lang w:val="en-US"/>
              </w:rPr>
              <w:instrText xml:space="preserve"> SEQ Proposal \* ARABIC </w:instrText>
            </w:r>
            <w:r w:rsidR="00EF1E16">
              <w:rPr>
                <w:bCs/>
                <w:i/>
                <w:iCs/>
                <w:sz w:val="14"/>
                <w:szCs w:val="14"/>
              </w:rPr>
              <w:fldChar w:fldCharType="separate"/>
            </w:r>
            <w:r>
              <w:rPr>
                <w:bCs/>
                <w:i/>
                <w:iCs/>
                <w:sz w:val="14"/>
                <w:szCs w:val="14"/>
                <w:lang w:val="en-US"/>
              </w:rPr>
              <w:t>7</w:t>
            </w:r>
            <w:r w:rsidR="00EF1E16">
              <w:rPr>
                <w:bCs/>
                <w:i/>
                <w:iCs/>
                <w:sz w:val="14"/>
                <w:szCs w:val="14"/>
              </w:rPr>
              <w:fldChar w:fldCharType="end"/>
            </w:r>
            <w:r>
              <w:rPr>
                <w:bCs/>
                <w:i/>
                <w:iCs/>
                <w:sz w:val="14"/>
                <w:szCs w:val="14"/>
                <w:lang w:val="en-US"/>
              </w:rPr>
              <w:t>: RAN4 to capture the band groups for which RRM requirements apply in Annex B1 and B2 for IDLE and CONNECTED mode respectively.</w:t>
            </w:r>
          </w:p>
          <w:p w14:paraId="64C5CEBB" w14:textId="77777777" w:rsidR="002239C4" w:rsidRDefault="002239C4">
            <w:pPr>
              <w:jc w:val="both"/>
              <w:rPr>
                <w:bCs/>
                <w:i/>
                <w:iCs/>
                <w:sz w:val="14"/>
                <w:szCs w:val="14"/>
                <w:lang w:val="en-US"/>
              </w:rPr>
            </w:pPr>
          </w:p>
          <w:p w14:paraId="1398BEFE" w14:textId="77777777" w:rsidR="002239C4" w:rsidRDefault="002239C4">
            <w:pPr>
              <w:rPr>
                <w:bCs/>
                <w:sz w:val="14"/>
                <w:szCs w:val="14"/>
                <w:lang w:val="en-US" w:eastAsia="zh-CN"/>
              </w:rPr>
            </w:pPr>
          </w:p>
        </w:tc>
      </w:tr>
      <w:tr w:rsidR="002239C4" w14:paraId="728A659E" w14:textId="77777777">
        <w:trPr>
          <w:trHeight w:val="468"/>
        </w:trPr>
        <w:tc>
          <w:tcPr>
            <w:tcW w:w="1600" w:type="dxa"/>
          </w:tcPr>
          <w:p w14:paraId="6F7D53E2" w14:textId="77777777" w:rsidR="002239C4" w:rsidRDefault="004258BC">
            <w:pPr>
              <w:rPr>
                <w:b/>
                <w:bCs/>
                <w:color w:val="0000FF"/>
                <w:sz w:val="14"/>
                <w:szCs w:val="14"/>
                <w:u w:val="single"/>
              </w:rPr>
            </w:pPr>
            <w:hyperlink r:id="rId23" w:history="1">
              <w:r w:rsidR="00F272CB">
                <w:rPr>
                  <w:rStyle w:val="Hyperlink"/>
                  <w:b/>
                  <w:bCs/>
                  <w:sz w:val="14"/>
                  <w:szCs w:val="14"/>
                </w:rPr>
                <w:t>R4-2209909</w:t>
              </w:r>
            </w:hyperlink>
          </w:p>
          <w:p w14:paraId="36080169" w14:textId="77777777" w:rsidR="002239C4" w:rsidRDefault="002239C4">
            <w:pPr>
              <w:rPr>
                <w:b/>
                <w:bCs/>
                <w:color w:val="0000FF"/>
                <w:sz w:val="14"/>
                <w:szCs w:val="14"/>
                <w:u w:val="single"/>
                <w:lang w:val="en-US"/>
              </w:rPr>
            </w:pPr>
          </w:p>
        </w:tc>
        <w:tc>
          <w:tcPr>
            <w:tcW w:w="1424" w:type="dxa"/>
          </w:tcPr>
          <w:p w14:paraId="6C2AD9CE" w14:textId="77777777" w:rsidR="002239C4" w:rsidRDefault="00F272CB">
            <w:pPr>
              <w:spacing w:before="120" w:after="120"/>
              <w:rPr>
                <w:sz w:val="14"/>
                <w:szCs w:val="14"/>
                <w:lang w:val="en-US"/>
              </w:rPr>
            </w:pPr>
            <w:r>
              <w:rPr>
                <w:sz w:val="14"/>
                <w:szCs w:val="14"/>
                <w:lang w:val="en-US"/>
              </w:rPr>
              <w:t>Ericsson</w:t>
            </w:r>
          </w:p>
        </w:tc>
        <w:tc>
          <w:tcPr>
            <w:tcW w:w="6607" w:type="dxa"/>
          </w:tcPr>
          <w:p w14:paraId="42F2AAAC" w14:textId="77777777" w:rsidR="002239C4" w:rsidRDefault="00F272CB">
            <w:pPr>
              <w:jc w:val="both"/>
              <w:rPr>
                <w:bCs/>
                <w:i/>
                <w:iCs/>
                <w:sz w:val="14"/>
                <w:szCs w:val="14"/>
                <w:lang w:val="en-US"/>
              </w:rPr>
            </w:pPr>
            <w:r>
              <w:rPr>
                <w:rFonts w:eastAsiaTheme="minorEastAsia"/>
                <w:bCs/>
                <w:i/>
                <w:iCs/>
                <w:sz w:val="14"/>
                <w:szCs w:val="14"/>
                <w:lang w:val="en-US" w:eastAsia="zh-CN"/>
              </w:rPr>
              <w:t>Draft CR on SDT requirements for RedCap for TS 38.133</w:t>
            </w:r>
          </w:p>
        </w:tc>
      </w:tr>
    </w:tbl>
    <w:p w14:paraId="42695622" w14:textId="77777777" w:rsidR="002239C4" w:rsidRDefault="002239C4">
      <w:pPr>
        <w:rPr>
          <w:lang w:val="en-US"/>
        </w:rPr>
      </w:pPr>
    </w:p>
    <w:p w14:paraId="5E1A3A61" w14:textId="77777777" w:rsidR="002239C4" w:rsidRDefault="00F272CB">
      <w:pPr>
        <w:pStyle w:val="Heading2"/>
      </w:pPr>
      <w:r>
        <w:rPr>
          <w:rFonts w:hint="eastAsia"/>
        </w:rPr>
        <w:t>Open issues</w:t>
      </w:r>
      <w:r>
        <w:t xml:space="preserve"> summary</w:t>
      </w:r>
    </w:p>
    <w:p w14:paraId="2F3E87E3" w14:textId="77777777" w:rsidR="002239C4" w:rsidRDefault="002239C4">
      <w:pPr>
        <w:rPr>
          <w:i/>
          <w:color w:val="000000" w:themeColor="text1"/>
          <w:lang w:eastAsia="zh-CN"/>
        </w:rPr>
      </w:pPr>
    </w:p>
    <w:p w14:paraId="0CEFD17B" w14:textId="77777777" w:rsidR="002239C4" w:rsidRDefault="00F272CB">
      <w:pPr>
        <w:pStyle w:val="Heading3"/>
        <w:rPr>
          <w:color w:val="000000" w:themeColor="text1"/>
          <w:sz w:val="24"/>
          <w:szCs w:val="16"/>
          <w:lang w:val="en-US"/>
        </w:rPr>
      </w:pPr>
      <w:r>
        <w:rPr>
          <w:color w:val="000000" w:themeColor="text1"/>
          <w:sz w:val="24"/>
          <w:szCs w:val="16"/>
          <w:lang w:val="en-US"/>
        </w:rPr>
        <w:t>Sub-topic 1-1: Impact on paging reception requirements</w:t>
      </w:r>
    </w:p>
    <w:p w14:paraId="67441022" w14:textId="77777777" w:rsidR="002239C4" w:rsidRDefault="00F272CB">
      <w:pPr>
        <w:rPr>
          <w:b/>
          <w:color w:val="000000" w:themeColor="text1"/>
          <w:u w:val="single"/>
          <w:lang w:val="en-US" w:eastAsia="ko-KR"/>
        </w:rPr>
      </w:pPr>
      <w:r>
        <w:rPr>
          <w:b/>
          <w:color w:val="000000" w:themeColor="text1"/>
          <w:u w:val="single"/>
          <w:lang w:val="en-US" w:eastAsia="ko-KR"/>
        </w:rPr>
        <w:t>Issue 1-1-1: Impact on paging reception requirements for 1 Rx RedCap</w:t>
      </w:r>
    </w:p>
    <w:p w14:paraId="392BC7E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5FA019A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(Intel, Xiaomi, vivo, OPPO, MTK, E///):</w:t>
      </w:r>
      <w:r>
        <w:rPr>
          <w:rFonts w:eastAsia="SimSun"/>
          <w:color w:val="000000" w:themeColor="text1"/>
          <w:lang w:val="en-US" w:eastAsia="zh-CN"/>
        </w:rPr>
        <w:t xml:space="preserve"> For 1 Rx, there is no impact on the requirement for maximum interruption in paging reception, i.e. Rel-15 requirements shall apply to RedCap.</w:t>
      </w:r>
    </w:p>
    <w:p w14:paraId="1C04A20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(vivo, HW):</w:t>
      </w:r>
      <w:r>
        <w:rPr>
          <w:rFonts w:eastAsia="SimSun"/>
          <w:b/>
          <w:bCs/>
          <w:color w:val="000000" w:themeColor="text1"/>
          <w:lang w:val="en-US" w:eastAsia="zh-CN"/>
        </w:rPr>
        <w:tab/>
      </w:r>
      <w:r>
        <w:rPr>
          <w:bCs/>
          <w:color w:val="000000" w:themeColor="text1"/>
          <w:lang w:val="en-US" w:eastAsia="ko-KR"/>
        </w:rPr>
        <w:t>For RedCap with 1RX, the interruption time shall not exceed T</w:t>
      </w:r>
      <w:r>
        <w:rPr>
          <w:bCs/>
          <w:color w:val="000000" w:themeColor="text1"/>
          <w:vertAlign w:val="subscript"/>
          <w:lang w:val="en-US" w:eastAsia="ko-KR"/>
        </w:rPr>
        <w:t xml:space="preserve">SI-NR </w:t>
      </w:r>
      <w:r>
        <w:rPr>
          <w:bCs/>
          <w:color w:val="000000" w:themeColor="text1"/>
          <w:lang w:val="en-US" w:eastAsia="ko-KR"/>
        </w:rPr>
        <w:t>+ 3*</w:t>
      </w:r>
      <w:r>
        <w:rPr>
          <w:bCs/>
          <w:color w:val="000000" w:themeColor="text1"/>
          <w:lang w:val="en-US"/>
        </w:rPr>
        <w:t>T</w:t>
      </w:r>
      <w:r>
        <w:rPr>
          <w:bCs/>
          <w:color w:val="000000" w:themeColor="text1"/>
          <w:vertAlign w:val="subscript"/>
          <w:lang w:val="en-US"/>
        </w:rPr>
        <w:t xml:space="preserve">target_cell_SMTC_period </w:t>
      </w:r>
      <w:r>
        <w:rPr>
          <w:bCs/>
          <w:color w:val="000000" w:themeColor="text1"/>
          <w:lang w:val="en-US" w:eastAsia="ko-KR"/>
        </w:rPr>
        <w:t>ms.</w:t>
      </w:r>
    </w:p>
    <w:p w14:paraId="78C91DF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568F7FB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All companies except 1 can accept option 1, i.e. reusing of Rel-15 legacy requirements. Check if supporting company of option 2 can to option 1.</w:t>
      </w:r>
    </w:p>
    <w:p w14:paraId="5A249555" w14:textId="77777777" w:rsidR="002239C4" w:rsidRDefault="002239C4">
      <w:pPr>
        <w:rPr>
          <w:color w:val="000000" w:themeColor="text1"/>
          <w:lang w:val="en-US" w:eastAsia="zh-CN"/>
        </w:rPr>
      </w:pPr>
    </w:p>
    <w:p w14:paraId="4881BAA4" w14:textId="77777777" w:rsidR="002239C4" w:rsidRDefault="00F272CB">
      <w:pPr>
        <w:rPr>
          <w:bCs/>
          <w:color w:val="000000" w:themeColor="text1"/>
          <w:u w:val="single"/>
          <w:lang w:eastAsia="ko-KR"/>
        </w:rPr>
      </w:pPr>
      <w:r>
        <w:rPr>
          <w:bCs/>
          <w:color w:val="000000" w:themeColor="text1"/>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2239C4" w14:paraId="2585CA1B" w14:textId="77777777">
        <w:tc>
          <w:tcPr>
            <w:tcW w:w="1236" w:type="dxa"/>
          </w:tcPr>
          <w:p w14:paraId="33E1FA79"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F52C613"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66CB2920" w14:textId="77777777">
        <w:tc>
          <w:tcPr>
            <w:tcW w:w="1236" w:type="dxa"/>
          </w:tcPr>
          <w:p w14:paraId="18A72363"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5F053B92" w14:textId="77777777" w:rsidR="002239C4" w:rsidRDefault="00F272CB">
            <w:pPr>
              <w:rPr>
                <w:b/>
                <w:color w:val="000000" w:themeColor="text1"/>
                <w:u w:val="single"/>
                <w:lang w:val="en-US" w:eastAsia="ko-KR"/>
              </w:rPr>
            </w:pPr>
            <w:r>
              <w:rPr>
                <w:b/>
                <w:color w:val="000000" w:themeColor="text1"/>
                <w:u w:val="single"/>
                <w:lang w:val="en-US" w:eastAsia="ko-KR"/>
              </w:rPr>
              <w:t>Issue 1-1-1: Impact on paging reception requirements for 1 Rx RedCap</w:t>
            </w:r>
          </w:p>
        </w:tc>
      </w:tr>
      <w:tr w:rsidR="002239C4" w14:paraId="0054B2F9" w14:textId="77777777">
        <w:tc>
          <w:tcPr>
            <w:tcW w:w="1236" w:type="dxa"/>
          </w:tcPr>
          <w:p w14:paraId="1AF5AFB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5E6268A0" w14:textId="77777777" w:rsidR="002239C4" w:rsidRDefault="00F272CB">
            <w:pPr>
              <w:rPr>
                <w:b/>
                <w:color w:val="000000" w:themeColor="text1"/>
                <w:u w:val="single"/>
                <w:lang w:val="en-US" w:eastAsia="ko-KR"/>
              </w:rPr>
            </w:pPr>
            <w:r>
              <w:rPr>
                <w:rFonts w:eastAsiaTheme="minorEastAsia"/>
                <w:color w:val="000000" w:themeColor="text1"/>
                <w:u w:val="single"/>
                <w:lang w:val="en-US" w:eastAsia="zh-CN"/>
              </w:rPr>
              <w:t>To proceed progress, fine with option 1.</w:t>
            </w:r>
          </w:p>
        </w:tc>
      </w:tr>
      <w:tr w:rsidR="002239C4" w14:paraId="06C67C10" w14:textId="77777777">
        <w:tc>
          <w:tcPr>
            <w:tcW w:w="1236" w:type="dxa"/>
          </w:tcPr>
          <w:p w14:paraId="4C629CB3" w14:textId="77777777" w:rsidR="002239C4" w:rsidRDefault="00F272CB">
            <w:pPr>
              <w:spacing w:after="120"/>
              <w:rPr>
                <w:rFonts w:eastAsiaTheme="minorEastAsia"/>
                <w:color w:val="000000" w:themeColor="text1"/>
                <w:lang w:eastAsia="zh-CN"/>
              </w:rPr>
            </w:pPr>
            <w:r>
              <w:rPr>
                <w:rFonts w:eastAsiaTheme="minorEastAsia"/>
                <w:color w:val="000000" w:themeColor="text1"/>
                <w:lang w:val="en-US" w:eastAsia="zh-CN"/>
              </w:rPr>
              <w:t>Ericsson</w:t>
            </w:r>
          </w:p>
        </w:tc>
        <w:tc>
          <w:tcPr>
            <w:tcW w:w="8395" w:type="dxa"/>
          </w:tcPr>
          <w:p w14:paraId="7E22593D" w14:textId="77777777" w:rsidR="002239C4" w:rsidRDefault="00F272CB">
            <w:pPr>
              <w:rPr>
                <w:rFonts w:eastAsiaTheme="minorEastAsia"/>
                <w:color w:val="000000" w:themeColor="text1"/>
                <w:u w:val="single"/>
                <w:lang w:val="en-US" w:eastAsia="zh-CN"/>
              </w:rPr>
            </w:pPr>
            <w:r>
              <w:rPr>
                <w:bCs/>
                <w:color w:val="000000" w:themeColor="text1"/>
                <w:u w:val="single"/>
                <w:lang w:val="en-US" w:eastAsia="ko-KR"/>
              </w:rPr>
              <w:t xml:space="preserve">We support the recommended WF. </w:t>
            </w:r>
          </w:p>
        </w:tc>
      </w:tr>
      <w:tr w:rsidR="007D35C7" w14:paraId="073C681D" w14:textId="77777777">
        <w:tc>
          <w:tcPr>
            <w:tcW w:w="1236" w:type="dxa"/>
          </w:tcPr>
          <w:p w14:paraId="079231E1" w14:textId="77777777" w:rsidR="007D35C7" w:rsidRDefault="007D35C7" w:rsidP="007D35C7">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E9043D5" w14:textId="77777777" w:rsidR="007D35C7" w:rsidRDefault="007D35C7" w:rsidP="007D35C7">
            <w:pPr>
              <w:rPr>
                <w:b/>
                <w:color w:val="000000" w:themeColor="text1"/>
                <w:u w:val="single"/>
                <w:lang w:val="en-US" w:eastAsia="ko-KR"/>
              </w:rPr>
            </w:pPr>
            <w:r w:rsidRPr="00D80C0F">
              <w:rPr>
                <w:b/>
                <w:color w:val="000000" w:themeColor="text1"/>
                <w:u w:val="single"/>
                <w:lang w:val="en-US" w:eastAsia="ko-KR"/>
              </w:rPr>
              <w:t>Issue 1-</w:t>
            </w:r>
            <w:r>
              <w:rPr>
                <w:b/>
                <w:color w:val="000000" w:themeColor="text1"/>
                <w:u w:val="single"/>
                <w:lang w:val="en-US" w:eastAsia="ko-KR"/>
              </w:rPr>
              <w:t>1</w:t>
            </w:r>
            <w:r w:rsidRPr="00D80C0F">
              <w:rPr>
                <w:b/>
                <w:color w:val="000000" w:themeColor="text1"/>
                <w:u w:val="single"/>
                <w:lang w:val="en-US" w:eastAsia="ko-KR"/>
              </w:rPr>
              <w:t xml:space="preserve">-1: Impact on paging reception requirements for 1 Rx </w:t>
            </w:r>
            <w:r>
              <w:rPr>
                <w:b/>
                <w:color w:val="000000" w:themeColor="text1"/>
                <w:u w:val="single"/>
                <w:lang w:val="en-US" w:eastAsia="ko-KR"/>
              </w:rPr>
              <w:t>RedCap</w:t>
            </w:r>
          </w:p>
          <w:p w14:paraId="4F86F39B" w14:textId="77777777" w:rsidR="007D35C7" w:rsidRDefault="007D35C7" w:rsidP="007D35C7">
            <w:pPr>
              <w:rPr>
                <w:bCs/>
                <w:color w:val="000000" w:themeColor="text1"/>
                <w:u w:val="single"/>
                <w:lang w:val="en-US" w:eastAsia="ko-KR"/>
              </w:rPr>
            </w:pPr>
            <w:r>
              <w:rPr>
                <w:bCs/>
                <w:color w:val="000000" w:themeColor="text1"/>
                <w:lang w:val="en-US" w:eastAsia="ko-KR"/>
              </w:rPr>
              <w:t>Support recommended WF, i.e. supporting option 1.</w:t>
            </w:r>
          </w:p>
        </w:tc>
      </w:tr>
      <w:tr w:rsidR="00250054" w14:paraId="4474E66C" w14:textId="77777777" w:rsidTr="00250054">
        <w:tc>
          <w:tcPr>
            <w:tcW w:w="1236" w:type="dxa"/>
            <w:hideMark/>
          </w:tcPr>
          <w:p w14:paraId="3372DC1B" w14:textId="77777777" w:rsidR="00250054" w:rsidRDefault="00250054">
            <w:pPr>
              <w:spacing w:after="120"/>
              <w:rPr>
                <w:rFonts w:eastAsiaTheme="minorEastAsia"/>
                <w:color w:val="000000" w:themeColor="text1"/>
                <w:lang w:eastAsia="zh-CN"/>
              </w:rPr>
            </w:pPr>
            <w:r>
              <w:rPr>
                <w:rFonts w:eastAsiaTheme="minorEastAsia"/>
                <w:color w:val="000000" w:themeColor="text1"/>
                <w:lang w:val="en-US" w:eastAsia="zh-CN"/>
              </w:rPr>
              <w:t>Xiaomi</w:t>
            </w:r>
          </w:p>
        </w:tc>
        <w:tc>
          <w:tcPr>
            <w:tcW w:w="8395" w:type="dxa"/>
            <w:hideMark/>
          </w:tcPr>
          <w:p w14:paraId="5872BACB" w14:textId="77777777" w:rsidR="00250054" w:rsidRDefault="00250054">
            <w:pPr>
              <w:rPr>
                <w:rFonts w:eastAsiaTheme="minorEastAsia"/>
                <w:color w:val="000000" w:themeColor="text1"/>
                <w:u w:val="single"/>
                <w:lang w:val="en-US" w:eastAsia="zh-CN"/>
              </w:rPr>
            </w:pPr>
            <w:r>
              <w:rPr>
                <w:bCs/>
                <w:color w:val="000000" w:themeColor="text1"/>
                <w:u w:val="single"/>
                <w:lang w:val="en-US" w:eastAsia="ko-KR"/>
              </w:rPr>
              <w:t xml:space="preserve">Support the recommended WF. </w:t>
            </w:r>
          </w:p>
        </w:tc>
      </w:tr>
      <w:tr w:rsidR="003B383D" w14:paraId="3A8AA9AE" w14:textId="77777777" w:rsidTr="00250054">
        <w:tc>
          <w:tcPr>
            <w:tcW w:w="1236" w:type="dxa"/>
          </w:tcPr>
          <w:p w14:paraId="53B88D8E"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A1B75FF" w14:textId="77777777" w:rsidR="003B383D" w:rsidRDefault="003B383D" w:rsidP="003B383D">
            <w:pPr>
              <w:rPr>
                <w:bCs/>
                <w:color w:val="000000" w:themeColor="text1"/>
                <w:u w:val="single"/>
                <w:lang w:val="en-US" w:eastAsia="ko-KR"/>
              </w:rPr>
            </w:pPr>
            <w:r w:rsidRPr="00644ACA">
              <w:rPr>
                <w:bCs/>
                <w:color w:val="000000" w:themeColor="text1"/>
                <w:lang w:val="en-US" w:eastAsia="zh-CN"/>
              </w:rPr>
              <w:t>we can agree with option 1.</w:t>
            </w:r>
          </w:p>
        </w:tc>
      </w:tr>
      <w:tr w:rsidR="007670B1" w14:paraId="0560947B" w14:textId="77777777" w:rsidTr="00250054">
        <w:tc>
          <w:tcPr>
            <w:tcW w:w="1236" w:type="dxa"/>
          </w:tcPr>
          <w:p w14:paraId="749C3D38" w14:textId="77777777" w:rsidR="007670B1" w:rsidRDefault="007670B1" w:rsidP="007670B1">
            <w:pPr>
              <w:spacing w:after="120"/>
              <w:rPr>
                <w:rFonts w:eastAsiaTheme="minorEastAsia"/>
                <w:color w:val="000000" w:themeColor="text1"/>
                <w:lang w:val="en-US" w:eastAsia="zh-CN"/>
              </w:rPr>
            </w:pPr>
            <w:r>
              <w:rPr>
                <w:rFonts w:eastAsiaTheme="minorEastAsia"/>
                <w:color w:val="000000" w:themeColor="text1"/>
                <w:lang w:eastAsia="zh-CN"/>
              </w:rPr>
              <w:t>Nokia</w:t>
            </w:r>
          </w:p>
        </w:tc>
        <w:tc>
          <w:tcPr>
            <w:tcW w:w="8395" w:type="dxa"/>
          </w:tcPr>
          <w:p w14:paraId="28E57259" w14:textId="77777777" w:rsidR="007670B1" w:rsidRPr="00644ACA" w:rsidRDefault="007670B1" w:rsidP="007670B1">
            <w:pPr>
              <w:rPr>
                <w:bCs/>
                <w:color w:val="000000" w:themeColor="text1"/>
                <w:lang w:val="en-US" w:eastAsia="zh-CN"/>
              </w:rPr>
            </w:pPr>
            <w:r w:rsidRPr="00727905">
              <w:rPr>
                <w:bCs/>
                <w:color w:val="000000" w:themeColor="text1"/>
                <w:lang w:val="en-US" w:eastAsia="ko-KR"/>
              </w:rPr>
              <w:t>We support the recommended WF</w:t>
            </w:r>
          </w:p>
        </w:tc>
      </w:tr>
      <w:tr w:rsidR="00506E82" w14:paraId="111ECF0D" w14:textId="77777777" w:rsidTr="00250054">
        <w:tc>
          <w:tcPr>
            <w:tcW w:w="1236" w:type="dxa"/>
          </w:tcPr>
          <w:p w14:paraId="652CE57C" w14:textId="77777777" w:rsidR="00506E82" w:rsidRPr="00BD3377" w:rsidRDefault="00506E82" w:rsidP="007670B1">
            <w:pPr>
              <w:spacing w:after="120"/>
              <w:rPr>
                <w:rFonts w:eastAsiaTheme="minorEastAsia"/>
                <w:color w:val="000000" w:themeColor="text1"/>
                <w:lang w:eastAsia="zh-CN"/>
              </w:rPr>
            </w:pPr>
            <w:r>
              <w:rPr>
                <w:rFonts w:eastAsiaTheme="minorEastAsia" w:hint="eastAsia"/>
                <w:color w:val="000000" w:themeColor="text1"/>
                <w:lang w:eastAsia="zh-CN"/>
              </w:rPr>
              <w:t>CMCC</w:t>
            </w:r>
          </w:p>
        </w:tc>
        <w:tc>
          <w:tcPr>
            <w:tcW w:w="8395" w:type="dxa"/>
          </w:tcPr>
          <w:p w14:paraId="066CA5BC" w14:textId="77777777" w:rsidR="00506E82" w:rsidRPr="00BD3377" w:rsidRDefault="00506E82" w:rsidP="007670B1">
            <w:pPr>
              <w:rPr>
                <w:rFonts w:eastAsiaTheme="minorEastAsia"/>
                <w:bCs/>
                <w:color w:val="000000" w:themeColor="text1"/>
                <w:lang w:val="en-US" w:eastAsia="zh-CN"/>
              </w:rPr>
            </w:pPr>
            <w:r>
              <w:rPr>
                <w:rFonts w:eastAsiaTheme="minorEastAsia" w:hint="eastAsia"/>
                <w:bCs/>
                <w:color w:val="000000" w:themeColor="text1"/>
                <w:lang w:val="en-US" w:eastAsia="zh-CN"/>
              </w:rPr>
              <w:t>Support recommended WF</w:t>
            </w:r>
          </w:p>
        </w:tc>
      </w:tr>
      <w:tr w:rsidR="009F57AC" w14:paraId="4E38CACE" w14:textId="77777777" w:rsidTr="00250054">
        <w:tc>
          <w:tcPr>
            <w:tcW w:w="1236" w:type="dxa"/>
          </w:tcPr>
          <w:p w14:paraId="65F9F093" w14:textId="77777777" w:rsidR="009F57AC" w:rsidRDefault="009F57AC" w:rsidP="009F57AC">
            <w:pPr>
              <w:spacing w:after="120"/>
              <w:rPr>
                <w:color w:val="000000" w:themeColor="text1"/>
                <w:lang w:eastAsia="zh-CN"/>
              </w:rPr>
            </w:pPr>
            <w:r>
              <w:rPr>
                <w:rFonts w:eastAsiaTheme="minorEastAsia"/>
                <w:color w:val="000000" w:themeColor="text1"/>
                <w:lang w:val="en-US" w:eastAsia="zh-CN"/>
              </w:rPr>
              <w:t>Qualcomm</w:t>
            </w:r>
          </w:p>
        </w:tc>
        <w:tc>
          <w:tcPr>
            <w:tcW w:w="8395" w:type="dxa"/>
          </w:tcPr>
          <w:p w14:paraId="408F22DA" w14:textId="77777777" w:rsidR="009F57AC" w:rsidRDefault="009F57AC" w:rsidP="009F57AC">
            <w:pPr>
              <w:rPr>
                <w:bCs/>
                <w:color w:val="000000" w:themeColor="text1"/>
                <w:lang w:val="en-US" w:eastAsia="zh-CN"/>
              </w:rPr>
            </w:pPr>
            <w:r>
              <w:rPr>
                <w:bCs/>
                <w:color w:val="000000" w:themeColor="text1"/>
                <w:u w:val="single"/>
                <w:lang w:val="en-US" w:eastAsia="ko-KR"/>
              </w:rPr>
              <w:t>Fine with the recommended WF</w:t>
            </w:r>
          </w:p>
        </w:tc>
      </w:tr>
      <w:tr w:rsidR="002C092F" w14:paraId="1177081B" w14:textId="77777777" w:rsidTr="00250054">
        <w:tc>
          <w:tcPr>
            <w:tcW w:w="1236" w:type="dxa"/>
          </w:tcPr>
          <w:p w14:paraId="73C910DB" w14:textId="77777777" w:rsidR="002C092F" w:rsidRPr="00BD3377" w:rsidRDefault="002C092F" w:rsidP="002C092F">
            <w:pPr>
              <w:spacing w:after="120"/>
              <w:rPr>
                <w:color w:val="000000" w:themeColor="text1"/>
                <w:lang w:eastAsia="zh-CN"/>
              </w:rPr>
            </w:pPr>
            <w:r>
              <w:rPr>
                <w:rFonts w:eastAsiaTheme="minorEastAsia"/>
                <w:color w:val="000000" w:themeColor="text1"/>
                <w:lang w:val="en-US" w:eastAsia="zh-CN"/>
              </w:rPr>
              <w:t>vivo</w:t>
            </w:r>
          </w:p>
        </w:tc>
        <w:tc>
          <w:tcPr>
            <w:tcW w:w="8395" w:type="dxa"/>
          </w:tcPr>
          <w:p w14:paraId="0398A177" w14:textId="77777777" w:rsidR="002C092F" w:rsidRDefault="002C092F" w:rsidP="002C092F">
            <w:pPr>
              <w:rPr>
                <w:bCs/>
                <w:color w:val="000000" w:themeColor="text1"/>
                <w:u w:val="single"/>
                <w:lang w:val="en-US" w:eastAsia="ko-KR"/>
              </w:rPr>
            </w:pPr>
            <w:r>
              <w:rPr>
                <w:bCs/>
                <w:color w:val="000000" w:themeColor="text1"/>
                <w:u w:val="single"/>
                <w:lang w:val="en-US" w:eastAsia="ko-KR"/>
              </w:rPr>
              <w:t>Ok with the recommended WF.</w:t>
            </w:r>
          </w:p>
        </w:tc>
      </w:tr>
      <w:tr w:rsidR="0065613D" w14:paraId="43AEC6A0" w14:textId="77777777" w:rsidTr="00250054">
        <w:tc>
          <w:tcPr>
            <w:tcW w:w="1236" w:type="dxa"/>
          </w:tcPr>
          <w:p w14:paraId="1E7EBE4A" w14:textId="7777777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7F56E57C" w14:textId="77777777" w:rsidR="0065613D" w:rsidRDefault="0065613D" w:rsidP="0065613D">
            <w:pPr>
              <w:rPr>
                <w:bCs/>
                <w:color w:val="000000" w:themeColor="text1"/>
                <w:u w:val="single"/>
                <w:lang w:val="en-US" w:eastAsia="ko-KR"/>
              </w:rPr>
            </w:pPr>
            <w:r>
              <w:rPr>
                <w:bCs/>
                <w:color w:val="000000" w:themeColor="text1"/>
                <w:u w:val="single"/>
                <w:lang w:val="en-US" w:eastAsia="ko-KR"/>
              </w:rPr>
              <w:t>support the recommended WF.</w:t>
            </w:r>
          </w:p>
        </w:tc>
      </w:tr>
    </w:tbl>
    <w:p w14:paraId="2306B647" w14:textId="77777777" w:rsidR="002239C4" w:rsidRDefault="002239C4">
      <w:pPr>
        <w:rPr>
          <w:color w:val="000000" w:themeColor="text1"/>
          <w:lang w:val="en-US" w:eastAsia="zh-CN"/>
        </w:rPr>
      </w:pPr>
    </w:p>
    <w:p w14:paraId="538B8694" w14:textId="77777777" w:rsidR="002239C4" w:rsidRDefault="002239C4">
      <w:pPr>
        <w:spacing w:after="120"/>
        <w:rPr>
          <w:color w:val="000000" w:themeColor="text1"/>
          <w:lang w:val="en-US" w:eastAsia="zh-CN"/>
        </w:rPr>
      </w:pPr>
    </w:p>
    <w:p w14:paraId="2AB6ABDE" w14:textId="77777777" w:rsidR="002239C4" w:rsidRDefault="00F272CB">
      <w:pPr>
        <w:pStyle w:val="Heading3"/>
        <w:rPr>
          <w:color w:val="000000" w:themeColor="text1"/>
          <w:sz w:val="24"/>
          <w:szCs w:val="16"/>
          <w:lang w:val="en-US"/>
        </w:rPr>
      </w:pPr>
      <w:r>
        <w:rPr>
          <w:color w:val="000000" w:themeColor="text1"/>
          <w:sz w:val="24"/>
          <w:szCs w:val="16"/>
          <w:lang w:val="en-US"/>
        </w:rPr>
        <w:lastRenderedPageBreak/>
        <w:t>Sub-topic 1-2: RedCap bandgroups</w:t>
      </w:r>
    </w:p>
    <w:p w14:paraId="3CEC1DCB" w14:textId="77777777" w:rsidR="002239C4" w:rsidRDefault="00F272CB">
      <w:pPr>
        <w:rPr>
          <w:b/>
          <w:color w:val="000000" w:themeColor="text1"/>
          <w:u w:val="single"/>
          <w:lang w:val="en-US" w:eastAsia="ko-KR"/>
        </w:rPr>
      </w:pPr>
      <w:r>
        <w:rPr>
          <w:b/>
          <w:color w:val="000000" w:themeColor="text1"/>
          <w:u w:val="single"/>
          <w:lang w:val="en-US" w:eastAsia="ko-KR"/>
        </w:rPr>
        <w:t>Issue 1-2-1: NR frequency band grouping for FR1 RedCap</w:t>
      </w:r>
    </w:p>
    <w:p w14:paraId="493FCCC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FA0254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(MTK):</w:t>
      </w:r>
      <w:r>
        <w:rPr>
          <w:rFonts w:eastAsia="SimSun"/>
          <w:color w:val="000000" w:themeColor="text1"/>
          <w:lang w:val="en-US" w:eastAsia="zh-CN"/>
        </w:rPr>
        <w:t xml:space="preserve"> </w:t>
      </w:r>
      <w:r>
        <w:rPr>
          <w:color w:val="000000" w:themeColor="text1"/>
          <w:lang w:val="en-US"/>
        </w:rPr>
        <w:t>Support defining the bandgroups for FR1 and FR2 in RAN4 RRM.</w:t>
      </w:r>
    </w:p>
    <w:p w14:paraId="2DC29146"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1a (E///):</w:t>
      </w:r>
      <w:r>
        <w:rPr>
          <w:rFonts w:eastAsia="SimSun"/>
          <w:color w:val="000000" w:themeColor="text1"/>
          <w:lang w:val="en-US" w:eastAsia="zh-CN"/>
        </w:rPr>
        <w:t xml:space="preserve"> RAN4 to capture the band groups for which RRM requirements apply in Annex B1 and B2 for IDLE and CONNECTED mode respectively.</w:t>
      </w:r>
    </w:p>
    <w:p w14:paraId="1C4BEFAA"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2 (CMCC):</w:t>
      </w:r>
      <w:r>
        <w:rPr>
          <w:rFonts w:eastAsia="SimSun"/>
          <w:color w:val="000000" w:themeColor="text1"/>
          <w:lang w:val="en-US" w:eastAsia="zh-CN"/>
        </w:rPr>
        <w:t xml:space="preserve"> </w:t>
      </w:r>
      <w:r>
        <w:rPr>
          <w:color w:val="000000" w:themeColor="text1"/>
          <w:lang w:val="en-US"/>
        </w:rPr>
        <w:t>Do not introduce new tables of frequency band groups for RedCap.</w:t>
      </w:r>
    </w:p>
    <w:p w14:paraId="2836204E" w14:textId="77777777" w:rsidR="002239C4" w:rsidRDefault="002239C4">
      <w:pPr>
        <w:spacing w:after="120"/>
        <w:rPr>
          <w:color w:val="000000" w:themeColor="text1"/>
          <w:lang w:val="en-US" w:eastAsia="zh-CN"/>
        </w:rPr>
      </w:pPr>
    </w:p>
    <w:p w14:paraId="3F82181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CE4112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Companies to provide comments to the CR [R4-2209908, change #2] directly.</w:t>
      </w:r>
    </w:p>
    <w:p w14:paraId="5474338E" w14:textId="77777777" w:rsidR="002239C4" w:rsidRDefault="002239C4">
      <w:pPr>
        <w:spacing w:after="120"/>
        <w:rPr>
          <w:color w:val="000000" w:themeColor="text1"/>
          <w:lang w:val="en-US" w:eastAsia="zh-CN"/>
        </w:rPr>
      </w:pPr>
    </w:p>
    <w:p w14:paraId="08EAB59E" w14:textId="77777777" w:rsidR="002239C4" w:rsidRDefault="00F272CB">
      <w:pPr>
        <w:rPr>
          <w:b/>
          <w:color w:val="000000" w:themeColor="text1"/>
          <w:u w:val="single"/>
          <w:lang w:val="en-US" w:eastAsia="ko-KR"/>
        </w:rPr>
      </w:pPr>
      <w:r>
        <w:rPr>
          <w:b/>
          <w:color w:val="000000" w:themeColor="text1"/>
          <w:u w:val="single"/>
          <w:lang w:val="en-US" w:eastAsia="ko-KR"/>
        </w:rPr>
        <w:t>Issue 1-2-2: NR frequency band grouping for FR2 RedCap</w:t>
      </w:r>
    </w:p>
    <w:p w14:paraId="2F46188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F27103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(MTK):</w:t>
      </w:r>
      <w:r>
        <w:rPr>
          <w:rFonts w:eastAsia="SimSun"/>
          <w:color w:val="000000" w:themeColor="text1"/>
          <w:lang w:val="en-US" w:eastAsia="zh-CN"/>
        </w:rPr>
        <w:t xml:space="preserve"> </w:t>
      </w:r>
      <w:r>
        <w:rPr>
          <w:color w:val="000000" w:themeColor="text1"/>
          <w:lang w:val="en-US"/>
        </w:rPr>
        <w:t>Support defining the bandgroups for FR1 and FR2 in RAN4 RRM.</w:t>
      </w:r>
    </w:p>
    <w:p w14:paraId="08A5D16B"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Option 1a (E///):</w:t>
      </w:r>
      <w:r>
        <w:rPr>
          <w:rFonts w:eastAsia="SimSun"/>
          <w:color w:val="000000" w:themeColor="text1"/>
          <w:lang w:val="en-US" w:eastAsia="zh-CN"/>
        </w:rPr>
        <w:t xml:space="preserve"> RAN4 to capture the band groups for which RRM requirements apply in Annex B1 and B2 for IDLE and CONNECTED mode respectively.</w:t>
      </w:r>
    </w:p>
    <w:p w14:paraId="5C5FBBA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w:t>
      </w:r>
      <w:r>
        <w:rPr>
          <w:rFonts w:eastAsia="SimSun"/>
          <w:color w:val="000000" w:themeColor="text1"/>
          <w:lang w:val="en-US" w:eastAsia="zh-CN"/>
        </w:rPr>
        <w:t xml:space="preserve"> Do not introduce new tables of frequency band groups for RedCap.</w:t>
      </w:r>
    </w:p>
    <w:p w14:paraId="5FADED7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E7B261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Companies to provide comments to the CR [R4-2209908, change #2] directly.</w:t>
      </w:r>
    </w:p>
    <w:p w14:paraId="457083D0" w14:textId="77777777" w:rsidR="002239C4" w:rsidRDefault="002239C4">
      <w:pPr>
        <w:spacing w:after="120"/>
        <w:rPr>
          <w:color w:val="000000" w:themeColor="text1"/>
          <w:lang w:val="en-US" w:eastAsia="zh-CN"/>
        </w:rPr>
      </w:pPr>
    </w:p>
    <w:p w14:paraId="087DA566" w14:textId="77777777" w:rsidR="00540C05" w:rsidRPr="00F350B7" w:rsidRDefault="00540C05" w:rsidP="00540C05">
      <w:pPr>
        <w:pStyle w:val="ListParagraph"/>
        <w:numPr>
          <w:ilvl w:val="1"/>
          <w:numId w:val="9"/>
        </w:numPr>
        <w:overflowPunct/>
        <w:autoSpaceDE/>
        <w:autoSpaceDN/>
        <w:adjustRightInd/>
        <w:spacing w:after="120"/>
        <w:ind w:left="1440"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Companies to confirm if following can be agreed:</w:t>
      </w:r>
    </w:p>
    <w:p w14:paraId="573EDD92" w14:textId="77777777" w:rsidR="00540C05" w:rsidRPr="00F350B7" w:rsidRDefault="00540C05" w:rsidP="00540C05">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For FR1 no change to existing frequency band grouping table</w:t>
      </w:r>
    </w:p>
    <w:p w14:paraId="21C707A0" w14:textId="77777777" w:rsidR="00540C05" w:rsidRPr="00F350B7" w:rsidRDefault="00540C05" w:rsidP="00540C05">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 xml:space="preserve">For FR2, the existing tables are updated to include PC7 for </w:t>
      </w:r>
      <w:r w:rsidRPr="00F350B7">
        <w:rPr>
          <w:bCs/>
          <w:color w:val="000000" w:themeColor="text1"/>
          <w:highlight w:val="yellow"/>
          <w:u w:val="single"/>
          <w:lang w:val="en-US" w:eastAsia="ko-KR"/>
        </w:rPr>
        <w:t>n257, n258 and n267 as per RF agreement.</w:t>
      </w:r>
    </w:p>
    <w:p w14:paraId="6B7C59F1" w14:textId="77777777" w:rsidR="00540C05" w:rsidRDefault="00540C05">
      <w:pPr>
        <w:spacing w:after="120"/>
        <w:rPr>
          <w:color w:val="000000" w:themeColor="text1"/>
          <w:lang w:val="en-US" w:eastAsia="zh-CN"/>
        </w:rPr>
      </w:pPr>
    </w:p>
    <w:p w14:paraId="1C936412" w14:textId="77777777" w:rsidR="002239C4" w:rsidRDefault="00F272CB">
      <w:pPr>
        <w:rPr>
          <w:bCs/>
          <w:color w:val="000000" w:themeColor="text1"/>
          <w:u w:val="single"/>
          <w:lang w:eastAsia="ko-KR"/>
        </w:rPr>
      </w:pPr>
      <w:r>
        <w:rPr>
          <w:bCs/>
          <w:color w:val="000000" w:themeColor="text1"/>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2239C4" w14:paraId="1FA14385" w14:textId="77777777">
        <w:tc>
          <w:tcPr>
            <w:tcW w:w="1236" w:type="dxa"/>
          </w:tcPr>
          <w:p w14:paraId="5D72C135"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66AF0B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4A5F4D88" w14:textId="77777777">
        <w:tc>
          <w:tcPr>
            <w:tcW w:w="1236" w:type="dxa"/>
          </w:tcPr>
          <w:p w14:paraId="08A81126"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32A68B63" w14:textId="77777777" w:rsidR="002239C4" w:rsidRDefault="00F272CB">
            <w:pPr>
              <w:rPr>
                <w:b/>
                <w:color w:val="000000" w:themeColor="text1"/>
                <w:u w:val="single"/>
                <w:lang w:val="en-US" w:eastAsia="ko-KR"/>
              </w:rPr>
            </w:pPr>
            <w:r>
              <w:rPr>
                <w:b/>
                <w:color w:val="000000" w:themeColor="text1"/>
                <w:u w:val="single"/>
                <w:lang w:val="en-US" w:eastAsia="ko-KR"/>
              </w:rPr>
              <w:t>Issue 1-2-1: NR frequency band grouping for FR1 RedCap</w:t>
            </w:r>
          </w:p>
          <w:p w14:paraId="3A3E31BA" w14:textId="77777777" w:rsidR="002239C4" w:rsidRDefault="002239C4">
            <w:pPr>
              <w:rPr>
                <w:bCs/>
                <w:color w:val="000000" w:themeColor="text1"/>
                <w:lang w:val="en-US" w:eastAsia="ko-KR"/>
              </w:rPr>
            </w:pPr>
          </w:p>
          <w:p w14:paraId="7F068176" w14:textId="77777777" w:rsidR="002239C4" w:rsidRDefault="00F272CB">
            <w:pPr>
              <w:rPr>
                <w:b/>
                <w:color w:val="000000" w:themeColor="text1"/>
                <w:u w:val="single"/>
                <w:lang w:val="en-US" w:eastAsia="ko-KR"/>
              </w:rPr>
            </w:pPr>
            <w:r>
              <w:rPr>
                <w:b/>
                <w:color w:val="000000" w:themeColor="text1"/>
                <w:u w:val="single"/>
                <w:lang w:val="en-US" w:eastAsia="ko-KR"/>
              </w:rPr>
              <w:t>Issue 1-2-2: NR frequency band grouping for FR2 RedCap</w:t>
            </w:r>
          </w:p>
          <w:p w14:paraId="37A1845A" w14:textId="77777777" w:rsidR="002239C4" w:rsidRDefault="002239C4">
            <w:pPr>
              <w:rPr>
                <w:bCs/>
                <w:color w:val="000000" w:themeColor="text1"/>
                <w:lang w:val="en-US" w:eastAsia="ko-KR"/>
              </w:rPr>
            </w:pPr>
          </w:p>
        </w:tc>
      </w:tr>
      <w:tr w:rsidR="002239C4" w14:paraId="7C1BA5CD" w14:textId="77777777">
        <w:tc>
          <w:tcPr>
            <w:tcW w:w="1236" w:type="dxa"/>
          </w:tcPr>
          <w:p w14:paraId="452E3645"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8E4C312" w14:textId="77777777" w:rsidR="002239C4" w:rsidRDefault="00F272CB">
            <w:pPr>
              <w:rPr>
                <w:b/>
                <w:color w:val="000000" w:themeColor="text1"/>
                <w:u w:val="single"/>
                <w:lang w:val="en-US" w:eastAsia="ko-KR"/>
              </w:rPr>
            </w:pPr>
            <w:r>
              <w:rPr>
                <w:b/>
                <w:color w:val="000000" w:themeColor="text1"/>
                <w:u w:val="single"/>
                <w:lang w:val="en-US" w:eastAsia="ko-KR"/>
              </w:rPr>
              <w:t>Issue 1-2-1: NR frequency band grouping for FR1 RedCap</w:t>
            </w:r>
          </w:p>
          <w:p w14:paraId="1B1C4064"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 xml:space="preserve">Support option 2. In RAN#95e, </w:t>
            </w:r>
            <w:r>
              <w:rPr>
                <w:bCs/>
              </w:rPr>
              <w:t>it is agreed not pursue to approve the CR in RP-220462 (on RedCap operating band list in FR1) in Rel-17. Therefore we don’t think NR frequency band grouping for FR1 redcap in RRM spec shall be changed.</w:t>
            </w:r>
          </w:p>
          <w:p w14:paraId="25DEEE4F" w14:textId="77777777" w:rsidR="002239C4" w:rsidRDefault="00F272CB">
            <w:pPr>
              <w:rPr>
                <w:b/>
                <w:color w:val="000000" w:themeColor="text1"/>
                <w:u w:val="single"/>
                <w:lang w:val="en-US" w:eastAsia="ko-KR"/>
              </w:rPr>
            </w:pPr>
            <w:r>
              <w:rPr>
                <w:b/>
                <w:color w:val="000000" w:themeColor="text1"/>
                <w:u w:val="single"/>
                <w:lang w:val="en-US" w:eastAsia="ko-KR"/>
              </w:rPr>
              <w:t>Issue 1-2-2: NR frequency band grouping for FR2 RedCap</w:t>
            </w:r>
          </w:p>
          <w:p w14:paraId="74690617" w14:textId="77777777" w:rsidR="002239C4" w:rsidRDefault="00F272CB">
            <w:pPr>
              <w:rPr>
                <w:b/>
                <w:color w:val="000000" w:themeColor="text1"/>
                <w:u w:val="single"/>
                <w:lang w:val="en-US" w:eastAsia="ko-KR"/>
              </w:rPr>
            </w:pPr>
            <w:r>
              <w:rPr>
                <w:rFonts w:eastAsiaTheme="minorEastAsia"/>
                <w:color w:val="000000" w:themeColor="text1"/>
                <w:u w:val="single"/>
                <w:lang w:val="en-US" w:eastAsia="zh-CN"/>
              </w:rPr>
              <w:t>Same comments as issue 1-2-1.</w:t>
            </w:r>
          </w:p>
        </w:tc>
      </w:tr>
      <w:tr w:rsidR="002239C4" w14:paraId="5D25A948" w14:textId="77777777">
        <w:tc>
          <w:tcPr>
            <w:tcW w:w="1236" w:type="dxa"/>
          </w:tcPr>
          <w:p w14:paraId="4BB496A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6A040471" w14:textId="77777777" w:rsidR="002239C4" w:rsidRDefault="00F272CB">
            <w:pPr>
              <w:rPr>
                <w:b/>
                <w:color w:val="000000" w:themeColor="text1"/>
                <w:u w:val="single"/>
                <w:lang w:val="en-US" w:eastAsia="ko-KR"/>
              </w:rPr>
            </w:pPr>
            <w:r>
              <w:rPr>
                <w:b/>
                <w:color w:val="000000" w:themeColor="text1"/>
                <w:u w:val="single"/>
                <w:lang w:val="en-US" w:eastAsia="ko-KR"/>
              </w:rPr>
              <w:t>Issue 1-2-1: NR frequency band grouping for FR1 RedCap</w:t>
            </w:r>
          </w:p>
          <w:p w14:paraId="372B4E59" w14:textId="77777777" w:rsidR="002239C4" w:rsidRDefault="00F272CB">
            <w:pPr>
              <w:rPr>
                <w:bCs/>
                <w:color w:val="000000" w:themeColor="text1"/>
                <w:lang w:val="en-US" w:eastAsia="ko-KR"/>
              </w:rPr>
            </w:pPr>
            <w:r>
              <w:rPr>
                <w:bCs/>
                <w:color w:val="000000" w:themeColor="text1"/>
                <w:lang w:val="en-US" w:eastAsia="ko-KR"/>
              </w:rPr>
              <w:t>For FR1, there is no need to change the frequency band grouping in FR1 table in clause 3.5.2 since the bands are same for RedCap. However, new separate tables for Redcap is needed in Annex which is part of performance requirements.</w:t>
            </w:r>
          </w:p>
          <w:p w14:paraId="13698A5F" w14:textId="77777777" w:rsidR="002239C4" w:rsidRDefault="00F272CB">
            <w:pPr>
              <w:rPr>
                <w:bCs/>
                <w:color w:val="000000" w:themeColor="text1"/>
                <w:lang w:val="en-US" w:eastAsia="ko-KR"/>
              </w:rPr>
            </w:pPr>
            <w:r>
              <w:rPr>
                <w:bCs/>
                <w:color w:val="000000" w:themeColor="text1"/>
                <w:lang w:val="en-US" w:eastAsia="ko-KR"/>
              </w:rPr>
              <w:t xml:space="preserve">Hence, option 2 is agreeable for FR1. </w:t>
            </w:r>
          </w:p>
          <w:p w14:paraId="52EE106A" w14:textId="77777777" w:rsidR="002239C4" w:rsidRDefault="002239C4">
            <w:pPr>
              <w:rPr>
                <w:bCs/>
                <w:color w:val="000000" w:themeColor="text1"/>
                <w:lang w:val="en-US" w:eastAsia="ko-KR"/>
              </w:rPr>
            </w:pPr>
          </w:p>
          <w:p w14:paraId="11F88B4D" w14:textId="77777777" w:rsidR="002239C4" w:rsidRDefault="00F272CB">
            <w:pPr>
              <w:rPr>
                <w:b/>
                <w:color w:val="000000" w:themeColor="text1"/>
                <w:u w:val="single"/>
                <w:lang w:val="en-US" w:eastAsia="ko-KR"/>
              </w:rPr>
            </w:pPr>
            <w:r>
              <w:rPr>
                <w:b/>
                <w:color w:val="000000" w:themeColor="text1"/>
                <w:u w:val="single"/>
                <w:lang w:val="en-US" w:eastAsia="ko-KR"/>
              </w:rPr>
              <w:t>Issue 1-2-2: NR frequency band grouping for FR2 RedCap</w:t>
            </w:r>
          </w:p>
          <w:p w14:paraId="0704C5D1" w14:textId="77777777" w:rsidR="002239C4" w:rsidRDefault="00F272CB">
            <w:pPr>
              <w:rPr>
                <w:b/>
                <w:color w:val="000000" w:themeColor="text1"/>
                <w:u w:val="single"/>
                <w:lang w:val="en-US" w:eastAsia="ko-KR"/>
              </w:rPr>
            </w:pPr>
            <w:r>
              <w:rPr>
                <w:bCs/>
                <w:color w:val="000000" w:themeColor="text1"/>
                <w:u w:val="single"/>
                <w:lang w:val="en-US" w:eastAsia="ko-KR"/>
              </w:rPr>
              <w:t xml:space="preserve">RedCap bands for FR2 include n257, n258 and n267 for PC7 according to RF group agreement. These bands are currently not in the FR2 band grouping table in clause 3.5.3. Therefore the current table in clause 3.5.3 need to be updated to include these new bands. </w:t>
            </w:r>
          </w:p>
        </w:tc>
      </w:tr>
      <w:tr w:rsidR="00681948" w14:paraId="2EA28F61" w14:textId="77777777">
        <w:tc>
          <w:tcPr>
            <w:tcW w:w="1236" w:type="dxa"/>
          </w:tcPr>
          <w:p w14:paraId="08DC1E81" w14:textId="77777777" w:rsidR="00681948" w:rsidRDefault="00681948" w:rsidP="0068194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F8AEB30" w14:textId="77777777" w:rsidR="00681948" w:rsidRPr="00C91660" w:rsidRDefault="00681948" w:rsidP="00681948">
            <w:pPr>
              <w:rPr>
                <w:b/>
                <w:color w:val="000000" w:themeColor="text1"/>
                <w:u w:val="single"/>
                <w:lang w:val="en-US" w:eastAsia="ko-KR"/>
              </w:rPr>
            </w:pPr>
            <w:r w:rsidRPr="00997434">
              <w:rPr>
                <w:b/>
                <w:color w:val="000000" w:themeColor="text1"/>
                <w:u w:val="single"/>
                <w:lang w:val="en-US" w:eastAsia="ko-KR"/>
              </w:rPr>
              <w:t>Issue 1-2-1: NR frequency band grouping for FR1 RedCap</w:t>
            </w:r>
          </w:p>
          <w:p w14:paraId="0F6D96B6" w14:textId="77777777" w:rsidR="00681948" w:rsidRPr="007E6EB7" w:rsidRDefault="00681948" w:rsidP="00681948">
            <w:pPr>
              <w:rPr>
                <w:bCs/>
                <w:color w:val="000000" w:themeColor="text1"/>
                <w:lang w:val="en-US" w:eastAsia="ko-KR"/>
              </w:rPr>
            </w:pPr>
            <w:r w:rsidRPr="00E963A1">
              <w:rPr>
                <w:bCs/>
                <w:color w:val="000000" w:themeColor="text1"/>
                <w:lang w:val="en-US" w:eastAsia="ko-KR"/>
              </w:rPr>
              <w:t>Regarding option 2: there is no agreement from RAN plenary for RAN4 RRM to exclude the frequency bandgroups, yet there is agreement to exclude bandgroup agenda from RAN4 RF session, which is unrelated to our discussion in here. Hence, Option 1 should be supported</w:t>
            </w:r>
            <w:r>
              <w:rPr>
                <w:bCs/>
                <w:color w:val="000000" w:themeColor="text1"/>
                <w:lang w:val="en-US" w:eastAsia="ko-KR"/>
              </w:rPr>
              <w:t>.</w:t>
            </w:r>
          </w:p>
          <w:p w14:paraId="7A3B8AC5" w14:textId="77777777" w:rsidR="00681948" w:rsidRPr="00C91660" w:rsidRDefault="00681948" w:rsidP="00681948">
            <w:pPr>
              <w:rPr>
                <w:b/>
                <w:color w:val="000000" w:themeColor="text1"/>
                <w:u w:val="single"/>
                <w:lang w:val="en-US" w:eastAsia="ko-KR"/>
              </w:rPr>
            </w:pPr>
            <w:r w:rsidRPr="00997434">
              <w:rPr>
                <w:b/>
                <w:color w:val="000000" w:themeColor="text1"/>
                <w:u w:val="single"/>
                <w:lang w:val="en-US" w:eastAsia="ko-KR"/>
              </w:rPr>
              <w:t>Issue 1-2-2: NR frequency band grouping for FR2 RedCap</w:t>
            </w:r>
          </w:p>
          <w:p w14:paraId="5947B2C8" w14:textId="77777777" w:rsidR="00681948" w:rsidRDefault="00681948" w:rsidP="00681948">
            <w:pPr>
              <w:rPr>
                <w:b/>
                <w:color w:val="000000" w:themeColor="text1"/>
                <w:u w:val="single"/>
                <w:lang w:val="en-US" w:eastAsia="ko-KR"/>
              </w:rPr>
            </w:pPr>
            <w:r w:rsidRPr="00E963A1">
              <w:rPr>
                <w:bCs/>
                <w:color w:val="000000" w:themeColor="text1"/>
                <w:lang w:val="en-US" w:eastAsia="ko-KR"/>
              </w:rPr>
              <w:t>Regarding option 2: there is no agreement from RAN plenary for RAN4 RRM to exclude  the frequency bandgroups, yet there is agreement to exclude bandgroup agenda from RAN4 RF session, which is unrelated to our discussion in here. Hence, Option 1 should be supported</w:t>
            </w:r>
            <w:r>
              <w:rPr>
                <w:bCs/>
                <w:color w:val="000000" w:themeColor="text1"/>
                <w:lang w:val="en-US" w:eastAsia="ko-KR"/>
              </w:rPr>
              <w:t>.</w:t>
            </w:r>
          </w:p>
        </w:tc>
      </w:tr>
      <w:tr w:rsidR="003B383D" w14:paraId="494095F5" w14:textId="77777777">
        <w:tc>
          <w:tcPr>
            <w:tcW w:w="1236" w:type="dxa"/>
          </w:tcPr>
          <w:p w14:paraId="2D634538"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4634C09" w14:textId="77777777" w:rsidR="003B383D" w:rsidRPr="00C91660" w:rsidRDefault="003B383D" w:rsidP="003B383D">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-1: NR frequency band grouping for FR1 RedCap</w:t>
            </w:r>
          </w:p>
          <w:p w14:paraId="0068D52F" w14:textId="77777777" w:rsidR="003B383D" w:rsidRDefault="003B383D" w:rsidP="003B383D">
            <w:pPr>
              <w:rPr>
                <w:bCs/>
                <w:color w:val="000000" w:themeColor="text1"/>
                <w:lang w:val="en-US" w:eastAsia="ko-KR"/>
              </w:rPr>
            </w:pPr>
            <w:r w:rsidRPr="008C78C1">
              <w:rPr>
                <w:bCs/>
                <w:color w:val="000000" w:themeColor="text1"/>
                <w:lang w:val="en-US" w:eastAsia="ko-KR"/>
              </w:rPr>
              <w:t>Option 2.</w:t>
            </w:r>
          </w:p>
          <w:p w14:paraId="50C70C5E" w14:textId="77777777" w:rsidR="003B383D" w:rsidRPr="00C91660" w:rsidRDefault="003B383D" w:rsidP="003B383D">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-2: NR frequency band grouping for FR2 RedCap</w:t>
            </w:r>
          </w:p>
          <w:p w14:paraId="7F325700" w14:textId="77777777" w:rsidR="003B383D" w:rsidRPr="00997434" w:rsidRDefault="003B383D" w:rsidP="003B383D">
            <w:pPr>
              <w:rPr>
                <w:b/>
                <w:color w:val="000000" w:themeColor="text1"/>
                <w:u w:val="single"/>
                <w:lang w:val="en-US" w:eastAsia="ko-KR"/>
              </w:rPr>
            </w:pPr>
            <w:r>
              <w:rPr>
                <w:bCs/>
                <w:color w:val="000000" w:themeColor="text1"/>
                <w:lang w:val="en-US" w:eastAsia="ko-KR"/>
              </w:rPr>
              <w:t>Option 2.</w:t>
            </w:r>
          </w:p>
        </w:tc>
      </w:tr>
      <w:tr w:rsidR="001A20AF" w14:paraId="03FA286C" w14:textId="77777777">
        <w:tc>
          <w:tcPr>
            <w:tcW w:w="1236" w:type="dxa"/>
          </w:tcPr>
          <w:p w14:paraId="4DC5B4B1" w14:textId="77777777" w:rsidR="001A20AF" w:rsidRDefault="001A20AF" w:rsidP="001A20AF">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34B1B83A" w14:textId="77777777" w:rsidR="001A20AF" w:rsidRPr="00C91660" w:rsidRDefault="001A20AF" w:rsidP="001A20AF">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w:t>
            </w:r>
            <w:r>
              <w:rPr>
                <w:b/>
                <w:color w:val="000000" w:themeColor="text1"/>
                <w:u w:val="single"/>
                <w:lang w:val="en-US" w:eastAsia="ko-KR"/>
              </w:rPr>
              <w:t>1</w:t>
            </w:r>
            <w:r w:rsidRPr="00C91660">
              <w:rPr>
                <w:b/>
                <w:color w:val="000000" w:themeColor="text1"/>
                <w:u w:val="single"/>
                <w:lang w:val="en-US" w:eastAsia="ko-KR"/>
              </w:rPr>
              <w:t>: NR frequency band grouping for FR</w:t>
            </w:r>
            <w:r>
              <w:rPr>
                <w:b/>
                <w:color w:val="000000" w:themeColor="text1"/>
                <w:u w:val="single"/>
                <w:lang w:val="en-US" w:eastAsia="ko-KR"/>
              </w:rPr>
              <w:t>1</w:t>
            </w:r>
            <w:r w:rsidRPr="00C91660">
              <w:rPr>
                <w:b/>
                <w:color w:val="000000" w:themeColor="text1"/>
                <w:u w:val="single"/>
                <w:lang w:val="en-US" w:eastAsia="ko-KR"/>
              </w:rPr>
              <w:t xml:space="preserve"> RedCap</w:t>
            </w:r>
          </w:p>
          <w:p w14:paraId="20F55F51" w14:textId="77777777" w:rsidR="001A20AF" w:rsidRDefault="001A20AF" w:rsidP="001A20AF">
            <w:pPr>
              <w:rPr>
                <w:bCs/>
                <w:color w:val="000000" w:themeColor="text1"/>
                <w:u w:val="single"/>
                <w:lang w:val="en-US" w:eastAsia="ko-KR"/>
              </w:rPr>
            </w:pPr>
            <w:r>
              <w:rPr>
                <w:bCs/>
                <w:color w:val="000000" w:themeColor="text1"/>
                <w:u w:val="single"/>
                <w:lang w:val="en-US" w:eastAsia="ko-KR"/>
              </w:rPr>
              <w:t>Support option 2</w:t>
            </w:r>
          </w:p>
          <w:p w14:paraId="00565C87" w14:textId="77777777" w:rsidR="001A20AF" w:rsidRDefault="001A20AF" w:rsidP="001A20AF">
            <w:pPr>
              <w:rPr>
                <w:b/>
                <w:color w:val="000000" w:themeColor="text1"/>
                <w:u w:val="single"/>
                <w:lang w:val="en-US" w:eastAsia="ko-KR"/>
              </w:rPr>
            </w:pPr>
            <w:r w:rsidRPr="00C91660">
              <w:rPr>
                <w:b/>
                <w:color w:val="000000" w:themeColor="text1"/>
                <w:u w:val="single"/>
                <w:lang w:val="en-US" w:eastAsia="ko-KR"/>
              </w:rPr>
              <w:t>Issue 1-</w:t>
            </w:r>
            <w:r>
              <w:rPr>
                <w:b/>
                <w:color w:val="000000" w:themeColor="text1"/>
                <w:u w:val="single"/>
                <w:lang w:val="en-US" w:eastAsia="ko-KR"/>
              </w:rPr>
              <w:t>2</w:t>
            </w:r>
            <w:r w:rsidRPr="00C91660">
              <w:rPr>
                <w:b/>
                <w:color w:val="000000" w:themeColor="text1"/>
                <w:u w:val="single"/>
                <w:lang w:val="en-US" w:eastAsia="ko-KR"/>
              </w:rPr>
              <w:t>-2: NR frequency band grouping for FR2 RedCap</w:t>
            </w:r>
          </w:p>
          <w:p w14:paraId="0C286011" w14:textId="77777777" w:rsidR="001A20AF" w:rsidRPr="00C91660" w:rsidRDefault="001A20AF" w:rsidP="001A20AF">
            <w:pPr>
              <w:rPr>
                <w:b/>
                <w:color w:val="000000" w:themeColor="text1"/>
                <w:u w:val="single"/>
                <w:lang w:val="en-US" w:eastAsia="ko-KR"/>
              </w:rPr>
            </w:pPr>
            <w:r>
              <w:rPr>
                <w:bCs/>
                <w:color w:val="000000" w:themeColor="text1"/>
                <w:lang w:val="en-US" w:eastAsia="ko-KR"/>
              </w:rPr>
              <w:t>We are fine with the inclusion of bands n257, n258 and n267 in clause 3.5.3.</w:t>
            </w:r>
          </w:p>
        </w:tc>
      </w:tr>
      <w:tr w:rsidR="00506E82" w14:paraId="03459154" w14:textId="77777777">
        <w:tc>
          <w:tcPr>
            <w:tcW w:w="1236" w:type="dxa"/>
          </w:tcPr>
          <w:p w14:paraId="2EED7A96" w14:textId="77777777" w:rsidR="00506E82" w:rsidRDefault="00506E82" w:rsidP="001A20AF">
            <w:pPr>
              <w:spacing w:after="120"/>
              <w:rPr>
                <w:color w:val="000000" w:themeColor="text1"/>
                <w:lang w:val="en-US" w:eastAsia="zh-CN"/>
              </w:rPr>
            </w:pPr>
            <w:r>
              <w:rPr>
                <w:rFonts w:eastAsiaTheme="minorEastAsia" w:hint="eastAsia"/>
                <w:color w:val="000000" w:themeColor="text1"/>
                <w:lang w:val="en-US" w:eastAsia="zh-CN"/>
              </w:rPr>
              <w:t>CMCC</w:t>
            </w:r>
          </w:p>
        </w:tc>
        <w:tc>
          <w:tcPr>
            <w:tcW w:w="8395" w:type="dxa"/>
          </w:tcPr>
          <w:p w14:paraId="6784A263" w14:textId="77777777" w:rsidR="00506E82" w:rsidRDefault="00506E82" w:rsidP="00506E82">
            <w:pPr>
              <w:rPr>
                <w:rFonts w:eastAsiaTheme="minorEastAsia"/>
                <w:b/>
                <w:color w:val="000000" w:themeColor="text1"/>
                <w:u w:val="single"/>
                <w:lang w:val="en-US" w:eastAsia="zh-CN"/>
              </w:rPr>
            </w:pPr>
            <w:r>
              <w:rPr>
                <w:b/>
                <w:color w:val="000000" w:themeColor="text1"/>
                <w:u w:val="single"/>
                <w:lang w:val="en-US" w:eastAsia="ko-KR"/>
              </w:rPr>
              <w:t>Issue 1-2-1: NR frequency band grouping for FR1 RedCap</w:t>
            </w:r>
          </w:p>
          <w:p w14:paraId="6656975D" w14:textId="77777777" w:rsidR="00506E82" w:rsidRPr="006004F2" w:rsidRDefault="00506E82" w:rsidP="00506E82">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No new band table is needed for FR1 RedCap. Not sure why </w:t>
            </w:r>
            <w:r>
              <w:rPr>
                <w:rFonts w:eastAsiaTheme="minorEastAsia"/>
                <w:b/>
                <w:color w:val="000000" w:themeColor="text1"/>
                <w:u w:val="single"/>
                <w:lang w:val="en-US" w:eastAsia="zh-CN"/>
              </w:rPr>
              <w:t>separate</w:t>
            </w:r>
            <w:r>
              <w:rPr>
                <w:rFonts w:eastAsiaTheme="minorEastAsia" w:hint="eastAsia"/>
                <w:b/>
                <w:color w:val="000000" w:themeColor="text1"/>
                <w:u w:val="single"/>
                <w:lang w:val="en-US" w:eastAsia="zh-CN"/>
              </w:rPr>
              <w:t xml:space="preserve"> table is needed for performance requirements</w:t>
            </w:r>
          </w:p>
          <w:p w14:paraId="22F9BE1A" w14:textId="77777777" w:rsidR="00506E82" w:rsidRPr="006004F2" w:rsidRDefault="00506E82" w:rsidP="00506E82">
            <w:pPr>
              <w:rPr>
                <w:rFonts w:eastAsiaTheme="minorEastAsia"/>
                <w:b/>
                <w:color w:val="000000" w:themeColor="text1"/>
                <w:u w:val="single"/>
                <w:lang w:val="en-US" w:eastAsia="zh-CN"/>
              </w:rPr>
            </w:pPr>
            <w:r>
              <w:rPr>
                <w:b/>
                <w:color w:val="000000" w:themeColor="text1"/>
                <w:u w:val="single"/>
                <w:lang w:val="en-US" w:eastAsia="ko-KR"/>
              </w:rPr>
              <w:t>Issue 1-2-2: NR frequency band grouping for FR2 RedCap</w:t>
            </w:r>
          </w:p>
          <w:p w14:paraId="61FEB3D3" w14:textId="77777777" w:rsidR="00506E82" w:rsidRPr="00C91660" w:rsidRDefault="00506E82" w:rsidP="001A20AF">
            <w:pPr>
              <w:rPr>
                <w:b/>
                <w:color w:val="000000" w:themeColor="text1"/>
                <w:u w:val="single"/>
                <w:lang w:val="en-US" w:eastAsia="ko-KR"/>
              </w:rPr>
            </w:pPr>
            <w:r>
              <w:rPr>
                <w:rFonts w:eastAsiaTheme="minorEastAsia" w:hint="eastAsia"/>
                <w:b/>
                <w:color w:val="000000" w:themeColor="text1"/>
                <w:u w:val="single"/>
                <w:lang w:val="en-US" w:eastAsia="zh-CN"/>
              </w:rPr>
              <w:t xml:space="preserve">Agree with Ericsson that the existing FR2 band table need to be updated to cover PC7. No </w:t>
            </w:r>
            <w:r>
              <w:rPr>
                <w:rFonts w:eastAsiaTheme="minorEastAsia"/>
                <w:b/>
                <w:color w:val="000000" w:themeColor="text1"/>
                <w:u w:val="single"/>
                <w:lang w:val="en-US" w:eastAsia="zh-CN"/>
              </w:rPr>
              <w:t>separate</w:t>
            </w:r>
            <w:r>
              <w:rPr>
                <w:rFonts w:eastAsiaTheme="minorEastAsia" w:hint="eastAsia"/>
                <w:b/>
                <w:color w:val="000000" w:themeColor="text1"/>
                <w:u w:val="single"/>
                <w:lang w:val="en-US" w:eastAsia="zh-CN"/>
              </w:rPr>
              <w:t xml:space="preserve"> band grouping table is needed.</w:t>
            </w:r>
          </w:p>
        </w:tc>
      </w:tr>
      <w:tr w:rsidR="00B735A5" w14:paraId="217AB4D2" w14:textId="77777777">
        <w:tc>
          <w:tcPr>
            <w:tcW w:w="1236" w:type="dxa"/>
          </w:tcPr>
          <w:p w14:paraId="1EE4F7AB" w14:textId="77777777" w:rsidR="00B735A5" w:rsidRDefault="00B735A5" w:rsidP="001A20AF">
            <w:pPr>
              <w:spacing w:after="120"/>
              <w:rPr>
                <w:color w:val="000000" w:themeColor="text1"/>
                <w:lang w:val="en-US" w:eastAsia="zh-CN"/>
              </w:rPr>
            </w:pPr>
            <w:r>
              <w:rPr>
                <w:color w:val="000000" w:themeColor="text1"/>
                <w:lang w:val="en-US" w:eastAsia="zh-CN"/>
              </w:rPr>
              <w:t>Ericsson</w:t>
            </w:r>
          </w:p>
        </w:tc>
        <w:tc>
          <w:tcPr>
            <w:tcW w:w="8395" w:type="dxa"/>
          </w:tcPr>
          <w:p w14:paraId="50FE1EC8" w14:textId="77777777" w:rsidR="00B735A5" w:rsidRDefault="00061DC6" w:rsidP="00506E82">
            <w:pPr>
              <w:rPr>
                <w:b/>
                <w:color w:val="000000" w:themeColor="text1"/>
                <w:u w:val="single"/>
                <w:lang w:val="en-US" w:eastAsia="ko-KR"/>
              </w:rPr>
            </w:pPr>
            <w:r>
              <w:rPr>
                <w:b/>
                <w:color w:val="000000" w:themeColor="text1"/>
                <w:u w:val="single"/>
                <w:lang w:val="en-US" w:eastAsia="ko-KR"/>
              </w:rPr>
              <w:t>Clarification</w:t>
            </w:r>
            <w:r w:rsidR="00B735A5">
              <w:rPr>
                <w:b/>
                <w:color w:val="000000" w:themeColor="text1"/>
                <w:u w:val="single"/>
                <w:lang w:val="en-US" w:eastAsia="ko-KR"/>
              </w:rPr>
              <w:t>:</w:t>
            </w:r>
          </w:p>
          <w:p w14:paraId="3FEFD053" w14:textId="77777777" w:rsidR="00B735A5" w:rsidRPr="00BD3377" w:rsidRDefault="00B735A5" w:rsidP="00506E82">
            <w:pPr>
              <w:rPr>
                <w:bCs/>
                <w:color w:val="000000" w:themeColor="text1"/>
                <w:lang w:val="en-US" w:eastAsia="ko-KR"/>
              </w:rPr>
            </w:pPr>
            <w:r w:rsidRPr="00BD3377">
              <w:rPr>
                <w:bCs/>
                <w:color w:val="000000" w:themeColor="text1"/>
                <w:lang w:val="en-US" w:eastAsia="ko-KR"/>
              </w:rPr>
              <w:t xml:space="preserve">For FR1, we agree three is no need to introduce separate table. </w:t>
            </w:r>
          </w:p>
          <w:p w14:paraId="6E17C8AE" w14:textId="77777777" w:rsidR="00B735A5" w:rsidRDefault="00B735A5" w:rsidP="00506E82">
            <w:pPr>
              <w:rPr>
                <w:b/>
                <w:color w:val="000000" w:themeColor="text1"/>
                <w:u w:val="single"/>
                <w:lang w:val="en-US" w:eastAsia="ko-KR"/>
              </w:rPr>
            </w:pPr>
            <w:r w:rsidRPr="00BD3377">
              <w:rPr>
                <w:bCs/>
                <w:color w:val="000000" w:themeColor="text1"/>
                <w:lang w:val="en-US" w:eastAsia="ko-KR"/>
              </w:rPr>
              <w:t xml:space="preserve">But for FR2, the current tables </w:t>
            </w:r>
            <w:r w:rsidR="00A10FF6">
              <w:rPr>
                <w:bCs/>
                <w:color w:val="000000" w:themeColor="text1"/>
                <w:lang w:val="en-US" w:eastAsia="ko-KR"/>
              </w:rPr>
              <w:t xml:space="preserve">do </w:t>
            </w:r>
            <w:r w:rsidRPr="00BD3377">
              <w:rPr>
                <w:bCs/>
                <w:color w:val="000000" w:themeColor="text1"/>
                <w:lang w:val="en-US" w:eastAsia="ko-KR"/>
              </w:rPr>
              <w:t>not cover PC7. The bands are included, however, the PC7 is not covered</w:t>
            </w:r>
            <w:r w:rsidR="00225C13">
              <w:rPr>
                <w:bCs/>
                <w:color w:val="000000" w:themeColor="text1"/>
                <w:lang w:val="en-US" w:eastAsia="ko-KR"/>
              </w:rPr>
              <w:t xml:space="preserve"> in those tables</w:t>
            </w:r>
            <w:r w:rsidRPr="00BD3377">
              <w:rPr>
                <w:bCs/>
                <w:color w:val="000000" w:themeColor="text1"/>
                <w:lang w:val="en-US" w:eastAsia="ko-KR"/>
              </w:rPr>
              <w:t xml:space="preserve">. </w:t>
            </w:r>
            <w:r w:rsidR="00225C13">
              <w:rPr>
                <w:bCs/>
                <w:color w:val="000000" w:themeColor="text1"/>
                <w:lang w:val="en-US" w:eastAsia="ko-KR"/>
              </w:rPr>
              <w:t>F</w:t>
            </w:r>
            <w:r w:rsidRPr="00BD3377">
              <w:rPr>
                <w:bCs/>
                <w:color w:val="000000" w:themeColor="text1"/>
                <w:lang w:val="en-US" w:eastAsia="ko-KR"/>
              </w:rPr>
              <w:t xml:space="preserve">or this reason update to existing FR2 table is needed, but we agree no separate table is needed. </w:t>
            </w:r>
          </w:p>
        </w:tc>
      </w:tr>
    </w:tbl>
    <w:p w14:paraId="7B77AEA2" w14:textId="77777777" w:rsidR="002239C4" w:rsidRDefault="002239C4">
      <w:pPr>
        <w:spacing w:after="120"/>
        <w:rPr>
          <w:color w:val="000000" w:themeColor="text1"/>
          <w:lang w:val="en-US" w:eastAsia="zh-CN"/>
        </w:rPr>
      </w:pPr>
    </w:p>
    <w:p w14:paraId="39736E98" w14:textId="77777777" w:rsidR="002239C4" w:rsidRDefault="00F272CB">
      <w:pPr>
        <w:pStyle w:val="Heading3"/>
        <w:rPr>
          <w:color w:val="000000" w:themeColor="text1"/>
          <w:sz w:val="24"/>
          <w:szCs w:val="16"/>
          <w:lang w:val="en-US"/>
        </w:rPr>
      </w:pPr>
      <w:r>
        <w:rPr>
          <w:color w:val="000000" w:themeColor="text1"/>
          <w:sz w:val="24"/>
          <w:szCs w:val="16"/>
          <w:lang w:val="en-US"/>
        </w:rPr>
        <w:lastRenderedPageBreak/>
        <w:t>Sub-topic 1-3: Small data transmission for RedCap</w:t>
      </w:r>
    </w:p>
    <w:p w14:paraId="1C668CDF" w14:textId="77777777" w:rsidR="002239C4" w:rsidRDefault="00F272CB">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2536FDB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9AFF98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OPPO, MTK): </w:t>
      </w:r>
      <w:r>
        <w:rPr>
          <w:rFonts w:eastAsia="SimSun"/>
          <w:color w:val="000000" w:themeColor="text1"/>
          <w:lang w:val="en-US" w:eastAsia="zh-CN"/>
        </w:rPr>
        <w:t>Support reusing the TA validation requirements from SDT rel-17 WI to SDT for RedCap in rel-17 with relaxed accuracy performance for the case of 1Rx RedCap.</w:t>
      </w:r>
    </w:p>
    <w:p w14:paraId="7F044B5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2 (HW, E///): </w:t>
      </w:r>
      <w:r>
        <w:rPr>
          <w:rFonts w:eastAsia="SimSun"/>
          <w:color w:val="000000" w:themeColor="text1"/>
          <w:lang w:val="en-US" w:eastAsia="zh-CN"/>
        </w:rPr>
        <w:t>Time windows defining the valid measurements used for TA validation are reused from Rel-17 SDT.</w:t>
      </w:r>
    </w:p>
    <w:p w14:paraId="62CA40C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042346B2" w14:textId="77777777" w:rsidR="002239C4" w:rsidRDefault="00F272CB">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 xml:space="preserve">Discuss the options. Proponents of option 1, explain what is meant by “relaxed accuracy performance” in option 1 compared to what is agreed in the SDT for legacy UEs. </w:t>
      </w:r>
    </w:p>
    <w:p w14:paraId="585BC393" w14:textId="77777777" w:rsidR="00540C05" w:rsidRDefault="00540C05" w:rsidP="00540C05">
      <w:pPr>
        <w:spacing w:after="120"/>
        <w:rPr>
          <w:rFonts w:eastAsia="SimSun"/>
          <w:color w:val="000000" w:themeColor="text1"/>
          <w:highlight w:val="yellow"/>
          <w:lang w:val="en-US" w:eastAsia="zh-CN"/>
        </w:rPr>
      </w:pPr>
    </w:p>
    <w:p w14:paraId="536ABEFC" w14:textId="77777777" w:rsidR="00540C05" w:rsidRPr="007B24D2" w:rsidRDefault="00540C05" w:rsidP="00540C05">
      <w:pPr>
        <w:spacing w:after="120"/>
        <w:rPr>
          <w:rFonts w:eastAsia="SimSun"/>
          <w:color w:val="000000" w:themeColor="text1"/>
          <w:highlight w:val="yellow"/>
          <w:lang w:val="en-US" w:eastAsia="zh-CN"/>
        </w:rPr>
      </w:pPr>
      <w:r w:rsidRPr="007B24D2">
        <w:rPr>
          <w:rFonts w:eastAsia="SimSun"/>
          <w:color w:val="000000" w:themeColor="text1"/>
          <w:highlight w:val="yellow"/>
          <w:lang w:val="en-US" w:eastAsia="zh-CN"/>
        </w:rPr>
        <w:t>Companies to confirm if following can be agreed:</w:t>
      </w:r>
    </w:p>
    <w:p w14:paraId="412DA88E" w14:textId="77777777" w:rsidR="00540C05" w:rsidRPr="00F350B7" w:rsidRDefault="00540C05" w:rsidP="00540C05">
      <w:pPr>
        <w:pStyle w:val="ListParagraph"/>
        <w:numPr>
          <w:ilvl w:val="0"/>
          <w:numId w:val="7"/>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 xml:space="preserve">A) If NR SDT requirements (other Rel-17 SDT WI) include references to 2 Rx measurement accuracy requirements, they shall be updated to point to corresponding 1 Rx measurement accuracy requirements. </w:t>
      </w:r>
    </w:p>
    <w:p w14:paraId="0FA835B7" w14:textId="77777777" w:rsidR="00540C05" w:rsidRPr="00BD3377" w:rsidRDefault="00540C05" w:rsidP="00BD3377">
      <w:pPr>
        <w:spacing w:after="120"/>
        <w:rPr>
          <w:rFonts w:eastAsia="SimSun"/>
          <w:color w:val="000000" w:themeColor="text1"/>
          <w:highlight w:val="yellow"/>
          <w:lang w:val="en-US" w:eastAsia="zh-CN"/>
        </w:rPr>
      </w:pPr>
    </w:p>
    <w:p w14:paraId="4321770F"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75E1628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628D93F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(E///): </w:t>
      </w:r>
      <w:r>
        <w:rPr>
          <w:rFonts w:cstheme="minorHAnsi"/>
          <w:bCs/>
          <w:lang w:val="en-US" w:eastAsia="ko-KR"/>
        </w:rPr>
        <w:t>The requirements on UE synchronization towards the serving cell defined for 2 Rx SDT requirements are reused for 1 Rx RedCap UE.</w:t>
      </w:r>
    </w:p>
    <w:p w14:paraId="6C72F43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110F3793" w14:textId="77777777" w:rsidR="002239C4" w:rsidRDefault="00F272CB">
      <w:pPr>
        <w:spacing w:after="120"/>
        <w:rPr>
          <w:color w:val="000000" w:themeColor="text1"/>
          <w:lang w:eastAsia="zh-CN"/>
        </w:rPr>
      </w:pPr>
      <w:r>
        <w:rPr>
          <w:color w:val="000000" w:themeColor="text1"/>
          <w:lang w:eastAsia="zh-CN"/>
        </w:rPr>
        <w:t xml:space="preserve">Moderator comment: </w:t>
      </w:r>
    </w:p>
    <w:p w14:paraId="0FD3BD60" w14:textId="77777777" w:rsidR="002239C4" w:rsidRDefault="00F272CB">
      <w:pPr>
        <w:rPr>
          <w:i/>
          <w:iCs/>
          <w:color w:val="000000" w:themeColor="text1"/>
          <w:lang w:eastAsia="zh-CN"/>
        </w:rPr>
      </w:pPr>
      <w:r>
        <w:rPr>
          <w:i/>
          <w:iCs/>
          <w:color w:val="000000" w:themeColor="text1"/>
          <w:lang w:eastAsia="zh-CN"/>
        </w:rPr>
        <w:t xml:space="preserve">RAN4 agreed to following at last </w:t>
      </w:r>
      <w:r>
        <w:rPr>
          <w:i/>
          <w:iCs/>
        </w:rPr>
        <w:t>meeting [R4-2206950]: ”For FDD and TDD, SDT requirements for RedCap UE with 2 Rx are reused from those defined for legacy NR UEs under Rel-17 SDT WI.</w:t>
      </w:r>
      <w:r>
        <w:rPr>
          <w:i/>
          <w:iCs/>
          <w:color w:val="000000" w:themeColor="text1"/>
          <w:lang w:eastAsia="zh-CN"/>
        </w:rPr>
        <w:t xml:space="preserve">” This includes also the UE synchronization requirements as agreed in Rel-17 SDT WI. Thus option 1 is proposed to be agreed. No discussions needed. </w:t>
      </w:r>
    </w:p>
    <w:p w14:paraId="4914BD7A" w14:textId="77777777" w:rsidR="002239C4" w:rsidRDefault="002239C4">
      <w:pPr>
        <w:spacing w:after="120"/>
        <w:rPr>
          <w:color w:val="000000" w:themeColor="text1"/>
          <w:lang w:eastAsia="zh-CN"/>
        </w:rPr>
      </w:pPr>
    </w:p>
    <w:p w14:paraId="3BB5D49A"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49A9E54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5CD734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(E///): </w:t>
      </w:r>
      <w:r>
        <w:rPr>
          <w:rFonts w:cstheme="minorHAnsi"/>
          <w:bCs/>
          <w:lang w:val="en-US" w:eastAsia="ko-KR"/>
        </w:rPr>
        <w:t>The requirements on applicability conditions (if introduced) for 2 Rx SDT requirements are reused for 1 Rx RedCap UE.</w:t>
      </w:r>
    </w:p>
    <w:p w14:paraId="05CCB4F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1946AAAB" w14:textId="77777777" w:rsidR="002239C4" w:rsidRDefault="00F272CB">
      <w:pPr>
        <w:spacing w:after="120"/>
        <w:rPr>
          <w:color w:val="000000" w:themeColor="text1"/>
          <w:lang w:eastAsia="zh-CN"/>
        </w:rPr>
      </w:pPr>
      <w:r>
        <w:rPr>
          <w:color w:val="000000" w:themeColor="text1"/>
          <w:lang w:eastAsia="zh-CN"/>
        </w:rPr>
        <w:t xml:space="preserve">Moderator comment: </w:t>
      </w:r>
    </w:p>
    <w:p w14:paraId="470E142C" w14:textId="77777777" w:rsidR="002239C4" w:rsidRDefault="00F272CB">
      <w:pPr>
        <w:rPr>
          <w:i/>
          <w:iCs/>
          <w:color w:val="000000" w:themeColor="text1"/>
          <w:lang w:eastAsia="zh-CN"/>
        </w:rPr>
      </w:pPr>
      <w:r>
        <w:rPr>
          <w:i/>
          <w:iCs/>
          <w:color w:val="000000" w:themeColor="text1"/>
          <w:lang w:eastAsia="zh-CN"/>
        </w:rPr>
        <w:t xml:space="preserve">RAN4 agreed to following at last </w:t>
      </w:r>
      <w:r>
        <w:rPr>
          <w:i/>
          <w:iCs/>
        </w:rPr>
        <w:t>meeting [R4-2206950]: ”For FDD and TDD, SDT requirements for RedCap UE with 2 Rx are reused from those defined for legacy NR UEs under Rel-17 SDT WI.</w:t>
      </w:r>
      <w:r>
        <w:rPr>
          <w:i/>
          <w:iCs/>
          <w:color w:val="000000" w:themeColor="text1"/>
          <w:lang w:eastAsia="zh-CN"/>
        </w:rPr>
        <w:t xml:space="preserve">” This includes also requirements on applicability conditions (if agreed) for Rel-17 SDT WI. Thus option 1 is proposed to be agreed provided that such requirements are introduced I Rel-17 SDT WI. No discussions needed. </w:t>
      </w:r>
    </w:p>
    <w:p w14:paraId="0228C2B7" w14:textId="77777777" w:rsidR="002239C4" w:rsidRDefault="002239C4">
      <w:pPr>
        <w:spacing w:after="120"/>
        <w:rPr>
          <w:color w:val="000000" w:themeColor="text1"/>
          <w:lang w:eastAsia="zh-CN"/>
        </w:rPr>
      </w:pPr>
    </w:p>
    <w:p w14:paraId="70C29B14" w14:textId="77777777" w:rsidR="002239C4" w:rsidRDefault="002239C4">
      <w:pPr>
        <w:spacing w:after="120"/>
        <w:rPr>
          <w:color w:val="000000" w:themeColor="text1"/>
          <w:lang w:eastAsia="zh-CN"/>
        </w:rPr>
      </w:pPr>
    </w:p>
    <w:p w14:paraId="74C43BBC"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7349A9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81BD0C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lastRenderedPageBreak/>
        <w:t xml:space="preserve">Option 1 (MTK): </w:t>
      </w:r>
      <w:r>
        <w:rPr>
          <w:rFonts w:cstheme="minorHAnsi"/>
          <w:bCs/>
          <w:lang w:val="en-US" w:eastAsia="ko-KR"/>
        </w:rPr>
        <w:t>When there is an overlap between SSB DL reception and CG-SDT subsequent transmission occasion in time domain for a HD-FDD UE, the UE shall prioritize SSB DL reception, and the UE is allowed to drop the CG-SDT transmission.</w:t>
      </w:r>
    </w:p>
    <w:p w14:paraId="4E260D8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4E2EC8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3099F9F9" w14:textId="77777777" w:rsidR="002239C4" w:rsidRDefault="002239C4">
      <w:pPr>
        <w:spacing w:after="120"/>
        <w:rPr>
          <w:color w:val="000000" w:themeColor="text1"/>
          <w:lang w:eastAsia="zh-CN"/>
        </w:rPr>
      </w:pPr>
    </w:p>
    <w:p w14:paraId="1E179F00"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0B3B78C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39613F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(Intel): </w:t>
      </w:r>
    </w:p>
    <w:p w14:paraId="2F897746" w14:textId="77777777" w:rsidR="002239C4" w:rsidRDefault="00F272CB">
      <w:pPr>
        <w:ind w:left="1704"/>
        <w:rPr>
          <w:lang w:eastAsia="zh-CN"/>
        </w:rPr>
      </w:pPr>
      <w:r>
        <w:rPr>
          <w:lang w:eastAsia="zh-CN"/>
        </w:rPr>
        <w:t>RedCap UE determines the above RSRP related thresholds for SDT procedure as follows:</w:t>
      </w:r>
    </w:p>
    <w:p w14:paraId="47B19245" w14:textId="77777777" w:rsidR="002239C4" w:rsidRDefault="00F272CB">
      <w:pPr>
        <w:ind w:left="1704"/>
        <w:jc w:val="both"/>
        <w:rPr>
          <w:lang w:eastAsia="zh-CN"/>
        </w:rPr>
      </w:pPr>
      <w:r>
        <w:rPr>
          <w:lang w:eastAsia="zh-CN"/>
        </w:rPr>
        <w:t xml:space="preserve"> • UE using 2 Rx branches determines any of the above threshold (H1) based on existing signaling and RSRP range defined in TS 38.133. </w:t>
      </w:r>
    </w:p>
    <w:p w14:paraId="024532BE" w14:textId="77777777" w:rsidR="002239C4" w:rsidRDefault="00F272CB">
      <w:pPr>
        <w:ind w:left="1704"/>
        <w:jc w:val="both"/>
        <w:rPr>
          <w:lang w:eastAsia="zh-CN"/>
        </w:rPr>
      </w:pPr>
      <w:r>
        <w:rPr>
          <w:lang w:eastAsia="zh-CN"/>
        </w:rPr>
        <w:t xml:space="preserve"> • For absolute RSRP threshold, UE using 1 Rx branch determines any of the above threshold (H2) as H2 = H1 + offset</w:t>
      </w:r>
      <w:r>
        <w:rPr>
          <w:vertAlign w:val="subscript"/>
          <w:lang w:eastAsia="zh-CN"/>
        </w:rPr>
        <w:t>absolute</w:t>
      </w:r>
      <w:r>
        <w:rPr>
          <w:lang w:eastAsia="zh-CN"/>
        </w:rPr>
        <w:t xml:space="preserve"> </w:t>
      </w:r>
    </w:p>
    <w:p w14:paraId="33B8560D" w14:textId="77777777" w:rsidR="002239C4" w:rsidRDefault="00F272CB">
      <w:pPr>
        <w:pStyle w:val="ListParagraph"/>
        <w:numPr>
          <w:ilvl w:val="1"/>
          <w:numId w:val="9"/>
        </w:numPr>
        <w:spacing w:line="256" w:lineRule="auto"/>
        <w:ind w:left="3068" w:firstLineChars="0"/>
        <w:contextualSpacing/>
        <w:rPr>
          <w:lang w:eastAsia="zh-CN"/>
        </w:rPr>
      </w:pPr>
      <w:r>
        <w:rPr>
          <w:lang w:eastAsia="zh-CN"/>
        </w:rPr>
        <w:t xml:space="preserve">Absolute RSRP threshold for SDT procedure includes </w:t>
      </w:r>
      <w:r>
        <w:rPr>
          <w:i/>
          <w:lang w:eastAsia="zh-CN"/>
        </w:rPr>
        <w:t>sdt-RSRP-Threshold</w:t>
      </w:r>
      <w:r>
        <w:rPr>
          <w:lang w:eastAsia="zh-CN"/>
        </w:rPr>
        <w:t xml:space="preserve"> and </w:t>
      </w:r>
      <w:r>
        <w:rPr>
          <w:i/>
          <w:lang w:eastAsia="zh-CN"/>
        </w:rPr>
        <w:t>cg-SDT-RSRP-ThresholdSSB</w:t>
      </w:r>
      <w:r>
        <w:rPr>
          <w:lang w:eastAsia="zh-CN"/>
        </w:rPr>
        <w:t xml:space="preserve"> </w:t>
      </w:r>
    </w:p>
    <w:p w14:paraId="41C9FEF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D46930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1783832F" w14:textId="77777777" w:rsidR="002239C4" w:rsidRDefault="002239C4">
      <w:pPr>
        <w:spacing w:after="120"/>
        <w:rPr>
          <w:color w:val="000000" w:themeColor="text1"/>
          <w:lang w:eastAsia="zh-CN"/>
        </w:rPr>
      </w:pPr>
    </w:p>
    <w:p w14:paraId="2B4C5D7E"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2BAB863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6E47A9F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(Intel): </w:t>
      </w:r>
    </w:p>
    <w:p w14:paraId="4E5144D9" w14:textId="77777777" w:rsidR="002239C4" w:rsidRDefault="00F272CB">
      <w:pPr>
        <w:overflowPunct w:val="0"/>
        <w:autoSpaceDE w:val="0"/>
        <w:autoSpaceDN w:val="0"/>
        <w:adjustRightInd w:val="0"/>
        <w:spacing w:line="256" w:lineRule="auto"/>
        <w:ind w:left="1440"/>
        <w:textAlignment w:val="baseline"/>
        <w:rPr>
          <w:lang w:eastAsia="zh-CN"/>
        </w:rPr>
      </w:pPr>
      <w:r>
        <w:rPr>
          <w:lang w:eastAsia="zh-CN"/>
        </w:rPr>
        <w:t xml:space="preserve"> For RSRP change threshold,  UE using 1 Rx branch determines any of the above threshold (H2) by</w:t>
      </w:r>
    </w:p>
    <w:p w14:paraId="1ECB0F14" w14:textId="77777777" w:rsidR="002239C4" w:rsidRDefault="00F272CB">
      <w:pPr>
        <w:pStyle w:val="ListParagraph"/>
        <w:numPr>
          <w:ilvl w:val="2"/>
          <w:numId w:val="9"/>
        </w:numPr>
        <w:spacing w:line="256" w:lineRule="auto"/>
        <w:ind w:firstLineChars="0"/>
        <w:rPr>
          <w:lang w:eastAsia="zh-CN"/>
        </w:rPr>
      </w:pPr>
      <w:r>
        <w:rPr>
          <w:lang w:eastAsia="zh-CN"/>
        </w:rPr>
        <w:t xml:space="preserve">Opton 1a: </w:t>
      </w:r>
      <w:r>
        <w:rPr>
          <w:lang w:val="en-US" w:eastAsia="zh-CN"/>
        </w:rPr>
        <w:t>H2 = H1 + offset</w:t>
      </w:r>
      <w:r>
        <w:rPr>
          <w:vertAlign w:val="subscript"/>
          <w:lang w:val="en-US" w:eastAsia="zh-CN"/>
        </w:rPr>
        <w:t>RSRPChange</w:t>
      </w:r>
      <w:r>
        <w:rPr>
          <w:lang w:val="en-US" w:eastAsia="zh-CN"/>
        </w:rPr>
        <w:t xml:space="preserve"> </w:t>
      </w:r>
    </w:p>
    <w:p w14:paraId="6F0E285C" w14:textId="77777777" w:rsidR="002239C4" w:rsidRDefault="00F272CB">
      <w:pPr>
        <w:pStyle w:val="ListParagraph"/>
        <w:numPr>
          <w:ilvl w:val="2"/>
          <w:numId w:val="9"/>
        </w:numPr>
        <w:spacing w:line="256" w:lineRule="auto"/>
        <w:ind w:firstLineChars="0"/>
        <w:rPr>
          <w:lang w:eastAsia="zh-CN"/>
        </w:rPr>
      </w:pPr>
      <w:r>
        <w:rPr>
          <w:lang w:eastAsia="zh-CN"/>
        </w:rPr>
        <w:t xml:space="preserve">Option 1b: </w:t>
      </w:r>
      <w:r>
        <w:rPr>
          <w:lang w:val="en-US" w:eastAsia="zh-CN"/>
        </w:rPr>
        <w:t>separate threshold H2 used</w:t>
      </w:r>
    </w:p>
    <w:p w14:paraId="0D2F572C" w14:textId="77777777" w:rsidR="002239C4" w:rsidRDefault="002239C4">
      <w:pPr>
        <w:pStyle w:val="ListParagraph"/>
        <w:numPr>
          <w:ilvl w:val="2"/>
          <w:numId w:val="9"/>
        </w:numPr>
        <w:spacing w:line="256" w:lineRule="auto"/>
        <w:ind w:firstLineChars="0"/>
        <w:rPr>
          <w:lang w:eastAsia="zh-CN"/>
        </w:rPr>
      </w:pPr>
    </w:p>
    <w:p w14:paraId="6C2FEF4D" w14:textId="77777777" w:rsidR="002239C4" w:rsidRDefault="00F272CB">
      <w:pPr>
        <w:spacing w:line="256" w:lineRule="auto"/>
        <w:ind w:left="852" w:firstLine="284"/>
        <w:contextualSpacing/>
        <w:rPr>
          <w:lang w:eastAsia="zh-CN"/>
        </w:rPr>
      </w:pPr>
      <w:r>
        <w:rPr>
          <w:lang w:eastAsia="zh-CN"/>
        </w:rPr>
        <w:t xml:space="preserve">RSRP change threshold for SDT procedure includes </w:t>
      </w:r>
      <w:r>
        <w:rPr>
          <w:i/>
          <w:lang w:eastAsia="zh-CN"/>
        </w:rPr>
        <w:t>cg-SDT-RSRP-ChangeThre</w:t>
      </w:r>
      <w:r>
        <w:rPr>
          <w:i/>
          <w:iCs/>
          <w:lang w:eastAsia="zh-CN"/>
        </w:rPr>
        <w:t>shold</w:t>
      </w:r>
      <w:r>
        <w:rPr>
          <w:lang w:eastAsia="zh-CN"/>
        </w:rPr>
        <w:t>.</w:t>
      </w:r>
    </w:p>
    <w:p w14:paraId="05FC3F48" w14:textId="77777777" w:rsidR="002239C4" w:rsidRDefault="002239C4">
      <w:pPr>
        <w:pStyle w:val="ListParagraph"/>
        <w:spacing w:line="256" w:lineRule="auto"/>
        <w:ind w:left="4508" w:firstLineChars="0" w:firstLine="0"/>
        <w:contextualSpacing/>
        <w:rPr>
          <w:lang w:eastAsia="zh-CN"/>
        </w:rPr>
      </w:pPr>
    </w:p>
    <w:p w14:paraId="39146C9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5F97E3D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w:t>
      </w:r>
    </w:p>
    <w:p w14:paraId="610C3493" w14:textId="77777777" w:rsidR="002239C4" w:rsidRDefault="002239C4">
      <w:pPr>
        <w:spacing w:after="120"/>
        <w:rPr>
          <w:color w:val="000000" w:themeColor="text1"/>
          <w:lang w:eastAsia="zh-CN"/>
        </w:rPr>
      </w:pPr>
    </w:p>
    <w:p w14:paraId="2C49CF35" w14:textId="77777777" w:rsidR="002239C4" w:rsidRDefault="00F272CB">
      <w:pPr>
        <w:rPr>
          <w:bCs/>
          <w:color w:val="000000" w:themeColor="text1"/>
          <w:u w:val="single"/>
          <w:lang w:eastAsia="ko-KR"/>
        </w:rPr>
      </w:pPr>
      <w:r>
        <w:rPr>
          <w:bCs/>
          <w:color w:val="000000" w:themeColor="text1"/>
          <w:u w:val="single"/>
          <w:lang w:eastAsia="ko-KR"/>
        </w:rPr>
        <w:t>Sub topic 1-3</w:t>
      </w:r>
    </w:p>
    <w:tbl>
      <w:tblPr>
        <w:tblStyle w:val="TableGrid"/>
        <w:tblW w:w="0" w:type="auto"/>
        <w:tblLook w:val="04A0" w:firstRow="1" w:lastRow="0" w:firstColumn="1" w:lastColumn="0" w:noHBand="0" w:noVBand="1"/>
      </w:tblPr>
      <w:tblGrid>
        <w:gridCol w:w="1236"/>
        <w:gridCol w:w="8395"/>
      </w:tblGrid>
      <w:tr w:rsidR="002239C4" w14:paraId="067630C8" w14:textId="77777777">
        <w:tc>
          <w:tcPr>
            <w:tcW w:w="1236" w:type="dxa"/>
          </w:tcPr>
          <w:p w14:paraId="269EFBF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C363403"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495EF2FF" w14:textId="77777777">
        <w:tc>
          <w:tcPr>
            <w:tcW w:w="1236" w:type="dxa"/>
          </w:tcPr>
          <w:p w14:paraId="7F3A2C63"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75C5D9F5" w14:textId="77777777" w:rsidR="002239C4" w:rsidRDefault="00F272CB">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42477FEB"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4C033436"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31F6CD4A"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642E6945"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638970A7"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1-3-6: RSRP margin for SDT RSRP change threshold</w:t>
            </w:r>
          </w:p>
          <w:p w14:paraId="2AB3A8C9" w14:textId="77777777" w:rsidR="002239C4" w:rsidRDefault="002239C4">
            <w:pPr>
              <w:rPr>
                <w:rFonts w:eastAsiaTheme="minorEastAsia"/>
                <w:color w:val="000000" w:themeColor="text1"/>
                <w:lang w:val="en-US" w:eastAsia="zh-CN"/>
              </w:rPr>
            </w:pPr>
          </w:p>
        </w:tc>
      </w:tr>
      <w:tr w:rsidR="002239C4" w14:paraId="23DC5C9C" w14:textId="77777777">
        <w:tc>
          <w:tcPr>
            <w:tcW w:w="1236" w:type="dxa"/>
          </w:tcPr>
          <w:p w14:paraId="5A9D0185"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4501FD6" w14:textId="77777777" w:rsidR="002239C4" w:rsidRDefault="00F272CB">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20E22A63"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Agree with the first half of the recommended WF. The “reference” in second half of the sentence is not clear. A bit more clarification seems needed.</w:t>
            </w:r>
          </w:p>
          <w:p w14:paraId="1F80E30C" w14:textId="77777777" w:rsidR="002239C4" w:rsidRDefault="00F272CB">
            <w:pPr>
              <w:rPr>
                <w:b/>
                <w:color w:val="000000" w:themeColor="text1"/>
                <w:u w:val="single"/>
                <w:lang w:val="en-US" w:eastAsia="ko-KR"/>
              </w:rPr>
            </w:pPr>
            <w:r>
              <w:rPr>
                <w:b/>
                <w:color w:val="000000" w:themeColor="text1"/>
                <w:u w:val="single"/>
                <w:lang w:val="en-US" w:eastAsia="ko-KR"/>
              </w:rPr>
              <w:t>Issue 1-3-2: Requirements on UE synchronization for SDT</w:t>
            </w:r>
          </w:p>
          <w:p w14:paraId="2E92F6F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synchronization requirements for SDT (specified in section 5.5.2) are not related with 2 RX or 1RX. It is straight forward to reuse synchronization requirement for SDT.</w:t>
            </w:r>
          </w:p>
          <w:p w14:paraId="571A0127" w14:textId="77777777" w:rsidR="002239C4" w:rsidRDefault="00F272CB">
            <w:pPr>
              <w:rPr>
                <w:b/>
                <w:color w:val="000000" w:themeColor="text1"/>
                <w:u w:val="single"/>
                <w:lang w:val="en-US" w:eastAsia="ko-KR"/>
              </w:rPr>
            </w:pPr>
            <w:r>
              <w:rPr>
                <w:b/>
                <w:color w:val="000000" w:themeColor="text1"/>
                <w:u w:val="single"/>
                <w:lang w:val="en-US" w:eastAsia="ko-KR"/>
              </w:rPr>
              <w:t>Issue 1-3-3: Requirements on applicability conditions for SDT</w:t>
            </w:r>
          </w:p>
          <w:p w14:paraId="1BAB2CAE" w14:textId="77777777" w:rsidR="002239C4" w:rsidRDefault="00F272CB">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would like to know what are applicability conditions for SDT.</w:t>
            </w:r>
          </w:p>
          <w:p w14:paraId="10DDDE30"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AA19C26"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The same conclusion can be reused from the measurements in TDD bands in SDT.</w:t>
            </w:r>
          </w:p>
          <w:p w14:paraId="14F026F0"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5C128374"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4D49D0CE" w14:textId="77777777" w:rsidR="002239C4" w:rsidRDefault="002239C4">
            <w:pPr>
              <w:rPr>
                <w:b/>
                <w:color w:val="000000" w:themeColor="text1"/>
                <w:u w:val="single"/>
                <w:lang w:val="en-US" w:eastAsia="ko-KR"/>
              </w:rPr>
            </w:pPr>
          </w:p>
        </w:tc>
      </w:tr>
      <w:tr w:rsidR="002239C4" w14:paraId="36B5E0A9" w14:textId="77777777">
        <w:tc>
          <w:tcPr>
            <w:tcW w:w="1236" w:type="dxa"/>
          </w:tcPr>
          <w:p w14:paraId="57D9841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EAE5C9F" w14:textId="77777777" w:rsidR="002239C4" w:rsidRDefault="00F272CB">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122424E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In our view the option 1 and 2 are not conflicting. It is not clear to us what is meant by “with relaxed accuracy performance for the case of 1 Rx RedCap UE” in option 1. Does it mean the measurements used for TA validation shall meet the requirements corresponding to 1 Rx UE. This is fine and we agree to that. But the problem is that currently in the TA validation section of SDT requirements for legacy UEs, there is no reference to the accuracy requirements. However, if there is any reference to the 2 Rx legacy requirements, then we also agree to that those references should be updated to 1 Rx requirements.  </w:t>
            </w:r>
          </w:p>
          <w:p w14:paraId="0FA90718" w14:textId="77777777" w:rsidR="002239C4" w:rsidRDefault="002239C4">
            <w:pPr>
              <w:rPr>
                <w:rFonts w:eastAsiaTheme="minorEastAsia"/>
                <w:b/>
                <w:bCs/>
                <w:color w:val="000000" w:themeColor="text1"/>
                <w:u w:val="single"/>
                <w:lang w:val="en-US" w:eastAsia="zh-CN"/>
              </w:rPr>
            </w:pPr>
          </w:p>
          <w:p w14:paraId="6281CE47" w14:textId="77777777" w:rsidR="002239C4" w:rsidRDefault="00F272CB">
            <w:pPr>
              <w:rPr>
                <w:b/>
                <w:color w:val="000000" w:themeColor="text1"/>
                <w:u w:val="single"/>
                <w:lang w:val="en-US" w:eastAsia="ko-KR"/>
              </w:rPr>
            </w:pPr>
            <w:r>
              <w:rPr>
                <w:b/>
                <w:color w:val="000000" w:themeColor="text1"/>
                <w:u w:val="single"/>
                <w:lang w:val="en-US" w:eastAsia="ko-KR"/>
              </w:rPr>
              <w:t>Issue 1-3-4: Prioritization for HD-FDD UE performing SDT</w:t>
            </w:r>
          </w:p>
          <w:p w14:paraId="28D35A3A" w14:textId="77777777" w:rsidR="002239C4" w:rsidRDefault="00F272CB">
            <w:pPr>
              <w:rPr>
                <w:bCs/>
                <w:color w:val="000000" w:themeColor="text1"/>
                <w:lang w:val="en-US" w:eastAsia="ko-KR"/>
              </w:rPr>
            </w:pPr>
            <w:r>
              <w:rPr>
                <w:bCs/>
                <w:color w:val="000000" w:themeColor="text1"/>
                <w:lang w:val="en-US" w:eastAsia="ko-KR"/>
              </w:rPr>
              <w:t xml:space="preserve">The scheduling restriction requirements agreed in SDT WI apply to FDD/TDD UEs. They cannot be reused directly for HD-FDD UEs. For HD-FDD UEs, RAN4 agreed that UE shall prioritize the reception of paging signals when DL and UL overlaps in time. We are not convinced that more restrictions or rules are needed. </w:t>
            </w:r>
          </w:p>
          <w:p w14:paraId="4F393424" w14:textId="77777777" w:rsidR="002239C4" w:rsidRDefault="00F272CB">
            <w:pPr>
              <w:rPr>
                <w:b/>
                <w:color w:val="000000" w:themeColor="text1"/>
                <w:u w:val="single"/>
                <w:lang w:val="en-US" w:eastAsia="ko-KR"/>
              </w:rPr>
            </w:pPr>
            <w:r>
              <w:rPr>
                <w:b/>
                <w:color w:val="000000" w:themeColor="text1"/>
                <w:u w:val="single"/>
                <w:lang w:val="en-US" w:eastAsia="ko-KR"/>
              </w:rPr>
              <w:t>Issue 1-3-5: RSRP margin for SDT absolute RSRP thresholds</w:t>
            </w:r>
          </w:p>
          <w:p w14:paraId="60923772" w14:textId="77777777" w:rsidR="002239C4" w:rsidRDefault="00F272CB">
            <w:pPr>
              <w:rPr>
                <w:bCs/>
                <w:color w:val="000000" w:themeColor="text1"/>
                <w:lang w:val="en-US" w:eastAsia="ko-KR"/>
              </w:rPr>
            </w:pPr>
            <w:r>
              <w:rPr>
                <w:bCs/>
                <w:color w:val="000000" w:themeColor="text1"/>
                <w:lang w:val="en-US" w:eastAsia="ko-KR"/>
              </w:rPr>
              <w:t>We support option 1.</w:t>
            </w:r>
          </w:p>
          <w:p w14:paraId="6465FF9B" w14:textId="77777777" w:rsidR="002239C4" w:rsidRDefault="00F272CB">
            <w:pPr>
              <w:rPr>
                <w:b/>
                <w:color w:val="000000" w:themeColor="text1"/>
                <w:u w:val="single"/>
                <w:lang w:val="en-US" w:eastAsia="ko-KR"/>
              </w:rPr>
            </w:pPr>
            <w:r>
              <w:rPr>
                <w:b/>
                <w:color w:val="000000" w:themeColor="text1"/>
                <w:u w:val="single"/>
                <w:lang w:val="en-US" w:eastAsia="ko-KR"/>
              </w:rPr>
              <w:t>Issue 1-3-6: RSRP margin for SDT RSRP change threshold</w:t>
            </w:r>
          </w:p>
          <w:p w14:paraId="380BCC6E" w14:textId="77777777" w:rsidR="002239C4" w:rsidRDefault="00F272CB">
            <w:pPr>
              <w:rPr>
                <w:bCs/>
                <w:color w:val="000000" w:themeColor="text1"/>
                <w:lang w:val="en-US" w:eastAsia="ko-KR"/>
              </w:rPr>
            </w:pPr>
            <w:r>
              <w:rPr>
                <w:bCs/>
                <w:color w:val="000000" w:themeColor="text1"/>
                <w:lang w:val="en-US" w:eastAsia="ko-KR"/>
              </w:rPr>
              <w:t>We support option 1.</w:t>
            </w:r>
          </w:p>
          <w:p w14:paraId="37AE59C0" w14:textId="77777777" w:rsidR="002239C4" w:rsidRDefault="002239C4">
            <w:pPr>
              <w:rPr>
                <w:b/>
                <w:color w:val="000000" w:themeColor="text1"/>
                <w:u w:val="single"/>
                <w:lang w:val="en-US" w:eastAsia="ko-KR"/>
              </w:rPr>
            </w:pPr>
          </w:p>
        </w:tc>
      </w:tr>
      <w:tr w:rsidR="00210271" w14:paraId="55197897" w14:textId="77777777">
        <w:tc>
          <w:tcPr>
            <w:tcW w:w="1236" w:type="dxa"/>
          </w:tcPr>
          <w:p w14:paraId="7A7878ED" w14:textId="77777777" w:rsidR="00210271" w:rsidRDefault="00210271" w:rsidP="0021027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AC40B83" w14:textId="77777777" w:rsidR="00210271" w:rsidRDefault="00210271" w:rsidP="00210271">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SDT for RedCap with 1 Rx – time window</w:t>
            </w:r>
            <w:r>
              <w:rPr>
                <w:b/>
                <w:color w:val="000000" w:themeColor="text1"/>
                <w:u w:val="single"/>
                <w:lang w:val="en-US" w:eastAsia="ko-KR"/>
              </w:rPr>
              <w:t xml:space="preserve"> for FR1 and FR2</w:t>
            </w:r>
          </w:p>
          <w:p w14:paraId="4DFAA4B0" w14:textId="77777777" w:rsidR="00210271" w:rsidRPr="00CC1862" w:rsidRDefault="00210271" w:rsidP="00210271">
            <w:pPr>
              <w:rPr>
                <w:bCs/>
                <w:color w:val="000000" w:themeColor="text1"/>
                <w:lang w:val="en-US" w:eastAsia="ko-KR"/>
              </w:rPr>
            </w:pPr>
            <w:r w:rsidRPr="00CC1862">
              <w:rPr>
                <w:bCs/>
                <w:color w:val="000000" w:themeColor="text1"/>
                <w:lang w:val="en-US" w:eastAsia="ko-KR"/>
              </w:rPr>
              <w:t>There is ongoing discussion in SDT WI in the performance discussion to define the accuracy performance for the SDT requirements. Now, given that 1Rx RedCap could have different accuracy, hence, the accuracy for the 1Rx SDT for RedCap shall be relaxed compared to that being defined for 2Rx SDT. Thus, we support option 1.</w:t>
            </w:r>
          </w:p>
          <w:p w14:paraId="238CD6C5"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lastRenderedPageBreak/>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2</w:t>
            </w:r>
            <w:r w:rsidRPr="00A244B5">
              <w:rPr>
                <w:b/>
                <w:color w:val="000000" w:themeColor="text1"/>
                <w:u w:val="single"/>
                <w:lang w:val="en-US" w:eastAsia="ko-KR"/>
              </w:rPr>
              <w:t xml:space="preserve">: </w:t>
            </w:r>
            <w:r>
              <w:rPr>
                <w:b/>
                <w:color w:val="000000" w:themeColor="text1"/>
                <w:u w:val="single"/>
                <w:lang w:val="en-US" w:eastAsia="ko-KR"/>
              </w:rPr>
              <w:t>Requirements on UE synchronization for SDT</w:t>
            </w:r>
          </w:p>
          <w:p w14:paraId="6D180D71" w14:textId="77777777" w:rsidR="00210271" w:rsidRPr="00CC1862" w:rsidRDefault="00210271" w:rsidP="00210271">
            <w:pPr>
              <w:rPr>
                <w:bCs/>
                <w:color w:val="000000" w:themeColor="text1"/>
                <w:lang w:val="en-US" w:eastAsia="ko-KR"/>
              </w:rPr>
            </w:pPr>
            <w:r w:rsidRPr="00CC1862">
              <w:rPr>
                <w:bCs/>
                <w:color w:val="000000" w:themeColor="text1"/>
                <w:lang w:val="en-US" w:eastAsia="ko-KR"/>
              </w:rPr>
              <w:t>The issue is about reusing requirements from 2Rx SDT for RedCap to 1Rx SDT for RedCap and currently there is no agreement to support that. However, given that we didn’t have any new synchronization requirements for 1Rx RedCap, hence we can agree on Option 1.</w:t>
            </w:r>
          </w:p>
          <w:p w14:paraId="4EC8AC00"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3</w:t>
            </w:r>
            <w:r w:rsidRPr="00A244B5">
              <w:rPr>
                <w:b/>
                <w:color w:val="000000" w:themeColor="text1"/>
                <w:u w:val="single"/>
                <w:lang w:val="en-US" w:eastAsia="ko-KR"/>
              </w:rPr>
              <w:t xml:space="preserve">: </w:t>
            </w:r>
            <w:r>
              <w:rPr>
                <w:b/>
                <w:color w:val="000000" w:themeColor="text1"/>
                <w:u w:val="single"/>
                <w:lang w:val="en-US" w:eastAsia="ko-KR"/>
              </w:rPr>
              <w:t>Requirements on applicability conditions for SDT</w:t>
            </w:r>
          </w:p>
          <w:p w14:paraId="037B50E6"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The issue is about reusing requirements from 2Rx SDT for RedCap to 1Rx SDT for RedCap and currently there is no agreement to support that. Besides, it is not clear to us what is the applicability condition?</w:t>
            </w:r>
          </w:p>
          <w:p w14:paraId="2CDB3350" w14:textId="77777777" w:rsidR="00210271"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4</w:t>
            </w:r>
            <w:r w:rsidRPr="00A244B5">
              <w:rPr>
                <w:b/>
                <w:color w:val="000000" w:themeColor="text1"/>
                <w:u w:val="single"/>
                <w:lang w:val="en-US" w:eastAsia="ko-KR"/>
              </w:rPr>
              <w:t>: Prioritiz</w:t>
            </w:r>
            <w:r>
              <w:rPr>
                <w:b/>
                <w:color w:val="000000" w:themeColor="text1"/>
                <w:u w:val="single"/>
                <w:lang w:val="en-US" w:eastAsia="ko-KR"/>
              </w:rPr>
              <w:t xml:space="preserve">ation for HD-FDD UE performing </w:t>
            </w:r>
            <w:r w:rsidRPr="00A244B5">
              <w:rPr>
                <w:b/>
                <w:color w:val="000000" w:themeColor="text1"/>
                <w:u w:val="single"/>
                <w:lang w:val="en-US" w:eastAsia="ko-KR"/>
              </w:rPr>
              <w:t>SDT</w:t>
            </w:r>
          </w:p>
          <w:p w14:paraId="704C60E5"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DL SSB reception is more important compared to UL CG-SDT subsequent transmission. IN addition, RAN4 SDT WI discussion has agreed to prioritize the DL SSB reception on UL CG-SDT transmission. Thus, we support option 1.</w:t>
            </w:r>
          </w:p>
          <w:p w14:paraId="3D2E336B" w14:textId="77777777" w:rsidR="00210271" w:rsidRDefault="00210271" w:rsidP="00210271">
            <w:pPr>
              <w:rPr>
                <w:b/>
                <w:color w:val="000000" w:themeColor="text1"/>
                <w:u w:val="single"/>
                <w:lang w:val="en-US" w:eastAsia="ko-KR"/>
              </w:rPr>
            </w:pPr>
            <w:r w:rsidRPr="00CC1862">
              <w:rPr>
                <w:b/>
                <w:color w:val="000000" w:themeColor="text1"/>
                <w:u w:val="single"/>
                <w:lang w:val="en-US" w:eastAsia="ko-KR"/>
              </w:rPr>
              <w:t>Issue 1-3-5: RSRP margin for SDT absolute RSRP thresholds</w:t>
            </w:r>
          </w:p>
          <w:p w14:paraId="30775E06" w14:textId="77777777" w:rsidR="00210271" w:rsidRPr="00A244B5" w:rsidRDefault="00210271" w:rsidP="00210271">
            <w:pPr>
              <w:rPr>
                <w:b/>
                <w:color w:val="000000" w:themeColor="text1"/>
                <w:u w:val="single"/>
                <w:lang w:val="en-US" w:eastAsia="ko-KR"/>
              </w:rPr>
            </w:pPr>
            <w:r w:rsidRPr="00CC1862">
              <w:rPr>
                <w:bCs/>
                <w:color w:val="000000" w:themeColor="text1"/>
                <w:lang w:val="en-US" w:eastAsia="ko-KR"/>
              </w:rPr>
              <w:t xml:space="preserve">To our understanding, </w:t>
            </w:r>
            <w:r>
              <w:rPr>
                <w:bCs/>
                <w:color w:val="000000" w:themeColor="text1"/>
                <w:lang w:val="en-US" w:eastAsia="ko-KR"/>
              </w:rPr>
              <w:t xml:space="preserve">the case of 1Rx can be handled by relaxing the performance accuracy, hence the motivation for this issue is not clear to us. Besides, is the RSRP margin a constant number defined in RAN4 spec? Also, in the previous meeting we agreed to add a constant offset to the configured RSRP threshold for random access, hence, should this margin apply to RA-SDT only rather than CG-SDT? </w:t>
            </w:r>
          </w:p>
          <w:p w14:paraId="6E5ED0F6" w14:textId="77777777" w:rsidR="00210271" w:rsidRPr="00A244B5" w:rsidRDefault="00210271" w:rsidP="00210271">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6</w:t>
            </w:r>
            <w:r w:rsidRPr="00A244B5">
              <w:rPr>
                <w:b/>
                <w:color w:val="000000" w:themeColor="text1"/>
                <w:u w:val="single"/>
                <w:lang w:val="en-US" w:eastAsia="ko-KR"/>
              </w:rPr>
              <w:t xml:space="preserve">: </w:t>
            </w:r>
            <w:r>
              <w:rPr>
                <w:b/>
                <w:color w:val="000000" w:themeColor="text1"/>
                <w:u w:val="single"/>
                <w:lang w:val="en-US" w:eastAsia="ko-KR"/>
              </w:rPr>
              <w:t>RSRP margin for SDT RSRP change threshold</w:t>
            </w:r>
          </w:p>
          <w:p w14:paraId="468363D4" w14:textId="77777777" w:rsidR="00210271" w:rsidRDefault="00210271" w:rsidP="00210271">
            <w:pPr>
              <w:rPr>
                <w:bCs/>
                <w:color w:val="000000" w:themeColor="text1"/>
                <w:lang w:val="en-US" w:eastAsia="ko-KR"/>
              </w:rPr>
            </w:pPr>
            <w:r w:rsidRPr="00CC1862">
              <w:rPr>
                <w:bCs/>
                <w:color w:val="000000" w:themeColor="text1"/>
                <w:lang w:val="en-US" w:eastAsia="ko-KR"/>
              </w:rPr>
              <w:t xml:space="preserve">To our understanding, </w:t>
            </w:r>
            <w:r>
              <w:rPr>
                <w:bCs/>
                <w:color w:val="000000" w:themeColor="text1"/>
                <w:lang w:val="en-US" w:eastAsia="ko-KR"/>
              </w:rPr>
              <w:t>the case of 1Rx can be handled by relaxing the performance accuracy, hence the motivation for this issue is not clear to us. However, in our view if the margin is defined then it has to be a constant value defined in RAN4 spec, this is to align with the RSRP margin agreement made in previous meeting.</w:t>
            </w:r>
          </w:p>
          <w:p w14:paraId="39999C99" w14:textId="77777777" w:rsidR="00210271" w:rsidRDefault="00210271" w:rsidP="00210271">
            <w:pPr>
              <w:rPr>
                <w:b/>
                <w:color w:val="000000" w:themeColor="text1"/>
                <w:u w:val="single"/>
                <w:lang w:val="en-US" w:eastAsia="ko-KR"/>
              </w:rPr>
            </w:pPr>
            <w:r w:rsidRPr="00CC1862">
              <w:rPr>
                <w:bCs/>
                <w:color w:val="000000" w:themeColor="text1"/>
                <w:lang w:val="en-US" w:eastAsia="ko-KR"/>
              </w:rPr>
              <w:t xml:space="preserve">Also, we have the same questions for this issue as we commented in issue 1-3-5. </w:t>
            </w:r>
          </w:p>
        </w:tc>
      </w:tr>
      <w:tr w:rsidR="003B383D" w14:paraId="2F4D916A" w14:textId="77777777">
        <w:tc>
          <w:tcPr>
            <w:tcW w:w="1236" w:type="dxa"/>
          </w:tcPr>
          <w:p w14:paraId="4D341EFB"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3957320" w14:textId="77777777" w:rsidR="003B383D" w:rsidRDefault="003B383D" w:rsidP="003B383D">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776E7AB3" w14:textId="77777777" w:rsidR="003B383D" w:rsidRPr="008C78C1" w:rsidRDefault="003B383D" w:rsidP="003B383D">
            <w:pPr>
              <w:rPr>
                <w:bCs/>
                <w:color w:val="000000" w:themeColor="text1"/>
                <w:lang w:val="en-US" w:eastAsia="ko-KR"/>
              </w:rPr>
            </w:pPr>
            <w:r w:rsidRPr="00644ACA">
              <w:rPr>
                <w:bCs/>
                <w:color w:val="000000" w:themeColor="text1"/>
                <w:lang w:val="en-US" w:eastAsia="ko-KR"/>
              </w:rPr>
              <w:t>Fine with recommended WF</w:t>
            </w:r>
          </w:p>
          <w:p w14:paraId="64660A54" w14:textId="77777777" w:rsidR="003B383D" w:rsidRDefault="003B383D" w:rsidP="003B383D">
            <w:pPr>
              <w:rPr>
                <w:b/>
                <w:color w:val="000000" w:themeColor="text1"/>
                <w:u w:val="single"/>
                <w:lang w:val="en-US" w:eastAsia="ko-KR"/>
              </w:rPr>
            </w:pPr>
            <w:r>
              <w:rPr>
                <w:b/>
                <w:color w:val="000000" w:themeColor="text1"/>
                <w:u w:val="single"/>
                <w:lang w:val="en-US" w:eastAsia="ko-KR"/>
              </w:rPr>
              <w:t>Issue 1-3-2: Requirements on UE synchronization for SDT</w:t>
            </w:r>
          </w:p>
          <w:p w14:paraId="39A72889" w14:textId="77777777" w:rsidR="003B383D" w:rsidRPr="008C78C1" w:rsidRDefault="003B383D" w:rsidP="003B383D">
            <w:pPr>
              <w:rPr>
                <w:bCs/>
                <w:color w:val="000000" w:themeColor="text1"/>
                <w:lang w:val="en-US" w:eastAsia="ko-KR"/>
              </w:rPr>
            </w:pPr>
            <w:r w:rsidRPr="00644ACA">
              <w:rPr>
                <w:bCs/>
                <w:color w:val="000000" w:themeColor="text1"/>
                <w:lang w:val="en-US" w:eastAsia="ko-KR"/>
              </w:rPr>
              <w:t>Fine with the option 1 since timing requirement for 1Rx is not relaxed from 2Rx case.</w:t>
            </w:r>
          </w:p>
          <w:p w14:paraId="5CCAD873" w14:textId="77777777" w:rsidR="003B383D" w:rsidRDefault="003B383D" w:rsidP="003B383D">
            <w:pPr>
              <w:rPr>
                <w:b/>
                <w:color w:val="000000" w:themeColor="text1"/>
                <w:u w:val="single"/>
                <w:lang w:val="en-US" w:eastAsia="ko-KR"/>
              </w:rPr>
            </w:pPr>
            <w:r>
              <w:rPr>
                <w:b/>
                <w:color w:val="000000" w:themeColor="text1"/>
                <w:u w:val="single"/>
                <w:lang w:val="en-US" w:eastAsia="ko-KR"/>
              </w:rPr>
              <w:t>Issue 1-3-3: Requirements on applicability conditions for SDT</w:t>
            </w:r>
          </w:p>
          <w:p w14:paraId="6CDE94F5" w14:textId="77777777" w:rsidR="003B383D" w:rsidRPr="008C78C1" w:rsidRDefault="003B383D" w:rsidP="003B383D">
            <w:pPr>
              <w:rPr>
                <w:bCs/>
                <w:color w:val="000000" w:themeColor="text1"/>
                <w:lang w:val="en-US" w:eastAsia="ko-KR"/>
              </w:rPr>
            </w:pPr>
            <w:r w:rsidRPr="008C78C1">
              <w:rPr>
                <w:bCs/>
                <w:color w:val="000000" w:themeColor="text1"/>
                <w:lang w:val="en-US" w:eastAsia="ko-KR"/>
              </w:rPr>
              <w:t>We have no conclusion from last meeting that 2RX SDT requirement can be reused for 1Rx redcap or not, that need</w:t>
            </w:r>
            <w:r>
              <w:rPr>
                <w:bCs/>
                <w:color w:val="000000" w:themeColor="text1"/>
                <w:lang w:val="en-US" w:eastAsia="ko-KR"/>
              </w:rPr>
              <w:t>s</w:t>
            </w:r>
            <w:r w:rsidRPr="008C78C1">
              <w:rPr>
                <w:bCs/>
                <w:color w:val="000000" w:themeColor="text1"/>
                <w:lang w:val="en-US" w:eastAsia="ko-KR"/>
              </w:rPr>
              <w:t xml:space="preserve"> to</w:t>
            </w:r>
            <w:r>
              <w:rPr>
                <w:bCs/>
                <w:color w:val="000000" w:themeColor="text1"/>
                <w:lang w:val="en-US" w:eastAsia="ko-KR"/>
              </w:rPr>
              <w:t xml:space="preserve"> be</w:t>
            </w:r>
            <w:r w:rsidRPr="008C78C1">
              <w:rPr>
                <w:bCs/>
                <w:color w:val="000000" w:themeColor="text1"/>
                <w:lang w:val="en-US" w:eastAsia="ko-KR"/>
              </w:rPr>
              <w:t xml:space="preserve"> discuss</w:t>
            </w:r>
            <w:r>
              <w:rPr>
                <w:bCs/>
                <w:color w:val="000000" w:themeColor="text1"/>
                <w:lang w:val="en-US" w:eastAsia="ko-KR"/>
              </w:rPr>
              <w:t>ed</w:t>
            </w:r>
            <w:r w:rsidRPr="008C78C1">
              <w:rPr>
                <w:bCs/>
                <w:color w:val="000000" w:themeColor="text1"/>
                <w:lang w:val="en-US" w:eastAsia="ko-KR"/>
              </w:rPr>
              <w:t xml:space="preserve"> case by case</w:t>
            </w:r>
            <w:r>
              <w:rPr>
                <w:bCs/>
                <w:color w:val="000000" w:themeColor="text1"/>
                <w:lang w:val="en-US" w:eastAsia="ko-KR"/>
              </w:rPr>
              <w:t>.</w:t>
            </w:r>
          </w:p>
          <w:p w14:paraId="32056B66" w14:textId="77777777" w:rsidR="003B383D" w:rsidRDefault="003B383D" w:rsidP="003B383D">
            <w:pPr>
              <w:rPr>
                <w:b/>
                <w:color w:val="000000" w:themeColor="text1"/>
                <w:u w:val="single"/>
                <w:lang w:val="en-US" w:eastAsia="ko-KR"/>
              </w:rPr>
            </w:pPr>
            <w:r>
              <w:rPr>
                <w:b/>
                <w:color w:val="000000" w:themeColor="text1"/>
                <w:u w:val="single"/>
                <w:lang w:val="en-US" w:eastAsia="ko-KR"/>
              </w:rPr>
              <w:t>Issue 1-3-4: Prioritization for HD-FDD UE performing SDT</w:t>
            </w:r>
          </w:p>
          <w:p w14:paraId="14F5ED37" w14:textId="77777777" w:rsidR="003B383D" w:rsidRDefault="003B383D" w:rsidP="003B383D">
            <w:pPr>
              <w:rPr>
                <w:bCs/>
                <w:color w:val="000000" w:themeColor="text1"/>
                <w:lang w:val="en-US" w:eastAsia="ko-KR"/>
              </w:rPr>
            </w:pPr>
            <w:r w:rsidRPr="008C78C1">
              <w:rPr>
                <w:bCs/>
                <w:color w:val="000000" w:themeColor="text1"/>
                <w:lang w:val="en-US" w:eastAsia="ko-KR"/>
              </w:rPr>
              <w:t xml:space="preserve">If the </w:t>
            </w:r>
            <w:r>
              <w:rPr>
                <w:bCs/>
                <w:color w:val="000000" w:themeColor="text1"/>
                <w:lang w:val="en-US" w:eastAsia="ko-KR"/>
              </w:rPr>
              <w:t xml:space="preserve">target </w:t>
            </w:r>
            <w:r w:rsidRPr="008C78C1">
              <w:rPr>
                <w:bCs/>
                <w:color w:val="000000" w:themeColor="text1"/>
                <w:lang w:val="en-US" w:eastAsia="ko-KR"/>
              </w:rPr>
              <w:t>SSB</w:t>
            </w:r>
            <w:r>
              <w:rPr>
                <w:bCs/>
                <w:color w:val="000000" w:themeColor="text1"/>
                <w:lang w:val="en-US" w:eastAsia="ko-KR"/>
              </w:rPr>
              <w:t xml:space="preserve"> is intra-frequency, follow the</w:t>
            </w:r>
            <w:r>
              <w:t xml:space="preserve"> </w:t>
            </w:r>
            <w:r>
              <w:rPr>
                <w:bCs/>
                <w:color w:val="000000" w:themeColor="text1"/>
                <w:lang w:val="en-US" w:eastAsia="ko-KR"/>
              </w:rPr>
              <w:t>s</w:t>
            </w:r>
            <w:r w:rsidRPr="00BC34BA">
              <w:rPr>
                <w:bCs/>
                <w:color w:val="000000" w:themeColor="text1"/>
                <w:lang w:val="en-US" w:eastAsia="ko-KR"/>
              </w:rPr>
              <w:t>cheduling restriction</w:t>
            </w:r>
            <w:r>
              <w:rPr>
                <w:bCs/>
                <w:color w:val="000000" w:themeColor="text1"/>
                <w:lang w:val="en-US" w:eastAsia="ko-KR"/>
              </w:rPr>
              <w:t xml:space="preserve"> agreed WF R4-2207111, DL SSB is prioritized.</w:t>
            </w:r>
          </w:p>
          <w:p w14:paraId="399A238F" w14:textId="77777777" w:rsidR="003B383D" w:rsidRPr="008C78C1" w:rsidRDefault="003B383D" w:rsidP="003B383D">
            <w:pPr>
              <w:rPr>
                <w:bCs/>
                <w:color w:val="000000" w:themeColor="text1"/>
                <w:lang w:val="en-US" w:eastAsia="ko-KR"/>
              </w:rPr>
            </w:pPr>
            <w:r>
              <w:rPr>
                <w:bCs/>
                <w:color w:val="000000" w:themeColor="text1"/>
                <w:lang w:val="en-US" w:eastAsia="ko-KR"/>
              </w:rPr>
              <w:t>If the target SSB is inter-frequency, it’s not fully concluded yet.</w:t>
            </w:r>
          </w:p>
          <w:p w14:paraId="6952F0D9" w14:textId="77777777" w:rsidR="003B383D" w:rsidRDefault="003B383D" w:rsidP="003B383D">
            <w:pPr>
              <w:rPr>
                <w:b/>
                <w:color w:val="000000" w:themeColor="text1"/>
                <w:u w:val="single"/>
                <w:lang w:val="en-US" w:eastAsia="ko-KR"/>
              </w:rPr>
            </w:pPr>
            <w:r>
              <w:rPr>
                <w:b/>
                <w:color w:val="000000" w:themeColor="text1"/>
                <w:u w:val="single"/>
                <w:lang w:val="en-US" w:eastAsia="ko-KR"/>
              </w:rPr>
              <w:t>Issue 1-3-5: RSRP margin for SDT absolute RSRP thresholds</w:t>
            </w:r>
          </w:p>
          <w:p w14:paraId="2DEEB51C" w14:textId="77777777" w:rsidR="003B383D" w:rsidRPr="008C78C1" w:rsidRDefault="003B383D" w:rsidP="003B383D">
            <w:pPr>
              <w:rPr>
                <w:bCs/>
                <w:color w:val="000000" w:themeColor="text1"/>
                <w:lang w:val="en-US" w:eastAsia="ko-KR"/>
              </w:rPr>
            </w:pPr>
            <w:r w:rsidRPr="008C78C1">
              <w:rPr>
                <w:bCs/>
                <w:color w:val="000000" w:themeColor="text1"/>
                <w:lang w:val="en-US" w:eastAsia="ko-KR"/>
              </w:rPr>
              <w:t>Fine with option 1</w:t>
            </w:r>
            <w:r>
              <w:rPr>
                <w:bCs/>
                <w:color w:val="000000" w:themeColor="text1"/>
                <w:lang w:val="en-US" w:eastAsia="ko-KR"/>
              </w:rPr>
              <w:t xml:space="preserve"> and it’s only for FR1</w:t>
            </w:r>
            <w:r w:rsidRPr="008C78C1">
              <w:rPr>
                <w:bCs/>
                <w:color w:val="000000" w:themeColor="text1"/>
                <w:lang w:val="en-US" w:eastAsia="ko-KR"/>
              </w:rPr>
              <w:t>, but the offset</w:t>
            </w:r>
            <w:r w:rsidRPr="008C78C1">
              <w:rPr>
                <w:bCs/>
                <w:color w:val="000000" w:themeColor="text1"/>
                <w:vertAlign w:val="subscript"/>
                <w:lang w:val="en-US" w:eastAsia="ko-KR"/>
              </w:rPr>
              <w:t>absolute</w:t>
            </w:r>
            <w:r w:rsidRPr="008C78C1">
              <w:rPr>
                <w:bCs/>
                <w:color w:val="000000" w:themeColor="text1"/>
                <w:lang w:val="en-US" w:eastAsia="ko-KR"/>
              </w:rPr>
              <w:t xml:space="preserve"> is the value specified in RAN4 spec</w:t>
            </w:r>
            <w:r>
              <w:rPr>
                <w:bCs/>
                <w:color w:val="000000" w:themeColor="text1"/>
                <w:lang w:val="en-US" w:eastAsia="ko-KR"/>
              </w:rPr>
              <w:t xml:space="preserve"> and FFS</w:t>
            </w:r>
            <w:r w:rsidRPr="008C78C1">
              <w:rPr>
                <w:bCs/>
                <w:color w:val="000000" w:themeColor="text1"/>
                <w:lang w:val="en-US" w:eastAsia="ko-KR"/>
              </w:rPr>
              <w:t>.</w:t>
            </w:r>
          </w:p>
          <w:p w14:paraId="39A6CBD0" w14:textId="77777777" w:rsidR="003B383D" w:rsidRDefault="003B383D" w:rsidP="003B383D">
            <w:pPr>
              <w:rPr>
                <w:b/>
                <w:color w:val="000000" w:themeColor="text1"/>
                <w:u w:val="single"/>
                <w:lang w:val="en-US" w:eastAsia="ko-KR"/>
              </w:rPr>
            </w:pPr>
            <w:r>
              <w:rPr>
                <w:b/>
                <w:color w:val="000000" w:themeColor="text1"/>
                <w:u w:val="single"/>
                <w:lang w:val="en-US" w:eastAsia="ko-KR"/>
              </w:rPr>
              <w:t>Issue 1-3-6: RSRP margin for SDT RSRP change threshold</w:t>
            </w:r>
          </w:p>
          <w:p w14:paraId="4EE5BFD5" w14:textId="77777777" w:rsidR="003B383D" w:rsidRPr="00644ACA" w:rsidRDefault="003B383D" w:rsidP="003B383D">
            <w:pPr>
              <w:rPr>
                <w:bCs/>
                <w:color w:val="000000" w:themeColor="text1"/>
                <w:lang w:val="en-US" w:eastAsia="ko-KR"/>
              </w:rPr>
            </w:pPr>
            <w:r w:rsidRPr="00644ACA">
              <w:rPr>
                <w:bCs/>
                <w:color w:val="000000" w:themeColor="text1"/>
                <w:lang w:val="en-US" w:eastAsia="ko-KR"/>
              </w:rPr>
              <w:lastRenderedPageBreak/>
              <w:t>Fine with option 1</w:t>
            </w:r>
            <w:r>
              <w:rPr>
                <w:bCs/>
                <w:color w:val="000000" w:themeColor="text1"/>
                <w:lang w:val="en-US" w:eastAsia="ko-KR"/>
              </w:rPr>
              <w:t>a and it’s only for FR1</w:t>
            </w:r>
            <w:r w:rsidRPr="00644ACA">
              <w:rPr>
                <w:bCs/>
                <w:color w:val="000000" w:themeColor="text1"/>
                <w:lang w:val="en-US" w:eastAsia="ko-KR"/>
              </w:rPr>
              <w:t xml:space="preserve">, but the </w:t>
            </w:r>
            <w:r w:rsidRPr="00347A95">
              <w:rPr>
                <w:lang w:val="en-US"/>
              </w:rPr>
              <w:t>offset</w:t>
            </w:r>
            <w:r w:rsidRPr="00347A95">
              <w:rPr>
                <w:vertAlign w:val="subscript"/>
                <w:lang w:val="en-US"/>
              </w:rPr>
              <w:t>RSRPChange</w:t>
            </w:r>
            <w:r w:rsidRPr="00644ACA">
              <w:rPr>
                <w:bCs/>
                <w:color w:val="000000" w:themeColor="text1"/>
                <w:lang w:val="en-US" w:eastAsia="ko-KR"/>
              </w:rPr>
              <w:t xml:space="preserve"> is the value specified in RAN4 spec</w:t>
            </w:r>
            <w:r>
              <w:rPr>
                <w:bCs/>
                <w:color w:val="000000" w:themeColor="text1"/>
                <w:lang w:val="en-US" w:eastAsia="ko-KR"/>
              </w:rPr>
              <w:t xml:space="preserve"> and FFS</w:t>
            </w:r>
            <w:r w:rsidRPr="00644ACA">
              <w:rPr>
                <w:bCs/>
                <w:color w:val="000000" w:themeColor="text1"/>
                <w:lang w:val="en-US" w:eastAsia="ko-KR"/>
              </w:rPr>
              <w:t>.</w:t>
            </w:r>
          </w:p>
          <w:p w14:paraId="5EFD1CFA" w14:textId="77777777" w:rsidR="003B383D" w:rsidRPr="00FD70FC" w:rsidRDefault="003B383D" w:rsidP="003B383D">
            <w:pPr>
              <w:rPr>
                <w:b/>
                <w:color w:val="000000" w:themeColor="text1"/>
                <w:u w:val="single"/>
                <w:lang w:val="en-US" w:eastAsia="ko-KR"/>
              </w:rPr>
            </w:pPr>
          </w:p>
        </w:tc>
      </w:tr>
      <w:tr w:rsidR="009E1E83" w14:paraId="3EB6371F" w14:textId="77777777">
        <w:tc>
          <w:tcPr>
            <w:tcW w:w="1236" w:type="dxa"/>
          </w:tcPr>
          <w:p w14:paraId="4DD06D3E" w14:textId="77777777" w:rsidR="009E1E83" w:rsidRDefault="009E1E83"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4FFBC647" w14:textId="77777777" w:rsidR="007948CC" w:rsidRDefault="007948CC" w:rsidP="007948CC">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SDT for RedCap with 1 Rx – time window</w:t>
            </w:r>
            <w:r>
              <w:rPr>
                <w:b/>
                <w:color w:val="000000" w:themeColor="text1"/>
                <w:u w:val="single"/>
                <w:lang w:val="en-US" w:eastAsia="ko-KR"/>
              </w:rPr>
              <w:t xml:space="preserve"> for FR1 and FR2</w:t>
            </w:r>
          </w:p>
          <w:p w14:paraId="08F27B12" w14:textId="77777777" w:rsidR="007948CC" w:rsidRPr="00727905" w:rsidRDefault="007948CC" w:rsidP="007948CC">
            <w:pPr>
              <w:rPr>
                <w:bCs/>
                <w:color w:val="000000" w:themeColor="text1"/>
                <w:lang w:val="en-US" w:eastAsia="ko-KR"/>
              </w:rPr>
            </w:pPr>
            <w:r w:rsidRPr="00727905">
              <w:rPr>
                <w:bCs/>
                <w:color w:val="000000" w:themeColor="text1"/>
                <w:lang w:val="en-US" w:eastAsia="ko-KR"/>
              </w:rPr>
              <w:t>We support Option 2. In our view the time windows defining the validity of time measurements used for TA validation can be reused from Rel-17 SDT.</w:t>
            </w:r>
            <w:r>
              <w:rPr>
                <w:bCs/>
                <w:color w:val="000000" w:themeColor="text1"/>
                <w:lang w:val="en-US" w:eastAsia="ko-KR"/>
              </w:rPr>
              <w:t xml:space="preserve"> Regarding the relaxed accuracy performance, needs to be clarified.</w:t>
            </w:r>
          </w:p>
          <w:p w14:paraId="59681CE2"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2</w:t>
            </w:r>
            <w:r w:rsidRPr="00A244B5">
              <w:rPr>
                <w:b/>
                <w:color w:val="000000" w:themeColor="text1"/>
                <w:u w:val="single"/>
                <w:lang w:val="en-US" w:eastAsia="ko-KR"/>
              </w:rPr>
              <w:t xml:space="preserve">: </w:t>
            </w:r>
            <w:r>
              <w:rPr>
                <w:b/>
                <w:color w:val="000000" w:themeColor="text1"/>
                <w:u w:val="single"/>
                <w:lang w:val="en-US" w:eastAsia="ko-KR"/>
              </w:rPr>
              <w:t>Requirements on UE synchronization for SDT</w:t>
            </w:r>
          </w:p>
          <w:p w14:paraId="0A28DE8D" w14:textId="77777777" w:rsidR="007948CC" w:rsidRPr="00727905" w:rsidRDefault="007948CC" w:rsidP="007948CC">
            <w:pPr>
              <w:rPr>
                <w:bCs/>
                <w:color w:val="000000" w:themeColor="text1"/>
                <w:u w:val="single"/>
                <w:lang w:val="en-US" w:eastAsia="ko-KR"/>
              </w:rPr>
            </w:pPr>
            <w:r w:rsidRPr="00727905">
              <w:rPr>
                <w:bCs/>
                <w:color w:val="000000" w:themeColor="text1"/>
                <w:u w:val="single"/>
                <w:lang w:val="en-US" w:eastAsia="ko-KR"/>
              </w:rPr>
              <w:t xml:space="preserve">We support Option 1. </w:t>
            </w:r>
          </w:p>
          <w:p w14:paraId="5CEE6F88"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3</w:t>
            </w:r>
            <w:r w:rsidRPr="00A244B5">
              <w:rPr>
                <w:b/>
                <w:color w:val="000000" w:themeColor="text1"/>
                <w:u w:val="single"/>
                <w:lang w:val="en-US" w:eastAsia="ko-KR"/>
              </w:rPr>
              <w:t xml:space="preserve">: </w:t>
            </w:r>
            <w:r>
              <w:rPr>
                <w:b/>
                <w:color w:val="000000" w:themeColor="text1"/>
                <w:u w:val="single"/>
                <w:lang w:val="en-US" w:eastAsia="ko-KR"/>
              </w:rPr>
              <w:t>Requirements on applicability conditions for SDT</w:t>
            </w:r>
          </w:p>
          <w:p w14:paraId="4239A9F8" w14:textId="77777777" w:rsidR="007948CC" w:rsidRPr="00727905" w:rsidRDefault="007948CC" w:rsidP="007948CC">
            <w:pPr>
              <w:rPr>
                <w:bCs/>
                <w:color w:val="000000" w:themeColor="text1"/>
                <w:lang w:val="en-US" w:eastAsia="ko-KR"/>
              </w:rPr>
            </w:pPr>
            <w:r w:rsidRPr="00727905">
              <w:rPr>
                <w:bCs/>
                <w:color w:val="000000" w:themeColor="text1"/>
                <w:lang w:val="en-US" w:eastAsia="ko-KR"/>
              </w:rPr>
              <w:t>We do not support the proposal. It is not clear what is being introduced for 2 Rx SDT and is supposed to be reused by 1 Rx RedCap UE.</w:t>
            </w:r>
          </w:p>
          <w:p w14:paraId="393A68B5"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4</w:t>
            </w:r>
            <w:r w:rsidRPr="00A244B5">
              <w:rPr>
                <w:b/>
                <w:color w:val="000000" w:themeColor="text1"/>
                <w:u w:val="single"/>
                <w:lang w:val="en-US" w:eastAsia="ko-KR"/>
              </w:rPr>
              <w:t>: Prioritiz</w:t>
            </w:r>
            <w:r>
              <w:rPr>
                <w:b/>
                <w:color w:val="000000" w:themeColor="text1"/>
                <w:u w:val="single"/>
                <w:lang w:val="en-US" w:eastAsia="ko-KR"/>
              </w:rPr>
              <w:t xml:space="preserve">ation for HD-FDD UE performing </w:t>
            </w:r>
            <w:r w:rsidRPr="00A244B5">
              <w:rPr>
                <w:b/>
                <w:color w:val="000000" w:themeColor="text1"/>
                <w:u w:val="single"/>
                <w:lang w:val="en-US" w:eastAsia="ko-KR"/>
              </w:rPr>
              <w:t>SDT</w:t>
            </w:r>
          </w:p>
          <w:p w14:paraId="10CFCAE3" w14:textId="77777777" w:rsidR="007948CC" w:rsidRPr="00A244B5" w:rsidRDefault="007948CC" w:rsidP="007948CC">
            <w:pPr>
              <w:rPr>
                <w:b/>
                <w:color w:val="000000" w:themeColor="text1"/>
                <w:u w:val="single"/>
                <w:lang w:val="en-US" w:eastAsia="ko-KR"/>
              </w:rPr>
            </w:pPr>
            <w:r>
              <w:rPr>
                <w:b/>
                <w:color w:val="000000" w:themeColor="text1"/>
                <w:u w:val="single"/>
                <w:lang w:val="en-US" w:eastAsia="ko-KR"/>
              </w:rPr>
              <w:t>Support Option 1</w:t>
            </w:r>
          </w:p>
          <w:p w14:paraId="0EA725DC"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5</w:t>
            </w:r>
            <w:r w:rsidRPr="00A244B5">
              <w:rPr>
                <w:b/>
                <w:color w:val="000000" w:themeColor="text1"/>
                <w:u w:val="single"/>
                <w:lang w:val="en-US" w:eastAsia="ko-KR"/>
              </w:rPr>
              <w:t xml:space="preserve">: </w:t>
            </w:r>
            <w:r>
              <w:rPr>
                <w:b/>
                <w:color w:val="000000" w:themeColor="text1"/>
                <w:u w:val="single"/>
                <w:lang w:val="en-US" w:eastAsia="ko-KR"/>
              </w:rPr>
              <w:t>RSRP margin for SDT absolute RSRP thresholds</w:t>
            </w:r>
          </w:p>
          <w:p w14:paraId="3D640FA9" w14:textId="77777777" w:rsidR="007948CC" w:rsidRPr="00A244B5" w:rsidRDefault="007948CC" w:rsidP="007948CC">
            <w:pPr>
              <w:rPr>
                <w:b/>
                <w:color w:val="000000" w:themeColor="text1"/>
                <w:u w:val="single"/>
                <w:lang w:val="en-US" w:eastAsia="ko-KR"/>
              </w:rPr>
            </w:pPr>
            <w:r>
              <w:rPr>
                <w:b/>
                <w:color w:val="000000" w:themeColor="text1"/>
                <w:u w:val="single"/>
                <w:lang w:val="en-US" w:eastAsia="ko-KR"/>
              </w:rPr>
              <w:t>We support option 1</w:t>
            </w:r>
          </w:p>
          <w:p w14:paraId="42B99CB6" w14:textId="77777777" w:rsidR="007948CC" w:rsidRDefault="007948CC" w:rsidP="007948CC">
            <w:pPr>
              <w:rPr>
                <w:b/>
                <w:color w:val="000000" w:themeColor="text1"/>
                <w:u w:val="single"/>
                <w:lang w:val="en-US" w:eastAsia="ko-KR"/>
              </w:rPr>
            </w:pPr>
            <w:r w:rsidRPr="00A244B5">
              <w:rPr>
                <w:b/>
                <w:color w:val="000000" w:themeColor="text1"/>
                <w:u w:val="single"/>
                <w:lang w:val="en-US" w:eastAsia="ko-KR"/>
              </w:rPr>
              <w:t>Issue 1-</w:t>
            </w:r>
            <w:r>
              <w:rPr>
                <w:b/>
                <w:color w:val="000000" w:themeColor="text1"/>
                <w:u w:val="single"/>
                <w:lang w:val="en-US" w:eastAsia="ko-KR"/>
              </w:rPr>
              <w:t>3</w:t>
            </w:r>
            <w:r w:rsidRPr="00A244B5">
              <w:rPr>
                <w:b/>
                <w:color w:val="000000" w:themeColor="text1"/>
                <w:u w:val="single"/>
                <w:lang w:val="en-US" w:eastAsia="ko-KR"/>
              </w:rPr>
              <w:t>-</w:t>
            </w:r>
            <w:r>
              <w:rPr>
                <w:b/>
                <w:color w:val="000000" w:themeColor="text1"/>
                <w:u w:val="single"/>
                <w:lang w:val="en-US" w:eastAsia="ko-KR"/>
              </w:rPr>
              <w:t>6</w:t>
            </w:r>
            <w:r w:rsidRPr="00A244B5">
              <w:rPr>
                <w:b/>
                <w:color w:val="000000" w:themeColor="text1"/>
                <w:u w:val="single"/>
                <w:lang w:val="en-US" w:eastAsia="ko-KR"/>
              </w:rPr>
              <w:t xml:space="preserve">: </w:t>
            </w:r>
            <w:r>
              <w:rPr>
                <w:b/>
                <w:color w:val="000000" w:themeColor="text1"/>
                <w:u w:val="single"/>
                <w:lang w:val="en-US" w:eastAsia="ko-KR"/>
              </w:rPr>
              <w:t>RSRP margin for SDT RSRP change threshold</w:t>
            </w:r>
          </w:p>
          <w:p w14:paraId="65BDD58C" w14:textId="77777777" w:rsidR="009E1E83" w:rsidRDefault="007948CC" w:rsidP="003B383D">
            <w:pPr>
              <w:rPr>
                <w:b/>
                <w:color w:val="000000" w:themeColor="text1"/>
                <w:u w:val="single"/>
                <w:lang w:val="en-US" w:eastAsia="ko-KR"/>
              </w:rPr>
            </w:pPr>
            <w:r>
              <w:rPr>
                <w:b/>
                <w:color w:val="000000" w:themeColor="text1"/>
                <w:u w:val="single"/>
                <w:lang w:val="en-US" w:eastAsia="ko-KR"/>
              </w:rPr>
              <w:t>We support option 1a.</w:t>
            </w:r>
          </w:p>
        </w:tc>
      </w:tr>
      <w:tr w:rsidR="00F61E0F" w14:paraId="64B35826" w14:textId="77777777">
        <w:tc>
          <w:tcPr>
            <w:tcW w:w="1236" w:type="dxa"/>
          </w:tcPr>
          <w:p w14:paraId="6F6D833D" w14:textId="77777777" w:rsidR="00F61E0F" w:rsidRDefault="00F61E0F" w:rsidP="00F61E0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750B957" w14:textId="77777777" w:rsidR="00F61E0F" w:rsidRDefault="00F61E0F" w:rsidP="00F61E0F">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4EE313F3" w14:textId="77777777" w:rsidR="00F61E0F" w:rsidRDefault="00F61E0F" w:rsidP="00F61E0F">
            <w:pPr>
              <w:jc w:val="both"/>
              <w:rPr>
                <w:bCs/>
                <w:color w:val="000000" w:themeColor="text1"/>
                <w:lang w:val="en-US" w:eastAsia="ko-KR"/>
              </w:rPr>
            </w:pPr>
            <w:r>
              <w:rPr>
                <w:bCs/>
                <w:color w:val="000000" w:themeColor="text1"/>
                <w:lang w:val="en-US" w:eastAsia="ko-KR"/>
              </w:rPr>
              <w:t xml:space="preserve">The SDT procedure has RRC configured transmission conditions on data volume size as well as channel condition in terms of absolute RSRP THLD and RSRP change THLD for TA validation. To achieve the similar level of SDT transmission reliability under 1 Rx. RSRP measurement accuracy degradation comparing with 2 Rx., we propose absolute RSRP THLD offset and RSRP change THLD offset (or </w:t>
            </w:r>
            <w:r>
              <w:rPr>
                <w:lang w:val="en-US" w:eastAsia="zh-CN"/>
              </w:rPr>
              <w:t>separate threshold itself</w:t>
            </w:r>
            <w:r>
              <w:rPr>
                <w:bCs/>
                <w:color w:val="000000" w:themeColor="text1"/>
                <w:lang w:val="en-US" w:eastAsia="ko-KR"/>
              </w:rPr>
              <w:t xml:space="preserve">) for 1 Rx. UE while keeping the same SDT transmission condition of 2 Rx. UE. </w:t>
            </w:r>
          </w:p>
          <w:p w14:paraId="788126D8" w14:textId="77777777" w:rsidR="00F61E0F" w:rsidRPr="00AE5346" w:rsidRDefault="00F61E0F" w:rsidP="00F61E0F">
            <w:pPr>
              <w:jc w:val="both"/>
              <w:rPr>
                <w:bCs/>
                <w:color w:val="000000" w:themeColor="text1"/>
                <w:lang w:eastAsia="ko-KR"/>
              </w:rPr>
            </w:pPr>
            <w:r w:rsidRPr="00BD08C4">
              <w:rPr>
                <w:bCs/>
                <w:color w:val="000000" w:themeColor="text1"/>
                <w:lang w:val="en-US" w:eastAsia="ko-KR"/>
              </w:rPr>
              <w:t xml:space="preserve">Absolute RSRP threshold for SDT procedure includes </w:t>
            </w:r>
            <w:r w:rsidRPr="00AE5346">
              <w:rPr>
                <w:bCs/>
                <w:i/>
                <w:iCs/>
                <w:color w:val="000000" w:themeColor="text1"/>
                <w:lang w:val="en-US" w:eastAsia="ko-KR"/>
              </w:rPr>
              <w:t>sdt-RSRP-Threshold</w:t>
            </w:r>
            <w:r w:rsidRPr="00BD08C4">
              <w:rPr>
                <w:bCs/>
                <w:color w:val="000000" w:themeColor="text1"/>
                <w:lang w:val="en-US" w:eastAsia="ko-KR"/>
              </w:rPr>
              <w:t xml:space="preserve"> and </w:t>
            </w:r>
            <w:r w:rsidRPr="00AE5346">
              <w:rPr>
                <w:bCs/>
                <w:i/>
                <w:iCs/>
                <w:color w:val="000000" w:themeColor="text1"/>
                <w:lang w:val="en-US" w:eastAsia="ko-KR"/>
              </w:rPr>
              <w:t>cg-SDT-RSRP-ThresholdSSB</w:t>
            </w:r>
            <w:r>
              <w:rPr>
                <w:lang w:eastAsia="zh-CN"/>
              </w:rPr>
              <w:t xml:space="preserve"> while RSRP change threshold for SDT procedure includes </w:t>
            </w:r>
            <w:r>
              <w:rPr>
                <w:i/>
                <w:lang w:eastAsia="zh-CN"/>
              </w:rPr>
              <w:t>cg-SDT-RSRP-ChangeThre</w:t>
            </w:r>
            <w:r>
              <w:rPr>
                <w:i/>
                <w:iCs/>
                <w:lang w:eastAsia="zh-CN"/>
              </w:rPr>
              <w:t>shold.</w:t>
            </w:r>
          </w:p>
          <w:p w14:paraId="0DBC16F2" w14:textId="77777777" w:rsidR="00F61E0F" w:rsidRDefault="00F61E0F" w:rsidP="00F61E0F">
            <w:pPr>
              <w:rPr>
                <w:b/>
                <w:color w:val="000000" w:themeColor="text1"/>
                <w:u w:val="single"/>
                <w:lang w:val="en-US" w:eastAsia="ko-KR"/>
              </w:rPr>
            </w:pPr>
            <w:r>
              <w:rPr>
                <w:b/>
                <w:color w:val="000000" w:themeColor="text1"/>
                <w:u w:val="single"/>
                <w:lang w:val="en-US" w:eastAsia="ko-KR"/>
              </w:rPr>
              <w:t>Issue 1-3-2: Requirements on UE synchronization for SDT</w:t>
            </w:r>
          </w:p>
          <w:p w14:paraId="03C8F9BD" w14:textId="77777777" w:rsidR="00F61E0F" w:rsidRPr="00AE5346" w:rsidRDefault="00F61E0F" w:rsidP="00F61E0F">
            <w:pPr>
              <w:rPr>
                <w:bCs/>
                <w:color w:val="000000" w:themeColor="text1"/>
                <w:lang w:val="en-US" w:eastAsia="ko-KR"/>
              </w:rPr>
            </w:pPr>
            <w:r w:rsidRPr="00AE5346">
              <w:rPr>
                <w:bCs/>
                <w:color w:val="000000" w:themeColor="text1"/>
                <w:lang w:val="en-US" w:eastAsia="ko-KR"/>
              </w:rPr>
              <w:t xml:space="preserve">Same view as Issue 1-3-1 </w:t>
            </w:r>
          </w:p>
          <w:p w14:paraId="50218780" w14:textId="77777777" w:rsidR="00F61E0F" w:rsidRDefault="00F61E0F" w:rsidP="00F61E0F">
            <w:pPr>
              <w:rPr>
                <w:b/>
                <w:color w:val="000000" w:themeColor="text1"/>
                <w:u w:val="single"/>
                <w:lang w:val="en-US" w:eastAsia="ko-KR"/>
              </w:rPr>
            </w:pPr>
            <w:r>
              <w:rPr>
                <w:b/>
                <w:color w:val="000000" w:themeColor="text1"/>
                <w:u w:val="single"/>
                <w:lang w:val="en-US" w:eastAsia="ko-KR"/>
              </w:rPr>
              <w:t>Issue 1-3-3: Requirements on applicability conditions for SDT</w:t>
            </w:r>
          </w:p>
          <w:p w14:paraId="31580A0D" w14:textId="77777777" w:rsidR="00F61E0F" w:rsidRPr="00B9380A" w:rsidRDefault="00F61E0F" w:rsidP="00F61E0F">
            <w:pPr>
              <w:rPr>
                <w:bCs/>
                <w:color w:val="000000" w:themeColor="text1"/>
                <w:lang w:val="en-US" w:eastAsia="ko-KR"/>
              </w:rPr>
            </w:pPr>
            <w:r w:rsidRPr="00B9380A">
              <w:rPr>
                <w:bCs/>
                <w:color w:val="000000" w:themeColor="text1"/>
                <w:lang w:val="en-US" w:eastAsia="ko-KR"/>
              </w:rPr>
              <w:t xml:space="preserve">Same view as Issue 1-3-1 </w:t>
            </w:r>
          </w:p>
          <w:p w14:paraId="19865251" w14:textId="77777777" w:rsidR="00F61E0F" w:rsidRDefault="00F61E0F" w:rsidP="00F61E0F">
            <w:pPr>
              <w:rPr>
                <w:b/>
                <w:color w:val="000000" w:themeColor="text1"/>
                <w:u w:val="single"/>
                <w:lang w:val="en-US" w:eastAsia="ko-KR"/>
              </w:rPr>
            </w:pPr>
            <w:r>
              <w:rPr>
                <w:b/>
                <w:color w:val="000000" w:themeColor="text1"/>
                <w:u w:val="single"/>
                <w:lang w:val="en-US" w:eastAsia="ko-KR"/>
              </w:rPr>
              <w:t>Issue 1-3-5: RSRP margin for SDT absolute RSRP thresholds</w:t>
            </w:r>
          </w:p>
          <w:p w14:paraId="5110ACBD" w14:textId="77777777" w:rsidR="00F61E0F" w:rsidRPr="00B9380A" w:rsidRDefault="00F61E0F" w:rsidP="00F61E0F">
            <w:pPr>
              <w:rPr>
                <w:bCs/>
                <w:color w:val="000000" w:themeColor="text1"/>
                <w:lang w:val="en-US" w:eastAsia="ko-KR"/>
              </w:rPr>
            </w:pPr>
            <w:r w:rsidRPr="00B9380A">
              <w:rPr>
                <w:bCs/>
                <w:color w:val="000000" w:themeColor="text1"/>
                <w:lang w:val="en-US" w:eastAsia="ko-KR"/>
              </w:rPr>
              <w:t xml:space="preserve">Same view as Issue 1-3-1 </w:t>
            </w:r>
          </w:p>
          <w:p w14:paraId="07BFBB29" w14:textId="77777777" w:rsidR="00F61E0F" w:rsidRDefault="00F61E0F" w:rsidP="00F61E0F">
            <w:pPr>
              <w:rPr>
                <w:b/>
                <w:color w:val="000000" w:themeColor="text1"/>
                <w:u w:val="single"/>
                <w:lang w:val="en-US" w:eastAsia="ko-KR"/>
              </w:rPr>
            </w:pPr>
            <w:r>
              <w:rPr>
                <w:b/>
                <w:color w:val="000000" w:themeColor="text1"/>
                <w:u w:val="single"/>
                <w:lang w:val="en-US" w:eastAsia="ko-KR"/>
              </w:rPr>
              <w:t>Issue 1-3-6: RSRP margin for SDT RSRP change threshold</w:t>
            </w:r>
          </w:p>
          <w:p w14:paraId="617BC7F8" w14:textId="77777777" w:rsidR="00F61E0F" w:rsidRPr="00FD70FC" w:rsidRDefault="00F61E0F" w:rsidP="00F61E0F">
            <w:pPr>
              <w:rPr>
                <w:b/>
                <w:color w:val="000000" w:themeColor="text1"/>
                <w:u w:val="single"/>
                <w:lang w:val="en-US" w:eastAsia="ko-KR"/>
              </w:rPr>
            </w:pPr>
            <w:r w:rsidRPr="00B9380A">
              <w:rPr>
                <w:bCs/>
                <w:color w:val="000000" w:themeColor="text1"/>
                <w:lang w:val="en-US" w:eastAsia="ko-KR"/>
              </w:rPr>
              <w:t>Same view as Issue 1-3-1</w:t>
            </w:r>
          </w:p>
        </w:tc>
      </w:tr>
      <w:tr w:rsidR="002C092F" w14:paraId="63E7B1C2" w14:textId="77777777">
        <w:tc>
          <w:tcPr>
            <w:tcW w:w="1236" w:type="dxa"/>
          </w:tcPr>
          <w:p w14:paraId="4F498897" w14:textId="77777777" w:rsidR="002C092F" w:rsidRDefault="002C092F" w:rsidP="002C092F">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5309DA14" w14:textId="77777777" w:rsidR="002C092F" w:rsidRPr="009B424E" w:rsidRDefault="002C092F" w:rsidP="002C092F">
            <w:pPr>
              <w:rPr>
                <w:color w:val="000000" w:themeColor="text1"/>
                <w:u w:val="single"/>
                <w:lang w:val="en-US" w:eastAsia="ko-KR"/>
              </w:rPr>
            </w:pPr>
            <w:r w:rsidRPr="009B424E">
              <w:rPr>
                <w:color w:val="000000" w:themeColor="text1"/>
                <w:u w:val="single"/>
                <w:lang w:val="en-US" w:eastAsia="ko-KR"/>
              </w:rPr>
              <w:t>Issue 1-3-1: SDT for RedCap with 1 Rx – time window for FR1 and FR2</w:t>
            </w:r>
          </w:p>
          <w:p w14:paraId="3C000735" w14:textId="77777777" w:rsidR="002C092F" w:rsidRPr="009B424E" w:rsidRDefault="002C092F" w:rsidP="002C092F">
            <w:pPr>
              <w:rPr>
                <w:rFonts w:eastAsiaTheme="minorEastAsia"/>
                <w:bCs/>
                <w:color w:val="000000" w:themeColor="text1"/>
                <w:u w:val="single"/>
                <w:lang w:val="en-US" w:eastAsia="zh-CN"/>
              </w:rPr>
            </w:pPr>
            <w:r w:rsidRPr="009B424E">
              <w:rPr>
                <w:rFonts w:eastAsiaTheme="minorEastAsia"/>
                <w:bCs/>
                <w:color w:val="000000" w:themeColor="text1"/>
                <w:u w:val="single"/>
                <w:lang w:val="en-US" w:eastAsia="zh-CN"/>
              </w:rPr>
              <w:lastRenderedPageBreak/>
              <w:t xml:space="preserve">Ok with option 1. Regarding the “relaxed accuracy performance”, our intention is the same as Ericsson’s former description. If it is the case that the corresponding accuracy requirement parts for 2RX are not defined. Then option 1 and 2 are identical. </w:t>
            </w:r>
          </w:p>
          <w:p w14:paraId="68216334" w14:textId="77777777" w:rsidR="002C092F" w:rsidRDefault="002C092F" w:rsidP="002C092F">
            <w:pPr>
              <w:rPr>
                <w:b/>
                <w:color w:val="000000" w:themeColor="text1"/>
                <w:u w:val="single"/>
                <w:lang w:val="en-US" w:eastAsia="ko-KR"/>
              </w:rPr>
            </w:pPr>
          </w:p>
        </w:tc>
      </w:tr>
      <w:tr w:rsidR="0065613D" w14:paraId="59AA05D9" w14:textId="77777777">
        <w:tc>
          <w:tcPr>
            <w:tcW w:w="1236" w:type="dxa"/>
          </w:tcPr>
          <w:p w14:paraId="4A9B4095" w14:textId="7777777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41097D8E" w14:textId="77777777" w:rsidR="0065613D" w:rsidRDefault="0065613D" w:rsidP="0065613D">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3</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SDT for RedCap with 1 Rx – time window</w:t>
            </w:r>
            <w:r>
              <w:rPr>
                <w:b/>
                <w:color w:val="000000" w:themeColor="text1"/>
                <w:u w:val="single"/>
                <w:lang w:val="en-US" w:eastAsia="ko-KR"/>
              </w:rPr>
              <w:t xml:space="preserve"> for FR1 and FR2</w:t>
            </w:r>
          </w:p>
          <w:p w14:paraId="242279DE" w14:textId="77777777" w:rsidR="0065613D" w:rsidRPr="009B424E" w:rsidRDefault="0065613D" w:rsidP="0065613D">
            <w:pPr>
              <w:rPr>
                <w:color w:val="000000" w:themeColor="text1"/>
                <w:u w:val="single"/>
                <w:lang w:val="en-US" w:eastAsia="ko-KR"/>
              </w:rPr>
            </w:pPr>
            <w:r w:rsidRPr="006044E6">
              <w:rPr>
                <w:rFonts w:hint="eastAsia"/>
                <w:bCs/>
                <w:color w:val="000000" w:themeColor="text1"/>
                <w:lang w:val="en-US" w:eastAsia="ko-KR"/>
              </w:rPr>
              <w:t>S</w:t>
            </w:r>
            <w:r w:rsidRPr="006044E6">
              <w:rPr>
                <w:bCs/>
                <w:color w:val="000000" w:themeColor="text1"/>
                <w:lang w:val="en-US" w:eastAsia="ko-KR"/>
              </w:rPr>
              <w:t>hare the similar view as MTK. T</w:t>
            </w:r>
            <w:r w:rsidRPr="00CC1862">
              <w:rPr>
                <w:bCs/>
                <w:color w:val="000000" w:themeColor="text1"/>
                <w:lang w:val="en-US" w:eastAsia="ko-KR"/>
              </w:rPr>
              <w:t xml:space="preserve">he accuracy for the 1Rx SDT for RedCap </w:t>
            </w:r>
            <w:r>
              <w:rPr>
                <w:bCs/>
                <w:color w:val="000000" w:themeColor="text1"/>
                <w:lang w:val="en-US" w:eastAsia="ko-KR"/>
              </w:rPr>
              <w:t>can</w:t>
            </w:r>
            <w:r w:rsidRPr="00CC1862">
              <w:rPr>
                <w:bCs/>
                <w:color w:val="000000" w:themeColor="text1"/>
                <w:lang w:val="en-US" w:eastAsia="ko-KR"/>
              </w:rPr>
              <w:t xml:space="preserve"> be relaxed compared to that being defined for 2Rx SDT</w:t>
            </w:r>
            <w:r>
              <w:rPr>
                <w:bCs/>
                <w:color w:val="000000" w:themeColor="text1"/>
                <w:lang w:val="en-US" w:eastAsia="ko-KR"/>
              </w:rPr>
              <w:t>.</w:t>
            </w:r>
          </w:p>
        </w:tc>
      </w:tr>
    </w:tbl>
    <w:p w14:paraId="6AAF4B9E" w14:textId="77777777" w:rsidR="002239C4" w:rsidRDefault="002239C4">
      <w:pPr>
        <w:rPr>
          <w:color w:val="000000" w:themeColor="text1"/>
          <w:lang w:val="en-US" w:eastAsia="zh-CN"/>
        </w:rPr>
      </w:pPr>
    </w:p>
    <w:p w14:paraId="61F4DAEA" w14:textId="77777777" w:rsidR="002239C4" w:rsidRDefault="002239C4">
      <w:pPr>
        <w:spacing w:after="120"/>
        <w:rPr>
          <w:color w:val="000000" w:themeColor="text1"/>
          <w:lang w:val="en-US" w:eastAsia="zh-CN"/>
        </w:rPr>
      </w:pPr>
    </w:p>
    <w:p w14:paraId="097F4024" w14:textId="77777777" w:rsidR="002239C4" w:rsidRDefault="00F272CB">
      <w:pPr>
        <w:pStyle w:val="Heading3"/>
        <w:rPr>
          <w:color w:val="000000" w:themeColor="text1"/>
          <w:sz w:val="24"/>
          <w:szCs w:val="16"/>
          <w:lang w:val="en-US"/>
        </w:rPr>
      </w:pPr>
      <w:r>
        <w:rPr>
          <w:color w:val="000000" w:themeColor="text1"/>
          <w:sz w:val="24"/>
          <w:szCs w:val="16"/>
          <w:lang w:val="en-US"/>
        </w:rPr>
        <w:t>Sub-topic 1-4: Separate IDLE/INACTIVE mode thresholds for 1 Rx RedCap</w:t>
      </w:r>
    </w:p>
    <w:p w14:paraId="71CC6597" w14:textId="77777777" w:rsidR="002239C4" w:rsidRDefault="00F272CB">
      <w:pPr>
        <w:rPr>
          <w:b/>
          <w:color w:val="000000" w:themeColor="text1"/>
          <w:u w:val="single"/>
          <w:lang w:val="en-US" w:eastAsia="ko-KR"/>
        </w:rPr>
      </w:pPr>
      <w:r>
        <w:rPr>
          <w:b/>
          <w:color w:val="000000" w:themeColor="text1"/>
          <w:u w:val="single"/>
          <w:lang w:val="en-US" w:eastAsia="ko-KR"/>
        </w:rPr>
        <w:t>Issue 1-4-1: Separate IDLE/INACTIVE mode thresholds for 1 Rx RedCap</w:t>
      </w:r>
    </w:p>
    <w:p w14:paraId="49623AC1" w14:textId="77777777" w:rsidR="002239C4" w:rsidRDefault="00F272CB">
      <w:pPr>
        <w:rPr>
          <w:color w:val="000000" w:themeColor="text1"/>
          <w:u w:val="single"/>
          <w:lang w:val="en-US" w:eastAsia="ko-KR"/>
        </w:rPr>
      </w:pPr>
      <w:r>
        <w:rPr>
          <w:u w:val="single"/>
          <w:lang w:eastAsia="zh-CN"/>
        </w:rPr>
        <w:t xml:space="preserve">Background: </w:t>
      </w:r>
      <w:r>
        <w:rPr>
          <w:lang w:eastAsia="zh-CN"/>
        </w:rPr>
        <w:t xml:space="preserve">For cell re-selection in multi-beam operations, the network may configure a UE with the threshold.  At last meeting, RAN4 agreed to introduce a separate offset which 1 Rx RedCap UE applies to the thresholds configured for 2 Rx UE. </w:t>
      </w:r>
    </w:p>
    <w:p w14:paraId="5874E35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74269A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1a (QC):  </w:t>
      </w:r>
    </w:p>
    <w:p w14:paraId="69DC1ED5"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 xml:space="preserve">RAN4 to consider defining a separate </w:t>
      </w:r>
      <w:bookmarkStart w:id="5" w:name="OLE_LINK1"/>
      <w:bookmarkStart w:id="6" w:name="OLE_LINK2"/>
      <w:r>
        <w:rPr>
          <w:i/>
          <w:lang w:val="en-US"/>
        </w:rPr>
        <w:t>absThreshSS-BlocksConsolidation</w:t>
      </w:r>
      <w:bookmarkEnd w:id="5"/>
      <w:bookmarkEnd w:id="6"/>
      <w:r>
        <w:rPr>
          <w:lang w:val="en-US" w:eastAsia="zh-CN"/>
        </w:rPr>
        <w:t xml:space="preserve"> for 1Rx UEs.</w:t>
      </w:r>
    </w:p>
    <w:p w14:paraId="3C97B23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1b (QC): </w:t>
      </w:r>
    </w:p>
    <w:p w14:paraId="229BA8FE"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 xml:space="preserve">RAN4 to consider defining an offset to </w:t>
      </w:r>
      <w:r>
        <w:rPr>
          <w:i/>
          <w:lang w:val="en-US"/>
        </w:rPr>
        <w:t>absThreshSS-BlocksConsolidation</w:t>
      </w:r>
      <w:r>
        <w:rPr>
          <w:lang w:val="en-US" w:eastAsia="zh-CN"/>
        </w:rPr>
        <w:t xml:space="preserve"> for 1Rx UEs.</w:t>
      </w:r>
    </w:p>
    <w:p w14:paraId="48AECBAD"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lang w:val="en-US" w:eastAsia="zh-CN"/>
        </w:rPr>
        <w:t>FFS: A separate offset is defined for different measurement quantities such as SS-RSRP, SS-RSRQ etc.</w:t>
      </w:r>
    </w:p>
    <w:p w14:paraId="74C8768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4978DCBC" w14:textId="77777777" w:rsidR="002239C4" w:rsidRDefault="00F272CB">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Moderator comment: This particular issue is brought up for the first time, but similar topic has been discussed for RedCap and RAN4 has reached an agreement. Discuss if conclusion from last meeting on offset can be reused (option 1b) or separate threshold is introduced (1a).</w:t>
      </w:r>
    </w:p>
    <w:p w14:paraId="3CB8E626"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highlight w:val="yellow"/>
          <w:lang w:val="en-US" w:eastAsia="zh-CN"/>
        </w:rPr>
      </w:pPr>
    </w:p>
    <w:p w14:paraId="1C620F15" w14:textId="77777777" w:rsidR="002239C4" w:rsidRDefault="002239C4">
      <w:pPr>
        <w:spacing w:after="120"/>
        <w:rPr>
          <w:color w:val="000000" w:themeColor="text1"/>
          <w:lang w:eastAsia="zh-CN"/>
        </w:rPr>
      </w:pPr>
    </w:p>
    <w:p w14:paraId="78E952D8" w14:textId="77777777" w:rsidR="002239C4" w:rsidRDefault="00F272CB">
      <w:pPr>
        <w:rPr>
          <w:bCs/>
          <w:color w:val="000000" w:themeColor="text1"/>
          <w:u w:val="single"/>
          <w:lang w:eastAsia="ko-KR"/>
        </w:rPr>
      </w:pPr>
      <w:r>
        <w:rPr>
          <w:bCs/>
          <w:color w:val="000000" w:themeColor="text1"/>
          <w:u w:val="single"/>
          <w:lang w:eastAsia="ko-KR"/>
        </w:rPr>
        <w:t>Sub topic 1-4</w:t>
      </w:r>
    </w:p>
    <w:tbl>
      <w:tblPr>
        <w:tblStyle w:val="TableGrid"/>
        <w:tblW w:w="0" w:type="auto"/>
        <w:tblLook w:val="04A0" w:firstRow="1" w:lastRow="0" w:firstColumn="1" w:lastColumn="0" w:noHBand="0" w:noVBand="1"/>
      </w:tblPr>
      <w:tblGrid>
        <w:gridCol w:w="1272"/>
        <w:gridCol w:w="8359"/>
      </w:tblGrid>
      <w:tr w:rsidR="002239C4" w14:paraId="1D460261" w14:textId="77777777">
        <w:tc>
          <w:tcPr>
            <w:tcW w:w="1272" w:type="dxa"/>
          </w:tcPr>
          <w:p w14:paraId="2A1C2DD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1617773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07928BB4" w14:textId="77777777">
        <w:tc>
          <w:tcPr>
            <w:tcW w:w="1272" w:type="dxa"/>
          </w:tcPr>
          <w:p w14:paraId="21D604F4"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A88C395" w14:textId="77777777" w:rsidR="002239C4" w:rsidRDefault="00F272CB">
            <w:pPr>
              <w:rPr>
                <w:b/>
                <w:color w:val="000000" w:themeColor="text1"/>
                <w:u w:val="single"/>
                <w:lang w:val="en-US" w:eastAsia="ko-KR"/>
              </w:rPr>
            </w:pPr>
            <w:r>
              <w:rPr>
                <w:b/>
                <w:color w:val="000000" w:themeColor="text1"/>
                <w:u w:val="single"/>
                <w:lang w:val="en-US" w:eastAsia="ko-KR"/>
              </w:rPr>
              <w:t>Issue 1-4-1: Separate IDLE/INACTIVE mode thresholds for 1 Rx RedCap</w:t>
            </w:r>
          </w:p>
          <w:p w14:paraId="5BC3F4C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conclusion from last meeting (fixed offset) may be reasonable to applied.</w:t>
            </w:r>
          </w:p>
        </w:tc>
      </w:tr>
      <w:tr w:rsidR="002239C4" w14:paraId="07C23AD0" w14:textId="77777777">
        <w:tc>
          <w:tcPr>
            <w:tcW w:w="1272" w:type="dxa"/>
          </w:tcPr>
          <w:p w14:paraId="1C063336"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34E768A6" w14:textId="77777777" w:rsidR="002239C4" w:rsidRDefault="00F272CB">
            <w:pPr>
              <w:rPr>
                <w:b/>
                <w:color w:val="000000" w:themeColor="text1"/>
                <w:u w:val="single"/>
                <w:lang w:val="en-US" w:eastAsia="ko-KR"/>
              </w:rPr>
            </w:pPr>
            <w:r>
              <w:rPr>
                <w:b/>
                <w:color w:val="000000" w:themeColor="text1"/>
                <w:u w:val="single"/>
                <w:lang w:val="en-US" w:eastAsia="ko-KR"/>
              </w:rPr>
              <w:t xml:space="preserve">Issue 1-4-1: </w:t>
            </w:r>
          </w:p>
          <w:p w14:paraId="2CA66D77" w14:textId="77777777" w:rsidR="002239C4" w:rsidRDefault="00F272CB">
            <w:pPr>
              <w:rPr>
                <w:b/>
                <w:color w:val="000000" w:themeColor="text1"/>
                <w:u w:val="single"/>
                <w:lang w:val="en-US" w:eastAsia="ko-KR"/>
              </w:rPr>
            </w:pPr>
            <w:r>
              <w:rPr>
                <w:bCs/>
                <w:color w:val="000000" w:themeColor="text1"/>
                <w:lang w:val="en-US" w:eastAsia="ko-KR"/>
              </w:rPr>
              <w:t xml:space="preserve">We support option 1b (using an offset), i.e. to follow same approach as agreed at last meeting for other RSRP measurement thresholds. Since there are different types of measurements, we also think having the offset configurable makes more sense. </w:t>
            </w:r>
          </w:p>
        </w:tc>
      </w:tr>
      <w:tr w:rsidR="007D1948" w14:paraId="46FB7B15" w14:textId="77777777">
        <w:tc>
          <w:tcPr>
            <w:tcW w:w="1272" w:type="dxa"/>
          </w:tcPr>
          <w:p w14:paraId="4156E31A" w14:textId="77777777" w:rsidR="007D1948" w:rsidRDefault="007D1948" w:rsidP="007D194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3D53365C" w14:textId="77777777" w:rsidR="007D1948" w:rsidRDefault="007D1948" w:rsidP="007D1948">
            <w:pPr>
              <w:rPr>
                <w:b/>
                <w:color w:val="000000" w:themeColor="text1"/>
                <w:u w:val="single"/>
                <w:lang w:val="en-US" w:eastAsia="ko-KR"/>
              </w:rPr>
            </w:pPr>
            <w:r w:rsidRPr="00CC1862">
              <w:rPr>
                <w:b/>
                <w:color w:val="000000" w:themeColor="text1"/>
                <w:u w:val="single"/>
                <w:lang w:val="en-US" w:eastAsia="ko-KR"/>
              </w:rPr>
              <w:t>Issue 1-4-1: Separate IDLE/INACTIVE mode thresholds for 1 Rx RedCap</w:t>
            </w:r>
          </w:p>
          <w:p w14:paraId="3C594010" w14:textId="77777777" w:rsidR="007D1948" w:rsidRDefault="007D1948" w:rsidP="007D1948">
            <w:pPr>
              <w:rPr>
                <w:b/>
                <w:color w:val="000000" w:themeColor="text1"/>
                <w:u w:val="single"/>
                <w:lang w:val="en-US" w:eastAsia="ko-KR"/>
              </w:rPr>
            </w:pPr>
            <w:r>
              <w:rPr>
                <w:bCs/>
                <w:color w:val="000000" w:themeColor="text1"/>
                <w:lang w:val="en-US" w:eastAsia="ko-KR"/>
              </w:rPr>
              <w:t>We suggest applying the same threshold for both cases of 1Rx and 2Rx. The motivation for this issue is not clear and it is not clear to us how this issue is related to the previous agreement from RA agreement</w:t>
            </w:r>
            <w:r w:rsidRPr="00CC1862">
              <w:rPr>
                <w:bCs/>
                <w:color w:val="000000" w:themeColor="text1"/>
                <w:lang w:val="en-US" w:eastAsia="ko-KR"/>
              </w:rPr>
              <w:t>.</w:t>
            </w:r>
            <w:r>
              <w:rPr>
                <w:bCs/>
                <w:color w:val="000000" w:themeColor="text1"/>
                <w:lang w:val="en-US" w:eastAsia="ko-KR"/>
              </w:rPr>
              <w:t xml:space="preserve"> There is no need to generalize the margin to all thresholds.</w:t>
            </w:r>
          </w:p>
        </w:tc>
      </w:tr>
      <w:tr w:rsidR="003B383D" w14:paraId="2010659B" w14:textId="77777777">
        <w:tc>
          <w:tcPr>
            <w:tcW w:w="1272" w:type="dxa"/>
          </w:tcPr>
          <w:p w14:paraId="38ADA33B"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785BD6A9" w14:textId="77777777" w:rsidR="003B383D" w:rsidRDefault="003B383D" w:rsidP="003B383D">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4</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w:t>
            </w:r>
            <w:r>
              <w:rPr>
                <w:b/>
                <w:color w:val="000000" w:themeColor="text1"/>
                <w:u w:val="single"/>
                <w:lang w:val="en-US" w:eastAsia="ko-KR"/>
              </w:rPr>
              <w:t>Separate IDLE/INACTIVE mode thresholds for 1 Rx RedCap</w:t>
            </w:r>
          </w:p>
          <w:p w14:paraId="7647157D" w14:textId="77777777" w:rsidR="003B383D" w:rsidRPr="00CC1862" w:rsidRDefault="003B383D" w:rsidP="003B383D">
            <w:pPr>
              <w:rPr>
                <w:b/>
                <w:color w:val="000000" w:themeColor="text1"/>
                <w:u w:val="single"/>
                <w:lang w:val="en-US" w:eastAsia="ko-KR"/>
              </w:rPr>
            </w:pPr>
            <w:r w:rsidRPr="008C78C1">
              <w:rPr>
                <w:bCs/>
                <w:color w:val="000000" w:themeColor="text1"/>
                <w:lang w:val="en-US" w:eastAsia="ko-KR"/>
              </w:rPr>
              <w:t>Option 1b for only FR1, based on the same approach from last meeting agreement, i.e., 2Rx threshold with an offset for 1Rx.</w:t>
            </w:r>
          </w:p>
        </w:tc>
      </w:tr>
      <w:tr w:rsidR="00593197" w14:paraId="1BC45A6F" w14:textId="77777777">
        <w:tc>
          <w:tcPr>
            <w:tcW w:w="1272" w:type="dxa"/>
          </w:tcPr>
          <w:p w14:paraId="3016B544" w14:textId="77777777" w:rsidR="00593197" w:rsidRDefault="00593197" w:rsidP="00593197">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7234AFE4" w14:textId="77777777" w:rsidR="00593197" w:rsidRDefault="00593197" w:rsidP="00593197">
            <w:pPr>
              <w:rPr>
                <w:b/>
                <w:color w:val="000000" w:themeColor="text1"/>
                <w:u w:val="single"/>
                <w:lang w:val="en-US" w:eastAsia="ko-KR"/>
              </w:rPr>
            </w:pPr>
            <w:r w:rsidRPr="00FD70FC">
              <w:rPr>
                <w:b/>
                <w:color w:val="000000" w:themeColor="text1"/>
                <w:u w:val="single"/>
                <w:lang w:val="en-US" w:eastAsia="ko-KR"/>
              </w:rPr>
              <w:t>Issue 1-</w:t>
            </w:r>
            <w:r>
              <w:rPr>
                <w:b/>
                <w:color w:val="000000" w:themeColor="text1"/>
                <w:u w:val="single"/>
                <w:lang w:val="en-US" w:eastAsia="ko-KR"/>
              </w:rPr>
              <w:t>4</w:t>
            </w:r>
            <w:r w:rsidRPr="00FD70FC">
              <w:rPr>
                <w:b/>
                <w:color w:val="000000" w:themeColor="text1"/>
                <w:u w:val="single"/>
                <w:lang w:val="en-US" w:eastAsia="ko-KR"/>
              </w:rPr>
              <w:t>-</w:t>
            </w:r>
            <w:r>
              <w:rPr>
                <w:b/>
                <w:color w:val="000000" w:themeColor="text1"/>
                <w:u w:val="single"/>
                <w:lang w:val="en-US" w:eastAsia="ko-KR"/>
              </w:rPr>
              <w:t>1</w:t>
            </w:r>
            <w:r w:rsidRPr="00FD70FC">
              <w:rPr>
                <w:b/>
                <w:color w:val="000000" w:themeColor="text1"/>
                <w:u w:val="single"/>
                <w:lang w:val="en-US" w:eastAsia="ko-KR"/>
              </w:rPr>
              <w:t xml:space="preserve">: </w:t>
            </w:r>
            <w:r>
              <w:rPr>
                <w:b/>
                <w:color w:val="000000" w:themeColor="text1"/>
                <w:u w:val="single"/>
                <w:lang w:val="en-US" w:eastAsia="ko-KR"/>
              </w:rPr>
              <w:t>Separate IDLE/INACTIVE mode thresholds for 1 Rx RedCap</w:t>
            </w:r>
          </w:p>
          <w:p w14:paraId="6A4CB4E3" w14:textId="77777777" w:rsidR="00593197" w:rsidRPr="00FD70FC" w:rsidRDefault="00593197" w:rsidP="00593197">
            <w:pPr>
              <w:rPr>
                <w:b/>
                <w:color w:val="000000" w:themeColor="text1"/>
                <w:u w:val="single"/>
                <w:lang w:val="en-US" w:eastAsia="ko-KR"/>
              </w:rPr>
            </w:pPr>
            <w:r w:rsidRPr="00727905">
              <w:rPr>
                <w:bCs/>
                <w:color w:val="000000" w:themeColor="text1"/>
                <w:lang w:val="en-US" w:eastAsia="ko-KR"/>
              </w:rPr>
              <w:t>We agree with Qualcomm that new thresholds are needed for 1 Rx UEs. We prefer option 1b, so that we are consistent with the agreements in RAN4 previous meetings.</w:t>
            </w:r>
          </w:p>
        </w:tc>
      </w:tr>
      <w:tr w:rsidR="0042642F" w14:paraId="594AB731" w14:textId="77777777">
        <w:tc>
          <w:tcPr>
            <w:tcW w:w="1272" w:type="dxa"/>
          </w:tcPr>
          <w:p w14:paraId="56CE125D" w14:textId="77777777" w:rsidR="0042642F" w:rsidRDefault="0042642F" w:rsidP="0042642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3AA362E9" w14:textId="77777777" w:rsidR="0042642F" w:rsidRDefault="0042642F" w:rsidP="0042642F">
            <w:pPr>
              <w:rPr>
                <w:b/>
                <w:color w:val="000000" w:themeColor="text1"/>
                <w:u w:val="single"/>
                <w:lang w:val="en-US" w:eastAsia="ko-KR"/>
              </w:rPr>
            </w:pPr>
            <w:r>
              <w:rPr>
                <w:b/>
                <w:color w:val="000000" w:themeColor="text1"/>
                <w:u w:val="single"/>
                <w:lang w:val="en-US" w:eastAsia="ko-KR"/>
              </w:rPr>
              <w:t xml:space="preserve">Issue 1-4-1: </w:t>
            </w:r>
          </w:p>
          <w:p w14:paraId="2916586B" w14:textId="77777777" w:rsidR="0042642F" w:rsidRPr="00FD70FC" w:rsidRDefault="0042642F" w:rsidP="0042642F">
            <w:pPr>
              <w:rPr>
                <w:b/>
                <w:color w:val="000000" w:themeColor="text1"/>
                <w:u w:val="single"/>
                <w:lang w:val="en-US" w:eastAsia="ko-KR"/>
              </w:rPr>
            </w:pPr>
            <w:r>
              <w:rPr>
                <w:bCs/>
                <w:color w:val="000000" w:themeColor="text1"/>
                <w:lang w:val="en-US" w:eastAsia="ko-KR"/>
              </w:rPr>
              <w:t>We support option 1b (using an offset)</w:t>
            </w:r>
          </w:p>
        </w:tc>
      </w:tr>
      <w:tr w:rsidR="00506E82" w14:paraId="20615262" w14:textId="77777777">
        <w:tc>
          <w:tcPr>
            <w:tcW w:w="1272" w:type="dxa"/>
          </w:tcPr>
          <w:p w14:paraId="2262C717" w14:textId="77777777" w:rsidR="00506E82" w:rsidRPr="00BD3377" w:rsidRDefault="00506E82" w:rsidP="0042642F">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59" w:type="dxa"/>
          </w:tcPr>
          <w:p w14:paraId="427C9399" w14:textId="77777777" w:rsidR="00506E82" w:rsidRDefault="00506E82" w:rsidP="00506E82">
            <w:pPr>
              <w:rPr>
                <w:b/>
                <w:color w:val="000000" w:themeColor="text1"/>
                <w:u w:val="single"/>
                <w:lang w:val="en-US" w:eastAsia="ko-KR"/>
              </w:rPr>
            </w:pPr>
            <w:r>
              <w:rPr>
                <w:b/>
                <w:color w:val="000000" w:themeColor="text1"/>
                <w:u w:val="single"/>
                <w:lang w:val="en-US" w:eastAsia="ko-KR"/>
              </w:rPr>
              <w:t xml:space="preserve">Issue 1-4-1: </w:t>
            </w:r>
          </w:p>
          <w:p w14:paraId="4037310B" w14:textId="77777777" w:rsidR="00506E82" w:rsidRPr="00BD3377" w:rsidRDefault="00506E82" w:rsidP="0042642F">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OK to consider the different </w:t>
            </w:r>
            <w:r>
              <w:rPr>
                <w:rFonts w:eastAsiaTheme="minorEastAsia"/>
                <w:b/>
                <w:color w:val="000000" w:themeColor="text1"/>
                <w:u w:val="single"/>
                <w:lang w:val="en-US" w:eastAsia="zh-CN"/>
              </w:rPr>
              <w:t>thresholds</w:t>
            </w:r>
            <w:r>
              <w:rPr>
                <w:rFonts w:eastAsiaTheme="minorEastAsia" w:hint="eastAsia"/>
                <w:b/>
                <w:color w:val="000000" w:themeColor="text1"/>
                <w:u w:val="single"/>
                <w:lang w:val="en-US" w:eastAsia="zh-CN"/>
              </w:rPr>
              <w:t xml:space="preserve"> for 1Rx RedCap UE and it is better to use the similar approach, i.e. configurable offset (option 1b)</w:t>
            </w:r>
          </w:p>
        </w:tc>
      </w:tr>
      <w:tr w:rsidR="00FC010B" w14:paraId="48E655F1" w14:textId="77777777">
        <w:tc>
          <w:tcPr>
            <w:tcW w:w="1272" w:type="dxa"/>
          </w:tcPr>
          <w:p w14:paraId="50A235D8" w14:textId="77777777" w:rsidR="00FC010B" w:rsidRDefault="00FC010B" w:rsidP="00FC010B">
            <w:pPr>
              <w:spacing w:after="120"/>
              <w:rPr>
                <w:color w:val="000000" w:themeColor="text1"/>
                <w:lang w:val="en-US" w:eastAsia="zh-CN"/>
              </w:rPr>
            </w:pPr>
            <w:r>
              <w:rPr>
                <w:rFonts w:eastAsiaTheme="minorEastAsia"/>
                <w:color w:val="000000" w:themeColor="text1"/>
                <w:lang w:val="en-US" w:eastAsia="zh-CN"/>
              </w:rPr>
              <w:t>Qualcomm</w:t>
            </w:r>
          </w:p>
        </w:tc>
        <w:tc>
          <w:tcPr>
            <w:tcW w:w="8359" w:type="dxa"/>
          </w:tcPr>
          <w:p w14:paraId="79F87ACE" w14:textId="77777777" w:rsidR="00FC010B" w:rsidRDefault="00FC010B" w:rsidP="00FC010B">
            <w:pPr>
              <w:rPr>
                <w:b/>
                <w:color w:val="000000" w:themeColor="text1"/>
                <w:u w:val="single"/>
                <w:lang w:val="en-US" w:eastAsia="ko-KR"/>
              </w:rPr>
            </w:pPr>
            <w:r>
              <w:rPr>
                <w:b/>
                <w:color w:val="000000" w:themeColor="text1"/>
                <w:u w:val="single"/>
                <w:lang w:val="en-US" w:eastAsia="ko-KR"/>
              </w:rPr>
              <w:t xml:space="preserve">Issue 1-4-1: </w:t>
            </w:r>
          </w:p>
          <w:p w14:paraId="4C8C1AC9" w14:textId="77777777" w:rsidR="00FC010B" w:rsidRDefault="00FC010B" w:rsidP="00FC010B">
            <w:pPr>
              <w:rPr>
                <w:bCs/>
                <w:color w:val="000000" w:themeColor="text1"/>
                <w:u w:val="single"/>
                <w:lang w:val="en-US" w:eastAsia="ko-KR"/>
              </w:rPr>
            </w:pPr>
            <w:r>
              <w:rPr>
                <w:bCs/>
                <w:color w:val="000000" w:themeColor="text1"/>
                <w:u w:val="single"/>
                <w:lang w:val="en-US" w:eastAsia="ko-KR"/>
              </w:rPr>
              <w:t>We are fine with using a fixed offset for 1Rx UEs.</w:t>
            </w:r>
          </w:p>
          <w:p w14:paraId="35EC64DD" w14:textId="77777777" w:rsidR="00FC010B" w:rsidRDefault="00FC010B" w:rsidP="00FC010B">
            <w:pPr>
              <w:rPr>
                <w:b/>
                <w:color w:val="000000" w:themeColor="text1"/>
                <w:u w:val="single"/>
                <w:lang w:val="en-US" w:eastAsia="ko-KR"/>
              </w:rPr>
            </w:pPr>
            <w:r>
              <w:rPr>
                <w:bCs/>
                <w:color w:val="000000" w:themeColor="text1"/>
                <w:u w:val="single"/>
                <w:lang w:val="en-US" w:eastAsia="ko-KR"/>
              </w:rPr>
              <w:t xml:space="preserve">@Mediatek – As discussed in our paper, </w:t>
            </w:r>
            <w:r>
              <w:rPr>
                <w:i/>
                <w:lang w:val="en-US"/>
              </w:rPr>
              <w:t>absThreshSS-BlocksConsolidation</w:t>
            </w:r>
            <w:r>
              <w:rPr>
                <w:iCs/>
                <w:lang w:val="en-US"/>
              </w:rPr>
              <w:t xml:space="preserve"> is configured by the network to average measurement quantities for cell reselection across multiple beams. A higher level of inaccuracy in SS-RSRP, SS-RSRQ measurements for 1Rx UEs may lead to sub-optimal beams being considered in the measurements. This is similar to what we discussed for RA thresholds during the last meeting.  </w:t>
            </w:r>
          </w:p>
        </w:tc>
      </w:tr>
      <w:tr w:rsidR="00343478" w14:paraId="45478A3C" w14:textId="77777777">
        <w:tc>
          <w:tcPr>
            <w:tcW w:w="1272" w:type="dxa"/>
          </w:tcPr>
          <w:p w14:paraId="477BC85B" w14:textId="77777777" w:rsidR="00343478" w:rsidRDefault="00343478" w:rsidP="00343478">
            <w:pPr>
              <w:spacing w:after="120"/>
              <w:rPr>
                <w:color w:val="000000" w:themeColor="text1"/>
                <w:lang w:val="en-US" w:eastAsia="zh-CN"/>
              </w:rPr>
            </w:pPr>
            <w:r>
              <w:rPr>
                <w:rFonts w:eastAsiaTheme="minorEastAsia"/>
                <w:color w:val="000000" w:themeColor="text1"/>
                <w:lang w:val="en-US" w:eastAsia="zh-CN"/>
              </w:rPr>
              <w:t>vivo</w:t>
            </w:r>
          </w:p>
        </w:tc>
        <w:tc>
          <w:tcPr>
            <w:tcW w:w="8359" w:type="dxa"/>
          </w:tcPr>
          <w:p w14:paraId="72C221AC" w14:textId="77777777" w:rsidR="00343478" w:rsidRDefault="00343478" w:rsidP="00343478">
            <w:pPr>
              <w:rPr>
                <w:b/>
                <w:color w:val="000000" w:themeColor="text1"/>
                <w:u w:val="single"/>
                <w:lang w:val="en-US" w:eastAsia="ko-KR"/>
              </w:rPr>
            </w:pPr>
            <w:r>
              <w:rPr>
                <w:b/>
                <w:color w:val="000000" w:themeColor="text1"/>
                <w:u w:val="single"/>
                <w:lang w:val="en-US" w:eastAsia="ko-KR"/>
              </w:rPr>
              <w:t>Issue 1-4-1</w:t>
            </w:r>
          </w:p>
          <w:p w14:paraId="1C92C2CA"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To our understanding RAN4’s agreement where a fixed offset was introduced at previous meeting targets a particular issue for RACH. Same approach could be reused if necessary.  </w:t>
            </w:r>
          </w:p>
        </w:tc>
      </w:tr>
    </w:tbl>
    <w:p w14:paraId="648F0B3E" w14:textId="77777777" w:rsidR="002239C4" w:rsidRDefault="002239C4">
      <w:pPr>
        <w:rPr>
          <w:color w:val="000000" w:themeColor="text1"/>
          <w:lang w:val="en-US" w:eastAsia="zh-CN"/>
        </w:rPr>
      </w:pPr>
    </w:p>
    <w:p w14:paraId="5EAF357E" w14:textId="77777777" w:rsidR="002239C4" w:rsidRDefault="00F272C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2A4192A" w14:textId="77777777" w:rsidR="002239C4" w:rsidRDefault="00F272C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239C4" w14:paraId="7AB646FF" w14:textId="77777777">
        <w:tc>
          <w:tcPr>
            <w:tcW w:w="1236" w:type="dxa"/>
          </w:tcPr>
          <w:p w14:paraId="6C66136E" w14:textId="77777777" w:rsidR="002239C4" w:rsidRDefault="00F272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04657E" w14:textId="77777777" w:rsidR="002239C4" w:rsidRDefault="00F272CB">
            <w:pPr>
              <w:spacing w:after="120"/>
              <w:rPr>
                <w:rFonts w:eastAsiaTheme="minorEastAsia"/>
                <w:b/>
                <w:bCs/>
                <w:color w:val="0070C0"/>
                <w:lang w:val="en-US" w:eastAsia="zh-CN"/>
              </w:rPr>
            </w:pPr>
            <w:r>
              <w:rPr>
                <w:rFonts w:eastAsiaTheme="minorEastAsia"/>
                <w:b/>
                <w:bCs/>
                <w:color w:val="0070C0"/>
                <w:lang w:val="en-US" w:eastAsia="zh-CN"/>
              </w:rPr>
              <w:t>Comments</w:t>
            </w:r>
          </w:p>
        </w:tc>
      </w:tr>
      <w:tr w:rsidR="002239C4" w14:paraId="4FAFD2A3" w14:textId="77777777">
        <w:tc>
          <w:tcPr>
            <w:tcW w:w="1236" w:type="dxa"/>
          </w:tcPr>
          <w:p w14:paraId="3DCE95A1" w14:textId="77777777" w:rsidR="002239C4" w:rsidRDefault="00F272CB">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394F1808" w14:textId="77777777" w:rsidR="002239C4" w:rsidRDefault="002239C4">
            <w:pPr>
              <w:spacing w:after="120"/>
              <w:rPr>
                <w:rFonts w:eastAsiaTheme="minorEastAsia"/>
                <w:color w:val="0070C0"/>
                <w:lang w:eastAsia="zh-CN"/>
              </w:rPr>
            </w:pPr>
          </w:p>
          <w:p w14:paraId="2A59BCE1" w14:textId="77777777" w:rsidR="002239C4" w:rsidRDefault="002239C4">
            <w:pPr>
              <w:spacing w:after="120"/>
              <w:rPr>
                <w:rFonts w:eastAsiaTheme="minorEastAsia"/>
                <w:color w:val="0070C0"/>
                <w:lang w:val="en-US" w:eastAsia="zh-CN"/>
              </w:rPr>
            </w:pPr>
          </w:p>
        </w:tc>
      </w:tr>
      <w:tr w:rsidR="002239C4" w14:paraId="792E71E2" w14:textId="77777777">
        <w:tc>
          <w:tcPr>
            <w:tcW w:w="1236" w:type="dxa"/>
          </w:tcPr>
          <w:p w14:paraId="27309B52" w14:textId="77777777" w:rsidR="002239C4" w:rsidRDefault="002239C4">
            <w:pPr>
              <w:spacing w:after="120"/>
              <w:rPr>
                <w:rFonts w:eastAsia="PMingLiU"/>
                <w:color w:val="0070C0"/>
                <w:lang w:val="en-US" w:eastAsia="zh-TW"/>
              </w:rPr>
            </w:pPr>
          </w:p>
        </w:tc>
        <w:tc>
          <w:tcPr>
            <w:tcW w:w="8395" w:type="dxa"/>
          </w:tcPr>
          <w:p w14:paraId="0EC3660B" w14:textId="77777777" w:rsidR="002239C4" w:rsidRDefault="002239C4">
            <w:pPr>
              <w:rPr>
                <w:color w:val="0070C0"/>
                <w:lang w:eastAsia="ko-KR"/>
              </w:rPr>
            </w:pPr>
          </w:p>
        </w:tc>
      </w:tr>
    </w:tbl>
    <w:p w14:paraId="05D3ECA8" w14:textId="77777777" w:rsidR="002239C4" w:rsidRDefault="002239C4">
      <w:pPr>
        <w:rPr>
          <w:color w:val="0070C0"/>
          <w:lang w:val="en-US" w:eastAsia="zh-CN"/>
        </w:rPr>
      </w:pPr>
    </w:p>
    <w:p w14:paraId="2E2A9EC2" w14:textId="77777777" w:rsidR="002239C4" w:rsidRDefault="00F272CB">
      <w:pPr>
        <w:pStyle w:val="Heading3"/>
        <w:rPr>
          <w:sz w:val="24"/>
          <w:szCs w:val="16"/>
        </w:rPr>
      </w:pPr>
      <w:r>
        <w:rPr>
          <w:sz w:val="24"/>
          <w:szCs w:val="16"/>
        </w:rPr>
        <w:t>CRs/TPs comments collection</w:t>
      </w:r>
    </w:p>
    <w:p w14:paraId="34193505"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3E2F9FE7" w14:textId="77777777">
        <w:tc>
          <w:tcPr>
            <w:tcW w:w="1236" w:type="dxa"/>
          </w:tcPr>
          <w:p w14:paraId="4613D1AA"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015F403A"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550F1963" w14:textId="77777777">
        <w:tc>
          <w:tcPr>
            <w:tcW w:w="1236" w:type="dxa"/>
            <w:vMerge w:val="restart"/>
          </w:tcPr>
          <w:p w14:paraId="4416288D" w14:textId="77777777" w:rsidR="002239C4" w:rsidRDefault="004258BC">
            <w:pPr>
              <w:rPr>
                <w:rFonts w:ascii="Arial" w:hAnsi="Arial" w:cs="Arial"/>
                <w:b/>
                <w:bCs/>
                <w:color w:val="0000FF"/>
                <w:sz w:val="16"/>
                <w:szCs w:val="16"/>
                <w:u w:val="single"/>
              </w:rPr>
            </w:pPr>
            <w:hyperlink r:id="rId24" w:history="1">
              <w:r w:rsidR="00F272CB">
                <w:rPr>
                  <w:rStyle w:val="Hyperlink"/>
                  <w:rFonts w:ascii="Arial" w:hAnsi="Arial" w:cs="Arial"/>
                  <w:b/>
                  <w:bCs/>
                  <w:sz w:val="16"/>
                  <w:szCs w:val="16"/>
                </w:rPr>
                <w:t>R4-2208975</w:t>
              </w:r>
            </w:hyperlink>
          </w:p>
          <w:p w14:paraId="211E810A" w14:textId="77777777" w:rsidR="002239C4" w:rsidRDefault="00F272CB">
            <w:pPr>
              <w:rPr>
                <w:rFonts w:eastAsiaTheme="minorEastAsia"/>
                <w:lang w:val="en-US" w:eastAsia="zh-CN"/>
              </w:rPr>
            </w:pPr>
            <w:r>
              <w:rPr>
                <w:rFonts w:eastAsiaTheme="minorEastAsia"/>
                <w:lang w:val="en-US" w:eastAsia="zh-CN"/>
              </w:rPr>
              <w:t>(Huawei, Hisilicon)</w:t>
            </w:r>
          </w:p>
        </w:tc>
        <w:tc>
          <w:tcPr>
            <w:tcW w:w="8395" w:type="dxa"/>
          </w:tcPr>
          <w:p w14:paraId="2A4931FA"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applicability rule of requirements for Redcap UE</w:t>
            </w:r>
          </w:p>
        </w:tc>
      </w:tr>
      <w:tr w:rsidR="002239C4" w14:paraId="70F1FC57" w14:textId="77777777">
        <w:tc>
          <w:tcPr>
            <w:tcW w:w="1236" w:type="dxa"/>
            <w:vMerge/>
          </w:tcPr>
          <w:p w14:paraId="3F4DD570" w14:textId="77777777" w:rsidR="002239C4" w:rsidRDefault="002239C4">
            <w:pPr>
              <w:spacing w:after="120"/>
              <w:rPr>
                <w:rFonts w:eastAsiaTheme="minorEastAsia"/>
                <w:lang w:val="en-US" w:eastAsia="zh-CN"/>
              </w:rPr>
            </w:pPr>
          </w:p>
        </w:tc>
        <w:tc>
          <w:tcPr>
            <w:tcW w:w="8395" w:type="dxa"/>
          </w:tcPr>
          <w:p w14:paraId="280207CD" w14:textId="77777777" w:rsidR="002239C4" w:rsidRDefault="00417950">
            <w:pPr>
              <w:spacing w:after="120"/>
              <w:rPr>
                <w:rFonts w:eastAsiaTheme="minorEastAsia"/>
                <w:lang w:val="en-US" w:eastAsia="zh-CN"/>
              </w:rPr>
            </w:pPr>
            <w:r>
              <w:rPr>
                <w:rFonts w:eastAsiaTheme="minorEastAsia"/>
                <w:lang w:val="en-US" w:eastAsia="zh-CN"/>
              </w:rPr>
              <w:t xml:space="preserve">Ericsson: RAN4 shall follow the specification structure agreed earlier with dedicated sections for RedCap. For the cases where the requirements are identical to legacy requirements, references are reused to point to those instead of duplicating the text. This approach has already been used in some </w:t>
            </w:r>
            <w:r>
              <w:rPr>
                <w:rFonts w:eastAsiaTheme="minorEastAsia"/>
                <w:lang w:val="en-US" w:eastAsia="zh-CN"/>
              </w:rPr>
              <w:lastRenderedPageBreak/>
              <w:t>parts of the Big CR. Also some of the sections included in this CR are not relevant for RedCap such as SUL.</w:t>
            </w:r>
          </w:p>
        </w:tc>
      </w:tr>
      <w:tr w:rsidR="002239C4" w14:paraId="6F9A34AF" w14:textId="77777777">
        <w:tc>
          <w:tcPr>
            <w:tcW w:w="1236" w:type="dxa"/>
            <w:vMerge/>
          </w:tcPr>
          <w:p w14:paraId="0E6A90A4" w14:textId="77777777" w:rsidR="002239C4" w:rsidRDefault="002239C4">
            <w:pPr>
              <w:spacing w:after="120"/>
              <w:rPr>
                <w:rFonts w:eastAsiaTheme="minorEastAsia"/>
                <w:lang w:val="en-US" w:eastAsia="zh-CN"/>
              </w:rPr>
            </w:pPr>
          </w:p>
        </w:tc>
        <w:tc>
          <w:tcPr>
            <w:tcW w:w="8395" w:type="dxa"/>
          </w:tcPr>
          <w:p w14:paraId="293BA0F2" w14:textId="77777777" w:rsidR="002239C4" w:rsidRDefault="00A20E8F">
            <w:pPr>
              <w:spacing w:after="120"/>
              <w:rPr>
                <w:rFonts w:eastAsiaTheme="minorEastAsia"/>
                <w:lang w:val="en-US" w:eastAsia="zh-CN"/>
              </w:rPr>
            </w:pPr>
            <w:r>
              <w:rPr>
                <w:rFonts w:eastAsiaTheme="minorEastAsia"/>
                <w:lang w:val="en-US" w:eastAsia="zh-CN"/>
              </w:rPr>
              <w:t>Nokia: we do not agree with this CR. We prefer that the requirements for RedCap are defined in separate clauses, as agreed previously in the specification structure.</w:t>
            </w:r>
          </w:p>
        </w:tc>
      </w:tr>
      <w:tr w:rsidR="00EC218C" w14:paraId="67732FB4" w14:textId="77777777">
        <w:tc>
          <w:tcPr>
            <w:tcW w:w="1236" w:type="dxa"/>
          </w:tcPr>
          <w:p w14:paraId="09E41670" w14:textId="77777777" w:rsidR="00EC218C" w:rsidRDefault="00EC218C">
            <w:pPr>
              <w:spacing w:after="120"/>
              <w:rPr>
                <w:lang w:val="en-US" w:eastAsia="zh-CN"/>
              </w:rPr>
            </w:pPr>
          </w:p>
        </w:tc>
        <w:tc>
          <w:tcPr>
            <w:tcW w:w="8395" w:type="dxa"/>
          </w:tcPr>
          <w:p w14:paraId="0E3D79B8" w14:textId="77777777" w:rsidR="00EC218C" w:rsidRDefault="00EC218C">
            <w:pPr>
              <w:spacing w:after="120"/>
              <w:rPr>
                <w:lang w:val="en-US" w:eastAsia="zh-CN"/>
              </w:rPr>
            </w:pPr>
            <w:r>
              <w:rPr>
                <w:rFonts w:eastAsiaTheme="minorEastAsia" w:hint="eastAsia"/>
                <w:lang w:val="en-US" w:eastAsia="zh-CN"/>
              </w:rPr>
              <w:t>CMCC: OK to consider the applicability rule in order to avoid duplicating some part of requirements.</w:t>
            </w:r>
          </w:p>
        </w:tc>
      </w:tr>
      <w:tr w:rsidR="00EC218C" w14:paraId="32235473" w14:textId="77777777">
        <w:tc>
          <w:tcPr>
            <w:tcW w:w="1236" w:type="dxa"/>
            <w:vMerge w:val="restart"/>
          </w:tcPr>
          <w:p w14:paraId="48F9FE82" w14:textId="77777777" w:rsidR="00EC218C" w:rsidRDefault="004258BC">
            <w:pPr>
              <w:rPr>
                <w:rFonts w:ascii="Arial" w:hAnsi="Arial" w:cs="Arial"/>
                <w:b/>
                <w:bCs/>
                <w:color w:val="0000FF"/>
                <w:sz w:val="16"/>
                <w:szCs w:val="16"/>
                <w:u w:val="single"/>
              </w:rPr>
            </w:pPr>
            <w:hyperlink r:id="rId25" w:history="1">
              <w:r w:rsidR="00EC218C">
                <w:rPr>
                  <w:rStyle w:val="Hyperlink"/>
                  <w:rFonts w:ascii="Arial" w:hAnsi="Arial" w:cs="Arial"/>
                  <w:b/>
                  <w:bCs/>
                  <w:sz w:val="16"/>
                  <w:szCs w:val="16"/>
                </w:rPr>
                <w:t>R4-2209048</w:t>
              </w:r>
            </w:hyperlink>
          </w:p>
          <w:p w14:paraId="39A58D34" w14:textId="77777777" w:rsidR="00EC218C" w:rsidRDefault="00EC218C">
            <w:pPr>
              <w:spacing w:after="120"/>
              <w:rPr>
                <w:rFonts w:eastAsiaTheme="minorEastAsia"/>
                <w:lang w:val="en-US" w:eastAsia="zh-CN"/>
              </w:rPr>
            </w:pPr>
            <w:r>
              <w:rPr>
                <w:rFonts w:eastAsiaTheme="minorEastAsia"/>
                <w:lang w:val="en-US" w:eastAsia="zh-CN"/>
              </w:rPr>
              <w:t>(Nokia, Nokia) Shanghai Bell)</w:t>
            </w:r>
          </w:p>
        </w:tc>
        <w:tc>
          <w:tcPr>
            <w:tcW w:w="8395" w:type="dxa"/>
          </w:tcPr>
          <w:p w14:paraId="1F26E4C6" w14:textId="77777777" w:rsidR="00EC218C" w:rsidRDefault="00EC218C">
            <w:pPr>
              <w:spacing w:after="120"/>
              <w:rPr>
                <w:rFonts w:eastAsiaTheme="minorEastAsia"/>
                <w:b/>
                <w:bCs/>
                <w:i/>
                <w:iCs/>
                <w:lang w:val="en-US" w:eastAsia="zh-CN"/>
              </w:rPr>
            </w:pPr>
            <w:r>
              <w:rPr>
                <w:rFonts w:eastAsiaTheme="minorEastAsia"/>
                <w:b/>
                <w:bCs/>
                <w:i/>
                <w:iCs/>
                <w:lang w:val="en-US" w:eastAsia="zh-CN"/>
              </w:rPr>
              <w:t>Title: Draft CR to TS 38.133 on definitions and applicability for RedCap</w:t>
            </w:r>
          </w:p>
        </w:tc>
      </w:tr>
      <w:tr w:rsidR="00EC218C" w14:paraId="04D32056" w14:textId="77777777">
        <w:tc>
          <w:tcPr>
            <w:tcW w:w="1236" w:type="dxa"/>
            <w:vMerge/>
          </w:tcPr>
          <w:p w14:paraId="106B956C" w14:textId="77777777" w:rsidR="00EC218C" w:rsidRDefault="00EC218C">
            <w:pPr>
              <w:spacing w:after="120"/>
              <w:rPr>
                <w:rFonts w:eastAsiaTheme="minorEastAsia"/>
                <w:lang w:val="en-US" w:eastAsia="zh-CN"/>
              </w:rPr>
            </w:pPr>
          </w:p>
        </w:tc>
        <w:tc>
          <w:tcPr>
            <w:tcW w:w="8395" w:type="dxa"/>
          </w:tcPr>
          <w:p w14:paraId="0A501B51" w14:textId="77777777" w:rsidR="00EC218C" w:rsidRDefault="00EC218C">
            <w:pPr>
              <w:spacing w:after="120"/>
              <w:rPr>
                <w:rFonts w:eastAsiaTheme="minorEastAsia"/>
                <w:lang w:val="en-US" w:eastAsia="zh-CN"/>
              </w:rPr>
            </w:pPr>
            <w:r>
              <w:rPr>
                <w:rFonts w:eastAsiaTheme="minorEastAsia"/>
                <w:lang w:val="en-US" w:eastAsia="zh-CN"/>
              </w:rPr>
              <w:t>Huawei: we also had a CR on the applicability rule (R4-2208975) .</w:t>
            </w:r>
            <w:r>
              <w:t xml:space="preserve"> </w:t>
            </w:r>
            <w:r>
              <w:rPr>
                <w:rFonts w:eastAsiaTheme="minorEastAsia"/>
                <w:lang w:val="en-US" w:eastAsia="zh-CN"/>
              </w:rPr>
              <w:t xml:space="preserve">Redcap has no impact on some requirements, e.g., Cell phase synchronization accuracy, deriveSSB-IndexFromCell tolerance, etc. It means that the legacy requirements can be reused. To avoid duplicating the legacy requirements and avoid the redundancy of specification, it is preferred to capture them in applicability rule, rather than creating multiple clauses with suffix for Redcap in many places. </w:t>
            </w:r>
          </w:p>
          <w:p w14:paraId="3E34A60D" w14:textId="77777777" w:rsidR="00EC218C" w:rsidRDefault="00EC218C">
            <w:pPr>
              <w:spacing w:after="120"/>
              <w:rPr>
                <w:rFonts w:eastAsiaTheme="minorEastAsia"/>
                <w:lang w:val="en-US" w:eastAsia="zh-CN"/>
              </w:rPr>
            </w:pPr>
            <w:r>
              <w:rPr>
                <w:rFonts w:eastAsiaTheme="minorEastAsia"/>
                <w:lang w:val="en-US" w:eastAsia="zh-CN"/>
              </w:rPr>
              <w:t>Moreover from future proof perspective, to efficiently develop a feature on top of RedCap (e.g., UE supports RedCap+ feature X), if RedCap has no impact on this feature, it is expected to cite the clause No. of this feature “requirements in “applicablity of requirements”, rather than adding new section(s) for “redcap + feature X” and copying the legacy requirements.</w:t>
            </w:r>
          </w:p>
        </w:tc>
      </w:tr>
      <w:tr w:rsidR="00EC218C" w14:paraId="7DB16006" w14:textId="77777777">
        <w:tc>
          <w:tcPr>
            <w:tcW w:w="1236" w:type="dxa"/>
            <w:vMerge/>
          </w:tcPr>
          <w:p w14:paraId="328C2E07" w14:textId="77777777" w:rsidR="00EC218C" w:rsidRDefault="00EC218C">
            <w:pPr>
              <w:spacing w:after="120"/>
              <w:rPr>
                <w:rFonts w:eastAsiaTheme="minorEastAsia"/>
                <w:lang w:val="en-US" w:eastAsia="zh-CN"/>
              </w:rPr>
            </w:pPr>
          </w:p>
        </w:tc>
        <w:tc>
          <w:tcPr>
            <w:tcW w:w="8395" w:type="dxa"/>
          </w:tcPr>
          <w:p w14:paraId="46CE9184" w14:textId="77777777" w:rsidR="00EC218C" w:rsidRDefault="00EC218C">
            <w:pPr>
              <w:spacing w:after="120"/>
              <w:rPr>
                <w:rFonts w:eastAsiaTheme="minorEastAsia"/>
                <w:lang w:val="en-US" w:eastAsia="zh-CN"/>
              </w:rPr>
            </w:pPr>
            <w:r>
              <w:rPr>
                <w:rFonts w:eastAsiaTheme="minorEastAsia"/>
                <w:lang w:val="en-US" w:eastAsia="zh-CN"/>
              </w:rPr>
              <w:t>Ericsson: We support this CR which follows the specification structured as agreed earlier.</w:t>
            </w:r>
          </w:p>
        </w:tc>
      </w:tr>
      <w:tr w:rsidR="00EC218C" w14:paraId="502ACE4C" w14:textId="77777777">
        <w:trPr>
          <w:trHeight w:val="113"/>
        </w:trPr>
        <w:tc>
          <w:tcPr>
            <w:tcW w:w="1236" w:type="dxa"/>
            <w:vMerge w:val="restart"/>
          </w:tcPr>
          <w:p w14:paraId="18BDB5AD" w14:textId="77777777" w:rsidR="00EC218C" w:rsidRDefault="004258BC">
            <w:pPr>
              <w:rPr>
                <w:rFonts w:ascii="Arial" w:hAnsi="Arial" w:cs="Arial"/>
                <w:b/>
                <w:bCs/>
                <w:color w:val="0000FF"/>
                <w:sz w:val="16"/>
                <w:szCs w:val="16"/>
                <w:u w:val="single"/>
              </w:rPr>
            </w:pPr>
            <w:hyperlink r:id="rId26" w:history="1">
              <w:r w:rsidR="00EC218C">
                <w:rPr>
                  <w:rStyle w:val="Hyperlink"/>
                  <w:rFonts w:ascii="Arial" w:hAnsi="Arial" w:cs="Arial"/>
                  <w:b/>
                  <w:bCs/>
                  <w:sz w:val="16"/>
                  <w:szCs w:val="16"/>
                </w:rPr>
                <w:t>R4-2209908</w:t>
              </w:r>
            </w:hyperlink>
          </w:p>
          <w:p w14:paraId="40EF6C1D" w14:textId="77777777" w:rsidR="00EC218C" w:rsidRDefault="00EC218C">
            <w:pPr>
              <w:spacing w:after="120"/>
              <w:rPr>
                <w:rFonts w:eastAsiaTheme="minorEastAsia"/>
                <w:lang w:val="en-US" w:eastAsia="zh-CN"/>
              </w:rPr>
            </w:pPr>
            <w:r>
              <w:rPr>
                <w:rFonts w:eastAsiaTheme="minorEastAsia"/>
                <w:lang w:val="en-US" w:eastAsia="zh-CN"/>
              </w:rPr>
              <w:t>(Ericsson)</w:t>
            </w:r>
          </w:p>
        </w:tc>
        <w:tc>
          <w:tcPr>
            <w:tcW w:w="8395" w:type="dxa"/>
          </w:tcPr>
          <w:p w14:paraId="3C136C34" w14:textId="77777777" w:rsidR="00EC218C" w:rsidRDefault="00EC218C">
            <w:pPr>
              <w:spacing w:after="120"/>
              <w:rPr>
                <w:rFonts w:eastAsiaTheme="minorEastAsia"/>
                <w:b/>
                <w:bCs/>
                <w:i/>
                <w:iCs/>
                <w:lang w:val="en-US" w:eastAsia="zh-CN"/>
              </w:rPr>
            </w:pPr>
            <w:r>
              <w:rPr>
                <w:rFonts w:eastAsiaTheme="minorEastAsia"/>
                <w:b/>
                <w:bCs/>
                <w:i/>
                <w:iCs/>
                <w:lang w:val="en-US" w:eastAsia="zh-CN"/>
              </w:rPr>
              <w:t>Title: Draft CR on RRC_IDLE mode requirements for RedCap for TS 38.133</w:t>
            </w:r>
          </w:p>
        </w:tc>
      </w:tr>
      <w:tr w:rsidR="00EC218C" w14:paraId="3961A55F" w14:textId="77777777">
        <w:trPr>
          <w:trHeight w:val="112"/>
        </w:trPr>
        <w:tc>
          <w:tcPr>
            <w:tcW w:w="1236" w:type="dxa"/>
            <w:vMerge/>
          </w:tcPr>
          <w:p w14:paraId="1539176C" w14:textId="77777777" w:rsidR="00EC218C" w:rsidRDefault="00EC218C">
            <w:pPr>
              <w:spacing w:after="0"/>
              <w:rPr>
                <w:rFonts w:ascii="Arial" w:hAnsi="Arial" w:cs="Arial"/>
                <w:b/>
                <w:bCs/>
                <w:color w:val="0000FF"/>
                <w:sz w:val="16"/>
                <w:szCs w:val="16"/>
                <w:u w:val="single"/>
                <w:lang w:val="en-US"/>
              </w:rPr>
            </w:pPr>
          </w:p>
        </w:tc>
        <w:tc>
          <w:tcPr>
            <w:tcW w:w="8395" w:type="dxa"/>
          </w:tcPr>
          <w:p w14:paraId="4A444D98" w14:textId="77777777" w:rsidR="00EC218C" w:rsidRDefault="00EC218C">
            <w:pPr>
              <w:spacing w:after="120"/>
              <w:rPr>
                <w:rFonts w:eastAsiaTheme="minorEastAsia"/>
                <w:lang w:val="en-US" w:eastAsia="zh-CN"/>
              </w:rPr>
            </w:pPr>
          </w:p>
        </w:tc>
      </w:tr>
      <w:tr w:rsidR="00EC218C" w14:paraId="55D14483" w14:textId="77777777">
        <w:trPr>
          <w:trHeight w:val="112"/>
        </w:trPr>
        <w:tc>
          <w:tcPr>
            <w:tcW w:w="1236" w:type="dxa"/>
            <w:vMerge/>
          </w:tcPr>
          <w:p w14:paraId="72120F97" w14:textId="77777777" w:rsidR="00EC218C" w:rsidRDefault="00EC218C">
            <w:pPr>
              <w:spacing w:after="0"/>
              <w:rPr>
                <w:rFonts w:ascii="Arial" w:hAnsi="Arial" w:cs="Arial"/>
                <w:b/>
                <w:bCs/>
                <w:color w:val="0000FF"/>
                <w:sz w:val="16"/>
                <w:szCs w:val="16"/>
                <w:u w:val="single"/>
                <w:lang w:val="en-US"/>
              </w:rPr>
            </w:pPr>
          </w:p>
        </w:tc>
        <w:tc>
          <w:tcPr>
            <w:tcW w:w="8395" w:type="dxa"/>
          </w:tcPr>
          <w:p w14:paraId="39ED0B24" w14:textId="77777777" w:rsidR="00EC218C" w:rsidRDefault="00EC218C">
            <w:pPr>
              <w:spacing w:after="120"/>
              <w:rPr>
                <w:rFonts w:eastAsiaTheme="minorEastAsia"/>
                <w:lang w:val="en-US" w:eastAsia="zh-CN"/>
              </w:rPr>
            </w:pPr>
          </w:p>
        </w:tc>
      </w:tr>
      <w:tr w:rsidR="00EC218C" w14:paraId="623B7106" w14:textId="77777777">
        <w:trPr>
          <w:trHeight w:val="79"/>
        </w:trPr>
        <w:tc>
          <w:tcPr>
            <w:tcW w:w="1236" w:type="dxa"/>
            <w:vMerge w:val="restart"/>
          </w:tcPr>
          <w:p w14:paraId="583E26A9" w14:textId="77777777" w:rsidR="00EC218C" w:rsidRDefault="004258BC">
            <w:pPr>
              <w:rPr>
                <w:rFonts w:ascii="Arial" w:hAnsi="Arial" w:cs="Arial"/>
                <w:b/>
                <w:bCs/>
                <w:color w:val="0000FF"/>
                <w:sz w:val="16"/>
                <w:szCs w:val="16"/>
                <w:u w:val="single"/>
              </w:rPr>
            </w:pPr>
            <w:hyperlink r:id="rId27" w:history="1">
              <w:r w:rsidR="00EC218C">
                <w:rPr>
                  <w:rStyle w:val="Hyperlink"/>
                  <w:rFonts w:ascii="Arial" w:hAnsi="Arial" w:cs="Arial"/>
                  <w:b/>
                  <w:bCs/>
                  <w:sz w:val="16"/>
                  <w:szCs w:val="16"/>
                </w:rPr>
                <w:t>R4-2209909</w:t>
              </w:r>
            </w:hyperlink>
          </w:p>
          <w:p w14:paraId="635E0FC3" w14:textId="77777777" w:rsidR="00EC218C" w:rsidRDefault="00EC218C">
            <w:pPr>
              <w:spacing w:after="0"/>
              <w:rPr>
                <w:rFonts w:ascii="Arial" w:hAnsi="Arial" w:cs="Arial"/>
                <w:color w:val="0000FF"/>
                <w:sz w:val="16"/>
                <w:szCs w:val="16"/>
                <w:lang w:val="en-US"/>
              </w:rPr>
            </w:pPr>
            <w:r>
              <w:rPr>
                <w:rFonts w:eastAsiaTheme="minorEastAsia"/>
                <w:lang w:val="en-US" w:eastAsia="zh-CN"/>
              </w:rPr>
              <w:t>(Ericsson)</w:t>
            </w:r>
          </w:p>
        </w:tc>
        <w:tc>
          <w:tcPr>
            <w:tcW w:w="8395" w:type="dxa"/>
          </w:tcPr>
          <w:p w14:paraId="2A8F9B09" w14:textId="77777777" w:rsidR="00EC218C" w:rsidRDefault="00EC218C">
            <w:pPr>
              <w:spacing w:after="120"/>
              <w:rPr>
                <w:rFonts w:eastAsiaTheme="minorEastAsia"/>
                <w:b/>
                <w:bCs/>
                <w:i/>
                <w:iCs/>
                <w:lang w:val="en-US" w:eastAsia="zh-CN"/>
              </w:rPr>
            </w:pPr>
            <w:r>
              <w:rPr>
                <w:rFonts w:eastAsiaTheme="minorEastAsia"/>
                <w:b/>
                <w:bCs/>
                <w:i/>
                <w:iCs/>
                <w:lang w:val="en-US" w:eastAsia="zh-CN"/>
              </w:rPr>
              <w:t>Title: Draft CR on SDT requirements for RedCap for TS 38.133</w:t>
            </w:r>
          </w:p>
        </w:tc>
      </w:tr>
      <w:tr w:rsidR="00EC218C" w14:paraId="5C1937EA" w14:textId="77777777">
        <w:trPr>
          <w:trHeight w:val="77"/>
        </w:trPr>
        <w:tc>
          <w:tcPr>
            <w:tcW w:w="1236" w:type="dxa"/>
            <w:vMerge/>
          </w:tcPr>
          <w:p w14:paraId="1D6BDB55" w14:textId="77777777" w:rsidR="00EC218C" w:rsidRDefault="00EC218C">
            <w:pPr>
              <w:spacing w:after="0"/>
              <w:rPr>
                <w:rFonts w:ascii="Arial" w:hAnsi="Arial" w:cs="Arial"/>
                <w:b/>
                <w:bCs/>
                <w:color w:val="0000FF"/>
                <w:sz w:val="16"/>
                <w:szCs w:val="16"/>
                <w:u w:val="single"/>
                <w:lang w:val="en-US"/>
              </w:rPr>
            </w:pPr>
          </w:p>
        </w:tc>
        <w:tc>
          <w:tcPr>
            <w:tcW w:w="8395" w:type="dxa"/>
          </w:tcPr>
          <w:p w14:paraId="4DCA11C9" w14:textId="77777777" w:rsidR="00EC218C" w:rsidRDefault="00EC218C">
            <w:pPr>
              <w:spacing w:after="120"/>
              <w:rPr>
                <w:rFonts w:eastAsiaTheme="minorEastAsia"/>
                <w:b/>
                <w:bCs/>
                <w:i/>
                <w:iCs/>
                <w:lang w:val="en-US" w:eastAsia="zh-CN"/>
              </w:rPr>
            </w:pPr>
            <w:r>
              <w:rPr>
                <w:rFonts w:eastAsiaTheme="minorEastAsia"/>
                <w:u w:val="single"/>
                <w:lang w:val="en-US" w:eastAsia="zh-CN"/>
              </w:rPr>
              <w:t xml:space="preserve">Nokia: </w:t>
            </w:r>
            <w:r w:rsidRPr="00B918E9">
              <w:rPr>
                <w:rFonts w:eastAsiaTheme="minorEastAsia"/>
                <w:u w:val="single"/>
                <w:lang w:val="en-US" w:eastAsia="zh-CN"/>
              </w:rPr>
              <w:t>We are OK with the requirements for FR2, but for FR1 it is not clear</w:t>
            </w:r>
            <w:r>
              <w:rPr>
                <w:rFonts w:eastAsiaTheme="minorEastAsia"/>
                <w:u w:val="single"/>
                <w:lang w:val="en-US" w:eastAsia="zh-CN"/>
              </w:rPr>
              <w:t xml:space="preserve"> yet</w:t>
            </w:r>
            <w:r w:rsidRPr="00B918E9">
              <w:rPr>
                <w:rFonts w:eastAsiaTheme="minorEastAsia"/>
                <w:u w:val="single"/>
                <w:lang w:val="en-US" w:eastAsia="zh-CN"/>
              </w:rPr>
              <w:t xml:space="preserve"> if the requirements for 1 Rx RedCap and 2 Rx RedCap would be the same.</w:t>
            </w:r>
          </w:p>
        </w:tc>
      </w:tr>
      <w:tr w:rsidR="00EC218C" w14:paraId="676A59C3" w14:textId="77777777">
        <w:trPr>
          <w:trHeight w:val="77"/>
        </w:trPr>
        <w:tc>
          <w:tcPr>
            <w:tcW w:w="1236" w:type="dxa"/>
            <w:vMerge/>
          </w:tcPr>
          <w:p w14:paraId="4E82FB6D" w14:textId="77777777" w:rsidR="00EC218C" w:rsidRDefault="00EC218C">
            <w:pPr>
              <w:spacing w:after="0"/>
              <w:rPr>
                <w:rFonts w:ascii="Arial" w:hAnsi="Arial" w:cs="Arial"/>
                <w:b/>
                <w:bCs/>
                <w:color w:val="0000FF"/>
                <w:sz w:val="16"/>
                <w:szCs w:val="16"/>
                <w:u w:val="single"/>
                <w:lang w:val="en-US"/>
              </w:rPr>
            </w:pPr>
          </w:p>
        </w:tc>
        <w:tc>
          <w:tcPr>
            <w:tcW w:w="8395" w:type="dxa"/>
          </w:tcPr>
          <w:p w14:paraId="11F46243" w14:textId="77777777" w:rsidR="00EC218C" w:rsidRDefault="00EC218C">
            <w:pPr>
              <w:spacing w:after="120"/>
              <w:rPr>
                <w:rFonts w:eastAsiaTheme="minorEastAsia"/>
                <w:b/>
                <w:bCs/>
                <w:i/>
                <w:iCs/>
                <w:lang w:val="en-US" w:eastAsia="zh-CN"/>
              </w:rPr>
            </w:pPr>
          </w:p>
        </w:tc>
      </w:tr>
      <w:tr w:rsidR="00EC218C" w14:paraId="72DF6007" w14:textId="77777777">
        <w:trPr>
          <w:trHeight w:val="79"/>
        </w:trPr>
        <w:tc>
          <w:tcPr>
            <w:tcW w:w="1236" w:type="dxa"/>
            <w:vMerge w:val="restart"/>
          </w:tcPr>
          <w:p w14:paraId="76027B3B" w14:textId="77777777" w:rsidR="00EC218C" w:rsidRDefault="00EC218C">
            <w:pPr>
              <w:spacing w:after="0"/>
              <w:rPr>
                <w:rFonts w:ascii="Arial" w:hAnsi="Arial" w:cs="Arial"/>
                <w:b/>
                <w:bCs/>
                <w:color w:val="0000FF"/>
                <w:sz w:val="16"/>
                <w:szCs w:val="16"/>
                <w:u w:val="single"/>
                <w:lang w:val="en-US"/>
              </w:rPr>
            </w:pPr>
          </w:p>
        </w:tc>
        <w:tc>
          <w:tcPr>
            <w:tcW w:w="8395" w:type="dxa"/>
          </w:tcPr>
          <w:p w14:paraId="583E8E21" w14:textId="77777777" w:rsidR="00EC218C" w:rsidRDefault="00EC218C">
            <w:pPr>
              <w:spacing w:after="120"/>
              <w:rPr>
                <w:rFonts w:eastAsiaTheme="minorEastAsia"/>
                <w:b/>
                <w:bCs/>
                <w:i/>
                <w:iCs/>
                <w:lang w:val="en-US" w:eastAsia="zh-CN"/>
              </w:rPr>
            </w:pPr>
          </w:p>
        </w:tc>
      </w:tr>
      <w:tr w:rsidR="00EC218C" w14:paraId="5B91FFB0" w14:textId="77777777">
        <w:trPr>
          <w:trHeight w:val="77"/>
        </w:trPr>
        <w:tc>
          <w:tcPr>
            <w:tcW w:w="1236" w:type="dxa"/>
            <w:vMerge/>
          </w:tcPr>
          <w:p w14:paraId="7E73D6CA" w14:textId="77777777" w:rsidR="00EC218C" w:rsidRDefault="00EC218C">
            <w:pPr>
              <w:spacing w:after="0"/>
              <w:rPr>
                <w:rFonts w:ascii="Arial" w:hAnsi="Arial" w:cs="Arial"/>
                <w:b/>
                <w:bCs/>
                <w:color w:val="0000FF"/>
                <w:sz w:val="16"/>
                <w:szCs w:val="16"/>
                <w:u w:val="single"/>
                <w:lang w:val="en-US"/>
              </w:rPr>
            </w:pPr>
          </w:p>
        </w:tc>
        <w:tc>
          <w:tcPr>
            <w:tcW w:w="8395" w:type="dxa"/>
          </w:tcPr>
          <w:p w14:paraId="3D03F31A" w14:textId="77777777" w:rsidR="00EC218C" w:rsidRDefault="00EC218C">
            <w:pPr>
              <w:spacing w:after="120"/>
              <w:rPr>
                <w:rFonts w:eastAsiaTheme="minorEastAsia"/>
                <w:b/>
                <w:bCs/>
                <w:i/>
                <w:iCs/>
                <w:lang w:val="en-US" w:eastAsia="zh-CN"/>
              </w:rPr>
            </w:pPr>
          </w:p>
        </w:tc>
      </w:tr>
      <w:tr w:rsidR="00EC218C" w14:paraId="2CDFD12F" w14:textId="77777777">
        <w:trPr>
          <w:trHeight w:val="77"/>
        </w:trPr>
        <w:tc>
          <w:tcPr>
            <w:tcW w:w="1236" w:type="dxa"/>
            <w:vMerge/>
          </w:tcPr>
          <w:p w14:paraId="0B0AFB93" w14:textId="77777777" w:rsidR="00EC218C" w:rsidRDefault="00EC218C">
            <w:pPr>
              <w:spacing w:after="0"/>
              <w:rPr>
                <w:rFonts w:ascii="Arial" w:hAnsi="Arial" w:cs="Arial"/>
                <w:b/>
                <w:bCs/>
                <w:color w:val="0000FF"/>
                <w:sz w:val="16"/>
                <w:szCs w:val="16"/>
                <w:u w:val="single"/>
                <w:lang w:val="en-US"/>
              </w:rPr>
            </w:pPr>
          </w:p>
        </w:tc>
        <w:tc>
          <w:tcPr>
            <w:tcW w:w="8395" w:type="dxa"/>
          </w:tcPr>
          <w:p w14:paraId="3F61FAD0" w14:textId="77777777" w:rsidR="00EC218C" w:rsidRDefault="00EC218C">
            <w:pPr>
              <w:spacing w:after="120"/>
              <w:rPr>
                <w:rFonts w:eastAsiaTheme="minorEastAsia"/>
                <w:b/>
                <w:bCs/>
                <w:i/>
                <w:iCs/>
                <w:lang w:val="en-US" w:eastAsia="zh-CN"/>
              </w:rPr>
            </w:pPr>
          </w:p>
        </w:tc>
      </w:tr>
      <w:tr w:rsidR="00EC218C" w14:paraId="62FBE7C8" w14:textId="77777777">
        <w:trPr>
          <w:trHeight w:val="84"/>
        </w:trPr>
        <w:tc>
          <w:tcPr>
            <w:tcW w:w="1236" w:type="dxa"/>
            <w:vMerge w:val="restart"/>
          </w:tcPr>
          <w:p w14:paraId="2168C6D3" w14:textId="77777777" w:rsidR="00EC218C" w:rsidRDefault="00EC218C">
            <w:pPr>
              <w:spacing w:after="0"/>
              <w:jc w:val="center"/>
              <w:rPr>
                <w:rFonts w:ascii="Arial" w:hAnsi="Arial" w:cs="Arial"/>
                <w:b/>
                <w:bCs/>
                <w:color w:val="0000FF"/>
                <w:sz w:val="16"/>
                <w:szCs w:val="16"/>
                <w:u w:val="single"/>
                <w:lang w:val="en-US"/>
              </w:rPr>
            </w:pPr>
          </w:p>
        </w:tc>
        <w:tc>
          <w:tcPr>
            <w:tcW w:w="8395" w:type="dxa"/>
          </w:tcPr>
          <w:p w14:paraId="4BA062D2" w14:textId="77777777" w:rsidR="00EC218C" w:rsidRDefault="00EC218C">
            <w:pPr>
              <w:spacing w:after="120"/>
              <w:rPr>
                <w:rFonts w:eastAsiaTheme="minorEastAsia"/>
                <w:b/>
                <w:bCs/>
                <w:i/>
                <w:iCs/>
                <w:lang w:val="en-US" w:eastAsia="zh-CN"/>
              </w:rPr>
            </w:pPr>
          </w:p>
        </w:tc>
      </w:tr>
      <w:tr w:rsidR="00EC218C" w14:paraId="017B7490" w14:textId="77777777">
        <w:trPr>
          <w:trHeight w:val="83"/>
        </w:trPr>
        <w:tc>
          <w:tcPr>
            <w:tcW w:w="1236" w:type="dxa"/>
            <w:vMerge/>
          </w:tcPr>
          <w:p w14:paraId="74F7C728" w14:textId="77777777" w:rsidR="00EC218C" w:rsidRDefault="00EC218C">
            <w:pPr>
              <w:spacing w:after="0"/>
              <w:jc w:val="center"/>
              <w:rPr>
                <w:color w:val="0000FF"/>
                <w:sz w:val="16"/>
                <w:szCs w:val="16"/>
                <w:u w:val="single"/>
                <w:lang w:val="en-US"/>
              </w:rPr>
            </w:pPr>
          </w:p>
        </w:tc>
        <w:tc>
          <w:tcPr>
            <w:tcW w:w="8395" w:type="dxa"/>
          </w:tcPr>
          <w:p w14:paraId="60A05220" w14:textId="77777777" w:rsidR="00EC218C" w:rsidRDefault="00EC218C">
            <w:pPr>
              <w:spacing w:after="120"/>
              <w:rPr>
                <w:rFonts w:eastAsiaTheme="minorEastAsia"/>
                <w:b/>
                <w:bCs/>
                <w:i/>
                <w:iCs/>
                <w:lang w:val="en-US" w:eastAsia="zh-CN"/>
              </w:rPr>
            </w:pPr>
          </w:p>
        </w:tc>
      </w:tr>
      <w:tr w:rsidR="00EC218C" w14:paraId="2005BA54" w14:textId="77777777">
        <w:trPr>
          <w:trHeight w:val="83"/>
        </w:trPr>
        <w:tc>
          <w:tcPr>
            <w:tcW w:w="1236" w:type="dxa"/>
            <w:vMerge/>
          </w:tcPr>
          <w:p w14:paraId="7833711B" w14:textId="77777777" w:rsidR="00EC218C" w:rsidRDefault="00EC218C">
            <w:pPr>
              <w:spacing w:after="0"/>
              <w:jc w:val="center"/>
              <w:rPr>
                <w:color w:val="0000FF"/>
                <w:sz w:val="16"/>
                <w:szCs w:val="16"/>
                <w:u w:val="single"/>
                <w:lang w:val="en-US"/>
              </w:rPr>
            </w:pPr>
          </w:p>
        </w:tc>
        <w:tc>
          <w:tcPr>
            <w:tcW w:w="8395" w:type="dxa"/>
          </w:tcPr>
          <w:p w14:paraId="68870CDF" w14:textId="77777777" w:rsidR="00EC218C" w:rsidRDefault="00EC218C">
            <w:pPr>
              <w:spacing w:after="120"/>
              <w:rPr>
                <w:rFonts w:eastAsiaTheme="minorEastAsia"/>
                <w:b/>
                <w:bCs/>
                <w:i/>
                <w:iCs/>
                <w:lang w:val="en-US" w:eastAsia="zh-CN"/>
              </w:rPr>
            </w:pPr>
          </w:p>
        </w:tc>
      </w:tr>
      <w:tr w:rsidR="00EC218C" w14:paraId="08FC34CD" w14:textId="77777777">
        <w:trPr>
          <w:trHeight w:val="84"/>
        </w:trPr>
        <w:tc>
          <w:tcPr>
            <w:tcW w:w="1236" w:type="dxa"/>
            <w:vMerge w:val="restart"/>
          </w:tcPr>
          <w:p w14:paraId="16C9F0E6" w14:textId="77777777" w:rsidR="00EC218C" w:rsidRDefault="00EC218C">
            <w:pPr>
              <w:spacing w:after="0"/>
              <w:jc w:val="center"/>
              <w:rPr>
                <w:color w:val="0000FF"/>
                <w:sz w:val="16"/>
                <w:szCs w:val="16"/>
                <w:u w:val="single"/>
                <w:lang w:val="en-US"/>
              </w:rPr>
            </w:pPr>
          </w:p>
        </w:tc>
        <w:tc>
          <w:tcPr>
            <w:tcW w:w="8395" w:type="dxa"/>
          </w:tcPr>
          <w:p w14:paraId="5C2B6CDD" w14:textId="77777777" w:rsidR="00EC218C" w:rsidRDefault="00EC218C">
            <w:pPr>
              <w:spacing w:after="120"/>
              <w:rPr>
                <w:rFonts w:eastAsiaTheme="minorEastAsia"/>
                <w:b/>
                <w:bCs/>
                <w:i/>
                <w:iCs/>
                <w:lang w:val="en-US" w:eastAsia="zh-CN"/>
              </w:rPr>
            </w:pPr>
          </w:p>
        </w:tc>
      </w:tr>
      <w:tr w:rsidR="00EC218C" w14:paraId="1FE2120D" w14:textId="77777777">
        <w:trPr>
          <w:trHeight w:val="83"/>
        </w:trPr>
        <w:tc>
          <w:tcPr>
            <w:tcW w:w="1236" w:type="dxa"/>
            <w:vMerge/>
          </w:tcPr>
          <w:p w14:paraId="4E826022" w14:textId="77777777" w:rsidR="00EC218C" w:rsidRDefault="00EC218C">
            <w:pPr>
              <w:spacing w:after="0"/>
              <w:jc w:val="center"/>
              <w:rPr>
                <w:color w:val="0000FF"/>
                <w:sz w:val="16"/>
                <w:szCs w:val="16"/>
                <w:u w:val="single"/>
                <w:lang w:val="en-US"/>
              </w:rPr>
            </w:pPr>
          </w:p>
        </w:tc>
        <w:tc>
          <w:tcPr>
            <w:tcW w:w="8395" w:type="dxa"/>
          </w:tcPr>
          <w:p w14:paraId="7AAED303" w14:textId="77777777" w:rsidR="00EC218C" w:rsidRDefault="00EC218C">
            <w:pPr>
              <w:spacing w:after="120"/>
              <w:rPr>
                <w:rFonts w:eastAsiaTheme="minorEastAsia"/>
                <w:b/>
                <w:bCs/>
                <w:i/>
                <w:iCs/>
                <w:lang w:val="en-US" w:eastAsia="zh-CN"/>
              </w:rPr>
            </w:pPr>
          </w:p>
        </w:tc>
      </w:tr>
      <w:tr w:rsidR="00EC218C" w14:paraId="4D6F4AA7" w14:textId="77777777">
        <w:trPr>
          <w:trHeight w:val="83"/>
        </w:trPr>
        <w:tc>
          <w:tcPr>
            <w:tcW w:w="1236" w:type="dxa"/>
            <w:vMerge/>
          </w:tcPr>
          <w:p w14:paraId="3EDB4F38" w14:textId="77777777" w:rsidR="00EC218C" w:rsidRDefault="00EC218C">
            <w:pPr>
              <w:spacing w:after="0"/>
              <w:jc w:val="center"/>
              <w:rPr>
                <w:color w:val="0000FF"/>
                <w:sz w:val="16"/>
                <w:szCs w:val="16"/>
                <w:u w:val="single"/>
                <w:lang w:val="en-US"/>
              </w:rPr>
            </w:pPr>
          </w:p>
        </w:tc>
        <w:tc>
          <w:tcPr>
            <w:tcW w:w="8395" w:type="dxa"/>
          </w:tcPr>
          <w:p w14:paraId="7E7AF0A8" w14:textId="77777777" w:rsidR="00EC218C" w:rsidRDefault="00EC218C">
            <w:pPr>
              <w:spacing w:after="120"/>
              <w:rPr>
                <w:rFonts w:eastAsiaTheme="minorEastAsia"/>
                <w:b/>
                <w:bCs/>
                <w:i/>
                <w:iCs/>
                <w:lang w:val="en-US" w:eastAsia="zh-CN"/>
              </w:rPr>
            </w:pPr>
          </w:p>
        </w:tc>
      </w:tr>
    </w:tbl>
    <w:p w14:paraId="418FB89E" w14:textId="77777777" w:rsidR="002239C4" w:rsidRDefault="002239C4">
      <w:pPr>
        <w:rPr>
          <w:color w:val="0070C0"/>
          <w:lang w:val="en-US" w:eastAsia="zh-CN"/>
        </w:rPr>
      </w:pPr>
    </w:p>
    <w:p w14:paraId="41AA57F8" w14:textId="77777777" w:rsidR="002239C4" w:rsidRDefault="002239C4">
      <w:pPr>
        <w:rPr>
          <w:color w:val="0070C0"/>
          <w:lang w:val="en-US" w:eastAsia="zh-CN"/>
        </w:rPr>
      </w:pPr>
    </w:p>
    <w:p w14:paraId="3EFDA561" w14:textId="77777777" w:rsidR="002239C4" w:rsidRDefault="00F272CB">
      <w:pPr>
        <w:pStyle w:val="Heading2"/>
      </w:pPr>
      <w:r>
        <w:t>Summary</w:t>
      </w:r>
      <w:r>
        <w:rPr>
          <w:rFonts w:hint="eastAsia"/>
        </w:rPr>
        <w:t xml:space="preserve"> for 1st round </w:t>
      </w:r>
    </w:p>
    <w:p w14:paraId="23BE3D60" w14:textId="77777777" w:rsidR="002239C4" w:rsidRDefault="00F272C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14"/>
        <w:gridCol w:w="8417"/>
      </w:tblGrid>
      <w:tr w:rsidR="002239C4" w14:paraId="0FBD928E" w14:textId="77777777">
        <w:tc>
          <w:tcPr>
            <w:tcW w:w="1242" w:type="dxa"/>
          </w:tcPr>
          <w:p w14:paraId="54455C1F" w14:textId="77777777" w:rsidR="002239C4" w:rsidRDefault="002239C4">
            <w:pPr>
              <w:rPr>
                <w:rFonts w:eastAsiaTheme="minorEastAsia"/>
                <w:b/>
                <w:bCs/>
                <w:color w:val="0070C0"/>
                <w:lang w:val="en-US" w:eastAsia="zh-CN"/>
              </w:rPr>
            </w:pPr>
          </w:p>
        </w:tc>
        <w:tc>
          <w:tcPr>
            <w:tcW w:w="8615" w:type="dxa"/>
          </w:tcPr>
          <w:p w14:paraId="03EBFFB6" w14:textId="77777777" w:rsidR="002239C4" w:rsidRDefault="00F272C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39C4" w14:paraId="308A138C" w14:textId="77777777">
        <w:tc>
          <w:tcPr>
            <w:tcW w:w="1242" w:type="dxa"/>
          </w:tcPr>
          <w:p w14:paraId="76AC1638" w14:textId="77777777" w:rsidR="002239C4" w:rsidRDefault="00F272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9D2BCC">
              <w:rPr>
                <w:rFonts w:eastAsiaTheme="minorEastAsia"/>
                <w:b/>
                <w:bCs/>
                <w:color w:val="0070C0"/>
                <w:lang w:val="en-US" w:eastAsia="zh-CN"/>
              </w:rPr>
              <w:t>-1</w:t>
            </w:r>
          </w:p>
        </w:tc>
        <w:tc>
          <w:tcPr>
            <w:tcW w:w="8615" w:type="dxa"/>
          </w:tcPr>
          <w:p w14:paraId="42DD4ADE" w14:textId="77777777" w:rsidR="002239C4" w:rsidRDefault="00F272CB">
            <w:pPr>
              <w:rPr>
                <w:rFonts w:eastAsiaTheme="minorEastAsia"/>
                <w:i/>
                <w:color w:val="0070C0"/>
                <w:lang w:val="en-US" w:eastAsia="zh-CN"/>
              </w:rPr>
            </w:pPr>
            <w:r>
              <w:rPr>
                <w:rFonts w:eastAsiaTheme="minorEastAsia" w:hint="eastAsia"/>
                <w:i/>
                <w:color w:val="0070C0"/>
                <w:lang w:val="en-US" w:eastAsia="zh-CN"/>
              </w:rPr>
              <w:t>Tentative agreements:</w:t>
            </w:r>
          </w:p>
          <w:p w14:paraId="3E8E0F79" w14:textId="77777777" w:rsidR="00EC5822" w:rsidRDefault="00EC5822" w:rsidP="00EC5822">
            <w:pPr>
              <w:rPr>
                <w:b/>
                <w:color w:val="000000" w:themeColor="text1"/>
                <w:u w:val="single"/>
                <w:lang w:val="en-US" w:eastAsia="ko-KR"/>
              </w:rPr>
            </w:pPr>
            <w:r>
              <w:rPr>
                <w:b/>
                <w:color w:val="000000" w:themeColor="text1"/>
                <w:u w:val="single"/>
                <w:lang w:val="en-US" w:eastAsia="ko-KR"/>
              </w:rPr>
              <w:t>Issue 1-1-1: Impact on paging reception requirements for 1 Rx RedCap</w:t>
            </w:r>
          </w:p>
          <w:p w14:paraId="6AF47337" w14:textId="77777777" w:rsidR="00EC5822" w:rsidRDefault="00EC5822" w:rsidP="008B2124">
            <w:pPr>
              <w:rPr>
                <w:rFonts w:eastAsia="SimSun"/>
                <w:color w:val="000000" w:themeColor="text1"/>
                <w:lang w:val="en-US" w:eastAsia="zh-CN"/>
              </w:rPr>
            </w:pPr>
          </w:p>
          <w:p w14:paraId="3EF4F227" w14:textId="77777777" w:rsidR="008B2124" w:rsidRDefault="008B2124" w:rsidP="008B2124">
            <w:pPr>
              <w:rPr>
                <w:rFonts w:eastAsiaTheme="minorEastAsia"/>
                <w:i/>
                <w:color w:val="0070C0"/>
                <w:lang w:val="en-US" w:eastAsia="zh-CN"/>
              </w:rPr>
            </w:pPr>
            <w:r>
              <w:rPr>
                <w:rFonts w:eastAsia="SimSun"/>
                <w:color w:val="000000" w:themeColor="text1"/>
                <w:lang w:val="en-US" w:eastAsia="zh-CN"/>
              </w:rPr>
              <w:t>For 1 Rx, there is no impact on the requirement for maximum interruption in paging reception, i.e. Rel-15 requirements shall apply to RedCap.</w:t>
            </w:r>
          </w:p>
          <w:p w14:paraId="55FA8EAB" w14:textId="77777777" w:rsidR="00E01CDF" w:rsidRDefault="00E01CDF">
            <w:pPr>
              <w:rPr>
                <w:rFonts w:eastAsiaTheme="minorEastAsia"/>
                <w:i/>
                <w:color w:val="0070C0"/>
                <w:lang w:val="en-US" w:eastAsia="zh-CN"/>
              </w:rPr>
            </w:pPr>
          </w:p>
          <w:p w14:paraId="0840216C" w14:textId="77777777" w:rsidR="002239C4" w:rsidRDefault="00F272CB">
            <w:pPr>
              <w:rPr>
                <w:rFonts w:eastAsiaTheme="minorEastAsia"/>
                <w:i/>
                <w:color w:val="0070C0"/>
                <w:lang w:val="en-US" w:eastAsia="zh-CN"/>
              </w:rPr>
            </w:pPr>
            <w:r>
              <w:rPr>
                <w:rFonts w:eastAsiaTheme="minorEastAsia" w:hint="eastAsia"/>
                <w:i/>
                <w:color w:val="0070C0"/>
                <w:lang w:val="en-US" w:eastAsia="zh-CN"/>
              </w:rPr>
              <w:t>Candidate options:</w:t>
            </w:r>
          </w:p>
          <w:p w14:paraId="1F4EE3E9" w14:textId="77777777" w:rsidR="002239C4" w:rsidRDefault="002239C4">
            <w:pPr>
              <w:rPr>
                <w:rFonts w:eastAsiaTheme="minorEastAsia"/>
                <w:color w:val="0070C0"/>
                <w:lang w:val="en-US" w:eastAsia="zh-CN"/>
              </w:rPr>
            </w:pPr>
          </w:p>
        </w:tc>
      </w:tr>
      <w:tr w:rsidR="009D2BCC" w14:paraId="0D10522C" w14:textId="77777777">
        <w:tc>
          <w:tcPr>
            <w:tcW w:w="1242" w:type="dxa"/>
          </w:tcPr>
          <w:p w14:paraId="3C1CBAA6" w14:textId="77777777" w:rsidR="009D2BCC" w:rsidRDefault="009D2BCC">
            <w:pPr>
              <w:rPr>
                <w:b/>
                <w:bCs/>
                <w:color w:val="0070C0"/>
                <w:lang w:val="en-US" w:eastAsia="zh-CN"/>
              </w:rPr>
            </w:pPr>
            <w:r>
              <w:rPr>
                <w:b/>
                <w:bCs/>
                <w:color w:val="0070C0"/>
                <w:lang w:val="en-US" w:eastAsia="zh-CN"/>
              </w:rPr>
              <w:lastRenderedPageBreak/>
              <w:t>Sub-topic 1-2</w:t>
            </w:r>
          </w:p>
        </w:tc>
        <w:tc>
          <w:tcPr>
            <w:tcW w:w="8615" w:type="dxa"/>
          </w:tcPr>
          <w:p w14:paraId="35315583" w14:textId="77777777" w:rsidR="009D2BCC" w:rsidRDefault="009D2BCC" w:rsidP="009D2BCC">
            <w:pPr>
              <w:rPr>
                <w:b/>
                <w:color w:val="000000" w:themeColor="text1"/>
                <w:u w:val="single"/>
                <w:lang w:val="en-US" w:eastAsia="ko-KR"/>
              </w:rPr>
            </w:pPr>
            <w:r>
              <w:rPr>
                <w:b/>
                <w:color w:val="000000" w:themeColor="text1"/>
                <w:u w:val="single"/>
                <w:lang w:val="en-US" w:eastAsia="ko-KR"/>
              </w:rPr>
              <w:t>Issue 1-2-1: NR frequency band grouping for FR1 RedCap</w:t>
            </w:r>
          </w:p>
          <w:p w14:paraId="40AA48F3" w14:textId="77777777" w:rsidR="009D2BCC" w:rsidRDefault="009D2BCC" w:rsidP="009D2BCC">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BD5B42" w14:textId="77777777" w:rsidR="009D2BCC" w:rsidRPr="00BD3377" w:rsidRDefault="009D2BCC" w:rsidP="009D2BCC">
            <w:pPr>
              <w:rPr>
                <w:bCs/>
                <w:color w:val="000000" w:themeColor="text1"/>
                <w:lang w:val="en-US" w:eastAsia="ko-KR"/>
              </w:rPr>
            </w:pPr>
            <w:r w:rsidRPr="00BD3377">
              <w:rPr>
                <w:bCs/>
                <w:color w:val="000000" w:themeColor="text1"/>
                <w:lang w:val="en-US" w:eastAsia="ko-KR"/>
              </w:rPr>
              <w:t>To confirm whether following can be agreed:</w:t>
            </w:r>
          </w:p>
          <w:p w14:paraId="7E62C9AA" w14:textId="77777777" w:rsidR="009D2BCC" w:rsidRPr="00BD3377" w:rsidRDefault="001D0417" w:rsidP="009D2BCC">
            <w:pPr>
              <w:rPr>
                <w:bCs/>
                <w:color w:val="000000" w:themeColor="text1"/>
                <w:u w:val="single"/>
                <w:lang w:val="en-US" w:eastAsia="ko-KR"/>
              </w:rPr>
            </w:pPr>
            <w:r>
              <w:rPr>
                <w:bCs/>
                <w:color w:val="000000" w:themeColor="text1"/>
                <w:u w:val="single"/>
                <w:lang w:val="en-US" w:eastAsia="ko-KR"/>
              </w:rPr>
              <w:t xml:space="preserve">No new </w:t>
            </w:r>
            <w:r w:rsidR="009C27F0" w:rsidRPr="00BD3377">
              <w:rPr>
                <w:bCs/>
                <w:color w:val="000000" w:themeColor="text1"/>
                <w:u w:val="single"/>
                <w:lang w:val="en-US" w:eastAsia="ko-KR"/>
              </w:rPr>
              <w:t xml:space="preserve">frequency band grouping </w:t>
            </w:r>
            <w:r>
              <w:rPr>
                <w:bCs/>
                <w:color w:val="000000" w:themeColor="text1"/>
                <w:u w:val="single"/>
                <w:lang w:val="en-US" w:eastAsia="ko-KR"/>
              </w:rPr>
              <w:t xml:space="preserve">table is introduced </w:t>
            </w:r>
            <w:r w:rsidR="009C27F0" w:rsidRPr="00BD3377">
              <w:rPr>
                <w:bCs/>
                <w:color w:val="000000" w:themeColor="text1"/>
                <w:u w:val="single"/>
                <w:lang w:val="en-US" w:eastAsia="ko-KR"/>
              </w:rPr>
              <w:t xml:space="preserve">for </w:t>
            </w:r>
            <w:r>
              <w:rPr>
                <w:bCs/>
                <w:color w:val="000000" w:themeColor="text1"/>
                <w:u w:val="single"/>
                <w:lang w:val="en-US" w:eastAsia="ko-KR"/>
              </w:rPr>
              <w:t xml:space="preserve">FR1 </w:t>
            </w:r>
            <w:r w:rsidR="009C27F0" w:rsidRPr="00BD3377">
              <w:rPr>
                <w:bCs/>
                <w:color w:val="000000" w:themeColor="text1"/>
                <w:u w:val="single"/>
                <w:lang w:val="en-US" w:eastAsia="ko-KR"/>
              </w:rPr>
              <w:t>RedCap.</w:t>
            </w:r>
          </w:p>
          <w:p w14:paraId="2EDF8508" w14:textId="77777777" w:rsidR="009D2BCC" w:rsidRDefault="009D2BCC" w:rsidP="009D2BCC">
            <w:pPr>
              <w:rPr>
                <w:b/>
                <w:color w:val="000000" w:themeColor="text1"/>
                <w:u w:val="single"/>
                <w:lang w:val="en-US" w:eastAsia="ko-KR"/>
              </w:rPr>
            </w:pPr>
            <w:r>
              <w:rPr>
                <w:b/>
                <w:color w:val="000000" w:themeColor="text1"/>
                <w:u w:val="single"/>
                <w:lang w:val="en-US" w:eastAsia="ko-KR"/>
              </w:rPr>
              <w:t>Issue 1-2-2: NR frequency band grouping for FR2 RedCap</w:t>
            </w:r>
          </w:p>
          <w:p w14:paraId="4FFF4A90" w14:textId="77777777" w:rsidR="00295AC6" w:rsidRDefault="00295AC6" w:rsidP="00295AC6">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DC5B2B" w14:textId="77777777" w:rsidR="00295AC6" w:rsidRPr="00E33025" w:rsidRDefault="00295AC6" w:rsidP="00295AC6">
            <w:pPr>
              <w:rPr>
                <w:bCs/>
                <w:color w:val="000000" w:themeColor="text1"/>
                <w:lang w:val="en-US" w:eastAsia="ko-KR"/>
              </w:rPr>
            </w:pPr>
            <w:r w:rsidRPr="00E33025">
              <w:rPr>
                <w:bCs/>
                <w:color w:val="000000" w:themeColor="text1"/>
                <w:lang w:val="en-US" w:eastAsia="ko-KR"/>
              </w:rPr>
              <w:t>To confirm whether following can be agreed:</w:t>
            </w:r>
          </w:p>
          <w:p w14:paraId="13A246D5" w14:textId="77777777" w:rsidR="000D7923" w:rsidRPr="00F350B7" w:rsidRDefault="000D7923" w:rsidP="000D7923">
            <w:pPr>
              <w:pStyle w:val="ListParagraph"/>
              <w:numPr>
                <w:ilvl w:val="2"/>
                <w:numId w:val="9"/>
              </w:numPr>
              <w:overflowPunct/>
              <w:autoSpaceDE/>
              <w:autoSpaceDN/>
              <w:adjustRightInd/>
              <w:spacing w:after="120"/>
              <w:ind w:firstLineChars="0"/>
              <w:textAlignment w:val="auto"/>
              <w:rPr>
                <w:rFonts w:eastAsia="SimSun"/>
                <w:color w:val="000000" w:themeColor="text1"/>
                <w:highlight w:val="yellow"/>
                <w:lang w:val="en-US" w:eastAsia="zh-CN"/>
              </w:rPr>
            </w:pPr>
            <w:r w:rsidRPr="00F350B7">
              <w:rPr>
                <w:rFonts w:eastAsia="SimSun"/>
                <w:color w:val="000000" w:themeColor="text1"/>
                <w:highlight w:val="yellow"/>
                <w:lang w:val="en-US" w:eastAsia="zh-CN"/>
              </w:rPr>
              <w:t>For FR2, the existing tables are updated to</w:t>
            </w:r>
            <w:r w:rsidR="0086099A">
              <w:rPr>
                <w:rFonts w:eastAsia="SimSun"/>
                <w:color w:val="000000" w:themeColor="text1"/>
                <w:highlight w:val="yellow"/>
                <w:lang w:val="en-US" w:eastAsia="zh-CN"/>
              </w:rPr>
              <w:t xml:space="preserve"> support </w:t>
            </w:r>
            <w:r w:rsidR="00A071F7">
              <w:rPr>
                <w:rFonts w:eastAsia="SimSun"/>
                <w:color w:val="000000" w:themeColor="text1"/>
                <w:highlight w:val="yellow"/>
                <w:lang w:val="en-US" w:eastAsia="zh-CN"/>
              </w:rPr>
              <w:t>UE power class 7 (PC7)</w:t>
            </w:r>
            <w:r w:rsidRPr="00F350B7">
              <w:rPr>
                <w:rFonts w:eastAsia="SimSun"/>
                <w:color w:val="000000" w:themeColor="text1"/>
                <w:highlight w:val="yellow"/>
                <w:lang w:val="en-US" w:eastAsia="zh-CN"/>
              </w:rPr>
              <w:t xml:space="preserve"> for </w:t>
            </w:r>
            <w:r w:rsidRPr="00F350B7">
              <w:rPr>
                <w:bCs/>
                <w:color w:val="000000" w:themeColor="text1"/>
                <w:highlight w:val="yellow"/>
                <w:u w:val="single"/>
                <w:lang w:val="en-US" w:eastAsia="ko-KR"/>
              </w:rPr>
              <w:t>n257, n258 and n267 as per RF agreement.</w:t>
            </w:r>
          </w:p>
          <w:p w14:paraId="5384146C" w14:textId="77777777" w:rsidR="009D2BCC" w:rsidRDefault="009D2BCC" w:rsidP="000E6794">
            <w:pPr>
              <w:rPr>
                <w:b/>
                <w:color w:val="000000" w:themeColor="text1"/>
                <w:u w:val="single"/>
                <w:lang w:val="en-US" w:eastAsia="ko-KR"/>
              </w:rPr>
            </w:pPr>
          </w:p>
        </w:tc>
      </w:tr>
      <w:tr w:rsidR="00D61EAE" w14:paraId="26A3AD8C" w14:textId="77777777">
        <w:tc>
          <w:tcPr>
            <w:tcW w:w="1242" w:type="dxa"/>
          </w:tcPr>
          <w:p w14:paraId="462D1AC8" w14:textId="77777777" w:rsidR="00D61EAE" w:rsidRDefault="00190103">
            <w:pPr>
              <w:rPr>
                <w:b/>
                <w:bCs/>
                <w:color w:val="0070C0"/>
                <w:lang w:val="en-US" w:eastAsia="zh-CN"/>
              </w:rPr>
            </w:pPr>
            <w:r>
              <w:rPr>
                <w:b/>
                <w:bCs/>
                <w:color w:val="0070C0"/>
                <w:lang w:val="en-US" w:eastAsia="zh-CN"/>
              </w:rPr>
              <w:t>Sub-topic 1-3</w:t>
            </w:r>
          </w:p>
        </w:tc>
        <w:tc>
          <w:tcPr>
            <w:tcW w:w="8615" w:type="dxa"/>
          </w:tcPr>
          <w:p w14:paraId="4B69385B" w14:textId="77777777" w:rsidR="00190103" w:rsidRDefault="00190103" w:rsidP="00190103">
            <w:pPr>
              <w:rPr>
                <w:b/>
                <w:color w:val="000000" w:themeColor="text1"/>
                <w:u w:val="single"/>
                <w:lang w:val="en-US" w:eastAsia="ko-KR"/>
              </w:rPr>
            </w:pPr>
            <w:r>
              <w:rPr>
                <w:b/>
                <w:color w:val="000000" w:themeColor="text1"/>
                <w:u w:val="single"/>
                <w:lang w:val="en-US" w:eastAsia="ko-KR"/>
              </w:rPr>
              <w:t>Issue 1-3-1: SDT for RedCap with 1 Rx – time window for FR1 and FR2</w:t>
            </w:r>
          </w:p>
          <w:p w14:paraId="1EA3E2C3" w14:textId="77777777" w:rsidR="009B67D9" w:rsidRDefault="009B67D9" w:rsidP="009B67D9">
            <w:pPr>
              <w:rPr>
                <w:rFonts w:eastAsiaTheme="minorEastAsia"/>
                <w:i/>
                <w:color w:val="0070C0"/>
                <w:lang w:val="en-US" w:eastAsia="zh-CN"/>
              </w:rPr>
            </w:pPr>
            <w:r>
              <w:rPr>
                <w:rFonts w:eastAsiaTheme="minorEastAsia" w:hint="eastAsia"/>
                <w:i/>
                <w:color w:val="0070C0"/>
                <w:lang w:val="en-US" w:eastAsia="zh-CN"/>
              </w:rPr>
              <w:t>Tentative agreements:</w:t>
            </w:r>
          </w:p>
          <w:p w14:paraId="103F154E" w14:textId="77777777" w:rsidR="00D61EAE" w:rsidRPr="00663693" w:rsidRDefault="00AD1664" w:rsidP="009D2BCC">
            <w:pPr>
              <w:rPr>
                <w:rFonts w:eastAsia="SimSun"/>
                <w:color w:val="000000" w:themeColor="text1"/>
                <w:lang w:val="en-US" w:eastAsia="zh-CN"/>
              </w:rPr>
            </w:pPr>
            <w:r w:rsidRPr="00AD1664">
              <w:rPr>
                <w:rFonts w:eastAsia="SimSun"/>
                <w:color w:val="000000" w:themeColor="text1"/>
                <w:lang w:val="en-US" w:eastAsia="zh-CN"/>
              </w:rPr>
              <w:t>Time windows defining the valid measurements used f</w:t>
            </w:r>
            <w:r w:rsidRPr="00663693">
              <w:rPr>
                <w:rFonts w:eastAsia="SimSun"/>
                <w:color w:val="000000" w:themeColor="text1"/>
                <w:lang w:val="en-US" w:eastAsia="zh-CN"/>
              </w:rPr>
              <w:t>or TA validation are reused from Rel-17 SDT.</w:t>
            </w:r>
          </w:p>
          <w:p w14:paraId="5F21093B" w14:textId="77777777" w:rsidR="00AD1664" w:rsidRPr="00BD3377" w:rsidRDefault="00AD1664" w:rsidP="00AD1664">
            <w:pPr>
              <w:pStyle w:val="ListParagraph"/>
              <w:numPr>
                <w:ilvl w:val="0"/>
                <w:numId w:val="7"/>
              </w:numPr>
              <w:ind w:firstLineChars="0"/>
              <w:rPr>
                <w:rFonts w:eastAsia="Yu Mincho"/>
                <w:b/>
                <w:color w:val="000000" w:themeColor="text1"/>
                <w:u w:val="single"/>
                <w:lang w:val="en-US" w:eastAsia="ko-KR"/>
              </w:rPr>
            </w:pPr>
            <w:r w:rsidRPr="00BD3377">
              <w:rPr>
                <w:rFonts w:eastAsia="SimSun"/>
                <w:color w:val="000000" w:themeColor="text1"/>
                <w:lang w:val="en-US" w:eastAsia="zh-CN"/>
              </w:rPr>
              <w:t>If NR SDT requirements (defined in other Rel-17 SDT WI) include references to 2 Rx measurement accuracy requirements, they shall be updated to point to corresponding 1 Rx measurement accuracy requirements.</w:t>
            </w:r>
          </w:p>
          <w:p w14:paraId="116C099B" w14:textId="77777777" w:rsidR="00A316A1" w:rsidRDefault="00A316A1" w:rsidP="00A316A1">
            <w:pPr>
              <w:rPr>
                <w:b/>
                <w:color w:val="000000" w:themeColor="text1"/>
                <w:u w:val="single"/>
                <w:lang w:val="en-US" w:eastAsia="ko-KR"/>
              </w:rPr>
            </w:pPr>
          </w:p>
          <w:p w14:paraId="78B94BBB" w14:textId="77777777" w:rsidR="00A316A1" w:rsidRDefault="00A316A1" w:rsidP="00A316A1">
            <w:pPr>
              <w:rPr>
                <w:b/>
                <w:color w:val="000000" w:themeColor="text1"/>
                <w:u w:val="single"/>
                <w:lang w:val="en-US" w:eastAsia="ko-KR"/>
              </w:rPr>
            </w:pPr>
            <w:r>
              <w:rPr>
                <w:b/>
                <w:color w:val="000000" w:themeColor="text1"/>
                <w:u w:val="single"/>
                <w:lang w:val="en-US" w:eastAsia="ko-KR"/>
              </w:rPr>
              <w:t>Issue 1-3-2: Requirements on UE synchronization for SDT</w:t>
            </w:r>
          </w:p>
          <w:p w14:paraId="779B4F9F" w14:textId="77777777" w:rsidR="00311ABB" w:rsidRDefault="00311ABB" w:rsidP="00311ABB">
            <w:pPr>
              <w:rPr>
                <w:rFonts w:eastAsiaTheme="minorEastAsia"/>
                <w:i/>
                <w:color w:val="0070C0"/>
                <w:lang w:val="en-US" w:eastAsia="zh-CN"/>
              </w:rPr>
            </w:pPr>
            <w:r>
              <w:rPr>
                <w:rFonts w:eastAsiaTheme="minorEastAsia" w:hint="eastAsia"/>
                <w:i/>
                <w:color w:val="0070C0"/>
                <w:lang w:val="en-US" w:eastAsia="zh-CN"/>
              </w:rPr>
              <w:t>Tentative agreements:</w:t>
            </w:r>
          </w:p>
          <w:p w14:paraId="1C4A8F5C" w14:textId="77777777" w:rsidR="00A316A1" w:rsidRDefault="00311ABB" w:rsidP="00A316A1">
            <w:pPr>
              <w:rPr>
                <w:rFonts w:cstheme="minorHAnsi"/>
                <w:bCs/>
                <w:lang w:val="en-US" w:eastAsia="ko-KR"/>
              </w:rPr>
            </w:pPr>
            <w:r>
              <w:rPr>
                <w:rFonts w:cstheme="minorHAnsi"/>
                <w:bCs/>
                <w:lang w:val="en-US" w:eastAsia="ko-KR"/>
              </w:rPr>
              <w:t>The requirements on UE synchronization towards the serving cell defined for 2 Rx SDT requirements are reused for 1 Rx RedCap UE.</w:t>
            </w:r>
          </w:p>
          <w:p w14:paraId="736A74FD" w14:textId="77777777" w:rsidR="00677543" w:rsidRDefault="00677543" w:rsidP="00A316A1">
            <w:pPr>
              <w:rPr>
                <w:rFonts w:cstheme="minorHAnsi"/>
                <w:b/>
                <w:bCs/>
                <w:u w:val="single"/>
                <w:lang w:val="en-US" w:eastAsia="ko-KR"/>
              </w:rPr>
            </w:pPr>
          </w:p>
          <w:p w14:paraId="5617136E" w14:textId="77777777" w:rsidR="00677543" w:rsidRDefault="00677543" w:rsidP="00677543">
            <w:pPr>
              <w:rPr>
                <w:b/>
                <w:color w:val="000000" w:themeColor="text1"/>
                <w:u w:val="single"/>
                <w:lang w:val="en-US" w:eastAsia="ko-KR"/>
              </w:rPr>
            </w:pPr>
            <w:r>
              <w:rPr>
                <w:b/>
                <w:color w:val="000000" w:themeColor="text1"/>
                <w:u w:val="single"/>
                <w:lang w:val="en-US" w:eastAsia="ko-KR"/>
              </w:rPr>
              <w:t>Issue 1-3-3: Requirements on applicability conditions for SDT</w:t>
            </w:r>
          </w:p>
          <w:p w14:paraId="4E51572D" w14:textId="77777777" w:rsidR="00677543" w:rsidRDefault="009E4C0A" w:rsidP="00A316A1">
            <w:pPr>
              <w:rPr>
                <w:bCs/>
                <w:color w:val="000000" w:themeColor="text1"/>
                <w:lang w:val="en-US" w:eastAsia="ko-KR"/>
              </w:rPr>
            </w:pPr>
            <w:r w:rsidRPr="00BD3377">
              <w:rPr>
                <w:bCs/>
                <w:color w:val="000000" w:themeColor="text1"/>
                <w:lang w:val="en-US" w:eastAsia="ko-KR"/>
              </w:rPr>
              <w:t xml:space="preserve">Since the </w:t>
            </w:r>
            <w:r w:rsidR="00773732" w:rsidRPr="00BD3377">
              <w:rPr>
                <w:bCs/>
                <w:color w:val="000000" w:themeColor="text1"/>
                <w:lang w:val="en-US" w:eastAsia="ko-KR"/>
              </w:rPr>
              <w:t xml:space="preserve">issue </w:t>
            </w:r>
            <w:r w:rsidRPr="00BD3377">
              <w:rPr>
                <w:bCs/>
                <w:color w:val="000000" w:themeColor="text1"/>
                <w:lang w:val="en-US" w:eastAsia="ko-KR"/>
              </w:rPr>
              <w:t>is being discussed in parallel in Rel-17 SDT WI, no need to discuss in parallel</w:t>
            </w:r>
            <w:r w:rsidR="002A76E9">
              <w:rPr>
                <w:bCs/>
                <w:color w:val="000000" w:themeColor="text1"/>
                <w:lang w:val="en-US" w:eastAsia="ko-KR"/>
              </w:rPr>
              <w:t xml:space="preserve"> during 2</w:t>
            </w:r>
            <w:r w:rsidR="002A76E9" w:rsidRPr="00BD3377">
              <w:rPr>
                <w:bCs/>
                <w:color w:val="000000" w:themeColor="text1"/>
                <w:vertAlign w:val="superscript"/>
                <w:lang w:val="en-US" w:eastAsia="ko-KR"/>
              </w:rPr>
              <w:t>nd</w:t>
            </w:r>
            <w:r w:rsidR="002A76E9">
              <w:rPr>
                <w:bCs/>
                <w:color w:val="000000" w:themeColor="text1"/>
                <w:lang w:val="en-US" w:eastAsia="ko-KR"/>
              </w:rPr>
              <w:t xml:space="preserve"> round.</w:t>
            </w:r>
          </w:p>
          <w:p w14:paraId="218A28A0" w14:textId="77777777" w:rsidR="002C19FB" w:rsidRDefault="002C19FB" w:rsidP="002C19FB">
            <w:pPr>
              <w:rPr>
                <w:b/>
                <w:color w:val="000000" w:themeColor="text1"/>
                <w:u w:val="single"/>
                <w:lang w:val="en-US" w:eastAsia="ko-KR"/>
              </w:rPr>
            </w:pPr>
            <w:r>
              <w:rPr>
                <w:b/>
                <w:color w:val="000000" w:themeColor="text1"/>
                <w:u w:val="single"/>
                <w:lang w:val="en-US" w:eastAsia="ko-KR"/>
              </w:rPr>
              <w:t>Issue 1-3-4: Prioritization for HD-FDD UE performing SDT</w:t>
            </w:r>
          </w:p>
          <w:p w14:paraId="4C453C58" w14:textId="77777777" w:rsidR="00106EA6" w:rsidRDefault="00106EA6" w:rsidP="00106E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28DAFB" w14:textId="77777777" w:rsidR="00CA57F7" w:rsidRPr="00BD3377" w:rsidRDefault="00CA57F7" w:rsidP="00106EA6">
            <w:pPr>
              <w:rPr>
                <w:bCs/>
                <w:iCs/>
                <w:color w:val="000000" w:themeColor="text1"/>
                <w:lang w:val="en-US" w:eastAsia="ko-KR"/>
              </w:rPr>
            </w:pPr>
            <w:r>
              <w:rPr>
                <w:rFonts w:eastAsiaTheme="minorEastAsia"/>
                <w:bCs/>
                <w:iCs/>
                <w:color w:val="0070C0"/>
                <w:lang w:val="en-US" w:eastAsia="ko-KR"/>
              </w:rPr>
              <w:t>Discuss the following revised options:</w:t>
            </w:r>
          </w:p>
          <w:p w14:paraId="15658EF3" w14:textId="77777777" w:rsidR="00106EA6" w:rsidRPr="00BD3377" w:rsidRDefault="00106EA6" w:rsidP="00106EA6">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(MTK): </w:t>
            </w:r>
            <w:r>
              <w:rPr>
                <w:rFonts w:cstheme="minorHAnsi"/>
                <w:bCs/>
                <w:lang w:val="en-US" w:eastAsia="ko-KR"/>
              </w:rPr>
              <w:t xml:space="preserve">When there is an overlap between SSB DL reception and CG-SDT subsequent transmission occasion in time domain for a HD-FDD UE, the UE </w:t>
            </w:r>
            <w:r>
              <w:rPr>
                <w:rFonts w:cstheme="minorHAnsi"/>
                <w:bCs/>
                <w:lang w:val="en-US" w:eastAsia="ko-KR"/>
              </w:rPr>
              <w:lastRenderedPageBreak/>
              <w:t>shall prioritize SSB DL reception, and the UE is allowed to drop the CG-SDT transmission.</w:t>
            </w:r>
          </w:p>
          <w:p w14:paraId="7429C9DB" w14:textId="77777777" w:rsidR="00106EA6" w:rsidRPr="00BD3377" w:rsidRDefault="00106EA6" w:rsidP="00BD3377">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Option 2 (Apple):</w:t>
            </w:r>
            <w:r>
              <w:rPr>
                <w:rFonts w:eastAsia="Yu Mincho"/>
                <w:bCs/>
                <w:color w:val="000000" w:themeColor="text1"/>
                <w:lang w:val="en-US" w:eastAsia="ko-KR"/>
              </w:rPr>
              <w:t xml:space="preserve"> </w:t>
            </w:r>
            <w:r w:rsidRPr="00BD3377">
              <w:rPr>
                <w:rFonts w:eastAsia="Yu Mincho"/>
                <w:bCs/>
                <w:color w:val="000000" w:themeColor="text1"/>
                <w:lang w:val="en-US" w:eastAsia="ko-KR"/>
              </w:rPr>
              <w:t>If the target SSB is intra-frequency, follow the</w:t>
            </w:r>
            <w:r w:rsidRPr="00BD3377">
              <w:rPr>
                <w:rFonts w:eastAsia="Yu Mincho"/>
              </w:rPr>
              <w:t xml:space="preserve"> </w:t>
            </w:r>
            <w:r w:rsidRPr="00BD3377">
              <w:rPr>
                <w:rFonts w:eastAsia="Yu Mincho"/>
                <w:bCs/>
                <w:color w:val="000000" w:themeColor="text1"/>
                <w:lang w:val="en-US" w:eastAsia="ko-KR"/>
              </w:rPr>
              <w:t>scheduling restriction agreed WF R4-2207111, DL SSB is prioritized.</w:t>
            </w:r>
          </w:p>
          <w:p w14:paraId="0231BEA3" w14:textId="77777777" w:rsidR="00106EA6" w:rsidRDefault="00106EA6" w:rsidP="00106EA6">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sidRPr="00BD3377">
              <w:rPr>
                <w:rFonts w:eastAsia="SimSun"/>
                <w:b/>
                <w:color w:val="000000" w:themeColor="text1"/>
                <w:lang w:val="en-US" w:eastAsia="zh-CN"/>
              </w:rPr>
              <w:t>Option 3 (HW):</w:t>
            </w:r>
            <w:r>
              <w:rPr>
                <w:rFonts w:eastAsia="SimSun"/>
                <w:bCs/>
                <w:color w:val="000000" w:themeColor="text1"/>
                <w:lang w:val="en-US" w:eastAsia="zh-CN"/>
              </w:rPr>
              <w:t xml:space="preserve"> Follow the measurement behaviour from TDD bands in SDT</w:t>
            </w:r>
          </w:p>
          <w:p w14:paraId="496B323B" w14:textId="77777777" w:rsidR="00E477C4" w:rsidRDefault="00E477C4" w:rsidP="00E477C4">
            <w:pPr>
              <w:rPr>
                <w:b/>
                <w:color w:val="000000" w:themeColor="text1"/>
                <w:u w:val="single"/>
                <w:lang w:val="en-US" w:eastAsia="ko-KR"/>
              </w:rPr>
            </w:pPr>
          </w:p>
          <w:p w14:paraId="3072D20F" w14:textId="77777777" w:rsidR="00E477C4" w:rsidRDefault="00E477C4" w:rsidP="00E477C4">
            <w:pPr>
              <w:rPr>
                <w:b/>
                <w:color w:val="000000" w:themeColor="text1"/>
                <w:u w:val="single"/>
                <w:lang w:val="en-US" w:eastAsia="ko-KR"/>
              </w:rPr>
            </w:pPr>
            <w:r>
              <w:rPr>
                <w:b/>
                <w:color w:val="000000" w:themeColor="text1"/>
                <w:u w:val="single"/>
                <w:lang w:val="en-US" w:eastAsia="ko-KR"/>
              </w:rPr>
              <w:t>Issue 1-3-5: RSRP margin for SDT absolute RSRP thresholds</w:t>
            </w:r>
          </w:p>
          <w:p w14:paraId="3FF16503" w14:textId="77777777" w:rsidR="00D2242A" w:rsidRDefault="00D2242A" w:rsidP="00D2242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BCFC95" w14:textId="77777777" w:rsidR="00D2242A" w:rsidRDefault="00D2242A" w:rsidP="00D2242A">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(Intel, E///</w:t>
            </w:r>
            <w:r w:rsidR="00795DDA">
              <w:rPr>
                <w:rFonts w:eastAsia="SimSun"/>
                <w:b/>
                <w:bCs/>
                <w:color w:val="000000" w:themeColor="text1"/>
                <w:lang w:val="en-US" w:eastAsia="zh-CN"/>
              </w:rPr>
              <w:t>, Apple</w:t>
            </w:r>
            <w:r w:rsidR="00AC1B08">
              <w:rPr>
                <w:rFonts w:eastAsia="SimSun"/>
                <w:b/>
                <w:bCs/>
                <w:color w:val="000000" w:themeColor="text1"/>
                <w:lang w:val="en-US" w:eastAsia="zh-CN"/>
              </w:rPr>
              <w:t>, Nokia</w:t>
            </w:r>
            <w:r>
              <w:rPr>
                <w:rFonts w:eastAsia="SimSun"/>
                <w:b/>
                <w:bCs/>
                <w:color w:val="000000" w:themeColor="text1"/>
                <w:lang w:val="en-US" w:eastAsia="zh-CN"/>
              </w:rPr>
              <w:t xml:space="preserve">): </w:t>
            </w:r>
          </w:p>
          <w:p w14:paraId="2F32A776" w14:textId="77777777" w:rsidR="00D2242A" w:rsidRDefault="00535D46" w:rsidP="00D2242A">
            <w:pPr>
              <w:ind w:left="1704"/>
              <w:rPr>
                <w:lang w:eastAsia="zh-CN"/>
              </w:rPr>
            </w:pPr>
            <w:r>
              <w:rPr>
                <w:lang w:eastAsia="zh-CN"/>
              </w:rPr>
              <w:t xml:space="preserve">For FR1, </w:t>
            </w:r>
            <w:r w:rsidR="00D2242A">
              <w:rPr>
                <w:lang w:eastAsia="zh-CN"/>
              </w:rPr>
              <w:t>RedCap UE determines the above RSRP related thresholds for SDT procedure as follows:</w:t>
            </w:r>
          </w:p>
          <w:p w14:paraId="454F30B6" w14:textId="77777777" w:rsidR="00D2242A" w:rsidRDefault="00D2242A" w:rsidP="00D2242A">
            <w:pPr>
              <w:ind w:left="1704"/>
              <w:jc w:val="both"/>
              <w:rPr>
                <w:lang w:eastAsia="zh-CN"/>
              </w:rPr>
            </w:pPr>
            <w:r>
              <w:rPr>
                <w:lang w:eastAsia="zh-CN"/>
              </w:rPr>
              <w:t xml:space="preserve"> • UE using 2 Rx branches determines any of the above threshold (H1) based on existing signaling and RSRP range defined in TS 38.133. </w:t>
            </w:r>
          </w:p>
          <w:p w14:paraId="0A0C7D9A" w14:textId="77777777" w:rsidR="00D2242A" w:rsidRDefault="00D2242A" w:rsidP="00D2242A">
            <w:pPr>
              <w:ind w:left="1704"/>
              <w:jc w:val="both"/>
              <w:rPr>
                <w:lang w:eastAsia="zh-CN"/>
              </w:rPr>
            </w:pPr>
            <w:r>
              <w:rPr>
                <w:lang w:eastAsia="zh-CN"/>
              </w:rPr>
              <w:t xml:space="preserve"> • For absolute RSRP threshold, UE using 1 Rx branch determines any of the above threshold (H2) as H2 = H1 + offset</w:t>
            </w:r>
            <w:r>
              <w:rPr>
                <w:vertAlign w:val="subscript"/>
                <w:lang w:eastAsia="zh-CN"/>
              </w:rPr>
              <w:t>absolute</w:t>
            </w:r>
            <w:r>
              <w:rPr>
                <w:lang w:eastAsia="zh-CN"/>
              </w:rPr>
              <w:t xml:space="preserve"> </w:t>
            </w:r>
          </w:p>
          <w:p w14:paraId="1C3B3B5D" w14:textId="77777777" w:rsidR="00D2242A" w:rsidRDefault="00D2242A" w:rsidP="00D2242A">
            <w:pPr>
              <w:pStyle w:val="ListParagraph"/>
              <w:numPr>
                <w:ilvl w:val="1"/>
                <w:numId w:val="9"/>
              </w:numPr>
              <w:spacing w:line="256" w:lineRule="auto"/>
              <w:ind w:left="3068" w:firstLineChars="0"/>
              <w:contextualSpacing/>
              <w:rPr>
                <w:lang w:eastAsia="zh-CN"/>
              </w:rPr>
            </w:pPr>
            <w:r>
              <w:rPr>
                <w:lang w:eastAsia="zh-CN"/>
              </w:rPr>
              <w:t xml:space="preserve">Absolute RSRP threshold for SDT procedure includes </w:t>
            </w:r>
            <w:r>
              <w:rPr>
                <w:i/>
                <w:lang w:eastAsia="zh-CN"/>
              </w:rPr>
              <w:t>sdt-RSRP-Threshold</w:t>
            </w:r>
            <w:r>
              <w:rPr>
                <w:lang w:eastAsia="zh-CN"/>
              </w:rPr>
              <w:t xml:space="preserve"> and </w:t>
            </w:r>
            <w:r>
              <w:rPr>
                <w:i/>
                <w:lang w:eastAsia="zh-CN"/>
              </w:rPr>
              <w:t>cg-SDT-RSRP-ThresholdSSB</w:t>
            </w:r>
            <w:r>
              <w:rPr>
                <w:lang w:eastAsia="zh-CN"/>
              </w:rPr>
              <w:t xml:space="preserve"> </w:t>
            </w:r>
          </w:p>
          <w:p w14:paraId="27611E07" w14:textId="77777777" w:rsidR="00D2242A" w:rsidRDefault="00D2242A" w:rsidP="00D2242A">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(MTK): </w:t>
            </w:r>
          </w:p>
          <w:p w14:paraId="53C9B1B5" w14:textId="77777777" w:rsidR="00D2242A" w:rsidRDefault="00D2242A" w:rsidP="00D2242A">
            <w:pPr>
              <w:ind w:left="1704"/>
              <w:rPr>
                <w:lang w:eastAsia="zh-CN"/>
              </w:rPr>
            </w:pPr>
            <w:r>
              <w:rPr>
                <w:lang w:eastAsia="zh-CN"/>
              </w:rPr>
              <w:t xml:space="preserve">1 Rx UE does not need to apply RSRP offset based on the 2 Rx threshold for CG-SDT. </w:t>
            </w:r>
          </w:p>
          <w:p w14:paraId="7BB34B4F" w14:textId="77777777" w:rsidR="002C19FB" w:rsidRDefault="002C19FB" w:rsidP="00A316A1">
            <w:pPr>
              <w:rPr>
                <w:bCs/>
                <w:color w:val="000000" w:themeColor="text1"/>
                <w:lang w:eastAsia="ko-KR"/>
              </w:rPr>
            </w:pPr>
          </w:p>
          <w:p w14:paraId="285D1EBF" w14:textId="77777777" w:rsidR="00AC1B08" w:rsidRDefault="00AC1B08" w:rsidP="00AC1B08">
            <w:pPr>
              <w:rPr>
                <w:b/>
                <w:color w:val="000000" w:themeColor="text1"/>
                <w:u w:val="single"/>
                <w:lang w:val="en-US" w:eastAsia="ko-KR"/>
              </w:rPr>
            </w:pPr>
            <w:r>
              <w:rPr>
                <w:b/>
                <w:color w:val="000000" w:themeColor="text1"/>
                <w:u w:val="single"/>
                <w:lang w:val="en-US" w:eastAsia="ko-KR"/>
              </w:rPr>
              <w:t>Issue 1-3-6: RSRP margin for SDT RSRP change threshold</w:t>
            </w:r>
          </w:p>
          <w:p w14:paraId="17714168" w14:textId="77777777" w:rsidR="00AC1B08" w:rsidRDefault="00AC1B08" w:rsidP="00AC1B0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E6F936" w14:textId="77777777" w:rsidR="00AC1B08" w:rsidRDefault="00AC1B08" w:rsidP="00AC1B08">
            <w:pPr>
              <w:pStyle w:val="ListParagraph"/>
              <w:numPr>
                <w:ilvl w:val="1"/>
                <w:numId w:val="9"/>
              </w:numPr>
              <w:overflowPunct/>
              <w:autoSpaceDE/>
              <w:autoSpaceDN/>
              <w:adjustRightInd/>
              <w:spacing w:after="120"/>
              <w:ind w:left="1440" w:firstLineChars="0"/>
              <w:textAlignment w:val="auto"/>
              <w:rPr>
                <w:rFonts w:eastAsia="SimSun"/>
                <w:bCs/>
                <w:color w:val="000000" w:themeColor="text1"/>
                <w:lang w:val="en-US" w:eastAsia="zh-CN"/>
              </w:rPr>
            </w:pPr>
            <w:r>
              <w:rPr>
                <w:rFonts w:eastAsia="SimSun"/>
                <w:b/>
                <w:bCs/>
                <w:color w:val="000000" w:themeColor="text1"/>
                <w:lang w:val="en-US" w:eastAsia="zh-CN"/>
              </w:rPr>
              <w:t xml:space="preserve">Option 1 (Intel): </w:t>
            </w:r>
          </w:p>
          <w:p w14:paraId="2DF382EE" w14:textId="77777777" w:rsidR="00AC1B08" w:rsidRDefault="00AC1B08" w:rsidP="00AC1B08">
            <w:pPr>
              <w:spacing w:line="256" w:lineRule="auto"/>
              <w:ind w:left="1440"/>
              <w:rPr>
                <w:lang w:eastAsia="zh-CN"/>
              </w:rPr>
            </w:pPr>
            <w:r>
              <w:rPr>
                <w:lang w:eastAsia="zh-CN"/>
              </w:rPr>
              <w:t xml:space="preserve"> For RSRP change threshold,  UE using 1 Rx branch determines any of the above threshold (H2) by</w:t>
            </w:r>
          </w:p>
          <w:p w14:paraId="71F2B71B" w14:textId="77777777" w:rsidR="00AC1B08" w:rsidRDefault="00AC1B08" w:rsidP="00AC1B08">
            <w:pPr>
              <w:pStyle w:val="ListParagraph"/>
              <w:numPr>
                <w:ilvl w:val="2"/>
                <w:numId w:val="9"/>
              </w:numPr>
              <w:spacing w:line="256" w:lineRule="auto"/>
              <w:ind w:firstLineChars="0"/>
              <w:rPr>
                <w:lang w:eastAsia="zh-CN"/>
              </w:rPr>
            </w:pPr>
            <w:r w:rsidRPr="00BD3377">
              <w:rPr>
                <w:b/>
                <w:bCs/>
                <w:lang w:eastAsia="zh-CN"/>
              </w:rPr>
              <w:t>Opt</w:t>
            </w:r>
            <w:r>
              <w:rPr>
                <w:b/>
                <w:bCs/>
                <w:lang w:eastAsia="zh-CN"/>
              </w:rPr>
              <w:t>i</w:t>
            </w:r>
            <w:r w:rsidRPr="00BD3377">
              <w:rPr>
                <w:b/>
                <w:bCs/>
                <w:lang w:eastAsia="zh-CN"/>
              </w:rPr>
              <w:t>on 1a (Intel, Nokia</w:t>
            </w:r>
            <w:r>
              <w:rPr>
                <w:b/>
                <w:bCs/>
                <w:lang w:eastAsia="zh-CN"/>
              </w:rPr>
              <w:t>, Apple</w:t>
            </w:r>
            <w:r w:rsidRPr="00BD3377">
              <w:rPr>
                <w:b/>
                <w:bCs/>
                <w:lang w:eastAsia="zh-CN"/>
              </w:rPr>
              <w:t>):</w:t>
            </w:r>
            <w:r>
              <w:rPr>
                <w:lang w:eastAsia="zh-CN"/>
              </w:rPr>
              <w:t xml:space="preserve"> </w:t>
            </w:r>
            <w:r>
              <w:rPr>
                <w:lang w:val="en-US" w:eastAsia="zh-CN"/>
              </w:rPr>
              <w:t>H2 = H1 + offset</w:t>
            </w:r>
            <w:r>
              <w:rPr>
                <w:vertAlign w:val="subscript"/>
                <w:lang w:val="en-US" w:eastAsia="zh-CN"/>
              </w:rPr>
              <w:t>RSRPChange</w:t>
            </w:r>
            <w:r>
              <w:rPr>
                <w:lang w:val="en-US" w:eastAsia="zh-CN"/>
              </w:rPr>
              <w:t xml:space="preserve"> </w:t>
            </w:r>
          </w:p>
          <w:p w14:paraId="07676E10" w14:textId="77777777" w:rsidR="00AC1B08" w:rsidRPr="00AC1B08" w:rsidRDefault="00AC1B08" w:rsidP="00AC1B08">
            <w:pPr>
              <w:pStyle w:val="ListParagraph"/>
              <w:numPr>
                <w:ilvl w:val="2"/>
                <w:numId w:val="9"/>
              </w:numPr>
              <w:spacing w:line="256" w:lineRule="auto"/>
              <w:ind w:firstLineChars="0"/>
              <w:rPr>
                <w:lang w:eastAsia="zh-CN"/>
              </w:rPr>
            </w:pPr>
            <w:r>
              <w:rPr>
                <w:lang w:eastAsia="zh-CN"/>
              </w:rPr>
              <w:t xml:space="preserve">Option 1b: </w:t>
            </w:r>
            <w:r>
              <w:rPr>
                <w:lang w:val="en-US" w:eastAsia="zh-CN"/>
              </w:rPr>
              <w:t>separate threshold H2 used</w:t>
            </w:r>
          </w:p>
          <w:p w14:paraId="25F61AFB" w14:textId="77777777" w:rsidR="00AC1B08" w:rsidRDefault="00AC1B08" w:rsidP="00AC1B08">
            <w:pPr>
              <w:spacing w:line="256" w:lineRule="auto"/>
              <w:ind w:left="852" w:firstLine="284"/>
              <w:contextualSpacing/>
              <w:rPr>
                <w:lang w:eastAsia="zh-CN"/>
              </w:rPr>
            </w:pPr>
            <w:r>
              <w:rPr>
                <w:lang w:eastAsia="zh-CN"/>
              </w:rPr>
              <w:t xml:space="preserve">RSRP change threshold for SDT procedure includes </w:t>
            </w:r>
            <w:r>
              <w:rPr>
                <w:i/>
                <w:lang w:eastAsia="zh-CN"/>
              </w:rPr>
              <w:t>cg-SDT-RSRP-ChangeThre</w:t>
            </w:r>
            <w:r>
              <w:rPr>
                <w:i/>
                <w:iCs/>
                <w:lang w:eastAsia="zh-CN"/>
              </w:rPr>
              <w:t>shold</w:t>
            </w:r>
            <w:r>
              <w:rPr>
                <w:lang w:eastAsia="zh-CN"/>
              </w:rPr>
              <w:t>.</w:t>
            </w:r>
          </w:p>
          <w:p w14:paraId="6D75C761" w14:textId="77777777" w:rsidR="00F11338" w:rsidRDefault="00F11338" w:rsidP="00F11338">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(MTK): </w:t>
            </w:r>
          </w:p>
          <w:p w14:paraId="5A6EB6EB" w14:textId="77777777" w:rsidR="00F11338" w:rsidRDefault="00F11338" w:rsidP="00F11338">
            <w:pPr>
              <w:ind w:left="1704"/>
              <w:rPr>
                <w:lang w:eastAsia="zh-CN"/>
              </w:rPr>
            </w:pPr>
            <w:r>
              <w:rPr>
                <w:lang w:eastAsia="zh-CN"/>
              </w:rPr>
              <w:t xml:space="preserve">1 Rx UE does not need to apply RSRP offset based on the 2 Rx threshold for CG-SDT. </w:t>
            </w:r>
          </w:p>
          <w:p w14:paraId="646C37C0" w14:textId="77777777" w:rsidR="00AC1B08" w:rsidRPr="00BD3377" w:rsidRDefault="00F11338" w:rsidP="00F11338">
            <w:pPr>
              <w:rPr>
                <w:bCs/>
                <w:color w:val="000000" w:themeColor="text1"/>
                <w:lang w:val="en-US" w:eastAsia="ko-KR"/>
              </w:rPr>
            </w:pPr>
            <w:r w:rsidRPr="00BD3377">
              <w:rPr>
                <w:bCs/>
                <w:color w:val="000000" w:themeColor="text1"/>
                <w:lang w:val="en-US" w:eastAsia="ko-KR"/>
              </w:rPr>
              <w:t>Also discuss the following questions raised by MTK.</w:t>
            </w:r>
          </w:p>
        </w:tc>
      </w:tr>
      <w:tr w:rsidR="00663693" w14:paraId="29057C00" w14:textId="77777777">
        <w:tc>
          <w:tcPr>
            <w:tcW w:w="1242" w:type="dxa"/>
          </w:tcPr>
          <w:p w14:paraId="7045A3CE" w14:textId="77777777" w:rsidR="00663693" w:rsidRDefault="00663693">
            <w:pPr>
              <w:rPr>
                <w:b/>
                <w:bCs/>
                <w:color w:val="0070C0"/>
                <w:lang w:val="en-US" w:eastAsia="zh-CN"/>
              </w:rPr>
            </w:pPr>
          </w:p>
        </w:tc>
        <w:tc>
          <w:tcPr>
            <w:tcW w:w="8615" w:type="dxa"/>
          </w:tcPr>
          <w:p w14:paraId="3AAA0EC5" w14:textId="77777777" w:rsidR="00663693" w:rsidRPr="00BD3377" w:rsidRDefault="00F712F5" w:rsidP="00190103">
            <w:pPr>
              <w:rPr>
                <w:bCs/>
                <w:color w:val="000000" w:themeColor="text1"/>
                <w:lang w:val="en-US" w:eastAsia="ko-KR"/>
              </w:rPr>
            </w:pPr>
            <w:r w:rsidRPr="00BD3377">
              <w:rPr>
                <w:bCs/>
                <w:color w:val="000000" w:themeColor="text1"/>
                <w:lang w:val="en-US" w:eastAsia="ko-KR"/>
              </w:rPr>
              <w:t xml:space="preserve"> </w:t>
            </w:r>
          </w:p>
        </w:tc>
      </w:tr>
    </w:tbl>
    <w:p w14:paraId="5272DD12" w14:textId="77777777" w:rsidR="002239C4" w:rsidRDefault="002239C4">
      <w:pPr>
        <w:rPr>
          <w:i/>
          <w:color w:val="0070C0"/>
          <w:lang w:val="en-US" w:eastAsia="zh-CN"/>
        </w:rPr>
      </w:pPr>
    </w:p>
    <w:p w14:paraId="1B97E9E9" w14:textId="77777777" w:rsidR="002239C4" w:rsidRDefault="00F272CB">
      <w:pPr>
        <w:pStyle w:val="Heading2"/>
        <w:rPr>
          <w:lang w:val="en-US"/>
        </w:rPr>
      </w:pPr>
      <w:r>
        <w:rPr>
          <w:rFonts w:hint="eastAsia"/>
          <w:lang w:val="en-US"/>
        </w:rPr>
        <w:t>Discussion on 2nd round</w:t>
      </w:r>
      <w:r>
        <w:rPr>
          <w:lang w:val="en-US"/>
        </w:rPr>
        <w:t xml:space="preserve"> (if applicable)</w:t>
      </w:r>
    </w:p>
    <w:p w14:paraId="2DF5587A" w14:textId="77777777" w:rsidR="00870426" w:rsidRDefault="00870426" w:rsidP="00870426">
      <w:pPr>
        <w:rPr>
          <w:lang w:val="en-US" w:eastAsia="zh-CN"/>
        </w:rPr>
      </w:pPr>
    </w:p>
    <w:p w14:paraId="38500914" w14:textId="77777777" w:rsidR="00870426" w:rsidRPr="00E05584" w:rsidRDefault="00CC5347" w:rsidP="00870426">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w:t>
      </w:r>
      <w:r w:rsidR="00870426" w:rsidRPr="00E05584">
        <w:rPr>
          <w:bCs/>
          <w:color w:val="000000" w:themeColor="text1"/>
          <w:u w:val="single"/>
          <w:lang w:eastAsia="ko-KR"/>
        </w:rPr>
        <w:t xml:space="preserve">topic </w:t>
      </w:r>
      <w:r w:rsidRPr="00E05584">
        <w:rPr>
          <w:bCs/>
          <w:color w:val="000000" w:themeColor="text1"/>
          <w:u w:val="single"/>
          <w:lang w:eastAsia="ko-KR"/>
        </w:rPr>
        <w:t>#</w:t>
      </w:r>
      <w:r w:rsidR="00870426" w:rsidRPr="00E05584">
        <w:rPr>
          <w:bCs/>
          <w:color w:val="000000" w:themeColor="text1"/>
          <w:u w:val="single"/>
          <w:lang w:eastAsia="ko-KR"/>
        </w:rPr>
        <w:t>1</w:t>
      </w:r>
    </w:p>
    <w:p w14:paraId="7179060D" w14:textId="77777777" w:rsidR="00E05584" w:rsidRDefault="00E05584" w:rsidP="00E05584">
      <w:pPr>
        <w:rPr>
          <w:lang w:val="en-US" w:eastAsia="zh-CN"/>
        </w:rPr>
      </w:pPr>
      <w:r>
        <w:rPr>
          <w:lang w:val="en-US" w:eastAsia="zh-CN"/>
        </w:rPr>
        <w:lastRenderedPageBreak/>
        <w:t>Companies are encouraged to provide their view on the issues recommended for 2</w:t>
      </w:r>
      <w:r>
        <w:rPr>
          <w:vertAlign w:val="superscript"/>
          <w:lang w:val="en-US" w:eastAsia="zh-CN"/>
        </w:rPr>
        <w:t>nd</w:t>
      </w:r>
      <w:r>
        <w:rPr>
          <w:lang w:val="en-US" w:eastAsia="zh-CN"/>
        </w:rPr>
        <w:t xml:space="preserve"> round discussions in 1.4.1.</w:t>
      </w:r>
    </w:p>
    <w:tbl>
      <w:tblPr>
        <w:tblStyle w:val="TableGrid"/>
        <w:tblW w:w="0" w:type="auto"/>
        <w:tblLook w:val="04A0" w:firstRow="1" w:lastRow="0" w:firstColumn="1" w:lastColumn="0" w:noHBand="0" w:noVBand="1"/>
      </w:tblPr>
      <w:tblGrid>
        <w:gridCol w:w="1272"/>
        <w:gridCol w:w="8359"/>
      </w:tblGrid>
      <w:tr w:rsidR="00870426" w14:paraId="1EA338EA" w14:textId="77777777" w:rsidTr="006A1436">
        <w:tc>
          <w:tcPr>
            <w:tcW w:w="1272" w:type="dxa"/>
          </w:tcPr>
          <w:p w14:paraId="4AEA0CFE" w14:textId="77777777" w:rsidR="00870426" w:rsidRDefault="00870426"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10015840" w14:textId="77777777" w:rsidR="00870426" w:rsidRDefault="00870426"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70426" w14:paraId="03629623" w14:textId="77777777" w:rsidTr="006A1436">
        <w:tc>
          <w:tcPr>
            <w:tcW w:w="1272" w:type="dxa"/>
          </w:tcPr>
          <w:p w14:paraId="76CB1C2E" w14:textId="77777777" w:rsidR="00870426" w:rsidRDefault="00870426" w:rsidP="006A1436">
            <w:pPr>
              <w:spacing w:after="120"/>
              <w:rPr>
                <w:rFonts w:eastAsiaTheme="minorEastAsia"/>
                <w:color w:val="000000" w:themeColor="text1"/>
                <w:lang w:val="en-US" w:eastAsia="zh-CN"/>
              </w:rPr>
            </w:pPr>
            <w:r>
              <w:rPr>
                <w:color w:val="000000" w:themeColor="text1"/>
                <w:lang w:val="en-US"/>
              </w:rPr>
              <w:t>Company A</w:t>
            </w:r>
          </w:p>
        </w:tc>
        <w:tc>
          <w:tcPr>
            <w:tcW w:w="8359" w:type="dxa"/>
          </w:tcPr>
          <w:p w14:paraId="6905133C" w14:textId="77777777" w:rsidR="003D34DE" w:rsidRDefault="003D34DE" w:rsidP="003D34DE">
            <w:pPr>
              <w:rPr>
                <w:b/>
                <w:color w:val="000000" w:themeColor="text1"/>
                <w:u w:val="single"/>
                <w:lang w:val="en-US" w:eastAsia="ko-KR"/>
              </w:rPr>
            </w:pPr>
            <w:r>
              <w:rPr>
                <w:b/>
                <w:color w:val="000000" w:themeColor="text1"/>
                <w:u w:val="single"/>
                <w:lang w:val="en-US" w:eastAsia="ko-KR"/>
              </w:rPr>
              <w:t>Issue 1-2-1: NR frequency band grouping for FR1 RedCap</w:t>
            </w:r>
          </w:p>
          <w:p w14:paraId="02BFCED3" w14:textId="77777777" w:rsidR="00F11338" w:rsidRDefault="00F11338" w:rsidP="00F11338">
            <w:pPr>
              <w:rPr>
                <w:b/>
                <w:color w:val="000000" w:themeColor="text1"/>
                <w:u w:val="single"/>
                <w:lang w:val="en-US" w:eastAsia="ko-KR"/>
              </w:rPr>
            </w:pPr>
            <w:r>
              <w:rPr>
                <w:b/>
                <w:color w:val="000000" w:themeColor="text1"/>
                <w:u w:val="single"/>
                <w:lang w:val="en-US" w:eastAsia="ko-KR"/>
              </w:rPr>
              <w:t>Issue 1-2-2: NR frequency band grouping for FR2 RedCap</w:t>
            </w:r>
          </w:p>
          <w:p w14:paraId="136E28F5" w14:textId="77777777" w:rsidR="00F11338" w:rsidRDefault="00F11338" w:rsidP="00F11338">
            <w:pPr>
              <w:rPr>
                <w:b/>
                <w:color w:val="000000" w:themeColor="text1"/>
                <w:u w:val="single"/>
                <w:lang w:val="en-US" w:eastAsia="ko-KR"/>
              </w:rPr>
            </w:pPr>
            <w:r>
              <w:rPr>
                <w:b/>
                <w:color w:val="000000" w:themeColor="text1"/>
                <w:u w:val="single"/>
                <w:lang w:val="en-US" w:eastAsia="ko-KR"/>
              </w:rPr>
              <w:t>Issue 1-3-4: Prioritization for HD-FDD UE performing SDT</w:t>
            </w:r>
          </w:p>
          <w:p w14:paraId="0425EA3E" w14:textId="77777777" w:rsidR="00F11338" w:rsidRDefault="00F11338" w:rsidP="00F11338">
            <w:pPr>
              <w:rPr>
                <w:b/>
                <w:color w:val="000000" w:themeColor="text1"/>
                <w:u w:val="single"/>
                <w:lang w:val="en-US" w:eastAsia="ko-KR"/>
              </w:rPr>
            </w:pPr>
            <w:r>
              <w:rPr>
                <w:b/>
                <w:color w:val="000000" w:themeColor="text1"/>
                <w:u w:val="single"/>
                <w:lang w:val="en-US" w:eastAsia="ko-KR"/>
              </w:rPr>
              <w:t>Issue 1-3-5: RSRP margin for SDT absolute RSRP thresholds</w:t>
            </w:r>
          </w:p>
          <w:p w14:paraId="3D980F96" w14:textId="77777777" w:rsidR="00F11338" w:rsidRDefault="00F11338" w:rsidP="00F11338">
            <w:pPr>
              <w:rPr>
                <w:b/>
                <w:color w:val="000000" w:themeColor="text1"/>
                <w:u w:val="single"/>
                <w:lang w:val="en-US" w:eastAsia="ko-KR"/>
              </w:rPr>
            </w:pPr>
            <w:r>
              <w:rPr>
                <w:b/>
                <w:color w:val="000000" w:themeColor="text1"/>
                <w:u w:val="single"/>
                <w:lang w:val="en-US" w:eastAsia="ko-KR"/>
              </w:rPr>
              <w:t>Issue 1-3-6: RSRP margin for SDT RSRP change threshold</w:t>
            </w:r>
          </w:p>
          <w:p w14:paraId="0D9AB6C7" w14:textId="77777777" w:rsidR="00870426" w:rsidRDefault="00870426" w:rsidP="006A1436">
            <w:pPr>
              <w:rPr>
                <w:rFonts w:eastAsiaTheme="minorEastAsia"/>
                <w:color w:val="000000" w:themeColor="text1"/>
                <w:lang w:val="en-US" w:eastAsia="zh-CN"/>
              </w:rPr>
            </w:pPr>
          </w:p>
        </w:tc>
      </w:tr>
      <w:tr w:rsidR="003A1C9A" w14:paraId="15F7DDE0" w14:textId="77777777" w:rsidTr="006A1436">
        <w:tc>
          <w:tcPr>
            <w:tcW w:w="1272" w:type="dxa"/>
          </w:tcPr>
          <w:p w14:paraId="782665C6" w14:textId="77777777" w:rsidR="003A1C9A" w:rsidRDefault="003A1C9A" w:rsidP="003A1C9A">
            <w:pPr>
              <w:spacing w:after="120"/>
              <w:rPr>
                <w:rFonts w:eastAsiaTheme="minorEastAsia"/>
                <w:color w:val="000000" w:themeColor="text1"/>
                <w:lang w:val="en-US" w:eastAsia="zh-CN"/>
              </w:rPr>
            </w:pPr>
            <w:r>
              <w:rPr>
                <w:color w:val="000000" w:themeColor="text1"/>
                <w:lang w:val="en-US"/>
              </w:rPr>
              <w:t>Ericsson</w:t>
            </w:r>
          </w:p>
        </w:tc>
        <w:tc>
          <w:tcPr>
            <w:tcW w:w="8359" w:type="dxa"/>
          </w:tcPr>
          <w:p w14:paraId="741B4B72" w14:textId="77777777" w:rsidR="009D1B56" w:rsidRDefault="009D1B56" w:rsidP="009D1B56">
            <w:pPr>
              <w:rPr>
                <w:b/>
                <w:color w:val="000000" w:themeColor="text1"/>
                <w:u w:val="single"/>
                <w:lang w:val="en-US" w:eastAsia="ko-KR"/>
              </w:rPr>
            </w:pPr>
            <w:r>
              <w:rPr>
                <w:b/>
                <w:color w:val="000000" w:themeColor="text1"/>
                <w:u w:val="single"/>
                <w:lang w:val="en-US" w:eastAsia="ko-KR"/>
              </w:rPr>
              <w:t>Issue 1-2-1: NR frequency band grouping for FR1 RedCap</w:t>
            </w:r>
          </w:p>
          <w:p w14:paraId="562A519E" w14:textId="77777777" w:rsidR="009D1B56" w:rsidRPr="00580C2E" w:rsidRDefault="009D1B56" w:rsidP="009D1B56">
            <w:pPr>
              <w:rPr>
                <w:bCs/>
                <w:color w:val="000000" w:themeColor="text1"/>
                <w:lang w:val="en-US" w:eastAsia="ko-KR"/>
              </w:rPr>
            </w:pPr>
            <w:r w:rsidRPr="00580C2E">
              <w:rPr>
                <w:bCs/>
                <w:color w:val="000000" w:themeColor="text1"/>
                <w:lang w:val="en-US" w:eastAsia="ko-KR"/>
              </w:rPr>
              <w:t xml:space="preserve">We confirm the recommend WF. </w:t>
            </w:r>
          </w:p>
          <w:p w14:paraId="308A0852" w14:textId="77777777" w:rsidR="009D1B56" w:rsidRDefault="009D1B56" w:rsidP="009D1B56">
            <w:pPr>
              <w:rPr>
                <w:b/>
                <w:color w:val="000000" w:themeColor="text1"/>
                <w:u w:val="single"/>
                <w:lang w:val="en-US" w:eastAsia="ko-KR"/>
              </w:rPr>
            </w:pPr>
            <w:r>
              <w:rPr>
                <w:b/>
                <w:color w:val="000000" w:themeColor="text1"/>
                <w:u w:val="single"/>
                <w:lang w:val="en-US" w:eastAsia="ko-KR"/>
              </w:rPr>
              <w:t>Issue 1-2-2: NR frequency band grouping for FR2 RedCap</w:t>
            </w:r>
          </w:p>
          <w:p w14:paraId="3A6DF72C" w14:textId="77777777" w:rsidR="009D1B56" w:rsidRPr="00580C2E" w:rsidRDefault="009D1B56" w:rsidP="009D1B56">
            <w:pPr>
              <w:rPr>
                <w:bCs/>
                <w:color w:val="000000" w:themeColor="text1"/>
                <w:lang w:val="en-US" w:eastAsia="ko-KR"/>
              </w:rPr>
            </w:pPr>
            <w:r w:rsidRPr="008F25DE">
              <w:rPr>
                <w:bCs/>
                <w:color w:val="000000" w:themeColor="text1"/>
                <w:lang w:val="en-US" w:eastAsia="ko-KR"/>
              </w:rPr>
              <w:t xml:space="preserve">We confirm the recommend WF. </w:t>
            </w:r>
          </w:p>
          <w:p w14:paraId="27B03478" w14:textId="77777777" w:rsidR="009D1B56" w:rsidRDefault="009D1B56" w:rsidP="009D1B56">
            <w:pPr>
              <w:rPr>
                <w:b/>
                <w:color w:val="000000" w:themeColor="text1"/>
                <w:u w:val="single"/>
                <w:lang w:val="en-US" w:eastAsia="ko-KR"/>
              </w:rPr>
            </w:pPr>
            <w:r>
              <w:rPr>
                <w:b/>
                <w:color w:val="000000" w:themeColor="text1"/>
                <w:u w:val="single"/>
                <w:lang w:val="en-US" w:eastAsia="ko-KR"/>
              </w:rPr>
              <w:t>Issue 1-3-4: Prioritization for HD-FDD UE performing SDT</w:t>
            </w:r>
          </w:p>
          <w:p w14:paraId="2DD99F22" w14:textId="77777777" w:rsidR="009D1B56" w:rsidRPr="00580C2E" w:rsidRDefault="009D1B56" w:rsidP="009D1B56">
            <w:pPr>
              <w:rPr>
                <w:bCs/>
                <w:color w:val="000000" w:themeColor="text1"/>
                <w:lang w:val="en-US" w:eastAsia="ko-KR"/>
              </w:rPr>
            </w:pPr>
            <w:r w:rsidRPr="00580C2E">
              <w:rPr>
                <w:bCs/>
                <w:color w:val="000000" w:themeColor="text1"/>
                <w:lang w:val="en-US" w:eastAsia="ko-KR"/>
              </w:rPr>
              <w:t>We support option 1.</w:t>
            </w:r>
            <w:r>
              <w:rPr>
                <w:bCs/>
                <w:color w:val="000000" w:themeColor="text1"/>
                <w:lang w:val="en-US" w:eastAsia="ko-KR"/>
              </w:rPr>
              <w:t xml:space="preserve"> Our view is that DL reception of SSB can be more important at some cases than transmitting SDT containing periodic sensor data. For example, the UE may have to measure DL for a specific purpose (e.g. for speed of CA/DC carriers) and this type of measurements may not happen frequently, but they are still very important compared to SDT which can occur periodically. </w:t>
            </w:r>
          </w:p>
          <w:p w14:paraId="10BAB665" w14:textId="77777777" w:rsidR="009D1B56" w:rsidRDefault="009D1B56" w:rsidP="009D1B56">
            <w:pPr>
              <w:rPr>
                <w:b/>
                <w:color w:val="000000" w:themeColor="text1"/>
                <w:u w:val="single"/>
                <w:lang w:val="en-US" w:eastAsia="ko-KR"/>
              </w:rPr>
            </w:pPr>
            <w:r>
              <w:rPr>
                <w:b/>
                <w:color w:val="000000" w:themeColor="text1"/>
                <w:u w:val="single"/>
                <w:lang w:val="en-US" w:eastAsia="ko-KR"/>
              </w:rPr>
              <w:t>Issue 1-3-5: RSRP margin for SDT absolute RSRP thresholds</w:t>
            </w:r>
          </w:p>
          <w:p w14:paraId="65F3E867" w14:textId="77777777" w:rsidR="009D1B56" w:rsidRPr="00580C2E" w:rsidRDefault="009D1B56" w:rsidP="009D1B56">
            <w:pPr>
              <w:rPr>
                <w:bCs/>
                <w:color w:val="000000" w:themeColor="text1"/>
                <w:lang w:val="en-US" w:eastAsia="ko-KR"/>
              </w:rPr>
            </w:pPr>
            <w:r w:rsidRPr="00580C2E">
              <w:rPr>
                <w:bCs/>
                <w:color w:val="000000" w:themeColor="text1"/>
                <w:lang w:val="en-US" w:eastAsia="ko-KR"/>
              </w:rPr>
              <w:t>We support option 1.</w:t>
            </w:r>
            <w:r>
              <w:rPr>
                <w:bCs/>
                <w:color w:val="000000" w:themeColor="text1"/>
                <w:lang w:val="en-US" w:eastAsia="ko-KR"/>
              </w:rPr>
              <w:t xml:space="preserve"> In our view it is reasonable to reuse the approach already agreed from last meeting. </w:t>
            </w:r>
          </w:p>
          <w:p w14:paraId="59279B99" w14:textId="77777777" w:rsidR="009D1B56" w:rsidRDefault="009D1B56" w:rsidP="009D1B56">
            <w:pPr>
              <w:rPr>
                <w:b/>
                <w:color w:val="000000" w:themeColor="text1"/>
                <w:u w:val="single"/>
                <w:lang w:val="en-US" w:eastAsia="ko-KR"/>
              </w:rPr>
            </w:pPr>
            <w:r>
              <w:rPr>
                <w:b/>
                <w:color w:val="000000" w:themeColor="text1"/>
                <w:u w:val="single"/>
                <w:lang w:val="en-US" w:eastAsia="ko-KR"/>
              </w:rPr>
              <w:t>Issue 1-3-6: RSRP margin for SDT RSRP change threshold</w:t>
            </w:r>
          </w:p>
          <w:p w14:paraId="5F8910CD" w14:textId="77777777" w:rsidR="009D1B56" w:rsidRPr="008F25DE" w:rsidRDefault="009D1B56" w:rsidP="009D1B56">
            <w:pPr>
              <w:rPr>
                <w:bCs/>
                <w:color w:val="000000" w:themeColor="text1"/>
                <w:lang w:val="en-US" w:eastAsia="ko-KR"/>
              </w:rPr>
            </w:pPr>
            <w:r w:rsidRPr="008F25DE">
              <w:rPr>
                <w:bCs/>
                <w:color w:val="000000" w:themeColor="text1"/>
                <w:lang w:val="en-US" w:eastAsia="ko-KR"/>
              </w:rPr>
              <w:t>We support option 1</w:t>
            </w:r>
            <w:r>
              <w:rPr>
                <w:bCs/>
                <w:color w:val="000000" w:themeColor="text1"/>
                <w:lang w:val="en-US" w:eastAsia="ko-KR"/>
              </w:rPr>
              <w:t>a</w:t>
            </w:r>
            <w:r w:rsidRPr="008F25DE">
              <w:rPr>
                <w:bCs/>
                <w:color w:val="000000" w:themeColor="text1"/>
                <w:lang w:val="en-US" w:eastAsia="ko-KR"/>
              </w:rPr>
              <w:t>.</w:t>
            </w:r>
            <w:r>
              <w:rPr>
                <w:bCs/>
                <w:color w:val="000000" w:themeColor="text1"/>
                <w:lang w:val="en-US" w:eastAsia="ko-KR"/>
              </w:rPr>
              <w:t xml:space="preserve"> In our view it is reasonable to reuse the approach already agreed from last meeting. </w:t>
            </w:r>
          </w:p>
          <w:p w14:paraId="2856689C" w14:textId="77777777" w:rsidR="003A1C9A" w:rsidRDefault="003A1C9A" w:rsidP="003A1C9A">
            <w:pPr>
              <w:rPr>
                <w:b/>
                <w:color w:val="000000" w:themeColor="text1"/>
                <w:u w:val="single"/>
                <w:lang w:val="en-US" w:eastAsia="ko-KR"/>
              </w:rPr>
            </w:pPr>
          </w:p>
        </w:tc>
      </w:tr>
      <w:tr w:rsidR="0083209A" w14:paraId="58CAF545" w14:textId="77777777" w:rsidTr="006A1436">
        <w:tc>
          <w:tcPr>
            <w:tcW w:w="1272" w:type="dxa"/>
          </w:tcPr>
          <w:p w14:paraId="61078C80" w14:textId="77777777" w:rsidR="0083209A" w:rsidRDefault="0083209A" w:rsidP="003A1C9A">
            <w:pPr>
              <w:spacing w:after="120"/>
              <w:rPr>
                <w:color w:val="000000" w:themeColor="text1"/>
                <w:lang w:val="en-US"/>
              </w:rPr>
            </w:pPr>
            <w:r>
              <w:rPr>
                <w:color w:val="000000" w:themeColor="text1"/>
                <w:lang w:val="en-US"/>
              </w:rPr>
              <w:t>vivo</w:t>
            </w:r>
          </w:p>
        </w:tc>
        <w:tc>
          <w:tcPr>
            <w:tcW w:w="8359" w:type="dxa"/>
          </w:tcPr>
          <w:p w14:paraId="79A5F831" w14:textId="77777777" w:rsidR="0083209A" w:rsidRDefault="0083209A" w:rsidP="0083209A">
            <w:pPr>
              <w:rPr>
                <w:b/>
                <w:color w:val="000000" w:themeColor="text1"/>
                <w:u w:val="single"/>
                <w:lang w:val="en-US" w:eastAsia="ko-KR"/>
              </w:rPr>
            </w:pPr>
            <w:r>
              <w:rPr>
                <w:b/>
                <w:color w:val="000000" w:themeColor="text1"/>
                <w:u w:val="single"/>
                <w:lang w:val="en-US" w:eastAsia="ko-KR"/>
              </w:rPr>
              <w:t>Issue 1-3-5: RSRP margin for SDT absolute RSRP thresholds</w:t>
            </w:r>
          </w:p>
          <w:p w14:paraId="6F2F6D01" w14:textId="77777777" w:rsidR="006A1436" w:rsidRPr="00700993" w:rsidRDefault="00700993" w:rsidP="0083209A">
            <w:pPr>
              <w:rPr>
                <w:color w:val="000000" w:themeColor="text1"/>
                <w:u w:val="single"/>
                <w:lang w:val="en-US" w:eastAsia="ko-KR"/>
              </w:rPr>
            </w:pPr>
            <w:r w:rsidRPr="00700993">
              <w:rPr>
                <w:color w:val="000000" w:themeColor="text1"/>
                <w:u w:val="single"/>
                <w:lang w:val="en-US" w:eastAsia="ko-KR"/>
              </w:rPr>
              <w:t>Prefer option 2</w:t>
            </w:r>
          </w:p>
          <w:p w14:paraId="0975AD49" w14:textId="77777777" w:rsidR="0083209A" w:rsidRDefault="0083209A" w:rsidP="0083209A">
            <w:pPr>
              <w:rPr>
                <w:b/>
                <w:color w:val="000000" w:themeColor="text1"/>
                <w:u w:val="single"/>
                <w:lang w:val="en-US" w:eastAsia="ko-KR"/>
              </w:rPr>
            </w:pPr>
            <w:r>
              <w:rPr>
                <w:b/>
                <w:color w:val="000000" w:themeColor="text1"/>
                <w:u w:val="single"/>
                <w:lang w:val="en-US" w:eastAsia="ko-KR"/>
              </w:rPr>
              <w:t>Issue 1-3-6: RSRP margin for SDT RSRP change threshold</w:t>
            </w:r>
          </w:p>
          <w:p w14:paraId="02858EFB" w14:textId="77777777" w:rsidR="0083209A" w:rsidRPr="00700993" w:rsidRDefault="00700993" w:rsidP="006A1436">
            <w:pPr>
              <w:rPr>
                <w:color w:val="000000" w:themeColor="text1"/>
                <w:u w:val="single"/>
                <w:lang w:val="en-US" w:eastAsia="ko-KR"/>
              </w:rPr>
            </w:pPr>
            <w:r w:rsidRPr="00700993">
              <w:rPr>
                <w:color w:val="000000" w:themeColor="text1"/>
                <w:u w:val="single"/>
                <w:lang w:val="en-US" w:eastAsia="ko-KR"/>
              </w:rPr>
              <w:t>Prefer option 2</w:t>
            </w:r>
          </w:p>
        </w:tc>
      </w:tr>
      <w:tr w:rsidR="00020812" w14:paraId="6BD6D35A" w14:textId="77777777" w:rsidTr="006A1436">
        <w:tc>
          <w:tcPr>
            <w:tcW w:w="1272" w:type="dxa"/>
          </w:tcPr>
          <w:p w14:paraId="7D3039D9" w14:textId="77777777" w:rsidR="00020812" w:rsidRDefault="00020812" w:rsidP="003A1C9A">
            <w:pPr>
              <w:spacing w:after="120"/>
              <w:rPr>
                <w:color w:val="000000" w:themeColor="text1"/>
                <w:lang w:val="en-US"/>
              </w:rPr>
            </w:pPr>
            <w:r>
              <w:rPr>
                <w:rFonts w:eastAsiaTheme="minorEastAsia" w:hint="eastAsia"/>
                <w:color w:val="000000" w:themeColor="text1"/>
                <w:lang w:val="en-US" w:eastAsia="zh-CN"/>
              </w:rPr>
              <w:t>CMCC</w:t>
            </w:r>
          </w:p>
        </w:tc>
        <w:tc>
          <w:tcPr>
            <w:tcW w:w="8359" w:type="dxa"/>
          </w:tcPr>
          <w:p w14:paraId="3E282C3F" w14:textId="77777777" w:rsidR="00020812" w:rsidRDefault="00020812" w:rsidP="00770EFB">
            <w:pPr>
              <w:rPr>
                <w:b/>
                <w:color w:val="000000" w:themeColor="text1"/>
                <w:u w:val="single"/>
                <w:lang w:val="en-US" w:eastAsia="ko-KR"/>
              </w:rPr>
            </w:pPr>
            <w:r>
              <w:rPr>
                <w:b/>
                <w:color w:val="000000" w:themeColor="text1"/>
                <w:u w:val="single"/>
                <w:lang w:val="en-US" w:eastAsia="ko-KR"/>
              </w:rPr>
              <w:t>Issue 1-2-1: NR frequency band grouping for FR1 RedCap</w:t>
            </w:r>
          </w:p>
          <w:p w14:paraId="263654D0" w14:textId="77777777" w:rsidR="00020812" w:rsidRPr="00BD3377" w:rsidRDefault="00020812" w:rsidP="00770EFB">
            <w:pPr>
              <w:rPr>
                <w:bCs/>
                <w:color w:val="000000" w:themeColor="text1"/>
                <w:u w:val="single"/>
                <w:lang w:val="en-US" w:eastAsia="ko-KR"/>
              </w:rPr>
            </w:pPr>
            <w:r w:rsidRPr="00312A3D">
              <w:rPr>
                <w:rFonts w:eastAsiaTheme="minorEastAsia" w:hint="eastAsia"/>
                <w:color w:val="000000" w:themeColor="text1"/>
                <w:u w:val="single"/>
                <w:lang w:val="en-US" w:eastAsia="zh-CN"/>
              </w:rPr>
              <w:t xml:space="preserve">We support the recommended WF: </w:t>
            </w:r>
            <w:r>
              <w:rPr>
                <w:bCs/>
                <w:color w:val="000000" w:themeColor="text1"/>
                <w:u w:val="single"/>
                <w:lang w:val="en-US" w:eastAsia="ko-KR"/>
              </w:rPr>
              <w:t xml:space="preserve">No new </w:t>
            </w:r>
            <w:r w:rsidRPr="00BD3377">
              <w:rPr>
                <w:bCs/>
                <w:color w:val="000000" w:themeColor="text1"/>
                <w:u w:val="single"/>
                <w:lang w:val="en-US" w:eastAsia="ko-KR"/>
              </w:rPr>
              <w:t xml:space="preserve">frequency band grouping </w:t>
            </w:r>
            <w:r>
              <w:rPr>
                <w:bCs/>
                <w:color w:val="000000" w:themeColor="text1"/>
                <w:u w:val="single"/>
                <w:lang w:val="en-US" w:eastAsia="ko-KR"/>
              </w:rPr>
              <w:t xml:space="preserve">table is introduced </w:t>
            </w:r>
            <w:r w:rsidRPr="00BD3377">
              <w:rPr>
                <w:bCs/>
                <w:color w:val="000000" w:themeColor="text1"/>
                <w:u w:val="single"/>
                <w:lang w:val="en-US" w:eastAsia="ko-KR"/>
              </w:rPr>
              <w:t xml:space="preserve">for </w:t>
            </w:r>
            <w:r>
              <w:rPr>
                <w:bCs/>
                <w:color w:val="000000" w:themeColor="text1"/>
                <w:u w:val="single"/>
                <w:lang w:val="en-US" w:eastAsia="ko-KR"/>
              </w:rPr>
              <w:t xml:space="preserve">FR1 </w:t>
            </w:r>
            <w:r w:rsidRPr="00BD3377">
              <w:rPr>
                <w:bCs/>
                <w:color w:val="000000" w:themeColor="text1"/>
                <w:u w:val="single"/>
                <w:lang w:val="en-US" w:eastAsia="ko-KR"/>
              </w:rPr>
              <w:t>RedCap.</w:t>
            </w:r>
          </w:p>
          <w:p w14:paraId="0D6086EF" w14:textId="77777777" w:rsidR="00020812" w:rsidRDefault="00020812" w:rsidP="00770EFB">
            <w:pPr>
              <w:rPr>
                <w:b/>
                <w:color w:val="000000" w:themeColor="text1"/>
                <w:u w:val="single"/>
                <w:lang w:val="en-US" w:eastAsia="ko-KR"/>
              </w:rPr>
            </w:pPr>
            <w:r>
              <w:rPr>
                <w:b/>
                <w:color w:val="000000" w:themeColor="text1"/>
                <w:u w:val="single"/>
                <w:lang w:val="en-US" w:eastAsia="ko-KR"/>
              </w:rPr>
              <w:t>Issue 1-2-2: NR frequency band grouping for FR2 RedCap</w:t>
            </w:r>
          </w:p>
          <w:p w14:paraId="4B252A5B" w14:textId="77777777" w:rsidR="00020812" w:rsidRDefault="00020812" w:rsidP="0083209A">
            <w:pPr>
              <w:rPr>
                <w:b/>
                <w:color w:val="000000" w:themeColor="text1"/>
                <w:u w:val="single"/>
                <w:lang w:val="en-US" w:eastAsia="ko-KR"/>
              </w:rPr>
            </w:pPr>
            <w:r w:rsidRPr="00312A3D">
              <w:rPr>
                <w:rFonts w:eastAsiaTheme="minorEastAsia" w:hint="eastAsia"/>
                <w:color w:val="000000" w:themeColor="text1"/>
                <w:u w:val="single"/>
                <w:lang w:val="en-US" w:eastAsia="zh-CN"/>
              </w:rPr>
              <w:t xml:space="preserve">We support the recommended WF: </w:t>
            </w:r>
            <w:r w:rsidRPr="00312A3D">
              <w:rPr>
                <w:rFonts w:eastAsiaTheme="minorEastAsia"/>
                <w:color w:val="000000" w:themeColor="text1"/>
                <w:u w:val="single"/>
                <w:lang w:val="en-US" w:eastAsia="zh-CN"/>
              </w:rPr>
              <w:t>o</w:t>
            </w:r>
            <w:r w:rsidRPr="00312A3D">
              <w:rPr>
                <w:rFonts w:eastAsiaTheme="minorEastAsia"/>
                <w:color w:val="000000" w:themeColor="text1"/>
                <w:u w:val="single"/>
                <w:lang w:val="en-US" w:eastAsia="zh-CN"/>
              </w:rPr>
              <w:tab/>
              <w:t>For FR2, the existing tables are updated to support UE power class 7 (PC7) for n257, n258 and n267 as per RF agreement.</w:t>
            </w:r>
          </w:p>
        </w:tc>
      </w:tr>
      <w:tr w:rsidR="00770EFB" w14:paraId="2C69812A" w14:textId="77777777" w:rsidTr="006A1436">
        <w:tc>
          <w:tcPr>
            <w:tcW w:w="1272" w:type="dxa"/>
          </w:tcPr>
          <w:p w14:paraId="2B770BEC" w14:textId="77777777" w:rsidR="00770EFB" w:rsidRPr="00770EFB" w:rsidRDefault="00770EFB" w:rsidP="003A1C9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59" w:type="dxa"/>
          </w:tcPr>
          <w:p w14:paraId="111129B0" w14:textId="77777777" w:rsidR="004B0FD1" w:rsidRDefault="004B0FD1" w:rsidP="004B0FD1">
            <w:pPr>
              <w:rPr>
                <w:b/>
                <w:color w:val="000000" w:themeColor="text1"/>
                <w:u w:val="single"/>
                <w:lang w:val="en-US" w:eastAsia="ko-KR"/>
              </w:rPr>
            </w:pPr>
            <w:r>
              <w:rPr>
                <w:b/>
                <w:color w:val="000000" w:themeColor="text1"/>
                <w:u w:val="single"/>
                <w:lang w:val="en-US" w:eastAsia="ko-KR"/>
              </w:rPr>
              <w:t>Issue 1-2-1: NR frequency band grouping for FR1 RedCap</w:t>
            </w:r>
          </w:p>
          <w:p w14:paraId="5A790D51" w14:textId="77777777" w:rsidR="004B0FD1" w:rsidRDefault="004B0FD1" w:rsidP="004B0FD1">
            <w:pPr>
              <w:rPr>
                <w:rFonts w:eastAsiaTheme="minorEastAsia"/>
                <w:color w:val="000000" w:themeColor="text1"/>
                <w:lang w:val="en-US" w:eastAsia="zh-CN"/>
              </w:rPr>
            </w:pPr>
            <w:r w:rsidRPr="00770EFB">
              <w:rPr>
                <w:rFonts w:eastAsiaTheme="minorEastAsia" w:hint="eastAsia"/>
                <w:color w:val="000000" w:themeColor="text1"/>
                <w:lang w:val="en-US" w:eastAsia="zh-CN"/>
              </w:rPr>
              <w:lastRenderedPageBreak/>
              <w:t>F</w:t>
            </w:r>
            <w:r w:rsidRPr="00770EFB">
              <w:rPr>
                <w:rFonts w:eastAsiaTheme="minorEastAsia"/>
                <w:color w:val="000000" w:themeColor="text1"/>
                <w:lang w:val="en-US" w:eastAsia="zh-CN"/>
              </w:rPr>
              <w:t>or</w:t>
            </w:r>
            <w:r>
              <w:rPr>
                <w:rFonts w:eastAsiaTheme="minorEastAsia"/>
                <w:color w:val="000000" w:themeColor="text1"/>
                <w:lang w:val="en-US" w:eastAsia="zh-CN"/>
              </w:rPr>
              <w:t xml:space="preserve"> FR1, we confirm the recommended WF. Besides, no any update on FR1 frequency band grouping table.</w:t>
            </w:r>
          </w:p>
          <w:p w14:paraId="7100C818" w14:textId="77777777" w:rsidR="004B0FD1" w:rsidRDefault="004B0FD1" w:rsidP="004B0FD1">
            <w:pPr>
              <w:rPr>
                <w:b/>
                <w:color w:val="000000" w:themeColor="text1"/>
                <w:u w:val="single"/>
                <w:lang w:val="en-US" w:eastAsia="ko-KR"/>
              </w:rPr>
            </w:pPr>
            <w:r>
              <w:rPr>
                <w:b/>
                <w:color w:val="000000" w:themeColor="text1"/>
                <w:u w:val="single"/>
                <w:lang w:val="en-US" w:eastAsia="ko-KR"/>
              </w:rPr>
              <w:t>Issue 1-2-2: NR frequency band grouping for FR2 RedCap</w:t>
            </w:r>
          </w:p>
          <w:p w14:paraId="46094198" w14:textId="77777777" w:rsidR="004B0FD1" w:rsidRPr="00770EFB" w:rsidRDefault="004B0FD1" w:rsidP="004B0FD1">
            <w:pPr>
              <w:rPr>
                <w:rFonts w:eastAsiaTheme="minorEastAsia"/>
                <w:color w:val="000000" w:themeColor="text1"/>
                <w:lang w:val="en-US" w:eastAsia="zh-CN"/>
              </w:rPr>
            </w:pPr>
            <w:r>
              <w:rPr>
                <w:rFonts w:eastAsiaTheme="minorEastAsia"/>
                <w:color w:val="000000" w:themeColor="text1"/>
                <w:lang w:val="en-US" w:eastAsia="zh-CN"/>
              </w:rPr>
              <w:t>For FR2, we confirm the recommended WF (there is a typo, it shall be n261 rather than n267).</w:t>
            </w:r>
          </w:p>
          <w:p w14:paraId="6C264E3D" w14:textId="77777777" w:rsidR="004B0FD1" w:rsidRDefault="004B0FD1" w:rsidP="004B0FD1">
            <w:pPr>
              <w:rPr>
                <w:b/>
                <w:color w:val="000000" w:themeColor="text1"/>
                <w:u w:val="single"/>
                <w:lang w:val="en-US" w:eastAsia="ko-KR"/>
              </w:rPr>
            </w:pPr>
            <w:r>
              <w:rPr>
                <w:b/>
                <w:color w:val="000000" w:themeColor="text1"/>
                <w:u w:val="single"/>
                <w:lang w:val="en-US" w:eastAsia="ko-KR"/>
              </w:rPr>
              <w:t>Issue 1-3-4: Prioritization for HD-FDD UE performing SDT</w:t>
            </w:r>
          </w:p>
          <w:p w14:paraId="14947B31" w14:textId="77777777" w:rsidR="004B0FD1" w:rsidRPr="004B0FD1" w:rsidRDefault="004B0FD1" w:rsidP="004B0FD1">
            <w:pPr>
              <w:rPr>
                <w:rFonts w:eastAsiaTheme="minorEastAsia"/>
                <w:color w:val="000000" w:themeColor="text1"/>
                <w:lang w:val="en-US" w:eastAsia="zh-CN"/>
              </w:rPr>
            </w:pPr>
            <w:r w:rsidRPr="004B0FD1">
              <w:rPr>
                <w:rFonts w:eastAsiaTheme="minorEastAsia"/>
                <w:color w:val="000000" w:themeColor="text1"/>
                <w:lang w:val="en-US" w:eastAsia="zh-CN"/>
              </w:rPr>
              <w:t>In essential, option 1, 2 and 3 are similar. HD-FDD UE is similar as SDT UE work on TDD band. To our knowledge, there is scheduling restriction for SDT UE operating on TDD bands, i.e., DL SSB measurement is prioritized.</w:t>
            </w:r>
          </w:p>
          <w:p w14:paraId="1F46B230" w14:textId="77777777" w:rsidR="004B0FD1" w:rsidRDefault="004B0FD1" w:rsidP="004B0FD1">
            <w:pPr>
              <w:rPr>
                <w:b/>
                <w:color w:val="000000" w:themeColor="text1"/>
                <w:u w:val="single"/>
                <w:lang w:val="en-US" w:eastAsia="ko-KR"/>
              </w:rPr>
            </w:pPr>
            <w:r>
              <w:rPr>
                <w:b/>
                <w:color w:val="000000" w:themeColor="text1"/>
                <w:u w:val="single"/>
                <w:lang w:val="en-US" w:eastAsia="ko-KR"/>
              </w:rPr>
              <w:t>Issue 1-3-5: RSRP margin for SDT absolute RSRP thresholds</w:t>
            </w:r>
          </w:p>
          <w:p w14:paraId="762E956E" w14:textId="77777777" w:rsidR="004B0FD1" w:rsidRDefault="004B0FD1" w:rsidP="004B0FD1">
            <w:pPr>
              <w:rPr>
                <w:b/>
                <w:color w:val="000000" w:themeColor="text1"/>
                <w:u w:val="single"/>
                <w:lang w:val="en-US" w:eastAsia="ko-KR"/>
              </w:rPr>
            </w:pPr>
            <w:r>
              <w:rPr>
                <w:b/>
                <w:color w:val="000000" w:themeColor="text1"/>
                <w:u w:val="single"/>
                <w:lang w:val="en-US" w:eastAsia="ko-KR"/>
              </w:rPr>
              <w:t>Issue 1-3-6: RSRP margin for SDT RSRP change threshold</w:t>
            </w:r>
          </w:p>
          <w:p w14:paraId="74278D6D" w14:textId="77777777" w:rsidR="00770EFB" w:rsidRPr="004B0FD1" w:rsidRDefault="00770EFB" w:rsidP="004B0FD1">
            <w:pPr>
              <w:rPr>
                <w:b/>
                <w:color w:val="000000" w:themeColor="text1"/>
                <w:u w:val="single"/>
                <w:lang w:val="en-US" w:eastAsia="ko-KR"/>
              </w:rPr>
            </w:pPr>
          </w:p>
        </w:tc>
      </w:tr>
      <w:tr w:rsidR="00196DFB" w14:paraId="74A5776C" w14:textId="77777777" w:rsidTr="006A1436">
        <w:tc>
          <w:tcPr>
            <w:tcW w:w="1272" w:type="dxa"/>
          </w:tcPr>
          <w:p w14:paraId="668CF7C1" w14:textId="77777777" w:rsidR="00196DFB" w:rsidRDefault="00196DFB" w:rsidP="003A1C9A">
            <w:pPr>
              <w:spacing w:after="120"/>
              <w:rPr>
                <w:color w:val="000000" w:themeColor="text1"/>
                <w:lang w:val="en-US" w:eastAsia="zh-CN"/>
              </w:rPr>
            </w:pPr>
            <w:r>
              <w:rPr>
                <w:color w:val="000000" w:themeColor="text1"/>
                <w:lang w:val="en-US" w:eastAsia="zh-CN"/>
              </w:rPr>
              <w:lastRenderedPageBreak/>
              <w:t>Apple</w:t>
            </w:r>
          </w:p>
        </w:tc>
        <w:tc>
          <w:tcPr>
            <w:tcW w:w="8359" w:type="dxa"/>
          </w:tcPr>
          <w:p w14:paraId="49099C9A" w14:textId="77777777" w:rsidR="00196DFB" w:rsidRDefault="00196DFB" w:rsidP="00196DFB">
            <w:pPr>
              <w:rPr>
                <w:b/>
                <w:color w:val="000000" w:themeColor="text1"/>
                <w:u w:val="single"/>
                <w:lang w:val="en-US" w:eastAsia="ko-KR"/>
              </w:rPr>
            </w:pPr>
            <w:r>
              <w:rPr>
                <w:b/>
                <w:color w:val="000000" w:themeColor="text1"/>
                <w:u w:val="single"/>
                <w:lang w:val="en-US" w:eastAsia="ko-KR"/>
              </w:rPr>
              <w:t>Issue 1-2-1: NR frequency band grouping for FR1 RedCap</w:t>
            </w:r>
          </w:p>
          <w:p w14:paraId="10C99298" w14:textId="77777777" w:rsidR="00196DFB" w:rsidRPr="004258BC" w:rsidRDefault="00196DFB" w:rsidP="00196DFB">
            <w:pPr>
              <w:overflowPunct/>
              <w:autoSpaceDE/>
              <w:autoSpaceDN/>
              <w:adjustRightInd/>
              <w:textAlignment w:val="auto"/>
              <w:rPr>
                <w:bCs/>
                <w:color w:val="000000" w:themeColor="text1"/>
                <w:u w:val="single"/>
                <w:lang w:val="en-US" w:eastAsia="ko-KR"/>
              </w:rPr>
            </w:pPr>
            <w:r>
              <w:rPr>
                <w:bCs/>
                <w:color w:val="000000" w:themeColor="text1"/>
                <w:u w:val="single"/>
                <w:lang w:val="en-US" w:eastAsia="ko-KR"/>
              </w:rPr>
              <w:t xml:space="preserve">No new </w:t>
            </w:r>
            <w:r w:rsidRPr="00BD3377">
              <w:rPr>
                <w:bCs/>
                <w:color w:val="000000" w:themeColor="text1"/>
                <w:u w:val="single"/>
                <w:lang w:val="en-US" w:eastAsia="ko-KR"/>
              </w:rPr>
              <w:t xml:space="preserve">frequency band grouping </w:t>
            </w:r>
            <w:r>
              <w:rPr>
                <w:bCs/>
                <w:color w:val="000000" w:themeColor="text1"/>
                <w:u w:val="single"/>
                <w:lang w:val="en-US" w:eastAsia="ko-KR"/>
              </w:rPr>
              <w:t xml:space="preserve">table is introduced </w:t>
            </w:r>
            <w:r w:rsidRPr="00BD3377">
              <w:rPr>
                <w:bCs/>
                <w:color w:val="000000" w:themeColor="text1"/>
                <w:u w:val="single"/>
                <w:lang w:val="en-US" w:eastAsia="ko-KR"/>
              </w:rPr>
              <w:t xml:space="preserve">for </w:t>
            </w:r>
            <w:r>
              <w:rPr>
                <w:bCs/>
                <w:color w:val="000000" w:themeColor="text1"/>
                <w:u w:val="single"/>
                <w:lang w:val="en-US" w:eastAsia="ko-KR"/>
              </w:rPr>
              <w:t xml:space="preserve">FR1 </w:t>
            </w:r>
            <w:r w:rsidRPr="00BD3377">
              <w:rPr>
                <w:bCs/>
                <w:color w:val="000000" w:themeColor="text1"/>
                <w:u w:val="single"/>
                <w:lang w:val="en-US" w:eastAsia="ko-KR"/>
              </w:rPr>
              <w:t>RedCap.</w:t>
            </w:r>
          </w:p>
          <w:p w14:paraId="2009921C" w14:textId="77777777" w:rsidR="00196DFB" w:rsidRDefault="00196DFB" w:rsidP="00196DFB">
            <w:pPr>
              <w:rPr>
                <w:b/>
                <w:color w:val="000000" w:themeColor="text1"/>
                <w:u w:val="single"/>
                <w:lang w:val="en-US" w:eastAsia="ko-KR"/>
              </w:rPr>
            </w:pPr>
            <w:r>
              <w:rPr>
                <w:b/>
                <w:color w:val="000000" w:themeColor="text1"/>
                <w:u w:val="single"/>
                <w:lang w:val="en-US" w:eastAsia="ko-KR"/>
              </w:rPr>
              <w:t>Issue 1-2-2: NR frequency band grouping for FR2 RedCap</w:t>
            </w:r>
          </w:p>
          <w:p w14:paraId="2A36FB30" w14:textId="77777777" w:rsidR="00196DFB" w:rsidRPr="004258BC" w:rsidRDefault="00EF1E16" w:rsidP="00196DFB">
            <w:pPr>
              <w:overflowPunct/>
              <w:autoSpaceDE/>
              <w:autoSpaceDN/>
              <w:adjustRightInd/>
              <w:textAlignment w:val="auto"/>
              <w:rPr>
                <w:bCs/>
                <w:color w:val="000000" w:themeColor="text1"/>
                <w:u w:val="single"/>
                <w:lang w:val="en-US" w:eastAsia="ko-KR"/>
              </w:rPr>
            </w:pPr>
            <w:r w:rsidRPr="004258BC">
              <w:rPr>
                <w:bCs/>
                <w:color w:val="000000" w:themeColor="text1"/>
                <w:u w:val="single"/>
                <w:lang w:val="en-US" w:eastAsia="ko-KR"/>
              </w:rPr>
              <w:t>Agree with Huawei’s observation,</w:t>
            </w:r>
          </w:p>
          <w:p w14:paraId="1A4F3110" w14:textId="77777777" w:rsidR="00870140" w:rsidRPr="004258BC" w:rsidRDefault="00EF1E16" w:rsidP="004258BC">
            <w:pPr>
              <w:pStyle w:val="ListParagraph"/>
              <w:numPr>
                <w:ilvl w:val="0"/>
                <w:numId w:val="9"/>
              </w:numPr>
              <w:overflowPunct/>
              <w:autoSpaceDE/>
              <w:autoSpaceDN/>
              <w:adjustRightInd/>
              <w:spacing w:after="120"/>
              <w:ind w:firstLineChars="0"/>
              <w:textAlignment w:val="auto"/>
              <w:rPr>
                <w:rFonts w:eastAsia="SimSun"/>
                <w:bCs/>
                <w:color w:val="000000" w:themeColor="text1"/>
                <w:lang w:val="en-US" w:eastAsia="zh-CN"/>
              </w:rPr>
            </w:pPr>
            <w:r w:rsidRPr="004258BC">
              <w:rPr>
                <w:rFonts w:eastAsia="SimSun"/>
                <w:bCs/>
                <w:color w:val="000000" w:themeColor="text1"/>
                <w:lang w:val="en-US" w:eastAsia="zh-CN"/>
              </w:rPr>
              <w:t xml:space="preserve">For FR2, the existing tables are updated to support UE power class 7 (PC7) for </w:t>
            </w:r>
            <w:r w:rsidRPr="004258BC">
              <w:rPr>
                <w:bCs/>
                <w:color w:val="000000" w:themeColor="text1"/>
                <w:u w:val="single"/>
                <w:lang w:val="en-US" w:eastAsia="ko-KR"/>
              </w:rPr>
              <w:t xml:space="preserve">n257, n258 and </w:t>
            </w:r>
            <w:r w:rsidR="00196DFB" w:rsidRPr="00196DFB">
              <w:rPr>
                <w:bCs/>
                <w:color w:val="000000" w:themeColor="text1"/>
                <w:highlight w:val="yellow"/>
                <w:u w:val="single"/>
                <w:lang w:val="en-US" w:eastAsia="ko-KR"/>
              </w:rPr>
              <w:t>n261</w:t>
            </w:r>
            <w:r w:rsidRPr="004258BC">
              <w:rPr>
                <w:bCs/>
                <w:color w:val="000000" w:themeColor="text1"/>
                <w:u w:val="single"/>
                <w:lang w:val="en-US" w:eastAsia="ko-KR"/>
              </w:rPr>
              <w:t xml:space="preserve"> as per RF agreement.</w:t>
            </w:r>
          </w:p>
          <w:p w14:paraId="6B19F75F" w14:textId="77777777" w:rsidR="00196DFB" w:rsidRDefault="00196DFB" w:rsidP="00196DFB">
            <w:pPr>
              <w:rPr>
                <w:b/>
                <w:color w:val="000000" w:themeColor="text1"/>
                <w:u w:val="single"/>
                <w:lang w:val="en-US" w:eastAsia="ko-KR"/>
              </w:rPr>
            </w:pPr>
            <w:r>
              <w:rPr>
                <w:b/>
                <w:color w:val="000000" w:themeColor="text1"/>
                <w:u w:val="single"/>
                <w:lang w:val="en-US" w:eastAsia="ko-KR"/>
              </w:rPr>
              <w:t>Issue 1-3-4: Prioritization for HD-FDD UE performing SDT</w:t>
            </w:r>
          </w:p>
          <w:p w14:paraId="5E33D911" w14:textId="77777777" w:rsidR="009744C2" w:rsidRPr="004258BC" w:rsidRDefault="00EF1E16" w:rsidP="00196DFB">
            <w:pPr>
              <w:overflowPunct/>
              <w:autoSpaceDE/>
              <w:autoSpaceDN/>
              <w:adjustRightInd/>
              <w:textAlignment w:val="auto"/>
              <w:rPr>
                <w:bCs/>
                <w:color w:val="000000" w:themeColor="text1"/>
                <w:lang w:val="en-US" w:eastAsia="ko-KR"/>
              </w:rPr>
            </w:pPr>
            <w:r w:rsidRPr="004258BC">
              <w:rPr>
                <w:bCs/>
                <w:color w:val="000000" w:themeColor="text1"/>
                <w:lang w:val="en-US" w:eastAsia="ko-KR"/>
              </w:rPr>
              <w:t>Fine with option 1/2/3 they are similar.</w:t>
            </w:r>
          </w:p>
          <w:p w14:paraId="061B4E33" w14:textId="77777777" w:rsidR="00196DFB" w:rsidRDefault="00196DFB" w:rsidP="00196DFB">
            <w:pPr>
              <w:rPr>
                <w:b/>
                <w:color w:val="000000" w:themeColor="text1"/>
                <w:u w:val="single"/>
                <w:lang w:val="en-US" w:eastAsia="ko-KR"/>
              </w:rPr>
            </w:pPr>
            <w:r>
              <w:rPr>
                <w:b/>
                <w:color w:val="000000" w:themeColor="text1"/>
                <w:u w:val="single"/>
                <w:lang w:val="en-US" w:eastAsia="ko-KR"/>
              </w:rPr>
              <w:t>Issue 1-3-5: RSRP margin for SDT absolute RSRP thresholds</w:t>
            </w:r>
          </w:p>
          <w:p w14:paraId="6093B904" w14:textId="77777777" w:rsidR="009744C2" w:rsidRPr="004258BC" w:rsidRDefault="00EF1E16" w:rsidP="00196DFB">
            <w:pPr>
              <w:overflowPunct/>
              <w:autoSpaceDE/>
              <w:autoSpaceDN/>
              <w:adjustRightInd/>
              <w:textAlignment w:val="auto"/>
              <w:rPr>
                <w:bCs/>
                <w:color w:val="000000" w:themeColor="text1"/>
                <w:lang w:val="en-US" w:eastAsia="ko-KR"/>
              </w:rPr>
            </w:pPr>
            <w:r w:rsidRPr="004258BC">
              <w:rPr>
                <w:bCs/>
                <w:color w:val="000000" w:themeColor="text1"/>
                <w:lang w:val="en-US" w:eastAsia="ko-KR"/>
              </w:rPr>
              <w:t>Option 1</w:t>
            </w:r>
            <w:r w:rsidR="009744C2">
              <w:rPr>
                <w:bCs/>
                <w:color w:val="000000" w:themeColor="text1"/>
                <w:lang w:val="en-US" w:eastAsia="ko-KR"/>
              </w:rPr>
              <w:t>.</w:t>
            </w:r>
          </w:p>
          <w:p w14:paraId="1E2DBB07" w14:textId="77777777" w:rsidR="00196DFB" w:rsidRDefault="00196DFB" w:rsidP="00196DFB">
            <w:pPr>
              <w:rPr>
                <w:b/>
                <w:color w:val="000000" w:themeColor="text1"/>
                <w:u w:val="single"/>
                <w:lang w:val="en-US" w:eastAsia="ko-KR"/>
              </w:rPr>
            </w:pPr>
            <w:r>
              <w:rPr>
                <w:b/>
                <w:color w:val="000000" w:themeColor="text1"/>
                <w:u w:val="single"/>
                <w:lang w:val="en-US" w:eastAsia="ko-KR"/>
              </w:rPr>
              <w:t>Issue 1-3-6: RSRP margin for SDT RSRP change threshold</w:t>
            </w:r>
          </w:p>
          <w:p w14:paraId="5B6CB696" w14:textId="77777777" w:rsidR="00196DFB" w:rsidRPr="004258BC" w:rsidRDefault="00EF1E16" w:rsidP="004B0FD1">
            <w:pPr>
              <w:overflowPunct/>
              <w:autoSpaceDE/>
              <w:autoSpaceDN/>
              <w:adjustRightInd/>
              <w:textAlignment w:val="auto"/>
              <w:rPr>
                <w:bCs/>
                <w:color w:val="000000" w:themeColor="text1"/>
                <w:u w:val="single"/>
                <w:lang w:val="en-US" w:eastAsia="ko-KR"/>
              </w:rPr>
            </w:pPr>
            <w:r w:rsidRPr="004258BC">
              <w:rPr>
                <w:bCs/>
                <w:color w:val="000000" w:themeColor="text1"/>
                <w:u w:val="single"/>
                <w:lang w:val="en-US" w:eastAsia="ko-KR"/>
              </w:rPr>
              <w:t>Option 1a</w:t>
            </w:r>
            <w:r w:rsidR="009744C2">
              <w:rPr>
                <w:bCs/>
                <w:color w:val="000000" w:themeColor="text1"/>
                <w:u w:val="single"/>
                <w:lang w:val="en-US" w:eastAsia="ko-KR"/>
              </w:rPr>
              <w:t xml:space="preserve"> only for FR1.</w:t>
            </w:r>
            <w:r w:rsidRPr="004258BC">
              <w:rPr>
                <w:bCs/>
                <w:color w:val="000000" w:themeColor="text1"/>
                <w:u w:val="single"/>
                <w:lang w:val="en-US" w:eastAsia="ko-KR"/>
              </w:rPr>
              <w:t xml:space="preserve"> </w:t>
            </w:r>
            <w:r w:rsidR="009744C2">
              <w:rPr>
                <w:bCs/>
                <w:color w:val="000000" w:themeColor="text1"/>
                <w:u w:val="single"/>
                <w:lang w:val="en-US" w:eastAsia="ko-KR"/>
              </w:rPr>
              <w:t>S</w:t>
            </w:r>
            <w:r w:rsidR="009744C2" w:rsidRPr="009744C2">
              <w:rPr>
                <w:bCs/>
                <w:color w:val="000000" w:themeColor="text1"/>
                <w:lang w:val="en-US" w:eastAsia="ko-KR"/>
              </w:rPr>
              <w:t>ame comment as to issue 1-3-5, it’s only for FR1 which allows 1Rx.</w:t>
            </w:r>
          </w:p>
        </w:tc>
      </w:tr>
      <w:tr w:rsidR="003B0A86" w14:paraId="2566F5AB" w14:textId="77777777" w:rsidTr="006A1436">
        <w:tc>
          <w:tcPr>
            <w:tcW w:w="1272" w:type="dxa"/>
          </w:tcPr>
          <w:p w14:paraId="0AE36FC3" w14:textId="77777777" w:rsidR="003B0A86" w:rsidRPr="004258BC" w:rsidRDefault="003B0A86" w:rsidP="003B0A86">
            <w:pPr>
              <w:overflowPunct/>
              <w:autoSpaceDE/>
              <w:autoSpaceDN/>
              <w:adjustRightInd/>
              <w:spacing w:after="120"/>
              <w:textAlignment w:val="auto"/>
              <w:rPr>
                <w:color w:val="000000" w:themeColor="text1"/>
                <w:lang w:eastAsia="zh-CN"/>
              </w:rPr>
            </w:pPr>
            <w:r>
              <w:rPr>
                <w:color w:val="000000" w:themeColor="text1"/>
                <w:lang w:val="en-US"/>
              </w:rPr>
              <w:t>MediaTek</w:t>
            </w:r>
          </w:p>
        </w:tc>
        <w:tc>
          <w:tcPr>
            <w:tcW w:w="8359" w:type="dxa"/>
          </w:tcPr>
          <w:p w14:paraId="52433354" w14:textId="77777777" w:rsidR="003B0A86" w:rsidRPr="00C7078A" w:rsidRDefault="003B0A86" w:rsidP="003B0A86">
            <w:pPr>
              <w:rPr>
                <w:b/>
                <w:color w:val="000000" w:themeColor="text1"/>
                <w:u w:val="single"/>
                <w:lang w:val="en-US" w:eastAsia="ko-KR"/>
              </w:rPr>
            </w:pPr>
            <w:r w:rsidRPr="00C7078A">
              <w:rPr>
                <w:b/>
                <w:color w:val="000000" w:themeColor="text1"/>
                <w:u w:val="single"/>
                <w:lang w:val="en-US" w:eastAsia="ko-KR"/>
              </w:rPr>
              <w:t>Issue 1-2-1: NR frequency band grouping for FR1 RedCap</w:t>
            </w:r>
          </w:p>
          <w:p w14:paraId="7714ECC9" w14:textId="77777777" w:rsidR="003B0A86" w:rsidRPr="00C7078A" w:rsidRDefault="003B0A86" w:rsidP="003B0A86">
            <w:pPr>
              <w:rPr>
                <w:bCs/>
                <w:color w:val="000000" w:themeColor="text1"/>
                <w:lang w:val="en-US" w:eastAsia="ko-KR"/>
              </w:rPr>
            </w:pPr>
            <w:r w:rsidRPr="00C7078A">
              <w:rPr>
                <w:bCs/>
                <w:color w:val="000000" w:themeColor="text1"/>
                <w:lang w:val="en-US" w:eastAsia="ko-KR"/>
              </w:rPr>
              <w:t>We can follow the RF session approach.</w:t>
            </w:r>
          </w:p>
          <w:p w14:paraId="78CCE1F6" w14:textId="77777777" w:rsidR="003B0A86" w:rsidRDefault="003B0A86" w:rsidP="003B0A86">
            <w:pPr>
              <w:rPr>
                <w:b/>
                <w:color w:val="000000" w:themeColor="text1"/>
                <w:u w:val="single"/>
                <w:lang w:val="en-US" w:eastAsia="ko-KR"/>
              </w:rPr>
            </w:pPr>
            <w:r w:rsidRPr="00C7078A">
              <w:rPr>
                <w:b/>
                <w:color w:val="000000" w:themeColor="text1"/>
                <w:u w:val="single"/>
                <w:lang w:val="en-US" w:eastAsia="ko-KR"/>
              </w:rPr>
              <w:t>Issue 1-2-2: NR frequency band grouping for FR2 RedCap</w:t>
            </w:r>
          </w:p>
          <w:p w14:paraId="67059FD0" w14:textId="77777777" w:rsidR="003B0A86" w:rsidRPr="00C7078A" w:rsidRDefault="003B0A86" w:rsidP="003B0A86">
            <w:pPr>
              <w:rPr>
                <w:bCs/>
                <w:color w:val="000000" w:themeColor="text1"/>
                <w:lang w:val="en-US" w:eastAsia="ko-KR"/>
              </w:rPr>
            </w:pPr>
            <w:r>
              <w:rPr>
                <w:bCs/>
                <w:color w:val="000000" w:themeColor="text1"/>
                <w:lang w:val="en-US" w:eastAsia="ko-KR"/>
              </w:rPr>
              <w:t>We can follow the RF session approach.</w:t>
            </w:r>
          </w:p>
          <w:p w14:paraId="5DD0DBBB" w14:textId="77777777" w:rsidR="003B0A86" w:rsidRDefault="003B0A86" w:rsidP="003B0A86">
            <w:pPr>
              <w:rPr>
                <w:b/>
                <w:color w:val="000000" w:themeColor="text1"/>
                <w:u w:val="single"/>
                <w:lang w:val="en-US" w:eastAsia="ko-KR"/>
              </w:rPr>
            </w:pPr>
            <w:r>
              <w:rPr>
                <w:b/>
                <w:color w:val="000000" w:themeColor="text1"/>
                <w:u w:val="single"/>
                <w:lang w:val="en-US" w:eastAsia="ko-KR"/>
              </w:rPr>
              <w:t>Issue 1-3-4: Prioritization for HD-FDD UE performing SDT</w:t>
            </w:r>
          </w:p>
          <w:p w14:paraId="308A87BA" w14:textId="77777777" w:rsidR="003B0A86" w:rsidRDefault="003B0A86" w:rsidP="003B0A86">
            <w:pPr>
              <w:rPr>
                <w:bCs/>
                <w:color w:val="000000" w:themeColor="text1"/>
                <w:lang w:val="en-US" w:eastAsia="ko-KR"/>
              </w:rPr>
            </w:pPr>
            <w:r>
              <w:rPr>
                <w:bCs/>
                <w:color w:val="000000" w:themeColor="text1"/>
                <w:lang w:val="en-US" w:eastAsia="ko-KR"/>
              </w:rPr>
              <w:t>Our comment on</w:t>
            </w:r>
            <w:r w:rsidRPr="00C7078A">
              <w:rPr>
                <w:bCs/>
                <w:color w:val="000000" w:themeColor="text1"/>
                <w:lang w:val="en-US" w:eastAsia="ko-KR"/>
              </w:rPr>
              <w:t xml:space="preserve"> Option 2, </w:t>
            </w:r>
            <w:r>
              <w:rPr>
                <w:bCs/>
                <w:color w:val="000000" w:themeColor="text1"/>
                <w:lang w:val="en-US" w:eastAsia="ko-KR"/>
              </w:rPr>
              <w:t>to our understanding the scheduling restrictions applies for CONNECTED mode, yet this agreement to cover SDT in INACTIVE mode. So we are not sure if that agreement can be applied in here.</w:t>
            </w:r>
          </w:p>
          <w:p w14:paraId="4D85A889" w14:textId="77777777" w:rsidR="003B0A86" w:rsidRDefault="003B0A86" w:rsidP="003B0A86">
            <w:pPr>
              <w:rPr>
                <w:bCs/>
                <w:color w:val="000000" w:themeColor="text1"/>
                <w:lang w:val="en-US" w:eastAsia="ko-KR"/>
              </w:rPr>
            </w:pPr>
            <w:r>
              <w:rPr>
                <w:bCs/>
                <w:color w:val="000000" w:themeColor="text1"/>
                <w:lang w:val="en-US" w:eastAsia="ko-KR"/>
              </w:rPr>
              <w:t xml:space="preserve">Our comment on option 3, this is the same understanding for option 1, yet option 1 provides the agreement for option 3, which was copied from SDT WI and modified to match the RedCap discussions. </w:t>
            </w:r>
          </w:p>
          <w:p w14:paraId="1B9F71EE" w14:textId="77777777" w:rsidR="003B0A86" w:rsidRPr="00C7078A" w:rsidRDefault="003B0A86" w:rsidP="003B0A86">
            <w:pPr>
              <w:rPr>
                <w:bCs/>
                <w:color w:val="000000" w:themeColor="text1"/>
                <w:lang w:val="en-US" w:eastAsia="ko-KR"/>
              </w:rPr>
            </w:pPr>
            <w:r>
              <w:rPr>
                <w:bCs/>
                <w:color w:val="000000" w:themeColor="text1"/>
                <w:lang w:val="en-US" w:eastAsia="ko-KR"/>
              </w:rPr>
              <w:t xml:space="preserve">Thus, we support option 1 and option 3. </w:t>
            </w:r>
          </w:p>
          <w:p w14:paraId="4EE268FD" w14:textId="77777777" w:rsidR="003B0A86" w:rsidRDefault="003B0A86" w:rsidP="003B0A86">
            <w:pPr>
              <w:rPr>
                <w:b/>
                <w:color w:val="000000" w:themeColor="text1"/>
                <w:u w:val="single"/>
                <w:lang w:val="en-US" w:eastAsia="ko-KR"/>
              </w:rPr>
            </w:pPr>
            <w:r>
              <w:rPr>
                <w:b/>
                <w:color w:val="000000" w:themeColor="text1"/>
                <w:u w:val="single"/>
                <w:lang w:val="en-US" w:eastAsia="ko-KR"/>
              </w:rPr>
              <w:t>Issue 1-3-5: RSRP margin for SDT absolute RSRP thresholds</w:t>
            </w:r>
          </w:p>
          <w:p w14:paraId="5EE28E38" w14:textId="77777777" w:rsidR="003B0A86" w:rsidRDefault="003B0A86" w:rsidP="003B0A86">
            <w:pPr>
              <w:rPr>
                <w:bCs/>
                <w:color w:val="000000" w:themeColor="text1"/>
                <w:lang w:val="en-US" w:eastAsia="ko-KR"/>
              </w:rPr>
            </w:pPr>
            <w:r w:rsidRPr="00C7078A">
              <w:rPr>
                <w:bCs/>
                <w:color w:val="000000" w:themeColor="text1"/>
                <w:lang w:val="en-US" w:eastAsia="ko-KR"/>
              </w:rPr>
              <w:lastRenderedPageBreak/>
              <w:t xml:space="preserve">If the </w:t>
            </w:r>
            <w:r w:rsidRPr="006B7638">
              <w:rPr>
                <w:bCs/>
                <w:lang w:eastAsia="zh-CN"/>
              </w:rPr>
              <w:t>offset</w:t>
            </w:r>
            <w:r w:rsidRPr="00C7078A">
              <w:rPr>
                <w:bCs/>
                <w:vertAlign w:val="subscript"/>
                <w:lang w:eastAsia="zh-CN"/>
              </w:rPr>
              <w:t>absolute</w:t>
            </w:r>
            <w:r w:rsidRPr="00C7078A">
              <w:rPr>
                <w:bCs/>
                <w:color w:val="000000" w:themeColor="text1"/>
                <w:lang w:val="en-US" w:eastAsia="ko-KR"/>
              </w:rPr>
              <w:t xml:space="preserve"> is a constant number written in the specs, then we can compromise to option 1.</w:t>
            </w:r>
          </w:p>
          <w:p w14:paraId="3476F228" w14:textId="77777777" w:rsidR="003B0A86" w:rsidRPr="00C7078A" w:rsidRDefault="003B0A86" w:rsidP="003B0A86">
            <w:pPr>
              <w:rPr>
                <w:bCs/>
                <w:color w:val="000000" w:themeColor="text1"/>
                <w:lang w:val="en-US" w:eastAsia="ko-KR"/>
              </w:rPr>
            </w:pPr>
            <w:r>
              <w:rPr>
                <w:bCs/>
                <w:color w:val="000000" w:themeColor="text1"/>
                <w:lang w:val="en-US" w:eastAsia="ko-KR"/>
              </w:rPr>
              <w:t>Hence, option 1 should be revised to reflect that.</w:t>
            </w:r>
          </w:p>
          <w:p w14:paraId="5234AD04" w14:textId="77777777" w:rsidR="003B0A86" w:rsidRDefault="003B0A86" w:rsidP="003B0A86">
            <w:pPr>
              <w:rPr>
                <w:b/>
                <w:color w:val="000000" w:themeColor="text1"/>
                <w:u w:val="single"/>
                <w:lang w:val="en-US" w:eastAsia="ko-KR"/>
              </w:rPr>
            </w:pPr>
            <w:r w:rsidRPr="00C7078A">
              <w:rPr>
                <w:b/>
                <w:color w:val="000000" w:themeColor="text1"/>
                <w:u w:val="single"/>
                <w:lang w:val="en-US" w:eastAsia="ko-KR"/>
              </w:rPr>
              <w:t>Issue 1-3-6: RSRP margin for SDT RSRP change threshold</w:t>
            </w:r>
          </w:p>
          <w:p w14:paraId="49DE4D0B" w14:textId="77777777" w:rsidR="003B0A86" w:rsidRDefault="003B0A86" w:rsidP="003B0A86">
            <w:pPr>
              <w:rPr>
                <w:bCs/>
                <w:color w:val="000000" w:themeColor="text1"/>
                <w:lang w:val="en-US" w:eastAsia="ko-KR"/>
              </w:rPr>
            </w:pPr>
            <w:r w:rsidRPr="00C7078A">
              <w:rPr>
                <w:bCs/>
                <w:color w:val="000000" w:themeColor="text1"/>
                <w:lang w:val="en-US" w:eastAsia="ko-KR"/>
              </w:rPr>
              <w:t xml:space="preserve">If the </w:t>
            </w:r>
            <w:r>
              <w:rPr>
                <w:bCs/>
                <w:lang w:eastAsia="zh-CN"/>
              </w:rPr>
              <w:t xml:space="preserve">RSRP change </w:t>
            </w:r>
            <w:r w:rsidRPr="00C7078A">
              <w:rPr>
                <w:bCs/>
                <w:color w:val="000000" w:themeColor="text1"/>
                <w:lang w:val="en-US" w:eastAsia="ko-KR"/>
              </w:rPr>
              <w:t>is a constant number written in the specs, then we can compromise to option 1.</w:t>
            </w:r>
          </w:p>
          <w:p w14:paraId="703E699F" w14:textId="77777777" w:rsidR="003B0A86" w:rsidRDefault="003B0A86" w:rsidP="003B0A86">
            <w:pPr>
              <w:rPr>
                <w:b/>
                <w:color w:val="000000" w:themeColor="text1"/>
                <w:u w:val="single"/>
                <w:lang w:val="en-US" w:eastAsia="ko-KR"/>
              </w:rPr>
            </w:pPr>
            <w:r>
              <w:rPr>
                <w:bCs/>
                <w:color w:val="000000" w:themeColor="text1"/>
                <w:lang w:val="en-US" w:eastAsia="ko-KR"/>
              </w:rPr>
              <w:t>Hence, option 1 should be revised to reflect that.</w:t>
            </w:r>
            <w:r w:rsidRPr="00C7078A">
              <w:rPr>
                <w:bCs/>
                <w:color w:val="000000" w:themeColor="text1"/>
                <w:lang w:val="en-US" w:eastAsia="ko-KR"/>
              </w:rPr>
              <w:t xml:space="preserve"> </w:t>
            </w:r>
          </w:p>
        </w:tc>
      </w:tr>
      <w:tr w:rsidR="00CD450E" w14:paraId="5301B745" w14:textId="77777777" w:rsidTr="006A1436">
        <w:tc>
          <w:tcPr>
            <w:tcW w:w="1272" w:type="dxa"/>
          </w:tcPr>
          <w:p w14:paraId="79EB732A" w14:textId="77777777" w:rsidR="00CD450E" w:rsidRPr="004258BC" w:rsidRDefault="00CD450E" w:rsidP="00CD450E">
            <w:pPr>
              <w:overflowPunct/>
              <w:autoSpaceDE/>
              <w:autoSpaceDN/>
              <w:adjustRightInd/>
              <w:spacing w:after="120"/>
              <w:textAlignment w:val="auto"/>
              <w:rPr>
                <w:color w:val="000000" w:themeColor="text1"/>
              </w:rPr>
            </w:pPr>
            <w:r>
              <w:rPr>
                <w:color w:val="000000" w:themeColor="text1"/>
                <w:lang w:val="en-US"/>
              </w:rPr>
              <w:lastRenderedPageBreak/>
              <w:t>Nokia</w:t>
            </w:r>
          </w:p>
        </w:tc>
        <w:tc>
          <w:tcPr>
            <w:tcW w:w="8359" w:type="dxa"/>
          </w:tcPr>
          <w:p w14:paraId="58AE0E7D" w14:textId="77777777" w:rsidR="00CD450E" w:rsidRDefault="00CD450E" w:rsidP="00CD450E">
            <w:pPr>
              <w:rPr>
                <w:b/>
                <w:color w:val="000000" w:themeColor="text1"/>
                <w:u w:val="single"/>
                <w:lang w:val="en-US" w:eastAsia="ko-KR"/>
              </w:rPr>
            </w:pPr>
            <w:r>
              <w:rPr>
                <w:b/>
                <w:color w:val="000000" w:themeColor="text1"/>
                <w:u w:val="single"/>
                <w:lang w:val="en-US" w:eastAsia="ko-KR"/>
              </w:rPr>
              <w:t>Issue 1-2-1: NR frequency band grouping for FR1 RedCap</w:t>
            </w:r>
          </w:p>
          <w:p w14:paraId="286EB18B" w14:textId="77777777" w:rsidR="00CD450E" w:rsidRPr="00931025" w:rsidRDefault="00CD450E" w:rsidP="00CD450E">
            <w:pPr>
              <w:rPr>
                <w:bCs/>
                <w:color w:val="000000" w:themeColor="text1"/>
                <w:lang w:val="en-US" w:eastAsia="ko-KR"/>
              </w:rPr>
            </w:pPr>
            <w:r w:rsidRPr="00931025">
              <w:rPr>
                <w:bCs/>
                <w:color w:val="000000" w:themeColor="text1"/>
                <w:lang w:val="en-US" w:eastAsia="ko-KR"/>
              </w:rPr>
              <w:t>We confirm the tentative agreement.</w:t>
            </w:r>
          </w:p>
          <w:p w14:paraId="399DFD0F" w14:textId="77777777" w:rsidR="00CD450E" w:rsidRDefault="00CD450E" w:rsidP="00CD450E">
            <w:pPr>
              <w:rPr>
                <w:b/>
                <w:color w:val="000000" w:themeColor="text1"/>
                <w:u w:val="single"/>
                <w:lang w:val="en-US" w:eastAsia="ko-KR"/>
              </w:rPr>
            </w:pPr>
            <w:r>
              <w:rPr>
                <w:b/>
                <w:color w:val="000000" w:themeColor="text1"/>
                <w:u w:val="single"/>
                <w:lang w:val="en-US" w:eastAsia="ko-KR"/>
              </w:rPr>
              <w:t>Issue 1-2-2: NR frequency band grouping for FR2 RedCap</w:t>
            </w:r>
          </w:p>
          <w:p w14:paraId="7D0200F0" w14:textId="77777777" w:rsidR="00CD450E" w:rsidRPr="00931025" w:rsidRDefault="00CD450E" w:rsidP="00CD450E">
            <w:pPr>
              <w:rPr>
                <w:bCs/>
                <w:color w:val="000000" w:themeColor="text1"/>
                <w:lang w:val="en-US" w:eastAsia="ko-KR"/>
              </w:rPr>
            </w:pPr>
            <w:r w:rsidRPr="00931025">
              <w:rPr>
                <w:bCs/>
                <w:color w:val="000000" w:themeColor="text1"/>
                <w:lang w:val="en-US" w:eastAsia="ko-KR"/>
              </w:rPr>
              <w:t>We confirm the tentative agreement.</w:t>
            </w:r>
          </w:p>
          <w:p w14:paraId="50EAE4E2" w14:textId="77777777" w:rsidR="00CD450E" w:rsidRDefault="00CD450E" w:rsidP="00CD450E">
            <w:pPr>
              <w:rPr>
                <w:b/>
                <w:color w:val="000000" w:themeColor="text1"/>
                <w:u w:val="single"/>
                <w:lang w:val="en-US" w:eastAsia="ko-KR"/>
              </w:rPr>
            </w:pPr>
            <w:r>
              <w:rPr>
                <w:b/>
                <w:color w:val="000000" w:themeColor="text1"/>
                <w:u w:val="single"/>
                <w:lang w:val="en-US" w:eastAsia="ko-KR"/>
              </w:rPr>
              <w:t>Issue 1-3-5: RSRP margin for SDT absolute RSRP thresholds</w:t>
            </w:r>
          </w:p>
          <w:p w14:paraId="5E5B88F1" w14:textId="77777777" w:rsidR="00CD450E" w:rsidRPr="00931025" w:rsidRDefault="00CD450E" w:rsidP="00CD450E">
            <w:pPr>
              <w:rPr>
                <w:bCs/>
                <w:color w:val="000000" w:themeColor="text1"/>
                <w:lang w:val="en-US" w:eastAsia="ko-KR"/>
              </w:rPr>
            </w:pPr>
            <w:r w:rsidRPr="00931025">
              <w:rPr>
                <w:bCs/>
                <w:color w:val="000000" w:themeColor="text1"/>
                <w:lang w:val="en-US" w:eastAsia="ko-KR"/>
              </w:rPr>
              <w:t>Option 1</w:t>
            </w:r>
            <w:r>
              <w:rPr>
                <w:bCs/>
                <w:color w:val="000000" w:themeColor="text1"/>
                <w:lang w:val="en-US" w:eastAsia="ko-KR"/>
              </w:rPr>
              <w:t>. Our understanding is that the offset would be a constant value defined in specification as agreed for the random access. So we agree with MediaTek, that option 1 should be rewritten to reflect this.</w:t>
            </w:r>
          </w:p>
          <w:p w14:paraId="78A17364" w14:textId="77777777" w:rsidR="00CD450E" w:rsidRDefault="00CD450E" w:rsidP="00CD450E">
            <w:pPr>
              <w:rPr>
                <w:b/>
                <w:color w:val="000000" w:themeColor="text1"/>
                <w:u w:val="single"/>
                <w:lang w:val="en-US" w:eastAsia="ko-KR"/>
              </w:rPr>
            </w:pPr>
            <w:r>
              <w:rPr>
                <w:b/>
                <w:color w:val="000000" w:themeColor="text1"/>
                <w:u w:val="single"/>
                <w:lang w:val="en-US" w:eastAsia="ko-KR"/>
              </w:rPr>
              <w:t>Issue 1-3-6: RSRP margin for SDT RSRP change threshold</w:t>
            </w:r>
          </w:p>
          <w:p w14:paraId="64D4CE78" w14:textId="77777777" w:rsidR="00CD450E" w:rsidRPr="00C7078A" w:rsidRDefault="00CD450E" w:rsidP="00CD450E">
            <w:pPr>
              <w:rPr>
                <w:b/>
                <w:color w:val="000000" w:themeColor="text1"/>
                <w:u w:val="single"/>
                <w:lang w:val="en-US" w:eastAsia="ko-KR"/>
              </w:rPr>
            </w:pPr>
            <w:r>
              <w:rPr>
                <w:rFonts w:eastAsiaTheme="minorEastAsia"/>
                <w:color w:val="000000" w:themeColor="text1"/>
                <w:lang w:val="en-US" w:eastAsia="zh-CN"/>
              </w:rPr>
              <w:t>Option 1, same view as MediaTek</w:t>
            </w:r>
          </w:p>
        </w:tc>
      </w:tr>
      <w:tr w:rsidR="00390FE7" w:rsidRPr="00390FE7" w14:paraId="0FC60285" w14:textId="77777777" w:rsidTr="006A1436">
        <w:tc>
          <w:tcPr>
            <w:tcW w:w="1272" w:type="dxa"/>
          </w:tcPr>
          <w:p w14:paraId="1BD7EAF0" w14:textId="0276C4A5" w:rsidR="00390FE7" w:rsidRDefault="00390FE7" w:rsidP="00390FE7">
            <w:pPr>
              <w:spacing w:after="120"/>
              <w:rPr>
                <w:color w:val="000000" w:themeColor="text1"/>
                <w:lang w:val="en-US"/>
              </w:rPr>
            </w:pPr>
            <w:r>
              <w:rPr>
                <w:color w:val="000000" w:themeColor="text1"/>
                <w:lang w:val="en-US" w:eastAsia="zh-CN"/>
              </w:rPr>
              <w:t>Intel</w:t>
            </w:r>
          </w:p>
        </w:tc>
        <w:tc>
          <w:tcPr>
            <w:tcW w:w="8359" w:type="dxa"/>
          </w:tcPr>
          <w:p w14:paraId="2162B0DB" w14:textId="77777777" w:rsidR="00390FE7" w:rsidRDefault="00390FE7" w:rsidP="00390FE7">
            <w:pPr>
              <w:rPr>
                <w:b/>
                <w:color w:val="000000" w:themeColor="text1"/>
                <w:u w:val="single"/>
                <w:lang w:val="en-US" w:eastAsia="ko-KR"/>
              </w:rPr>
            </w:pPr>
            <w:r>
              <w:rPr>
                <w:b/>
                <w:color w:val="000000" w:themeColor="text1"/>
                <w:u w:val="single"/>
                <w:lang w:val="en-US" w:eastAsia="ko-KR"/>
              </w:rPr>
              <w:t>Issue 1-3-5: RSRP margin for SDT absolute RSRP thresholds</w:t>
            </w:r>
          </w:p>
          <w:p w14:paraId="622793E6" w14:textId="77777777" w:rsidR="00390FE7" w:rsidRDefault="00390FE7" w:rsidP="00390FE7">
            <w:pPr>
              <w:rPr>
                <w:bCs/>
                <w:color w:val="000000" w:themeColor="text1"/>
                <w:lang w:val="en-US" w:eastAsia="ko-KR"/>
              </w:rPr>
            </w:pPr>
            <w:r>
              <w:rPr>
                <w:bCs/>
                <w:color w:val="000000" w:themeColor="text1"/>
                <w:lang w:val="en-US" w:eastAsia="ko-KR"/>
              </w:rPr>
              <w:t>Option 1.</w:t>
            </w:r>
          </w:p>
          <w:p w14:paraId="2361C8A8" w14:textId="556F0ADA" w:rsidR="00390FE7" w:rsidRPr="004258BC" w:rsidRDefault="00390FE7" w:rsidP="00390FE7">
            <w:pPr>
              <w:jc w:val="both"/>
              <w:rPr>
                <w:lang w:val="en-US"/>
              </w:rPr>
            </w:pPr>
            <w:r>
              <w:rPr>
                <w:bCs/>
                <w:color w:val="000000" w:themeColor="text1"/>
                <w:lang w:val="en-US" w:eastAsia="ko-KR"/>
              </w:rPr>
              <w:t xml:space="preserve">To MTK/Vivo, </w:t>
            </w:r>
            <w:r>
              <w:rPr>
                <w:i/>
                <w:lang w:eastAsia="zh-CN"/>
              </w:rPr>
              <w:t>cg-SDT-RSRP-ThresholdSSB</w:t>
            </w:r>
            <w:r>
              <w:rPr>
                <w:iCs/>
                <w:lang w:eastAsia="zh-CN"/>
              </w:rPr>
              <w:t xml:space="preserve"> is defined </w:t>
            </w:r>
            <w:r>
              <w:rPr>
                <w:bCs/>
                <w:color w:val="000000" w:themeColor="text1"/>
                <w:lang w:val="en-US" w:eastAsia="ko-KR"/>
              </w:rPr>
              <w:t>for CG-SDT procedures</w:t>
            </w:r>
            <w:r>
              <w:rPr>
                <w:iCs/>
                <w:lang w:eastAsia="zh-CN"/>
              </w:rPr>
              <w:t xml:space="preserve">. </w:t>
            </w:r>
            <w:r>
              <w:rPr>
                <w:bCs/>
                <w:color w:val="000000" w:themeColor="text1"/>
                <w:lang w:val="en-US" w:eastAsia="ko-KR"/>
              </w:rPr>
              <w:t>The motivation of this offset is to keep the similar level of reliability under 1 Rx. RSRP measurement accuracy degradation and it is in line with the approach already agreed from the last meeting, an LS to RAN2 on configuration margin for 1 Rx. RedCap UEs (</w:t>
            </w:r>
            <w:hyperlink r:id="rId28" w:history="1">
              <w:r>
                <w:rPr>
                  <w:rStyle w:val="Hyperlink"/>
                  <w:rFonts w:ascii="Arial Narrow" w:hAnsi="Arial Narrow" w:cs="Calibri"/>
                </w:rPr>
                <w:t>R4-2206951</w:t>
              </w:r>
            </w:hyperlink>
            <w:r>
              <w:rPr>
                <w:rFonts w:ascii="Arial Narrow" w:hAnsi="Arial Narrow" w:cs="Calibri"/>
                <w:color w:val="0563C1"/>
                <w:u w:val="single"/>
              </w:rPr>
              <w:t>).</w:t>
            </w:r>
            <w:r>
              <w:t xml:space="preserve">  </w:t>
            </w:r>
            <w:r w:rsidR="00DF76AC">
              <w:t xml:space="preserve">In this LS, </w:t>
            </w:r>
            <w:r w:rsidR="00DF76AC" w:rsidRPr="00DF76AC">
              <w:t>“offset” is fixed value in dB specified in RAN4 specification and corresponds to the magnitude of the difference between RSRP accuracies for 1 Rx branch and 2Rx branches.</w:t>
            </w:r>
          </w:p>
          <w:p w14:paraId="795B904C" w14:textId="77777777" w:rsidR="00390FE7" w:rsidRDefault="00390FE7" w:rsidP="00390FE7">
            <w:pPr>
              <w:jc w:val="both"/>
              <w:rPr>
                <w:rFonts w:ascii="Arial Narrow" w:hAnsi="Arial Narrow" w:cs="Calibri"/>
                <w:color w:val="0563C1"/>
                <w:u w:val="single"/>
                <w:lang w:val="en-US" w:eastAsia="ko-KR"/>
              </w:rPr>
            </w:pPr>
            <w:r>
              <w:t xml:space="preserve">Also, it would be good to inform RAN2 on this </w:t>
            </w:r>
            <w:r>
              <w:rPr>
                <w:i/>
                <w:lang w:eastAsia="zh-CN"/>
              </w:rPr>
              <w:t>cg-SDT-RSRP-ThresholdSSB</w:t>
            </w:r>
            <w:r>
              <w:t xml:space="preserve"> as well as </w:t>
            </w:r>
            <w:r>
              <w:rPr>
                <w:i/>
                <w:lang w:eastAsia="zh-CN"/>
              </w:rPr>
              <w:t>sdt-RSRP-Threshold</w:t>
            </w:r>
            <w:r>
              <w:t xml:space="preserve"> for SDT procedure since these parameters were not mentioned on the previous LS to RAN2. For details on RSRP-related RRC parameters for SDT procedure, we can refer the MAC CR on SDT procedure in </w:t>
            </w:r>
            <w:hyperlink r:id="rId29" w:history="1">
              <w:r w:rsidRPr="0097229E">
                <w:rPr>
                  <w:rStyle w:val="Hyperlink"/>
                </w:rPr>
                <w:t>R2-2204216</w:t>
              </w:r>
            </w:hyperlink>
          </w:p>
          <w:p w14:paraId="48BBA773" w14:textId="77777777" w:rsidR="00390FE7" w:rsidRPr="00580C2E" w:rsidRDefault="00390FE7" w:rsidP="00390FE7">
            <w:pPr>
              <w:jc w:val="both"/>
              <w:rPr>
                <w:bCs/>
                <w:color w:val="000000" w:themeColor="text1"/>
                <w:lang w:val="en-US" w:eastAsia="ko-KR"/>
              </w:rPr>
            </w:pPr>
          </w:p>
          <w:p w14:paraId="6213B9B9" w14:textId="77777777" w:rsidR="00390FE7" w:rsidRDefault="00390FE7" w:rsidP="00390FE7">
            <w:pPr>
              <w:rPr>
                <w:b/>
                <w:color w:val="000000" w:themeColor="text1"/>
                <w:u w:val="single"/>
                <w:lang w:val="en-US" w:eastAsia="ko-KR"/>
              </w:rPr>
            </w:pPr>
            <w:r>
              <w:rPr>
                <w:b/>
                <w:color w:val="000000" w:themeColor="text1"/>
                <w:u w:val="single"/>
                <w:lang w:val="en-US" w:eastAsia="ko-KR"/>
              </w:rPr>
              <w:t>Issue 1-3-6: RSRP margin for SDT RSRP change threshold</w:t>
            </w:r>
          </w:p>
          <w:p w14:paraId="29C8CAF8" w14:textId="77777777" w:rsidR="00390FE7" w:rsidRDefault="00390FE7" w:rsidP="00390FE7">
            <w:pPr>
              <w:rPr>
                <w:bCs/>
                <w:color w:val="000000" w:themeColor="text1"/>
                <w:lang w:val="en-US" w:eastAsia="ko-KR"/>
              </w:rPr>
            </w:pPr>
            <w:r>
              <w:rPr>
                <w:bCs/>
                <w:color w:val="000000" w:themeColor="text1"/>
                <w:lang w:val="en-US" w:eastAsia="ko-KR"/>
              </w:rPr>
              <w:t>Option 1a.</w:t>
            </w:r>
          </w:p>
          <w:p w14:paraId="0FC08F5E" w14:textId="77777777" w:rsidR="00DF76AC" w:rsidRPr="00AE5346" w:rsidRDefault="00390FE7" w:rsidP="00DF76AC">
            <w:pPr>
              <w:jc w:val="both"/>
              <w:rPr>
                <w:lang w:val="en-US"/>
              </w:rPr>
            </w:pPr>
            <w:r>
              <w:rPr>
                <w:bCs/>
                <w:color w:val="000000" w:themeColor="text1"/>
                <w:lang w:val="en-US" w:eastAsia="ko-KR"/>
              </w:rPr>
              <w:t xml:space="preserve">To MTK/Vivo, </w:t>
            </w:r>
            <w:r>
              <w:rPr>
                <w:i/>
                <w:lang w:eastAsia="zh-CN"/>
              </w:rPr>
              <w:t>cg-SDT-RSRP-ChangeThre</w:t>
            </w:r>
            <w:r>
              <w:rPr>
                <w:i/>
                <w:iCs/>
                <w:lang w:eastAsia="zh-CN"/>
              </w:rPr>
              <w:t>shold</w:t>
            </w:r>
            <w:r>
              <w:rPr>
                <w:iCs/>
                <w:lang w:eastAsia="zh-CN"/>
              </w:rPr>
              <w:t xml:space="preserve"> </w:t>
            </w:r>
            <w:r>
              <w:rPr>
                <w:rFonts w:eastAsia="Malgun Gothic" w:hint="eastAsia"/>
                <w:iCs/>
                <w:lang w:eastAsia="ko-KR"/>
              </w:rPr>
              <w:t>i</w:t>
            </w:r>
            <w:r>
              <w:rPr>
                <w:rFonts w:eastAsia="Malgun Gothic"/>
                <w:iCs/>
                <w:lang w:eastAsia="ko-KR"/>
              </w:rPr>
              <w:t xml:space="preserve">s defined </w:t>
            </w:r>
            <w:r>
              <w:rPr>
                <w:bCs/>
                <w:color w:val="000000" w:themeColor="text1"/>
                <w:lang w:val="en-US" w:eastAsia="ko-KR"/>
              </w:rPr>
              <w:t>For CG-SDT procedures</w:t>
            </w:r>
            <w:r>
              <w:rPr>
                <w:rFonts w:eastAsia="Malgun Gothic"/>
                <w:iCs/>
                <w:lang w:eastAsia="ko-KR"/>
              </w:rPr>
              <w:t xml:space="preserve">. </w:t>
            </w:r>
            <w:r>
              <w:rPr>
                <w:bCs/>
                <w:color w:val="000000" w:themeColor="text1"/>
                <w:lang w:val="en-US" w:eastAsia="ko-KR"/>
              </w:rPr>
              <w:t>The motivation of this offset is to keep the similar level of reliability under 1 Rx. RSRP measurement accuracy degradation and it is in line with the approach already agreed from the last meeting, an LS to RAN2 on configuration margin for 1 Rx. RedCap UEs (</w:t>
            </w:r>
            <w:hyperlink r:id="rId30" w:history="1">
              <w:r>
                <w:rPr>
                  <w:rStyle w:val="Hyperlink"/>
                  <w:rFonts w:ascii="Arial Narrow" w:hAnsi="Arial Narrow" w:cs="Calibri"/>
                </w:rPr>
                <w:t>R4-2206951</w:t>
              </w:r>
            </w:hyperlink>
            <w:r>
              <w:rPr>
                <w:rFonts w:ascii="Arial Narrow" w:hAnsi="Arial Narrow" w:cs="Calibri"/>
                <w:color w:val="0563C1"/>
                <w:u w:val="single"/>
              </w:rPr>
              <w:t xml:space="preserve">). </w:t>
            </w:r>
            <w:r w:rsidR="00DF76AC">
              <w:t xml:space="preserve">In this LS, </w:t>
            </w:r>
            <w:r w:rsidR="00DF76AC" w:rsidRPr="00DF76AC">
              <w:t>“offset” is fixed value in dB specified in RAN4 specification and corresponds to the magnitude of the difference between RSRP accuracies for 1 Rx branch and 2Rx branches.</w:t>
            </w:r>
          </w:p>
          <w:p w14:paraId="455CAF83" w14:textId="29D89C09" w:rsidR="00390FE7" w:rsidRDefault="00390FE7" w:rsidP="00390FE7">
            <w:pPr>
              <w:rPr>
                <w:b/>
                <w:color w:val="000000" w:themeColor="text1"/>
                <w:u w:val="single"/>
                <w:lang w:val="en-US" w:eastAsia="ko-KR"/>
              </w:rPr>
            </w:pPr>
            <w:r>
              <w:t xml:space="preserve">Also, it would be good to inform RAN2 on this </w:t>
            </w:r>
            <w:r>
              <w:rPr>
                <w:i/>
                <w:lang w:eastAsia="zh-CN"/>
              </w:rPr>
              <w:t>cg-SDT-RSRP-ChangeThre</w:t>
            </w:r>
            <w:r>
              <w:rPr>
                <w:i/>
                <w:iCs/>
                <w:lang w:eastAsia="zh-CN"/>
              </w:rPr>
              <w:t>shold</w:t>
            </w:r>
            <w:r>
              <w:rPr>
                <w:iCs/>
                <w:lang w:eastAsia="zh-CN"/>
              </w:rPr>
              <w:t xml:space="preserve"> </w:t>
            </w:r>
            <w:r>
              <w:t xml:space="preserve">since it was not mentioned on the previous LS to RAN2. For details on RSRP-related RRC parameters for SDT procedure, we can refer the MAC CR on SDT procedure in </w:t>
            </w:r>
            <w:hyperlink r:id="rId31" w:history="1">
              <w:r w:rsidRPr="0097229E">
                <w:rPr>
                  <w:rStyle w:val="Hyperlink"/>
                </w:rPr>
                <w:t>R2-2204216</w:t>
              </w:r>
            </w:hyperlink>
          </w:p>
        </w:tc>
      </w:tr>
    </w:tbl>
    <w:p w14:paraId="03E0BE91" w14:textId="77777777" w:rsidR="00870426" w:rsidRDefault="00870426" w:rsidP="00870426">
      <w:pPr>
        <w:rPr>
          <w:color w:val="000000" w:themeColor="text1"/>
          <w:lang w:val="en-US" w:eastAsia="zh-CN"/>
        </w:rPr>
      </w:pPr>
    </w:p>
    <w:p w14:paraId="5FFB74C0" w14:textId="77777777" w:rsidR="00870426" w:rsidRPr="00870426" w:rsidRDefault="00870426" w:rsidP="00870426">
      <w:pPr>
        <w:rPr>
          <w:lang w:val="en-US" w:eastAsia="zh-CN"/>
        </w:rPr>
      </w:pPr>
    </w:p>
    <w:p w14:paraId="4CBACCCE" w14:textId="77777777" w:rsidR="002239C4" w:rsidRDefault="00F272CB">
      <w:pPr>
        <w:pStyle w:val="Heading1"/>
        <w:rPr>
          <w:lang w:eastAsia="ja-JP"/>
        </w:rPr>
      </w:pPr>
      <w:r>
        <w:rPr>
          <w:lang w:eastAsia="ja-JP"/>
        </w:rPr>
        <w:t>Topic #2: Mobility requirements</w:t>
      </w:r>
    </w:p>
    <w:p w14:paraId="354FD99F" w14:textId="77777777" w:rsidR="002239C4" w:rsidRDefault="00F272CB">
      <w:pPr>
        <w:rPr>
          <w:iCs/>
          <w:lang w:val="en-US" w:eastAsia="zh-CN"/>
        </w:rPr>
      </w:pPr>
      <w:r>
        <w:rPr>
          <w:iCs/>
          <w:lang w:val="en-US" w:eastAsia="zh-CN"/>
        </w:rPr>
        <w:t>Contributions from AI 9.19.3.1.2 are discussed here.</w:t>
      </w:r>
    </w:p>
    <w:p w14:paraId="535C79FC" w14:textId="77777777" w:rsidR="002239C4" w:rsidRDefault="00F272C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2239C4" w14:paraId="7D662510" w14:textId="77777777">
        <w:trPr>
          <w:trHeight w:val="468"/>
        </w:trPr>
        <w:tc>
          <w:tcPr>
            <w:tcW w:w="1621" w:type="dxa"/>
            <w:vAlign w:val="center"/>
          </w:tcPr>
          <w:p w14:paraId="1DC08E7E" w14:textId="77777777" w:rsidR="002239C4" w:rsidRDefault="00F272CB">
            <w:pPr>
              <w:spacing w:before="120" w:after="120"/>
              <w:rPr>
                <w:b/>
                <w:bCs/>
                <w:sz w:val="16"/>
                <w:szCs w:val="16"/>
              </w:rPr>
            </w:pPr>
            <w:r>
              <w:rPr>
                <w:b/>
                <w:bCs/>
                <w:sz w:val="16"/>
                <w:szCs w:val="16"/>
              </w:rPr>
              <w:t>T-doc number</w:t>
            </w:r>
          </w:p>
        </w:tc>
        <w:tc>
          <w:tcPr>
            <w:tcW w:w="1429" w:type="dxa"/>
            <w:vAlign w:val="center"/>
          </w:tcPr>
          <w:p w14:paraId="7F27385C" w14:textId="77777777" w:rsidR="002239C4" w:rsidRDefault="00F272CB">
            <w:pPr>
              <w:spacing w:before="120" w:after="120"/>
              <w:rPr>
                <w:b/>
                <w:bCs/>
                <w:sz w:val="16"/>
                <w:szCs w:val="16"/>
              </w:rPr>
            </w:pPr>
            <w:r>
              <w:rPr>
                <w:b/>
                <w:bCs/>
                <w:sz w:val="16"/>
                <w:szCs w:val="16"/>
              </w:rPr>
              <w:t>Company</w:t>
            </w:r>
          </w:p>
        </w:tc>
        <w:tc>
          <w:tcPr>
            <w:tcW w:w="6581" w:type="dxa"/>
            <w:vAlign w:val="center"/>
          </w:tcPr>
          <w:p w14:paraId="1EAA114B" w14:textId="77777777" w:rsidR="002239C4" w:rsidRDefault="00F272CB">
            <w:pPr>
              <w:spacing w:before="120" w:after="120"/>
              <w:rPr>
                <w:b/>
                <w:bCs/>
                <w:sz w:val="16"/>
                <w:szCs w:val="16"/>
              </w:rPr>
            </w:pPr>
            <w:r>
              <w:rPr>
                <w:b/>
                <w:bCs/>
                <w:sz w:val="16"/>
                <w:szCs w:val="16"/>
              </w:rPr>
              <w:t>Proposals / Observations</w:t>
            </w:r>
          </w:p>
        </w:tc>
      </w:tr>
      <w:tr w:rsidR="002239C4" w14:paraId="2484DB89" w14:textId="77777777">
        <w:trPr>
          <w:trHeight w:val="468"/>
        </w:trPr>
        <w:tc>
          <w:tcPr>
            <w:tcW w:w="1621" w:type="dxa"/>
            <w:vAlign w:val="center"/>
          </w:tcPr>
          <w:p w14:paraId="52A8C734" w14:textId="77777777" w:rsidR="002239C4" w:rsidRDefault="004258BC">
            <w:pPr>
              <w:rPr>
                <w:b/>
                <w:bCs/>
                <w:color w:val="0000FF"/>
                <w:sz w:val="16"/>
                <w:szCs w:val="16"/>
                <w:u w:val="single"/>
              </w:rPr>
            </w:pPr>
            <w:hyperlink r:id="rId32" w:history="1">
              <w:r w:rsidR="00F272CB">
                <w:rPr>
                  <w:rStyle w:val="Hyperlink"/>
                  <w:b/>
                  <w:bCs/>
                  <w:sz w:val="16"/>
                  <w:szCs w:val="16"/>
                </w:rPr>
                <w:t>R4-2208072</w:t>
              </w:r>
            </w:hyperlink>
          </w:p>
          <w:p w14:paraId="2FEF016A" w14:textId="77777777" w:rsidR="002239C4" w:rsidRDefault="002239C4">
            <w:pPr>
              <w:spacing w:after="0"/>
              <w:rPr>
                <w:color w:val="0000FF"/>
                <w:sz w:val="16"/>
                <w:szCs w:val="16"/>
                <w:u w:val="single"/>
              </w:rPr>
            </w:pPr>
          </w:p>
        </w:tc>
        <w:tc>
          <w:tcPr>
            <w:tcW w:w="1429" w:type="dxa"/>
            <w:vAlign w:val="center"/>
          </w:tcPr>
          <w:p w14:paraId="7F160C15" w14:textId="77777777" w:rsidR="002239C4" w:rsidRDefault="00F272CB">
            <w:pPr>
              <w:spacing w:before="120" w:after="120"/>
              <w:rPr>
                <w:sz w:val="16"/>
                <w:szCs w:val="16"/>
              </w:rPr>
            </w:pPr>
            <w:r>
              <w:rPr>
                <w:sz w:val="16"/>
                <w:szCs w:val="16"/>
              </w:rPr>
              <w:t>Intel Corporation</w:t>
            </w:r>
          </w:p>
        </w:tc>
        <w:tc>
          <w:tcPr>
            <w:tcW w:w="6581" w:type="dxa"/>
          </w:tcPr>
          <w:p w14:paraId="0BDA73E6" w14:textId="77777777" w:rsidR="002239C4" w:rsidRDefault="00F272CB">
            <w:pPr>
              <w:rPr>
                <w:sz w:val="16"/>
                <w:szCs w:val="16"/>
                <w:lang w:val="en-US"/>
              </w:rPr>
            </w:pPr>
            <w:r>
              <w:rPr>
                <w:sz w:val="16"/>
                <w:szCs w:val="16"/>
                <w:lang w:val="en-US"/>
              </w:rPr>
              <w:t>Proposal 1: T</w:t>
            </w:r>
            <w:r>
              <w:rPr>
                <w:sz w:val="16"/>
                <w:szCs w:val="16"/>
                <w:vertAlign w:val="subscript"/>
                <w:lang w:val="en-US"/>
              </w:rPr>
              <w:t>Search</w:t>
            </w:r>
            <w:r>
              <w:rPr>
                <w:sz w:val="16"/>
                <w:szCs w:val="16"/>
                <w:lang w:val="en-US"/>
              </w:rPr>
              <w:t xml:space="preserve"> in HO requirements for 1 Rx in FR1 is defined as: </w:t>
            </w:r>
          </w:p>
          <w:p w14:paraId="569CF22E" w14:textId="77777777" w:rsidR="002239C4" w:rsidRDefault="00F272CB">
            <w:pPr>
              <w:pStyle w:val="ListParagraph"/>
              <w:numPr>
                <w:ilvl w:val="2"/>
                <w:numId w:val="9"/>
              </w:numPr>
              <w:ind w:firstLineChars="0"/>
              <w:rPr>
                <w:rFonts w:eastAsia="Yu Mincho"/>
                <w:color w:val="000000" w:themeColor="text1"/>
                <w:sz w:val="16"/>
                <w:szCs w:val="16"/>
                <w:lang w:val="en-US" w:eastAsia="zh-CN"/>
              </w:rPr>
            </w:pPr>
            <w:r>
              <w:rPr>
                <w:rFonts w:eastAsia="Yu Mincho"/>
                <w:color w:val="000000" w:themeColor="text1"/>
                <w:sz w:val="16"/>
                <w:szCs w:val="16"/>
                <w:lang w:val="en-US" w:eastAsia="zh-CN"/>
              </w:rPr>
              <w:t>For Intra-frequency HO:</w:t>
            </w:r>
            <w:r>
              <w:rPr>
                <w:color w:val="000000" w:themeColor="text1"/>
                <w:sz w:val="16"/>
                <w:szCs w:val="16"/>
                <w:lang w:val="en-US"/>
              </w:rPr>
              <w:t xml:space="preserve"> T</w:t>
            </w:r>
            <w:r>
              <w:rPr>
                <w:color w:val="000000" w:themeColor="text1"/>
                <w:sz w:val="16"/>
                <w:szCs w:val="16"/>
                <w:vertAlign w:val="subscript"/>
                <w:lang w:val="en-US"/>
              </w:rPr>
              <w:t xml:space="preserve">search </w:t>
            </w:r>
            <w:r>
              <w:rPr>
                <w:color w:val="000000" w:themeColor="text1"/>
                <w:sz w:val="16"/>
                <w:szCs w:val="16"/>
                <w:lang w:val="en-US"/>
              </w:rPr>
              <w:t>= 2*T</w:t>
            </w:r>
            <w:r>
              <w:rPr>
                <w:color w:val="000000" w:themeColor="text1"/>
                <w:sz w:val="16"/>
                <w:szCs w:val="16"/>
                <w:vertAlign w:val="subscript"/>
                <w:lang w:val="en-US"/>
              </w:rPr>
              <w:t>rs</w:t>
            </w:r>
          </w:p>
          <w:p w14:paraId="5E03AE51" w14:textId="77777777" w:rsidR="002239C4" w:rsidRDefault="00F272CB">
            <w:pPr>
              <w:pStyle w:val="ListParagraph"/>
              <w:numPr>
                <w:ilvl w:val="2"/>
                <w:numId w:val="9"/>
              </w:numPr>
              <w:ind w:firstLineChars="0"/>
              <w:rPr>
                <w:rFonts w:eastAsia="Yu Mincho"/>
                <w:color w:val="000000" w:themeColor="text1"/>
                <w:sz w:val="16"/>
                <w:szCs w:val="16"/>
                <w:lang w:val="en-US" w:eastAsia="zh-CN"/>
              </w:rPr>
            </w:pPr>
            <w:r>
              <w:rPr>
                <w:rFonts w:eastAsia="Yu Mincho"/>
                <w:color w:val="000000" w:themeColor="text1"/>
                <w:sz w:val="16"/>
                <w:szCs w:val="16"/>
                <w:lang w:val="en-US" w:eastAsia="zh-CN"/>
              </w:rPr>
              <w:t xml:space="preserve">For inter-frequency HO: </w:t>
            </w:r>
            <w:r>
              <w:rPr>
                <w:color w:val="000000" w:themeColor="text1"/>
                <w:sz w:val="16"/>
                <w:szCs w:val="16"/>
                <w:lang w:val="en-US"/>
              </w:rPr>
              <w:t>T</w:t>
            </w:r>
            <w:r>
              <w:rPr>
                <w:color w:val="000000" w:themeColor="text1"/>
                <w:sz w:val="16"/>
                <w:szCs w:val="16"/>
                <w:vertAlign w:val="subscript"/>
                <w:lang w:val="en-US"/>
              </w:rPr>
              <w:t>search</w:t>
            </w:r>
            <w:r>
              <w:rPr>
                <w:color w:val="000000" w:themeColor="text1"/>
                <w:sz w:val="16"/>
                <w:szCs w:val="16"/>
                <w:lang w:val="en-US"/>
              </w:rPr>
              <w:t xml:space="preserve"> = 5* T</w:t>
            </w:r>
            <w:r>
              <w:rPr>
                <w:color w:val="000000" w:themeColor="text1"/>
                <w:sz w:val="16"/>
                <w:szCs w:val="16"/>
                <w:vertAlign w:val="subscript"/>
                <w:lang w:val="en-US"/>
              </w:rPr>
              <w:t>rs</w:t>
            </w:r>
            <w:r>
              <w:rPr>
                <w:color w:val="000000" w:themeColor="text1"/>
                <w:sz w:val="16"/>
                <w:szCs w:val="16"/>
                <w:lang w:val="en-US"/>
              </w:rPr>
              <w:t xml:space="preserve"> </w:t>
            </w:r>
          </w:p>
          <w:p w14:paraId="4E4350F0" w14:textId="77777777" w:rsidR="002239C4" w:rsidRDefault="002239C4">
            <w:pPr>
              <w:pStyle w:val="RAN4proposal"/>
              <w:numPr>
                <w:ilvl w:val="0"/>
                <w:numId w:val="0"/>
              </w:numPr>
              <w:rPr>
                <w:rFonts w:cs="Times New Roman"/>
                <w:b w:val="0"/>
                <w:sz w:val="16"/>
                <w:szCs w:val="16"/>
                <w:lang w:eastAsia="zh-CN"/>
              </w:rPr>
            </w:pPr>
          </w:p>
          <w:p w14:paraId="0784D62A" w14:textId="77777777" w:rsidR="002239C4" w:rsidRDefault="00F272CB">
            <w:pPr>
              <w:rPr>
                <w:color w:val="000000"/>
                <w:sz w:val="16"/>
                <w:szCs w:val="16"/>
                <w:lang w:val="en-US" w:eastAsia="ko-KR"/>
              </w:rPr>
            </w:pPr>
            <w:r>
              <w:rPr>
                <w:sz w:val="16"/>
                <w:szCs w:val="16"/>
                <w:lang w:val="en-US"/>
              </w:rPr>
              <w:t xml:space="preserve">Proposal 2: Do not introduce HO requirements depending on the separation </w:t>
            </w:r>
            <w:r>
              <w:rPr>
                <w:color w:val="000000"/>
                <w:sz w:val="16"/>
                <w:szCs w:val="16"/>
                <w:lang w:val="en-US" w:eastAsia="ko-KR"/>
              </w:rPr>
              <w:t>between initial BWP and RedCap BWPs when SSB used for measurement and SSB associated with RACH BWP is different.</w:t>
            </w:r>
          </w:p>
          <w:p w14:paraId="0E18CDF8" w14:textId="77777777" w:rsidR="002239C4" w:rsidRDefault="00F272CB">
            <w:pPr>
              <w:jc w:val="both"/>
              <w:rPr>
                <w:color w:val="000000" w:themeColor="text1"/>
                <w:sz w:val="16"/>
                <w:szCs w:val="16"/>
                <w:lang w:val="en-US" w:eastAsia="zh-CN"/>
              </w:rPr>
            </w:pPr>
            <w:r>
              <w:rPr>
                <w:sz w:val="16"/>
                <w:szCs w:val="16"/>
                <w:lang w:val="en-US"/>
              </w:rPr>
              <w:t xml:space="preserve">Proposal 3: Do not introduce HO requirements depending on either the separation </w:t>
            </w:r>
            <w:r>
              <w:rPr>
                <w:color w:val="000000"/>
                <w:sz w:val="16"/>
                <w:szCs w:val="16"/>
                <w:lang w:val="en-US" w:eastAsia="ko-KR"/>
              </w:rPr>
              <w:t>between initial BWP with CD-SSB and RedCap BWPs with NCD-SSB or power difference between NCD-SSB and CD-SSB.</w:t>
            </w:r>
          </w:p>
          <w:p w14:paraId="68A26C39" w14:textId="77777777" w:rsidR="002239C4" w:rsidRDefault="00F272CB">
            <w:pPr>
              <w:jc w:val="both"/>
              <w:rPr>
                <w:sz w:val="16"/>
                <w:szCs w:val="16"/>
                <w:lang w:val="en-US" w:eastAsia="zh-CN"/>
              </w:rPr>
            </w:pPr>
            <w:r>
              <w:rPr>
                <w:sz w:val="16"/>
                <w:szCs w:val="16"/>
                <w:lang w:val="en-US"/>
              </w:rPr>
              <w:t xml:space="preserve">Proposal 4: Reuse legacy HO requirements for hadover to </w:t>
            </w:r>
            <w:r>
              <w:rPr>
                <w:sz w:val="16"/>
                <w:szCs w:val="16"/>
                <w:lang w:val="en-US" w:eastAsia="zh-CN"/>
              </w:rPr>
              <w:t xml:space="preserve">RedCap specific BWP with NCD-SSB except </w:t>
            </w:r>
            <w:r>
              <w:rPr>
                <w:sz w:val="16"/>
                <w:szCs w:val="16"/>
                <w:lang w:val="en-US"/>
              </w:rPr>
              <w:t>T</w:t>
            </w:r>
            <w:r>
              <w:rPr>
                <w:sz w:val="16"/>
                <w:szCs w:val="16"/>
                <w:vertAlign w:val="subscript"/>
                <w:lang w:val="en-US"/>
              </w:rPr>
              <w:t>search</w:t>
            </w:r>
            <w:r>
              <w:rPr>
                <w:sz w:val="16"/>
                <w:szCs w:val="16"/>
                <w:lang w:val="en-US" w:eastAsia="zh-CN"/>
              </w:rPr>
              <w:t xml:space="preserve"> relaxation from 1 Rx. reception.</w:t>
            </w:r>
          </w:p>
          <w:p w14:paraId="3A1EAB56" w14:textId="77777777" w:rsidR="002239C4" w:rsidRDefault="00F272CB">
            <w:pPr>
              <w:jc w:val="both"/>
              <w:rPr>
                <w:sz w:val="16"/>
                <w:szCs w:val="16"/>
                <w:lang w:val="en-US" w:eastAsia="zh-CN"/>
              </w:rPr>
            </w:pPr>
            <w:r>
              <w:rPr>
                <w:sz w:val="16"/>
                <w:szCs w:val="16"/>
                <w:lang w:val="en-US"/>
              </w:rPr>
              <w:t xml:space="preserve">Proposal 5: For handover to RedCap specific BWP with no SSB, </w:t>
            </w:r>
            <w:r>
              <w:rPr>
                <w:sz w:val="16"/>
                <w:szCs w:val="16"/>
                <w:lang w:val="en-US" w:eastAsia="zh-CN"/>
              </w:rPr>
              <w:t xml:space="preserve">BWP switching delay needs to be added into handover delay requirements in addition to </w:t>
            </w:r>
            <w:r>
              <w:rPr>
                <w:sz w:val="16"/>
                <w:szCs w:val="16"/>
                <w:lang w:val="en-US"/>
              </w:rPr>
              <w:t>T</w:t>
            </w:r>
            <w:r>
              <w:rPr>
                <w:sz w:val="16"/>
                <w:szCs w:val="16"/>
                <w:vertAlign w:val="subscript"/>
                <w:lang w:val="en-US"/>
              </w:rPr>
              <w:t>search</w:t>
            </w:r>
            <w:r>
              <w:rPr>
                <w:sz w:val="16"/>
                <w:szCs w:val="16"/>
                <w:lang w:val="en-US" w:eastAsia="zh-CN"/>
              </w:rPr>
              <w:t xml:space="preserve"> relaxation from 1 Rx. reception.</w:t>
            </w:r>
          </w:p>
          <w:p w14:paraId="459FD9E9" w14:textId="77777777" w:rsidR="002239C4" w:rsidRDefault="002239C4">
            <w:pPr>
              <w:jc w:val="both"/>
              <w:rPr>
                <w:sz w:val="16"/>
                <w:szCs w:val="16"/>
                <w:lang w:val="en-US" w:eastAsia="zh-CN"/>
              </w:rPr>
            </w:pPr>
          </w:p>
          <w:p w14:paraId="2077870E" w14:textId="77777777" w:rsidR="002239C4" w:rsidRDefault="002239C4">
            <w:pPr>
              <w:rPr>
                <w:sz w:val="16"/>
                <w:szCs w:val="16"/>
                <w:lang w:val="en-US" w:eastAsia="zh-CN"/>
              </w:rPr>
            </w:pPr>
          </w:p>
        </w:tc>
      </w:tr>
      <w:tr w:rsidR="002239C4" w14:paraId="5609D329" w14:textId="77777777">
        <w:trPr>
          <w:trHeight w:val="468"/>
        </w:trPr>
        <w:tc>
          <w:tcPr>
            <w:tcW w:w="1621" w:type="dxa"/>
          </w:tcPr>
          <w:p w14:paraId="17E6DA22" w14:textId="77777777" w:rsidR="002239C4" w:rsidRDefault="004258BC">
            <w:pPr>
              <w:rPr>
                <w:b/>
                <w:bCs/>
                <w:color w:val="0000FF"/>
                <w:sz w:val="16"/>
                <w:szCs w:val="16"/>
                <w:u w:val="single"/>
              </w:rPr>
            </w:pPr>
            <w:hyperlink r:id="rId33" w:history="1">
              <w:r w:rsidR="00F272CB">
                <w:rPr>
                  <w:rStyle w:val="Hyperlink"/>
                  <w:b/>
                  <w:bCs/>
                  <w:sz w:val="16"/>
                  <w:szCs w:val="16"/>
                </w:rPr>
                <w:t>R4-2208113</w:t>
              </w:r>
            </w:hyperlink>
          </w:p>
          <w:p w14:paraId="0E4B0925" w14:textId="77777777" w:rsidR="002239C4" w:rsidRDefault="002239C4">
            <w:pPr>
              <w:spacing w:after="0"/>
              <w:rPr>
                <w:color w:val="0000FF"/>
                <w:sz w:val="16"/>
                <w:szCs w:val="16"/>
                <w:u w:val="single"/>
                <w:lang w:val="en-US"/>
              </w:rPr>
            </w:pPr>
          </w:p>
        </w:tc>
        <w:tc>
          <w:tcPr>
            <w:tcW w:w="1429" w:type="dxa"/>
          </w:tcPr>
          <w:p w14:paraId="6FAA8C28" w14:textId="77777777" w:rsidR="002239C4" w:rsidRDefault="00F272CB">
            <w:pPr>
              <w:spacing w:before="120" w:after="120"/>
              <w:rPr>
                <w:sz w:val="16"/>
                <w:szCs w:val="16"/>
                <w:lang w:val="en-US"/>
              </w:rPr>
            </w:pPr>
            <w:r>
              <w:rPr>
                <w:sz w:val="16"/>
                <w:szCs w:val="16"/>
                <w:lang w:val="en-US"/>
              </w:rPr>
              <w:t>Xiaomi</w:t>
            </w:r>
          </w:p>
        </w:tc>
        <w:tc>
          <w:tcPr>
            <w:tcW w:w="6581" w:type="dxa"/>
          </w:tcPr>
          <w:p w14:paraId="7CCFD1D0" w14:textId="77777777" w:rsidR="002239C4" w:rsidRDefault="00F272CB">
            <w:pPr>
              <w:rPr>
                <w:sz w:val="16"/>
                <w:szCs w:val="16"/>
                <w:lang w:val="en-US"/>
              </w:rPr>
            </w:pPr>
            <w:r>
              <w:rPr>
                <w:sz w:val="16"/>
                <w:szCs w:val="16"/>
                <w:lang w:val="en-US"/>
              </w:rPr>
              <w:t xml:space="preserve">Proposal </w:t>
            </w:r>
            <w:r w:rsidR="00EF1E16">
              <w:rPr>
                <w:sz w:val="16"/>
                <w:szCs w:val="16"/>
              </w:rPr>
              <w:fldChar w:fldCharType="begin"/>
            </w:r>
            <w:r>
              <w:rPr>
                <w:sz w:val="16"/>
                <w:szCs w:val="16"/>
                <w:lang w:val="en-US"/>
              </w:rPr>
              <w:instrText xml:space="preserve"> SEQ Proposal \* ARABIC </w:instrText>
            </w:r>
            <w:r w:rsidR="00EF1E16">
              <w:rPr>
                <w:sz w:val="16"/>
                <w:szCs w:val="16"/>
              </w:rPr>
              <w:fldChar w:fldCharType="separate"/>
            </w:r>
            <w:r>
              <w:rPr>
                <w:sz w:val="16"/>
                <w:szCs w:val="16"/>
                <w:lang w:val="en-US"/>
              </w:rPr>
              <w:t>1</w:t>
            </w:r>
            <w:r w:rsidR="00EF1E16">
              <w:rPr>
                <w:sz w:val="16"/>
                <w:szCs w:val="16"/>
              </w:rPr>
              <w:fldChar w:fldCharType="end"/>
            </w:r>
            <w:r>
              <w:rPr>
                <w:sz w:val="16"/>
                <w:szCs w:val="16"/>
                <w:lang w:val="en-US"/>
              </w:rPr>
              <w:t>: RAN4 specify no restriction on the case HO to target cell when SSB used for measurement and SSB associated with RACH BWP is different.</w:t>
            </w:r>
          </w:p>
          <w:p w14:paraId="4BB11F5C" w14:textId="77777777" w:rsidR="002239C4" w:rsidRDefault="00F272CB">
            <w:pPr>
              <w:rPr>
                <w:sz w:val="16"/>
                <w:szCs w:val="16"/>
                <w:lang w:val="en-US" w:eastAsia="ko-KR"/>
              </w:rPr>
            </w:pPr>
            <w:r>
              <w:rPr>
                <w:sz w:val="16"/>
                <w:szCs w:val="16"/>
                <w:lang w:val="en-US"/>
              </w:rPr>
              <w:t xml:space="preserve">Proposal </w:t>
            </w:r>
            <w:r w:rsidR="00EF1E16">
              <w:rPr>
                <w:sz w:val="16"/>
                <w:szCs w:val="16"/>
              </w:rPr>
              <w:fldChar w:fldCharType="begin"/>
            </w:r>
            <w:r>
              <w:rPr>
                <w:sz w:val="16"/>
                <w:szCs w:val="16"/>
                <w:lang w:val="en-US"/>
              </w:rPr>
              <w:instrText xml:space="preserve"> SEQ Proposal \* ARABIC </w:instrText>
            </w:r>
            <w:r w:rsidR="00EF1E16">
              <w:rPr>
                <w:sz w:val="16"/>
                <w:szCs w:val="16"/>
              </w:rPr>
              <w:fldChar w:fldCharType="separate"/>
            </w:r>
            <w:r>
              <w:rPr>
                <w:sz w:val="16"/>
                <w:szCs w:val="16"/>
                <w:lang w:val="en-US"/>
              </w:rPr>
              <w:t>2</w:t>
            </w:r>
            <w:r w:rsidR="00EF1E16">
              <w:rPr>
                <w:sz w:val="16"/>
                <w:szCs w:val="16"/>
              </w:rPr>
              <w:fldChar w:fldCharType="end"/>
            </w:r>
            <w:r>
              <w:rPr>
                <w:sz w:val="16"/>
                <w:szCs w:val="16"/>
                <w:lang w:val="en-US"/>
              </w:rPr>
              <w:t>: The current handover requirement could be reused for the case that UE perform handover directly to the dedicated BWP associated with NCD-SSB, if it was confirmed to be valid in RAN2.</w:t>
            </w:r>
          </w:p>
          <w:p w14:paraId="650CDD91" w14:textId="77777777" w:rsidR="002239C4" w:rsidRDefault="00F272CB">
            <w:pPr>
              <w:rPr>
                <w:sz w:val="16"/>
                <w:szCs w:val="16"/>
                <w:lang w:val="en-US"/>
              </w:rPr>
            </w:pPr>
            <w:r>
              <w:rPr>
                <w:sz w:val="16"/>
                <w:szCs w:val="16"/>
                <w:lang w:val="en-US"/>
              </w:rPr>
              <w:t xml:space="preserve">Proposal </w:t>
            </w:r>
            <w:r w:rsidR="00EF1E16">
              <w:rPr>
                <w:sz w:val="16"/>
                <w:szCs w:val="16"/>
              </w:rPr>
              <w:fldChar w:fldCharType="begin"/>
            </w:r>
            <w:r>
              <w:rPr>
                <w:sz w:val="16"/>
                <w:szCs w:val="16"/>
                <w:lang w:val="en-US"/>
              </w:rPr>
              <w:instrText xml:space="preserve"> SEQ Proposal \* ARABIC </w:instrText>
            </w:r>
            <w:r w:rsidR="00EF1E16">
              <w:rPr>
                <w:sz w:val="16"/>
                <w:szCs w:val="16"/>
              </w:rPr>
              <w:fldChar w:fldCharType="separate"/>
            </w:r>
            <w:r>
              <w:rPr>
                <w:sz w:val="16"/>
                <w:szCs w:val="16"/>
                <w:lang w:val="en-US"/>
              </w:rPr>
              <w:t>3</w:t>
            </w:r>
            <w:r w:rsidR="00EF1E16">
              <w:rPr>
                <w:sz w:val="16"/>
                <w:szCs w:val="16"/>
              </w:rPr>
              <w:fldChar w:fldCharType="end"/>
            </w:r>
            <w:r>
              <w:rPr>
                <w:sz w:val="16"/>
                <w:szCs w:val="16"/>
                <w:lang w:val="en-US"/>
              </w:rPr>
              <w:t>: When there is no SSB transmission in the target RedCap specific initial downlink BWP, the handover interruption time should take the switching time into consideration.</w:t>
            </w:r>
          </w:p>
          <w:p w14:paraId="399CF904" w14:textId="77777777" w:rsidR="002239C4" w:rsidRDefault="002239C4">
            <w:pPr>
              <w:widowControl w:val="0"/>
              <w:overflowPunct/>
              <w:autoSpaceDE/>
              <w:autoSpaceDN/>
              <w:adjustRightInd/>
              <w:snapToGrid w:val="0"/>
              <w:spacing w:after="120"/>
              <w:jc w:val="both"/>
              <w:textAlignment w:val="auto"/>
              <w:rPr>
                <w:iCs/>
                <w:sz w:val="16"/>
                <w:szCs w:val="16"/>
                <w:lang w:val="en-US"/>
              </w:rPr>
            </w:pPr>
          </w:p>
        </w:tc>
      </w:tr>
      <w:tr w:rsidR="002239C4" w14:paraId="6A27A299" w14:textId="77777777">
        <w:trPr>
          <w:trHeight w:val="468"/>
        </w:trPr>
        <w:tc>
          <w:tcPr>
            <w:tcW w:w="1621" w:type="dxa"/>
          </w:tcPr>
          <w:p w14:paraId="51F6BB63" w14:textId="77777777" w:rsidR="002239C4" w:rsidRDefault="004258BC">
            <w:pPr>
              <w:rPr>
                <w:b/>
                <w:bCs/>
                <w:color w:val="0000FF"/>
                <w:sz w:val="16"/>
                <w:szCs w:val="16"/>
                <w:u w:val="single"/>
              </w:rPr>
            </w:pPr>
            <w:hyperlink r:id="rId34" w:history="1">
              <w:r w:rsidR="00F272CB">
                <w:rPr>
                  <w:rStyle w:val="Hyperlink"/>
                  <w:b/>
                  <w:bCs/>
                  <w:sz w:val="16"/>
                  <w:szCs w:val="16"/>
                </w:rPr>
                <w:t>R4-2208268</w:t>
              </w:r>
            </w:hyperlink>
          </w:p>
          <w:p w14:paraId="017FA999" w14:textId="77777777" w:rsidR="002239C4" w:rsidRDefault="002239C4">
            <w:pPr>
              <w:rPr>
                <w:b/>
                <w:bCs/>
                <w:color w:val="0000FF"/>
                <w:sz w:val="16"/>
                <w:szCs w:val="16"/>
                <w:u w:val="single"/>
              </w:rPr>
            </w:pPr>
          </w:p>
        </w:tc>
        <w:tc>
          <w:tcPr>
            <w:tcW w:w="1429" w:type="dxa"/>
          </w:tcPr>
          <w:p w14:paraId="199A03E3" w14:textId="77777777" w:rsidR="002239C4" w:rsidRDefault="00F272CB">
            <w:pPr>
              <w:spacing w:before="120" w:after="120"/>
              <w:rPr>
                <w:sz w:val="16"/>
                <w:szCs w:val="16"/>
                <w:lang w:val="en-US"/>
              </w:rPr>
            </w:pPr>
            <w:r>
              <w:rPr>
                <w:sz w:val="16"/>
                <w:szCs w:val="16"/>
                <w:lang w:val="en-US"/>
              </w:rPr>
              <w:t>Vivo</w:t>
            </w:r>
          </w:p>
        </w:tc>
        <w:tc>
          <w:tcPr>
            <w:tcW w:w="6581" w:type="dxa"/>
          </w:tcPr>
          <w:p w14:paraId="4493E2DF" w14:textId="77777777" w:rsidR="002239C4" w:rsidRDefault="00F272CB">
            <w:pPr>
              <w:pStyle w:val="ListParagraph"/>
              <w:ind w:firstLineChars="0" w:firstLine="0"/>
              <w:rPr>
                <w:sz w:val="16"/>
                <w:szCs w:val="16"/>
                <w:lang w:val="en-US"/>
              </w:rPr>
            </w:pPr>
            <w:r>
              <w:rPr>
                <w:sz w:val="16"/>
                <w:szCs w:val="16"/>
                <w:lang w:val="en-US"/>
              </w:rPr>
              <w:t xml:space="preserve">Proposal 1: For </w:t>
            </w:r>
            <w:r>
              <w:rPr>
                <w:color w:val="000000"/>
                <w:sz w:val="16"/>
                <w:szCs w:val="16"/>
                <w:lang w:val="en-US" w:eastAsia="ko-KR"/>
              </w:rPr>
              <w:t>T</w:t>
            </w:r>
            <w:r>
              <w:rPr>
                <w:color w:val="000000"/>
                <w:sz w:val="16"/>
                <w:szCs w:val="16"/>
                <w:vertAlign w:val="subscript"/>
                <w:lang w:val="en-US" w:eastAsia="ko-KR"/>
              </w:rPr>
              <w:t>search</w:t>
            </w:r>
            <w:r>
              <w:rPr>
                <w:color w:val="000000"/>
                <w:sz w:val="16"/>
                <w:szCs w:val="16"/>
                <w:lang w:val="en-US" w:eastAsia="ko-KR"/>
              </w:rPr>
              <w:t xml:space="preserve"> (in HO) for 1Rx for FR1, support the compromise option, i.e., </w:t>
            </w:r>
            <w:r>
              <w:rPr>
                <w:color w:val="000000"/>
                <w:sz w:val="16"/>
                <w:szCs w:val="16"/>
                <w:lang w:val="en-US"/>
              </w:rPr>
              <w:t>T</w:t>
            </w:r>
            <w:r>
              <w:rPr>
                <w:color w:val="000000"/>
                <w:sz w:val="16"/>
                <w:szCs w:val="16"/>
                <w:vertAlign w:val="subscript"/>
                <w:lang w:val="en-US"/>
              </w:rPr>
              <w:t xml:space="preserve">search </w:t>
            </w:r>
            <w:r>
              <w:rPr>
                <w:color w:val="000000"/>
                <w:sz w:val="16"/>
                <w:szCs w:val="16"/>
                <w:lang w:val="en-US"/>
              </w:rPr>
              <w:t>= 2*T</w:t>
            </w:r>
            <w:r>
              <w:rPr>
                <w:color w:val="000000"/>
                <w:sz w:val="16"/>
                <w:szCs w:val="16"/>
                <w:vertAlign w:val="subscript"/>
                <w:lang w:val="en-US"/>
              </w:rPr>
              <w:t>rs</w:t>
            </w:r>
            <w:r>
              <w:rPr>
                <w:color w:val="000000"/>
                <w:sz w:val="16"/>
                <w:szCs w:val="16"/>
                <w:lang w:val="en-US"/>
              </w:rPr>
              <w:t xml:space="preserve"> for intra-frequency HO if the target cell is an unknown intra-frequency cell; </w:t>
            </w:r>
            <w:r>
              <w:rPr>
                <w:sz w:val="16"/>
                <w:szCs w:val="16"/>
                <w:lang w:val="en-US"/>
              </w:rPr>
              <w:t>T</w:t>
            </w:r>
            <w:r>
              <w:rPr>
                <w:sz w:val="16"/>
                <w:szCs w:val="16"/>
                <w:vertAlign w:val="subscript"/>
                <w:lang w:val="en-US"/>
              </w:rPr>
              <w:t>search</w:t>
            </w:r>
            <w:r>
              <w:rPr>
                <w:sz w:val="16"/>
                <w:szCs w:val="16"/>
                <w:lang w:val="en-US"/>
              </w:rPr>
              <w:t xml:space="preserve"> = 5* T</w:t>
            </w:r>
            <w:r>
              <w:rPr>
                <w:sz w:val="16"/>
                <w:szCs w:val="16"/>
                <w:vertAlign w:val="subscript"/>
                <w:lang w:val="en-US"/>
              </w:rPr>
              <w:t>rs</w:t>
            </w:r>
            <w:r>
              <w:rPr>
                <w:sz w:val="16"/>
                <w:szCs w:val="16"/>
                <w:lang w:val="en-US"/>
              </w:rPr>
              <w:t xml:space="preserve"> for inter-frequency case.</w:t>
            </w:r>
          </w:p>
          <w:p w14:paraId="78736E52" w14:textId="77777777" w:rsidR="002239C4" w:rsidRDefault="00F272CB">
            <w:pPr>
              <w:rPr>
                <w:sz w:val="16"/>
                <w:szCs w:val="16"/>
                <w:lang w:val="en-US"/>
              </w:rPr>
            </w:pPr>
            <w:r>
              <w:rPr>
                <w:sz w:val="16"/>
                <w:szCs w:val="16"/>
                <w:lang w:val="en-US"/>
              </w:rPr>
              <w:t>Proposal 2: For the handover requirements of Redcap, it is not necessary to introduce the constraint that the difference of center frequency between target BWP and initial BWP of target cell is not larger than 20MHz for FR1 and 100MHz for FR2.</w:t>
            </w:r>
          </w:p>
          <w:p w14:paraId="7F5C381F" w14:textId="77777777" w:rsidR="002239C4" w:rsidRDefault="00F272CB">
            <w:pPr>
              <w:rPr>
                <w:sz w:val="16"/>
                <w:szCs w:val="16"/>
                <w:lang w:val="en-US"/>
              </w:rPr>
            </w:pPr>
            <w:r>
              <w:rPr>
                <w:sz w:val="16"/>
                <w:szCs w:val="16"/>
                <w:lang w:val="en-US"/>
              </w:rPr>
              <w:t xml:space="preserve">Proposal 3: For the handover to RedCap specific BWP with no SSB, support option 2 </w:t>
            </w:r>
            <w:r>
              <w:rPr>
                <w:sz w:val="16"/>
                <w:szCs w:val="16"/>
                <w:lang w:val="en-US" w:eastAsia="ja-JP"/>
              </w:rPr>
              <w:t>if this scenario is needed be considered.</w:t>
            </w:r>
            <w:r>
              <w:rPr>
                <w:sz w:val="16"/>
                <w:szCs w:val="16"/>
                <w:lang w:val="en-US"/>
              </w:rPr>
              <w:t xml:space="preserve"> </w:t>
            </w:r>
          </w:p>
          <w:p w14:paraId="0FE1F2AD" w14:textId="77777777" w:rsidR="002239C4" w:rsidRDefault="002239C4">
            <w:pPr>
              <w:rPr>
                <w:sz w:val="16"/>
                <w:szCs w:val="16"/>
                <w:lang w:val="en-US"/>
              </w:rPr>
            </w:pPr>
          </w:p>
        </w:tc>
      </w:tr>
      <w:tr w:rsidR="002239C4" w14:paraId="070CA120" w14:textId="77777777">
        <w:trPr>
          <w:trHeight w:val="468"/>
        </w:trPr>
        <w:tc>
          <w:tcPr>
            <w:tcW w:w="1621" w:type="dxa"/>
          </w:tcPr>
          <w:p w14:paraId="0D95B9ED" w14:textId="77777777" w:rsidR="002239C4" w:rsidRDefault="004258BC">
            <w:pPr>
              <w:rPr>
                <w:b/>
                <w:bCs/>
                <w:color w:val="0000FF"/>
                <w:sz w:val="16"/>
                <w:szCs w:val="16"/>
                <w:u w:val="single"/>
              </w:rPr>
            </w:pPr>
            <w:hyperlink r:id="rId35" w:history="1">
              <w:r w:rsidR="00F272CB">
                <w:rPr>
                  <w:rStyle w:val="Hyperlink"/>
                  <w:b/>
                  <w:bCs/>
                  <w:sz w:val="16"/>
                  <w:szCs w:val="16"/>
                </w:rPr>
                <w:t>R4-2208366</w:t>
              </w:r>
            </w:hyperlink>
          </w:p>
          <w:p w14:paraId="440A739E" w14:textId="77777777" w:rsidR="002239C4" w:rsidRDefault="002239C4">
            <w:pPr>
              <w:rPr>
                <w:b/>
                <w:bCs/>
                <w:color w:val="0000FF"/>
                <w:sz w:val="16"/>
                <w:szCs w:val="16"/>
                <w:u w:val="single"/>
              </w:rPr>
            </w:pPr>
          </w:p>
        </w:tc>
        <w:tc>
          <w:tcPr>
            <w:tcW w:w="1429" w:type="dxa"/>
          </w:tcPr>
          <w:p w14:paraId="600248EA" w14:textId="77777777" w:rsidR="002239C4" w:rsidRDefault="00F272CB">
            <w:pPr>
              <w:spacing w:before="120" w:after="120"/>
              <w:rPr>
                <w:sz w:val="16"/>
                <w:szCs w:val="16"/>
                <w:lang w:val="en-US"/>
              </w:rPr>
            </w:pPr>
            <w:r>
              <w:rPr>
                <w:sz w:val="16"/>
                <w:szCs w:val="16"/>
                <w:lang w:val="en-US"/>
              </w:rPr>
              <w:t>OPPO</w:t>
            </w:r>
          </w:p>
        </w:tc>
        <w:tc>
          <w:tcPr>
            <w:tcW w:w="6581" w:type="dxa"/>
          </w:tcPr>
          <w:p w14:paraId="52B43503" w14:textId="77777777" w:rsidR="002239C4" w:rsidRDefault="00F272CB">
            <w:pPr>
              <w:spacing w:before="240" w:after="240"/>
              <w:jc w:val="both"/>
              <w:rPr>
                <w:b/>
                <w:color w:val="000000"/>
                <w:sz w:val="16"/>
                <w:szCs w:val="16"/>
              </w:rPr>
            </w:pPr>
            <w:r>
              <w:rPr>
                <w:b/>
                <w:sz w:val="16"/>
                <w:szCs w:val="16"/>
                <w:lang w:val="en-US"/>
              </w:rPr>
              <w:t>Proposal 1: For T</w:t>
            </w:r>
            <w:r>
              <w:rPr>
                <w:b/>
                <w:sz w:val="16"/>
                <w:szCs w:val="16"/>
                <w:vertAlign w:val="subscript"/>
                <w:lang w:val="en-US"/>
              </w:rPr>
              <w:t>search</w:t>
            </w:r>
            <w:r>
              <w:rPr>
                <w:b/>
                <w:sz w:val="16"/>
                <w:szCs w:val="16"/>
                <w:lang w:val="en-US"/>
              </w:rPr>
              <w:t xml:space="preserve"> (in HO) for 1Rx for FR1, we propose</w:t>
            </w:r>
            <w:r>
              <w:rPr>
                <w:rFonts w:eastAsia="MS Mincho"/>
                <w:b/>
                <w:sz w:val="16"/>
                <w:szCs w:val="16"/>
                <w:lang w:val="en-US"/>
              </w:rPr>
              <w:t xml:space="preserve"> when </w:t>
            </w:r>
            <w:r>
              <w:rPr>
                <w:b/>
                <w:sz w:val="16"/>
                <w:szCs w:val="16"/>
                <w:lang w:val="en-US"/>
              </w:rPr>
              <w:t xml:space="preserve">the target cell is unknown and Es/Iot≥-2 dB, </w:t>
            </w:r>
            <w:r>
              <w:rPr>
                <w:rFonts w:eastAsia="MS Mincho"/>
                <w:b/>
                <w:color w:val="000000"/>
                <w:sz w:val="16"/>
                <w:szCs w:val="16"/>
              </w:rPr>
              <w:t>T</w:t>
            </w:r>
            <w:r>
              <w:rPr>
                <w:rFonts w:eastAsia="MS Mincho"/>
                <w:b/>
                <w:color w:val="000000"/>
                <w:sz w:val="16"/>
                <w:szCs w:val="16"/>
                <w:vertAlign w:val="subscript"/>
              </w:rPr>
              <w:t xml:space="preserve">search </w:t>
            </w:r>
            <w:r>
              <w:rPr>
                <w:rFonts w:eastAsia="MS Mincho"/>
                <w:b/>
                <w:color w:val="000000"/>
                <w:sz w:val="16"/>
                <w:szCs w:val="16"/>
              </w:rPr>
              <w:t>= 2*T</w:t>
            </w:r>
            <w:r>
              <w:rPr>
                <w:rFonts w:eastAsia="MS Mincho"/>
                <w:b/>
                <w:color w:val="000000"/>
                <w:sz w:val="16"/>
                <w:szCs w:val="16"/>
                <w:vertAlign w:val="subscript"/>
              </w:rPr>
              <w:t>rs</w:t>
            </w:r>
            <w:r>
              <w:rPr>
                <w:rFonts w:eastAsia="MS Mincho"/>
                <w:b/>
                <w:color w:val="000000"/>
                <w:sz w:val="16"/>
                <w:szCs w:val="16"/>
              </w:rPr>
              <w:t xml:space="preserve"> for intra-frequency HO</w:t>
            </w:r>
            <w:r>
              <w:rPr>
                <w:b/>
                <w:color w:val="000000"/>
                <w:sz w:val="16"/>
                <w:szCs w:val="16"/>
              </w:rPr>
              <w:t xml:space="preserve"> and </w:t>
            </w:r>
            <w:r>
              <w:rPr>
                <w:rFonts w:eastAsia="MS Mincho"/>
                <w:b/>
                <w:sz w:val="16"/>
                <w:szCs w:val="16"/>
              </w:rPr>
              <w:t>T</w:t>
            </w:r>
            <w:r>
              <w:rPr>
                <w:rFonts w:eastAsia="MS Mincho"/>
                <w:b/>
                <w:sz w:val="16"/>
                <w:szCs w:val="16"/>
                <w:vertAlign w:val="subscript"/>
              </w:rPr>
              <w:t>search</w:t>
            </w:r>
            <w:r>
              <w:rPr>
                <w:rFonts w:eastAsia="MS Mincho"/>
                <w:b/>
                <w:sz w:val="16"/>
                <w:szCs w:val="16"/>
              </w:rPr>
              <w:t xml:space="preserve"> = 5* T</w:t>
            </w:r>
            <w:r>
              <w:rPr>
                <w:rFonts w:eastAsia="MS Mincho"/>
                <w:b/>
                <w:sz w:val="16"/>
                <w:szCs w:val="16"/>
                <w:vertAlign w:val="subscript"/>
              </w:rPr>
              <w:t>rs</w:t>
            </w:r>
            <w:r>
              <w:rPr>
                <w:rFonts w:eastAsia="MS Mincho"/>
                <w:b/>
                <w:sz w:val="16"/>
                <w:szCs w:val="16"/>
              </w:rPr>
              <w:t xml:space="preserve"> for inter-frequency HO.</w:t>
            </w:r>
          </w:p>
          <w:p w14:paraId="6662A587" w14:textId="77777777" w:rsidR="002239C4" w:rsidRDefault="00F272CB">
            <w:pPr>
              <w:spacing w:after="120"/>
              <w:jc w:val="both"/>
              <w:rPr>
                <w:b/>
                <w:color w:val="000000"/>
                <w:sz w:val="16"/>
                <w:szCs w:val="16"/>
              </w:rPr>
            </w:pPr>
            <w:r>
              <w:rPr>
                <w:b/>
                <w:color w:val="000000"/>
                <w:sz w:val="16"/>
                <w:szCs w:val="16"/>
              </w:rPr>
              <w:t xml:space="preserve">Proposal 2: </w:t>
            </w:r>
            <w:r>
              <w:rPr>
                <w:rFonts w:eastAsia="MS Mincho"/>
                <w:b/>
                <w:color w:val="000000"/>
                <w:sz w:val="16"/>
                <w:szCs w:val="16"/>
              </w:rPr>
              <w:t>Only CD-SSB shall be indicated in the handover command and no need to consider the case of using NCD-SSB</w:t>
            </w:r>
          </w:p>
          <w:p w14:paraId="71752C64" w14:textId="77777777" w:rsidR="002239C4" w:rsidRDefault="00F272CB">
            <w:pPr>
              <w:spacing w:before="240" w:after="240"/>
              <w:jc w:val="both"/>
              <w:rPr>
                <w:b/>
                <w:sz w:val="16"/>
                <w:szCs w:val="16"/>
                <w:lang w:val="en-US"/>
              </w:rPr>
            </w:pPr>
            <w:r>
              <w:rPr>
                <w:b/>
                <w:sz w:val="16"/>
                <w:szCs w:val="16"/>
                <w:lang w:val="en-US"/>
              </w:rPr>
              <w:lastRenderedPageBreak/>
              <w:t>Proposal 3:</w:t>
            </w:r>
            <w:r>
              <w:rPr>
                <w:rFonts w:eastAsia="MS Mincho"/>
                <w:b/>
                <w:color w:val="000000"/>
                <w:sz w:val="16"/>
                <w:szCs w:val="16"/>
              </w:rPr>
              <w:t xml:space="preserve"> UE handover to RedCap specific BWP is supported but no requirement applies.</w:t>
            </w:r>
          </w:p>
          <w:p w14:paraId="3734FE4D" w14:textId="77777777" w:rsidR="002239C4" w:rsidRDefault="002239C4">
            <w:pPr>
              <w:pStyle w:val="ListParagraph"/>
              <w:ind w:firstLineChars="0" w:firstLine="0"/>
              <w:rPr>
                <w:b/>
                <w:sz w:val="16"/>
                <w:szCs w:val="16"/>
                <w:lang w:val="en-US"/>
              </w:rPr>
            </w:pPr>
          </w:p>
        </w:tc>
      </w:tr>
      <w:tr w:rsidR="002239C4" w14:paraId="30216AD1" w14:textId="77777777">
        <w:trPr>
          <w:trHeight w:val="468"/>
        </w:trPr>
        <w:tc>
          <w:tcPr>
            <w:tcW w:w="1621" w:type="dxa"/>
          </w:tcPr>
          <w:p w14:paraId="0A8DF13D" w14:textId="77777777" w:rsidR="002239C4" w:rsidRDefault="004258BC">
            <w:pPr>
              <w:rPr>
                <w:b/>
                <w:bCs/>
                <w:color w:val="0000FF"/>
                <w:sz w:val="16"/>
                <w:szCs w:val="16"/>
                <w:u w:val="single"/>
              </w:rPr>
            </w:pPr>
            <w:hyperlink r:id="rId36" w:history="1">
              <w:r w:rsidR="00F272CB">
                <w:rPr>
                  <w:rStyle w:val="Hyperlink"/>
                  <w:b/>
                  <w:bCs/>
                  <w:sz w:val="16"/>
                  <w:szCs w:val="16"/>
                </w:rPr>
                <w:t>R4-2208391</w:t>
              </w:r>
            </w:hyperlink>
          </w:p>
          <w:p w14:paraId="026C75E0" w14:textId="77777777" w:rsidR="002239C4" w:rsidRDefault="002239C4">
            <w:pPr>
              <w:rPr>
                <w:b/>
                <w:bCs/>
                <w:color w:val="0000FF"/>
                <w:sz w:val="16"/>
                <w:szCs w:val="16"/>
                <w:u w:val="single"/>
              </w:rPr>
            </w:pPr>
          </w:p>
        </w:tc>
        <w:tc>
          <w:tcPr>
            <w:tcW w:w="1429" w:type="dxa"/>
          </w:tcPr>
          <w:p w14:paraId="15F2B525" w14:textId="77777777" w:rsidR="002239C4" w:rsidRDefault="00F272CB">
            <w:pPr>
              <w:spacing w:before="120" w:after="120"/>
              <w:rPr>
                <w:sz w:val="16"/>
                <w:szCs w:val="16"/>
                <w:lang w:val="en-US"/>
              </w:rPr>
            </w:pPr>
            <w:r>
              <w:rPr>
                <w:sz w:val="16"/>
                <w:szCs w:val="16"/>
                <w:lang w:val="en-US"/>
              </w:rPr>
              <w:t>CMCC</w:t>
            </w:r>
          </w:p>
        </w:tc>
        <w:tc>
          <w:tcPr>
            <w:tcW w:w="6581" w:type="dxa"/>
          </w:tcPr>
          <w:p w14:paraId="1B1C0AB6" w14:textId="77777777" w:rsidR="002239C4" w:rsidRDefault="00F272CB">
            <w:pPr>
              <w:rPr>
                <w:rFonts w:eastAsia="DengXian"/>
                <w:bCs/>
                <w:sz w:val="16"/>
                <w:szCs w:val="16"/>
                <w:lang w:val="en-US" w:eastAsia="zh-CN"/>
              </w:rPr>
            </w:pPr>
            <w:r>
              <w:rPr>
                <w:rFonts w:eastAsia="DengXian"/>
                <w:bCs/>
                <w:sz w:val="16"/>
                <w:szCs w:val="16"/>
                <w:lang w:val="en-US" w:eastAsia="zh-CN"/>
              </w:rPr>
              <w:t>Proposal 1: There is no restriction for HO to target cell when SSB used for measurement and SSB associated with RACH BWP is different</w:t>
            </w:r>
          </w:p>
          <w:p w14:paraId="1DD3B06D" w14:textId="77777777" w:rsidR="002239C4" w:rsidRDefault="00F272CB">
            <w:pPr>
              <w:rPr>
                <w:rFonts w:eastAsia="DengXian"/>
                <w:bCs/>
                <w:sz w:val="16"/>
                <w:szCs w:val="16"/>
                <w:lang w:val="en-US" w:eastAsia="zh-CN"/>
              </w:rPr>
            </w:pPr>
            <w:r>
              <w:rPr>
                <w:rFonts w:eastAsia="DengXian"/>
                <w:bCs/>
                <w:sz w:val="16"/>
                <w:szCs w:val="16"/>
                <w:lang w:val="en-US" w:eastAsia="zh-CN"/>
              </w:rPr>
              <w:t>Proposal 2: Since NCD-SSB should not be indicated in the handover command, handover directly to a RedCap specific BWP where only NCD-SSB is transmitted is not supported in Rel-17 RedCap.</w:t>
            </w:r>
          </w:p>
          <w:p w14:paraId="5D2403F0" w14:textId="77777777" w:rsidR="002239C4" w:rsidRDefault="00F272CB">
            <w:pPr>
              <w:rPr>
                <w:rFonts w:eastAsia="DengXian"/>
                <w:bCs/>
                <w:sz w:val="16"/>
                <w:szCs w:val="16"/>
                <w:lang w:val="en-US" w:eastAsia="zh-CN"/>
              </w:rPr>
            </w:pPr>
            <w:r>
              <w:rPr>
                <w:rFonts w:eastAsia="DengXian"/>
                <w:bCs/>
                <w:sz w:val="16"/>
                <w:szCs w:val="16"/>
                <w:lang w:val="en-US" w:eastAsia="zh-CN"/>
              </w:rPr>
              <w:t xml:space="preserve">Proposal 3: For the case that UE handover to a target cell’s initial BWP and further switch to the specific RedCap BWP with NCD-SSB to send the RACH, handover interruption requirements can be defined as: </w:t>
            </w:r>
          </w:p>
          <w:p w14:paraId="49B7ECD2"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T</w:t>
            </w:r>
            <w:r>
              <w:rPr>
                <w:rFonts w:eastAsia="DengXian"/>
                <w:bCs/>
                <w:sz w:val="16"/>
                <w:szCs w:val="16"/>
                <w:u w:val="single"/>
                <w:vertAlign w:val="subscript"/>
                <w:lang w:val="en-US" w:eastAsia="ko-KR"/>
              </w:rPr>
              <w:t>interrupt</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search</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IU</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processing</w:t>
            </w:r>
            <w:r>
              <w:rPr>
                <w:rFonts w:eastAsia="DengXian"/>
                <w:bCs/>
                <w:sz w:val="16"/>
                <w:szCs w:val="16"/>
                <w:u w:val="single"/>
                <w:lang w:val="en-US" w:eastAsia="ko-KR"/>
              </w:rPr>
              <w:t xml:space="preserve"> </w:t>
            </w:r>
            <w:r>
              <w:rPr>
                <w:rFonts w:eastAsia="DengXian"/>
                <w:bCs/>
                <w:sz w:val="16"/>
                <w:szCs w:val="16"/>
                <w:u w:val="single"/>
                <w:vertAlign w:val="subscript"/>
                <w:lang w:val="en-US" w:eastAsia="ko-KR"/>
              </w:rPr>
              <w:t xml:space="preserve"> </w:t>
            </w:r>
            <w:r>
              <w:rPr>
                <w:rFonts w:eastAsia="DengXian"/>
                <w:bCs/>
                <w:sz w:val="16"/>
                <w:szCs w:val="16"/>
                <w:u w:val="single"/>
                <w:lang w:val="en-US" w:eastAsia="ko-KR"/>
              </w:rPr>
              <w:t>+ T</w:t>
            </w:r>
            <w:r>
              <w:rPr>
                <w:rFonts w:eastAsia="DengXian"/>
                <w:bCs/>
                <w:sz w:val="16"/>
                <w:szCs w:val="16"/>
                <w:u w:val="single"/>
                <w:vertAlign w:val="subscript"/>
                <w:lang w:val="en-US" w:eastAsia="ko-KR"/>
              </w:rPr>
              <w:t>∆</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 xml:space="preserve">margin </w:t>
            </w:r>
            <w:r>
              <w:rPr>
                <w:rFonts w:eastAsia="DengXian"/>
                <w:bCs/>
                <w:sz w:val="16"/>
                <w:szCs w:val="16"/>
                <w:u w:val="single"/>
                <w:lang w:val="en-US" w:eastAsia="ko-KR"/>
              </w:rPr>
              <w:t>+ T</w:t>
            </w:r>
            <w:r>
              <w:rPr>
                <w:rFonts w:eastAsia="DengXian"/>
                <w:bCs/>
                <w:sz w:val="16"/>
                <w:szCs w:val="16"/>
                <w:u w:val="single"/>
                <w:vertAlign w:val="subscript"/>
                <w:lang w:val="en-US" w:eastAsia="ko-KR"/>
              </w:rPr>
              <w:t xml:space="preserve">BWP-switching-delay </w:t>
            </w:r>
            <w:r>
              <w:rPr>
                <w:rFonts w:eastAsia="DengXian"/>
                <w:bCs/>
                <w:sz w:val="16"/>
                <w:szCs w:val="16"/>
                <w:u w:val="single"/>
                <w:lang w:val="en-US" w:eastAsia="ko-KR"/>
              </w:rPr>
              <w:t>ms</w:t>
            </w:r>
          </w:p>
          <w:p w14:paraId="30051DF0"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Where, T</w:t>
            </w:r>
            <w:r>
              <w:rPr>
                <w:rFonts w:eastAsia="DengXian"/>
                <w:bCs/>
                <w:sz w:val="16"/>
                <w:szCs w:val="16"/>
                <w:u w:val="single"/>
                <w:vertAlign w:val="subscript"/>
                <w:lang w:val="en-US" w:eastAsia="ko-KR"/>
              </w:rPr>
              <w:t>BWP-switching-delay</w:t>
            </w:r>
            <w:r>
              <w:rPr>
                <w:rFonts w:eastAsia="DengXian"/>
                <w:bCs/>
                <w:sz w:val="16"/>
                <w:szCs w:val="16"/>
                <w:u w:val="single"/>
                <w:lang w:val="en-US" w:eastAsia="ko-KR"/>
              </w:rPr>
              <w:t xml:space="preserve"> is the BWP switching delay </w:t>
            </w:r>
          </w:p>
          <w:p w14:paraId="4F5A5E5F" w14:textId="77777777" w:rsidR="002239C4" w:rsidRDefault="00F272CB">
            <w:pPr>
              <w:rPr>
                <w:rFonts w:eastAsia="DengXian"/>
                <w:bCs/>
                <w:sz w:val="16"/>
                <w:szCs w:val="16"/>
                <w:lang w:val="en-US" w:eastAsia="zh-CN"/>
              </w:rPr>
            </w:pPr>
            <w:r>
              <w:rPr>
                <w:rFonts w:eastAsia="DengXian"/>
                <w:bCs/>
                <w:sz w:val="16"/>
                <w:szCs w:val="16"/>
                <w:lang w:val="en-US" w:eastAsia="zh-CN"/>
              </w:rPr>
              <w:t xml:space="preserve">Proposal 4: For the case that UE handover to a target cell’s initial BWP and further switch to the specific RedCap BWP with no SSB to send the RACH, handover interruption requirements can be defined as: </w:t>
            </w:r>
          </w:p>
          <w:p w14:paraId="58E348B6"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T</w:t>
            </w:r>
            <w:r>
              <w:rPr>
                <w:rFonts w:eastAsia="DengXian"/>
                <w:bCs/>
                <w:sz w:val="16"/>
                <w:szCs w:val="16"/>
                <w:u w:val="single"/>
                <w:vertAlign w:val="subscript"/>
                <w:lang w:val="en-US" w:eastAsia="ko-KR"/>
              </w:rPr>
              <w:t>interrupt</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search</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IU</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processing</w:t>
            </w:r>
            <w:r>
              <w:rPr>
                <w:rFonts w:eastAsia="DengXian"/>
                <w:bCs/>
                <w:sz w:val="16"/>
                <w:szCs w:val="16"/>
                <w:u w:val="single"/>
                <w:lang w:val="en-US" w:eastAsia="ko-KR"/>
              </w:rPr>
              <w:t xml:space="preserve"> </w:t>
            </w:r>
            <w:r>
              <w:rPr>
                <w:rFonts w:eastAsia="DengXian"/>
                <w:bCs/>
                <w:sz w:val="16"/>
                <w:szCs w:val="16"/>
                <w:u w:val="single"/>
                <w:vertAlign w:val="subscript"/>
                <w:lang w:val="en-US" w:eastAsia="ko-KR"/>
              </w:rPr>
              <w:t xml:space="preserve"> </w:t>
            </w:r>
            <w:r>
              <w:rPr>
                <w:rFonts w:eastAsia="DengXian"/>
                <w:bCs/>
                <w:sz w:val="16"/>
                <w:szCs w:val="16"/>
                <w:u w:val="single"/>
                <w:lang w:val="en-US" w:eastAsia="ko-KR"/>
              </w:rPr>
              <w:t>+ T</w:t>
            </w:r>
            <w:r>
              <w:rPr>
                <w:rFonts w:eastAsia="DengXian"/>
                <w:bCs/>
                <w:sz w:val="16"/>
                <w:szCs w:val="16"/>
                <w:u w:val="single"/>
                <w:vertAlign w:val="subscript"/>
                <w:lang w:val="en-US" w:eastAsia="ko-KR"/>
              </w:rPr>
              <w:t>∆</w:t>
            </w:r>
            <w:r>
              <w:rPr>
                <w:rFonts w:eastAsia="DengXian"/>
                <w:bCs/>
                <w:sz w:val="16"/>
                <w:szCs w:val="16"/>
                <w:u w:val="single"/>
                <w:lang w:val="en-US" w:eastAsia="ko-KR"/>
              </w:rPr>
              <w:t xml:space="preserve"> + T</w:t>
            </w:r>
            <w:r>
              <w:rPr>
                <w:rFonts w:eastAsia="DengXian"/>
                <w:bCs/>
                <w:sz w:val="16"/>
                <w:szCs w:val="16"/>
                <w:u w:val="single"/>
                <w:vertAlign w:val="subscript"/>
                <w:lang w:val="en-US" w:eastAsia="ko-KR"/>
              </w:rPr>
              <w:t xml:space="preserve">margin </w:t>
            </w:r>
            <w:r>
              <w:rPr>
                <w:rFonts w:eastAsia="DengXian"/>
                <w:bCs/>
                <w:sz w:val="16"/>
                <w:szCs w:val="16"/>
                <w:u w:val="single"/>
                <w:lang w:val="en-US" w:eastAsia="ko-KR"/>
              </w:rPr>
              <w:t>+ T</w:t>
            </w:r>
            <w:r>
              <w:rPr>
                <w:rFonts w:eastAsia="DengXian"/>
                <w:bCs/>
                <w:sz w:val="16"/>
                <w:szCs w:val="16"/>
                <w:u w:val="single"/>
                <w:vertAlign w:val="subscript"/>
                <w:lang w:val="en-US" w:eastAsia="ko-KR"/>
              </w:rPr>
              <w:t xml:space="preserve">BWP-switching-delay </w:t>
            </w:r>
            <w:r>
              <w:rPr>
                <w:rFonts w:eastAsia="DengXian"/>
                <w:bCs/>
                <w:sz w:val="16"/>
                <w:szCs w:val="16"/>
                <w:u w:val="single"/>
                <w:lang w:val="en-US" w:eastAsia="ko-KR"/>
              </w:rPr>
              <w:t>ms</w:t>
            </w:r>
          </w:p>
          <w:p w14:paraId="22696508" w14:textId="77777777" w:rsidR="002239C4" w:rsidRDefault="00F272CB">
            <w:pPr>
              <w:numPr>
                <w:ilvl w:val="2"/>
                <w:numId w:val="12"/>
              </w:numPr>
              <w:rPr>
                <w:rFonts w:eastAsia="DengXian"/>
                <w:bCs/>
                <w:sz w:val="16"/>
                <w:szCs w:val="16"/>
                <w:u w:val="single"/>
                <w:lang w:val="en-US" w:eastAsia="ko-KR"/>
              </w:rPr>
            </w:pPr>
            <w:r>
              <w:rPr>
                <w:rFonts w:eastAsia="DengXian"/>
                <w:bCs/>
                <w:sz w:val="16"/>
                <w:szCs w:val="16"/>
                <w:u w:val="single"/>
                <w:lang w:val="en-US" w:eastAsia="ko-KR"/>
              </w:rPr>
              <w:t>Where, T</w:t>
            </w:r>
            <w:r>
              <w:rPr>
                <w:rFonts w:eastAsia="DengXian"/>
                <w:bCs/>
                <w:sz w:val="16"/>
                <w:szCs w:val="16"/>
                <w:u w:val="single"/>
                <w:vertAlign w:val="subscript"/>
                <w:lang w:val="en-US" w:eastAsia="ko-KR"/>
              </w:rPr>
              <w:t>BWP-switching-delay</w:t>
            </w:r>
            <w:r>
              <w:rPr>
                <w:rFonts w:eastAsia="DengXian"/>
                <w:bCs/>
                <w:sz w:val="16"/>
                <w:szCs w:val="16"/>
                <w:u w:val="single"/>
                <w:lang w:val="en-US" w:eastAsia="ko-KR"/>
              </w:rPr>
              <w:t xml:space="preserve"> is the BWP switching delay </w:t>
            </w:r>
          </w:p>
          <w:p w14:paraId="4055A17F" w14:textId="77777777" w:rsidR="002239C4" w:rsidRDefault="002239C4">
            <w:pPr>
              <w:spacing w:before="240" w:after="240"/>
              <w:jc w:val="both"/>
              <w:rPr>
                <w:bCs/>
                <w:sz w:val="16"/>
                <w:szCs w:val="16"/>
                <w:lang w:val="en-US"/>
              </w:rPr>
            </w:pPr>
          </w:p>
        </w:tc>
      </w:tr>
      <w:tr w:rsidR="002239C4" w14:paraId="02F10711" w14:textId="77777777">
        <w:trPr>
          <w:trHeight w:val="468"/>
        </w:trPr>
        <w:tc>
          <w:tcPr>
            <w:tcW w:w="1621" w:type="dxa"/>
          </w:tcPr>
          <w:p w14:paraId="0D0B9A10" w14:textId="77777777" w:rsidR="002239C4" w:rsidRDefault="004258BC">
            <w:pPr>
              <w:rPr>
                <w:b/>
                <w:bCs/>
                <w:color w:val="0000FF"/>
                <w:sz w:val="16"/>
                <w:szCs w:val="16"/>
                <w:u w:val="single"/>
              </w:rPr>
            </w:pPr>
            <w:hyperlink r:id="rId37" w:history="1">
              <w:r w:rsidR="00F272CB">
                <w:rPr>
                  <w:rStyle w:val="Hyperlink"/>
                  <w:b/>
                  <w:bCs/>
                  <w:sz w:val="16"/>
                  <w:szCs w:val="16"/>
                </w:rPr>
                <w:t>R4-2208733</w:t>
              </w:r>
            </w:hyperlink>
          </w:p>
          <w:p w14:paraId="11220BE4" w14:textId="77777777" w:rsidR="002239C4" w:rsidRDefault="002239C4">
            <w:pPr>
              <w:rPr>
                <w:b/>
                <w:bCs/>
                <w:color w:val="0000FF"/>
                <w:sz w:val="16"/>
                <w:szCs w:val="16"/>
                <w:u w:val="single"/>
              </w:rPr>
            </w:pPr>
          </w:p>
        </w:tc>
        <w:tc>
          <w:tcPr>
            <w:tcW w:w="1429" w:type="dxa"/>
          </w:tcPr>
          <w:p w14:paraId="622EE685" w14:textId="77777777" w:rsidR="002239C4" w:rsidRDefault="00F272CB">
            <w:pPr>
              <w:spacing w:before="120" w:after="120"/>
              <w:rPr>
                <w:sz w:val="16"/>
                <w:szCs w:val="16"/>
                <w:lang w:val="en-US"/>
              </w:rPr>
            </w:pPr>
            <w:r>
              <w:rPr>
                <w:sz w:val="16"/>
                <w:szCs w:val="16"/>
                <w:lang w:val="en-US"/>
              </w:rPr>
              <w:t>ZTE Corporations</w:t>
            </w:r>
          </w:p>
        </w:tc>
        <w:tc>
          <w:tcPr>
            <w:tcW w:w="6581" w:type="dxa"/>
          </w:tcPr>
          <w:p w14:paraId="3C4E5B1A" w14:textId="77777777" w:rsidR="002239C4" w:rsidRDefault="00F272CB">
            <w:pPr>
              <w:pStyle w:val="RAN4proposal"/>
              <w:ind w:left="0" w:firstLine="0"/>
              <w:rPr>
                <w:rFonts w:cs="Times New Roman"/>
                <w:b w:val="0"/>
                <w:bCs/>
                <w:sz w:val="16"/>
                <w:szCs w:val="16"/>
                <w:lang w:eastAsia="zh-CN"/>
              </w:rPr>
            </w:pPr>
            <w:r>
              <w:rPr>
                <w:rFonts w:cs="Times New Roman"/>
                <w:b w:val="0"/>
                <w:bCs/>
                <w:sz w:val="16"/>
                <w:szCs w:val="16"/>
                <w:lang w:eastAsia="zh-CN"/>
              </w:rPr>
              <w:t xml:space="preserve">For contention based random access, </w:t>
            </w:r>
            <w:r>
              <w:rPr>
                <w:rFonts w:eastAsia="SimSun" w:cs="Times New Roman"/>
                <w:b w:val="0"/>
                <w:bCs/>
                <w:color w:val="000000" w:themeColor="text1"/>
                <w:sz w:val="16"/>
                <w:szCs w:val="16"/>
                <w:lang w:eastAsia="zh-CN"/>
              </w:rPr>
              <w:t>t</w:t>
            </w:r>
            <w:r>
              <w:rPr>
                <w:rFonts w:cs="Times New Roman"/>
                <w:b w:val="0"/>
                <w:bCs/>
                <w:color w:val="000000" w:themeColor="text1"/>
                <w:sz w:val="16"/>
                <w:szCs w:val="16"/>
              </w:rPr>
              <w:t xml:space="preserve">he RedCap UE operating in HD-FDD mode is not expected to perform PRACH transmission on a PRACH resource of a cell if UE has not received at least one SSB associated with that PRACH resource during the last </w:t>
            </w:r>
            <w:r>
              <w:rPr>
                <w:rFonts w:eastAsia="SimSun" w:cs="Times New Roman"/>
                <w:b w:val="0"/>
                <w:bCs/>
                <w:color w:val="000000" w:themeColor="text1"/>
                <w:sz w:val="16"/>
                <w:szCs w:val="16"/>
                <w:lang w:eastAsia="zh-CN"/>
              </w:rPr>
              <w:t>160 ms</w:t>
            </w:r>
            <w:r>
              <w:rPr>
                <w:rFonts w:cs="Times New Roman"/>
                <w:b w:val="0"/>
                <w:bCs/>
                <w:color w:val="000000" w:themeColor="text1"/>
                <w:sz w:val="16"/>
                <w:szCs w:val="16"/>
              </w:rPr>
              <w:t xml:space="preserve"> in the cell</w:t>
            </w:r>
            <w:r>
              <w:rPr>
                <w:rFonts w:eastAsia="SimSun" w:cs="Times New Roman"/>
                <w:b w:val="0"/>
                <w:bCs/>
                <w:color w:val="000000" w:themeColor="text1"/>
                <w:sz w:val="16"/>
                <w:szCs w:val="16"/>
                <w:lang w:eastAsia="zh-CN"/>
              </w:rPr>
              <w:t>.</w:t>
            </w:r>
          </w:p>
          <w:p w14:paraId="2509C5AB" w14:textId="77777777" w:rsidR="002239C4" w:rsidRDefault="00F272CB">
            <w:pPr>
              <w:pStyle w:val="RAN4proposal"/>
              <w:ind w:left="0" w:firstLine="0"/>
              <w:rPr>
                <w:rFonts w:cs="Times New Roman"/>
                <w:b w:val="0"/>
                <w:bCs/>
                <w:sz w:val="16"/>
                <w:szCs w:val="16"/>
                <w:lang w:eastAsia="zh-CN"/>
              </w:rPr>
            </w:pPr>
            <w:r>
              <w:rPr>
                <w:rFonts w:cs="Times New Roman"/>
                <w:b w:val="0"/>
                <w:bCs/>
                <w:sz w:val="16"/>
                <w:szCs w:val="16"/>
                <w:lang w:eastAsia="zh-CN"/>
              </w:rPr>
              <w:t>For contention based random access, t</w:t>
            </w:r>
            <w:r>
              <w:rPr>
                <w:rFonts w:cs="Times New Roman"/>
                <w:b w:val="0"/>
                <w:bCs/>
                <w:color w:val="000000" w:themeColor="text1"/>
                <w:sz w:val="16"/>
                <w:szCs w:val="16"/>
              </w:rPr>
              <w:t xml:space="preserve">he RedCap UE operating in HD-FDD mode shall meet the PRACH requirements when performing PRACH transmission on a PRACH resource of a cell provided that the UE has received at least one SSB associated with that PRACH resource during the last </w:t>
            </w:r>
            <w:r>
              <w:rPr>
                <w:rFonts w:eastAsia="SimSun" w:cs="Times New Roman"/>
                <w:b w:val="0"/>
                <w:bCs/>
                <w:color w:val="000000" w:themeColor="text1"/>
                <w:sz w:val="16"/>
                <w:szCs w:val="16"/>
                <w:lang w:eastAsia="zh-CN"/>
              </w:rPr>
              <w:t>160 ms</w:t>
            </w:r>
            <w:r>
              <w:rPr>
                <w:rFonts w:cs="Times New Roman"/>
                <w:b w:val="0"/>
                <w:bCs/>
                <w:color w:val="000000" w:themeColor="text1"/>
                <w:sz w:val="16"/>
                <w:szCs w:val="16"/>
              </w:rPr>
              <w:t xml:space="preserve"> before the PRACH transmission</w:t>
            </w:r>
            <w:r>
              <w:rPr>
                <w:rFonts w:eastAsia="SimSun" w:cs="Times New Roman"/>
                <w:b w:val="0"/>
                <w:bCs/>
                <w:color w:val="000000" w:themeColor="text1"/>
                <w:sz w:val="16"/>
                <w:szCs w:val="16"/>
                <w:lang w:eastAsia="zh-CN"/>
              </w:rPr>
              <w:t>.</w:t>
            </w:r>
          </w:p>
        </w:tc>
      </w:tr>
      <w:tr w:rsidR="002239C4" w14:paraId="04A4855D" w14:textId="77777777">
        <w:trPr>
          <w:trHeight w:val="468"/>
        </w:trPr>
        <w:tc>
          <w:tcPr>
            <w:tcW w:w="1621" w:type="dxa"/>
          </w:tcPr>
          <w:p w14:paraId="73A8D7C3" w14:textId="77777777" w:rsidR="002239C4" w:rsidRDefault="004258BC">
            <w:pPr>
              <w:rPr>
                <w:b/>
                <w:bCs/>
                <w:color w:val="0000FF"/>
                <w:sz w:val="16"/>
                <w:szCs w:val="16"/>
                <w:u w:val="single"/>
              </w:rPr>
            </w:pPr>
            <w:hyperlink r:id="rId38" w:history="1">
              <w:r w:rsidR="00F272CB">
                <w:rPr>
                  <w:rStyle w:val="Hyperlink"/>
                  <w:b/>
                  <w:bCs/>
                  <w:sz w:val="16"/>
                  <w:szCs w:val="16"/>
                </w:rPr>
                <w:t>R4-2208976</w:t>
              </w:r>
            </w:hyperlink>
          </w:p>
          <w:p w14:paraId="2F6A43B6" w14:textId="77777777" w:rsidR="002239C4" w:rsidRDefault="002239C4">
            <w:pPr>
              <w:rPr>
                <w:b/>
                <w:bCs/>
                <w:color w:val="0000FF"/>
                <w:sz w:val="16"/>
                <w:szCs w:val="16"/>
                <w:u w:val="single"/>
              </w:rPr>
            </w:pPr>
          </w:p>
        </w:tc>
        <w:tc>
          <w:tcPr>
            <w:tcW w:w="1429" w:type="dxa"/>
          </w:tcPr>
          <w:p w14:paraId="1AB46EDE" w14:textId="77777777" w:rsidR="002239C4" w:rsidRDefault="00F272CB">
            <w:pPr>
              <w:spacing w:before="120" w:after="120"/>
              <w:rPr>
                <w:sz w:val="16"/>
                <w:szCs w:val="16"/>
                <w:lang w:val="en-US"/>
              </w:rPr>
            </w:pPr>
            <w:r>
              <w:rPr>
                <w:sz w:val="16"/>
                <w:szCs w:val="16"/>
                <w:lang w:val="en-US"/>
              </w:rPr>
              <w:t>Huawei, Hisilicon</w:t>
            </w:r>
          </w:p>
        </w:tc>
        <w:tc>
          <w:tcPr>
            <w:tcW w:w="6581" w:type="dxa"/>
          </w:tcPr>
          <w:p w14:paraId="170DF4A5" w14:textId="77777777" w:rsidR="002239C4" w:rsidRDefault="00F272CB">
            <w:pPr>
              <w:rPr>
                <w:bCs/>
                <w:sz w:val="16"/>
                <w:szCs w:val="16"/>
                <w:lang w:val="en-US" w:eastAsia="zh-CN"/>
              </w:rPr>
            </w:pPr>
            <w:r>
              <w:rPr>
                <w:bCs/>
                <w:sz w:val="16"/>
                <w:szCs w:val="16"/>
                <w:lang w:val="en-US" w:eastAsia="zh-CN"/>
              </w:rPr>
              <w:t>Proposal 1: 3 samples are required for intra-frequency Tsearch (in HO) and 5 samples are required for inter-frequency for Tsearch (in HO) for Redacap UE with 1Rx.</w:t>
            </w:r>
          </w:p>
          <w:p w14:paraId="0D6F280D" w14:textId="77777777" w:rsidR="002239C4" w:rsidRDefault="00F272CB">
            <w:pPr>
              <w:spacing w:after="12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 xml:space="preserve">Proposal 2: If UE performs handover to a target cell’s initial BWP and further switch to the specific Redcap BWP with RACH where the specific Redcap BWP associated with NCD-SSB, </w:t>
            </w:r>
          </w:p>
          <w:p w14:paraId="7C60207C" w14:textId="77777777" w:rsidR="002239C4" w:rsidRDefault="00F272CB">
            <w:pPr>
              <w:spacing w:after="120"/>
              <w:ind w:leftChars="100" w:left="20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-the handover delay can be specified as legacy handover delay + BWP switching delay (the concrete value is FFS), provided that NCD-SSB is QCL-type A/ type C/type D with CD-SSB.</w:t>
            </w:r>
          </w:p>
          <w:p w14:paraId="0ECB23DF" w14:textId="77777777" w:rsidR="002239C4" w:rsidRDefault="00F272CB">
            <w:pPr>
              <w:spacing w:after="120"/>
              <w:ind w:leftChars="100" w:left="200"/>
              <w:rPr>
                <w:rFonts w:eastAsiaTheme="minorEastAsia"/>
                <w:bCs/>
                <w:color w:val="000000" w:themeColor="text1"/>
                <w:sz w:val="16"/>
                <w:szCs w:val="16"/>
                <w:lang w:val="en-US" w:eastAsia="zh-CN"/>
              </w:rPr>
            </w:pPr>
            <w:r>
              <w:rPr>
                <w:rFonts w:eastAsiaTheme="minorEastAsia"/>
                <w:bCs/>
                <w:color w:val="000000" w:themeColor="text1"/>
                <w:sz w:val="16"/>
                <w:szCs w:val="16"/>
                <w:lang w:val="en-US" w:eastAsia="zh-CN"/>
              </w:rPr>
              <w:t>-no limitation on bandwidth separation between initial BWP and Redcap BWPs.</w:t>
            </w:r>
          </w:p>
          <w:p w14:paraId="222BC801" w14:textId="77777777" w:rsidR="002239C4" w:rsidRDefault="002239C4">
            <w:pPr>
              <w:pStyle w:val="RAN4proposal"/>
              <w:numPr>
                <w:ilvl w:val="0"/>
                <w:numId w:val="0"/>
              </w:numPr>
              <w:rPr>
                <w:rFonts w:cs="Times New Roman"/>
                <w:b w:val="0"/>
                <w:bCs/>
                <w:sz w:val="16"/>
                <w:szCs w:val="16"/>
                <w:lang w:eastAsia="zh-CN"/>
              </w:rPr>
            </w:pPr>
          </w:p>
        </w:tc>
      </w:tr>
      <w:tr w:rsidR="002239C4" w14:paraId="1AEA55A7" w14:textId="77777777">
        <w:trPr>
          <w:trHeight w:val="468"/>
        </w:trPr>
        <w:tc>
          <w:tcPr>
            <w:tcW w:w="1621" w:type="dxa"/>
          </w:tcPr>
          <w:p w14:paraId="369D00B3" w14:textId="77777777" w:rsidR="002239C4" w:rsidRDefault="004258BC">
            <w:pPr>
              <w:rPr>
                <w:b/>
                <w:bCs/>
                <w:color w:val="0000FF"/>
                <w:sz w:val="16"/>
                <w:szCs w:val="16"/>
                <w:u w:val="single"/>
              </w:rPr>
            </w:pPr>
            <w:hyperlink r:id="rId39" w:history="1">
              <w:r w:rsidR="00F272CB">
                <w:rPr>
                  <w:rStyle w:val="Hyperlink"/>
                  <w:b/>
                  <w:bCs/>
                  <w:sz w:val="16"/>
                  <w:szCs w:val="16"/>
                </w:rPr>
                <w:t>R4-2208977</w:t>
              </w:r>
            </w:hyperlink>
          </w:p>
          <w:p w14:paraId="4030AA8B" w14:textId="77777777" w:rsidR="002239C4" w:rsidRDefault="002239C4">
            <w:pPr>
              <w:rPr>
                <w:b/>
                <w:bCs/>
                <w:color w:val="0000FF"/>
                <w:sz w:val="16"/>
                <w:szCs w:val="16"/>
                <w:u w:val="single"/>
              </w:rPr>
            </w:pPr>
          </w:p>
        </w:tc>
        <w:tc>
          <w:tcPr>
            <w:tcW w:w="1429" w:type="dxa"/>
          </w:tcPr>
          <w:p w14:paraId="260B7655" w14:textId="77777777" w:rsidR="002239C4" w:rsidRDefault="00F272CB">
            <w:pPr>
              <w:spacing w:before="120" w:after="120"/>
              <w:rPr>
                <w:sz w:val="16"/>
                <w:szCs w:val="16"/>
                <w:lang w:val="en-US"/>
              </w:rPr>
            </w:pPr>
            <w:r>
              <w:rPr>
                <w:sz w:val="16"/>
                <w:szCs w:val="16"/>
                <w:lang w:val="en-US"/>
              </w:rPr>
              <w:t>Huawei, Hisilicon</w:t>
            </w:r>
          </w:p>
        </w:tc>
        <w:tc>
          <w:tcPr>
            <w:tcW w:w="6581" w:type="dxa"/>
          </w:tcPr>
          <w:p w14:paraId="20C75A92" w14:textId="77777777" w:rsidR="002239C4" w:rsidRDefault="00F272CB">
            <w:pPr>
              <w:rPr>
                <w:bCs/>
                <w:sz w:val="16"/>
                <w:szCs w:val="16"/>
                <w:lang w:val="en-US" w:eastAsia="zh-CN"/>
              </w:rPr>
            </w:pPr>
            <w:r>
              <w:rPr>
                <w:bCs/>
                <w:sz w:val="16"/>
                <w:szCs w:val="16"/>
                <w:lang w:val="en-US" w:eastAsia="zh-CN"/>
              </w:rPr>
              <w:t>Draft CR on mobility requirements for Redcap UE</w:t>
            </w:r>
          </w:p>
        </w:tc>
      </w:tr>
      <w:tr w:rsidR="002239C4" w14:paraId="6670F84F" w14:textId="77777777">
        <w:trPr>
          <w:trHeight w:val="468"/>
        </w:trPr>
        <w:tc>
          <w:tcPr>
            <w:tcW w:w="1621" w:type="dxa"/>
          </w:tcPr>
          <w:p w14:paraId="2AE4AD81" w14:textId="77777777" w:rsidR="002239C4" w:rsidRDefault="004258BC">
            <w:pPr>
              <w:rPr>
                <w:b/>
                <w:bCs/>
                <w:color w:val="0000FF"/>
                <w:sz w:val="16"/>
                <w:szCs w:val="16"/>
                <w:u w:val="single"/>
              </w:rPr>
            </w:pPr>
            <w:hyperlink r:id="rId40" w:history="1">
              <w:r w:rsidR="00F272CB">
                <w:rPr>
                  <w:rStyle w:val="Hyperlink"/>
                  <w:b/>
                  <w:bCs/>
                  <w:sz w:val="16"/>
                  <w:szCs w:val="16"/>
                </w:rPr>
                <w:t>R4-2209043</w:t>
              </w:r>
            </w:hyperlink>
          </w:p>
          <w:p w14:paraId="21E0EC6E" w14:textId="77777777" w:rsidR="002239C4" w:rsidRDefault="002239C4">
            <w:pPr>
              <w:rPr>
                <w:b/>
                <w:bCs/>
                <w:color w:val="0000FF"/>
                <w:sz w:val="16"/>
                <w:szCs w:val="16"/>
                <w:u w:val="single"/>
              </w:rPr>
            </w:pPr>
          </w:p>
        </w:tc>
        <w:tc>
          <w:tcPr>
            <w:tcW w:w="1429" w:type="dxa"/>
          </w:tcPr>
          <w:p w14:paraId="4CDB0523" w14:textId="77777777" w:rsidR="002239C4" w:rsidRDefault="00F272CB">
            <w:pPr>
              <w:spacing w:before="120" w:after="120"/>
              <w:rPr>
                <w:sz w:val="16"/>
                <w:szCs w:val="16"/>
                <w:lang w:val="en-US"/>
              </w:rPr>
            </w:pPr>
            <w:r>
              <w:rPr>
                <w:sz w:val="16"/>
                <w:szCs w:val="16"/>
                <w:lang w:val="en-US"/>
              </w:rPr>
              <w:t>Nokia, Nokia Shanghai Bell</w:t>
            </w:r>
          </w:p>
        </w:tc>
        <w:tc>
          <w:tcPr>
            <w:tcW w:w="6581" w:type="dxa"/>
          </w:tcPr>
          <w:p w14:paraId="0960ED01" w14:textId="77777777" w:rsidR="002239C4" w:rsidRDefault="00F272CB">
            <w:pPr>
              <w:rPr>
                <w:bCs/>
                <w:sz w:val="16"/>
                <w:szCs w:val="16"/>
                <w:lang w:val="en-US" w:eastAsia="zh-CN"/>
              </w:rPr>
            </w:pPr>
            <w:r>
              <w:rPr>
                <w:bCs/>
                <w:sz w:val="16"/>
                <w:szCs w:val="16"/>
                <w:lang w:val="en-US" w:eastAsia="zh-CN"/>
              </w:rPr>
              <w:t>Draft CR to TS 38.133 Corrections on mobility requirements for RedCap</w:t>
            </w:r>
          </w:p>
        </w:tc>
      </w:tr>
      <w:tr w:rsidR="002239C4" w14:paraId="616911B5" w14:textId="77777777">
        <w:trPr>
          <w:trHeight w:val="468"/>
        </w:trPr>
        <w:tc>
          <w:tcPr>
            <w:tcW w:w="1621" w:type="dxa"/>
          </w:tcPr>
          <w:p w14:paraId="16F2CA57" w14:textId="77777777" w:rsidR="002239C4" w:rsidRDefault="004258BC">
            <w:pPr>
              <w:rPr>
                <w:b/>
                <w:bCs/>
                <w:color w:val="0000FF"/>
                <w:sz w:val="16"/>
                <w:szCs w:val="16"/>
                <w:u w:val="single"/>
              </w:rPr>
            </w:pPr>
            <w:hyperlink r:id="rId41" w:history="1">
              <w:r w:rsidR="00F272CB">
                <w:rPr>
                  <w:rStyle w:val="Hyperlink"/>
                  <w:b/>
                  <w:bCs/>
                  <w:sz w:val="16"/>
                  <w:szCs w:val="16"/>
                </w:rPr>
                <w:t>R4-2209042</w:t>
              </w:r>
            </w:hyperlink>
          </w:p>
          <w:p w14:paraId="7B4924B3" w14:textId="77777777" w:rsidR="002239C4" w:rsidRDefault="002239C4">
            <w:pPr>
              <w:rPr>
                <w:b/>
                <w:bCs/>
                <w:color w:val="0000FF"/>
                <w:sz w:val="16"/>
                <w:szCs w:val="16"/>
                <w:u w:val="single"/>
                <w:lang w:val="en-US"/>
              </w:rPr>
            </w:pPr>
          </w:p>
        </w:tc>
        <w:tc>
          <w:tcPr>
            <w:tcW w:w="1429" w:type="dxa"/>
          </w:tcPr>
          <w:p w14:paraId="4011D09A" w14:textId="77777777" w:rsidR="002239C4" w:rsidRDefault="00F272CB">
            <w:pPr>
              <w:spacing w:before="120" w:after="120"/>
              <w:rPr>
                <w:sz w:val="16"/>
                <w:szCs w:val="16"/>
                <w:lang w:val="en-US"/>
              </w:rPr>
            </w:pPr>
            <w:r>
              <w:rPr>
                <w:sz w:val="16"/>
                <w:szCs w:val="16"/>
                <w:lang w:val="en-US"/>
              </w:rPr>
              <w:t>Nokia, Nokia Shanghai Bell</w:t>
            </w:r>
          </w:p>
        </w:tc>
        <w:tc>
          <w:tcPr>
            <w:tcW w:w="6581" w:type="dxa"/>
          </w:tcPr>
          <w:p w14:paraId="067C7B3E" w14:textId="77777777" w:rsidR="002239C4" w:rsidRDefault="00F272CB">
            <w:pPr>
              <w:pStyle w:val="RAN4proposal"/>
              <w:numPr>
                <w:ilvl w:val="0"/>
                <w:numId w:val="0"/>
              </w:numPr>
              <w:rPr>
                <w:rFonts w:cs="Times New Roman"/>
                <w:b w:val="0"/>
                <w:bCs/>
                <w:sz w:val="16"/>
                <w:szCs w:val="16"/>
                <w:vertAlign w:val="subscript"/>
              </w:rPr>
            </w:pPr>
            <w:r>
              <w:rPr>
                <w:rFonts w:cs="Times New Roman"/>
                <w:b w:val="0"/>
                <w:bCs/>
                <w:sz w:val="16"/>
                <w:szCs w:val="16"/>
              </w:rPr>
              <w:t>Proposal 1: T</w:t>
            </w:r>
            <w:r>
              <w:rPr>
                <w:rFonts w:cs="Times New Roman"/>
                <w:b w:val="0"/>
                <w:bCs/>
                <w:sz w:val="16"/>
                <w:szCs w:val="16"/>
                <w:vertAlign w:val="subscript"/>
              </w:rPr>
              <w:t>search</w:t>
            </w:r>
            <w:r>
              <w:rPr>
                <w:rFonts w:cs="Times New Roman"/>
                <w:b w:val="0"/>
                <w:bCs/>
                <w:sz w:val="16"/>
                <w:szCs w:val="16"/>
              </w:rPr>
              <w:t xml:space="preserve"> for RedCap UE with 1 RX for intra-frequency handover, is T</w:t>
            </w:r>
            <w:r>
              <w:rPr>
                <w:rFonts w:cs="Times New Roman"/>
                <w:b w:val="0"/>
                <w:bCs/>
                <w:sz w:val="16"/>
                <w:szCs w:val="16"/>
                <w:vertAlign w:val="subscript"/>
              </w:rPr>
              <w:t>search</w:t>
            </w:r>
            <w:r>
              <w:rPr>
                <w:rFonts w:cs="Times New Roman"/>
                <w:b w:val="0"/>
                <w:bCs/>
                <w:sz w:val="16"/>
                <w:szCs w:val="16"/>
              </w:rPr>
              <w:t>=2*T</w:t>
            </w:r>
            <w:r>
              <w:rPr>
                <w:rFonts w:cs="Times New Roman"/>
                <w:b w:val="0"/>
                <w:bCs/>
                <w:sz w:val="16"/>
                <w:szCs w:val="16"/>
                <w:vertAlign w:val="subscript"/>
              </w:rPr>
              <w:t>rs</w:t>
            </w:r>
            <w:r>
              <w:rPr>
                <w:rFonts w:cs="Times New Roman"/>
                <w:b w:val="0"/>
                <w:bCs/>
                <w:sz w:val="16"/>
                <w:szCs w:val="16"/>
              </w:rPr>
              <w:t xml:space="preserve"> and for inter-frequency handover, T</w:t>
            </w:r>
            <w:r>
              <w:rPr>
                <w:rFonts w:cs="Times New Roman"/>
                <w:b w:val="0"/>
                <w:bCs/>
                <w:sz w:val="16"/>
                <w:szCs w:val="16"/>
                <w:vertAlign w:val="subscript"/>
              </w:rPr>
              <w:t>search</w:t>
            </w:r>
            <w:r>
              <w:rPr>
                <w:rFonts w:cs="Times New Roman"/>
                <w:b w:val="0"/>
                <w:bCs/>
                <w:sz w:val="16"/>
                <w:szCs w:val="16"/>
              </w:rPr>
              <w:t>=5*T</w:t>
            </w:r>
            <w:r>
              <w:rPr>
                <w:rFonts w:cs="Times New Roman"/>
                <w:b w:val="0"/>
                <w:bCs/>
                <w:sz w:val="16"/>
                <w:szCs w:val="16"/>
                <w:vertAlign w:val="subscript"/>
              </w:rPr>
              <w:t>rs</w:t>
            </w:r>
          </w:p>
          <w:p w14:paraId="70909E16" w14:textId="77777777" w:rsidR="002239C4" w:rsidRDefault="00F272CB">
            <w:pPr>
              <w:pStyle w:val="RAN4proposal"/>
              <w:numPr>
                <w:ilvl w:val="0"/>
                <w:numId w:val="0"/>
              </w:numPr>
              <w:rPr>
                <w:rFonts w:cs="Times New Roman"/>
                <w:b w:val="0"/>
                <w:bCs/>
                <w:sz w:val="16"/>
                <w:szCs w:val="16"/>
                <w:lang w:val="en-GB"/>
              </w:rPr>
            </w:pPr>
            <w:r>
              <w:rPr>
                <w:rFonts w:cs="Times New Roman"/>
                <w:b w:val="0"/>
                <w:bCs/>
                <w:sz w:val="16"/>
                <w:szCs w:val="16"/>
                <w:lang w:val="en-GB"/>
              </w:rPr>
              <w:t>Proposal 2: The UE is not expected to perform HO to a RedCap specific BWP with only NCD-SSB.</w:t>
            </w:r>
          </w:p>
          <w:p w14:paraId="770DA468" w14:textId="77777777" w:rsidR="002239C4" w:rsidRDefault="002239C4">
            <w:pPr>
              <w:rPr>
                <w:bCs/>
                <w:sz w:val="16"/>
                <w:szCs w:val="16"/>
                <w:lang w:val="en-US" w:eastAsia="zh-CN"/>
              </w:rPr>
            </w:pPr>
          </w:p>
        </w:tc>
      </w:tr>
      <w:tr w:rsidR="002239C4" w14:paraId="6CFA0C39" w14:textId="77777777">
        <w:trPr>
          <w:trHeight w:val="468"/>
        </w:trPr>
        <w:tc>
          <w:tcPr>
            <w:tcW w:w="1621" w:type="dxa"/>
          </w:tcPr>
          <w:p w14:paraId="16D92433" w14:textId="77777777" w:rsidR="002239C4" w:rsidRDefault="004258BC">
            <w:pPr>
              <w:rPr>
                <w:b/>
                <w:bCs/>
                <w:color w:val="0000FF"/>
                <w:sz w:val="16"/>
                <w:szCs w:val="16"/>
                <w:u w:val="single"/>
              </w:rPr>
            </w:pPr>
            <w:hyperlink r:id="rId42" w:history="1">
              <w:r w:rsidR="00F272CB">
                <w:rPr>
                  <w:rStyle w:val="Hyperlink"/>
                  <w:b/>
                  <w:bCs/>
                  <w:sz w:val="16"/>
                  <w:szCs w:val="16"/>
                </w:rPr>
                <w:t>R4-2209763</w:t>
              </w:r>
            </w:hyperlink>
          </w:p>
          <w:p w14:paraId="234E6B08" w14:textId="77777777" w:rsidR="002239C4" w:rsidRDefault="002239C4">
            <w:pPr>
              <w:rPr>
                <w:b/>
                <w:bCs/>
                <w:color w:val="0000FF"/>
                <w:sz w:val="16"/>
                <w:szCs w:val="16"/>
                <w:u w:val="single"/>
              </w:rPr>
            </w:pPr>
          </w:p>
        </w:tc>
        <w:tc>
          <w:tcPr>
            <w:tcW w:w="1429" w:type="dxa"/>
          </w:tcPr>
          <w:p w14:paraId="126CD5B8" w14:textId="77777777" w:rsidR="002239C4" w:rsidRDefault="00F272CB">
            <w:pPr>
              <w:spacing w:before="120" w:after="120"/>
              <w:rPr>
                <w:sz w:val="16"/>
                <w:szCs w:val="16"/>
                <w:lang w:val="en-US"/>
              </w:rPr>
            </w:pPr>
            <w:r>
              <w:rPr>
                <w:sz w:val="16"/>
                <w:szCs w:val="16"/>
                <w:lang w:val="en-US"/>
              </w:rPr>
              <w:lastRenderedPageBreak/>
              <w:t>MediaTek inc.</w:t>
            </w:r>
          </w:p>
        </w:tc>
        <w:tc>
          <w:tcPr>
            <w:tcW w:w="6581" w:type="dxa"/>
          </w:tcPr>
          <w:p w14:paraId="744FB614"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val="en-US" w:eastAsia="ko-KR"/>
              </w:rPr>
            </w:pPr>
            <w:bookmarkStart w:id="7" w:name="_Ref95561395"/>
            <w:r>
              <w:rPr>
                <w:bCs/>
                <w:sz w:val="16"/>
                <w:szCs w:val="16"/>
                <w:lang w:val="en-US" w:eastAsia="ko-KR"/>
              </w:rPr>
              <w:t>Support compromised option: i</w:t>
            </w:r>
            <w:r>
              <w:rPr>
                <w:rFonts w:eastAsia="Yu Mincho"/>
                <w:bCs/>
                <w:iCs/>
                <w:color w:val="000000" w:themeColor="text1"/>
                <w:sz w:val="16"/>
                <w:szCs w:val="16"/>
                <w:lang w:val="en-US"/>
              </w:rPr>
              <w:t>ntra-frequency HO:</w:t>
            </w:r>
            <w:r>
              <w:rPr>
                <w:bCs/>
                <w:iCs/>
                <w:color w:val="000000" w:themeColor="text1"/>
                <w:sz w:val="16"/>
                <w:szCs w:val="16"/>
                <w:lang w:val="en-US"/>
              </w:rPr>
              <w:t xml:space="preserve"> T</w:t>
            </w:r>
            <w:r>
              <w:rPr>
                <w:bCs/>
                <w:iCs/>
                <w:color w:val="000000" w:themeColor="text1"/>
                <w:sz w:val="16"/>
                <w:szCs w:val="16"/>
                <w:vertAlign w:val="subscript"/>
                <w:lang w:val="en-US"/>
              </w:rPr>
              <w:t xml:space="preserve">search </w:t>
            </w:r>
            <w:r>
              <w:rPr>
                <w:bCs/>
                <w:iCs/>
                <w:color w:val="000000" w:themeColor="text1"/>
                <w:sz w:val="16"/>
                <w:szCs w:val="16"/>
                <w:lang w:val="en-US"/>
              </w:rPr>
              <w:t>= 2*T</w:t>
            </w:r>
            <w:r>
              <w:rPr>
                <w:bCs/>
                <w:iCs/>
                <w:color w:val="000000" w:themeColor="text1"/>
                <w:sz w:val="16"/>
                <w:szCs w:val="16"/>
                <w:vertAlign w:val="subscript"/>
                <w:lang w:val="en-US"/>
              </w:rPr>
              <w:t>rs</w:t>
            </w:r>
            <w:r>
              <w:rPr>
                <w:bCs/>
                <w:sz w:val="16"/>
                <w:szCs w:val="16"/>
                <w:lang w:val="en-US" w:eastAsia="ko-KR"/>
              </w:rPr>
              <w:t xml:space="preserve"> and </w:t>
            </w:r>
            <w:r>
              <w:rPr>
                <w:rFonts w:eastAsia="Yu Mincho"/>
                <w:bCs/>
                <w:iCs/>
                <w:color w:val="000000" w:themeColor="text1"/>
                <w:sz w:val="16"/>
                <w:szCs w:val="16"/>
                <w:lang w:val="en-US"/>
              </w:rPr>
              <w:t xml:space="preserve">inter-frequency HO: </w:t>
            </w:r>
            <w:r>
              <w:rPr>
                <w:bCs/>
                <w:iCs/>
                <w:color w:val="000000" w:themeColor="text1"/>
                <w:sz w:val="16"/>
                <w:szCs w:val="16"/>
                <w:lang w:val="en-US"/>
              </w:rPr>
              <w:t>T</w:t>
            </w:r>
            <w:r>
              <w:rPr>
                <w:bCs/>
                <w:iCs/>
                <w:color w:val="000000" w:themeColor="text1"/>
                <w:sz w:val="16"/>
                <w:szCs w:val="16"/>
                <w:vertAlign w:val="subscript"/>
                <w:lang w:val="en-US"/>
              </w:rPr>
              <w:t>search</w:t>
            </w:r>
            <w:r>
              <w:rPr>
                <w:bCs/>
                <w:iCs/>
                <w:color w:val="000000" w:themeColor="text1"/>
                <w:sz w:val="16"/>
                <w:szCs w:val="16"/>
                <w:lang w:val="en-US"/>
              </w:rPr>
              <w:t xml:space="preserve"> = 5* T</w:t>
            </w:r>
            <w:r>
              <w:rPr>
                <w:bCs/>
                <w:iCs/>
                <w:color w:val="000000" w:themeColor="text1"/>
                <w:sz w:val="16"/>
                <w:szCs w:val="16"/>
                <w:vertAlign w:val="subscript"/>
                <w:lang w:val="en-US"/>
              </w:rPr>
              <w:t>rs.</w:t>
            </w:r>
            <w:bookmarkEnd w:id="7"/>
          </w:p>
          <w:p w14:paraId="31090CFC"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eastAsia="ko-KR"/>
              </w:rPr>
            </w:pPr>
            <w:bookmarkStart w:id="8" w:name="_Hlk102726187"/>
            <w:bookmarkStart w:id="9" w:name="_Ref101374973"/>
            <w:bookmarkStart w:id="10" w:name="_Ref101802395"/>
            <w:r>
              <w:rPr>
                <w:bCs/>
                <w:sz w:val="16"/>
                <w:szCs w:val="16"/>
                <w:lang w:val="en-US" w:eastAsia="ko-KR"/>
              </w:rPr>
              <w:lastRenderedPageBreak/>
              <w:t>RAN4 shall support handover to a target cell’s specific Redcap BWP associated with NCD-SSB directly other than to the initial BWP associated with CD-SSB, where RACH occasions are configured in the specific RedCap BWP</w:t>
            </w:r>
            <w:bookmarkEnd w:id="8"/>
            <w:r>
              <w:rPr>
                <w:bCs/>
                <w:sz w:val="16"/>
                <w:szCs w:val="16"/>
                <w:lang w:val="en-US" w:eastAsia="ko-KR"/>
              </w:rPr>
              <w:t>.</w:t>
            </w:r>
            <w:bookmarkEnd w:id="9"/>
            <w:r>
              <w:rPr>
                <w:rFonts w:eastAsia="PMingLiU"/>
                <w:bCs/>
                <w:sz w:val="16"/>
                <w:szCs w:val="16"/>
                <w:lang w:val="en-US"/>
              </w:rPr>
              <w:t xml:space="preserve"> </w:t>
            </w:r>
            <w:r>
              <w:rPr>
                <w:bCs/>
                <w:sz w:val="16"/>
                <w:szCs w:val="16"/>
                <w:lang w:eastAsia="ko-KR"/>
              </w:rPr>
              <w:t>(case a)</w:t>
            </w:r>
            <w:bookmarkEnd w:id="10"/>
          </w:p>
          <w:p w14:paraId="4343F2CB"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bCs/>
                <w:iCs/>
                <w:sz w:val="16"/>
                <w:szCs w:val="16"/>
                <w:lang w:eastAsia="ko-KR"/>
              </w:rPr>
            </w:pPr>
            <w:bookmarkStart w:id="11" w:name="_Ref101374983"/>
            <w:bookmarkStart w:id="12" w:name="_Ref101802402"/>
            <w:r>
              <w:rPr>
                <w:bCs/>
                <w:sz w:val="16"/>
                <w:szCs w:val="16"/>
                <w:lang w:val="en-US" w:eastAsia="ko-KR"/>
              </w:rPr>
              <w:t>RAN4 shall not support handover to a target cell’s initial BWP and further switch to the specific Redcap BWP to send the RACH.</w:t>
            </w:r>
            <w:bookmarkEnd w:id="11"/>
            <w:r>
              <w:rPr>
                <w:bCs/>
                <w:sz w:val="16"/>
                <w:szCs w:val="16"/>
                <w:lang w:val="en-US" w:eastAsia="ko-KR"/>
              </w:rPr>
              <w:t xml:space="preserve"> </w:t>
            </w:r>
            <w:r>
              <w:rPr>
                <w:bCs/>
                <w:sz w:val="16"/>
                <w:szCs w:val="16"/>
                <w:lang w:eastAsia="ko-KR"/>
              </w:rPr>
              <w:t>(case b1 and b2)</w:t>
            </w:r>
            <w:bookmarkEnd w:id="12"/>
          </w:p>
          <w:p w14:paraId="20C62805" w14:textId="77777777" w:rsidR="002239C4" w:rsidRDefault="002239C4">
            <w:pPr>
              <w:pStyle w:val="RAN4proposal"/>
              <w:numPr>
                <w:ilvl w:val="0"/>
                <w:numId w:val="0"/>
              </w:numPr>
              <w:rPr>
                <w:rFonts w:cs="Times New Roman"/>
                <w:b w:val="0"/>
                <w:bCs/>
                <w:sz w:val="16"/>
                <w:szCs w:val="16"/>
              </w:rPr>
            </w:pPr>
          </w:p>
        </w:tc>
      </w:tr>
      <w:tr w:rsidR="002239C4" w14:paraId="7E47C8E3" w14:textId="77777777">
        <w:trPr>
          <w:trHeight w:val="468"/>
        </w:trPr>
        <w:tc>
          <w:tcPr>
            <w:tcW w:w="1621" w:type="dxa"/>
          </w:tcPr>
          <w:p w14:paraId="4FB3E0B1" w14:textId="77777777" w:rsidR="002239C4" w:rsidRDefault="004258BC">
            <w:pPr>
              <w:rPr>
                <w:b/>
                <w:bCs/>
                <w:color w:val="0000FF"/>
                <w:sz w:val="16"/>
                <w:szCs w:val="16"/>
                <w:u w:val="single"/>
              </w:rPr>
            </w:pPr>
            <w:hyperlink r:id="rId43" w:history="1">
              <w:r w:rsidR="00F272CB">
                <w:rPr>
                  <w:rStyle w:val="Hyperlink"/>
                  <w:b/>
                  <w:bCs/>
                  <w:sz w:val="16"/>
                  <w:szCs w:val="16"/>
                </w:rPr>
                <w:t>R4-2209773</w:t>
              </w:r>
            </w:hyperlink>
          </w:p>
          <w:p w14:paraId="42BFB50D" w14:textId="77777777" w:rsidR="002239C4" w:rsidRDefault="002239C4">
            <w:pPr>
              <w:rPr>
                <w:b/>
                <w:bCs/>
                <w:color w:val="0000FF"/>
                <w:sz w:val="16"/>
                <w:szCs w:val="16"/>
                <w:u w:val="single"/>
              </w:rPr>
            </w:pPr>
          </w:p>
        </w:tc>
        <w:tc>
          <w:tcPr>
            <w:tcW w:w="1429" w:type="dxa"/>
          </w:tcPr>
          <w:p w14:paraId="4F9189E4" w14:textId="77777777" w:rsidR="002239C4" w:rsidRDefault="00F272CB">
            <w:pPr>
              <w:spacing w:before="120" w:after="120"/>
              <w:rPr>
                <w:sz w:val="16"/>
                <w:szCs w:val="16"/>
                <w:lang w:val="en-US"/>
              </w:rPr>
            </w:pPr>
            <w:r>
              <w:rPr>
                <w:sz w:val="16"/>
                <w:szCs w:val="16"/>
                <w:lang w:val="en-US"/>
              </w:rPr>
              <w:t>Apple</w:t>
            </w:r>
          </w:p>
        </w:tc>
        <w:tc>
          <w:tcPr>
            <w:tcW w:w="6581" w:type="dxa"/>
          </w:tcPr>
          <w:p w14:paraId="1D63C553" w14:textId="77777777" w:rsidR="002239C4" w:rsidRDefault="00F272CB">
            <w:pPr>
              <w:jc w:val="both"/>
              <w:rPr>
                <w:i/>
                <w:iCs/>
                <w:sz w:val="16"/>
                <w:szCs w:val="16"/>
                <w:lang w:val="en-US"/>
              </w:rPr>
            </w:pPr>
            <w:r>
              <w:rPr>
                <w:i/>
                <w:iCs/>
                <w:sz w:val="16"/>
                <w:szCs w:val="16"/>
                <w:lang w:val="en-US"/>
              </w:rPr>
              <w:t>Proposal 1: RAN4 to relax the T</w:t>
            </w:r>
            <w:r>
              <w:rPr>
                <w:i/>
                <w:iCs/>
                <w:sz w:val="16"/>
                <w:szCs w:val="16"/>
                <w:vertAlign w:val="subscript"/>
                <w:lang w:val="en-US"/>
              </w:rPr>
              <w:t xml:space="preserve">search </w:t>
            </w:r>
            <w:r>
              <w:rPr>
                <w:i/>
                <w:iCs/>
                <w:sz w:val="16"/>
                <w:szCs w:val="16"/>
                <w:lang w:val="en-US"/>
              </w:rPr>
              <w:t xml:space="preserve">for RedCap HO delay requirement as followings when SINR=-2dB and 1Rx is used </w:t>
            </w:r>
          </w:p>
          <w:p w14:paraId="1795BE4C" w14:textId="77777777" w:rsidR="002239C4" w:rsidRDefault="00F272CB">
            <w:pPr>
              <w:pStyle w:val="ListParagraph"/>
              <w:widowControl w:val="0"/>
              <w:numPr>
                <w:ilvl w:val="0"/>
                <w:numId w:val="14"/>
              </w:numPr>
              <w:overflowPunct/>
              <w:spacing w:before="100" w:beforeAutospacing="1"/>
              <w:ind w:firstLineChars="0"/>
              <w:jc w:val="both"/>
              <w:textAlignment w:val="auto"/>
              <w:rPr>
                <w:i/>
                <w:iCs/>
                <w:sz w:val="16"/>
                <w:szCs w:val="16"/>
                <w:lang w:val="en-US"/>
              </w:rPr>
            </w:pPr>
            <w:r>
              <w:rPr>
                <w:i/>
                <w:iCs/>
                <w:sz w:val="16"/>
                <w:szCs w:val="16"/>
                <w:lang w:val="en-US"/>
              </w:rPr>
              <w:t>For HO to FR1, T</w:t>
            </w:r>
            <w:r>
              <w:rPr>
                <w:i/>
                <w:iCs/>
                <w:sz w:val="16"/>
                <w:szCs w:val="16"/>
                <w:vertAlign w:val="subscript"/>
                <w:lang w:val="en-US"/>
              </w:rPr>
              <w:t>search</w:t>
            </w:r>
            <w:r>
              <w:rPr>
                <w:i/>
                <w:iCs/>
                <w:sz w:val="16"/>
                <w:szCs w:val="16"/>
                <w:lang w:val="en-US"/>
              </w:rPr>
              <w:t xml:space="preserve"> = 2*T</w:t>
            </w:r>
            <w:r>
              <w:rPr>
                <w:i/>
                <w:iCs/>
                <w:sz w:val="16"/>
                <w:szCs w:val="16"/>
                <w:vertAlign w:val="subscript"/>
                <w:lang w:val="en-US"/>
              </w:rPr>
              <w:t>rs</w:t>
            </w:r>
            <w:r>
              <w:rPr>
                <w:i/>
                <w:iCs/>
                <w:sz w:val="16"/>
                <w:szCs w:val="16"/>
                <w:lang w:val="en-US"/>
              </w:rPr>
              <w:t xml:space="preserve"> for intra-frequency HO and T</w:t>
            </w:r>
            <w:r>
              <w:rPr>
                <w:i/>
                <w:iCs/>
                <w:sz w:val="16"/>
                <w:szCs w:val="16"/>
                <w:vertAlign w:val="subscript"/>
                <w:lang w:val="en-US"/>
              </w:rPr>
              <w:t>search</w:t>
            </w:r>
            <w:r>
              <w:rPr>
                <w:i/>
                <w:iCs/>
                <w:sz w:val="16"/>
                <w:szCs w:val="16"/>
                <w:lang w:val="en-US"/>
              </w:rPr>
              <w:t xml:space="preserve"> = 5* T</w:t>
            </w:r>
            <w:r>
              <w:rPr>
                <w:i/>
                <w:iCs/>
                <w:sz w:val="16"/>
                <w:szCs w:val="16"/>
                <w:vertAlign w:val="subscript"/>
                <w:lang w:val="en-US"/>
              </w:rPr>
              <w:t>rs</w:t>
            </w:r>
            <w:r>
              <w:rPr>
                <w:i/>
                <w:iCs/>
                <w:sz w:val="16"/>
                <w:szCs w:val="16"/>
                <w:lang w:val="en-US"/>
              </w:rPr>
              <w:t xml:space="preserve"> for inter-frequency HO</w:t>
            </w:r>
          </w:p>
          <w:p w14:paraId="66B2257A" w14:textId="77777777" w:rsidR="002239C4" w:rsidRDefault="00F272CB">
            <w:pPr>
              <w:jc w:val="both"/>
              <w:rPr>
                <w:i/>
                <w:iCs/>
                <w:sz w:val="16"/>
                <w:szCs w:val="16"/>
                <w:lang w:val="en-US"/>
              </w:rPr>
            </w:pPr>
            <w:r>
              <w:rPr>
                <w:i/>
                <w:iCs/>
                <w:sz w:val="16"/>
                <w:szCs w:val="16"/>
                <w:lang w:val="en-US"/>
              </w:rPr>
              <w:t>Proposal 2: no requirement should be specified for HO to RedCap-specific BWP associated with NCD-SSB.</w:t>
            </w:r>
          </w:p>
          <w:p w14:paraId="5B54982E" w14:textId="77777777" w:rsidR="002239C4" w:rsidRDefault="00F272CB">
            <w:pPr>
              <w:jc w:val="both"/>
              <w:rPr>
                <w:i/>
                <w:iCs/>
                <w:color w:val="000000"/>
                <w:sz w:val="16"/>
                <w:szCs w:val="16"/>
                <w:lang w:val="en-US"/>
              </w:rPr>
            </w:pPr>
            <w:r>
              <w:rPr>
                <w:i/>
                <w:iCs/>
                <w:color w:val="000000"/>
                <w:sz w:val="16"/>
                <w:szCs w:val="16"/>
                <w:lang w:val="en-US"/>
              </w:rPr>
              <w:t>Proposal 3: RAN4 defines the requirements for following scenarios if RedCap-specific initial UL BWP is configured for RACH:</w:t>
            </w:r>
          </w:p>
          <w:p w14:paraId="575EF4E7" w14:textId="77777777" w:rsidR="002239C4" w:rsidRDefault="00F272CB">
            <w:pPr>
              <w:contextualSpacing/>
              <w:rPr>
                <w:i/>
                <w:iCs/>
                <w:color w:val="000000"/>
                <w:sz w:val="16"/>
                <w:szCs w:val="16"/>
                <w:lang w:val="en-US"/>
              </w:rPr>
            </w:pPr>
            <w:r>
              <w:rPr>
                <w:i/>
                <w:iCs/>
                <w:color w:val="000000"/>
                <w:sz w:val="16"/>
                <w:szCs w:val="16"/>
                <w:lang w:val="en-US"/>
              </w:rPr>
              <w:t>Handover to a target cell’s legacy initial BWP and further switch to the RedCap-specific BWP for RACH:</w:t>
            </w:r>
          </w:p>
          <w:p w14:paraId="70E613BD"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rPr>
            </w:pPr>
            <w:r>
              <w:rPr>
                <w:i/>
                <w:iCs/>
                <w:color w:val="000000"/>
                <w:sz w:val="16"/>
                <w:szCs w:val="16"/>
                <w:lang w:val="en-US"/>
              </w:rPr>
              <w:t>Scenario 1: the RedCap-specific BWP associated with NCD-SSB</w:t>
            </w:r>
          </w:p>
          <w:p w14:paraId="459020FC"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rPr>
            </w:pPr>
            <w:r>
              <w:rPr>
                <w:i/>
                <w:iCs/>
                <w:color w:val="000000"/>
                <w:sz w:val="16"/>
                <w:szCs w:val="16"/>
                <w:lang w:val="en-US"/>
              </w:rPr>
              <w:t>Scenario 2: the RedCap-specific BWP associated with CD-SSB</w:t>
            </w:r>
          </w:p>
          <w:p w14:paraId="454E4FF8" w14:textId="77777777" w:rsidR="002239C4" w:rsidRDefault="00F272CB">
            <w:pPr>
              <w:pStyle w:val="ListParagraph"/>
              <w:widowControl w:val="0"/>
              <w:numPr>
                <w:ilvl w:val="0"/>
                <w:numId w:val="15"/>
              </w:numPr>
              <w:overflowPunct/>
              <w:ind w:firstLineChars="0"/>
              <w:contextualSpacing/>
              <w:textAlignment w:val="auto"/>
              <w:rPr>
                <w:i/>
                <w:iCs/>
                <w:color w:val="000000"/>
                <w:sz w:val="16"/>
                <w:szCs w:val="16"/>
                <w:lang w:val="en-US" w:eastAsia="zh-CN"/>
              </w:rPr>
            </w:pPr>
            <w:r>
              <w:rPr>
                <w:i/>
                <w:iCs/>
                <w:color w:val="000000"/>
                <w:sz w:val="16"/>
                <w:szCs w:val="16"/>
                <w:lang w:val="en-US"/>
              </w:rPr>
              <w:t xml:space="preserve">Scenario 3: </w:t>
            </w:r>
            <w:r>
              <w:rPr>
                <w:i/>
                <w:iCs/>
                <w:color w:val="000000"/>
                <w:sz w:val="16"/>
                <w:szCs w:val="16"/>
                <w:lang w:val="en-US" w:eastAsia="zh-CN"/>
              </w:rPr>
              <w:t xml:space="preserve">the </w:t>
            </w:r>
            <w:r>
              <w:rPr>
                <w:i/>
                <w:iCs/>
                <w:color w:val="000000"/>
                <w:sz w:val="16"/>
                <w:szCs w:val="16"/>
                <w:lang w:val="en-US"/>
              </w:rPr>
              <w:t xml:space="preserve">RedCap-specific </w:t>
            </w:r>
            <w:r>
              <w:rPr>
                <w:i/>
                <w:iCs/>
                <w:color w:val="000000"/>
                <w:sz w:val="16"/>
                <w:szCs w:val="16"/>
                <w:lang w:val="en-US" w:eastAsia="zh-CN"/>
              </w:rPr>
              <w:t xml:space="preserve">BWP </w:t>
            </w:r>
            <w:r>
              <w:rPr>
                <w:i/>
                <w:iCs/>
                <w:color w:val="000000"/>
                <w:sz w:val="16"/>
                <w:szCs w:val="16"/>
                <w:lang w:val="en-US"/>
              </w:rPr>
              <w:t>associated with no SSB (CD or NCD)</w:t>
            </w:r>
          </w:p>
          <w:p w14:paraId="685EB090" w14:textId="77777777" w:rsidR="002239C4" w:rsidRDefault="00F272CB">
            <w:pPr>
              <w:jc w:val="both"/>
              <w:rPr>
                <w:i/>
                <w:iCs/>
                <w:color w:val="000000"/>
                <w:sz w:val="16"/>
                <w:szCs w:val="16"/>
                <w:lang w:val="en-US"/>
              </w:rPr>
            </w:pPr>
            <w:r>
              <w:rPr>
                <w:i/>
                <w:iCs/>
                <w:color w:val="000000"/>
                <w:sz w:val="16"/>
                <w:szCs w:val="16"/>
                <w:lang w:val="en-US"/>
              </w:rPr>
              <w:t>Proposal 4: For scenario 1, CD-SSB is used for identification of target cell but NCD-SSB is associated with RACH to target cell during HO, the HO delay is:</w:t>
            </w:r>
          </w:p>
          <w:p w14:paraId="13A86B7E" w14:textId="77777777" w:rsidR="002239C4" w:rsidRDefault="00F272CB">
            <w:pPr>
              <w:overflowPunct/>
              <w:autoSpaceDE/>
              <w:autoSpaceDN/>
              <w:adjustRightInd/>
              <w:ind w:firstLine="284"/>
              <w:textAlignment w:val="auto"/>
              <w:rPr>
                <w:i/>
                <w:iCs/>
                <w:sz w:val="16"/>
                <w:szCs w:val="16"/>
                <w:lang w:val="en-US" w:eastAsia="ko-KR"/>
              </w:rPr>
            </w:pPr>
            <w:r>
              <w:rPr>
                <w:i/>
                <w:iCs/>
                <w:sz w:val="16"/>
                <w:szCs w:val="16"/>
                <w:lang w:val="en-US" w:eastAsia="ko-KR"/>
              </w:rPr>
              <w:t>T</w:t>
            </w:r>
            <w:r>
              <w:rPr>
                <w:i/>
                <w:iCs/>
                <w:sz w:val="16"/>
                <w:szCs w:val="16"/>
                <w:vertAlign w:val="subscript"/>
                <w:lang w:val="en-US" w:eastAsia="ko-KR"/>
              </w:rPr>
              <w:t>interrupt</w:t>
            </w:r>
            <w:r>
              <w:rPr>
                <w:i/>
                <w:iCs/>
                <w:sz w:val="16"/>
                <w:szCs w:val="16"/>
                <w:lang w:val="en-US" w:eastAsia="ko-KR"/>
              </w:rPr>
              <w:t xml:space="preserve"> = T</w:t>
            </w:r>
            <w:r>
              <w:rPr>
                <w:i/>
                <w:iCs/>
                <w:sz w:val="16"/>
                <w:szCs w:val="16"/>
                <w:vertAlign w:val="subscript"/>
                <w:lang w:val="en-US" w:eastAsia="ko-KR"/>
              </w:rPr>
              <w:t>search</w:t>
            </w:r>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T</w:t>
            </w:r>
            <w:r>
              <w:rPr>
                <w:i/>
                <w:iCs/>
                <w:sz w:val="16"/>
                <w:szCs w:val="16"/>
                <w:vertAlign w:val="subscript"/>
                <w:lang w:val="en-US" w:eastAsia="ko-KR"/>
              </w:rPr>
              <w:t>processing</w:t>
            </w:r>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 T</w:t>
            </w:r>
            <w:r>
              <w:rPr>
                <w:i/>
                <w:iCs/>
                <w:sz w:val="16"/>
                <w:szCs w:val="16"/>
                <w:vertAlign w:val="subscript"/>
                <w:lang w:val="en-US" w:eastAsia="ko-KR"/>
              </w:rPr>
              <w:t>∆</w:t>
            </w:r>
            <w:r>
              <w:rPr>
                <w:i/>
                <w:iCs/>
                <w:sz w:val="16"/>
                <w:szCs w:val="16"/>
                <w:lang w:val="en-US" w:eastAsia="ko-KR"/>
              </w:rPr>
              <w:t xml:space="preserve"> + T</w:t>
            </w:r>
            <w:r>
              <w:rPr>
                <w:i/>
                <w:iCs/>
                <w:sz w:val="16"/>
                <w:szCs w:val="16"/>
                <w:vertAlign w:val="subscript"/>
                <w:lang w:val="en-US" w:eastAsia="ko-KR"/>
              </w:rPr>
              <w:t xml:space="preserve">margin </w:t>
            </w:r>
            <w:r>
              <w:rPr>
                <w:i/>
                <w:iCs/>
                <w:sz w:val="16"/>
                <w:szCs w:val="16"/>
                <w:lang w:val="en-US" w:eastAsia="ko-KR"/>
              </w:rPr>
              <w:t>+ T</w:t>
            </w:r>
            <w:r>
              <w:rPr>
                <w:i/>
                <w:iCs/>
                <w:sz w:val="16"/>
                <w:szCs w:val="16"/>
                <w:vertAlign w:val="subscript"/>
                <w:lang w:val="en-US" w:eastAsia="ko-KR"/>
              </w:rPr>
              <w:t xml:space="preserve">BWP_switching </w:t>
            </w:r>
            <w:r>
              <w:rPr>
                <w:i/>
                <w:iCs/>
                <w:sz w:val="16"/>
                <w:szCs w:val="16"/>
                <w:lang w:val="en-US" w:eastAsia="ko-KR"/>
              </w:rPr>
              <w:t>ms</w:t>
            </w:r>
          </w:p>
          <w:p w14:paraId="3F3078D2"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t>where,</w:t>
            </w:r>
          </w:p>
          <w:p w14:paraId="4197E508"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NCD-SSB for RACH</w:t>
            </w:r>
          </w:p>
          <w:p w14:paraId="7B3A4E73" w14:textId="77777777" w:rsidR="002239C4" w:rsidRDefault="00F272CB">
            <w:pPr>
              <w:ind w:left="852"/>
              <w:jc w:val="both"/>
              <w:rPr>
                <w:i/>
                <w:iCs/>
                <w:sz w:val="16"/>
                <w:szCs w:val="16"/>
                <w:lang w:val="en-US" w:eastAsia="ko-KR"/>
              </w:rPr>
            </w:pPr>
            <w:r>
              <w:rPr>
                <w:i/>
                <w:iCs/>
                <w:sz w:val="16"/>
                <w:szCs w:val="16"/>
                <w:lang w:val="en-US" w:eastAsia="ko-KR"/>
              </w:rPr>
              <w:t>T</w:t>
            </w:r>
            <w:r>
              <w:rPr>
                <w:i/>
                <w:iCs/>
                <w:sz w:val="16"/>
                <w:szCs w:val="16"/>
                <w:vertAlign w:val="subscript"/>
                <w:lang w:val="en-US" w:eastAsia="ko-KR"/>
              </w:rPr>
              <w:t>BWP_switching</w:t>
            </w:r>
            <w:r>
              <w:rPr>
                <w:i/>
                <w:iCs/>
                <w:sz w:val="16"/>
                <w:szCs w:val="16"/>
                <w:lang w:val="en-US" w:eastAsia="ko-KR"/>
              </w:rPr>
              <w:t xml:space="preserve"> is FFS: </w:t>
            </w:r>
            <w:r>
              <w:rPr>
                <w:i/>
                <w:iCs/>
                <w:color w:val="000000"/>
                <w:sz w:val="16"/>
                <w:szCs w:val="16"/>
                <w:lang w:val="en-US"/>
              </w:rPr>
              <w:t>(DCI based BWP switching delay in section 8.6.2) – PDCCH parsing time</w:t>
            </w:r>
          </w:p>
          <w:p w14:paraId="06E09D39" w14:textId="77777777" w:rsidR="002239C4" w:rsidRDefault="00F272CB">
            <w:pPr>
              <w:jc w:val="both"/>
              <w:rPr>
                <w:i/>
                <w:iCs/>
                <w:color w:val="000000"/>
                <w:sz w:val="16"/>
                <w:szCs w:val="16"/>
                <w:lang w:val="en-US"/>
              </w:rPr>
            </w:pPr>
            <w:r>
              <w:rPr>
                <w:i/>
                <w:iCs/>
                <w:color w:val="000000"/>
                <w:sz w:val="16"/>
                <w:szCs w:val="16"/>
                <w:lang w:val="en-US"/>
              </w:rPr>
              <w:t>Proposal 5: For scenario 2, CD-SSB is used for identification of target cell and for T/F tracking for RACH to target cell during HO, the HO delay is:</w:t>
            </w:r>
          </w:p>
          <w:p w14:paraId="71FC4887" w14:textId="77777777" w:rsidR="002239C4" w:rsidRDefault="00F272CB">
            <w:pPr>
              <w:overflowPunct/>
              <w:autoSpaceDE/>
              <w:autoSpaceDN/>
              <w:adjustRightInd/>
              <w:ind w:firstLine="284"/>
              <w:textAlignment w:val="auto"/>
              <w:rPr>
                <w:i/>
                <w:iCs/>
                <w:sz w:val="16"/>
                <w:szCs w:val="16"/>
                <w:lang w:val="en-US" w:eastAsia="ko-KR"/>
              </w:rPr>
            </w:pPr>
            <w:r>
              <w:rPr>
                <w:i/>
                <w:iCs/>
                <w:sz w:val="16"/>
                <w:szCs w:val="16"/>
                <w:lang w:val="en-US" w:eastAsia="ko-KR"/>
              </w:rPr>
              <w:t>T</w:t>
            </w:r>
            <w:r>
              <w:rPr>
                <w:i/>
                <w:iCs/>
                <w:sz w:val="16"/>
                <w:szCs w:val="16"/>
                <w:vertAlign w:val="subscript"/>
                <w:lang w:val="en-US" w:eastAsia="ko-KR"/>
              </w:rPr>
              <w:t>interrupt</w:t>
            </w:r>
            <w:r>
              <w:rPr>
                <w:i/>
                <w:iCs/>
                <w:sz w:val="16"/>
                <w:szCs w:val="16"/>
                <w:lang w:val="en-US" w:eastAsia="ko-KR"/>
              </w:rPr>
              <w:t xml:space="preserve"> = T</w:t>
            </w:r>
            <w:r>
              <w:rPr>
                <w:i/>
                <w:iCs/>
                <w:sz w:val="16"/>
                <w:szCs w:val="16"/>
                <w:vertAlign w:val="subscript"/>
                <w:lang w:val="en-US" w:eastAsia="ko-KR"/>
              </w:rPr>
              <w:t>search</w:t>
            </w:r>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T</w:t>
            </w:r>
            <w:r>
              <w:rPr>
                <w:i/>
                <w:iCs/>
                <w:sz w:val="16"/>
                <w:szCs w:val="16"/>
                <w:vertAlign w:val="subscript"/>
                <w:lang w:val="en-US" w:eastAsia="ko-KR"/>
              </w:rPr>
              <w:t>processing</w:t>
            </w:r>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 T</w:t>
            </w:r>
            <w:r>
              <w:rPr>
                <w:i/>
                <w:iCs/>
                <w:sz w:val="16"/>
                <w:szCs w:val="16"/>
                <w:vertAlign w:val="subscript"/>
                <w:lang w:val="en-US" w:eastAsia="ko-KR"/>
              </w:rPr>
              <w:t>∆</w:t>
            </w:r>
            <w:r>
              <w:rPr>
                <w:i/>
                <w:iCs/>
                <w:sz w:val="16"/>
                <w:szCs w:val="16"/>
                <w:lang w:val="en-US" w:eastAsia="ko-KR"/>
              </w:rPr>
              <w:t xml:space="preserve"> + T</w:t>
            </w:r>
            <w:r>
              <w:rPr>
                <w:i/>
                <w:iCs/>
                <w:sz w:val="16"/>
                <w:szCs w:val="16"/>
                <w:vertAlign w:val="subscript"/>
                <w:lang w:val="en-US" w:eastAsia="ko-KR"/>
              </w:rPr>
              <w:t xml:space="preserve">margin </w:t>
            </w:r>
            <w:r>
              <w:rPr>
                <w:i/>
                <w:iCs/>
                <w:sz w:val="16"/>
                <w:szCs w:val="16"/>
                <w:lang w:val="en-US" w:eastAsia="ko-KR"/>
              </w:rPr>
              <w:t>+ T</w:t>
            </w:r>
            <w:r>
              <w:rPr>
                <w:i/>
                <w:iCs/>
                <w:sz w:val="16"/>
                <w:szCs w:val="16"/>
                <w:vertAlign w:val="subscript"/>
                <w:lang w:val="en-US" w:eastAsia="ko-KR"/>
              </w:rPr>
              <w:t xml:space="preserve">BWP_switching </w:t>
            </w:r>
            <w:r>
              <w:rPr>
                <w:i/>
                <w:iCs/>
                <w:sz w:val="16"/>
                <w:szCs w:val="16"/>
                <w:lang w:val="en-US" w:eastAsia="ko-KR"/>
              </w:rPr>
              <w:t>ms</w:t>
            </w:r>
          </w:p>
          <w:p w14:paraId="7677656A"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t>where,</w:t>
            </w:r>
          </w:p>
          <w:p w14:paraId="5D7A95CF"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CD-SSB for RACH</w:t>
            </w:r>
          </w:p>
          <w:p w14:paraId="42D1FB3E" w14:textId="77777777" w:rsidR="002239C4" w:rsidRDefault="00F272CB">
            <w:pPr>
              <w:ind w:left="852"/>
              <w:jc w:val="both"/>
              <w:rPr>
                <w:i/>
                <w:iCs/>
                <w:sz w:val="16"/>
                <w:szCs w:val="16"/>
                <w:lang w:val="en-US" w:eastAsia="ko-KR"/>
              </w:rPr>
            </w:pPr>
            <w:r>
              <w:rPr>
                <w:i/>
                <w:iCs/>
                <w:sz w:val="16"/>
                <w:szCs w:val="16"/>
                <w:lang w:val="en-US" w:eastAsia="ko-KR"/>
              </w:rPr>
              <w:t>T</w:t>
            </w:r>
            <w:r>
              <w:rPr>
                <w:i/>
                <w:iCs/>
                <w:sz w:val="16"/>
                <w:szCs w:val="16"/>
                <w:vertAlign w:val="subscript"/>
                <w:lang w:val="en-US" w:eastAsia="ko-KR"/>
              </w:rPr>
              <w:t>BWP_switching</w:t>
            </w:r>
            <w:r>
              <w:rPr>
                <w:i/>
                <w:iCs/>
                <w:sz w:val="16"/>
                <w:szCs w:val="16"/>
                <w:lang w:val="en-US" w:eastAsia="ko-KR"/>
              </w:rPr>
              <w:t xml:space="preserve"> is FFS: </w:t>
            </w:r>
            <w:r>
              <w:rPr>
                <w:i/>
                <w:iCs/>
                <w:color w:val="000000"/>
                <w:sz w:val="16"/>
                <w:szCs w:val="16"/>
                <w:lang w:val="en-US"/>
              </w:rPr>
              <w:t>(DCI based BWP switching delay in section 8.6.2) – PDCCH parsing time</w:t>
            </w:r>
          </w:p>
          <w:p w14:paraId="0CA05996" w14:textId="77777777" w:rsidR="002239C4" w:rsidRDefault="00F272CB">
            <w:pPr>
              <w:jc w:val="both"/>
              <w:rPr>
                <w:i/>
                <w:iCs/>
                <w:color w:val="000000"/>
                <w:sz w:val="16"/>
                <w:szCs w:val="16"/>
                <w:lang w:val="en-US"/>
              </w:rPr>
            </w:pPr>
            <w:r>
              <w:rPr>
                <w:i/>
                <w:iCs/>
                <w:color w:val="000000"/>
                <w:sz w:val="16"/>
                <w:szCs w:val="16"/>
                <w:lang w:val="en-US"/>
              </w:rPr>
              <w:t>Proposal 6: For scenario 3, CD-SSB is used for identification of target cell and for T/F tracking for RACH to target cell during HO, the HO delay is:</w:t>
            </w:r>
          </w:p>
          <w:p w14:paraId="7E997DB8" w14:textId="77777777" w:rsidR="002239C4" w:rsidRDefault="00F272CB">
            <w:pPr>
              <w:overflowPunct/>
              <w:autoSpaceDE/>
              <w:autoSpaceDN/>
              <w:adjustRightInd/>
              <w:ind w:firstLine="284"/>
              <w:textAlignment w:val="auto"/>
              <w:rPr>
                <w:i/>
                <w:iCs/>
                <w:sz w:val="16"/>
                <w:szCs w:val="16"/>
                <w:lang w:val="en-US" w:eastAsia="ko-KR"/>
              </w:rPr>
            </w:pPr>
            <w:r>
              <w:rPr>
                <w:i/>
                <w:iCs/>
                <w:sz w:val="16"/>
                <w:szCs w:val="16"/>
                <w:lang w:val="en-US" w:eastAsia="ko-KR"/>
              </w:rPr>
              <w:t>T</w:t>
            </w:r>
            <w:r>
              <w:rPr>
                <w:i/>
                <w:iCs/>
                <w:sz w:val="16"/>
                <w:szCs w:val="16"/>
                <w:vertAlign w:val="subscript"/>
                <w:lang w:val="en-US" w:eastAsia="ko-KR"/>
              </w:rPr>
              <w:t>interrupt</w:t>
            </w:r>
            <w:r>
              <w:rPr>
                <w:i/>
                <w:iCs/>
                <w:sz w:val="16"/>
                <w:szCs w:val="16"/>
                <w:lang w:val="en-US" w:eastAsia="ko-KR"/>
              </w:rPr>
              <w:t xml:space="preserve"> = T</w:t>
            </w:r>
            <w:r>
              <w:rPr>
                <w:i/>
                <w:iCs/>
                <w:sz w:val="16"/>
                <w:szCs w:val="16"/>
                <w:vertAlign w:val="subscript"/>
                <w:lang w:val="en-US" w:eastAsia="ko-KR"/>
              </w:rPr>
              <w:t>search</w:t>
            </w:r>
            <w:r>
              <w:rPr>
                <w:i/>
                <w:iCs/>
                <w:sz w:val="16"/>
                <w:szCs w:val="16"/>
                <w:lang w:val="en-US" w:eastAsia="ko-KR"/>
              </w:rPr>
              <w:t xml:space="preserve"> + T</w:t>
            </w:r>
            <w:r>
              <w:rPr>
                <w:i/>
                <w:iCs/>
                <w:sz w:val="16"/>
                <w:szCs w:val="16"/>
                <w:vertAlign w:val="subscript"/>
                <w:lang w:val="en-US" w:eastAsia="ko-KR"/>
              </w:rPr>
              <w:t>IU</w:t>
            </w:r>
            <w:r>
              <w:rPr>
                <w:i/>
                <w:iCs/>
                <w:sz w:val="16"/>
                <w:szCs w:val="16"/>
                <w:lang w:val="en-US" w:eastAsia="ko-KR"/>
              </w:rPr>
              <w:t xml:space="preserve"> + T</w:t>
            </w:r>
            <w:r>
              <w:rPr>
                <w:i/>
                <w:iCs/>
                <w:sz w:val="16"/>
                <w:szCs w:val="16"/>
                <w:vertAlign w:val="subscript"/>
                <w:lang w:val="en-US" w:eastAsia="ko-KR"/>
              </w:rPr>
              <w:t>processing</w:t>
            </w:r>
            <w:r>
              <w:rPr>
                <w:i/>
                <w:iCs/>
                <w:sz w:val="16"/>
                <w:szCs w:val="16"/>
                <w:lang w:val="en-US" w:eastAsia="ko-KR"/>
              </w:rPr>
              <w:t xml:space="preserve"> </w:t>
            </w:r>
            <w:r>
              <w:rPr>
                <w:i/>
                <w:iCs/>
                <w:sz w:val="16"/>
                <w:szCs w:val="16"/>
                <w:vertAlign w:val="subscript"/>
                <w:lang w:val="en-US" w:eastAsia="ko-KR"/>
              </w:rPr>
              <w:t xml:space="preserve"> </w:t>
            </w:r>
            <w:r>
              <w:rPr>
                <w:i/>
                <w:iCs/>
                <w:sz w:val="16"/>
                <w:szCs w:val="16"/>
                <w:lang w:val="en-US" w:eastAsia="ko-KR"/>
              </w:rPr>
              <w:t>+ T</w:t>
            </w:r>
            <w:r>
              <w:rPr>
                <w:i/>
                <w:iCs/>
                <w:sz w:val="16"/>
                <w:szCs w:val="16"/>
                <w:vertAlign w:val="subscript"/>
                <w:lang w:val="en-US" w:eastAsia="ko-KR"/>
              </w:rPr>
              <w:t>∆</w:t>
            </w:r>
            <w:r>
              <w:rPr>
                <w:i/>
                <w:iCs/>
                <w:sz w:val="16"/>
                <w:szCs w:val="16"/>
                <w:lang w:val="en-US" w:eastAsia="ko-KR"/>
              </w:rPr>
              <w:t xml:space="preserve"> + T</w:t>
            </w:r>
            <w:r>
              <w:rPr>
                <w:i/>
                <w:iCs/>
                <w:sz w:val="16"/>
                <w:szCs w:val="16"/>
                <w:vertAlign w:val="subscript"/>
                <w:lang w:val="en-US" w:eastAsia="ko-KR"/>
              </w:rPr>
              <w:t xml:space="preserve">margin </w:t>
            </w:r>
            <w:r>
              <w:rPr>
                <w:i/>
                <w:iCs/>
                <w:sz w:val="16"/>
                <w:szCs w:val="16"/>
                <w:lang w:val="en-US" w:eastAsia="ko-KR"/>
              </w:rPr>
              <w:t>+ T</w:t>
            </w:r>
            <w:r>
              <w:rPr>
                <w:i/>
                <w:iCs/>
                <w:sz w:val="16"/>
                <w:szCs w:val="16"/>
                <w:vertAlign w:val="subscript"/>
                <w:lang w:val="en-US" w:eastAsia="ko-KR"/>
              </w:rPr>
              <w:t xml:space="preserve">BWP_switching </w:t>
            </w:r>
            <w:r>
              <w:rPr>
                <w:i/>
                <w:iCs/>
                <w:sz w:val="16"/>
                <w:szCs w:val="16"/>
                <w:lang w:val="en-US" w:eastAsia="ko-KR"/>
              </w:rPr>
              <w:t>ms</w:t>
            </w:r>
          </w:p>
          <w:p w14:paraId="6178FED1" w14:textId="77777777" w:rsidR="002239C4" w:rsidRDefault="00F272CB">
            <w:pPr>
              <w:jc w:val="both"/>
              <w:rPr>
                <w:i/>
                <w:iCs/>
                <w:color w:val="000000"/>
                <w:sz w:val="16"/>
                <w:szCs w:val="16"/>
                <w:lang w:val="en-US"/>
              </w:rPr>
            </w:pPr>
            <w:r>
              <w:rPr>
                <w:i/>
                <w:iCs/>
                <w:color w:val="000000"/>
                <w:sz w:val="16"/>
                <w:szCs w:val="16"/>
                <w:lang w:val="en-US"/>
              </w:rPr>
              <w:t xml:space="preserve"> </w:t>
            </w:r>
            <w:r>
              <w:rPr>
                <w:i/>
                <w:iCs/>
                <w:color w:val="000000"/>
                <w:sz w:val="16"/>
                <w:szCs w:val="16"/>
                <w:lang w:val="en-US"/>
              </w:rPr>
              <w:tab/>
              <w:t>where,</w:t>
            </w:r>
          </w:p>
          <w:p w14:paraId="79D4853E" w14:textId="77777777" w:rsidR="002239C4" w:rsidRDefault="00F272CB">
            <w:pPr>
              <w:ind w:left="568" w:firstLine="284"/>
              <w:jc w:val="both"/>
              <w:rPr>
                <w:i/>
                <w:iCs/>
                <w:sz w:val="16"/>
                <w:szCs w:val="16"/>
                <w:lang w:val="en-US" w:eastAsia="ko-KR"/>
              </w:rPr>
            </w:pPr>
            <w:r>
              <w:rPr>
                <w:i/>
                <w:iCs/>
                <w:sz w:val="16"/>
                <w:szCs w:val="16"/>
                <w:lang w:val="en-US" w:eastAsia="ko-KR"/>
              </w:rPr>
              <w:t>T</w:t>
            </w:r>
            <w:r>
              <w:rPr>
                <w:i/>
                <w:iCs/>
                <w:sz w:val="16"/>
                <w:szCs w:val="16"/>
                <w:vertAlign w:val="subscript"/>
                <w:lang w:val="en-US" w:eastAsia="ko-KR"/>
              </w:rPr>
              <w:t>∆</w:t>
            </w:r>
            <w:r>
              <w:rPr>
                <w:i/>
                <w:iCs/>
                <w:sz w:val="16"/>
                <w:szCs w:val="16"/>
                <w:lang w:val="en-US" w:eastAsia="ko-KR"/>
              </w:rPr>
              <w:t xml:space="preserve"> is T/F tracking occasion on the CD-SSB for RACH</w:t>
            </w:r>
          </w:p>
          <w:p w14:paraId="69089C40" w14:textId="77777777" w:rsidR="002239C4" w:rsidRDefault="00F272CB">
            <w:pPr>
              <w:ind w:left="852"/>
              <w:jc w:val="both"/>
              <w:rPr>
                <w:i/>
                <w:iCs/>
                <w:color w:val="000000"/>
                <w:sz w:val="16"/>
                <w:szCs w:val="16"/>
                <w:lang w:val="en-US"/>
              </w:rPr>
            </w:pPr>
            <w:r>
              <w:rPr>
                <w:i/>
                <w:iCs/>
                <w:sz w:val="16"/>
                <w:szCs w:val="16"/>
                <w:lang w:val="en-US" w:eastAsia="ko-KR"/>
              </w:rPr>
              <w:t>T</w:t>
            </w:r>
            <w:r>
              <w:rPr>
                <w:i/>
                <w:iCs/>
                <w:sz w:val="16"/>
                <w:szCs w:val="16"/>
                <w:vertAlign w:val="subscript"/>
                <w:lang w:val="en-US" w:eastAsia="ko-KR"/>
              </w:rPr>
              <w:t>BWP_switching</w:t>
            </w:r>
            <w:r>
              <w:rPr>
                <w:i/>
                <w:iCs/>
                <w:sz w:val="16"/>
                <w:szCs w:val="16"/>
                <w:lang w:val="en-US" w:eastAsia="ko-KR"/>
              </w:rPr>
              <w:t xml:space="preserve"> is FFS: </w:t>
            </w:r>
            <w:r>
              <w:rPr>
                <w:i/>
                <w:iCs/>
                <w:color w:val="000000"/>
                <w:sz w:val="16"/>
                <w:szCs w:val="16"/>
                <w:lang w:val="en-US"/>
              </w:rPr>
              <w:t>(DCI based BWP switching delay in section 8.6.2) – PDCCH parsing time</w:t>
            </w:r>
          </w:p>
          <w:p w14:paraId="0A5F1F7E" w14:textId="77777777" w:rsidR="002239C4" w:rsidRDefault="002239C4">
            <w:pPr>
              <w:overflowPunct/>
              <w:autoSpaceDE/>
              <w:autoSpaceDN/>
              <w:adjustRightInd/>
              <w:spacing w:after="160"/>
              <w:contextualSpacing/>
              <w:jc w:val="both"/>
              <w:textAlignment w:val="auto"/>
              <w:rPr>
                <w:sz w:val="16"/>
                <w:szCs w:val="16"/>
                <w:lang w:val="en-US" w:eastAsia="ko-KR"/>
              </w:rPr>
            </w:pPr>
          </w:p>
        </w:tc>
      </w:tr>
      <w:tr w:rsidR="002239C4" w14:paraId="3008A380" w14:textId="77777777">
        <w:trPr>
          <w:trHeight w:val="468"/>
        </w:trPr>
        <w:tc>
          <w:tcPr>
            <w:tcW w:w="1621" w:type="dxa"/>
          </w:tcPr>
          <w:p w14:paraId="22F29B70" w14:textId="77777777" w:rsidR="002239C4" w:rsidRDefault="004258BC">
            <w:pPr>
              <w:rPr>
                <w:b/>
                <w:bCs/>
                <w:color w:val="0000FF"/>
                <w:sz w:val="16"/>
                <w:szCs w:val="16"/>
                <w:u w:val="single"/>
              </w:rPr>
            </w:pPr>
            <w:hyperlink r:id="rId44" w:history="1">
              <w:r w:rsidR="00F272CB">
                <w:rPr>
                  <w:rStyle w:val="Hyperlink"/>
                  <w:b/>
                  <w:bCs/>
                  <w:sz w:val="16"/>
                  <w:szCs w:val="16"/>
                </w:rPr>
                <w:t>R4-2210220</w:t>
              </w:r>
            </w:hyperlink>
          </w:p>
          <w:p w14:paraId="5041CB9D" w14:textId="77777777" w:rsidR="002239C4" w:rsidRDefault="002239C4">
            <w:pPr>
              <w:rPr>
                <w:b/>
                <w:bCs/>
                <w:color w:val="0000FF"/>
                <w:sz w:val="16"/>
                <w:szCs w:val="16"/>
                <w:u w:val="single"/>
              </w:rPr>
            </w:pPr>
          </w:p>
        </w:tc>
        <w:tc>
          <w:tcPr>
            <w:tcW w:w="1429" w:type="dxa"/>
          </w:tcPr>
          <w:p w14:paraId="072D1B28" w14:textId="77777777" w:rsidR="002239C4" w:rsidRDefault="00F272CB">
            <w:pPr>
              <w:spacing w:before="120" w:after="120"/>
              <w:rPr>
                <w:sz w:val="16"/>
                <w:szCs w:val="16"/>
                <w:lang w:val="en-US"/>
              </w:rPr>
            </w:pPr>
            <w:r>
              <w:rPr>
                <w:sz w:val="16"/>
                <w:szCs w:val="16"/>
                <w:lang w:val="en-US"/>
              </w:rPr>
              <w:t>Qualcomm Incorporated</w:t>
            </w:r>
          </w:p>
        </w:tc>
        <w:tc>
          <w:tcPr>
            <w:tcW w:w="6581" w:type="dxa"/>
          </w:tcPr>
          <w:p w14:paraId="68778E31" w14:textId="77777777" w:rsidR="002239C4" w:rsidRDefault="00F272CB">
            <w:pPr>
              <w:rPr>
                <w:sz w:val="16"/>
                <w:szCs w:val="16"/>
                <w:lang w:val="en-US" w:eastAsia="zh-CN"/>
              </w:rPr>
            </w:pPr>
            <w:r>
              <w:rPr>
                <w:sz w:val="16"/>
                <w:szCs w:val="16"/>
                <w:lang w:val="en-US" w:eastAsia="zh-CN"/>
              </w:rPr>
              <w:t>Proposal 1: For Handover delay requirements, specify T</w:t>
            </w:r>
            <w:r>
              <w:rPr>
                <w:sz w:val="16"/>
                <w:szCs w:val="16"/>
                <w:vertAlign w:val="subscript"/>
                <w:lang w:val="en-US" w:eastAsia="zh-CN"/>
              </w:rPr>
              <w:t xml:space="preserve">search </w:t>
            </w:r>
            <w:r>
              <w:rPr>
                <w:sz w:val="16"/>
                <w:szCs w:val="16"/>
                <w:lang w:val="en-US" w:eastAsia="zh-CN"/>
              </w:rPr>
              <w:t>as:</w:t>
            </w:r>
          </w:p>
          <w:p w14:paraId="4D96E4A3" w14:textId="77777777" w:rsidR="002239C4" w:rsidRDefault="00F272CB">
            <w:pPr>
              <w:pStyle w:val="ListParagraph"/>
              <w:numPr>
                <w:ilvl w:val="0"/>
                <w:numId w:val="16"/>
              </w:numPr>
              <w:overflowPunct/>
              <w:autoSpaceDE/>
              <w:autoSpaceDN/>
              <w:adjustRightInd/>
              <w:ind w:firstLineChars="0"/>
              <w:contextualSpacing/>
              <w:textAlignment w:val="auto"/>
              <w:rPr>
                <w:sz w:val="16"/>
                <w:szCs w:val="16"/>
                <w:lang w:val="en-US" w:eastAsia="zh-CN"/>
              </w:rPr>
            </w:pPr>
            <w:r>
              <w:rPr>
                <w:sz w:val="16"/>
                <w:szCs w:val="16"/>
                <w:lang w:val="en-US"/>
              </w:rPr>
              <w:t>If the target cell is an unknown intra-frequency cell and the target cell Es/Iot≥-2 dB, then T</w:t>
            </w:r>
            <w:r>
              <w:rPr>
                <w:sz w:val="16"/>
                <w:szCs w:val="16"/>
                <w:vertAlign w:val="subscript"/>
                <w:lang w:val="en-US"/>
              </w:rPr>
              <w:t>search</w:t>
            </w:r>
            <w:r>
              <w:rPr>
                <w:sz w:val="16"/>
                <w:szCs w:val="16"/>
                <w:lang w:val="en-US"/>
              </w:rPr>
              <w:t xml:space="preserve"> = 3*T</w:t>
            </w:r>
            <w:r>
              <w:rPr>
                <w:sz w:val="16"/>
                <w:szCs w:val="16"/>
                <w:vertAlign w:val="subscript"/>
                <w:lang w:val="en-US"/>
              </w:rPr>
              <w:t>rs</w:t>
            </w:r>
            <w:r>
              <w:rPr>
                <w:sz w:val="16"/>
                <w:szCs w:val="16"/>
                <w:lang w:val="en-US"/>
              </w:rPr>
              <w:t xml:space="preserve"> ms. </w:t>
            </w:r>
          </w:p>
          <w:p w14:paraId="30CE1E34" w14:textId="77777777" w:rsidR="002239C4" w:rsidRDefault="00F272CB">
            <w:pPr>
              <w:pStyle w:val="ListParagraph"/>
              <w:numPr>
                <w:ilvl w:val="0"/>
                <w:numId w:val="16"/>
              </w:numPr>
              <w:overflowPunct/>
              <w:autoSpaceDE/>
              <w:autoSpaceDN/>
              <w:adjustRightInd/>
              <w:ind w:firstLineChars="0"/>
              <w:contextualSpacing/>
              <w:textAlignment w:val="auto"/>
              <w:rPr>
                <w:sz w:val="16"/>
                <w:szCs w:val="16"/>
                <w:lang w:val="en-US" w:eastAsia="zh-CN"/>
              </w:rPr>
            </w:pPr>
            <w:r>
              <w:rPr>
                <w:sz w:val="16"/>
                <w:szCs w:val="16"/>
                <w:lang w:val="en-US"/>
              </w:rPr>
              <w:t>If the target cell is an unknown inter-frequency cell and the target cell Es/Iot≥-2 dB, then T</w:t>
            </w:r>
            <w:r>
              <w:rPr>
                <w:sz w:val="16"/>
                <w:szCs w:val="16"/>
                <w:vertAlign w:val="subscript"/>
                <w:lang w:val="en-US"/>
              </w:rPr>
              <w:t>search</w:t>
            </w:r>
            <w:r>
              <w:rPr>
                <w:sz w:val="16"/>
                <w:szCs w:val="16"/>
                <w:lang w:val="en-US"/>
              </w:rPr>
              <w:t xml:space="preserve"> = 5* T</w:t>
            </w:r>
            <w:r>
              <w:rPr>
                <w:sz w:val="16"/>
                <w:szCs w:val="16"/>
                <w:vertAlign w:val="subscript"/>
                <w:lang w:val="en-US"/>
              </w:rPr>
              <w:t>rs</w:t>
            </w:r>
            <w:r>
              <w:rPr>
                <w:sz w:val="16"/>
                <w:szCs w:val="16"/>
                <w:lang w:val="en-US"/>
              </w:rPr>
              <w:t xml:space="preserve"> ms</w:t>
            </w:r>
          </w:p>
          <w:p w14:paraId="6E697453" w14:textId="77777777" w:rsidR="002239C4" w:rsidRDefault="00F272CB">
            <w:pPr>
              <w:rPr>
                <w:sz w:val="16"/>
                <w:szCs w:val="16"/>
                <w:lang w:val="en-US" w:eastAsia="ko-KR"/>
              </w:rPr>
            </w:pPr>
            <w:r>
              <w:rPr>
                <w:sz w:val="16"/>
                <w:szCs w:val="16"/>
                <w:lang w:val="en-US" w:eastAsia="ko-KR"/>
              </w:rPr>
              <w:lastRenderedPageBreak/>
              <w:t>Proposal 2: When the Redcap specific initial DL BWP is configured for RA only, and there is no SSB available in the redcap specific initial BWP, define the interruption time as</w:t>
            </w:r>
          </w:p>
          <w:p w14:paraId="5EA08046" w14:textId="77777777" w:rsidR="002239C4" w:rsidRDefault="00F272CB">
            <w:pPr>
              <w:numPr>
                <w:ilvl w:val="1"/>
                <w:numId w:val="12"/>
              </w:numPr>
              <w:rPr>
                <w:sz w:val="16"/>
                <w:szCs w:val="16"/>
                <w:lang w:val="en-US" w:eastAsia="ko-KR"/>
              </w:rPr>
            </w:pPr>
            <w:r>
              <w:rPr>
                <w:sz w:val="16"/>
                <w:szCs w:val="16"/>
                <w:lang w:val="en-US" w:eastAsia="ko-KR"/>
              </w:rPr>
              <w:t>T</w:t>
            </w:r>
            <w:r>
              <w:rPr>
                <w:sz w:val="16"/>
                <w:szCs w:val="16"/>
                <w:vertAlign w:val="subscript"/>
                <w:lang w:val="en-US" w:eastAsia="ko-KR"/>
              </w:rPr>
              <w:t>interrupt</w:t>
            </w:r>
            <w:r>
              <w:rPr>
                <w:sz w:val="16"/>
                <w:szCs w:val="16"/>
                <w:lang w:val="en-US" w:eastAsia="ko-KR"/>
              </w:rPr>
              <w:t xml:space="preserve"> = T</w:t>
            </w:r>
            <w:r>
              <w:rPr>
                <w:sz w:val="16"/>
                <w:szCs w:val="16"/>
                <w:vertAlign w:val="subscript"/>
                <w:lang w:val="en-US" w:eastAsia="ko-KR"/>
              </w:rPr>
              <w:t>search</w:t>
            </w:r>
            <w:r>
              <w:rPr>
                <w:sz w:val="16"/>
                <w:szCs w:val="16"/>
                <w:lang w:val="en-US" w:eastAsia="ko-KR"/>
              </w:rPr>
              <w:t xml:space="preserve"> + T</w:t>
            </w:r>
            <w:r>
              <w:rPr>
                <w:sz w:val="16"/>
                <w:szCs w:val="16"/>
                <w:vertAlign w:val="subscript"/>
                <w:lang w:val="en-US" w:eastAsia="ko-KR"/>
              </w:rPr>
              <w:t>IU</w:t>
            </w:r>
            <w:r>
              <w:rPr>
                <w:sz w:val="16"/>
                <w:szCs w:val="16"/>
                <w:lang w:val="en-US" w:eastAsia="ko-KR"/>
              </w:rPr>
              <w:t xml:space="preserve"> + T</w:t>
            </w:r>
            <w:r>
              <w:rPr>
                <w:sz w:val="16"/>
                <w:szCs w:val="16"/>
                <w:vertAlign w:val="subscript"/>
                <w:lang w:val="en-US" w:eastAsia="ko-KR"/>
              </w:rPr>
              <w:t>processing</w:t>
            </w:r>
            <w:r>
              <w:rPr>
                <w:sz w:val="16"/>
                <w:szCs w:val="16"/>
                <w:lang w:val="en-US" w:eastAsia="ko-KR"/>
              </w:rPr>
              <w:t xml:space="preserve"> </w:t>
            </w:r>
            <w:r>
              <w:rPr>
                <w:sz w:val="16"/>
                <w:szCs w:val="16"/>
                <w:vertAlign w:val="subscript"/>
                <w:lang w:val="en-US" w:eastAsia="ko-KR"/>
              </w:rPr>
              <w:t xml:space="preserve"> </w:t>
            </w:r>
            <w:r>
              <w:rPr>
                <w:sz w:val="16"/>
                <w:szCs w:val="16"/>
                <w:lang w:val="en-US" w:eastAsia="ko-KR"/>
              </w:rPr>
              <w:t>+ T</w:t>
            </w:r>
            <w:r>
              <w:rPr>
                <w:sz w:val="16"/>
                <w:szCs w:val="16"/>
                <w:vertAlign w:val="subscript"/>
                <w:lang w:val="en-US" w:eastAsia="ko-KR"/>
              </w:rPr>
              <w:t>∆</w:t>
            </w:r>
            <w:r>
              <w:rPr>
                <w:sz w:val="16"/>
                <w:szCs w:val="16"/>
                <w:lang w:val="en-US" w:eastAsia="ko-KR"/>
              </w:rPr>
              <w:t xml:space="preserve"> + T</w:t>
            </w:r>
            <w:r>
              <w:rPr>
                <w:sz w:val="16"/>
                <w:szCs w:val="16"/>
                <w:vertAlign w:val="subscript"/>
                <w:lang w:val="en-US" w:eastAsia="ko-KR"/>
              </w:rPr>
              <w:t xml:space="preserve">margin </w:t>
            </w:r>
            <w:r>
              <w:rPr>
                <w:sz w:val="16"/>
                <w:szCs w:val="16"/>
                <w:lang w:val="en-US" w:eastAsia="ko-KR"/>
              </w:rPr>
              <w:t>+ T</w:t>
            </w:r>
            <w:r>
              <w:rPr>
                <w:sz w:val="16"/>
                <w:szCs w:val="16"/>
                <w:vertAlign w:val="subscript"/>
                <w:lang w:val="en-US" w:eastAsia="ko-KR"/>
              </w:rPr>
              <w:t xml:space="preserve">BWP-switching-delay </w:t>
            </w:r>
            <w:r>
              <w:rPr>
                <w:sz w:val="16"/>
                <w:szCs w:val="16"/>
                <w:lang w:val="en-US" w:eastAsia="ko-KR"/>
              </w:rPr>
              <w:t>ms</w:t>
            </w:r>
          </w:p>
          <w:p w14:paraId="4E65DB77" w14:textId="77777777" w:rsidR="002239C4" w:rsidRDefault="00F272CB">
            <w:pPr>
              <w:numPr>
                <w:ilvl w:val="1"/>
                <w:numId w:val="12"/>
              </w:numPr>
              <w:rPr>
                <w:sz w:val="16"/>
                <w:szCs w:val="16"/>
                <w:lang w:val="en-US" w:eastAsia="ko-KR"/>
              </w:rPr>
            </w:pPr>
            <w:r>
              <w:rPr>
                <w:sz w:val="16"/>
                <w:szCs w:val="16"/>
                <w:lang w:val="en-US" w:eastAsia="ko-KR"/>
              </w:rPr>
              <w:t>Where, T</w:t>
            </w:r>
            <w:r>
              <w:rPr>
                <w:sz w:val="16"/>
                <w:szCs w:val="16"/>
                <w:vertAlign w:val="subscript"/>
                <w:lang w:val="en-US" w:eastAsia="ko-KR"/>
              </w:rPr>
              <w:t>BWP-switching-delay</w:t>
            </w:r>
            <w:r>
              <w:rPr>
                <w:sz w:val="16"/>
                <w:szCs w:val="16"/>
                <w:lang w:val="en-US" w:eastAsia="ko-KR"/>
              </w:rPr>
              <w:t xml:space="preserve"> is the BWP switching delay</w:t>
            </w:r>
          </w:p>
          <w:p w14:paraId="34A13C7F" w14:textId="77777777" w:rsidR="002239C4" w:rsidRDefault="00F272CB">
            <w:pPr>
              <w:ind w:left="1080"/>
              <w:rPr>
                <w:sz w:val="16"/>
                <w:szCs w:val="16"/>
                <w:lang w:val="en-US" w:eastAsia="ko-KR"/>
              </w:rPr>
            </w:pPr>
            <w:r>
              <w:rPr>
                <w:sz w:val="16"/>
                <w:szCs w:val="16"/>
                <w:lang w:val="en-US" w:eastAsia="ko-KR"/>
              </w:rPr>
              <w:t>Note: The same extension (T</w:t>
            </w:r>
            <w:r>
              <w:rPr>
                <w:sz w:val="16"/>
                <w:szCs w:val="16"/>
                <w:vertAlign w:val="subscript"/>
                <w:lang w:val="en-US" w:eastAsia="ko-KR"/>
              </w:rPr>
              <w:t>BWP-switching-delay</w:t>
            </w:r>
            <w:r>
              <w:rPr>
                <w:sz w:val="16"/>
                <w:szCs w:val="16"/>
                <w:lang w:val="en-US" w:eastAsia="ko-KR"/>
              </w:rPr>
              <w:t>) will apply to RRC re-establishment delay and RRC connection release with re-direction delay as well</w:t>
            </w:r>
          </w:p>
          <w:p w14:paraId="289AACEE" w14:textId="77777777" w:rsidR="002239C4" w:rsidRDefault="00F272CB">
            <w:pPr>
              <w:rPr>
                <w:sz w:val="16"/>
                <w:szCs w:val="16"/>
                <w:lang w:eastAsia="zh-CN"/>
              </w:rPr>
            </w:pPr>
            <w:r>
              <w:rPr>
                <w:sz w:val="16"/>
                <w:szCs w:val="16"/>
                <w:lang w:eastAsia="zh-CN"/>
              </w:rPr>
              <w:t>Observation 3: The term “available at the UE” is not very clear and may cause some ambiguity.</w:t>
            </w:r>
          </w:p>
          <w:p w14:paraId="50E8E34D" w14:textId="77777777" w:rsidR="002239C4" w:rsidRDefault="00F272CB">
            <w:pPr>
              <w:rPr>
                <w:sz w:val="16"/>
                <w:szCs w:val="16"/>
              </w:rPr>
            </w:pPr>
            <w:r>
              <w:rPr>
                <w:sz w:val="16"/>
                <w:szCs w:val="16"/>
                <w:lang w:eastAsia="zh-CN"/>
              </w:rPr>
              <w:t xml:space="preserve">Proposal 3: </w:t>
            </w:r>
            <w:r>
              <w:rPr>
                <w:sz w:val="16"/>
                <w:szCs w:val="16"/>
              </w:rPr>
              <w:t>The UE shall meet HO requirements provided the following is met:</w:t>
            </w:r>
          </w:p>
          <w:p w14:paraId="1164EDB2"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SSB is available </w:t>
            </w:r>
            <w:r>
              <w:rPr>
                <w:sz w:val="16"/>
                <w:szCs w:val="16"/>
                <w:u w:val="single"/>
              </w:rPr>
              <w:t>in the downlink slot/symbols</w:t>
            </w:r>
            <w:r>
              <w:rPr>
                <w:sz w:val="16"/>
                <w:szCs w:val="16"/>
              </w:rPr>
              <w:t xml:space="preserve"> at the UE once every SMTC period during T</w:t>
            </w:r>
            <w:r>
              <w:rPr>
                <w:sz w:val="16"/>
                <w:szCs w:val="16"/>
                <w:vertAlign w:val="subscript"/>
              </w:rPr>
              <w:t>search</w:t>
            </w:r>
            <w:r>
              <w:rPr>
                <w:sz w:val="16"/>
                <w:szCs w:val="16"/>
              </w:rPr>
              <w:t>.</w:t>
            </w:r>
          </w:p>
          <w:p w14:paraId="67FF8EA4"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One SSB is available </w:t>
            </w:r>
            <w:r>
              <w:rPr>
                <w:sz w:val="16"/>
                <w:szCs w:val="16"/>
                <w:u w:val="single"/>
              </w:rPr>
              <w:t>in the downlink slot/symbols</w:t>
            </w:r>
            <w:r>
              <w:rPr>
                <w:sz w:val="16"/>
                <w:szCs w:val="16"/>
              </w:rPr>
              <w:t xml:space="preserve"> during T</w:t>
            </w:r>
            <w:r>
              <w:rPr>
                <w:sz w:val="16"/>
                <w:szCs w:val="16"/>
                <w:vertAlign w:val="subscript"/>
              </w:rPr>
              <w:t>∆</w:t>
            </w:r>
          </w:p>
          <w:p w14:paraId="521026A2" w14:textId="77777777" w:rsidR="002239C4" w:rsidRDefault="00F272CB">
            <w:pPr>
              <w:pStyle w:val="ListParagraph"/>
              <w:numPr>
                <w:ilvl w:val="0"/>
                <w:numId w:val="17"/>
              </w:numPr>
              <w:overflowPunct/>
              <w:autoSpaceDE/>
              <w:autoSpaceDN/>
              <w:adjustRightInd/>
              <w:spacing w:after="0"/>
              <w:ind w:firstLineChars="0"/>
              <w:contextualSpacing/>
              <w:textAlignment w:val="auto"/>
              <w:rPr>
                <w:sz w:val="16"/>
                <w:szCs w:val="16"/>
              </w:rPr>
            </w:pPr>
            <w:r>
              <w:rPr>
                <w:sz w:val="16"/>
                <w:szCs w:val="16"/>
              </w:rPr>
              <w:t xml:space="preserve">One SSB is available </w:t>
            </w:r>
            <w:r>
              <w:rPr>
                <w:sz w:val="16"/>
                <w:szCs w:val="16"/>
                <w:u w:val="single"/>
              </w:rPr>
              <w:t>in the downlink slot/symbols and does not overlap with corresponding RACH occasion</w:t>
            </w:r>
            <w:r>
              <w:rPr>
                <w:sz w:val="16"/>
                <w:szCs w:val="16"/>
              </w:rPr>
              <w:t xml:space="preserve"> during T</w:t>
            </w:r>
            <w:r>
              <w:rPr>
                <w:sz w:val="16"/>
                <w:szCs w:val="16"/>
                <w:vertAlign w:val="subscript"/>
              </w:rPr>
              <w:t>iu</w:t>
            </w:r>
          </w:p>
          <w:p w14:paraId="50A6F4C2" w14:textId="77777777" w:rsidR="002239C4" w:rsidRDefault="002239C4">
            <w:pPr>
              <w:jc w:val="both"/>
              <w:rPr>
                <w:i/>
                <w:iCs/>
                <w:sz w:val="16"/>
                <w:szCs w:val="16"/>
                <w:lang w:val="en-US"/>
              </w:rPr>
            </w:pPr>
          </w:p>
        </w:tc>
      </w:tr>
      <w:tr w:rsidR="002239C4" w14:paraId="054E387E" w14:textId="77777777">
        <w:trPr>
          <w:trHeight w:val="468"/>
        </w:trPr>
        <w:tc>
          <w:tcPr>
            <w:tcW w:w="1621" w:type="dxa"/>
          </w:tcPr>
          <w:p w14:paraId="567523FD" w14:textId="77777777" w:rsidR="002239C4" w:rsidRDefault="004258BC">
            <w:pPr>
              <w:rPr>
                <w:b/>
                <w:bCs/>
                <w:color w:val="0000FF"/>
                <w:sz w:val="16"/>
                <w:szCs w:val="16"/>
                <w:u w:val="single"/>
              </w:rPr>
            </w:pPr>
            <w:hyperlink r:id="rId45" w:history="1">
              <w:r w:rsidR="00F272CB">
                <w:rPr>
                  <w:rStyle w:val="Hyperlink"/>
                  <w:b/>
                  <w:bCs/>
                  <w:sz w:val="16"/>
                  <w:szCs w:val="16"/>
                </w:rPr>
                <w:t>R4-2209903</w:t>
              </w:r>
            </w:hyperlink>
          </w:p>
          <w:p w14:paraId="66F28D7B" w14:textId="77777777" w:rsidR="002239C4" w:rsidRDefault="002239C4">
            <w:pPr>
              <w:rPr>
                <w:b/>
                <w:bCs/>
                <w:color w:val="0000FF"/>
                <w:sz w:val="16"/>
                <w:szCs w:val="16"/>
                <w:u w:val="single"/>
              </w:rPr>
            </w:pPr>
          </w:p>
        </w:tc>
        <w:tc>
          <w:tcPr>
            <w:tcW w:w="1429" w:type="dxa"/>
          </w:tcPr>
          <w:p w14:paraId="022A8918" w14:textId="77777777" w:rsidR="002239C4" w:rsidRDefault="00F272CB">
            <w:pPr>
              <w:spacing w:before="120" w:after="120"/>
              <w:rPr>
                <w:sz w:val="16"/>
                <w:szCs w:val="16"/>
                <w:lang w:val="en-US"/>
              </w:rPr>
            </w:pPr>
            <w:r>
              <w:rPr>
                <w:sz w:val="16"/>
                <w:szCs w:val="16"/>
                <w:lang w:val="en-US"/>
              </w:rPr>
              <w:t>Ericsson</w:t>
            </w:r>
          </w:p>
        </w:tc>
        <w:tc>
          <w:tcPr>
            <w:tcW w:w="6581" w:type="dxa"/>
          </w:tcPr>
          <w:p w14:paraId="34DA164A" w14:textId="77777777" w:rsidR="002239C4" w:rsidRDefault="00F272CB">
            <w:pPr>
              <w:rPr>
                <w:color w:val="000000" w:themeColor="text1"/>
                <w:sz w:val="16"/>
                <w:szCs w:val="16"/>
                <w:lang w:val="en-US" w:eastAsia="ko-KR"/>
              </w:rPr>
            </w:pPr>
            <w:bookmarkStart w:id="13" w:name="_Ref101705639"/>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w:t>
            </w:r>
            <w:r w:rsidR="00EF1E16">
              <w:rPr>
                <w:i/>
                <w:iCs/>
                <w:sz w:val="16"/>
                <w:szCs w:val="16"/>
              </w:rPr>
              <w:fldChar w:fldCharType="end"/>
            </w:r>
            <w:r>
              <w:rPr>
                <w:i/>
                <w:iCs/>
                <w:sz w:val="16"/>
                <w:szCs w:val="16"/>
                <w:lang w:val="en-US"/>
              </w:rPr>
              <w:t>: Reduce capability impact on</w:t>
            </w:r>
            <w:r>
              <w:rPr>
                <w:color w:val="000000" w:themeColor="text1"/>
                <w:sz w:val="16"/>
                <w:szCs w:val="16"/>
                <w:lang w:val="en-US" w:eastAsia="ko-KR"/>
              </w:rPr>
              <w:t xml:space="preserve"> T</w:t>
            </w:r>
            <w:r>
              <w:rPr>
                <w:color w:val="000000" w:themeColor="text1"/>
                <w:sz w:val="16"/>
                <w:szCs w:val="16"/>
                <w:vertAlign w:val="subscript"/>
                <w:lang w:val="en-US" w:eastAsia="ko-KR"/>
              </w:rPr>
              <w:t>search</w:t>
            </w:r>
            <w:r>
              <w:rPr>
                <w:color w:val="000000" w:themeColor="text1"/>
                <w:sz w:val="16"/>
                <w:szCs w:val="16"/>
                <w:lang w:val="en-US" w:eastAsia="ko-KR"/>
              </w:rPr>
              <w:t xml:space="preserve"> (in HO) for 1Rx for FR1</w:t>
            </w:r>
            <w:bookmarkEnd w:id="13"/>
          </w:p>
          <w:p w14:paraId="2D95F40C" w14:textId="77777777" w:rsidR="002239C4" w:rsidRDefault="00F272CB">
            <w:pPr>
              <w:pStyle w:val="ListParagraph"/>
              <w:numPr>
                <w:ilvl w:val="2"/>
                <w:numId w:val="9"/>
              </w:numPr>
              <w:overflowPunct/>
              <w:autoSpaceDE/>
              <w:adjustRightInd/>
              <w:spacing w:after="120" w:line="256" w:lineRule="auto"/>
              <w:ind w:firstLineChars="0" w:firstLine="480"/>
              <w:textAlignment w:val="auto"/>
              <w:rPr>
                <w:color w:val="000000" w:themeColor="text1"/>
                <w:sz w:val="16"/>
                <w:szCs w:val="16"/>
                <w:lang w:eastAsia="zh-CN"/>
              </w:rPr>
            </w:pPr>
            <w:r>
              <w:rPr>
                <w:color w:val="000000" w:themeColor="text1"/>
                <w:sz w:val="16"/>
                <w:szCs w:val="16"/>
              </w:rPr>
              <w:t xml:space="preserve">For HO to FR1, </w:t>
            </w:r>
          </w:p>
          <w:p w14:paraId="6CC02EB3" w14:textId="77777777" w:rsidR="002239C4" w:rsidRDefault="00F272CB">
            <w:pPr>
              <w:pStyle w:val="ListParagraph"/>
              <w:numPr>
                <w:ilvl w:val="3"/>
                <w:numId w:val="9"/>
              </w:numPr>
              <w:overflowPunct/>
              <w:autoSpaceDE/>
              <w:adjustRightInd/>
              <w:spacing w:after="120" w:line="256" w:lineRule="auto"/>
              <w:ind w:firstLineChars="0" w:firstLine="480"/>
              <w:textAlignment w:val="auto"/>
              <w:rPr>
                <w:color w:val="000000" w:themeColor="text1"/>
                <w:sz w:val="16"/>
                <w:szCs w:val="16"/>
                <w:lang w:val="en-US" w:eastAsia="zh-CN"/>
              </w:rPr>
            </w:pPr>
            <w:r>
              <w:rPr>
                <w:color w:val="000000" w:themeColor="text1"/>
                <w:sz w:val="16"/>
                <w:szCs w:val="16"/>
                <w:lang w:val="en-US"/>
              </w:rPr>
              <w:t>T</w:t>
            </w:r>
            <w:r>
              <w:rPr>
                <w:color w:val="000000" w:themeColor="text1"/>
                <w:sz w:val="16"/>
                <w:szCs w:val="16"/>
                <w:vertAlign w:val="subscript"/>
                <w:lang w:val="en-US"/>
              </w:rPr>
              <w:t xml:space="preserve">search </w:t>
            </w:r>
            <w:r>
              <w:rPr>
                <w:color w:val="000000" w:themeColor="text1"/>
                <w:sz w:val="16"/>
                <w:szCs w:val="16"/>
                <w:lang w:val="en-US"/>
              </w:rPr>
              <w:t>= 2*T</w:t>
            </w:r>
            <w:r>
              <w:rPr>
                <w:color w:val="000000" w:themeColor="text1"/>
                <w:sz w:val="16"/>
                <w:szCs w:val="16"/>
                <w:vertAlign w:val="subscript"/>
                <w:lang w:val="en-US"/>
              </w:rPr>
              <w:t>rs</w:t>
            </w:r>
            <w:r>
              <w:rPr>
                <w:color w:val="000000" w:themeColor="text1"/>
                <w:sz w:val="16"/>
                <w:szCs w:val="16"/>
                <w:lang w:val="en-US"/>
              </w:rPr>
              <w:t xml:space="preserve"> for intra-frequency HO</w:t>
            </w:r>
          </w:p>
          <w:p w14:paraId="23CC67AA" w14:textId="77777777" w:rsidR="002239C4" w:rsidRDefault="00F272CB">
            <w:pPr>
              <w:pStyle w:val="ListParagraph"/>
              <w:numPr>
                <w:ilvl w:val="3"/>
                <w:numId w:val="9"/>
              </w:numPr>
              <w:overflowPunct/>
              <w:autoSpaceDE/>
              <w:adjustRightInd/>
              <w:spacing w:after="120" w:line="256" w:lineRule="auto"/>
              <w:ind w:firstLineChars="0" w:firstLine="480"/>
              <w:textAlignment w:val="auto"/>
              <w:rPr>
                <w:sz w:val="16"/>
                <w:szCs w:val="16"/>
                <w:lang w:val="en-US"/>
              </w:rPr>
            </w:pPr>
            <w:r>
              <w:rPr>
                <w:sz w:val="16"/>
                <w:szCs w:val="16"/>
                <w:lang w:val="en-US"/>
              </w:rPr>
              <w:t>T</w:t>
            </w:r>
            <w:r>
              <w:rPr>
                <w:sz w:val="16"/>
                <w:szCs w:val="16"/>
                <w:vertAlign w:val="subscript"/>
                <w:lang w:val="en-US"/>
              </w:rPr>
              <w:t>search</w:t>
            </w:r>
            <w:r>
              <w:rPr>
                <w:sz w:val="16"/>
                <w:szCs w:val="16"/>
                <w:lang w:val="en-US"/>
              </w:rPr>
              <w:t xml:space="preserve"> = 5* T</w:t>
            </w:r>
            <w:r>
              <w:rPr>
                <w:sz w:val="16"/>
                <w:szCs w:val="16"/>
                <w:vertAlign w:val="subscript"/>
                <w:lang w:val="en-US"/>
              </w:rPr>
              <w:t>rs</w:t>
            </w:r>
            <w:r>
              <w:rPr>
                <w:sz w:val="16"/>
                <w:szCs w:val="16"/>
                <w:lang w:val="en-US"/>
              </w:rPr>
              <w:t xml:space="preserve"> for inter-frequency HO</w:t>
            </w:r>
          </w:p>
          <w:p w14:paraId="73B1A81E" w14:textId="77777777" w:rsidR="002239C4" w:rsidRDefault="00F272CB">
            <w:pPr>
              <w:jc w:val="both"/>
              <w:rPr>
                <w:i/>
                <w:iCs/>
                <w:sz w:val="16"/>
                <w:szCs w:val="16"/>
                <w:lang w:val="en-US"/>
              </w:rPr>
            </w:pPr>
            <w:bookmarkStart w:id="14" w:name="_Ref101705643"/>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2</w:t>
            </w:r>
            <w:r w:rsidR="00EF1E16">
              <w:rPr>
                <w:i/>
                <w:iCs/>
                <w:sz w:val="16"/>
                <w:szCs w:val="16"/>
              </w:rPr>
              <w:fldChar w:fldCharType="end"/>
            </w:r>
            <w:r>
              <w:rPr>
                <w:i/>
                <w:iCs/>
                <w:sz w:val="16"/>
                <w:szCs w:val="16"/>
                <w:lang w:val="en-US"/>
              </w:rPr>
              <w:t>: RAN4 to confirm the following HO scenarios</w:t>
            </w:r>
            <w:bookmarkEnd w:id="14"/>
            <w:r>
              <w:rPr>
                <w:i/>
                <w:iCs/>
                <w:sz w:val="16"/>
                <w:szCs w:val="16"/>
                <w:lang w:val="en-US"/>
              </w:rPr>
              <w:t xml:space="preserve"> </w:t>
            </w:r>
          </w:p>
          <w:p w14:paraId="018B6C0E"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1: NW configures </w:t>
            </w:r>
            <w:r>
              <w:rPr>
                <w:rFonts w:eastAsia="Yu Mincho"/>
                <w:i/>
                <w:iCs/>
                <w:color w:val="000000"/>
                <w:sz w:val="16"/>
                <w:szCs w:val="16"/>
                <w:lang w:eastAsia="ko-KR"/>
              </w:rPr>
              <w:t>SSB measurement and requires UE to HO to the related BWP</w:t>
            </w:r>
          </w:p>
          <w:p w14:paraId="5CBD10F4"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2: NW configures </w:t>
            </w:r>
            <w:r>
              <w:rPr>
                <w:rFonts w:eastAsia="Yu Mincho"/>
                <w:i/>
                <w:iCs/>
                <w:color w:val="000000"/>
                <w:sz w:val="16"/>
                <w:szCs w:val="16"/>
                <w:lang w:eastAsia="ko-KR"/>
              </w:rPr>
              <w:t>SSB measurement and requires UE to HO to the BWP with different SSB</w:t>
            </w:r>
          </w:p>
          <w:p w14:paraId="5C403F80"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3: NW configures </w:t>
            </w:r>
            <w:r>
              <w:rPr>
                <w:rFonts w:eastAsia="Yu Mincho"/>
                <w:i/>
                <w:iCs/>
                <w:color w:val="000000"/>
                <w:sz w:val="16"/>
                <w:szCs w:val="16"/>
                <w:lang w:eastAsia="ko-KR"/>
              </w:rPr>
              <w:t>CD-SSB measurement and requires UE to HO to the RedCap BWP without SSB</w:t>
            </w:r>
          </w:p>
          <w:p w14:paraId="27D0F528" w14:textId="77777777" w:rsidR="002239C4" w:rsidRDefault="00F272CB">
            <w:pPr>
              <w:pStyle w:val="ListParagraph"/>
              <w:numPr>
                <w:ilvl w:val="0"/>
                <w:numId w:val="18"/>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Case 4: NW </w:t>
            </w:r>
            <w:r>
              <w:rPr>
                <w:rFonts w:eastAsia="Yu Mincho"/>
                <w:i/>
                <w:iCs/>
                <w:color w:val="000000"/>
                <w:sz w:val="16"/>
                <w:szCs w:val="16"/>
                <w:lang w:eastAsia="ko-KR"/>
              </w:rPr>
              <w:t>requires UE to HO to the RedCap BWP(NCD-SSB) without measurement</w:t>
            </w:r>
          </w:p>
          <w:p w14:paraId="1659C957" w14:textId="77777777" w:rsidR="002239C4" w:rsidRDefault="00F272CB">
            <w:pPr>
              <w:jc w:val="both"/>
              <w:rPr>
                <w:i/>
                <w:iCs/>
                <w:color w:val="000000"/>
                <w:sz w:val="16"/>
                <w:szCs w:val="16"/>
                <w:lang w:val="en-US" w:eastAsia="ko-KR"/>
              </w:rPr>
            </w:pPr>
            <w:bookmarkStart w:id="15" w:name="_Ref101705674"/>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3</w:t>
            </w:r>
            <w:r w:rsidR="00EF1E16">
              <w:rPr>
                <w:i/>
                <w:iCs/>
                <w:sz w:val="16"/>
                <w:szCs w:val="16"/>
              </w:rPr>
              <w:fldChar w:fldCharType="end"/>
            </w:r>
            <w:r>
              <w:rPr>
                <w:i/>
                <w:iCs/>
                <w:sz w:val="16"/>
                <w:szCs w:val="16"/>
                <w:lang w:val="en-US"/>
              </w:rPr>
              <w:t>:</w:t>
            </w:r>
            <w:r>
              <w:rPr>
                <w:color w:val="000000"/>
                <w:sz w:val="16"/>
                <w:szCs w:val="16"/>
                <w:lang w:val="en-US" w:eastAsia="ko-KR"/>
              </w:rPr>
              <w:t xml:space="preserve"> </w:t>
            </w:r>
            <w:r>
              <w:rPr>
                <w:i/>
                <w:iCs/>
                <w:color w:val="000000"/>
                <w:sz w:val="16"/>
                <w:szCs w:val="16"/>
                <w:lang w:val="en-US" w:eastAsia="ko-KR"/>
              </w:rPr>
              <w:t>Additional Trs for AGC and fine timing tracking is expected in handover delay when</w:t>
            </w:r>
            <w:bookmarkEnd w:id="15"/>
            <w:r>
              <w:rPr>
                <w:i/>
                <w:iCs/>
                <w:color w:val="000000"/>
                <w:sz w:val="16"/>
                <w:szCs w:val="16"/>
                <w:lang w:val="en-US" w:eastAsia="ko-KR"/>
              </w:rPr>
              <w:t xml:space="preserve"> </w:t>
            </w:r>
          </w:p>
          <w:p w14:paraId="0D8DBEDD" w14:textId="77777777" w:rsidR="002239C4" w:rsidRDefault="00F272CB">
            <w:pPr>
              <w:pStyle w:val="ListParagraph"/>
              <w:numPr>
                <w:ilvl w:val="0"/>
                <w:numId w:val="19"/>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 xml:space="preserve">UE performs measurement in target cell on SSB which is different with the SSB associated with the BWP where RACH is configured and </w:t>
            </w:r>
          </w:p>
          <w:p w14:paraId="11DFD6DD" w14:textId="77777777" w:rsidR="002239C4" w:rsidRDefault="00F272CB">
            <w:pPr>
              <w:pStyle w:val="ListParagraph"/>
              <w:numPr>
                <w:ilvl w:val="0"/>
                <w:numId w:val="19"/>
              </w:numPr>
              <w:ind w:firstLineChars="0" w:firstLine="480"/>
              <w:contextualSpacing/>
              <w:jc w:val="both"/>
              <w:rPr>
                <w:rFonts w:eastAsia="Yu Mincho"/>
                <w:i/>
                <w:iCs/>
                <w:color w:val="000000"/>
                <w:sz w:val="16"/>
                <w:szCs w:val="16"/>
                <w:lang w:val="en-US" w:eastAsia="ko-KR"/>
              </w:rPr>
            </w:pPr>
            <w:r>
              <w:rPr>
                <w:rFonts w:eastAsia="Yu Mincho"/>
                <w:i/>
                <w:iCs/>
                <w:color w:val="000000"/>
                <w:sz w:val="16"/>
                <w:szCs w:val="16"/>
                <w:lang w:val="en-US" w:eastAsia="ko-KR"/>
              </w:rPr>
              <w:t>the separation between initial BWP and Redcap BWP is larger than 20 MHz (for FR1) or 100 MHz (for FR2).</w:t>
            </w:r>
          </w:p>
          <w:p w14:paraId="5342A710" w14:textId="77777777" w:rsidR="002239C4" w:rsidRDefault="00F272CB">
            <w:pPr>
              <w:jc w:val="both"/>
              <w:rPr>
                <w:i/>
                <w:iCs/>
                <w:color w:val="000000"/>
                <w:sz w:val="16"/>
                <w:szCs w:val="16"/>
                <w:lang w:val="en-US" w:eastAsia="ko-KR"/>
              </w:rPr>
            </w:pPr>
            <w:r>
              <w:rPr>
                <w:i/>
                <w:iCs/>
                <w:color w:val="000000"/>
                <w:sz w:val="16"/>
                <w:szCs w:val="16"/>
                <w:lang w:val="en-US" w:eastAsia="ko-KR"/>
              </w:rPr>
              <w:t>Otherwise, the same delay as legacy HO is expected.</w:t>
            </w:r>
          </w:p>
          <w:p w14:paraId="3F0FF54B" w14:textId="77777777" w:rsidR="002239C4" w:rsidRDefault="00F272CB">
            <w:pPr>
              <w:jc w:val="both"/>
              <w:rPr>
                <w:i/>
                <w:iCs/>
                <w:color w:val="000000" w:themeColor="text1"/>
                <w:sz w:val="16"/>
                <w:szCs w:val="16"/>
                <w:lang w:val="en-US"/>
              </w:rPr>
            </w:pPr>
            <w:bookmarkStart w:id="16" w:name="_Ref101705694"/>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4</w:t>
            </w:r>
            <w:r w:rsidR="00EF1E16">
              <w:rPr>
                <w:i/>
                <w:iCs/>
                <w:sz w:val="16"/>
                <w:szCs w:val="16"/>
              </w:rPr>
              <w:fldChar w:fldCharType="end"/>
            </w:r>
            <w:r>
              <w:rPr>
                <w:i/>
                <w:iCs/>
                <w:sz w:val="16"/>
                <w:szCs w:val="16"/>
                <w:lang w:val="en-US"/>
              </w:rPr>
              <w:t>:</w:t>
            </w:r>
            <w:r>
              <w:rPr>
                <w:color w:val="000000"/>
                <w:sz w:val="16"/>
                <w:szCs w:val="16"/>
                <w:lang w:val="en-US" w:eastAsia="ko-KR"/>
              </w:rPr>
              <w:t xml:space="preserve"> </w:t>
            </w:r>
            <w:r>
              <w:rPr>
                <w:i/>
                <w:iCs/>
                <w:color w:val="000000"/>
                <w:sz w:val="16"/>
                <w:szCs w:val="16"/>
              </w:rPr>
              <w:t>When the Redcap specific initial DL BWP is configured for RA only, and there is no SSB available in the Redcap specific initial BWP, additional BWP switching delay is needed for handover procedure.</w:t>
            </w:r>
            <w:bookmarkEnd w:id="16"/>
            <w:r>
              <w:rPr>
                <w:i/>
                <w:iCs/>
                <w:color w:val="000000" w:themeColor="text1"/>
                <w:sz w:val="16"/>
                <w:szCs w:val="16"/>
                <w:lang w:val="en-US"/>
              </w:rPr>
              <w:t xml:space="preserve"> </w:t>
            </w:r>
          </w:p>
          <w:p w14:paraId="624207F9" w14:textId="77777777" w:rsidR="002239C4" w:rsidRDefault="00F272CB">
            <w:pPr>
              <w:jc w:val="both"/>
              <w:rPr>
                <w:i/>
                <w:iCs/>
                <w:sz w:val="16"/>
                <w:szCs w:val="16"/>
                <w:lang w:val="en-US"/>
              </w:rPr>
            </w:pPr>
            <w:bookmarkStart w:id="17" w:name="_Ref101705701"/>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5</w:t>
            </w:r>
            <w:r w:rsidR="00EF1E16">
              <w:rPr>
                <w:i/>
                <w:iCs/>
                <w:sz w:val="16"/>
                <w:szCs w:val="16"/>
              </w:rPr>
              <w:fldChar w:fldCharType="end"/>
            </w:r>
            <w:r>
              <w:rPr>
                <w:i/>
                <w:iCs/>
                <w:sz w:val="16"/>
                <w:szCs w:val="16"/>
                <w:lang w:val="en-US"/>
              </w:rPr>
              <w:t>: When NW configures UE handover to the target unknown cell, and configures multiple SSBs’ information,</w:t>
            </w:r>
            <w:bookmarkEnd w:id="17"/>
          </w:p>
          <w:p w14:paraId="1A38D179" w14:textId="77777777" w:rsidR="002239C4" w:rsidRDefault="00F272CB">
            <w:pPr>
              <w:pStyle w:val="ListParagraph"/>
              <w:numPr>
                <w:ilvl w:val="0"/>
                <w:numId w:val="20"/>
              </w:numPr>
              <w:ind w:firstLineChars="0" w:firstLine="482"/>
              <w:contextualSpacing/>
              <w:jc w:val="both"/>
              <w:rPr>
                <w:i/>
                <w:iCs/>
                <w:color w:val="000000" w:themeColor="text1"/>
                <w:sz w:val="16"/>
                <w:szCs w:val="16"/>
                <w:lang w:val="en-US"/>
              </w:rPr>
            </w:pPr>
            <w:r>
              <w:rPr>
                <w:i/>
                <w:iCs/>
                <w:color w:val="000000" w:themeColor="text1"/>
                <w:sz w:val="16"/>
                <w:szCs w:val="16"/>
                <w:lang w:val="en-US"/>
              </w:rPr>
              <w:t xml:space="preserve">UE </w:t>
            </w:r>
            <w:r>
              <w:rPr>
                <w:rFonts w:eastAsia="Yu Mincho"/>
                <w:i/>
                <w:iCs/>
                <w:color w:val="000000"/>
                <w:sz w:val="16"/>
                <w:szCs w:val="16"/>
                <w:lang w:val="en-US" w:eastAsia="ko-KR"/>
              </w:rPr>
              <w:t>should choose the SSB within the target active BWP or separating to the target BWP no larger than 20 MHz (for FR1) or 100 MHz (for FR2).</w:t>
            </w:r>
          </w:p>
          <w:p w14:paraId="10C8C5A8" w14:textId="77777777" w:rsidR="002239C4" w:rsidRDefault="00F272CB">
            <w:pPr>
              <w:pStyle w:val="ListParagraph"/>
              <w:numPr>
                <w:ilvl w:val="0"/>
                <w:numId w:val="20"/>
              </w:numPr>
              <w:ind w:firstLineChars="0" w:firstLine="480"/>
              <w:contextualSpacing/>
              <w:jc w:val="both"/>
              <w:rPr>
                <w:i/>
                <w:iCs/>
                <w:color w:val="000000" w:themeColor="text1"/>
                <w:sz w:val="16"/>
                <w:szCs w:val="16"/>
                <w:lang w:val="en-US"/>
              </w:rPr>
            </w:pPr>
            <w:r>
              <w:rPr>
                <w:rFonts w:eastAsia="Yu Mincho"/>
                <w:i/>
                <w:iCs/>
                <w:color w:val="000000"/>
                <w:sz w:val="16"/>
                <w:szCs w:val="16"/>
                <w:lang w:val="en-US" w:eastAsia="ko-KR"/>
              </w:rPr>
              <w:t>Otherwise, additional handover delay(Trs) is expected.</w:t>
            </w:r>
          </w:p>
          <w:p w14:paraId="01538870" w14:textId="77777777" w:rsidR="002239C4" w:rsidRDefault="00F272CB">
            <w:pPr>
              <w:spacing w:before="120"/>
              <w:rPr>
                <w:i/>
                <w:iCs/>
                <w:sz w:val="16"/>
                <w:szCs w:val="16"/>
                <w:lang w:val="en-US"/>
              </w:rPr>
            </w:pPr>
            <w:bookmarkStart w:id="18" w:name="_Ref101705727"/>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6</w:t>
            </w:r>
            <w:r w:rsidR="00EF1E16">
              <w:rPr>
                <w:i/>
                <w:iCs/>
                <w:sz w:val="16"/>
                <w:szCs w:val="16"/>
              </w:rPr>
              <w:fldChar w:fldCharType="end"/>
            </w:r>
            <w:r>
              <w:rPr>
                <w:i/>
                <w:iCs/>
                <w:sz w:val="16"/>
                <w:szCs w:val="16"/>
                <w:lang w:val="en-US"/>
              </w:rPr>
              <w:t>: RAN4 to further discuss the possible additional delay due to SMTC configuration mismatch, such as between CD-SSB measurement and NCD-SSB HO without default SMTC configuration.</w:t>
            </w:r>
            <w:bookmarkEnd w:id="18"/>
          </w:p>
          <w:p w14:paraId="7CA5F252" w14:textId="77777777" w:rsidR="002239C4" w:rsidRDefault="002239C4">
            <w:pPr>
              <w:spacing w:before="120"/>
              <w:rPr>
                <w:b/>
                <w:bCs/>
                <w:sz w:val="16"/>
                <w:szCs w:val="16"/>
                <w:lang w:val="en-US" w:eastAsia="zh-CN"/>
              </w:rPr>
            </w:pPr>
          </w:p>
        </w:tc>
      </w:tr>
    </w:tbl>
    <w:p w14:paraId="24D9ECCD" w14:textId="77777777" w:rsidR="002239C4" w:rsidRDefault="002239C4">
      <w:pPr>
        <w:rPr>
          <w:lang w:val="en-US"/>
        </w:rPr>
      </w:pPr>
    </w:p>
    <w:p w14:paraId="575E42B2" w14:textId="77777777" w:rsidR="002239C4" w:rsidRDefault="00F272CB">
      <w:pPr>
        <w:pStyle w:val="Heading2"/>
      </w:pPr>
      <w:r>
        <w:rPr>
          <w:rFonts w:hint="eastAsia"/>
        </w:rPr>
        <w:lastRenderedPageBreak/>
        <w:t>Open issues</w:t>
      </w:r>
      <w:r>
        <w:t xml:space="preserve"> summary</w:t>
      </w:r>
    </w:p>
    <w:p w14:paraId="563198C7" w14:textId="77777777" w:rsidR="002239C4" w:rsidRDefault="00F272CB">
      <w:pPr>
        <w:pStyle w:val="Heading3"/>
        <w:rPr>
          <w:color w:val="000000" w:themeColor="text1"/>
          <w:sz w:val="24"/>
          <w:szCs w:val="16"/>
        </w:rPr>
      </w:pPr>
      <w:r>
        <w:rPr>
          <w:color w:val="000000" w:themeColor="text1"/>
          <w:sz w:val="24"/>
          <w:szCs w:val="16"/>
        </w:rPr>
        <w:t>Sub-topic 2-1 Handover</w:t>
      </w:r>
    </w:p>
    <w:p w14:paraId="47BEFCA2" w14:textId="77777777" w:rsidR="002239C4" w:rsidRDefault="00F272CB">
      <w:pPr>
        <w:rPr>
          <w:b/>
          <w:color w:val="000000" w:themeColor="text1"/>
          <w:u w:val="single"/>
          <w:lang w:val="en-US" w:eastAsia="ko-KR"/>
        </w:rPr>
      </w:pPr>
      <w:bookmarkStart w:id="19" w:name="_Hlk103267245"/>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04EEB3BD" w14:textId="77777777" w:rsidR="002239C4" w:rsidRDefault="00F272CB">
      <w:pPr>
        <w:spacing w:after="120"/>
        <w:rPr>
          <w:color w:val="000000" w:themeColor="text1"/>
          <w:lang w:val="en-US"/>
        </w:rPr>
      </w:pPr>
      <w:r>
        <w:rPr>
          <w:color w:val="000000" w:themeColor="text1"/>
          <w:lang w:val="en-US" w:eastAsia="zh-CN"/>
        </w:rPr>
        <w:t xml:space="preserve">Proposals: </w:t>
      </w:r>
      <w:r>
        <w:rPr>
          <w:color w:val="000000" w:themeColor="text1"/>
          <w:lang w:val="en-US"/>
        </w:rPr>
        <w:t>RAN4 to relax the T</w:t>
      </w:r>
      <w:r>
        <w:rPr>
          <w:color w:val="000000" w:themeColor="text1"/>
          <w:vertAlign w:val="subscript"/>
          <w:lang w:val="en-US"/>
        </w:rPr>
        <w:t xml:space="preserve">search </w:t>
      </w:r>
      <w:r>
        <w:rPr>
          <w:color w:val="000000" w:themeColor="text1"/>
          <w:lang w:val="en-US"/>
        </w:rPr>
        <w:t xml:space="preserve">for RedCap HO delay requirement as followings when SINR=-2dB and 1Rx is used </w:t>
      </w:r>
    </w:p>
    <w:p w14:paraId="547207D1"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1 (Intel, vivo, OPPO, Nokia, MTK, Apple, E///):</w:t>
      </w:r>
    </w:p>
    <w:p w14:paraId="35A2B292"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eastAsia="zh-CN"/>
        </w:rPr>
      </w:pPr>
      <w:r>
        <w:rPr>
          <w:color w:val="000000" w:themeColor="text1"/>
        </w:rPr>
        <w:t xml:space="preserve">For HO to FR1, </w:t>
      </w:r>
    </w:p>
    <w:p w14:paraId="3DA9561E"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T</w:t>
      </w:r>
      <w:r>
        <w:rPr>
          <w:color w:val="000000" w:themeColor="text1"/>
          <w:vertAlign w:val="subscript"/>
          <w:lang w:val="en-US"/>
        </w:rPr>
        <w:t xml:space="preserve">search </w:t>
      </w:r>
      <w:r>
        <w:rPr>
          <w:color w:val="000000" w:themeColor="text1"/>
          <w:lang w:val="en-US"/>
        </w:rPr>
        <w:t>= 2*T</w:t>
      </w:r>
      <w:r>
        <w:rPr>
          <w:color w:val="000000" w:themeColor="text1"/>
          <w:vertAlign w:val="subscript"/>
          <w:lang w:val="en-US"/>
        </w:rPr>
        <w:t>rs</w:t>
      </w:r>
      <w:r>
        <w:rPr>
          <w:color w:val="000000" w:themeColor="text1"/>
          <w:lang w:val="en-US"/>
        </w:rPr>
        <w:t xml:space="preserve"> for intra-frequency HO</w:t>
      </w:r>
    </w:p>
    <w:p w14:paraId="245996E4" w14:textId="77777777" w:rsidR="002239C4" w:rsidRDefault="00F272CB">
      <w:pPr>
        <w:pStyle w:val="ListParagraph"/>
        <w:numPr>
          <w:ilvl w:val="3"/>
          <w:numId w:val="9"/>
        </w:numPr>
        <w:overflowPunct/>
        <w:autoSpaceDE/>
        <w:autoSpaceDN/>
        <w:adjustRightInd/>
        <w:spacing w:after="120"/>
        <w:ind w:firstLineChars="0"/>
        <w:textAlignment w:val="auto"/>
        <w:rPr>
          <w:lang w:val="en-US"/>
        </w:rPr>
      </w:pPr>
      <w:r>
        <w:rPr>
          <w:lang w:val="en-US"/>
        </w:rPr>
        <w:t>T</w:t>
      </w:r>
      <w:r>
        <w:rPr>
          <w:vertAlign w:val="subscript"/>
          <w:lang w:val="en-US"/>
        </w:rPr>
        <w:t>search</w:t>
      </w:r>
      <w:r>
        <w:rPr>
          <w:lang w:val="en-US"/>
        </w:rPr>
        <w:t xml:space="preserve"> = 5* T</w:t>
      </w:r>
      <w:r>
        <w:rPr>
          <w:vertAlign w:val="subscript"/>
          <w:lang w:val="en-US"/>
        </w:rPr>
        <w:t>rs</w:t>
      </w:r>
      <w:r>
        <w:rPr>
          <w:lang w:val="en-US"/>
        </w:rPr>
        <w:t xml:space="preserve"> for inter-frequency HO</w:t>
      </w:r>
    </w:p>
    <w:p w14:paraId="1BFE6213"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2 (HW, QC): </w:t>
      </w:r>
    </w:p>
    <w:p w14:paraId="0905440E" w14:textId="77777777" w:rsidR="002239C4" w:rsidRDefault="00F272CB">
      <w:pPr>
        <w:pStyle w:val="ListParagraph"/>
        <w:numPr>
          <w:ilvl w:val="3"/>
          <w:numId w:val="9"/>
        </w:numPr>
        <w:overflowPunct/>
        <w:autoSpaceDE/>
        <w:autoSpaceDN/>
        <w:adjustRightInd/>
        <w:spacing w:after="120"/>
        <w:ind w:firstLineChars="0"/>
        <w:textAlignment w:val="auto"/>
        <w:rPr>
          <w:color w:val="000000" w:themeColor="text1"/>
          <w:lang w:val="en-US"/>
        </w:rPr>
      </w:pPr>
      <w:r>
        <w:rPr>
          <w:color w:val="000000" w:themeColor="text1"/>
          <w:lang w:val="en-US"/>
        </w:rPr>
        <w:t>For HO to FR1, T</w:t>
      </w:r>
      <w:r>
        <w:rPr>
          <w:color w:val="000000" w:themeColor="text1"/>
          <w:vertAlign w:val="subscript"/>
          <w:lang w:val="en-US"/>
        </w:rPr>
        <w:t xml:space="preserve">search </w:t>
      </w:r>
      <w:r>
        <w:rPr>
          <w:color w:val="000000" w:themeColor="text1"/>
          <w:lang w:val="en-US"/>
        </w:rPr>
        <w:t>= 3*T</w:t>
      </w:r>
      <w:r>
        <w:rPr>
          <w:color w:val="000000" w:themeColor="text1"/>
          <w:vertAlign w:val="subscript"/>
          <w:lang w:val="en-US"/>
        </w:rPr>
        <w:t>rs</w:t>
      </w:r>
      <w:r>
        <w:rPr>
          <w:color w:val="000000" w:themeColor="text1"/>
          <w:lang w:val="en-US"/>
        </w:rPr>
        <w:t xml:space="preserve"> for intra-frequency HO and T</w:t>
      </w:r>
      <w:r>
        <w:rPr>
          <w:color w:val="000000" w:themeColor="text1"/>
          <w:vertAlign w:val="subscript"/>
          <w:lang w:val="en-US"/>
        </w:rPr>
        <w:t>search</w:t>
      </w:r>
      <w:r>
        <w:rPr>
          <w:color w:val="000000" w:themeColor="text1"/>
          <w:lang w:val="en-US"/>
        </w:rPr>
        <w:t xml:space="preserve"> = 5* T</w:t>
      </w:r>
      <w:r>
        <w:rPr>
          <w:color w:val="000000" w:themeColor="text1"/>
          <w:vertAlign w:val="subscript"/>
          <w:lang w:val="en-US"/>
        </w:rPr>
        <w:t>rs</w:t>
      </w:r>
      <w:r>
        <w:rPr>
          <w:color w:val="000000" w:themeColor="text1"/>
          <w:lang w:val="en-US"/>
        </w:rPr>
        <w:t xml:space="preserve"> for inter-frequency HO</w:t>
      </w:r>
    </w:p>
    <w:bookmarkEnd w:id="19"/>
    <w:p w14:paraId="2A1075B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548018BC" w14:textId="77777777" w:rsidR="002239C4" w:rsidRDefault="00F272CB">
      <w:pPr>
        <w:spacing w:after="120"/>
        <w:rPr>
          <w:color w:val="000000" w:themeColor="text1"/>
          <w:lang w:val="en-US" w:eastAsia="zh-CN"/>
        </w:rPr>
      </w:pPr>
      <w:r>
        <w:rPr>
          <w:color w:val="000000" w:themeColor="text1"/>
          <w:lang w:val="en-US" w:eastAsia="zh-CN"/>
        </w:rPr>
        <w:t xml:space="preserve">Moderator comment: </w:t>
      </w:r>
    </w:p>
    <w:p w14:paraId="5141D3CA" w14:textId="77777777" w:rsidR="002239C4" w:rsidRDefault="00F272CB">
      <w:pPr>
        <w:spacing w:after="120"/>
        <w:rPr>
          <w:i/>
          <w:iCs/>
          <w:color w:val="000000" w:themeColor="text1"/>
          <w:lang w:val="en-US" w:eastAsia="zh-CN"/>
        </w:rPr>
      </w:pPr>
      <w:r>
        <w:rPr>
          <w:i/>
          <w:iCs/>
          <w:color w:val="000000" w:themeColor="text1"/>
          <w:lang w:val="en-US" w:eastAsia="zh-CN"/>
        </w:rPr>
        <w:t>Topic has been discussed for several meeting and affects core part which needs to be completed in this meeting. To make progress and given that option 1 was a compromise (merged) proposal at last meeting, can supporting companies of option 2 compromise to option 1?</w:t>
      </w:r>
    </w:p>
    <w:p w14:paraId="6566D102"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346D37C2"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5D00D4E2"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2-1-2: Potential Scenarios for HO</w:t>
      </w:r>
    </w:p>
    <w:p w14:paraId="03F3BFE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916375E"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eastAsia="ko-KR"/>
        </w:rPr>
        <w:t>Scenario 1:</w:t>
      </w:r>
      <w:r>
        <w:rPr>
          <w:b/>
          <w:color w:val="000000" w:themeColor="text1"/>
          <w:lang w:val="en-US"/>
        </w:rPr>
        <w:t xml:space="preserve">  </w:t>
      </w:r>
      <w:r>
        <w:rPr>
          <w:b/>
          <w:color w:val="000000" w:themeColor="text1"/>
          <w:lang w:val="en-US" w:eastAsia="ko-KR"/>
        </w:rPr>
        <w:t xml:space="preserve"> HO </w:t>
      </w:r>
      <w:r>
        <w:rPr>
          <w:b/>
          <w:color w:val="000000" w:themeColor="text1"/>
          <w:lang w:val="en-US"/>
        </w:rPr>
        <w:t xml:space="preserve">directly </w:t>
      </w:r>
      <w:r>
        <w:rPr>
          <w:b/>
          <w:color w:val="000000" w:themeColor="text1"/>
          <w:lang w:val="en-US" w:eastAsia="ko-KR"/>
        </w:rPr>
        <w:t xml:space="preserve">to a RedCap specific BWP with NCD-SSB and RACH resource (no CD-SSB) </w:t>
      </w:r>
    </w:p>
    <w:p w14:paraId="2456F64E"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rPr>
        <w:t xml:space="preserve">Scenario 1a: HO directly to a RedCap specific BWP with NCD-SSB </w:t>
      </w:r>
      <w:r>
        <w:rPr>
          <w:b/>
          <w:color w:val="000000" w:themeColor="text1"/>
          <w:lang w:val="en-US" w:eastAsia="ko-KR"/>
        </w:rPr>
        <w:t>and RACH resource</w:t>
      </w:r>
      <w:r>
        <w:rPr>
          <w:b/>
          <w:color w:val="000000" w:themeColor="text1"/>
          <w:lang w:val="en-US"/>
        </w:rPr>
        <w:t xml:space="preserve"> without measurement (unknown cell)</w:t>
      </w:r>
    </w:p>
    <w:p w14:paraId="3733CA0E"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eastAsia="ko-KR"/>
        </w:rPr>
        <w:t xml:space="preserve">Scenario 2: </w:t>
      </w:r>
      <w:r>
        <w:rPr>
          <w:b/>
          <w:color w:val="000000" w:themeColor="text1"/>
          <w:lang w:val="en-US"/>
        </w:rPr>
        <w:t xml:space="preserve">  </w:t>
      </w:r>
      <w:r>
        <w:rPr>
          <w:b/>
          <w:color w:val="000000" w:themeColor="text1"/>
          <w:lang w:val="en-US" w:eastAsia="ko-KR"/>
        </w:rPr>
        <w:t>HO to a</w:t>
      </w:r>
      <w:r>
        <w:rPr>
          <w:b/>
          <w:color w:val="000000" w:themeColor="text1"/>
          <w:lang w:val="en-US"/>
        </w:rPr>
        <w:t>n</w:t>
      </w:r>
      <w:r>
        <w:rPr>
          <w:b/>
          <w:color w:val="000000" w:themeColor="text1"/>
          <w:lang w:val="en-US" w:eastAsia="ko-KR"/>
        </w:rPr>
        <w:t xml:space="preserve"> initial BWP with CD-SSB but RACH on RedCap specific BWP</w:t>
      </w:r>
      <w:r>
        <w:rPr>
          <w:b/>
          <w:color w:val="000000" w:themeColor="text1"/>
          <w:lang w:val="en-US"/>
        </w:rPr>
        <w:t xml:space="preserve"> associated with NCD-SSB</w:t>
      </w:r>
    </w:p>
    <w:p w14:paraId="58DB4C02"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rPr>
      </w:pPr>
      <w:r>
        <w:rPr>
          <w:b/>
          <w:color w:val="000000" w:themeColor="text1"/>
          <w:lang w:val="en-US"/>
        </w:rPr>
        <w:t>Scenario 2a: HO to an initial BWP with CD-SSB but RACH on RedCap specific BWP associated with CD-SSB</w:t>
      </w:r>
      <w:r>
        <w:rPr>
          <w:b/>
          <w:color w:val="000000" w:themeColor="text1"/>
          <w:lang w:val="en-US" w:eastAsia="ko-KR"/>
        </w:rPr>
        <w:t xml:space="preserve"> </w:t>
      </w:r>
    </w:p>
    <w:p w14:paraId="6FFFC928"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rPr>
        <w:t>Scenario 3: HO to an initial BWP with CD-SSB but RACH on RedCap specific BWP with no SSB</w:t>
      </w:r>
    </w:p>
    <w:p w14:paraId="42D4FAF8" w14:textId="77777777" w:rsidR="002239C4" w:rsidRDefault="00F272CB">
      <w:pPr>
        <w:pStyle w:val="ListParagraph"/>
        <w:numPr>
          <w:ilvl w:val="1"/>
          <w:numId w:val="9"/>
        </w:numPr>
        <w:overflowPunct/>
        <w:autoSpaceDE/>
        <w:autoSpaceDN/>
        <w:adjustRightInd/>
        <w:spacing w:after="120"/>
        <w:ind w:left="1440" w:firstLineChars="0"/>
        <w:textAlignment w:val="auto"/>
        <w:rPr>
          <w:b/>
          <w:color w:val="000000" w:themeColor="text1"/>
          <w:lang w:val="en-US" w:eastAsia="ko-KR"/>
        </w:rPr>
      </w:pPr>
      <w:r>
        <w:rPr>
          <w:b/>
          <w:color w:val="000000" w:themeColor="text1"/>
          <w:lang w:val="en-US" w:eastAsia="ko-KR"/>
        </w:rPr>
        <w:t xml:space="preserve">Scenario </w:t>
      </w:r>
      <w:r>
        <w:rPr>
          <w:b/>
          <w:color w:val="000000" w:themeColor="text1"/>
          <w:lang w:val="en-US"/>
        </w:rPr>
        <w:t>4</w:t>
      </w:r>
      <w:r>
        <w:rPr>
          <w:b/>
          <w:color w:val="000000" w:themeColor="text1"/>
          <w:lang w:val="en-US" w:eastAsia="ko-KR"/>
        </w:rPr>
        <w:t xml:space="preserve">: HO to a BWP which has different SSB with the one used for measurement </w:t>
      </w:r>
    </w:p>
    <w:p w14:paraId="7FACC43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1F1A20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RAN4 to discuss which scenarios should define requirements in Rel-17.</w:t>
      </w:r>
    </w:p>
    <w:p w14:paraId="4DE15A7B"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5958F128" w14:textId="77777777" w:rsidR="002239C4" w:rsidRDefault="00F272CB">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4428688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5D3E79C0"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(Xiaomi): </w:t>
      </w:r>
      <w:r>
        <w:rPr>
          <w:color w:val="000000" w:themeColor="text1"/>
          <w:lang w:val="en-US"/>
        </w:rPr>
        <w:t>Legacy requirements are reused.</w:t>
      </w:r>
      <w:r>
        <w:rPr>
          <w:b/>
          <w:bCs/>
          <w:color w:val="000000" w:themeColor="text1"/>
          <w:lang w:val="en-US"/>
        </w:rPr>
        <w:t xml:space="preserve"> </w:t>
      </w:r>
    </w:p>
    <w:p w14:paraId="40D1A6DF" w14:textId="77777777" w:rsidR="002239C4" w:rsidRDefault="00F272CB">
      <w:pPr>
        <w:pStyle w:val="ListParagraph"/>
        <w:numPr>
          <w:ilvl w:val="2"/>
          <w:numId w:val="9"/>
        </w:numPr>
        <w:overflowPunct/>
        <w:autoSpaceDE/>
        <w:autoSpaceDN/>
        <w:adjustRightInd/>
        <w:spacing w:after="120"/>
        <w:ind w:firstLineChars="0"/>
        <w:textAlignment w:val="auto"/>
        <w:rPr>
          <w:b/>
          <w:bCs/>
          <w:color w:val="000000" w:themeColor="text1"/>
          <w:lang w:val="en-US"/>
        </w:rPr>
      </w:pPr>
      <w:r>
        <w:rPr>
          <w:b/>
          <w:bCs/>
          <w:color w:val="000000" w:themeColor="text1"/>
          <w:lang w:val="en-US"/>
        </w:rPr>
        <w:t xml:space="preserve">Option 1a (Intel): </w:t>
      </w:r>
      <w:r>
        <w:rPr>
          <w:lang w:val="en-US"/>
        </w:rPr>
        <w:t xml:space="preserve">Reuse legacy HO requirements for hadover to </w:t>
      </w:r>
      <w:r>
        <w:rPr>
          <w:lang w:val="en-US" w:eastAsia="zh-CN"/>
        </w:rPr>
        <w:t xml:space="preserve">RedCap specific BWP with NCD-SSB except </w:t>
      </w:r>
      <w:r>
        <w:rPr>
          <w:lang w:val="en-US"/>
        </w:rPr>
        <w:t>T</w:t>
      </w:r>
      <w:r>
        <w:rPr>
          <w:vertAlign w:val="subscript"/>
          <w:lang w:val="en-US"/>
        </w:rPr>
        <w:t>search</w:t>
      </w:r>
      <w:r>
        <w:rPr>
          <w:lang w:val="en-US" w:eastAsia="zh-CN"/>
        </w:rPr>
        <w:t xml:space="preserve"> relaxation from 1 Rx reception.</w:t>
      </w:r>
    </w:p>
    <w:p w14:paraId="45FB96F9" w14:textId="77777777" w:rsidR="002239C4" w:rsidRDefault="002239C4">
      <w:pPr>
        <w:pStyle w:val="ListParagraph"/>
        <w:overflowPunct/>
        <w:autoSpaceDE/>
        <w:autoSpaceDN/>
        <w:adjustRightInd/>
        <w:spacing w:after="120"/>
        <w:ind w:left="2376" w:firstLineChars="0" w:firstLine="0"/>
        <w:textAlignment w:val="auto"/>
        <w:rPr>
          <w:b/>
          <w:bCs/>
          <w:color w:val="000000" w:themeColor="text1"/>
          <w:lang w:val="en-US"/>
        </w:rPr>
      </w:pPr>
    </w:p>
    <w:p w14:paraId="5FDB9F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lastRenderedPageBreak/>
        <w:t>Recommended WF</w:t>
      </w:r>
    </w:p>
    <w:p w14:paraId="078C8C0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PMingLiU"/>
          <w:lang w:val="en-US" w:eastAsia="zh-TW"/>
        </w:rPr>
        <w:t>Moderator understands that this issue is pending on the conclusion of issue 2-1-2. However, as this is the last Rel-17 core meeting, please provide your view based on the assumption of handover to a RedCap specific BWP with NCD-SSB is agreed, instead of just saying “Wait for the conclusions of Issue 2-1-2” or ”Wait for RAN2’s feedback”. Commenting in this Issue does not mean you agree with scenario 1 in issue 2-1-2.</w:t>
      </w:r>
    </w:p>
    <w:p w14:paraId="35E4A503"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1F9B2DF9" w14:textId="77777777" w:rsidR="002239C4" w:rsidRDefault="002239C4">
      <w:pPr>
        <w:spacing w:after="120"/>
        <w:rPr>
          <w:color w:val="000000" w:themeColor="text1"/>
          <w:lang w:val="en-US" w:eastAsia="zh-CN"/>
        </w:rPr>
      </w:pPr>
    </w:p>
    <w:p w14:paraId="1F3F60AE" w14:textId="77777777" w:rsidR="002239C4" w:rsidRDefault="00F272CB">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5D6CC80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142A610"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(E///): </w:t>
      </w:r>
    </w:p>
    <w:p w14:paraId="64E96E68" w14:textId="77777777" w:rsidR="002239C4" w:rsidRDefault="00F272CB">
      <w:pPr>
        <w:overflowPunct w:val="0"/>
        <w:autoSpaceDE w:val="0"/>
        <w:autoSpaceDN w:val="0"/>
        <w:adjustRightInd w:val="0"/>
        <w:ind w:left="1080"/>
        <w:jc w:val="both"/>
        <w:textAlignment w:val="baseline"/>
        <w:rPr>
          <w:lang w:val="en-US"/>
        </w:rPr>
      </w:pPr>
      <w:r>
        <w:rPr>
          <w:lang w:val="en-US"/>
        </w:rPr>
        <w:t>When NW configures UE handover to the target unknown cell, and configures multiple SSBs’ information,</w:t>
      </w:r>
    </w:p>
    <w:p w14:paraId="6A3D6744" w14:textId="77777777" w:rsidR="002239C4" w:rsidRDefault="00F272CB">
      <w:pPr>
        <w:pStyle w:val="ListParagraph"/>
        <w:numPr>
          <w:ilvl w:val="0"/>
          <w:numId w:val="20"/>
        </w:numPr>
        <w:ind w:left="1800" w:firstLineChars="0" w:firstLine="482"/>
        <w:contextualSpacing/>
        <w:jc w:val="both"/>
        <w:rPr>
          <w:color w:val="000000" w:themeColor="text1"/>
          <w:lang w:val="en-US"/>
        </w:rPr>
      </w:pPr>
      <w:r>
        <w:rPr>
          <w:color w:val="000000" w:themeColor="text1"/>
          <w:lang w:val="en-US"/>
        </w:rPr>
        <w:t xml:space="preserve">UE </w:t>
      </w:r>
      <w:r>
        <w:rPr>
          <w:rFonts w:eastAsia="Yu Mincho"/>
          <w:color w:val="000000"/>
          <w:lang w:val="en-US" w:eastAsia="ko-KR"/>
        </w:rPr>
        <w:t>should choose the SSB within the target active BWP or separating to the target BWP no larger than 20 MHz (for FR1) or 100 MHz (for FR2).</w:t>
      </w:r>
    </w:p>
    <w:p w14:paraId="50AF9396" w14:textId="77777777" w:rsidR="002239C4" w:rsidRDefault="00F272CB">
      <w:pPr>
        <w:pStyle w:val="ListParagraph"/>
        <w:numPr>
          <w:ilvl w:val="0"/>
          <w:numId w:val="20"/>
        </w:numPr>
        <w:spacing w:after="120"/>
        <w:ind w:left="1800" w:firstLineChars="0" w:firstLine="480"/>
        <w:contextualSpacing/>
        <w:jc w:val="both"/>
        <w:rPr>
          <w:b/>
          <w:color w:val="000000" w:themeColor="text1"/>
          <w:lang w:val="en-US"/>
        </w:rPr>
      </w:pPr>
      <w:r>
        <w:rPr>
          <w:rFonts w:eastAsia="Yu Mincho"/>
          <w:color w:val="000000"/>
          <w:lang w:val="en-US" w:eastAsia="ko-KR"/>
        </w:rPr>
        <w:t>Otherwise, additional handover delay(Trs) is expected.</w:t>
      </w:r>
    </w:p>
    <w:p w14:paraId="7ABDD34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5F60542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M</w:t>
      </w:r>
      <w:r>
        <w:rPr>
          <w:rFonts w:eastAsia="PMingLiU"/>
          <w:lang w:val="en-US" w:eastAsia="zh-TW"/>
        </w:rPr>
        <w:t xml:space="preserve">oderator understands that this issue is pending on the conclusion of issue 2-1-2. However, as this is the last Rel-17 core meeting, please provide your view based on the assumption of handover to a RedCap specific BWP with NCD-SSB is agreed, instead of just saying “Wait for the conclusions of Issue 2-1-2” or ”Wait for RAN2’s feedback”. Commenting in this Issue does not mean you agree with scenario 1a in issue 2-1-2. </w:t>
      </w:r>
    </w:p>
    <w:p w14:paraId="0D89C0C7" w14:textId="77777777" w:rsidR="002239C4" w:rsidRDefault="002239C4">
      <w:pPr>
        <w:spacing w:after="120"/>
        <w:rPr>
          <w:color w:val="000000" w:themeColor="text1"/>
          <w:lang w:val="en-US" w:eastAsia="zh-CN"/>
        </w:rPr>
      </w:pPr>
    </w:p>
    <w:p w14:paraId="78B54CE2" w14:textId="77777777" w:rsidR="002239C4" w:rsidRDefault="00F272CB">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5E537BF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3C7113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(CMCC, Apple, HW):</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RedCap BWP with NCD-SSB to send the RACH, handover interruption requirements can be defined as: </w:t>
      </w:r>
    </w:p>
    <w:p w14:paraId="46ED2395" w14:textId="77777777" w:rsidR="002239C4" w:rsidRDefault="00F272CB">
      <w:pPr>
        <w:numPr>
          <w:ilvl w:val="2"/>
          <w:numId w:val="12"/>
        </w:numPr>
        <w:rPr>
          <w:rFonts w:eastAsia="DengXian"/>
          <w:bCs/>
          <w:u w:val="single"/>
          <w:lang w:val="en-US" w:eastAsia="ko-KR"/>
        </w:rPr>
      </w:pPr>
      <w:r>
        <w:rPr>
          <w:rFonts w:eastAsia="DengXian"/>
          <w:bCs/>
          <w:u w:val="single"/>
          <w:lang w:val="en-US" w:eastAsia="ko-KR"/>
        </w:rPr>
        <w:t>T</w:t>
      </w:r>
      <w:r>
        <w:rPr>
          <w:rFonts w:eastAsia="DengXian"/>
          <w:bCs/>
          <w:u w:val="single"/>
          <w:vertAlign w:val="subscript"/>
          <w:lang w:val="en-US" w:eastAsia="ko-KR"/>
        </w:rPr>
        <w:t>interrupt</w:t>
      </w:r>
      <w:r>
        <w:rPr>
          <w:rFonts w:eastAsia="DengXian"/>
          <w:bCs/>
          <w:u w:val="single"/>
          <w:lang w:val="en-US" w:eastAsia="ko-KR"/>
        </w:rPr>
        <w:t xml:space="preserve"> = T</w:t>
      </w:r>
      <w:r>
        <w:rPr>
          <w:rFonts w:eastAsia="DengXian"/>
          <w:bCs/>
          <w:u w:val="single"/>
          <w:vertAlign w:val="subscript"/>
          <w:lang w:val="en-US" w:eastAsia="ko-KR"/>
        </w:rPr>
        <w:t>search</w:t>
      </w:r>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T</w:t>
      </w:r>
      <w:r>
        <w:rPr>
          <w:rFonts w:eastAsia="DengXian"/>
          <w:bCs/>
          <w:u w:val="single"/>
          <w:vertAlign w:val="subscript"/>
          <w:lang w:val="en-US" w:eastAsia="ko-KR"/>
        </w:rPr>
        <w:t>processing</w:t>
      </w:r>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w:t>
      </w:r>
      <w:r>
        <w:rPr>
          <w:rFonts w:eastAsia="DengXian"/>
          <w:bCs/>
          <w:u w:val="single"/>
          <w:lang w:val="en-US" w:eastAsia="ko-KR"/>
        </w:rPr>
        <w:t xml:space="preserve"> + T</w:t>
      </w:r>
      <w:r>
        <w:rPr>
          <w:rFonts w:eastAsia="DengXian"/>
          <w:bCs/>
          <w:u w:val="single"/>
          <w:vertAlign w:val="subscript"/>
          <w:lang w:val="en-US" w:eastAsia="ko-KR"/>
        </w:rPr>
        <w:t xml:space="preserve">margin </w:t>
      </w:r>
      <w:r>
        <w:rPr>
          <w:rFonts w:eastAsia="DengXian"/>
          <w:bCs/>
          <w:u w:val="single"/>
          <w:lang w:val="en-US" w:eastAsia="ko-KR"/>
        </w:rPr>
        <w:t>+ T</w:t>
      </w:r>
      <w:r>
        <w:rPr>
          <w:rFonts w:eastAsia="DengXian"/>
          <w:bCs/>
          <w:u w:val="single"/>
          <w:vertAlign w:val="subscript"/>
          <w:lang w:val="en-US" w:eastAsia="ko-KR"/>
        </w:rPr>
        <w:t xml:space="preserve">BWP-switching-delay </w:t>
      </w:r>
      <w:r>
        <w:rPr>
          <w:rFonts w:eastAsia="DengXian"/>
          <w:bCs/>
          <w:u w:val="single"/>
          <w:lang w:val="en-US" w:eastAsia="ko-KR"/>
        </w:rPr>
        <w:t>ms</w:t>
      </w:r>
    </w:p>
    <w:p w14:paraId="127ADD7A"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BWP-switching-delay</w:t>
      </w:r>
      <w:r>
        <w:rPr>
          <w:rFonts w:eastAsia="DengXian"/>
          <w:lang w:val="en-US" w:eastAsia="ko-KR"/>
        </w:rPr>
        <w:t xml:space="preserve"> is </w:t>
      </w:r>
      <w:r>
        <w:rPr>
          <w:rFonts w:eastAsia="DengXian"/>
          <w:bCs/>
          <w:lang w:val="en-US" w:eastAsia="ko-KR"/>
        </w:rPr>
        <w:t>FFS</w:t>
      </w:r>
      <w:r>
        <w:rPr>
          <w:rFonts w:eastAsia="DengXian"/>
          <w:bCs/>
          <w:u w:val="single"/>
          <w:lang w:val="en-US" w:eastAsia="ko-KR"/>
        </w:rPr>
        <w:t xml:space="preserve"> </w:t>
      </w:r>
    </w:p>
    <w:p w14:paraId="0E8F5CB4"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2CE40E87"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440E202B" w14:textId="77777777" w:rsidR="002239C4" w:rsidRDefault="00F272CB">
      <w:pPr>
        <w:pStyle w:val="ListParagraph"/>
        <w:tabs>
          <w:tab w:val="left" w:pos="2160"/>
        </w:tabs>
        <w:overflowPunct/>
        <w:autoSpaceDE/>
        <w:autoSpaceDN/>
        <w:adjustRightInd/>
        <w:spacing w:after="120"/>
        <w:ind w:left="1800" w:firstLineChars="0" w:firstLine="0"/>
        <w:textAlignment w:val="auto"/>
        <w:rPr>
          <w:b/>
          <w:bCs/>
          <w:color w:val="000000" w:themeColor="text1"/>
          <w:lang w:val="en-US"/>
        </w:rPr>
      </w:pPr>
      <w:r>
        <w:rPr>
          <w:b/>
          <w:bCs/>
          <w:color w:val="000000" w:themeColor="text1"/>
          <w:lang w:val="en-US"/>
        </w:rPr>
        <w:t xml:space="preserve">Option 1a (HW): </w:t>
      </w:r>
      <w:r>
        <w:rPr>
          <w:color w:val="000000" w:themeColor="text1"/>
          <w:lang w:val="en-US"/>
        </w:rPr>
        <w:t>Additional condition is needed: NCD-SSB is QCL-type A/type C/type D with CD-SSB</w:t>
      </w:r>
    </w:p>
    <w:p w14:paraId="6CF4E444" w14:textId="77777777" w:rsidR="002239C4" w:rsidRDefault="002239C4">
      <w:pPr>
        <w:ind w:left="2520"/>
        <w:jc w:val="both"/>
        <w:rPr>
          <w:lang w:val="en-US" w:eastAsia="ko-KR"/>
        </w:rPr>
      </w:pPr>
    </w:p>
    <w:p w14:paraId="09E5EBF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5499D52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Moderator understands that this issue is pending on the conclusion of issue 2-1-2. However, as this is the last Rel-17 core meeting, please provide your view based on the assumption of handover to a RedCap specific BWP with NCD-SSB is agreed, instead of just saying “Wait for the conclusions of Issue 2-1-2” or ”Wait for RAN2’s feedback”. Commenting in this Issue does not mean you agree with scenario 2 in issue 2-1-2. </w:t>
      </w:r>
    </w:p>
    <w:p w14:paraId="2C93B12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Given this is the last meeting and taking into account the number supporting companies for option 1, check if option 1 can be agreed. </w:t>
      </w:r>
    </w:p>
    <w:p w14:paraId="39011464"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797822A2" w14:textId="77777777" w:rsidR="002239C4" w:rsidRDefault="002239C4">
      <w:pPr>
        <w:rPr>
          <w:b/>
          <w:color w:val="000000" w:themeColor="text1"/>
          <w:u w:val="single"/>
          <w:lang w:val="en-US" w:eastAsia="ko-KR"/>
        </w:rPr>
      </w:pPr>
    </w:p>
    <w:p w14:paraId="10D586AF" w14:textId="77777777" w:rsidR="002239C4" w:rsidRDefault="00F272CB">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6A9C955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41A9D3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(Apple):</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RedCap BWP with CD-SSB to send the RACH, handover interruption requirements can be defined as: </w:t>
      </w:r>
    </w:p>
    <w:p w14:paraId="5C0E7364" w14:textId="77777777" w:rsidR="002239C4" w:rsidRDefault="00F272CB">
      <w:pPr>
        <w:numPr>
          <w:ilvl w:val="2"/>
          <w:numId w:val="12"/>
        </w:numPr>
        <w:rPr>
          <w:rFonts w:eastAsia="DengXian"/>
          <w:bCs/>
          <w:u w:val="single"/>
          <w:lang w:val="en-US" w:eastAsia="ko-KR"/>
        </w:rPr>
      </w:pPr>
      <w:r>
        <w:rPr>
          <w:rFonts w:eastAsia="DengXian"/>
          <w:bCs/>
          <w:u w:val="single"/>
          <w:lang w:val="en-US" w:eastAsia="ko-KR"/>
        </w:rPr>
        <w:t>T</w:t>
      </w:r>
      <w:r>
        <w:rPr>
          <w:rFonts w:eastAsia="DengXian"/>
          <w:bCs/>
          <w:u w:val="single"/>
          <w:vertAlign w:val="subscript"/>
          <w:lang w:val="en-US" w:eastAsia="ko-KR"/>
        </w:rPr>
        <w:t>interrupt</w:t>
      </w:r>
      <w:r>
        <w:rPr>
          <w:rFonts w:eastAsia="DengXian"/>
          <w:bCs/>
          <w:u w:val="single"/>
          <w:lang w:val="en-US" w:eastAsia="ko-KR"/>
        </w:rPr>
        <w:t xml:space="preserve"> = T</w:t>
      </w:r>
      <w:r>
        <w:rPr>
          <w:rFonts w:eastAsia="DengXian"/>
          <w:bCs/>
          <w:u w:val="single"/>
          <w:vertAlign w:val="subscript"/>
          <w:lang w:val="en-US" w:eastAsia="ko-KR"/>
        </w:rPr>
        <w:t>search</w:t>
      </w:r>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T</w:t>
      </w:r>
      <w:r>
        <w:rPr>
          <w:rFonts w:eastAsia="DengXian"/>
          <w:bCs/>
          <w:u w:val="single"/>
          <w:vertAlign w:val="subscript"/>
          <w:lang w:val="en-US" w:eastAsia="ko-KR"/>
        </w:rPr>
        <w:t>processing</w:t>
      </w:r>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w:t>
      </w:r>
      <w:r>
        <w:rPr>
          <w:rFonts w:eastAsia="DengXian"/>
          <w:bCs/>
          <w:u w:val="single"/>
          <w:lang w:val="en-US" w:eastAsia="ko-KR"/>
        </w:rPr>
        <w:t xml:space="preserve"> + T</w:t>
      </w:r>
      <w:r>
        <w:rPr>
          <w:rFonts w:eastAsia="DengXian"/>
          <w:bCs/>
          <w:u w:val="single"/>
          <w:vertAlign w:val="subscript"/>
          <w:lang w:val="en-US" w:eastAsia="ko-KR"/>
        </w:rPr>
        <w:t xml:space="preserve">margin </w:t>
      </w:r>
      <w:r>
        <w:rPr>
          <w:rFonts w:eastAsia="DengXian"/>
          <w:bCs/>
          <w:u w:val="single"/>
          <w:lang w:val="en-US" w:eastAsia="ko-KR"/>
        </w:rPr>
        <w:t>+ T</w:t>
      </w:r>
      <w:r>
        <w:rPr>
          <w:rFonts w:eastAsia="DengXian"/>
          <w:bCs/>
          <w:u w:val="single"/>
          <w:vertAlign w:val="subscript"/>
          <w:lang w:val="en-US" w:eastAsia="ko-KR"/>
        </w:rPr>
        <w:t xml:space="preserve">BWP-switching-delay </w:t>
      </w:r>
      <w:r>
        <w:rPr>
          <w:rFonts w:eastAsia="DengXian"/>
          <w:bCs/>
          <w:u w:val="single"/>
          <w:lang w:val="en-US" w:eastAsia="ko-KR"/>
        </w:rPr>
        <w:t>ms</w:t>
      </w:r>
    </w:p>
    <w:p w14:paraId="316D9B72"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BWP-switching-delay</w:t>
      </w:r>
      <w:r>
        <w:rPr>
          <w:rFonts w:eastAsia="DengXian"/>
          <w:lang w:val="en-US" w:eastAsia="ko-KR"/>
        </w:rPr>
        <w:t xml:space="preserve"> is </w:t>
      </w:r>
      <w:r>
        <w:rPr>
          <w:lang w:val="en-US" w:eastAsia="ko-KR"/>
        </w:rPr>
        <w:t>FFS</w:t>
      </w:r>
      <w:r>
        <w:rPr>
          <w:rFonts w:eastAsia="DengXian"/>
          <w:bCs/>
          <w:u w:val="single"/>
          <w:lang w:val="en-US" w:eastAsia="ko-KR"/>
        </w:rPr>
        <w:t xml:space="preserve"> </w:t>
      </w:r>
    </w:p>
    <w:p w14:paraId="54F12F44" w14:textId="77777777" w:rsidR="002239C4" w:rsidRDefault="00F272CB">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43AF2F27"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32B0B0C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3F7A925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Moderator understands that this issue is pending on the conclusion of issue 2-1-2. However, as this is the last Rel-17 core meeting, please provide your view based on the assumption of handover to a RedCap specific BWP with NCD-SSB is agreed, instead of just saying “Wait for the conclusions of Issue 2-1-2” or ”Wait for RAN2’s feedback”. Commenting in this Issue does not mean you agree with scenario 2a in issue 2-1-2. </w:t>
      </w:r>
    </w:p>
    <w:p w14:paraId="5C4C06F7" w14:textId="77777777" w:rsidR="002239C4" w:rsidRDefault="002239C4">
      <w:pPr>
        <w:pStyle w:val="ListParagraph"/>
        <w:overflowPunct/>
        <w:autoSpaceDE/>
        <w:autoSpaceDN/>
        <w:adjustRightInd/>
        <w:spacing w:after="120"/>
        <w:ind w:left="3096" w:firstLineChars="0" w:firstLine="0"/>
        <w:textAlignment w:val="auto"/>
        <w:rPr>
          <w:rFonts w:eastAsia="SimSun"/>
          <w:color w:val="FF0000"/>
          <w:lang w:val="en-US" w:eastAsia="zh-CN"/>
        </w:rPr>
      </w:pPr>
    </w:p>
    <w:p w14:paraId="6BB40DE4" w14:textId="77777777" w:rsidR="002239C4" w:rsidRDefault="00F272CB">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7585CDB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313F3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DengXian"/>
          <w:bCs/>
          <w:lang w:val="en-US" w:eastAsia="zh-CN"/>
        </w:rPr>
      </w:pPr>
      <w:r>
        <w:rPr>
          <w:b/>
          <w:bCs/>
          <w:color w:val="000000" w:themeColor="text1"/>
          <w:lang w:val="en-US"/>
        </w:rPr>
        <w:t>Option 1 (CMCC, HW, Apple, QC, E///, Intel, Xiaomi):</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s initial BWP and further switch to the specific RedCap BWP with</w:t>
      </w:r>
      <w:r>
        <w:rPr>
          <w:rFonts w:eastAsia="DengXian"/>
          <w:bCs/>
          <w:lang w:val="en-US" w:eastAsia="zh-CN"/>
        </w:rPr>
        <w:t>out</w:t>
      </w:r>
      <w:r>
        <w:rPr>
          <w:rFonts w:eastAsia="DengXian" w:hint="eastAsia"/>
          <w:bCs/>
          <w:lang w:val="en-US" w:eastAsia="zh-CN"/>
        </w:rPr>
        <w:t xml:space="preserve"> NCD-SSB to send the RACH, handover interruption requirements can be defined as: </w:t>
      </w:r>
    </w:p>
    <w:p w14:paraId="61521BAE" w14:textId="77777777" w:rsidR="002239C4" w:rsidRDefault="00F272CB">
      <w:pPr>
        <w:numPr>
          <w:ilvl w:val="2"/>
          <w:numId w:val="12"/>
        </w:numPr>
        <w:rPr>
          <w:rFonts w:eastAsia="DengXian"/>
          <w:bCs/>
          <w:u w:val="single"/>
          <w:lang w:val="en-US" w:eastAsia="ko-KR"/>
        </w:rPr>
      </w:pPr>
      <w:r>
        <w:rPr>
          <w:rFonts w:eastAsia="DengXian"/>
          <w:bCs/>
          <w:u w:val="single"/>
          <w:lang w:val="en-US" w:eastAsia="ko-KR"/>
        </w:rPr>
        <w:t>T</w:t>
      </w:r>
      <w:r>
        <w:rPr>
          <w:rFonts w:eastAsia="DengXian"/>
          <w:bCs/>
          <w:u w:val="single"/>
          <w:vertAlign w:val="subscript"/>
          <w:lang w:val="en-US" w:eastAsia="ko-KR"/>
        </w:rPr>
        <w:t>interrupt</w:t>
      </w:r>
      <w:r>
        <w:rPr>
          <w:rFonts w:eastAsia="DengXian"/>
          <w:bCs/>
          <w:u w:val="single"/>
          <w:lang w:val="en-US" w:eastAsia="ko-KR"/>
        </w:rPr>
        <w:t xml:space="preserve"> = T</w:t>
      </w:r>
      <w:r>
        <w:rPr>
          <w:rFonts w:eastAsia="DengXian"/>
          <w:bCs/>
          <w:u w:val="single"/>
          <w:vertAlign w:val="subscript"/>
          <w:lang w:val="en-US" w:eastAsia="ko-KR"/>
        </w:rPr>
        <w:t>search</w:t>
      </w:r>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T</w:t>
      </w:r>
      <w:r>
        <w:rPr>
          <w:rFonts w:eastAsia="DengXian"/>
          <w:bCs/>
          <w:u w:val="single"/>
          <w:vertAlign w:val="subscript"/>
          <w:lang w:val="en-US" w:eastAsia="ko-KR"/>
        </w:rPr>
        <w:t>processing</w:t>
      </w:r>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w:t>
      </w:r>
      <w:r>
        <w:rPr>
          <w:rFonts w:eastAsia="DengXian"/>
          <w:bCs/>
          <w:u w:val="single"/>
          <w:lang w:val="en-US" w:eastAsia="ko-KR"/>
        </w:rPr>
        <w:t xml:space="preserve"> + T</w:t>
      </w:r>
      <w:r>
        <w:rPr>
          <w:rFonts w:eastAsia="DengXian"/>
          <w:bCs/>
          <w:u w:val="single"/>
          <w:vertAlign w:val="subscript"/>
          <w:lang w:val="en-US" w:eastAsia="ko-KR"/>
        </w:rPr>
        <w:t xml:space="preserve">margin </w:t>
      </w:r>
      <w:r>
        <w:rPr>
          <w:rFonts w:eastAsia="DengXian"/>
          <w:bCs/>
          <w:u w:val="single"/>
          <w:lang w:val="en-US" w:eastAsia="ko-KR"/>
        </w:rPr>
        <w:t>+ T</w:t>
      </w:r>
      <w:r>
        <w:rPr>
          <w:rFonts w:eastAsia="DengXian"/>
          <w:bCs/>
          <w:u w:val="single"/>
          <w:vertAlign w:val="subscript"/>
          <w:lang w:val="en-US" w:eastAsia="ko-KR"/>
        </w:rPr>
        <w:t xml:space="preserve">BWP-switching-delay </w:t>
      </w:r>
      <w:r>
        <w:rPr>
          <w:rFonts w:eastAsia="DengXian"/>
          <w:bCs/>
          <w:u w:val="single"/>
          <w:lang w:val="en-US" w:eastAsia="ko-KR"/>
        </w:rPr>
        <w:t>ms</w:t>
      </w:r>
    </w:p>
    <w:p w14:paraId="25FCDD18" w14:textId="77777777" w:rsidR="002239C4" w:rsidRDefault="00F272CB">
      <w:pPr>
        <w:pStyle w:val="ListParagraph"/>
        <w:numPr>
          <w:ilvl w:val="3"/>
          <w:numId w:val="12"/>
        </w:numPr>
        <w:ind w:firstLineChars="0"/>
        <w:jc w:val="both"/>
        <w:rPr>
          <w:lang w:val="en-US" w:eastAsia="ko-KR"/>
        </w:rPr>
      </w:pP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w:t>
      </w:r>
    </w:p>
    <w:p w14:paraId="70BAB75C" w14:textId="77777777" w:rsidR="002239C4" w:rsidRDefault="00F272CB">
      <w:pPr>
        <w:pStyle w:val="ListParagraph"/>
        <w:numPr>
          <w:ilvl w:val="3"/>
          <w:numId w:val="12"/>
        </w:numPr>
        <w:ind w:firstLineChars="0"/>
        <w:jc w:val="both"/>
        <w:rPr>
          <w:lang w:val="en-US" w:eastAsia="ko-KR"/>
        </w:rPr>
      </w:pPr>
      <w:r>
        <w:rPr>
          <w:lang w:val="en-US" w:eastAsia="ko-KR"/>
        </w:rPr>
        <w:t>T</w:t>
      </w:r>
      <w:r>
        <w:rPr>
          <w:vertAlign w:val="subscript"/>
          <w:lang w:val="en-US" w:eastAsia="ko-KR"/>
        </w:rPr>
        <w:t>∆</w:t>
      </w:r>
      <w:r>
        <w:rPr>
          <w:lang w:val="en-US" w:eastAsia="ko-KR"/>
        </w:rPr>
        <w:t xml:space="preserve"> is FFS</w:t>
      </w:r>
    </w:p>
    <w:p w14:paraId="461935DD" w14:textId="77777777" w:rsidR="002239C4" w:rsidRDefault="00F272CB">
      <w:pPr>
        <w:pStyle w:val="ListParagraph"/>
        <w:numPr>
          <w:ilvl w:val="3"/>
          <w:numId w:val="12"/>
        </w:numPr>
        <w:ind w:firstLineChars="0"/>
        <w:jc w:val="both"/>
        <w:rPr>
          <w:lang w:val="en-US" w:eastAsia="ko-KR"/>
        </w:rPr>
      </w:pPr>
      <w:r>
        <w:rPr>
          <w:color w:val="000000"/>
          <w:lang w:val="en-US"/>
        </w:rPr>
        <w:t>CD-SSB is used for identification of target cell</w:t>
      </w:r>
    </w:p>
    <w:p w14:paraId="5034396C" w14:textId="77777777" w:rsidR="002239C4" w:rsidRDefault="00F272CB">
      <w:pPr>
        <w:pStyle w:val="ListParagraph"/>
        <w:numPr>
          <w:ilvl w:val="2"/>
          <w:numId w:val="12"/>
        </w:numPr>
        <w:overflowPunct/>
        <w:autoSpaceDE/>
        <w:autoSpaceDN/>
        <w:adjustRightInd/>
        <w:spacing w:after="120"/>
        <w:ind w:firstLineChars="0"/>
        <w:jc w:val="both"/>
        <w:textAlignment w:val="auto"/>
        <w:rPr>
          <w:lang w:val="en-US" w:eastAsia="ko-KR"/>
        </w:rPr>
      </w:pPr>
      <w:r>
        <w:rPr>
          <w:b/>
          <w:color w:val="000000" w:themeColor="text1"/>
          <w:lang w:val="en-US"/>
        </w:rPr>
        <w:t>Option 1</w:t>
      </w:r>
      <w:r>
        <w:rPr>
          <w:b/>
          <w:bCs/>
          <w:color w:val="000000" w:themeColor="text1"/>
          <w:lang w:val="en-US"/>
        </w:rPr>
        <w:t>a</w:t>
      </w:r>
      <w:r>
        <w:rPr>
          <w:b/>
          <w:color w:val="000000" w:themeColor="text1"/>
          <w:lang w:val="en-US"/>
        </w:rPr>
        <w:t xml:space="preserve"> (Intel): </w:t>
      </w:r>
      <w:r>
        <w:rPr>
          <w:color w:val="000000" w:themeColor="text1"/>
          <w:lang w:val="en-US"/>
        </w:rPr>
        <w:t>I</w:t>
      </w:r>
      <w:r>
        <w:rPr>
          <w:lang w:val="en-US" w:eastAsia="zh-CN"/>
        </w:rPr>
        <w:t xml:space="preserve">n addition, </w:t>
      </w:r>
      <w:r>
        <w:rPr>
          <w:lang w:val="en-US"/>
        </w:rPr>
        <w:t>T</w:t>
      </w:r>
      <w:r>
        <w:rPr>
          <w:vertAlign w:val="subscript"/>
          <w:lang w:val="en-US"/>
        </w:rPr>
        <w:t>search</w:t>
      </w:r>
      <w:r>
        <w:rPr>
          <w:lang w:val="en-US" w:eastAsia="zh-CN"/>
        </w:rPr>
        <w:t xml:space="preserve"> should be relaxed from 1 Rx reception.</w:t>
      </w:r>
    </w:p>
    <w:p w14:paraId="7E8BD1C7"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2 (vivo, OPPO): </w:t>
      </w:r>
      <w:r>
        <w:rPr>
          <w:color w:val="000000" w:themeColor="text1"/>
          <w:lang w:val="en-US"/>
        </w:rPr>
        <w:t>Handover to that RedCap specific BWP is supported but no requirement applies.</w:t>
      </w:r>
    </w:p>
    <w:p w14:paraId="54FBAE8F" w14:textId="77777777" w:rsidR="002239C4" w:rsidRDefault="002239C4">
      <w:pPr>
        <w:pStyle w:val="ListParagraph"/>
        <w:overflowPunct/>
        <w:autoSpaceDE/>
        <w:autoSpaceDN/>
        <w:adjustRightInd/>
        <w:spacing w:after="120"/>
        <w:ind w:left="1440" w:firstLineChars="0" w:firstLine="0"/>
        <w:textAlignment w:val="auto"/>
        <w:rPr>
          <w:b/>
          <w:bCs/>
          <w:color w:val="000000" w:themeColor="text1"/>
          <w:lang w:val="en-US"/>
        </w:rPr>
      </w:pPr>
    </w:p>
    <w:p w14:paraId="56649A1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6C790F2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M</w:t>
      </w:r>
      <w:r>
        <w:rPr>
          <w:rFonts w:eastAsia="PMingLiU"/>
          <w:lang w:val="en-US" w:eastAsia="zh-TW"/>
        </w:rPr>
        <w:t xml:space="preserve">oderator understands that this issue is pending on the conclusion of issue 2-1-2. However, as this is the last Rel-17 core meeting, please provide your view based on the assumption of handover to a RedCap specific BWP with NCD-SSB is agreed, instead of just saying “Wait for the conclusions of Issue 2-1-2” or ”Wait for RAN2’s feedback”. Commenting in this Issue does not mean you agree with scenario 3 in issue 2-1-2. </w:t>
      </w:r>
    </w:p>
    <w:p w14:paraId="7B47CD2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PMingLiU"/>
          <w:lang w:val="en-US" w:eastAsia="zh-TW"/>
        </w:rPr>
      </w:pPr>
      <w:r>
        <w:rPr>
          <w:rFonts w:eastAsia="PMingLiU"/>
          <w:lang w:val="en-US" w:eastAsia="zh-TW"/>
        </w:rPr>
        <w:t xml:space="preserve">Given this is the last meeting and taking into account the number supporting companies for option 1, check if option 1 can be agreed. </w:t>
      </w:r>
    </w:p>
    <w:p w14:paraId="0C95ED45" w14:textId="77777777" w:rsidR="002239C4" w:rsidRDefault="002239C4">
      <w:pPr>
        <w:spacing w:after="120"/>
        <w:rPr>
          <w:color w:val="000000" w:themeColor="text1"/>
          <w:highlight w:val="yellow"/>
          <w:lang w:val="en-US" w:eastAsia="zh-CN"/>
        </w:rPr>
      </w:pPr>
    </w:p>
    <w:p w14:paraId="6EBC2809" w14:textId="77777777" w:rsidR="002239C4" w:rsidRDefault="002239C4">
      <w:pPr>
        <w:spacing w:after="120"/>
        <w:rPr>
          <w:color w:val="000000" w:themeColor="text1"/>
          <w:highlight w:val="yellow"/>
          <w:lang w:val="en-US" w:eastAsia="zh-CN"/>
        </w:rPr>
      </w:pPr>
    </w:p>
    <w:p w14:paraId="4358D569" w14:textId="77777777" w:rsidR="002239C4" w:rsidRDefault="00F272CB">
      <w:pPr>
        <w:rPr>
          <w:b/>
          <w:color w:val="000000" w:themeColor="text1"/>
          <w:u w:val="single"/>
          <w:lang w:val="en-US" w:eastAsia="ko-KR"/>
        </w:rPr>
      </w:pPr>
      <w:r>
        <w:rPr>
          <w:b/>
          <w:color w:val="000000" w:themeColor="text1"/>
          <w:u w:val="single"/>
          <w:lang w:val="en-US" w:eastAsia="ko-KR"/>
        </w:rPr>
        <w:t>Issue 2-1-8: Additional BWP switching delay (</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41FFE59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118113A"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1 (Apple, HW): </w:t>
      </w: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 </w:t>
      </w:r>
    </w:p>
    <w:p w14:paraId="63598E19" w14:textId="77777777" w:rsidR="002239C4" w:rsidRDefault="00F272CB">
      <w:pPr>
        <w:pStyle w:val="ListParagraph"/>
        <w:numPr>
          <w:ilvl w:val="2"/>
          <w:numId w:val="9"/>
        </w:numPr>
        <w:overflowPunct/>
        <w:autoSpaceDE/>
        <w:autoSpaceDN/>
        <w:adjustRightInd/>
        <w:spacing w:after="120"/>
        <w:ind w:firstLineChars="0"/>
        <w:textAlignment w:val="auto"/>
        <w:rPr>
          <w:lang w:val="en-US" w:eastAsia="ko-KR"/>
        </w:rPr>
      </w:pPr>
      <w:r>
        <w:rPr>
          <w:b/>
          <w:bCs/>
          <w:color w:val="000000" w:themeColor="text1"/>
          <w:lang w:val="en-US"/>
        </w:rPr>
        <w:t>Option 1a (Apple):</w:t>
      </w:r>
      <w:r>
        <w:rPr>
          <w:color w:val="000000"/>
          <w:lang w:val="en-US"/>
        </w:rPr>
        <w:t xml:space="preserve"> DCI based BWP switching delay (section 8.6.2) – PDCCH parsing time</w:t>
      </w:r>
    </w:p>
    <w:p w14:paraId="7DAD3F7A"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2 (CMCC, QC): </w:t>
      </w:r>
      <w:r>
        <w:rPr>
          <w:rFonts w:eastAsia="DengXian"/>
          <w:bCs/>
          <w:u w:val="single"/>
          <w:lang w:val="en-US" w:eastAsia="ko-KR"/>
        </w:rPr>
        <w:t>T</w:t>
      </w:r>
      <w:r>
        <w:rPr>
          <w:rFonts w:eastAsia="DengXian"/>
          <w:bCs/>
          <w:u w:val="single"/>
          <w:vertAlign w:val="subscript"/>
          <w:lang w:val="en-US" w:eastAsia="ko-KR"/>
        </w:rPr>
        <w:t>BWP-switching-delay</w:t>
      </w:r>
      <w:r>
        <w:rPr>
          <w:color w:val="000000"/>
          <w:lang w:val="en-US"/>
        </w:rPr>
        <w:t xml:space="preserve"> is the BWP switching delay in legacy requirement</w:t>
      </w:r>
    </w:p>
    <w:p w14:paraId="7A6928D2" w14:textId="77777777" w:rsidR="002239C4" w:rsidRDefault="002239C4">
      <w:pPr>
        <w:pStyle w:val="ListParagraph"/>
        <w:overflowPunct/>
        <w:autoSpaceDE/>
        <w:autoSpaceDN/>
        <w:adjustRightInd/>
        <w:spacing w:after="120"/>
        <w:ind w:left="1440" w:firstLineChars="0" w:firstLine="0"/>
        <w:textAlignment w:val="auto"/>
        <w:rPr>
          <w:lang w:val="en-US" w:eastAsia="ko-KR"/>
        </w:rPr>
      </w:pPr>
    </w:p>
    <w:p w14:paraId="2F500A1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2C9FA2F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Not clear if option 2 is referring to legacy requirements. Please proponents further confirm it.</w:t>
      </w:r>
    </w:p>
    <w:p w14:paraId="033BC7A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options.</w:t>
      </w:r>
    </w:p>
    <w:p w14:paraId="276831E8"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634F6700"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782F540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AB84386"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1 (Apple): </w:t>
      </w:r>
    </w:p>
    <w:p w14:paraId="1A034C91"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RedCap specific BWP associated with NCD-SSB (Scenario 2), </w:t>
      </w:r>
    </w:p>
    <w:p w14:paraId="0B9D04D6" w14:textId="77777777" w:rsidR="002239C4" w:rsidRDefault="00F272CB">
      <w:pPr>
        <w:numPr>
          <w:ilvl w:val="2"/>
          <w:numId w:val="12"/>
        </w:numPr>
        <w:tabs>
          <w:tab w:val="clear" w:pos="2160"/>
          <w:tab w:val="left" w:pos="2520"/>
        </w:tabs>
        <w:ind w:left="2520"/>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NCD-SSB for RACH</w:t>
      </w:r>
    </w:p>
    <w:p w14:paraId="21CF3506"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associated with CD-SSB  (Scenario 2a)</w:t>
      </w:r>
    </w:p>
    <w:p w14:paraId="2531F243" w14:textId="77777777" w:rsidR="002239C4" w:rsidRDefault="00F272CB">
      <w:pPr>
        <w:numPr>
          <w:ilvl w:val="2"/>
          <w:numId w:val="12"/>
        </w:numPr>
        <w:tabs>
          <w:tab w:val="clear" w:pos="2160"/>
          <w:tab w:val="left" w:pos="2520"/>
        </w:tabs>
        <w:ind w:left="2520"/>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0827A7F8" w14:textId="77777777" w:rsidR="002239C4" w:rsidRDefault="00F272CB">
      <w:pPr>
        <w:pStyle w:val="ListParagraph"/>
        <w:numPr>
          <w:ilvl w:val="1"/>
          <w:numId w:val="9"/>
        </w:numPr>
        <w:overflowPunct/>
        <w:autoSpaceDE/>
        <w:autoSpaceDN/>
        <w:adjustRightInd/>
        <w:spacing w:after="120"/>
        <w:ind w:left="2016"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with no SSB (Scenario 3)</w:t>
      </w:r>
    </w:p>
    <w:p w14:paraId="74638E56" w14:textId="77777777" w:rsidR="002239C4" w:rsidRDefault="00F272CB">
      <w:pPr>
        <w:numPr>
          <w:ilvl w:val="2"/>
          <w:numId w:val="12"/>
        </w:numPr>
        <w:tabs>
          <w:tab w:val="clear" w:pos="2160"/>
          <w:tab w:val="left" w:pos="2520"/>
        </w:tabs>
        <w:ind w:left="2520"/>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2A5870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1DEA6B2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options.</w:t>
      </w:r>
    </w:p>
    <w:p w14:paraId="451DF5EF" w14:textId="77777777" w:rsidR="002239C4" w:rsidRDefault="002239C4">
      <w:pPr>
        <w:spacing w:after="120"/>
        <w:rPr>
          <w:color w:val="FF0000"/>
          <w:lang w:val="en-US" w:eastAsia="zh-CN"/>
        </w:rPr>
      </w:pPr>
    </w:p>
    <w:p w14:paraId="2970BD33"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65170C2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03AA1C4"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 xml:space="preserve">Option 1 (Intel, Xiaomi, vivo, CMCC, HW): </w:t>
      </w:r>
      <w:r>
        <w:rPr>
          <w:lang w:val="en-US"/>
        </w:rPr>
        <w:t xml:space="preserve">Do not introduce HO requirements depending on the separation </w:t>
      </w:r>
      <w:r>
        <w:rPr>
          <w:rFonts w:eastAsia="Yu Mincho"/>
          <w:bCs/>
          <w:color w:val="000000"/>
          <w:lang w:val="en-US" w:eastAsia="ko-KR"/>
        </w:rPr>
        <w:t>between initial BWP and RedCap BWPs or power difference between NCD-SSB and CD-SSB.</w:t>
      </w:r>
    </w:p>
    <w:p w14:paraId="245CB55F"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2 (E///):</w:t>
      </w:r>
    </w:p>
    <w:p w14:paraId="13A6B6D6" w14:textId="77777777" w:rsidR="002239C4" w:rsidRDefault="00F272CB">
      <w:pPr>
        <w:overflowPunct w:val="0"/>
        <w:autoSpaceDE w:val="0"/>
        <w:autoSpaceDN w:val="0"/>
        <w:adjustRightInd w:val="0"/>
        <w:ind w:left="1704"/>
        <w:jc w:val="both"/>
        <w:textAlignment w:val="baseline"/>
        <w:rPr>
          <w:rFonts w:eastAsia="Yu Mincho"/>
          <w:bCs/>
          <w:color w:val="000000"/>
          <w:lang w:val="en-US" w:eastAsia="ko-KR"/>
        </w:rPr>
      </w:pPr>
      <w:r>
        <w:rPr>
          <w:rFonts w:eastAsia="Yu Mincho"/>
          <w:bCs/>
          <w:color w:val="000000"/>
          <w:lang w:val="en-US" w:eastAsia="ko-KR"/>
        </w:rPr>
        <w:t xml:space="preserve">Additional Trs for AGC and fine timing tracking is expected in handover delay when </w:t>
      </w:r>
    </w:p>
    <w:p w14:paraId="7DC0E17E" w14:textId="77777777" w:rsidR="002239C4" w:rsidRDefault="00F272CB">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 xml:space="preserve">UE performs measurement in target cell on SSB which is different with the SSB associated with the BWP where RACH is configured and </w:t>
      </w:r>
    </w:p>
    <w:p w14:paraId="6B978FFD" w14:textId="77777777" w:rsidR="002239C4" w:rsidRDefault="00F272CB">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the separation between initial BWP and Redcap BWP is larger than 20 MHz (for FR1) or 100 MHz (for FR2).</w:t>
      </w:r>
    </w:p>
    <w:p w14:paraId="307BC86F" w14:textId="77777777" w:rsidR="002239C4" w:rsidRDefault="00F272CB">
      <w:pPr>
        <w:pStyle w:val="ListParagraph"/>
        <w:overflowPunct/>
        <w:autoSpaceDE/>
        <w:autoSpaceDN/>
        <w:adjustRightInd/>
        <w:spacing w:after="120"/>
        <w:ind w:left="2376" w:firstLineChars="0" w:firstLine="0"/>
        <w:textAlignment w:val="auto"/>
        <w:rPr>
          <w:color w:val="000000" w:themeColor="text1"/>
          <w:lang w:val="en-US"/>
        </w:rPr>
      </w:pPr>
      <w:r>
        <w:rPr>
          <w:rFonts w:eastAsia="Yu Mincho"/>
          <w:bCs/>
          <w:color w:val="000000"/>
          <w:lang w:val="en-US" w:eastAsia="ko-KR"/>
        </w:rPr>
        <w:t>Otherwise, the same delay as legacy HO is expected.</w:t>
      </w:r>
    </w:p>
    <w:p w14:paraId="17C516F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lastRenderedPageBreak/>
        <w:t>Recommended WF</w:t>
      </w:r>
    </w:p>
    <w:p w14:paraId="7F0F47B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RAN4 to discuss whether the further additional delay is needed when the frequency separation condition is not met </w:t>
      </w:r>
    </w:p>
    <w:p w14:paraId="083E2719" w14:textId="77777777" w:rsidR="002239C4" w:rsidRDefault="002239C4">
      <w:pPr>
        <w:spacing w:after="120"/>
        <w:rPr>
          <w:color w:val="FF0000"/>
          <w:lang w:val="en-US" w:eastAsia="zh-CN"/>
        </w:rPr>
      </w:pPr>
    </w:p>
    <w:p w14:paraId="536E9CCF"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558289E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BF1B23F"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ko-KR"/>
        </w:rPr>
      </w:pPr>
      <w:r>
        <w:rPr>
          <w:b/>
          <w:bCs/>
          <w:color w:val="000000" w:themeColor="text1"/>
          <w:lang w:val="en-US"/>
        </w:rPr>
        <w:t xml:space="preserve">Option 1 (E///): </w:t>
      </w:r>
      <w:r>
        <w:rPr>
          <w:lang w:val="en-US"/>
        </w:rPr>
        <w:t>RAN4 to further discuss the possible additional delay due to SMTC configuration mismatch, such as between CD-SSB measurement and NCD-SSB HO without default SMTC configuration.</w:t>
      </w:r>
    </w:p>
    <w:p w14:paraId="524FE55D" w14:textId="77777777" w:rsidR="002239C4" w:rsidRDefault="002239C4">
      <w:pPr>
        <w:pStyle w:val="ListParagraph"/>
        <w:overflowPunct/>
        <w:autoSpaceDE/>
        <w:autoSpaceDN/>
        <w:adjustRightInd/>
        <w:spacing w:after="120"/>
        <w:ind w:left="1440" w:firstLineChars="0" w:firstLine="0"/>
        <w:textAlignment w:val="auto"/>
        <w:rPr>
          <w:b/>
          <w:bCs/>
          <w:color w:val="000000" w:themeColor="text1"/>
          <w:lang w:val="en-US"/>
        </w:rPr>
      </w:pPr>
    </w:p>
    <w:p w14:paraId="5E1F0F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68AC395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Discuss the option.</w:t>
      </w:r>
    </w:p>
    <w:p w14:paraId="322019AB"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148579E9" w14:textId="77777777" w:rsidR="002239C4" w:rsidRDefault="00F272CB">
      <w:pPr>
        <w:spacing w:after="120"/>
        <w:rPr>
          <w:color w:val="FF0000"/>
          <w:lang w:val="en-US" w:eastAsia="zh-CN"/>
        </w:rPr>
      </w:pPr>
      <w:r>
        <w:rPr>
          <w:b/>
          <w:color w:val="000000" w:themeColor="text1"/>
          <w:u w:val="single"/>
          <w:lang w:val="en-US" w:eastAsia="ko-KR"/>
        </w:rPr>
        <w:t>Issue 2-1-12: HD-FDD impact</w:t>
      </w:r>
    </w:p>
    <w:p w14:paraId="5FA28961" w14:textId="77777777" w:rsidR="002239C4" w:rsidRDefault="00F272CB">
      <w:pPr>
        <w:pStyle w:val="ListParagraph"/>
        <w:numPr>
          <w:ilvl w:val="0"/>
          <w:numId w:val="9"/>
        </w:numPr>
        <w:overflowPunct/>
        <w:autoSpaceDE/>
        <w:autoSpaceDN/>
        <w:adjustRightInd/>
        <w:spacing w:after="120"/>
        <w:ind w:left="720" w:firstLineChars="0"/>
        <w:textAlignment w:val="auto"/>
        <w:rPr>
          <w:b/>
          <w:bCs/>
          <w:color w:val="000000" w:themeColor="text1"/>
          <w:lang w:val="en-US"/>
        </w:rPr>
      </w:pPr>
      <w:r>
        <w:rPr>
          <w:rFonts w:eastAsia="SimSun"/>
          <w:color w:val="000000" w:themeColor="text1"/>
          <w:lang w:eastAsia="zh-CN"/>
        </w:rPr>
        <w:t>Proposals</w:t>
      </w:r>
    </w:p>
    <w:p w14:paraId="797D2EBE" w14:textId="77777777" w:rsidR="002239C4" w:rsidRDefault="00F272CB">
      <w:pPr>
        <w:pStyle w:val="ListParagraph"/>
        <w:numPr>
          <w:ilvl w:val="1"/>
          <w:numId w:val="9"/>
        </w:numPr>
        <w:overflowPunct/>
        <w:autoSpaceDE/>
        <w:autoSpaceDN/>
        <w:adjustRightInd/>
        <w:spacing w:after="120"/>
        <w:ind w:firstLineChars="0"/>
        <w:textAlignment w:val="auto"/>
      </w:pPr>
      <w:r>
        <w:rPr>
          <w:b/>
          <w:bCs/>
          <w:color w:val="000000" w:themeColor="text1"/>
          <w:lang w:val="en-US"/>
        </w:rPr>
        <w:t xml:space="preserve">Option 1 (QC): </w:t>
      </w:r>
      <w:r>
        <w:t>The UE shall meet HO requirements provided the following is met:</w:t>
      </w:r>
    </w:p>
    <w:p w14:paraId="52772D6D" w14:textId="77777777" w:rsidR="002239C4" w:rsidRDefault="00F272CB">
      <w:pPr>
        <w:pStyle w:val="ListParagraph"/>
        <w:numPr>
          <w:ilvl w:val="2"/>
          <w:numId w:val="17"/>
        </w:numPr>
        <w:overflowPunct/>
        <w:autoSpaceDE/>
        <w:autoSpaceDN/>
        <w:adjustRightInd/>
        <w:spacing w:after="0"/>
        <w:ind w:firstLineChars="0"/>
        <w:contextualSpacing/>
        <w:textAlignment w:val="auto"/>
      </w:pPr>
      <w:r>
        <w:t>SSB is available in the downlink slot/symbols at the UE once every SMTC period during T</w:t>
      </w:r>
      <w:r>
        <w:rPr>
          <w:vertAlign w:val="subscript"/>
        </w:rPr>
        <w:t>search</w:t>
      </w:r>
      <w:r>
        <w:t>.</w:t>
      </w:r>
    </w:p>
    <w:p w14:paraId="411698EC" w14:textId="77777777" w:rsidR="002239C4" w:rsidRDefault="00F272CB">
      <w:pPr>
        <w:pStyle w:val="ListParagraph"/>
        <w:numPr>
          <w:ilvl w:val="2"/>
          <w:numId w:val="17"/>
        </w:numPr>
        <w:overflowPunct/>
        <w:autoSpaceDE/>
        <w:autoSpaceDN/>
        <w:adjustRightInd/>
        <w:spacing w:after="0"/>
        <w:ind w:firstLineChars="0"/>
        <w:contextualSpacing/>
        <w:textAlignment w:val="auto"/>
      </w:pPr>
      <w:r>
        <w:t>One SSB is available in the downlink slot/symbols during T</w:t>
      </w:r>
      <w:r>
        <w:rPr>
          <w:vertAlign w:val="subscript"/>
        </w:rPr>
        <w:t>∆</w:t>
      </w:r>
    </w:p>
    <w:p w14:paraId="1AF565E9" w14:textId="77777777" w:rsidR="002239C4" w:rsidRDefault="00F272CB">
      <w:pPr>
        <w:pStyle w:val="ListParagraph"/>
        <w:numPr>
          <w:ilvl w:val="2"/>
          <w:numId w:val="17"/>
        </w:numPr>
        <w:overflowPunct/>
        <w:autoSpaceDE/>
        <w:autoSpaceDN/>
        <w:adjustRightInd/>
        <w:spacing w:after="0"/>
        <w:ind w:firstLineChars="0"/>
        <w:contextualSpacing/>
        <w:textAlignment w:val="auto"/>
      </w:pPr>
      <w:r>
        <w:t>One SSB is available in the downlink slot/symbols and does not overlap with corresponding RACH occasion during T</w:t>
      </w:r>
      <w:r>
        <w:rPr>
          <w:vertAlign w:val="subscript"/>
        </w:rPr>
        <w:t>iu</w:t>
      </w:r>
    </w:p>
    <w:p w14:paraId="53535CC2" w14:textId="77777777" w:rsidR="002239C4" w:rsidRDefault="002239C4"/>
    <w:p w14:paraId="401A526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Recommended WF</w:t>
      </w:r>
    </w:p>
    <w:p w14:paraId="4CD7D750" w14:textId="77777777" w:rsidR="002239C4" w:rsidRDefault="00F272CB">
      <w:pPr>
        <w:spacing w:after="120"/>
        <w:rPr>
          <w:color w:val="000000" w:themeColor="text1"/>
          <w:lang w:val="en-US" w:eastAsia="zh-CN"/>
        </w:rPr>
      </w:pPr>
      <w:r>
        <w:rPr>
          <w:color w:val="000000" w:themeColor="text1"/>
          <w:lang w:val="en-US" w:eastAsia="zh-CN"/>
        </w:rPr>
        <w:t>Note that following was agreed at last meeting [R4-2206950] and the difference compared to option 1 is the wording:</w:t>
      </w:r>
    </w:p>
    <w:p w14:paraId="0F6C041D" w14:textId="77777777" w:rsidR="002239C4" w:rsidRDefault="00F272CB">
      <w:pPr>
        <w:rPr>
          <w:bCs/>
          <w:i/>
          <w:iCs/>
          <w:color w:val="000000" w:themeColor="text1"/>
          <w:u w:val="single"/>
          <w:lang w:eastAsia="ko-KR"/>
        </w:rPr>
      </w:pPr>
      <w:r>
        <w:rPr>
          <w:bCs/>
          <w:i/>
          <w:iCs/>
          <w:color w:val="000000" w:themeColor="text1"/>
          <w:u w:val="single"/>
          <w:lang w:eastAsia="ko-KR"/>
        </w:rPr>
        <w:t>Requirements for HD-FDD in HO:</w:t>
      </w:r>
    </w:p>
    <w:p w14:paraId="3DE67D2A" w14:textId="77777777" w:rsidR="002239C4" w:rsidRDefault="00F272CB">
      <w:pPr>
        <w:pStyle w:val="ListParagraph"/>
        <w:numPr>
          <w:ilvl w:val="1"/>
          <w:numId w:val="9"/>
        </w:numPr>
        <w:overflowPunct/>
        <w:autoSpaceDE/>
        <w:autoSpaceDN/>
        <w:adjustRightInd/>
        <w:spacing w:after="120"/>
        <w:ind w:left="1440" w:firstLineChars="0"/>
        <w:textAlignment w:val="auto"/>
        <w:rPr>
          <w:bCs/>
          <w:i/>
          <w:iCs/>
          <w:color w:val="000000" w:themeColor="text1"/>
        </w:rPr>
      </w:pPr>
      <w:r>
        <w:rPr>
          <w:bCs/>
          <w:i/>
          <w:iCs/>
          <w:color w:val="000000" w:themeColor="text1"/>
        </w:rPr>
        <w:t>The UE shall meet HO requirements provided the following is met:</w:t>
      </w:r>
    </w:p>
    <w:p w14:paraId="4E5C89AD"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bCs/>
          <w:i/>
          <w:iCs/>
          <w:color w:val="000000" w:themeColor="text1"/>
          <w:lang w:eastAsia="sv-SE"/>
        </w:rPr>
        <w:t>SSB is available at the UE</w:t>
      </w:r>
      <w:r>
        <w:rPr>
          <w:rFonts w:eastAsia="Times New Roman"/>
          <w:i/>
          <w:iCs/>
          <w:color w:val="000000" w:themeColor="text1"/>
          <w:lang w:eastAsia="sv-SE"/>
        </w:rPr>
        <w:t xml:space="preserve"> once every SMTC period during Tsearch.</w:t>
      </w:r>
    </w:p>
    <w:p w14:paraId="4F1A8E62"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w:t>
      </w:r>
      <w:r>
        <w:rPr>
          <w:rFonts w:eastAsia="Times New Roman"/>
          <w:i/>
          <w:iCs/>
          <w:color w:val="000000" w:themeColor="text1"/>
          <w:vertAlign w:val="subscript"/>
          <w:lang w:eastAsia="sv-SE"/>
        </w:rPr>
        <w:t>∆</w:t>
      </w:r>
    </w:p>
    <w:p w14:paraId="48D52BF4" w14:textId="77777777" w:rsidR="002239C4" w:rsidRDefault="00F272CB">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Tiu</w:t>
      </w:r>
    </w:p>
    <w:p w14:paraId="35040E20" w14:textId="77777777" w:rsidR="002239C4" w:rsidRDefault="00F272CB">
      <w:pPr>
        <w:pStyle w:val="ListParagraph"/>
        <w:numPr>
          <w:ilvl w:val="2"/>
          <w:numId w:val="22"/>
        </w:numPr>
        <w:overflowPunct/>
        <w:autoSpaceDE/>
        <w:autoSpaceDN/>
        <w:adjustRightInd/>
        <w:spacing w:after="120"/>
        <w:ind w:firstLineChars="0"/>
        <w:textAlignment w:val="auto"/>
        <w:rPr>
          <w:rFonts w:eastAsia="Yu Mincho"/>
          <w:bCs/>
          <w:i/>
          <w:iCs/>
          <w:color w:val="000000" w:themeColor="text1"/>
          <w:lang w:eastAsia="ko-KR"/>
        </w:rPr>
      </w:pPr>
      <w:r>
        <w:rPr>
          <w:b/>
          <w:bCs/>
          <w:i/>
          <w:iCs/>
          <w:color w:val="000000" w:themeColor="text1"/>
        </w:rPr>
        <w:t xml:space="preserve">Option 2a (ZTE): </w:t>
      </w:r>
      <w:r>
        <w:rPr>
          <w:i/>
          <w:iCs/>
          <w:color w:val="000000" w:themeColor="text1"/>
        </w:rPr>
        <w:t>Any agreement can be captured in the spec in a way that describes the applicability of the requirements, instead of mandating specific UE/NW behavior.</w:t>
      </w:r>
    </w:p>
    <w:p w14:paraId="779EBD56" w14:textId="77777777" w:rsidR="002239C4" w:rsidRDefault="002239C4">
      <w:pPr>
        <w:spacing w:after="120"/>
        <w:rPr>
          <w:color w:val="000000" w:themeColor="text1"/>
          <w:lang w:eastAsia="zh-CN"/>
        </w:rPr>
      </w:pPr>
    </w:p>
    <w:p w14:paraId="1FD272A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Based on the above information, discuss during the 1</w:t>
      </w:r>
      <w:r>
        <w:rPr>
          <w:rFonts w:eastAsia="SimSun"/>
          <w:color w:val="000000" w:themeColor="text1"/>
          <w:vertAlign w:val="superscript"/>
          <w:lang w:val="en-US" w:eastAsia="zh-CN"/>
        </w:rPr>
        <w:t>st</w:t>
      </w:r>
      <w:r>
        <w:rPr>
          <w:rFonts w:eastAsia="SimSun"/>
          <w:color w:val="000000" w:themeColor="text1"/>
          <w:lang w:val="en-US" w:eastAsia="zh-CN"/>
        </w:rPr>
        <w:t xml:space="preserve"> round if wording should be revised in the agreement from last meeting. This issue will not be further discussed if no consensus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w:t>
      </w:r>
      <w:r>
        <w:rPr>
          <w:rFonts w:eastAsia="SimSun"/>
          <w:lang w:val="en-US" w:eastAsia="zh-CN"/>
        </w:rPr>
        <w:t>round.</w:t>
      </w:r>
    </w:p>
    <w:p w14:paraId="6785EFA6"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184791DE" w14:textId="77777777" w:rsidR="002239C4" w:rsidRDefault="002239C4">
      <w:pPr>
        <w:spacing w:after="120"/>
        <w:rPr>
          <w:color w:val="FF0000"/>
          <w:lang w:eastAsia="zh-CN"/>
        </w:rPr>
      </w:pPr>
    </w:p>
    <w:p w14:paraId="0CB3ADF8" w14:textId="77777777" w:rsidR="002239C4" w:rsidRDefault="00F272CB">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272"/>
        <w:gridCol w:w="8359"/>
      </w:tblGrid>
      <w:tr w:rsidR="002239C4" w14:paraId="0D3D6D28" w14:textId="77777777">
        <w:tc>
          <w:tcPr>
            <w:tcW w:w="1272" w:type="dxa"/>
          </w:tcPr>
          <w:p w14:paraId="6425BF09"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171EA21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8D47E0B" w14:textId="77777777">
        <w:tc>
          <w:tcPr>
            <w:tcW w:w="1272" w:type="dxa"/>
          </w:tcPr>
          <w:p w14:paraId="0891435E"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47D22A97" w14:textId="77777777" w:rsidR="002239C4" w:rsidRDefault="00F272CB">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64B8BA98" w14:textId="77777777" w:rsidR="002239C4" w:rsidRDefault="00F272CB">
            <w:pPr>
              <w:spacing w:after="120"/>
              <w:rPr>
                <w:b/>
                <w:color w:val="000000" w:themeColor="text1"/>
                <w:u w:val="single"/>
                <w:lang w:val="en-US" w:eastAsia="ko-KR"/>
              </w:rPr>
            </w:pPr>
            <w:r>
              <w:rPr>
                <w:bCs/>
                <w:color w:val="000000" w:themeColor="text1"/>
                <w:sz w:val="22"/>
                <w:szCs w:val="22"/>
                <w:lang w:eastAsia="sv-SE"/>
              </w:rPr>
              <w:lastRenderedPageBreak/>
              <w:t>Based on the simulation results in [R4-2201189], at least 3 samples are required.</w:t>
            </w:r>
            <w:r>
              <w:rPr>
                <w:b/>
                <w:color w:val="000000" w:themeColor="text1"/>
                <w:u w:val="single"/>
                <w:lang w:val="en-US" w:eastAsia="ko-KR"/>
              </w:rPr>
              <w:t>Issue 2-1-2: Potential Scenarios for HO</w:t>
            </w:r>
          </w:p>
          <w:p w14:paraId="1DDB4DF6"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Scenario #1, #1a #2, 2a and 3are possible handover scenarios.</w:t>
            </w:r>
          </w:p>
          <w:p w14:paraId="014A89B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UE behavior in Scenario#4 may happen in above scenarios.</w:t>
            </w:r>
          </w:p>
          <w:p w14:paraId="23913567" w14:textId="77777777" w:rsidR="002239C4" w:rsidRDefault="00F272CB">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14BA6BB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If scenario#1 is supported, option 1a seems reasonable.</w:t>
            </w:r>
          </w:p>
          <w:p w14:paraId="4EC217EA" w14:textId="77777777" w:rsidR="002239C4" w:rsidRDefault="00F272CB">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071C4D7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Have different view. UE can directly detect, measure and perform T/F tracking on the target NCD-SSB regardless of bandwidth separation. So no additional Trs is expected.</w:t>
            </w:r>
          </w:p>
          <w:p w14:paraId="63D42A6A" w14:textId="77777777" w:rsidR="002239C4" w:rsidRDefault="00F272CB">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5D6C0517" w14:textId="77777777" w:rsidR="002239C4" w:rsidRDefault="00F272CB">
            <w:pPr>
              <w:rPr>
                <w:b/>
                <w:color w:val="000000" w:themeColor="text1"/>
                <w:lang w:val="en-US" w:eastAsia="zh-CN"/>
              </w:rPr>
            </w:pPr>
            <w:r>
              <w:rPr>
                <w:rFonts w:eastAsiaTheme="minorEastAsia"/>
                <w:color w:val="000000" w:themeColor="text1"/>
                <w:lang w:val="en-US" w:eastAsia="zh-CN"/>
              </w:rPr>
              <w:t>Support option 1 and option 1a. We are fine with the equation. And one condition needs to be guarantee that NCD-SSB is supposed to be QCL-type A/ QCL-type C/ QCL-type D with CD-SSB, otherwise the PSS/SSS detection, time index and measurement achieved on initial BWP are not applicable.</w:t>
            </w:r>
          </w:p>
          <w:p w14:paraId="140C225E" w14:textId="77777777" w:rsidR="002239C4" w:rsidRDefault="00F272CB">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308F2FE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002DED97" w14:textId="77777777" w:rsidR="002239C4" w:rsidRDefault="00F272CB">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7D007B9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and option 1a.</w:t>
            </w:r>
          </w:p>
          <w:p w14:paraId="16914EFC" w14:textId="77777777" w:rsidR="002239C4" w:rsidRDefault="00F272CB">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5F8FCB39"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The BWP switching delay herein is supposed to be reduced.in our understanding, only RF retuning time needs to be considered. As DCI decoding, baseband parameter calculating and loading can be covered in Tprocessing time.</w:t>
            </w:r>
          </w:p>
          <w:p w14:paraId="2A7433F5"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46FA073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Regarding Tdelta in first bullet, where UE perform T/F tracking depends on UE implementation. UE can perform fine time tracking on initial BWP or on specific BWP. Therefore Tdelata is not always the NCD-SSB periodicity. If it is agreed the </w:t>
            </w:r>
            <w:r>
              <w:rPr>
                <w:rFonts w:eastAsiaTheme="minorEastAsia"/>
                <w:b/>
                <w:color w:val="000000" w:themeColor="text1"/>
                <w:lang w:val="en-US" w:eastAsia="zh-CN"/>
              </w:rPr>
              <w:t>SMTC</w:t>
            </w:r>
            <w:r>
              <w:rPr>
                <w:rFonts w:eastAsiaTheme="minorEastAsia"/>
                <w:color w:val="000000" w:themeColor="text1"/>
                <w:lang w:val="en-US" w:eastAsia="zh-CN"/>
              </w:rPr>
              <w:t xml:space="preserve"> periodicity of NCD-SSB is not less than that of CD-SSB, the current description is fine otherwise more margin is needed.</w:t>
            </w:r>
          </w:p>
          <w:p w14:paraId="00F367D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Tdelta in second and third bullets.</w:t>
            </w:r>
          </w:p>
          <w:p w14:paraId="14E3E9BE"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068AE5C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Support option 1. Don’t observe strong need of introducing </w:t>
            </w:r>
            <w:r>
              <w:rPr>
                <w:color w:val="000000" w:themeColor="text1"/>
                <w:lang w:val="en-US"/>
              </w:rPr>
              <w:t>separation between initial BWP and Redcap BWP, as measurement results, timing information on a BWP can be applied for another BWP which has different SSB.</w:t>
            </w:r>
          </w:p>
          <w:p w14:paraId="199EF5A1"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0241DEE5" w14:textId="77777777" w:rsidR="002239C4" w:rsidRDefault="00F272CB">
            <w:pPr>
              <w:rPr>
                <w:b/>
                <w:color w:val="000000" w:themeColor="text1"/>
                <w:u w:val="single"/>
                <w:lang w:val="en-US" w:eastAsia="ko-KR"/>
              </w:rPr>
            </w:pPr>
            <w:r>
              <w:rPr>
                <w:rFonts w:eastAsiaTheme="minorEastAsia"/>
                <w:color w:val="000000" w:themeColor="text1"/>
                <w:lang w:val="en-US" w:eastAsia="zh-CN"/>
              </w:rPr>
              <w:t>Good observation. In general we think some changes/clarifications may be needed for SMTC periodicity during handover. The concrete solution needs further discussion.</w:t>
            </w:r>
          </w:p>
          <w:p w14:paraId="3410B845" w14:textId="77777777" w:rsidR="002239C4" w:rsidRDefault="00F272CB">
            <w:pPr>
              <w:spacing w:after="120"/>
              <w:rPr>
                <w:color w:val="FF0000"/>
                <w:lang w:val="en-US" w:eastAsia="zh-CN"/>
              </w:rPr>
            </w:pPr>
            <w:r>
              <w:rPr>
                <w:b/>
                <w:color w:val="000000" w:themeColor="text1"/>
                <w:u w:val="single"/>
                <w:lang w:val="en-US" w:eastAsia="ko-KR"/>
              </w:rPr>
              <w:lastRenderedPageBreak/>
              <w:t>Issue 2-1-12: HD-FDD impact</w:t>
            </w:r>
          </w:p>
          <w:p w14:paraId="0079EC54" w14:textId="77777777" w:rsidR="002239C4" w:rsidRDefault="002239C4">
            <w:pPr>
              <w:rPr>
                <w:b/>
                <w:color w:val="000000" w:themeColor="text1"/>
                <w:u w:val="single"/>
                <w:lang w:val="en-US" w:eastAsia="ko-KR"/>
              </w:rPr>
            </w:pPr>
          </w:p>
          <w:p w14:paraId="606BF64B" w14:textId="77777777" w:rsidR="002239C4" w:rsidRDefault="002239C4">
            <w:pPr>
              <w:rPr>
                <w:rFonts w:eastAsiaTheme="minorEastAsia"/>
                <w:color w:val="000000" w:themeColor="text1"/>
                <w:lang w:val="en-US" w:eastAsia="zh-CN"/>
              </w:rPr>
            </w:pPr>
          </w:p>
        </w:tc>
      </w:tr>
      <w:tr w:rsidR="002239C4" w14:paraId="36BE233B" w14:textId="77777777">
        <w:tc>
          <w:tcPr>
            <w:tcW w:w="1272" w:type="dxa"/>
          </w:tcPr>
          <w:p w14:paraId="7AF42AB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0417633C" w14:textId="77777777" w:rsidR="002239C4" w:rsidRDefault="00F272CB">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1046A37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Support option 1, which is also the recommended WF. </w:t>
            </w:r>
          </w:p>
          <w:p w14:paraId="00FA5F62" w14:textId="77777777" w:rsidR="002239C4" w:rsidRDefault="002239C4">
            <w:pPr>
              <w:rPr>
                <w:rFonts w:eastAsiaTheme="minorEastAsia"/>
                <w:color w:val="000000" w:themeColor="text1"/>
                <w:lang w:val="en-US" w:eastAsia="zh-CN"/>
              </w:rPr>
            </w:pPr>
          </w:p>
          <w:p w14:paraId="2029E0D6"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2-1-2: Potential Scenarios for HO</w:t>
            </w:r>
          </w:p>
          <w:p w14:paraId="01A327F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support scenarios 1, 1a, 4, and also fine scenario 2, 3.</w:t>
            </w:r>
          </w:p>
          <w:p w14:paraId="6B420DB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From our understanding, there are two typical methods to trigger RedCap UE’s HO. Firstly, NW can indicate UE HO to target cell’s NCD-SSB based BWP directly. Secondly, NW can indicate UE HO to target cell’s CD-SSB based BWP, and after HO procedure, UE will switch BWP to RedCap BWP to send RACH.</w:t>
            </w:r>
          </w:p>
          <w:p w14:paraId="6015A7F2" w14:textId="77777777" w:rsidR="002239C4" w:rsidRDefault="00F272CB">
            <w:r>
              <w:rPr>
                <w:rFonts w:eastAsiaTheme="minorEastAsia"/>
                <w:color w:val="000000" w:themeColor="text1"/>
                <w:lang w:val="en-US" w:eastAsia="zh-CN"/>
              </w:rPr>
              <w:t xml:space="preserve">We have a question for scenario 2a. </w:t>
            </w:r>
            <w:r>
              <w:t>Could proponent company further clarify why two different CD-SSBs in the scenario, does it mean the other SSB which is in another ARFCN frequency used for other cells? From our understanding, this SSB should also be called as NCD-SSB from serving cell and only one CD-SSB for the serving cell. The difference between CD-SSB and NCD-SSB is whether associate with CORESET #0.</w:t>
            </w:r>
          </w:p>
          <w:p w14:paraId="39D8D6FD" w14:textId="77777777" w:rsidR="002239C4" w:rsidRDefault="002239C4">
            <w:pPr>
              <w:rPr>
                <w:rFonts w:eastAsiaTheme="minorEastAsia"/>
                <w:color w:val="000000" w:themeColor="text1"/>
                <w:lang w:eastAsia="zh-CN"/>
              </w:rPr>
            </w:pPr>
          </w:p>
          <w:p w14:paraId="4EBC8D36" w14:textId="77777777" w:rsidR="002239C4" w:rsidRDefault="002239C4">
            <w:pPr>
              <w:rPr>
                <w:rFonts w:eastAsiaTheme="minorEastAsia"/>
                <w:color w:val="000000" w:themeColor="text1"/>
                <w:lang w:val="en-US" w:eastAsia="zh-CN"/>
              </w:rPr>
            </w:pPr>
          </w:p>
          <w:p w14:paraId="328240A3" w14:textId="77777777" w:rsidR="002239C4" w:rsidRDefault="00F272CB">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49F675E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0F15B36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The legacy HO requirement can be reused with the only clarification that the Trs is based on NCD-SSB periodicity.</w:t>
            </w:r>
          </w:p>
          <w:p w14:paraId="4E8F33E7" w14:textId="77777777" w:rsidR="002239C4" w:rsidRDefault="002239C4">
            <w:pPr>
              <w:rPr>
                <w:rFonts w:eastAsiaTheme="minorEastAsia"/>
                <w:color w:val="000000" w:themeColor="text1"/>
                <w:lang w:val="en-US" w:eastAsia="zh-CN"/>
              </w:rPr>
            </w:pPr>
          </w:p>
          <w:p w14:paraId="66C71070" w14:textId="77777777" w:rsidR="002239C4" w:rsidRDefault="00F272CB">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7DCE8BA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77CF6B63"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would like to further check UE vendors’ view if UE vendors believe no additional Trs is needed. If yes, we’re also fine without additional Trs delay.</w:t>
            </w:r>
          </w:p>
          <w:p w14:paraId="6B57B551" w14:textId="77777777" w:rsidR="002239C4" w:rsidRDefault="002239C4">
            <w:pPr>
              <w:rPr>
                <w:rFonts w:eastAsiaTheme="minorEastAsia"/>
                <w:color w:val="000000" w:themeColor="text1"/>
                <w:lang w:val="en-US" w:eastAsia="zh-CN"/>
              </w:rPr>
            </w:pPr>
          </w:p>
          <w:p w14:paraId="1ED3C41D" w14:textId="77777777" w:rsidR="002239C4" w:rsidRDefault="00F272CB">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3D173E5D" w14:textId="77777777" w:rsidR="002239C4" w:rsidRDefault="00F272CB">
            <w:pPr>
              <w:rPr>
                <w:color w:val="000000" w:themeColor="text1"/>
                <w:lang w:val="en-US" w:eastAsia="zh-CN"/>
              </w:rPr>
            </w:pPr>
            <w:r>
              <w:rPr>
                <w:color w:val="000000" w:themeColor="text1"/>
                <w:lang w:val="en-US" w:eastAsia="zh-CN"/>
              </w:rPr>
              <w:t xml:space="preserve">Support option 1 and </w:t>
            </w:r>
            <w:r>
              <w:rPr>
                <w:rFonts w:eastAsiaTheme="minorEastAsia"/>
                <w:color w:val="000000" w:themeColor="text1"/>
                <w:lang w:val="en-US" w:eastAsia="zh-CN"/>
              </w:rPr>
              <w:t xml:space="preserve">1a with QCL </w:t>
            </w:r>
            <w:r>
              <w:rPr>
                <w:rFonts w:eastAsiaTheme="minorEastAsia" w:hint="eastAsia"/>
                <w:color w:val="000000" w:themeColor="text1"/>
                <w:lang w:val="en-US" w:eastAsia="zh-CN"/>
              </w:rPr>
              <w:t>type</w:t>
            </w:r>
            <w:r>
              <w:rPr>
                <w:rFonts w:eastAsiaTheme="minorEastAsia"/>
                <w:color w:val="000000" w:themeColor="text1"/>
                <w:lang w:val="en-US" w:eastAsia="zh-CN"/>
              </w:rPr>
              <w:t>-C only if the scenario is agreed.</w:t>
            </w:r>
          </w:p>
          <w:p w14:paraId="3FC0479B" w14:textId="77777777" w:rsidR="002239C4" w:rsidRDefault="00F272CB">
            <w:pPr>
              <w:rPr>
                <w:rFonts w:eastAsiaTheme="minorEastAsia"/>
                <w:color w:val="000000" w:themeColor="text1"/>
                <w:lang w:val="en-US" w:eastAsia="zh-CN"/>
              </w:rPr>
            </w:pPr>
            <w:r>
              <w:rPr>
                <w:color w:val="000000" w:themeColor="text1"/>
                <w:lang w:val="en-US" w:eastAsia="zh-CN"/>
              </w:rPr>
              <w:t xml:space="preserve">We support </w:t>
            </w:r>
            <w:r>
              <w:rPr>
                <w:rFonts w:eastAsiaTheme="minorEastAsia" w:hint="eastAsia"/>
                <w:color w:val="000000" w:themeColor="text1"/>
                <w:lang w:val="en-US" w:eastAsia="zh-CN"/>
              </w:rPr>
              <w:t>t</w:t>
            </w:r>
            <w:r>
              <w:rPr>
                <w:rFonts w:eastAsiaTheme="minorEastAsia"/>
                <w:color w:val="000000" w:themeColor="text1"/>
                <w:lang w:val="en-US" w:eastAsia="zh-CN"/>
              </w:rPr>
              <w:t xml:space="preserve">o clarify the QCL type-C and type-D between CD-SSB and NCD-SSB, but we doubt to deduce the QCL-Type A because </w:t>
            </w:r>
            <w:r>
              <w:t>SSB is not long and wide enough</w:t>
            </w:r>
            <w:r>
              <w:rPr>
                <w:rFonts w:eastAsiaTheme="minorEastAsia"/>
                <w:color w:val="000000" w:themeColor="text1"/>
                <w:lang w:val="en-US" w:eastAsia="zh-CN"/>
              </w:rPr>
              <w:t xml:space="preserve">. </w:t>
            </w:r>
          </w:p>
          <w:p w14:paraId="4E87ECA2" w14:textId="77777777" w:rsidR="002239C4" w:rsidRDefault="002239C4">
            <w:pPr>
              <w:rPr>
                <w:color w:val="000000" w:themeColor="text1"/>
                <w:lang w:val="en-US" w:eastAsia="zh-CN"/>
              </w:rPr>
            </w:pPr>
          </w:p>
          <w:p w14:paraId="4F8DEF32" w14:textId="77777777" w:rsidR="002239C4" w:rsidRDefault="00F272CB">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131E4408" w14:textId="77777777" w:rsidR="002239C4" w:rsidRDefault="00F272CB">
            <w:r>
              <w:lastRenderedPageBreak/>
              <w:t xml:space="preserve">We’re not sure this scenario is valid. </w:t>
            </w:r>
          </w:p>
          <w:p w14:paraId="0B24ABD8" w14:textId="77777777" w:rsidR="002239C4" w:rsidRDefault="002239C4">
            <w:pPr>
              <w:rPr>
                <w:color w:val="000000" w:themeColor="text1"/>
                <w:lang w:val="en-US" w:eastAsia="zh-CN"/>
              </w:rPr>
            </w:pPr>
          </w:p>
          <w:p w14:paraId="18E13525" w14:textId="77777777" w:rsidR="002239C4" w:rsidRDefault="00F272CB">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12C07E59" w14:textId="77777777" w:rsidR="002239C4" w:rsidRDefault="00F272CB">
            <w:pPr>
              <w:rPr>
                <w:color w:val="000000" w:themeColor="text1"/>
                <w:lang w:val="en-US" w:eastAsia="zh-CN"/>
              </w:rPr>
            </w:pPr>
            <w:r>
              <w:rPr>
                <w:color w:val="000000" w:themeColor="text1"/>
                <w:lang w:val="en-US" w:eastAsia="zh-CN"/>
              </w:rPr>
              <w:t xml:space="preserve">Support option 1 </w:t>
            </w:r>
            <w:r>
              <w:rPr>
                <w:rFonts w:eastAsiaTheme="minorEastAsia"/>
                <w:color w:val="000000" w:themeColor="text1"/>
                <w:lang w:val="en-US" w:eastAsia="zh-CN"/>
              </w:rPr>
              <w:t>if the scenario is agreed</w:t>
            </w:r>
            <w:r>
              <w:rPr>
                <w:color w:val="000000" w:themeColor="text1"/>
                <w:lang w:val="en-US" w:eastAsia="zh-CN"/>
              </w:rPr>
              <w:t>.</w:t>
            </w:r>
          </w:p>
          <w:p w14:paraId="7DBBCEC1" w14:textId="77777777" w:rsidR="002239C4" w:rsidRDefault="002239C4">
            <w:pPr>
              <w:rPr>
                <w:rFonts w:eastAsiaTheme="minorEastAsia"/>
                <w:color w:val="000000" w:themeColor="text1"/>
                <w:lang w:val="en-US" w:eastAsia="zh-CN"/>
              </w:rPr>
            </w:pPr>
          </w:p>
          <w:p w14:paraId="28F7CBAF" w14:textId="77777777" w:rsidR="002239C4" w:rsidRDefault="00F272CB">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454DBEE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0.5ms</w:t>
            </w:r>
          </w:p>
          <w:p w14:paraId="52A29FC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From our understanding, UE switching from initial BWP to RedCap BWP is just a RF switching without any PDCCH parsing and parameters calculation. Thus, it can be the same as RF retuning time 0.5ms.</w:t>
            </w:r>
          </w:p>
          <w:p w14:paraId="43D97887" w14:textId="77777777" w:rsidR="002239C4" w:rsidRDefault="002239C4">
            <w:pPr>
              <w:rPr>
                <w:rFonts w:eastAsiaTheme="minorEastAsia"/>
                <w:color w:val="000000" w:themeColor="text1"/>
                <w:lang w:val="en-US" w:eastAsia="zh-CN"/>
              </w:rPr>
            </w:pPr>
          </w:p>
          <w:p w14:paraId="08F1B2F4" w14:textId="77777777" w:rsidR="002239C4" w:rsidRDefault="00F272CB">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w:t>
            </w:r>
          </w:p>
          <w:p w14:paraId="3B6B014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We’re fine with option 1 if all these scenarios are agreed. </w:t>
            </w:r>
          </w:p>
          <w:p w14:paraId="131DA577" w14:textId="77777777" w:rsidR="002239C4" w:rsidRDefault="002239C4">
            <w:pPr>
              <w:rPr>
                <w:rFonts w:eastAsiaTheme="minorEastAsia"/>
                <w:color w:val="000000" w:themeColor="text1"/>
                <w:lang w:val="en-US" w:eastAsia="zh-CN"/>
              </w:rPr>
            </w:pPr>
          </w:p>
          <w:p w14:paraId="73618C6F" w14:textId="77777777" w:rsidR="002239C4" w:rsidRDefault="00F272CB">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00558619"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think the AGC and time tracking based on CD-SSB may not fit the active BWP which with NCD-SSB. Thus, additional Trs is needed for fine tune.</w:t>
            </w:r>
          </w:p>
          <w:p w14:paraId="6C0625A7"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We’re OK if UE vendors think no additional delay is needed.</w:t>
            </w:r>
          </w:p>
          <w:p w14:paraId="42DF56D4" w14:textId="77777777" w:rsidR="002239C4" w:rsidRDefault="002239C4">
            <w:pPr>
              <w:rPr>
                <w:rFonts w:eastAsiaTheme="minorEastAsia"/>
                <w:color w:val="000000" w:themeColor="text1"/>
                <w:lang w:val="en-US" w:eastAsia="zh-CN"/>
              </w:rPr>
            </w:pPr>
          </w:p>
          <w:p w14:paraId="0D12DF1B" w14:textId="77777777" w:rsidR="002239C4" w:rsidRDefault="00F272CB">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805CB5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In legacy requirement,</w:t>
            </w:r>
          </w:p>
          <w:tbl>
            <w:tblPr>
              <w:tblStyle w:val="TableGrid"/>
              <w:tblW w:w="0" w:type="auto"/>
              <w:tblLook w:val="04A0" w:firstRow="1" w:lastRow="0" w:firstColumn="1" w:lastColumn="0" w:noHBand="0" w:noVBand="1"/>
            </w:tblPr>
            <w:tblGrid>
              <w:gridCol w:w="8066"/>
            </w:tblGrid>
            <w:tr w:rsidR="002239C4" w14:paraId="3B4FF790" w14:textId="77777777">
              <w:tc>
                <w:tcPr>
                  <w:tcW w:w="8066" w:type="dxa"/>
                </w:tcPr>
                <w:p w14:paraId="01570C8C" w14:textId="77777777" w:rsidR="002239C4" w:rsidRDefault="00F272CB">
                  <w:r>
                    <w:t>T</w:t>
                  </w:r>
                  <w:r>
                    <w:rPr>
                      <w:vertAlign w:val="subscript"/>
                    </w:rPr>
                    <w:t>rs</w:t>
                  </w:r>
                  <w:r>
                    <w:t xml:space="preserve"> is the SMTC periodicity of the target NR cell if the UE has been </w:t>
                  </w:r>
                  <w:r>
                    <w:rPr>
                      <w:highlight w:val="yellow"/>
                    </w:rPr>
                    <w:t>provided with an SMTC configuration for the target cell in the handover command</w:t>
                  </w:r>
                  <w:r>
                    <w:t xml:space="preserve">, otherwise Trs is the SMTC configured in the </w:t>
                  </w:r>
                  <w:r>
                    <w:rPr>
                      <w:highlight w:val="yellow"/>
                    </w:rPr>
                    <w:t>measObjectNR</w:t>
                  </w:r>
                  <w:r>
                    <w:t xml:space="preserve"> having the same SSB frequency and subcarrier spacing. </w:t>
                  </w:r>
                </w:p>
                <w:p w14:paraId="038909F7" w14:textId="77777777" w:rsidR="002239C4" w:rsidRDefault="00F272CB">
                  <w:pPr>
                    <w:rPr>
                      <w:rFonts w:eastAsiaTheme="minorEastAsia"/>
                      <w:color w:val="000000" w:themeColor="text1"/>
                      <w:lang w:val="en-US" w:eastAsia="zh-CN"/>
                    </w:rPr>
                  </w:pPr>
                  <w:r>
                    <w:t>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tc>
            </w:tr>
          </w:tbl>
          <w:p w14:paraId="05D92272" w14:textId="77777777" w:rsidR="002239C4" w:rsidRDefault="002239C4">
            <w:pPr>
              <w:rPr>
                <w:rFonts w:eastAsiaTheme="minorEastAsia"/>
                <w:color w:val="000000" w:themeColor="text1"/>
                <w:lang w:val="en-US" w:eastAsia="zh-CN"/>
              </w:rPr>
            </w:pPr>
          </w:p>
          <w:p w14:paraId="760B1C7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RAN4 needs to further check how to handle the mismatch scenario for Trs and NW configured SMTC.</w:t>
            </w:r>
          </w:p>
          <w:p w14:paraId="234F21A0" w14:textId="77777777" w:rsidR="002239C4" w:rsidRDefault="00F272CB">
            <w:pPr>
              <w:rPr>
                <w:rFonts w:eastAsiaTheme="minorEastAsia"/>
                <w:color w:val="000000" w:themeColor="text1"/>
                <w:lang w:val="en-US" w:eastAsia="zh-CN"/>
              </w:rPr>
            </w:pPr>
            <w:r>
              <w:rPr>
                <w:lang w:eastAsia="zh-CN"/>
              </w:rPr>
              <w:t>For example, NW configures UE handover to the BWP with NCD-SSB but the SMTC configuration is for CD-SSB only.</w:t>
            </w:r>
          </w:p>
          <w:p w14:paraId="2DC9B34B" w14:textId="77777777" w:rsidR="002239C4" w:rsidRDefault="002239C4">
            <w:pPr>
              <w:rPr>
                <w:rFonts w:eastAsiaTheme="minorEastAsia"/>
                <w:color w:val="000000" w:themeColor="text1"/>
                <w:lang w:val="en-US" w:eastAsia="zh-CN"/>
              </w:rPr>
            </w:pPr>
          </w:p>
          <w:p w14:paraId="2DF0189E" w14:textId="77777777" w:rsidR="002239C4" w:rsidRDefault="00F272CB">
            <w:pPr>
              <w:spacing w:after="120"/>
              <w:rPr>
                <w:b/>
                <w:color w:val="000000" w:themeColor="text1"/>
                <w:u w:val="single"/>
                <w:lang w:val="en-US" w:eastAsia="ko-KR"/>
              </w:rPr>
            </w:pPr>
            <w:r>
              <w:rPr>
                <w:b/>
                <w:color w:val="000000" w:themeColor="text1"/>
                <w:u w:val="single"/>
                <w:lang w:val="en-US" w:eastAsia="ko-KR"/>
              </w:rPr>
              <w:t>Issue 2-1-12: HD-FDD impact</w:t>
            </w:r>
          </w:p>
          <w:p w14:paraId="6EED2D1A" w14:textId="77777777" w:rsidR="002239C4" w:rsidRDefault="00F272CB">
            <w:pPr>
              <w:spacing w:after="120"/>
              <w:rPr>
                <w:lang w:eastAsia="zh-CN"/>
              </w:rPr>
            </w:pPr>
            <w:r>
              <w:rPr>
                <w:lang w:eastAsia="zh-CN"/>
              </w:rPr>
              <w:t>We’re fine with the proposal.</w:t>
            </w:r>
          </w:p>
          <w:p w14:paraId="1BE83822" w14:textId="77777777" w:rsidR="002239C4" w:rsidRDefault="002239C4">
            <w:pPr>
              <w:rPr>
                <w:b/>
                <w:color w:val="000000" w:themeColor="text1"/>
                <w:u w:val="single"/>
                <w:lang w:val="en-US" w:eastAsia="ko-KR"/>
              </w:rPr>
            </w:pPr>
          </w:p>
        </w:tc>
      </w:tr>
      <w:tr w:rsidR="007D1948" w14:paraId="4178E0C5" w14:textId="77777777">
        <w:tc>
          <w:tcPr>
            <w:tcW w:w="1272" w:type="dxa"/>
          </w:tcPr>
          <w:p w14:paraId="375A4EB9" w14:textId="77777777" w:rsidR="007D1948" w:rsidRDefault="007D1948" w:rsidP="007D194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59" w:type="dxa"/>
          </w:tcPr>
          <w:p w14:paraId="1E8AE334" w14:textId="77777777" w:rsidR="007D1948" w:rsidRDefault="007D1948" w:rsidP="007D1948">
            <w:pPr>
              <w:rPr>
                <w:b/>
                <w:color w:val="000000" w:themeColor="text1"/>
                <w:u w:val="single"/>
                <w:lang w:val="en-US" w:eastAsia="ko-KR"/>
              </w:rPr>
            </w:pPr>
            <w:r w:rsidRPr="00C91660">
              <w:rPr>
                <w:b/>
                <w:color w:val="000000" w:themeColor="text1"/>
                <w:u w:val="single"/>
                <w:lang w:val="en-US" w:eastAsia="ko-KR"/>
              </w:rPr>
              <w:t>Issue 2-1-1: Impact on T</w:t>
            </w:r>
            <w:r w:rsidRPr="00C91660">
              <w:rPr>
                <w:b/>
                <w:color w:val="000000" w:themeColor="text1"/>
                <w:u w:val="single"/>
                <w:vertAlign w:val="subscript"/>
                <w:lang w:val="en-US" w:eastAsia="ko-KR"/>
              </w:rPr>
              <w:t>search</w:t>
            </w:r>
            <w:r w:rsidRPr="00C91660">
              <w:rPr>
                <w:b/>
                <w:color w:val="000000" w:themeColor="text1"/>
                <w:u w:val="single"/>
                <w:lang w:val="en-US" w:eastAsia="ko-KR"/>
              </w:rPr>
              <w:t xml:space="preserve"> (in HO) for 1Rx for FR1</w:t>
            </w:r>
          </w:p>
          <w:p w14:paraId="513B0D1E" w14:textId="77777777" w:rsidR="007D1948" w:rsidRPr="00CC1862" w:rsidRDefault="007D1948" w:rsidP="007D1948">
            <w:pPr>
              <w:rPr>
                <w:bCs/>
                <w:color w:val="000000" w:themeColor="text1"/>
                <w:lang w:val="en-US" w:eastAsia="ko-KR"/>
              </w:rPr>
            </w:pPr>
            <w:r>
              <w:rPr>
                <w:bCs/>
                <w:color w:val="000000" w:themeColor="text1"/>
                <w:lang w:val="en-US" w:eastAsia="ko-KR"/>
              </w:rPr>
              <w:t>We support comment from moderator (i.e. support option 1).</w:t>
            </w:r>
          </w:p>
          <w:p w14:paraId="61731FD2" w14:textId="77777777" w:rsidR="007D1948" w:rsidRDefault="007D1948" w:rsidP="007D1948">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1898B905" w14:textId="77777777" w:rsidR="007D1948" w:rsidRDefault="007D1948" w:rsidP="007D1948">
            <w:pPr>
              <w:rPr>
                <w:rFonts w:eastAsiaTheme="minorEastAsia"/>
                <w:color w:val="000000" w:themeColor="text1"/>
                <w:lang w:val="en-US" w:eastAsia="zh-CN"/>
              </w:rPr>
            </w:pPr>
            <w:r>
              <w:rPr>
                <w:bCs/>
                <w:color w:val="000000" w:themeColor="text1"/>
                <w:lang w:val="en-US" w:eastAsia="ko-KR"/>
              </w:rPr>
              <w:t>RAN shall define requirements for</w:t>
            </w:r>
            <w:r w:rsidRPr="00CC1862">
              <w:rPr>
                <w:bCs/>
                <w:color w:val="000000" w:themeColor="text1"/>
                <w:lang w:val="en-US" w:eastAsia="ko-KR"/>
              </w:rPr>
              <w:t xml:space="preserve"> </w:t>
            </w:r>
            <w:r w:rsidRPr="00CC1862">
              <w:rPr>
                <w:b/>
                <w:color w:val="000000" w:themeColor="text1"/>
                <w:lang w:val="en-US" w:eastAsia="ko-KR"/>
              </w:rPr>
              <w:t>scenario 1 and scenario 1a</w:t>
            </w:r>
            <w:r w:rsidRPr="00CC1862">
              <w:rPr>
                <w:bCs/>
                <w:color w:val="000000"/>
              </w:rPr>
              <w:t>.</w:t>
            </w:r>
          </w:p>
          <w:p w14:paraId="35FEC6B7"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RedCap specific BWP with NCD-SSB </w:t>
            </w:r>
            <w:r>
              <w:rPr>
                <w:b/>
                <w:color w:val="000000" w:themeColor="text1"/>
                <w:u w:val="single"/>
                <w:lang w:val="en-US" w:eastAsia="ko-KR"/>
              </w:rPr>
              <w:t>only (Scenario 1)</w:t>
            </w:r>
          </w:p>
          <w:p w14:paraId="0A1A226A" w14:textId="77777777" w:rsidR="007D1948" w:rsidRDefault="007D1948" w:rsidP="007D1948">
            <w:pPr>
              <w:rPr>
                <w:rFonts w:eastAsiaTheme="minorEastAsia"/>
                <w:color w:val="000000" w:themeColor="text1"/>
                <w:lang w:val="en-US" w:eastAsia="zh-CN"/>
              </w:rPr>
            </w:pPr>
            <w:r>
              <w:rPr>
                <w:rFonts w:eastAsiaTheme="minorEastAsia"/>
                <w:color w:val="000000" w:themeColor="text1"/>
                <w:lang w:val="en-US" w:eastAsia="zh-CN"/>
              </w:rPr>
              <w:t>Given that we are agreed to have measurement scenario B1, which specify that there will be NCD-SSB in the neighboring cells and provided RACH occasions are configured for the separate BWP, hence, Option 1a is the simplest option to directly handover to a separate BWP of the neighboring cell</w:t>
            </w:r>
            <w:r w:rsidRPr="00CC1862">
              <w:rPr>
                <w:bCs/>
                <w:color w:val="000000"/>
              </w:rPr>
              <w:t>.</w:t>
            </w:r>
            <w:r>
              <w:rPr>
                <w:bCs/>
                <w:color w:val="000000"/>
              </w:rPr>
              <w:t xml:space="preserve"> Support option 1.</w:t>
            </w:r>
          </w:p>
          <w:p w14:paraId="27A6FE5F"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HO directly to a RedCap specific BWP with NCD-SSB only without measurement</w:t>
            </w:r>
            <w:r>
              <w:rPr>
                <w:b/>
                <w:color w:val="000000" w:themeColor="text1"/>
                <w:u w:val="single"/>
                <w:lang w:val="en-US" w:eastAsia="ko-KR"/>
              </w:rPr>
              <w:t xml:space="preserve"> (Scenario 1a)</w:t>
            </w:r>
          </w:p>
          <w:p w14:paraId="4C794F63" w14:textId="77777777" w:rsidR="007D1948" w:rsidRPr="00CC1862" w:rsidRDefault="007D1948" w:rsidP="007D1948">
            <w:pPr>
              <w:overflowPunct/>
              <w:autoSpaceDE/>
              <w:autoSpaceDN/>
              <w:adjustRightInd/>
              <w:spacing w:after="120"/>
              <w:textAlignment w:val="auto"/>
              <w:rPr>
                <w:color w:val="000000" w:themeColor="text1"/>
                <w:lang w:val="en-US"/>
              </w:rPr>
            </w:pPr>
            <w:r w:rsidRPr="00CC1862">
              <w:rPr>
                <w:color w:val="000000" w:themeColor="text1"/>
                <w:lang w:val="en-US"/>
              </w:rPr>
              <w:t xml:space="preserve">In general, </w:t>
            </w:r>
            <w:r>
              <w:rPr>
                <w:color w:val="000000" w:themeColor="text1"/>
                <w:lang w:val="en-US"/>
              </w:rPr>
              <w:t>we have the same comment as in issue 2-1-3, hence, scenario 1a is supported. Yet, option 1 in this issue in not fully agreeable to us hence we propose option 1a:</w:t>
            </w:r>
          </w:p>
          <w:p w14:paraId="64E770BD" w14:textId="77777777" w:rsidR="007D1948" w:rsidRPr="00CC1862" w:rsidDel="00C01353" w:rsidRDefault="007D1948" w:rsidP="007D1948">
            <w:pPr>
              <w:pStyle w:val="ListParagraph"/>
              <w:numPr>
                <w:ilvl w:val="1"/>
                <w:numId w:val="9"/>
              </w:numPr>
              <w:spacing w:after="120"/>
              <w:ind w:left="360" w:firstLineChars="0"/>
              <w:jc w:val="both"/>
              <w:rPr>
                <w:lang w:val="en-US"/>
              </w:rPr>
            </w:pPr>
            <w:r w:rsidRPr="00CC1862">
              <w:rPr>
                <w:b/>
                <w:bCs/>
                <w:color w:val="000000" w:themeColor="text1"/>
                <w:lang w:val="en-US"/>
              </w:rPr>
              <w:t xml:space="preserve">Option 1a: </w:t>
            </w:r>
            <w:r w:rsidRPr="00CC1862">
              <w:rPr>
                <w:lang w:val="en-US"/>
              </w:rPr>
              <w:t xml:space="preserve">When NW configures UE handover to the target unknown cell, and configures multiple SSBs’ information </w:t>
            </w:r>
            <w:r w:rsidRPr="00CC1862">
              <w:rPr>
                <w:color w:val="4472C4" w:themeColor="accent1"/>
                <w:lang w:val="en-US"/>
              </w:rPr>
              <w:t>for multiple BWPs</w:t>
            </w:r>
            <w:r w:rsidRPr="00CC1862">
              <w:rPr>
                <w:lang w:val="en-US"/>
              </w:rPr>
              <w:t>,</w:t>
            </w:r>
            <w:r>
              <w:rPr>
                <w:lang w:val="en-US"/>
              </w:rPr>
              <w:t xml:space="preserve"> </w:t>
            </w:r>
          </w:p>
          <w:p w14:paraId="1DDCF275" w14:textId="77777777" w:rsidR="007D1948" w:rsidRPr="00CC1862" w:rsidRDefault="007D1948" w:rsidP="007D1948">
            <w:pPr>
              <w:pStyle w:val="ListParagraph"/>
              <w:numPr>
                <w:ilvl w:val="1"/>
                <w:numId w:val="9"/>
              </w:numPr>
              <w:spacing w:after="120"/>
              <w:ind w:left="360" w:firstLineChars="0"/>
              <w:jc w:val="both"/>
              <w:rPr>
                <w:rFonts w:eastAsia="Yu Mincho"/>
                <w:color w:val="000000" w:themeColor="text1"/>
                <w:lang w:val="en-US"/>
              </w:rPr>
            </w:pPr>
            <w:r w:rsidRPr="00CC1862">
              <w:rPr>
                <w:rFonts w:eastAsia="Yu Mincho"/>
                <w:color w:val="000000" w:themeColor="text1"/>
                <w:lang w:val="en-US"/>
              </w:rPr>
              <w:t xml:space="preserve">UE </w:t>
            </w:r>
            <w:r w:rsidRPr="00CC1862" w:rsidDel="008C233B">
              <w:rPr>
                <w:rFonts w:eastAsia="Yu Mincho"/>
                <w:color w:val="000000"/>
                <w:lang w:val="en-US" w:eastAsia="ko-KR"/>
              </w:rPr>
              <w:t xml:space="preserve">should </w:t>
            </w:r>
            <w:r w:rsidRPr="00CC1862">
              <w:rPr>
                <w:rFonts w:eastAsia="Yu Mincho"/>
                <w:color w:val="000000"/>
                <w:lang w:val="en-US" w:eastAsia="ko-KR"/>
              </w:rPr>
              <w:t>shall choose the SSB within the target active BWP.</w:t>
            </w:r>
          </w:p>
          <w:p w14:paraId="404E2648" w14:textId="77777777" w:rsidR="007D1948" w:rsidRPr="00CC1862" w:rsidDel="008C233B" w:rsidRDefault="007D1948" w:rsidP="007D1948">
            <w:pPr>
              <w:pStyle w:val="ListParagraph"/>
              <w:numPr>
                <w:ilvl w:val="0"/>
                <w:numId w:val="20"/>
              </w:numPr>
              <w:spacing w:after="120"/>
              <w:ind w:firstLineChars="0" w:firstLine="480"/>
              <w:contextualSpacing/>
              <w:jc w:val="both"/>
              <w:rPr>
                <w:b/>
                <w:color w:val="000000" w:themeColor="text1"/>
                <w:lang w:val="en-US"/>
              </w:rPr>
            </w:pPr>
            <w:r w:rsidRPr="00E7660F" w:rsidDel="008C233B">
              <w:rPr>
                <w:rFonts w:eastAsia="Yu Mincho"/>
                <w:color w:val="000000"/>
                <w:lang w:val="en-US" w:eastAsia="ko-KR"/>
              </w:rPr>
              <w:t>Otherwise, additional handover delay</w:t>
            </w:r>
            <w:r w:rsidDel="008C233B">
              <w:rPr>
                <w:rFonts w:eastAsia="Yu Mincho"/>
                <w:color w:val="000000"/>
                <w:lang w:val="en-US" w:eastAsia="ko-KR"/>
              </w:rPr>
              <w:t xml:space="preserve"> </w:t>
            </w:r>
            <w:r w:rsidRPr="00E7660F" w:rsidDel="008C233B">
              <w:rPr>
                <w:rFonts w:eastAsia="Yu Mincho"/>
                <w:color w:val="000000"/>
                <w:lang w:val="en-US" w:eastAsia="ko-KR"/>
              </w:rPr>
              <w:t>(Trs) is expected.</w:t>
            </w:r>
          </w:p>
          <w:p w14:paraId="111F5F57" w14:textId="77777777" w:rsidR="007D1948"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5</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w:t>
            </w:r>
            <w:r w:rsidRPr="00D52992">
              <w:rPr>
                <w:b/>
                <w:color w:val="000000" w:themeColor="text1"/>
                <w:u w:val="single"/>
                <w:lang w:val="en-US" w:eastAsia="ko-KR"/>
              </w:rPr>
              <w:t>to an initial BWP with CD-SSB but RACH on RedCap specific BWP associated with NCD-SSB</w:t>
            </w:r>
            <w:r>
              <w:rPr>
                <w:b/>
                <w:color w:val="000000" w:themeColor="text1"/>
                <w:u w:val="single"/>
                <w:lang w:val="en-US" w:eastAsia="ko-KR"/>
              </w:rPr>
              <w:t xml:space="preserve"> (Scenario 2)</w:t>
            </w:r>
          </w:p>
          <w:p w14:paraId="7B995582" w14:textId="77777777" w:rsidR="007D1948" w:rsidRDefault="007D1948" w:rsidP="007D1948">
            <w:pPr>
              <w:rPr>
                <w:color w:val="000000" w:themeColor="text1"/>
                <w:lang w:val="en-US" w:eastAsia="zh-CN"/>
              </w:rPr>
            </w:pPr>
            <w:r>
              <w:rPr>
                <w:color w:val="000000" w:themeColor="text1"/>
                <w:lang w:val="en-US" w:eastAsia="zh-CN"/>
              </w:rPr>
              <w:t xml:space="preserve">The motivation for the scenario 2 is not clear to us. Given that the specific RedCap BWP is configured with SSB and RO, hence it is not clear why would the UE perform HO to the initial BWP then switch to the specific RedCap BWP to send the RACH. The proponents of this scenario should clarify the motivation before we start discussing the options. </w:t>
            </w:r>
          </w:p>
          <w:p w14:paraId="44725250" w14:textId="77777777" w:rsidR="007D1948"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6</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to </w:t>
            </w:r>
            <w:r w:rsidRPr="00834D58">
              <w:rPr>
                <w:b/>
                <w:color w:val="000000" w:themeColor="text1"/>
                <w:u w:val="single"/>
                <w:lang w:val="en-US" w:eastAsia="ko-KR"/>
              </w:rPr>
              <w:t>an initial BWP with CD-SSB but RACH on RedCap specific BWP associated with CD-SSB</w:t>
            </w:r>
            <w:r w:rsidRPr="00E04D78" w:rsidDel="00303802">
              <w:rPr>
                <w:b/>
                <w:color w:val="000000" w:themeColor="text1"/>
                <w:u w:val="single"/>
                <w:lang w:val="en-US" w:eastAsia="ko-KR"/>
              </w:rPr>
              <w:t xml:space="preserve"> </w:t>
            </w:r>
            <w:r>
              <w:rPr>
                <w:b/>
                <w:color w:val="000000" w:themeColor="text1"/>
                <w:u w:val="single"/>
                <w:lang w:val="en-US" w:eastAsia="ko-KR"/>
              </w:rPr>
              <w:t xml:space="preserve"> (Scenario 2a)</w:t>
            </w:r>
          </w:p>
          <w:p w14:paraId="70CCAB17" w14:textId="77777777" w:rsidR="007D1948" w:rsidRDefault="007D1948" w:rsidP="007D1948">
            <w:pPr>
              <w:rPr>
                <w:color w:val="000000" w:themeColor="text1"/>
                <w:lang w:val="en-US" w:eastAsia="zh-CN"/>
              </w:rPr>
            </w:pPr>
            <w:r w:rsidRPr="00CC1862">
              <w:rPr>
                <w:color w:val="000000" w:themeColor="text1"/>
                <w:lang w:val="en-US" w:eastAsia="zh-CN"/>
              </w:rPr>
              <w:t>This scenario is still not clear to us.</w:t>
            </w:r>
            <w:r>
              <w:rPr>
                <w:color w:val="000000" w:themeColor="text1"/>
                <w:lang w:val="en-US" w:eastAsia="zh-CN"/>
              </w:rPr>
              <w:t xml:space="preserve"> Please clarify why would the NW provide such configuration when both CD-SSB and RACH resources are included in the specific RedCap BWP?  </w:t>
            </w:r>
          </w:p>
          <w:p w14:paraId="76CC7E00" w14:textId="77777777" w:rsidR="007D1948" w:rsidRPr="00773E70" w:rsidRDefault="007D1948" w:rsidP="007D1948">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an initial BWP with CD-SSB but RACH on RedCap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1E0AAE87" w14:textId="77777777" w:rsidR="007D1948" w:rsidRDefault="007D1948" w:rsidP="007D1948">
            <w:pPr>
              <w:rPr>
                <w:rFonts w:eastAsiaTheme="minorEastAsia"/>
                <w:color w:val="000000" w:themeColor="text1"/>
                <w:lang w:val="en-US" w:eastAsia="zh-CN"/>
              </w:rPr>
            </w:pPr>
            <w:r>
              <w:rPr>
                <w:rFonts w:eastAsiaTheme="minorEastAsia"/>
                <w:color w:val="000000" w:themeColor="text1"/>
                <w:lang w:val="en-US" w:eastAsia="zh-CN"/>
              </w:rPr>
              <w:t xml:space="preserve">Once the UE completed the handover, then the UE is on RedCap specific BWP with no SSB. However, we have already agreed on measurement scenarios in RAN4, which indicates there will be no requirements for such scenario. Therefore, it is not clear to us how the UE should behave following the handover. Thus, this issue should be considered as an invalid scenario. </w:t>
            </w:r>
          </w:p>
          <w:p w14:paraId="1AD63382" w14:textId="77777777" w:rsidR="007D1948" w:rsidRPr="002D0260" w:rsidRDefault="007D1948" w:rsidP="007D1948">
            <w:pPr>
              <w:rPr>
                <w:b/>
                <w:color w:val="000000" w:themeColor="text1"/>
                <w:u w:val="single"/>
                <w:lang w:val="en-US" w:eastAsia="ko-KR"/>
              </w:rPr>
            </w:pPr>
            <w:r w:rsidRPr="00773E70">
              <w:rPr>
                <w:b/>
                <w:color w:val="000000" w:themeColor="text1"/>
                <w:u w:val="single"/>
                <w:lang w:val="en-US" w:eastAsia="ko-KR"/>
              </w:rPr>
              <w:t>Issue 2-1-</w:t>
            </w:r>
            <w:r w:rsidRPr="002D0260">
              <w:rPr>
                <w:b/>
                <w:color w:val="000000" w:themeColor="text1"/>
                <w:u w:val="single"/>
                <w:lang w:val="en-US" w:eastAsia="ko-KR"/>
              </w:rPr>
              <w:t>8: Additional BWP switching delay(</w:t>
            </w:r>
            <w:r w:rsidRPr="002D0260">
              <w:rPr>
                <w:rFonts w:eastAsia="DengXian"/>
                <w:b/>
                <w:bCs/>
                <w:u w:val="single"/>
                <w:lang w:val="en-US" w:eastAsia="ko-KR"/>
              </w:rPr>
              <w:t>T</w:t>
            </w:r>
            <w:r w:rsidRPr="002D0260">
              <w:rPr>
                <w:rFonts w:eastAsia="DengXian"/>
                <w:b/>
                <w:bCs/>
                <w:u w:val="single"/>
                <w:vertAlign w:val="subscript"/>
                <w:lang w:val="en-US" w:eastAsia="ko-KR"/>
              </w:rPr>
              <w:t>BWP-switching-delay</w:t>
            </w:r>
            <w:r w:rsidRPr="002D0260">
              <w:rPr>
                <w:b/>
                <w:color w:val="000000" w:themeColor="text1"/>
                <w:u w:val="single"/>
                <w:lang w:val="en-US" w:eastAsia="ko-KR"/>
              </w:rPr>
              <w:t xml:space="preserve">) in requirements </w:t>
            </w:r>
          </w:p>
          <w:p w14:paraId="2682BA20" w14:textId="77777777" w:rsidR="007D1948" w:rsidRPr="002D0260" w:rsidRDefault="007D1948" w:rsidP="007D1948">
            <w:pPr>
              <w:rPr>
                <w:rFonts w:eastAsiaTheme="minorEastAsia"/>
                <w:color w:val="000000" w:themeColor="text1"/>
                <w:lang w:val="en-US" w:eastAsia="zh-CN"/>
              </w:rPr>
            </w:pPr>
            <w:r>
              <w:rPr>
                <w:rFonts w:eastAsiaTheme="minorEastAsia"/>
                <w:color w:val="000000" w:themeColor="text1"/>
                <w:lang w:val="en-US" w:eastAsia="zh-CN"/>
              </w:rPr>
              <w:t>W</w:t>
            </w:r>
            <w:r w:rsidRPr="00275B44" w:rsidDel="00FC53E4">
              <w:rPr>
                <w:rFonts w:eastAsiaTheme="minorEastAsia"/>
                <w:color w:val="000000" w:themeColor="text1"/>
                <w:lang w:val="en-US" w:eastAsia="zh-CN"/>
              </w:rPr>
              <w:t>First</w:t>
            </w:r>
            <w:r w:rsidDel="00FC53E4">
              <w:rPr>
                <w:rFonts w:eastAsiaTheme="minorEastAsia"/>
                <w:color w:val="000000" w:themeColor="text1"/>
                <w:lang w:val="en-US" w:eastAsia="zh-CN"/>
              </w:rPr>
              <w:t>,</w:t>
            </w:r>
            <w:r w:rsidRPr="00275B44" w:rsidDel="00FC53E4">
              <w:rPr>
                <w:rFonts w:eastAsiaTheme="minorEastAsia"/>
                <w:color w:val="000000" w:themeColor="text1"/>
                <w:lang w:val="en-US" w:eastAsia="zh-CN"/>
              </w:rPr>
              <w:t xml:space="preserve"> w</w:t>
            </w:r>
            <w:r w:rsidRPr="00275B44">
              <w:rPr>
                <w:rFonts w:eastAsiaTheme="minorEastAsia"/>
                <w:color w:val="000000" w:themeColor="text1"/>
                <w:lang w:val="en-US" w:eastAsia="zh-CN"/>
              </w:rPr>
              <w:t xml:space="preserve">e need to conclude which scenario is </w:t>
            </w:r>
            <w:r w:rsidRPr="00275B44" w:rsidDel="00FC53E4">
              <w:rPr>
                <w:rFonts w:eastAsiaTheme="minorEastAsia"/>
                <w:color w:val="000000" w:themeColor="text1"/>
                <w:lang w:val="en-US" w:eastAsia="zh-CN"/>
              </w:rPr>
              <w:t xml:space="preserve">going </w:t>
            </w:r>
            <w:r>
              <w:rPr>
                <w:rFonts w:eastAsiaTheme="minorEastAsia"/>
                <w:color w:val="000000" w:themeColor="text1"/>
                <w:lang w:val="en-US" w:eastAsia="zh-CN"/>
              </w:rPr>
              <w:t>applicable</w:t>
            </w:r>
            <w:r w:rsidRPr="00275B44" w:rsidDel="00FC53E4">
              <w:rPr>
                <w:rFonts w:eastAsiaTheme="minorEastAsia"/>
                <w:color w:val="000000" w:themeColor="text1"/>
                <w:lang w:val="en-US" w:eastAsia="zh-CN"/>
              </w:rPr>
              <w:t xml:space="preserve">to be the case </w:t>
            </w:r>
            <w:r>
              <w:rPr>
                <w:rFonts w:eastAsiaTheme="minorEastAsia"/>
                <w:color w:val="000000" w:themeColor="text1"/>
                <w:lang w:val="en-US" w:eastAsia="zh-CN"/>
              </w:rPr>
              <w:t xml:space="preserve"> </w:t>
            </w:r>
            <w:r w:rsidRPr="00275B44">
              <w:rPr>
                <w:rFonts w:eastAsiaTheme="minorEastAsia"/>
                <w:color w:val="000000" w:themeColor="text1"/>
                <w:lang w:val="en-US" w:eastAsia="zh-CN"/>
              </w:rPr>
              <w:t xml:space="preserve">for </w:t>
            </w:r>
            <w:r w:rsidRPr="00275B44" w:rsidDel="00FC53E4">
              <w:rPr>
                <w:rFonts w:eastAsiaTheme="minorEastAsia"/>
                <w:color w:val="000000" w:themeColor="text1"/>
                <w:lang w:val="en-US" w:eastAsia="zh-CN"/>
              </w:rPr>
              <w:t xml:space="preserve">the </w:t>
            </w:r>
            <w:r w:rsidRPr="00275B44">
              <w:rPr>
                <w:rFonts w:eastAsiaTheme="minorEastAsia"/>
                <w:color w:val="000000" w:themeColor="text1"/>
                <w:lang w:val="en-US" w:eastAsia="zh-CN"/>
              </w:rPr>
              <w:t>RedCap</w:t>
            </w:r>
            <w:r>
              <w:rPr>
                <w:rFonts w:eastAsiaTheme="minorEastAsia"/>
                <w:color w:val="000000" w:themeColor="text1"/>
                <w:lang w:val="en-US" w:eastAsia="zh-CN"/>
              </w:rPr>
              <w:t>, t</w:t>
            </w:r>
            <w:r w:rsidRPr="00275B44" w:rsidDel="00FC53E4">
              <w:rPr>
                <w:rFonts w:eastAsiaTheme="minorEastAsia"/>
                <w:color w:val="000000" w:themeColor="text1"/>
                <w:lang w:val="en-US" w:eastAsia="zh-CN"/>
              </w:rPr>
              <w:t>. T</w:t>
            </w:r>
            <w:r w:rsidRPr="00275B44">
              <w:rPr>
                <w:rFonts w:eastAsiaTheme="minorEastAsia"/>
                <w:color w:val="000000" w:themeColor="text1"/>
                <w:lang w:val="en-US" w:eastAsia="zh-CN"/>
              </w:rPr>
              <w:t>hen</w:t>
            </w:r>
            <w:r w:rsidRPr="00275B44" w:rsidDel="00FC53E4">
              <w:rPr>
                <w:rFonts w:eastAsiaTheme="minorEastAsia"/>
                <w:color w:val="000000" w:themeColor="text1"/>
                <w:lang w:val="en-US" w:eastAsia="zh-CN"/>
              </w:rPr>
              <w:t>,</w:t>
            </w:r>
            <w:r w:rsidRPr="00275B44">
              <w:rPr>
                <w:rFonts w:eastAsiaTheme="minorEastAsia"/>
                <w:color w:val="000000" w:themeColor="text1"/>
                <w:lang w:val="en-US" w:eastAsia="zh-CN"/>
              </w:rPr>
              <w:t xml:space="preserve"> we decide on this</w:t>
            </w:r>
            <w:r>
              <w:rPr>
                <w:rFonts w:eastAsiaTheme="minorEastAsia"/>
                <w:color w:val="000000" w:themeColor="text1"/>
                <w:lang w:val="en-US" w:eastAsia="zh-CN"/>
              </w:rPr>
              <w:t>.</w:t>
            </w:r>
          </w:p>
          <w:p w14:paraId="002B2470" w14:textId="77777777" w:rsidR="007D1948" w:rsidRPr="002D0260" w:rsidRDefault="007D1948" w:rsidP="007D1948">
            <w:pPr>
              <w:rPr>
                <w:b/>
                <w:color w:val="000000" w:themeColor="text1"/>
                <w:u w:val="single"/>
                <w:lang w:val="en-US" w:eastAsia="ko-KR"/>
              </w:rPr>
            </w:pPr>
            <w:r w:rsidRPr="00CC1862">
              <w:rPr>
                <w:b/>
                <w:color w:val="000000" w:themeColor="text1"/>
                <w:u w:val="single"/>
                <w:lang w:val="en-US" w:eastAsia="ko-KR"/>
              </w:rPr>
              <w:t xml:space="preserve">Issue 2-1-9: </w:t>
            </w:r>
            <w:r w:rsidRPr="00CC1862">
              <w:rPr>
                <w:b/>
                <w:bCs/>
                <w:u w:val="single"/>
                <w:lang w:val="en-US" w:eastAsia="ko-KR"/>
              </w:rPr>
              <w:t>T/F tracking delay(T</w:t>
            </w:r>
            <w:r w:rsidRPr="00CC1862">
              <w:rPr>
                <w:b/>
                <w:bCs/>
                <w:u w:val="single"/>
                <w:vertAlign w:val="subscript"/>
                <w:lang w:val="en-US" w:eastAsia="ko-KR"/>
              </w:rPr>
              <w:t>∆</w:t>
            </w:r>
            <w:r w:rsidRPr="00CC1862">
              <w:rPr>
                <w:b/>
                <w:bCs/>
                <w:u w:val="single"/>
                <w:lang w:val="en-US" w:eastAsia="ko-KR"/>
              </w:rPr>
              <w:t>)</w:t>
            </w:r>
            <w:r w:rsidRPr="00CC1862">
              <w:rPr>
                <w:b/>
                <w:color w:val="000000" w:themeColor="text1"/>
                <w:u w:val="single"/>
                <w:lang w:val="en-US" w:eastAsia="ko-KR"/>
              </w:rPr>
              <w:t xml:space="preserve"> in requirements</w:t>
            </w:r>
            <w:r w:rsidRPr="002D0260">
              <w:rPr>
                <w:b/>
                <w:color w:val="000000" w:themeColor="text1"/>
                <w:u w:val="single"/>
                <w:lang w:val="en-US" w:eastAsia="ko-KR"/>
              </w:rPr>
              <w:t xml:space="preserve"> </w:t>
            </w:r>
          </w:p>
          <w:p w14:paraId="122182C1" w14:textId="77777777" w:rsidR="007D1948" w:rsidRPr="002D0260" w:rsidRDefault="007D1948" w:rsidP="007D1948">
            <w:pPr>
              <w:rPr>
                <w:rFonts w:eastAsiaTheme="minorEastAsia"/>
                <w:color w:val="000000" w:themeColor="text1"/>
                <w:lang w:val="en-US" w:eastAsia="zh-CN"/>
              </w:rPr>
            </w:pPr>
            <w:r>
              <w:rPr>
                <w:rFonts w:eastAsiaTheme="minorEastAsia"/>
                <w:color w:val="000000" w:themeColor="text1"/>
                <w:lang w:val="en-US" w:eastAsia="zh-CN"/>
              </w:rPr>
              <w:t>W</w:t>
            </w:r>
            <w:r w:rsidRPr="00275B44">
              <w:rPr>
                <w:rFonts w:eastAsiaTheme="minorEastAsia"/>
                <w:color w:val="000000" w:themeColor="text1"/>
                <w:lang w:val="en-US" w:eastAsia="zh-CN"/>
              </w:rPr>
              <w:t xml:space="preserve">e need to conclude which scenario is </w:t>
            </w:r>
            <w:r>
              <w:rPr>
                <w:rFonts w:eastAsiaTheme="minorEastAsia"/>
                <w:color w:val="000000" w:themeColor="text1"/>
                <w:lang w:val="en-US" w:eastAsia="zh-CN"/>
              </w:rPr>
              <w:t xml:space="preserve">applicable </w:t>
            </w:r>
            <w:r w:rsidRPr="00275B44">
              <w:rPr>
                <w:rFonts w:eastAsiaTheme="minorEastAsia"/>
                <w:color w:val="000000" w:themeColor="text1"/>
                <w:lang w:val="en-US" w:eastAsia="zh-CN"/>
              </w:rPr>
              <w:t>for RedCap</w:t>
            </w:r>
            <w:r>
              <w:rPr>
                <w:rFonts w:eastAsiaTheme="minorEastAsia"/>
                <w:color w:val="000000" w:themeColor="text1"/>
                <w:lang w:val="en-US" w:eastAsia="zh-CN"/>
              </w:rPr>
              <w:t>, t</w:t>
            </w:r>
            <w:r w:rsidRPr="00275B44">
              <w:rPr>
                <w:rFonts w:eastAsiaTheme="minorEastAsia"/>
                <w:color w:val="000000" w:themeColor="text1"/>
                <w:lang w:val="en-US" w:eastAsia="zh-CN"/>
              </w:rPr>
              <w:t>hen we decide on this</w:t>
            </w:r>
            <w:r>
              <w:rPr>
                <w:rFonts w:eastAsiaTheme="minorEastAsia"/>
                <w:color w:val="000000" w:themeColor="text1"/>
                <w:lang w:val="en-US" w:eastAsia="zh-CN"/>
              </w:rPr>
              <w:t>.</w:t>
            </w:r>
            <w:r w:rsidRPr="00275B44" w:rsidDel="00FC53E4">
              <w:rPr>
                <w:rFonts w:eastAsiaTheme="minorEastAsia"/>
                <w:color w:val="000000" w:themeColor="text1"/>
                <w:lang w:val="en-US" w:eastAsia="zh-CN"/>
              </w:rPr>
              <w:t>First</w:t>
            </w:r>
            <w:r w:rsidDel="00FC53E4">
              <w:rPr>
                <w:rFonts w:eastAsiaTheme="minorEastAsia"/>
                <w:color w:val="000000" w:themeColor="text1"/>
                <w:lang w:val="en-US" w:eastAsia="zh-CN"/>
              </w:rPr>
              <w:t>,</w:t>
            </w:r>
            <w:r w:rsidRPr="00275B44" w:rsidDel="00FC53E4">
              <w:rPr>
                <w:rFonts w:eastAsiaTheme="minorEastAsia"/>
                <w:color w:val="000000" w:themeColor="text1"/>
                <w:lang w:val="en-US" w:eastAsia="zh-CN"/>
              </w:rPr>
              <w:t xml:space="preserve"> we need to conclude which scenario is going to be the case for the RedCap. Then, we decide on this</w:t>
            </w:r>
            <w:r w:rsidDel="00FC53E4">
              <w:rPr>
                <w:rFonts w:eastAsiaTheme="minorEastAsia"/>
                <w:color w:val="000000" w:themeColor="text1"/>
                <w:lang w:val="en-US" w:eastAsia="zh-CN"/>
              </w:rPr>
              <w:t>.</w:t>
            </w:r>
          </w:p>
          <w:p w14:paraId="2AA1E415" w14:textId="77777777" w:rsidR="007D1948" w:rsidRPr="002D0260" w:rsidRDefault="007D1948" w:rsidP="007D1948">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1FB7C3CB" w14:textId="77777777" w:rsidR="007D1948" w:rsidRPr="002D0260" w:rsidRDefault="007D1948" w:rsidP="007D1948">
            <w:pPr>
              <w:rPr>
                <w:rFonts w:eastAsiaTheme="minorEastAsia"/>
                <w:color w:val="000000" w:themeColor="text1"/>
                <w:lang w:val="en-US" w:eastAsia="zh-CN"/>
              </w:rPr>
            </w:pPr>
            <w:r>
              <w:rPr>
                <w:rFonts w:eastAsiaTheme="minorEastAsia"/>
                <w:color w:val="000000" w:themeColor="text1"/>
                <w:lang w:val="en-US" w:eastAsia="zh-CN"/>
              </w:rPr>
              <w:lastRenderedPageBreak/>
              <w:t>The details of this scenario are not provided. Also, how does this scenario differ from scenario 1a (blind HO)? More details should be provided before we start discussing the given options.</w:t>
            </w:r>
          </w:p>
          <w:p w14:paraId="67DEF758" w14:textId="77777777" w:rsidR="007D1948" w:rsidRPr="00CC1862" w:rsidRDefault="007D1948" w:rsidP="007D1948">
            <w:pPr>
              <w:rPr>
                <w:b/>
                <w:color w:val="000000" w:themeColor="text1"/>
                <w:u w:val="single"/>
                <w:lang w:val="en-US" w:eastAsia="ko-KR"/>
              </w:rPr>
            </w:pPr>
            <w:r w:rsidRPr="00CC1862">
              <w:rPr>
                <w:b/>
                <w:color w:val="000000" w:themeColor="text1"/>
                <w:u w:val="single"/>
                <w:lang w:val="en-US" w:eastAsia="ko-KR"/>
              </w:rPr>
              <w:t>Issue 2-1-11: Mismatch between SMTC configurations in scenario 1, 2, 3 and 4</w:t>
            </w:r>
          </w:p>
          <w:p w14:paraId="6FC3D870" w14:textId="77777777" w:rsidR="007D1948" w:rsidRPr="00CC1862" w:rsidRDefault="007D1948" w:rsidP="007D1948">
            <w:pPr>
              <w:rPr>
                <w:bCs/>
                <w:color w:val="000000" w:themeColor="text1"/>
                <w:lang w:val="en-US" w:eastAsia="ko-KR"/>
              </w:rPr>
            </w:pPr>
            <w:r w:rsidRPr="00CC1862">
              <w:rPr>
                <w:bCs/>
                <w:color w:val="000000" w:themeColor="text1"/>
                <w:lang w:val="en-US" w:eastAsia="ko-KR"/>
              </w:rPr>
              <w:t xml:space="preserve">If there is a mismatch between SMTC configuration and the SSB to be used, then the UE will not be able to find the SSB. </w:t>
            </w:r>
            <w:r w:rsidRPr="006C64BB">
              <w:rPr>
                <w:bCs/>
                <w:color w:val="000000" w:themeColor="text1"/>
                <w:lang w:val="en-US" w:eastAsia="ko-KR"/>
              </w:rPr>
              <w:t>The NW has to ensure that the SSB match the S</w:t>
            </w:r>
            <w:r w:rsidRPr="00935B3B">
              <w:rPr>
                <w:bCs/>
                <w:color w:val="000000" w:themeColor="text1"/>
                <w:lang w:val="en-US" w:eastAsia="ko-KR"/>
              </w:rPr>
              <w:t>MTC to b</w:t>
            </w:r>
            <w:r w:rsidRPr="00BD6CAA">
              <w:rPr>
                <w:bCs/>
                <w:color w:val="000000" w:themeColor="text1"/>
                <w:lang w:val="en-US" w:eastAsia="ko-KR"/>
              </w:rPr>
              <w:t>e used. Besides, to our understanding, RAN2 is currently discussing this issue hence there is no need to discuss this further.</w:t>
            </w:r>
          </w:p>
          <w:p w14:paraId="475328FD" w14:textId="77777777" w:rsidR="007D1948" w:rsidRDefault="007D1948" w:rsidP="007D1948">
            <w:pPr>
              <w:spacing w:after="120"/>
              <w:rPr>
                <w:color w:val="FF0000"/>
                <w:lang w:val="en-US" w:eastAsia="zh-CN"/>
              </w:rPr>
            </w:pPr>
            <w:r w:rsidRPr="00CC1862">
              <w:rPr>
                <w:b/>
                <w:color w:val="000000" w:themeColor="text1"/>
                <w:u w:val="single"/>
                <w:lang w:val="en-US" w:eastAsia="ko-KR"/>
              </w:rPr>
              <w:t>Issue 2-1-12: HD-FDD impact</w:t>
            </w:r>
          </w:p>
          <w:p w14:paraId="5C5845C1" w14:textId="77777777" w:rsidR="007D1948" w:rsidRDefault="007D1948" w:rsidP="007D1948">
            <w:pPr>
              <w:rPr>
                <w:b/>
                <w:color w:val="000000" w:themeColor="text1"/>
                <w:u w:val="single"/>
                <w:lang w:val="en-US" w:eastAsia="ko-KR"/>
              </w:rPr>
            </w:pPr>
            <w:r w:rsidRPr="00CC1862">
              <w:rPr>
                <w:bCs/>
                <w:color w:val="000000" w:themeColor="text1"/>
                <w:lang w:val="en-US" w:eastAsia="ko-KR"/>
              </w:rPr>
              <w:t xml:space="preserve">We agree with option 1. This is because the SSB has to be there in a DL slot/symbol for the HD-FDD UE to be measured. </w:t>
            </w:r>
          </w:p>
        </w:tc>
      </w:tr>
      <w:tr w:rsidR="00FC17E5" w14:paraId="6012B7CB" w14:textId="77777777" w:rsidTr="00FC17E5">
        <w:tc>
          <w:tcPr>
            <w:tcW w:w="1272" w:type="dxa"/>
            <w:hideMark/>
          </w:tcPr>
          <w:p w14:paraId="5553AF5F" w14:textId="77777777" w:rsidR="00FC17E5" w:rsidRDefault="00FC17E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59" w:type="dxa"/>
            <w:hideMark/>
          </w:tcPr>
          <w:p w14:paraId="067BA622" w14:textId="77777777" w:rsidR="00FC17E5" w:rsidRDefault="00FC17E5">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50A118ED" w14:textId="77777777" w:rsidR="00FC17E5" w:rsidRDefault="00FC17E5">
            <w:pPr>
              <w:spacing w:after="120"/>
              <w:rPr>
                <w:bCs/>
                <w:color w:val="000000" w:themeColor="text1"/>
                <w:sz w:val="21"/>
                <w:szCs w:val="22"/>
                <w:lang w:eastAsia="sv-SE"/>
              </w:rPr>
            </w:pPr>
            <w:r>
              <w:rPr>
                <w:bCs/>
                <w:color w:val="000000" w:themeColor="text1"/>
                <w:sz w:val="21"/>
                <w:szCs w:val="22"/>
                <w:lang w:eastAsia="sv-SE"/>
              </w:rPr>
              <w:t>Support the recommended WF.</w:t>
            </w:r>
          </w:p>
          <w:p w14:paraId="4F462D3D" w14:textId="77777777" w:rsidR="00FC17E5" w:rsidRDefault="00FC17E5">
            <w:pPr>
              <w:spacing w:after="120"/>
              <w:rPr>
                <w:b/>
                <w:color w:val="000000" w:themeColor="text1"/>
                <w:u w:val="single"/>
                <w:lang w:val="en-US" w:eastAsia="ko-KR"/>
              </w:rPr>
            </w:pPr>
            <w:r>
              <w:rPr>
                <w:b/>
                <w:color w:val="000000" w:themeColor="text1"/>
                <w:u w:val="single"/>
                <w:lang w:val="en-US" w:eastAsia="ko-KR"/>
              </w:rPr>
              <w:t>Issue 2-1-2: Potential Scenarios for HO</w:t>
            </w:r>
          </w:p>
          <w:p w14:paraId="524261A3"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Scenario 1, 1a 2 and 3.</w:t>
            </w:r>
          </w:p>
          <w:p w14:paraId="57A89A4E"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For scenario 4, we think it is the general case and could be covered by the other scenarios.</w:t>
            </w:r>
          </w:p>
          <w:p w14:paraId="7A349858"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For scenario 2a, we don’t think it is a typical case.</w:t>
            </w:r>
          </w:p>
          <w:p w14:paraId="4EC56B64" w14:textId="77777777" w:rsidR="00FC17E5" w:rsidRDefault="00FC17E5">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06B5CC40"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Option 1 and 1a.</w:t>
            </w:r>
          </w:p>
          <w:p w14:paraId="07695C77" w14:textId="77777777" w:rsidR="00FC17E5" w:rsidRDefault="00FC17E5">
            <w:pPr>
              <w:rPr>
                <w:rFonts w:eastAsiaTheme="minorEastAsia"/>
                <w:color w:val="000000" w:themeColor="text1"/>
                <w:lang w:val="en-US" w:eastAsia="zh-CN"/>
              </w:rPr>
            </w:pPr>
            <w:r>
              <w:rPr>
                <w:b/>
                <w:color w:val="000000" w:themeColor="text1"/>
                <w:u w:val="single"/>
                <w:lang w:val="en-US" w:eastAsia="ko-KR"/>
              </w:rPr>
              <w:t xml:space="preserve">Issue 2-1-4: Requirements for HO directly to a RedCap specific BWP with NCD-SSB only without measurement (Scenario 1a) </w:t>
            </w:r>
          </w:p>
          <w:p w14:paraId="700CF0F5"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Share the view with Huawei. UE could perform measurement based on NCD-SSB, and no additional handover delay is expected.</w:t>
            </w:r>
          </w:p>
          <w:p w14:paraId="3B84DBE5" w14:textId="77777777" w:rsidR="00FC17E5" w:rsidRDefault="00FC17E5">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72F4A173" w14:textId="77777777" w:rsidR="00FC17E5" w:rsidRDefault="00FC17E5">
            <w:pPr>
              <w:rPr>
                <w:b/>
                <w:color w:val="000000" w:themeColor="text1"/>
                <w:lang w:val="en-US" w:eastAsia="zh-CN"/>
              </w:rPr>
            </w:pPr>
            <w:r>
              <w:rPr>
                <w:rFonts w:eastAsiaTheme="minorEastAsia"/>
                <w:color w:val="000000" w:themeColor="text1"/>
                <w:lang w:val="en-US" w:eastAsia="zh-CN"/>
              </w:rPr>
              <w:t xml:space="preserve">Fine with option 1 and option 1a. </w:t>
            </w:r>
          </w:p>
          <w:p w14:paraId="2DE2C100" w14:textId="77777777" w:rsidR="00FC17E5" w:rsidRDefault="00FC17E5">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6F12D92A"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we don’t think it is a typical case.</w:t>
            </w:r>
          </w:p>
          <w:p w14:paraId="41221AFE" w14:textId="77777777" w:rsidR="00FC17E5" w:rsidRDefault="00FC17E5">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54724A21"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Support option 1 and option 1a.</w:t>
            </w:r>
          </w:p>
          <w:p w14:paraId="3F92B53F" w14:textId="77777777" w:rsidR="00FC17E5" w:rsidRDefault="00FC17E5">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7A4002E2"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04BB7F82"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We think in this condition, the switching time would be shorter than BWP switching delay, and only RF retuning time is needed.</w:t>
            </w:r>
          </w:p>
          <w:p w14:paraId="281744D1" w14:textId="77777777" w:rsidR="00FC17E5" w:rsidRDefault="00FC17E5">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1FB7CE4F"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Generally fine with the principle in Option 1, while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bullet depend on the conclusion of previous issue.</w:t>
            </w:r>
          </w:p>
          <w:p w14:paraId="69727201" w14:textId="77777777" w:rsidR="00FC17E5" w:rsidRDefault="00FC17E5">
            <w:pPr>
              <w:rPr>
                <w:b/>
                <w:color w:val="000000" w:themeColor="text1"/>
                <w:u w:val="single"/>
                <w:lang w:val="en-US" w:eastAsia="ko-KR"/>
              </w:rPr>
            </w:pPr>
            <w:r>
              <w:rPr>
                <w:b/>
                <w:color w:val="000000" w:themeColor="text1"/>
                <w:u w:val="single"/>
                <w:lang w:val="en-US" w:eastAsia="ko-KR"/>
              </w:rPr>
              <w:lastRenderedPageBreak/>
              <w:t>Issue 2-1-10: Requirements for HO to a BWP which has different SSB with the one used for measurement (Scenario 4)</w:t>
            </w:r>
          </w:p>
          <w:p w14:paraId="668C913D"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Option 1 is preferred.</w:t>
            </w:r>
          </w:p>
          <w:p w14:paraId="39ACBB2F" w14:textId="77777777" w:rsidR="00FC17E5" w:rsidRDefault="00FC17E5">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3295D4BD" w14:textId="77777777" w:rsidR="00FC17E5" w:rsidRDefault="00FC17E5">
            <w:pPr>
              <w:rPr>
                <w:rFonts w:eastAsiaTheme="minorEastAsia"/>
                <w:color w:val="000000" w:themeColor="text1"/>
                <w:lang w:val="en-US" w:eastAsia="zh-CN"/>
              </w:rPr>
            </w:pPr>
            <w:r>
              <w:rPr>
                <w:rFonts w:eastAsiaTheme="minorEastAsia"/>
                <w:color w:val="000000" w:themeColor="text1"/>
                <w:lang w:val="en-US" w:eastAsia="zh-CN"/>
              </w:rPr>
              <w:t xml:space="preserve">We think the related SMTC configuration involved in this issue is under discussion in RNA2. </w:t>
            </w:r>
          </w:p>
          <w:p w14:paraId="390F2842" w14:textId="77777777" w:rsidR="00FC17E5" w:rsidRDefault="00FC17E5">
            <w:pPr>
              <w:rPr>
                <w:rFonts w:eastAsiaTheme="minorEastAsia"/>
                <w:b/>
                <w:color w:val="000000" w:themeColor="text1"/>
                <w:u w:val="single"/>
                <w:lang w:val="en-US" w:eastAsia="zh-CN"/>
              </w:rPr>
            </w:pPr>
            <w:r>
              <w:rPr>
                <w:rFonts w:eastAsiaTheme="minorEastAsia"/>
                <w:color w:val="000000" w:themeColor="text1"/>
                <w:lang w:val="en-US" w:eastAsia="zh-CN"/>
              </w:rPr>
              <w:t>At least for scenario 1, we think UE could expect no additional delay. For other scenarios, we can further check.</w:t>
            </w:r>
          </w:p>
          <w:p w14:paraId="15883E67" w14:textId="77777777" w:rsidR="00FC17E5" w:rsidRDefault="00FC17E5">
            <w:pPr>
              <w:spacing w:after="120"/>
              <w:rPr>
                <w:color w:val="FF0000"/>
                <w:lang w:val="en-US" w:eastAsia="zh-CN"/>
              </w:rPr>
            </w:pPr>
            <w:r>
              <w:rPr>
                <w:b/>
                <w:color w:val="000000" w:themeColor="text1"/>
                <w:u w:val="single"/>
                <w:lang w:val="en-US" w:eastAsia="ko-KR"/>
              </w:rPr>
              <w:t>Issue 2-1-12: HD-FDD impact</w:t>
            </w:r>
          </w:p>
          <w:p w14:paraId="26CEA167" w14:textId="77777777" w:rsidR="00FC17E5" w:rsidRDefault="00FC17E5">
            <w:pPr>
              <w:spacing w:after="120"/>
              <w:rPr>
                <w:rFonts w:eastAsiaTheme="minorEastAsia"/>
                <w:lang w:eastAsia="zh-CN"/>
              </w:rPr>
            </w:pPr>
            <w:r>
              <w:rPr>
                <w:lang w:eastAsia="zh-CN"/>
              </w:rPr>
              <w:t>We’re fine with the proposal.</w:t>
            </w:r>
          </w:p>
        </w:tc>
      </w:tr>
      <w:tr w:rsidR="003B383D" w14:paraId="472C69D4" w14:textId="77777777" w:rsidTr="00FC17E5">
        <w:tc>
          <w:tcPr>
            <w:tcW w:w="1272" w:type="dxa"/>
          </w:tcPr>
          <w:p w14:paraId="4921DC9C"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33191BCC" w14:textId="77777777" w:rsidR="003B383D" w:rsidRDefault="003B383D" w:rsidP="003B383D">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654C33C1" w14:textId="77777777" w:rsidR="003B383D" w:rsidRPr="008C78C1" w:rsidRDefault="003B383D" w:rsidP="003B383D">
            <w:pPr>
              <w:rPr>
                <w:bCs/>
                <w:color w:val="000000" w:themeColor="text1"/>
                <w:lang w:val="en-US" w:eastAsia="ko-KR"/>
              </w:rPr>
            </w:pPr>
            <w:r w:rsidRPr="008C78C1">
              <w:rPr>
                <w:bCs/>
                <w:color w:val="000000" w:themeColor="text1"/>
                <w:lang w:val="en-US" w:eastAsia="ko-KR"/>
              </w:rPr>
              <w:t>Option 1.</w:t>
            </w:r>
            <w:r>
              <w:rPr>
                <w:bCs/>
                <w:color w:val="000000" w:themeColor="text1"/>
                <w:lang w:val="en-US" w:eastAsia="ko-KR"/>
              </w:rPr>
              <w:t xml:space="preserve"> </w:t>
            </w:r>
          </w:p>
          <w:p w14:paraId="376A5A5E" w14:textId="77777777" w:rsidR="003B383D" w:rsidRDefault="003B383D" w:rsidP="003B383D">
            <w:pPr>
              <w:spacing w:after="120"/>
              <w:rPr>
                <w:b/>
                <w:color w:val="000000" w:themeColor="text1"/>
                <w:u w:val="single"/>
                <w:lang w:val="en-US" w:eastAsia="ko-KR"/>
              </w:rPr>
            </w:pPr>
            <w:r>
              <w:rPr>
                <w:b/>
                <w:color w:val="000000" w:themeColor="text1"/>
                <w:u w:val="single"/>
                <w:lang w:val="en-US" w:eastAsia="ko-KR"/>
              </w:rPr>
              <w:t>Issue 2-1-2: Potential Scenarios for HO</w:t>
            </w:r>
          </w:p>
          <w:p w14:paraId="0619872B" w14:textId="77777777" w:rsidR="003B383D" w:rsidRDefault="003B383D" w:rsidP="003B383D">
            <w:pPr>
              <w:spacing w:after="120"/>
              <w:rPr>
                <w:bCs/>
                <w:color w:val="000000" w:themeColor="text1"/>
                <w:lang w:val="en-US" w:eastAsia="ko-KR"/>
              </w:rPr>
            </w:pPr>
            <w:r w:rsidRPr="008C78C1">
              <w:rPr>
                <w:bCs/>
                <w:color w:val="000000" w:themeColor="text1"/>
                <w:lang w:val="en-US" w:eastAsia="ko-KR"/>
              </w:rPr>
              <w:t>Scenario 1</w:t>
            </w:r>
            <w:r>
              <w:rPr>
                <w:bCs/>
                <w:color w:val="000000" w:themeColor="text1"/>
                <w:lang w:val="en-US" w:eastAsia="ko-KR"/>
              </w:rPr>
              <w:t>/1a</w:t>
            </w:r>
            <w:r w:rsidRPr="008C78C1">
              <w:rPr>
                <w:bCs/>
                <w:color w:val="000000" w:themeColor="text1"/>
                <w:lang w:val="en-US" w:eastAsia="ko-KR"/>
              </w:rPr>
              <w:t xml:space="preserve"> should not be considered based on RAN2 conclusion:</w:t>
            </w:r>
          </w:p>
          <w:p w14:paraId="1C6326E2" w14:textId="77777777" w:rsidR="003B383D" w:rsidRPr="008C29F2" w:rsidRDefault="003B383D" w:rsidP="003B383D">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0"/>
              <w:textAlignment w:val="auto"/>
              <w:rPr>
                <w:rFonts w:eastAsia="MS Mincho"/>
                <w:highlight w:val="green"/>
              </w:rPr>
            </w:pPr>
            <w:r w:rsidRPr="008C29F2">
              <w:rPr>
                <w:rFonts w:eastAsia="MS Mincho"/>
                <w:highlight w:val="green"/>
              </w:rPr>
              <w:t>NCD-SSB should not be indicated in the handover command, i.e., network sets ServingCellConfigCommon =&gt; downlinkConfigCommon =&gt; frequencyInfoDL =&gt; absoluteFrequencySSB to the frequency of the CD-SSB (not the NCD-SSB)</w:t>
            </w:r>
          </w:p>
          <w:p w14:paraId="22D770AA" w14:textId="77777777" w:rsidR="003B383D" w:rsidRDefault="003B383D" w:rsidP="003B383D">
            <w:pPr>
              <w:spacing w:after="120"/>
              <w:rPr>
                <w:bCs/>
                <w:color w:val="000000" w:themeColor="text1"/>
                <w:lang w:val="en-US" w:eastAsia="ko-KR"/>
              </w:rPr>
            </w:pPr>
            <w:r>
              <w:rPr>
                <w:bCs/>
                <w:color w:val="000000" w:themeColor="text1"/>
                <w:lang w:val="en-US" w:eastAsia="ko-KR"/>
              </w:rPr>
              <w:t>Scenario 2/2a/3 are possible scenario to discuss.</w:t>
            </w:r>
          </w:p>
          <w:p w14:paraId="3E09E4F4" w14:textId="77777777" w:rsidR="003B383D" w:rsidRDefault="003B383D" w:rsidP="003B383D">
            <w:pPr>
              <w:spacing w:after="120"/>
              <w:rPr>
                <w:bCs/>
                <w:color w:val="000000" w:themeColor="text1"/>
                <w:lang w:val="en-US" w:eastAsia="ko-KR"/>
              </w:rPr>
            </w:pPr>
            <w:r>
              <w:rPr>
                <w:bCs/>
                <w:color w:val="000000" w:themeColor="text1"/>
                <w:lang w:val="en-US" w:eastAsia="ko-KR"/>
              </w:rPr>
              <w:t>Scenario 4 should not be considered based on following RAN2 agreement unless RAN2 allow CD-SSB +NCD-SSB inside a single BWP.</w:t>
            </w:r>
          </w:p>
          <w:p w14:paraId="1CA12B27" w14:textId="77777777" w:rsidR="003B383D" w:rsidRPr="008C29F2" w:rsidRDefault="003B383D" w:rsidP="003B383D">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0"/>
              <w:textAlignment w:val="auto"/>
              <w:rPr>
                <w:rFonts w:eastAsia="MS Mincho"/>
                <w:highlight w:val="green"/>
              </w:rPr>
            </w:pPr>
            <w:r w:rsidRPr="008C29F2">
              <w:rPr>
                <w:rFonts w:eastAsia="MS Mincho"/>
                <w:highlight w:val="green"/>
              </w:rPr>
              <w:t>A RedCap UE may be configured with multiple NCD-SSBs, but only one per BWP (FFS on what "only one per BWP" means).</w:t>
            </w:r>
          </w:p>
          <w:p w14:paraId="6E0127B8" w14:textId="77777777" w:rsidR="003B383D" w:rsidRPr="008C78C1" w:rsidRDefault="003B383D" w:rsidP="003B383D">
            <w:pPr>
              <w:spacing w:after="120"/>
              <w:rPr>
                <w:bCs/>
                <w:color w:val="000000" w:themeColor="text1"/>
                <w:lang w:val="en-US" w:eastAsia="ko-KR"/>
              </w:rPr>
            </w:pPr>
          </w:p>
          <w:p w14:paraId="3D5DB2A8" w14:textId="77777777" w:rsidR="003B383D" w:rsidRDefault="003B383D" w:rsidP="003B383D">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4E9BB7C3"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This scenario is not valid as </w:t>
            </w:r>
            <w:r>
              <w:rPr>
                <w:bCs/>
                <w:color w:val="000000" w:themeColor="text1"/>
                <w:lang w:val="en-US" w:eastAsia="ko-KR"/>
              </w:rPr>
              <w:t xml:space="preserve">we </w:t>
            </w:r>
            <w:r w:rsidRPr="008C78C1">
              <w:rPr>
                <w:bCs/>
                <w:color w:val="000000" w:themeColor="text1"/>
                <w:lang w:val="en-US" w:eastAsia="ko-KR"/>
              </w:rPr>
              <w:t>commented in issue 2-1-2.</w:t>
            </w:r>
          </w:p>
          <w:p w14:paraId="46E5A0C9" w14:textId="77777777" w:rsidR="003B383D" w:rsidRDefault="003B383D" w:rsidP="003B383D">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72561CE7" w14:textId="77777777" w:rsidR="003B383D" w:rsidRPr="008C78C1" w:rsidRDefault="003B383D" w:rsidP="003B383D">
            <w:pPr>
              <w:rPr>
                <w:bCs/>
                <w:color w:val="000000" w:themeColor="text1"/>
                <w:lang w:val="en-US" w:eastAsia="ko-KR"/>
              </w:rPr>
            </w:pPr>
            <w:r w:rsidRPr="00644ACA">
              <w:rPr>
                <w:bCs/>
                <w:color w:val="000000" w:themeColor="text1"/>
                <w:lang w:val="en-US" w:eastAsia="ko-KR"/>
              </w:rPr>
              <w:t xml:space="preserve">This scenario is not valid as </w:t>
            </w:r>
            <w:r>
              <w:rPr>
                <w:bCs/>
                <w:color w:val="000000" w:themeColor="text1"/>
                <w:lang w:val="en-US" w:eastAsia="ko-KR"/>
              </w:rPr>
              <w:t xml:space="preserve">we </w:t>
            </w:r>
            <w:r w:rsidRPr="00644ACA">
              <w:rPr>
                <w:bCs/>
                <w:color w:val="000000" w:themeColor="text1"/>
                <w:lang w:val="en-US" w:eastAsia="ko-KR"/>
              </w:rPr>
              <w:t>commented in issue 2-1-2.</w:t>
            </w:r>
          </w:p>
          <w:p w14:paraId="6C9FBA9C" w14:textId="77777777" w:rsidR="003B383D" w:rsidRDefault="003B383D" w:rsidP="003B383D">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46C6D3B4"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 and 1a</w:t>
            </w:r>
            <w:r>
              <w:rPr>
                <w:bCs/>
                <w:color w:val="000000" w:themeColor="text1"/>
                <w:lang w:val="en-US" w:eastAsia="ko-KR"/>
              </w:rPr>
              <w:t xml:space="preserve"> (need some update in our view)</w:t>
            </w:r>
            <w:r w:rsidRPr="008C78C1">
              <w:rPr>
                <w:bCs/>
                <w:color w:val="000000" w:themeColor="text1"/>
                <w:lang w:val="en-US" w:eastAsia="ko-KR"/>
              </w:rPr>
              <w:t>.</w:t>
            </w:r>
            <w:r>
              <w:rPr>
                <w:bCs/>
                <w:color w:val="000000" w:themeColor="text1"/>
                <w:lang w:val="en-US" w:eastAsia="ko-KR"/>
              </w:rPr>
              <w:t xml:space="preserve"> Just to check with option 1a, why QCL type B is precluded? QCL type B is a subset of QCL type A.</w:t>
            </w:r>
          </w:p>
          <w:p w14:paraId="54B482EC" w14:textId="77777777" w:rsidR="003B383D" w:rsidRDefault="003B383D" w:rsidP="003B383D">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2C0F6C1B"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w:t>
            </w:r>
          </w:p>
          <w:p w14:paraId="66B30F83" w14:textId="77777777" w:rsidR="003B383D" w:rsidRDefault="003B383D" w:rsidP="003B383D">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7E670E45"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1/1a.</w:t>
            </w:r>
          </w:p>
          <w:p w14:paraId="529B6CAB" w14:textId="77777777" w:rsidR="003B383D" w:rsidRDefault="003B383D" w:rsidP="003B383D">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2FA4C2D9" w14:textId="77777777" w:rsidR="003B383D" w:rsidRPr="008C78C1" w:rsidRDefault="003B383D" w:rsidP="003B383D">
            <w:pPr>
              <w:rPr>
                <w:bCs/>
                <w:color w:val="000000" w:themeColor="text1"/>
                <w:lang w:val="en-US" w:eastAsia="ko-KR"/>
              </w:rPr>
            </w:pPr>
            <w:r w:rsidRPr="008C78C1">
              <w:rPr>
                <w:bCs/>
                <w:color w:val="000000" w:themeColor="text1"/>
                <w:lang w:val="en-US" w:eastAsia="ko-KR"/>
              </w:rPr>
              <w:lastRenderedPageBreak/>
              <w:t xml:space="preserve">Support option </w:t>
            </w:r>
            <w:r>
              <w:rPr>
                <w:bCs/>
                <w:color w:val="000000" w:themeColor="text1"/>
                <w:lang w:val="en-US" w:eastAsia="ko-KR"/>
              </w:rPr>
              <w:t>1/</w:t>
            </w:r>
            <w:r w:rsidRPr="008C78C1">
              <w:rPr>
                <w:bCs/>
                <w:color w:val="000000" w:themeColor="text1"/>
                <w:lang w:val="en-US" w:eastAsia="ko-KR"/>
              </w:rPr>
              <w:t>1a</w:t>
            </w:r>
            <w:r>
              <w:rPr>
                <w:bCs/>
                <w:color w:val="000000" w:themeColor="text1"/>
                <w:lang w:val="en-US" w:eastAsia="ko-KR"/>
              </w:rPr>
              <w:t>, since only the RF/BB preparation and RF adjustment time is needed but not DCI parsing time. But if majority companies would like a general/relax requirement, we can also accept option 2.</w:t>
            </w:r>
          </w:p>
          <w:p w14:paraId="5ED3D9CB"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00572E38" w14:textId="77777777" w:rsidR="003B383D" w:rsidRPr="008C78C1" w:rsidRDefault="003B383D" w:rsidP="003B383D">
            <w:pPr>
              <w:rPr>
                <w:bCs/>
                <w:color w:val="000000" w:themeColor="text1"/>
                <w:lang w:val="en-US" w:eastAsia="ko-KR"/>
              </w:rPr>
            </w:pPr>
            <w:r w:rsidRPr="008C78C1">
              <w:rPr>
                <w:bCs/>
                <w:color w:val="000000" w:themeColor="text1"/>
                <w:lang w:val="en-US" w:eastAsia="ko-KR"/>
              </w:rPr>
              <w:t>Support option 1.</w:t>
            </w:r>
            <w:r>
              <w:rPr>
                <w:bCs/>
                <w:color w:val="000000" w:themeColor="text1"/>
                <w:lang w:val="en-US" w:eastAsia="ko-KR"/>
              </w:rPr>
              <w:t xml:space="preserve"> In our understanding the T/F tracking for RACH could be based on the SSB associated with RO, i.e., it could be CD-SSB or NCD-SSB.</w:t>
            </w:r>
          </w:p>
          <w:p w14:paraId="2B94DC48" w14:textId="77777777" w:rsidR="003B383D" w:rsidRDefault="003B383D" w:rsidP="003B383D">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08D38A02" w14:textId="77777777" w:rsidR="003B383D" w:rsidRPr="008C78C1" w:rsidRDefault="003B383D" w:rsidP="003B383D">
            <w:pPr>
              <w:rPr>
                <w:bCs/>
                <w:color w:val="000000" w:themeColor="text1"/>
                <w:lang w:val="en-US" w:eastAsia="ko-KR"/>
              </w:rPr>
            </w:pPr>
            <w:r w:rsidRPr="00644ACA">
              <w:rPr>
                <w:bCs/>
                <w:color w:val="000000" w:themeColor="text1"/>
                <w:lang w:val="en-US" w:eastAsia="ko-KR"/>
              </w:rPr>
              <w:t xml:space="preserve">This scenario is not valid as </w:t>
            </w:r>
            <w:r>
              <w:rPr>
                <w:bCs/>
                <w:color w:val="000000" w:themeColor="text1"/>
                <w:lang w:val="en-US" w:eastAsia="ko-KR"/>
              </w:rPr>
              <w:t xml:space="preserve">we </w:t>
            </w:r>
            <w:r w:rsidRPr="00644ACA">
              <w:rPr>
                <w:bCs/>
                <w:color w:val="000000" w:themeColor="text1"/>
                <w:lang w:val="en-US" w:eastAsia="ko-KR"/>
              </w:rPr>
              <w:t>commented in issue 2-1-2.</w:t>
            </w:r>
            <w:r>
              <w:rPr>
                <w:bCs/>
                <w:color w:val="000000" w:themeColor="text1"/>
                <w:lang w:val="en-US" w:eastAsia="ko-KR"/>
              </w:rPr>
              <w:t xml:space="preserve"> Option is also fine.</w:t>
            </w:r>
          </w:p>
          <w:p w14:paraId="3662140B" w14:textId="77777777" w:rsidR="003B383D" w:rsidRDefault="003B383D" w:rsidP="003B383D">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6BA7AF01"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Can be FFS, some clarification may be needed in the requirement, but the Trs </w:t>
            </w:r>
            <w:r>
              <w:rPr>
                <w:bCs/>
                <w:color w:val="000000" w:themeColor="text1"/>
                <w:lang w:val="en-US" w:eastAsia="ko-KR"/>
              </w:rPr>
              <w:t>should</w:t>
            </w:r>
            <w:r w:rsidRPr="008C78C1">
              <w:rPr>
                <w:bCs/>
                <w:color w:val="000000" w:themeColor="text1"/>
                <w:lang w:val="en-US" w:eastAsia="ko-KR"/>
              </w:rPr>
              <w:t xml:space="preserve"> be the T/F tracking time based on the SSB associated with RO</w:t>
            </w:r>
            <w:r>
              <w:rPr>
                <w:bCs/>
                <w:color w:val="000000" w:themeColor="text1"/>
                <w:lang w:val="en-US" w:eastAsia="ko-KR"/>
              </w:rPr>
              <w:t>.</w:t>
            </w:r>
          </w:p>
          <w:p w14:paraId="1AF19E5F" w14:textId="77777777" w:rsidR="003B383D" w:rsidRDefault="003B383D" w:rsidP="003B383D">
            <w:pPr>
              <w:spacing w:after="120"/>
              <w:rPr>
                <w:color w:val="FF0000"/>
                <w:lang w:val="en-US" w:eastAsia="zh-CN"/>
              </w:rPr>
            </w:pPr>
            <w:r>
              <w:rPr>
                <w:b/>
                <w:color w:val="000000" w:themeColor="text1"/>
                <w:u w:val="single"/>
                <w:lang w:val="en-US" w:eastAsia="ko-KR"/>
              </w:rPr>
              <w:t>Issue 2-1-12: HD-FDD impact</w:t>
            </w:r>
          </w:p>
          <w:p w14:paraId="4255504B" w14:textId="77777777" w:rsidR="003B383D" w:rsidRPr="008C78C1" w:rsidRDefault="003B383D" w:rsidP="003B383D">
            <w:pPr>
              <w:rPr>
                <w:bCs/>
                <w:color w:val="000000" w:themeColor="text1"/>
                <w:lang w:val="en-US" w:eastAsia="ko-KR"/>
              </w:rPr>
            </w:pPr>
            <w:r w:rsidRPr="008C78C1">
              <w:rPr>
                <w:bCs/>
                <w:color w:val="000000" w:themeColor="text1"/>
                <w:lang w:val="en-US" w:eastAsia="ko-KR"/>
              </w:rPr>
              <w:t xml:space="preserve">Could proponent of option 1 </w:t>
            </w:r>
            <w:r w:rsidRPr="007331EC">
              <w:rPr>
                <w:bCs/>
                <w:color w:val="000000" w:themeColor="text1"/>
                <w:lang w:val="en-US" w:eastAsia="ko-KR"/>
              </w:rPr>
              <w:t>elaborate</w:t>
            </w:r>
            <w:r w:rsidRPr="008C78C1">
              <w:rPr>
                <w:bCs/>
                <w:color w:val="000000" w:themeColor="text1"/>
                <w:lang w:val="en-US" w:eastAsia="ko-KR"/>
              </w:rPr>
              <w:t xml:space="preserve"> more on the difference from last meeting agreement?</w:t>
            </w:r>
            <w:r>
              <w:rPr>
                <w:bCs/>
                <w:color w:val="000000" w:themeColor="text1"/>
                <w:lang w:val="en-US" w:eastAsia="ko-KR"/>
              </w:rPr>
              <w:t xml:space="preserve"> E.g., does the “SSB is available in the DL slot/symbol” means if all SSB symbols are on the UL symbol scheduled by network, the SSB is not available in every SMTC during Tsearch?</w:t>
            </w:r>
          </w:p>
          <w:p w14:paraId="5DF62669" w14:textId="77777777" w:rsidR="003B383D" w:rsidRDefault="003B383D" w:rsidP="003B383D">
            <w:pPr>
              <w:rPr>
                <w:b/>
                <w:color w:val="000000" w:themeColor="text1"/>
                <w:u w:val="single"/>
                <w:lang w:val="en-US" w:eastAsia="ko-KR"/>
              </w:rPr>
            </w:pPr>
          </w:p>
        </w:tc>
      </w:tr>
      <w:tr w:rsidR="00A46171" w14:paraId="7D2A6F24" w14:textId="77777777" w:rsidTr="00FC17E5">
        <w:tc>
          <w:tcPr>
            <w:tcW w:w="1272" w:type="dxa"/>
          </w:tcPr>
          <w:p w14:paraId="0DE4C222" w14:textId="77777777" w:rsidR="00A46171" w:rsidRDefault="00A46171" w:rsidP="00A46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59" w:type="dxa"/>
          </w:tcPr>
          <w:p w14:paraId="1BF85D35" w14:textId="77777777" w:rsidR="00A46171" w:rsidRDefault="00A46171" w:rsidP="00A46171">
            <w:pPr>
              <w:rPr>
                <w:b/>
                <w:color w:val="000000" w:themeColor="text1"/>
                <w:u w:val="single"/>
                <w:lang w:val="en-US" w:eastAsia="ko-KR"/>
              </w:rPr>
            </w:pPr>
            <w:r w:rsidRPr="00C91660">
              <w:rPr>
                <w:b/>
                <w:color w:val="000000" w:themeColor="text1"/>
                <w:u w:val="single"/>
                <w:lang w:val="en-US" w:eastAsia="ko-KR"/>
              </w:rPr>
              <w:t>Issue 2-1-1: Impact on T</w:t>
            </w:r>
            <w:r w:rsidRPr="00C91660">
              <w:rPr>
                <w:b/>
                <w:color w:val="000000" w:themeColor="text1"/>
                <w:u w:val="single"/>
                <w:vertAlign w:val="subscript"/>
                <w:lang w:val="en-US" w:eastAsia="ko-KR"/>
              </w:rPr>
              <w:t>search</w:t>
            </w:r>
            <w:r w:rsidRPr="00C91660">
              <w:rPr>
                <w:b/>
                <w:color w:val="000000" w:themeColor="text1"/>
                <w:u w:val="single"/>
                <w:lang w:val="en-US" w:eastAsia="ko-KR"/>
              </w:rPr>
              <w:t xml:space="preserve"> (in HO) for 1Rx for FR1</w:t>
            </w:r>
          </w:p>
          <w:p w14:paraId="221C7F57" w14:textId="77777777" w:rsidR="00A46171" w:rsidRPr="00727905" w:rsidRDefault="00A46171" w:rsidP="00A46171">
            <w:pPr>
              <w:rPr>
                <w:bCs/>
                <w:color w:val="000000" w:themeColor="text1"/>
                <w:u w:val="single"/>
                <w:lang w:val="en-US" w:eastAsia="ko-KR"/>
              </w:rPr>
            </w:pPr>
            <w:r w:rsidRPr="00727905">
              <w:rPr>
                <w:bCs/>
                <w:color w:val="000000" w:themeColor="text1"/>
                <w:u w:val="single"/>
                <w:lang w:val="en-US" w:eastAsia="ko-KR"/>
              </w:rPr>
              <w:t>Support Option 1.</w:t>
            </w:r>
          </w:p>
          <w:p w14:paraId="3A4DF237" w14:textId="77777777" w:rsidR="00A46171" w:rsidRDefault="00A46171" w:rsidP="00A46171">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5B51F801"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1: Can the proponents clarify this scenario? Our understanding was that this scenario is not supported because NCD-SSB cannot be directly indicated in the handover command according to RAN2 agreements in RAN2 #117.</w:t>
            </w:r>
          </w:p>
          <w:p w14:paraId="72A417E6" w14:textId="77777777" w:rsidR="00A46171" w:rsidRDefault="00A46171" w:rsidP="00A46171">
            <w:pPr>
              <w:rPr>
                <w:rFonts w:eastAsiaTheme="minorEastAsia"/>
                <w:color w:val="000000" w:themeColor="text1"/>
                <w:lang w:val="en-US" w:eastAsia="zh-CN"/>
              </w:rPr>
            </w:pPr>
            <w:r>
              <w:rPr>
                <w:rFonts w:ascii="Segoe UI" w:hAnsi="Segoe UI" w:cs="Segoe UI"/>
                <w:u w:val="single"/>
              </w:rPr>
              <w:t>NCD-SSB should not be indicated in the handover command, i.e., network sets ServingCellConfigCommon =&gt; downlinkConfigCommon =&gt; frequencyInfoDL =&gt; absoluteFrequencySSB to the frequency of the CD-SSB (not the NCD-SSB)</w:t>
            </w:r>
          </w:p>
          <w:p w14:paraId="1C35D515"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2: we support defining requirements for this scenario.</w:t>
            </w:r>
          </w:p>
          <w:p w14:paraId="583C4A4A"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2a: can the proponent clarify this scenario? In our view, there is only one CD-SSB associated to a serving cell, so we do not fully understand it. We agree with Ericsson’s comments.</w:t>
            </w:r>
          </w:p>
          <w:p w14:paraId="1BFAD38C"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3: also support defining requirements for this scenario.</w:t>
            </w:r>
          </w:p>
          <w:p w14:paraId="00927376"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Scenario 4: should be supported</w:t>
            </w:r>
          </w:p>
          <w:p w14:paraId="0D6421EE"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RedCap specific BWP with NCD-SSB </w:t>
            </w:r>
            <w:r>
              <w:rPr>
                <w:b/>
                <w:color w:val="000000" w:themeColor="text1"/>
                <w:u w:val="single"/>
                <w:lang w:val="en-US" w:eastAsia="ko-KR"/>
              </w:rPr>
              <w:t>only (Scenario 1)</w:t>
            </w:r>
          </w:p>
          <w:p w14:paraId="55765372"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If this scenario is supported, we are ok with the proposal 1a.</w:t>
            </w:r>
          </w:p>
          <w:p w14:paraId="376C134B"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HO directly to a RedCap specific BWP with NCD-SSB only without measurement</w:t>
            </w:r>
            <w:r>
              <w:rPr>
                <w:b/>
                <w:color w:val="000000" w:themeColor="text1"/>
                <w:u w:val="single"/>
                <w:lang w:val="en-US" w:eastAsia="ko-KR"/>
              </w:rPr>
              <w:t xml:space="preserve"> (Scenario 1a)</w:t>
            </w:r>
          </w:p>
          <w:p w14:paraId="482D025B"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If scenario is supported, we agree with Huawei’s comments: no additional Trs is expected.</w:t>
            </w:r>
          </w:p>
          <w:p w14:paraId="01C03C4C" w14:textId="77777777" w:rsidR="00A46171"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5</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w:t>
            </w:r>
            <w:r w:rsidRPr="00D52992">
              <w:rPr>
                <w:b/>
                <w:color w:val="000000" w:themeColor="text1"/>
                <w:u w:val="single"/>
                <w:lang w:val="en-US" w:eastAsia="ko-KR"/>
              </w:rPr>
              <w:t>to an initial BWP with CD-SSB but RACH on RedCap specific BWP associated with NCD-SSB</w:t>
            </w:r>
            <w:r>
              <w:rPr>
                <w:b/>
                <w:color w:val="000000" w:themeColor="text1"/>
                <w:u w:val="single"/>
                <w:lang w:val="en-US" w:eastAsia="ko-KR"/>
              </w:rPr>
              <w:t xml:space="preserve"> (Scenario 2)</w:t>
            </w:r>
          </w:p>
          <w:p w14:paraId="46D5DDEA" w14:textId="77777777" w:rsidR="00A46171" w:rsidRDefault="00A46171" w:rsidP="00A46171">
            <w:pPr>
              <w:rPr>
                <w:color w:val="000000" w:themeColor="text1"/>
                <w:lang w:val="en-US" w:eastAsia="zh-CN"/>
              </w:rPr>
            </w:pPr>
            <w:r>
              <w:rPr>
                <w:color w:val="000000" w:themeColor="text1"/>
                <w:lang w:val="en-US" w:eastAsia="zh-CN"/>
              </w:rPr>
              <w:lastRenderedPageBreak/>
              <w:t>We are fine with Option 1.</w:t>
            </w:r>
          </w:p>
          <w:p w14:paraId="15AF3D98" w14:textId="77777777" w:rsidR="00A46171"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6</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E04D78">
              <w:rPr>
                <w:b/>
                <w:color w:val="000000" w:themeColor="text1"/>
                <w:u w:val="single"/>
                <w:lang w:val="en-US" w:eastAsia="ko-KR"/>
              </w:rPr>
              <w:t xml:space="preserve">HO to </w:t>
            </w:r>
            <w:r w:rsidRPr="00834D58">
              <w:rPr>
                <w:b/>
                <w:color w:val="000000" w:themeColor="text1"/>
                <w:u w:val="single"/>
                <w:lang w:val="en-US" w:eastAsia="ko-KR"/>
              </w:rPr>
              <w:t>an initial BWP with CD-SSB but RACH on RedCap specific BWP associated with CD-SSB</w:t>
            </w:r>
            <w:r w:rsidRPr="00E04D78" w:rsidDel="00303802">
              <w:rPr>
                <w:b/>
                <w:color w:val="000000" w:themeColor="text1"/>
                <w:u w:val="single"/>
                <w:lang w:val="en-US" w:eastAsia="ko-KR"/>
              </w:rPr>
              <w:t xml:space="preserve"> </w:t>
            </w:r>
            <w:r>
              <w:rPr>
                <w:b/>
                <w:color w:val="000000" w:themeColor="text1"/>
                <w:u w:val="single"/>
                <w:lang w:val="en-US" w:eastAsia="ko-KR"/>
              </w:rPr>
              <w:t xml:space="preserve"> (Scenario 2a)</w:t>
            </w:r>
          </w:p>
          <w:p w14:paraId="7EDAA3B1" w14:textId="77777777" w:rsidR="00A46171" w:rsidRDefault="00A46171" w:rsidP="00A46171">
            <w:pPr>
              <w:rPr>
                <w:color w:val="000000" w:themeColor="text1"/>
                <w:lang w:val="en-US" w:eastAsia="zh-CN"/>
              </w:rPr>
            </w:pPr>
            <w:r>
              <w:rPr>
                <w:color w:val="000000" w:themeColor="text1"/>
                <w:lang w:val="en-US" w:eastAsia="zh-CN"/>
              </w:rPr>
              <w:t>We wait for further clarification on this scenario.</w:t>
            </w:r>
          </w:p>
          <w:p w14:paraId="24C6B557" w14:textId="77777777" w:rsidR="00A46171" w:rsidRPr="00773E70" w:rsidRDefault="00A46171" w:rsidP="00A46171">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an initial BWP with CD-SSB but RACH on RedCap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76277DC7" w14:textId="77777777" w:rsidR="00A46171" w:rsidRDefault="00A46171" w:rsidP="00A46171">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r w:rsidRPr="00727905">
              <w:rPr>
                <w:rFonts w:eastAsiaTheme="minorEastAsia"/>
                <w:color w:val="000000" w:themeColor="text1"/>
                <w:lang w:val="en-US" w:eastAsia="zh-CN"/>
              </w:rPr>
              <w:t xml:space="preserve"> </w:t>
            </w:r>
          </w:p>
          <w:p w14:paraId="64113DD1" w14:textId="77777777" w:rsidR="00A46171" w:rsidRPr="002D0260" w:rsidRDefault="00A46171" w:rsidP="00A46171">
            <w:pPr>
              <w:rPr>
                <w:b/>
                <w:color w:val="000000" w:themeColor="text1"/>
                <w:u w:val="single"/>
                <w:lang w:val="en-US" w:eastAsia="ko-KR"/>
              </w:rPr>
            </w:pPr>
            <w:r w:rsidRPr="00773E70">
              <w:rPr>
                <w:b/>
                <w:color w:val="000000" w:themeColor="text1"/>
                <w:u w:val="single"/>
                <w:lang w:val="en-US" w:eastAsia="ko-KR"/>
              </w:rPr>
              <w:t>Issue 2-1-</w:t>
            </w:r>
            <w:r w:rsidRPr="002D0260">
              <w:rPr>
                <w:b/>
                <w:color w:val="000000" w:themeColor="text1"/>
                <w:u w:val="single"/>
                <w:lang w:val="en-US" w:eastAsia="ko-KR"/>
              </w:rPr>
              <w:t>8: Additional BWP switching delay(</w:t>
            </w:r>
            <w:r w:rsidRPr="002D0260">
              <w:rPr>
                <w:rFonts w:eastAsia="DengXian"/>
                <w:b/>
                <w:bCs/>
                <w:u w:val="single"/>
                <w:lang w:val="en-US" w:eastAsia="ko-KR"/>
              </w:rPr>
              <w:t>T</w:t>
            </w:r>
            <w:r w:rsidRPr="002D0260">
              <w:rPr>
                <w:rFonts w:eastAsia="DengXian"/>
                <w:b/>
                <w:bCs/>
                <w:u w:val="single"/>
                <w:vertAlign w:val="subscript"/>
                <w:lang w:val="en-US" w:eastAsia="ko-KR"/>
              </w:rPr>
              <w:t>BWP-switching-delay</w:t>
            </w:r>
            <w:r w:rsidRPr="002D0260">
              <w:rPr>
                <w:b/>
                <w:color w:val="000000" w:themeColor="text1"/>
                <w:u w:val="single"/>
                <w:lang w:val="en-US" w:eastAsia="ko-KR"/>
              </w:rPr>
              <w:t xml:space="preserve">) in requirements </w:t>
            </w:r>
          </w:p>
          <w:p w14:paraId="047D64F4" w14:textId="77777777" w:rsidR="00A46171" w:rsidRPr="002D0260" w:rsidRDefault="00A46171" w:rsidP="00A46171">
            <w:pPr>
              <w:rPr>
                <w:rFonts w:eastAsiaTheme="minorEastAsia"/>
                <w:color w:val="000000" w:themeColor="text1"/>
                <w:lang w:val="en-US" w:eastAsia="zh-CN"/>
              </w:rPr>
            </w:pPr>
            <w:r>
              <w:rPr>
                <w:rFonts w:eastAsiaTheme="minorEastAsia"/>
                <w:color w:val="000000" w:themeColor="text1"/>
                <w:lang w:val="en-US" w:eastAsia="zh-CN"/>
              </w:rPr>
              <w:t>We prefer option 1a.</w:t>
            </w:r>
          </w:p>
          <w:p w14:paraId="599698F0" w14:textId="77777777" w:rsidR="00A46171" w:rsidRDefault="00A46171" w:rsidP="00A46171">
            <w:pPr>
              <w:rPr>
                <w:b/>
                <w:color w:val="000000" w:themeColor="text1"/>
                <w:u w:val="single"/>
                <w:lang w:val="en-US" w:eastAsia="ko-KR"/>
              </w:rPr>
            </w:pPr>
            <w:r w:rsidRPr="003A6E92">
              <w:rPr>
                <w:b/>
                <w:color w:val="000000" w:themeColor="text1"/>
                <w:u w:val="single"/>
                <w:lang w:val="en-US" w:eastAsia="ko-KR"/>
              </w:rPr>
              <w:t xml:space="preserve">Issue 2-1-9: </w:t>
            </w:r>
            <w:r w:rsidRPr="003A6E92">
              <w:rPr>
                <w:b/>
                <w:bCs/>
                <w:u w:val="single"/>
                <w:lang w:val="en-US" w:eastAsia="ko-KR"/>
              </w:rPr>
              <w:t>T/F tracking delay(T</w:t>
            </w:r>
            <w:r w:rsidRPr="003A6E92">
              <w:rPr>
                <w:b/>
                <w:bCs/>
                <w:u w:val="single"/>
                <w:vertAlign w:val="subscript"/>
                <w:lang w:val="en-US" w:eastAsia="ko-KR"/>
              </w:rPr>
              <w:t>∆</w:t>
            </w:r>
            <w:r w:rsidRPr="003A6E92">
              <w:rPr>
                <w:b/>
                <w:bCs/>
                <w:u w:val="single"/>
                <w:lang w:val="en-US" w:eastAsia="ko-KR"/>
              </w:rPr>
              <w:t>)</w:t>
            </w:r>
            <w:r w:rsidRPr="003A6E92">
              <w:rPr>
                <w:b/>
                <w:color w:val="000000" w:themeColor="text1"/>
                <w:u w:val="single"/>
                <w:lang w:val="en-US" w:eastAsia="ko-KR"/>
              </w:rPr>
              <w:t xml:space="preserve"> in requirements</w:t>
            </w:r>
            <w:r w:rsidRPr="002D0260">
              <w:rPr>
                <w:b/>
                <w:color w:val="000000" w:themeColor="text1"/>
                <w:u w:val="single"/>
                <w:lang w:val="en-US" w:eastAsia="ko-KR"/>
              </w:rPr>
              <w:t xml:space="preserve"> </w:t>
            </w:r>
          </w:p>
          <w:p w14:paraId="01762727" w14:textId="77777777" w:rsidR="00A46171" w:rsidRPr="0025463C" w:rsidRDefault="00A46171" w:rsidP="00A46171">
            <w:pPr>
              <w:rPr>
                <w:b/>
                <w:color w:val="000000" w:themeColor="text1"/>
                <w:u w:val="single"/>
                <w:lang w:val="en-US" w:eastAsia="ko-KR"/>
              </w:rPr>
            </w:pPr>
            <w:r>
              <w:rPr>
                <w:b/>
                <w:color w:val="000000" w:themeColor="text1"/>
                <w:u w:val="single"/>
                <w:lang w:val="en-US" w:eastAsia="ko-KR"/>
              </w:rPr>
              <w:t>We support option 1.</w:t>
            </w:r>
          </w:p>
          <w:p w14:paraId="2CC8AF3A" w14:textId="77777777" w:rsidR="00A46171" w:rsidRPr="002D0260" w:rsidRDefault="00A46171" w:rsidP="00A46171">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29F7166B" w14:textId="77777777" w:rsidR="00A46171" w:rsidRPr="002D0260" w:rsidRDefault="00A46171" w:rsidP="00A46171">
            <w:pPr>
              <w:rPr>
                <w:rFonts w:eastAsiaTheme="minorEastAsia"/>
                <w:color w:val="000000" w:themeColor="text1"/>
                <w:lang w:val="en-US" w:eastAsia="zh-CN"/>
              </w:rPr>
            </w:pPr>
            <w:r>
              <w:rPr>
                <w:rFonts w:eastAsiaTheme="minorEastAsia"/>
                <w:color w:val="000000" w:themeColor="text1"/>
                <w:lang w:val="en-US" w:eastAsia="zh-CN"/>
              </w:rPr>
              <w:t>We support option 1.</w:t>
            </w:r>
          </w:p>
          <w:p w14:paraId="0723DDC1" w14:textId="77777777" w:rsidR="00A46171" w:rsidRDefault="00A46171" w:rsidP="00A46171">
            <w:pPr>
              <w:rPr>
                <w:b/>
                <w:color w:val="000000" w:themeColor="text1"/>
                <w:u w:val="single"/>
                <w:lang w:val="en-US" w:eastAsia="ko-KR"/>
              </w:rPr>
            </w:pPr>
            <w:r w:rsidRPr="003A6E92">
              <w:rPr>
                <w:b/>
                <w:color w:val="000000" w:themeColor="text1"/>
                <w:u w:val="single"/>
                <w:lang w:val="en-US" w:eastAsia="ko-KR"/>
              </w:rPr>
              <w:t>Issue 2-1-11</w:t>
            </w:r>
            <w:r w:rsidRPr="002D0260">
              <w:rPr>
                <w:b/>
                <w:color w:val="000000" w:themeColor="text1"/>
                <w:u w:val="single"/>
                <w:lang w:val="en-US" w:eastAsia="ko-KR"/>
              </w:rPr>
              <w:t>: Mismatch between SMTC configurations in scenario 1, 2, 3 and 4</w:t>
            </w:r>
          </w:p>
          <w:p w14:paraId="05FEECE7" w14:textId="77777777" w:rsidR="00A46171" w:rsidRDefault="00A46171" w:rsidP="00A46171">
            <w:pPr>
              <w:spacing w:after="120"/>
              <w:rPr>
                <w:color w:val="FF0000"/>
                <w:lang w:val="en-US" w:eastAsia="zh-CN"/>
              </w:rPr>
            </w:pPr>
            <w:r w:rsidRPr="003A6E92">
              <w:rPr>
                <w:b/>
                <w:color w:val="000000" w:themeColor="text1"/>
                <w:u w:val="single"/>
                <w:lang w:val="en-US" w:eastAsia="ko-KR"/>
              </w:rPr>
              <w:t>Issue 2-1-12:</w:t>
            </w:r>
            <w:r w:rsidRPr="002D0260">
              <w:rPr>
                <w:b/>
                <w:color w:val="000000" w:themeColor="text1"/>
                <w:u w:val="single"/>
                <w:lang w:val="en-US" w:eastAsia="ko-KR"/>
              </w:rPr>
              <w:t xml:space="preserve"> HD-FDD impact</w:t>
            </w:r>
          </w:p>
          <w:p w14:paraId="1FD30318" w14:textId="77777777" w:rsidR="00A46171" w:rsidRPr="0025463C" w:rsidRDefault="00A46171" w:rsidP="00A46171">
            <w:pPr>
              <w:rPr>
                <w:bCs/>
                <w:color w:val="000000" w:themeColor="text1"/>
                <w:u w:val="single"/>
                <w:lang w:val="en-US" w:eastAsia="ko-KR"/>
              </w:rPr>
            </w:pPr>
            <w:r>
              <w:rPr>
                <w:bCs/>
                <w:color w:val="000000" w:themeColor="text1"/>
                <w:u w:val="single"/>
                <w:lang w:val="en-US" w:eastAsia="ko-KR"/>
              </w:rPr>
              <w:t>We are ok with this proposal.</w:t>
            </w:r>
          </w:p>
        </w:tc>
      </w:tr>
      <w:tr w:rsidR="00C87E8C" w14:paraId="33F6CDD0" w14:textId="77777777" w:rsidTr="00FC17E5">
        <w:tc>
          <w:tcPr>
            <w:tcW w:w="1272" w:type="dxa"/>
          </w:tcPr>
          <w:p w14:paraId="5FF6C235" w14:textId="77777777" w:rsidR="00C87E8C" w:rsidRDefault="00C87E8C" w:rsidP="00C87E8C">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59" w:type="dxa"/>
          </w:tcPr>
          <w:p w14:paraId="188552BC" w14:textId="77777777" w:rsidR="00C87E8C" w:rsidRDefault="00C87E8C" w:rsidP="00C87E8C">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4DC3A3DA"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Support the recommended WF. </w:t>
            </w:r>
          </w:p>
          <w:p w14:paraId="6571CCD1" w14:textId="77777777" w:rsidR="00C87E8C" w:rsidRDefault="00C87E8C" w:rsidP="00C87E8C">
            <w:pPr>
              <w:spacing w:after="120"/>
              <w:rPr>
                <w:b/>
                <w:color w:val="000000" w:themeColor="text1"/>
                <w:u w:val="single"/>
                <w:lang w:val="en-US" w:eastAsia="ko-KR"/>
              </w:rPr>
            </w:pPr>
            <w:r>
              <w:rPr>
                <w:b/>
                <w:color w:val="000000" w:themeColor="text1"/>
                <w:u w:val="single"/>
                <w:lang w:val="en-US" w:eastAsia="ko-KR"/>
              </w:rPr>
              <w:t>Issue 2-1-2: Potential Scenarios for HO</w:t>
            </w:r>
          </w:p>
          <w:p w14:paraId="59CB59F9" w14:textId="77777777" w:rsidR="00C87E8C" w:rsidRPr="00AE5346" w:rsidRDefault="00C87E8C" w:rsidP="00C87E8C">
            <w:pPr>
              <w:jc w:val="both"/>
              <w:rPr>
                <w:rFonts w:eastAsiaTheme="minorEastAsia"/>
                <w:b/>
                <w:bCs/>
                <w:color w:val="000000" w:themeColor="text1"/>
                <w:lang w:val="en-US" w:eastAsia="zh-CN"/>
              </w:rPr>
            </w:pPr>
            <w:r>
              <w:rPr>
                <w:rFonts w:eastAsiaTheme="minorEastAsia"/>
                <w:color w:val="000000" w:themeColor="text1"/>
                <w:lang w:val="en-US" w:eastAsia="zh-CN"/>
              </w:rPr>
              <w:t xml:space="preserve">We support direct HO scenarios </w:t>
            </w:r>
            <w:r w:rsidRPr="00AE5346">
              <w:rPr>
                <w:rFonts w:eastAsiaTheme="minorEastAsia"/>
                <w:b/>
                <w:bCs/>
                <w:color w:val="000000" w:themeColor="text1"/>
                <w:lang w:val="en-US" w:eastAsia="zh-CN"/>
              </w:rPr>
              <w:t>(1, 1a)</w:t>
            </w:r>
            <w:r>
              <w:rPr>
                <w:rFonts w:eastAsiaTheme="minorEastAsia"/>
                <w:b/>
                <w:bCs/>
                <w:color w:val="000000" w:themeColor="text1"/>
                <w:lang w:val="en-US" w:eastAsia="zh-CN"/>
              </w:rPr>
              <w:t xml:space="preserve">. </w:t>
            </w:r>
            <w:r>
              <w:rPr>
                <w:rFonts w:eastAsiaTheme="minorEastAsia"/>
                <w:color w:val="000000" w:themeColor="text1"/>
                <w:lang w:val="en-US" w:eastAsia="zh-CN"/>
              </w:rPr>
              <w:t>More clarification on the scenario for indirect HO cases are needed from the association between SSB and RACH Occasion within BWP.</w:t>
            </w:r>
          </w:p>
          <w:p w14:paraId="69477C72"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2, it is not clear how to associate CD-SSB in initial BWP with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in </w:t>
            </w:r>
            <w:r w:rsidRPr="00455F4E">
              <w:rPr>
                <w:rFonts w:eastAsiaTheme="minorEastAsia"/>
                <w:color w:val="000000" w:themeColor="text1"/>
                <w:lang w:val="en-US" w:eastAsia="zh-CN"/>
              </w:rPr>
              <w:t>RedCap specific BWP</w:t>
            </w:r>
            <w:r>
              <w:rPr>
                <w:rFonts w:eastAsiaTheme="minorEastAsia"/>
                <w:color w:val="000000" w:themeColor="text1"/>
                <w:lang w:val="en-US" w:eastAsia="zh-CN"/>
              </w:rPr>
              <w:t xml:space="preserve"> </w:t>
            </w:r>
            <w:r w:rsidRPr="00455F4E">
              <w:rPr>
                <w:rFonts w:eastAsiaTheme="minorEastAsia"/>
                <w:color w:val="000000" w:themeColor="text1"/>
                <w:lang w:val="en-US" w:eastAsia="zh-CN"/>
              </w:rPr>
              <w:t xml:space="preserve">with </w:t>
            </w:r>
            <w:r>
              <w:rPr>
                <w:rFonts w:eastAsiaTheme="minorEastAsia"/>
                <w:color w:val="000000" w:themeColor="text1"/>
                <w:lang w:val="en-US" w:eastAsia="zh-CN"/>
              </w:rPr>
              <w:t>N</w:t>
            </w:r>
            <w:r w:rsidRPr="00455F4E">
              <w:rPr>
                <w:rFonts w:eastAsiaTheme="minorEastAsia"/>
                <w:color w:val="000000" w:themeColor="text1"/>
                <w:lang w:val="en-US" w:eastAsia="zh-CN"/>
              </w:rPr>
              <w:t>CD-SSB</w:t>
            </w:r>
            <w:r>
              <w:rPr>
                <w:rFonts w:eastAsiaTheme="minorEastAsia"/>
                <w:color w:val="000000" w:themeColor="text1"/>
                <w:lang w:val="en-US" w:eastAsia="zh-CN"/>
              </w:rPr>
              <w:t>.</w:t>
            </w:r>
          </w:p>
          <w:p w14:paraId="767E1D31" w14:textId="77777777" w:rsidR="00C87E8C" w:rsidRPr="00AE5346" w:rsidRDefault="00C87E8C" w:rsidP="00C87E8C">
            <w:pPr>
              <w:jc w:val="both"/>
            </w:pPr>
            <w:r>
              <w:t>From HO procedure perspective, RedCap UE needs to handover to DL BWP with CD-SSB which are associated with RACH occasion in initial UL BWP and then switch to target RedCap specific BWP with NCD-SSB. Thus, BWP switching delay needs to be added into handover delay requirements if it is the HO procedure of this scenario.</w:t>
            </w:r>
          </w:p>
          <w:p w14:paraId="5F32E3B3"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2a, it is not clear why </w:t>
            </w:r>
            <w:r w:rsidRPr="00455F4E">
              <w:rPr>
                <w:rFonts w:eastAsiaTheme="minorEastAsia"/>
                <w:color w:val="000000" w:themeColor="text1"/>
                <w:lang w:val="en-US" w:eastAsia="zh-CN"/>
              </w:rPr>
              <w:t xml:space="preserve">RACH on RedCap specific BWP </w:t>
            </w:r>
            <w:r>
              <w:rPr>
                <w:rFonts w:eastAsiaTheme="minorEastAsia"/>
                <w:color w:val="000000" w:themeColor="text1"/>
                <w:lang w:val="en-US" w:eastAsia="zh-CN"/>
              </w:rPr>
              <w:t xml:space="preserve">is </w:t>
            </w:r>
            <w:r w:rsidRPr="00455F4E">
              <w:rPr>
                <w:rFonts w:eastAsiaTheme="minorEastAsia"/>
                <w:color w:val="000000" w:themeColor="text1"/>
                <w:lang w:val="en-US" w:eastAsia="zh-CN"/>
              </w:rPr>
              <w:t>associated with CD-SSB</w:t>
            </w:r>
            <w:r>
              <w:rPr>
                <w:rFonts w:eastAsiaTheme="minorEastAsia"/>
                <w:color w:val="000000" w:themeColor="text1"/>
                <w:lang w:val="en-US" w:eastAsia="zh-CN"/>
              </w:rPr>
              <w:t>.</w:t>
            </w:r>
          </w:p>
          <w:p w14:paraId="3E563074"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For scenario 3, we are not sure on how to associate RACH occasion if there are no SSB. </w:t>
            </w:r>
          </w:p>
          <w:p w14:paraId="0B8DB799" w14:textId="77777777" w:rsidR="00C87E8C" w:rsidRPr="00AE5346" w:rsidRDefault="00C87E8C" w:rsidP="00C87E8C">
            <w:pPr>
              <w:jc w:val="both"/>
            </w:pPr>
            <w:r>
              <w:t>From HO procedure perspective, RedCap UE needs to handover to DL BWP with SSB associated with RACH resource and then switch to target RedCap specific BWP with no SSB. Thus, BWP switching delay needs to be added into handover delay requirements if it is the HO procedure of this scenario.</w:t>
            </w:r>
          </w:p>
          <w:p w14:paraId="56C919CF"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For scenario 4, it can be possible but too general to define the requirements.</w:t>
            </w:r>
          </w:p>
          <w:p w14:paraId="7BF000FF" w14:textId="77777777" w:rsidR="00C87E8C" w:rsidRDefault="00C87E8C" w:rsidP="00C87E8C">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41633EEE"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Support Option 1a.</w:t>
            </w:r>
          </w:p>
          <w:p w14:paraId="177219E3"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The legacy HO requirement can be reused </w:t>
            </w:r>
            <w:r>
              <w:rPr>
                <w:lang w:val="en-US" w:eastAsia="zh-CN"/>
              </w:rPr>
              <w:t xml:space="preserve">except </w:t>
            </w:r>
            <w:r>
              <w:rPr>
                <w:lang w:val="en-US"/>
              </w:rPr>
              <w:t>T</w:t>
            </w:r>
            <w:r>
              <w:rPr>
                <w:vertAlign w:val="subscript"/>
                <w:lang w:val="en-US"/>
              </w:rPr>
              <w:t>search</w:t>
            </w:r>
            <w:r>
              <w:rPr>
                <w:lang w:val="en-US" w:eastAsia="zh-CN"/>
              </w:rPr>
              <w:t xml:space="preserve"> relaxation from 1 Rx reception.</w:t>
            </w:r>
          </w:p>
          <w:p w14:paraId="0F57E2BF" w14:textId="77777777" w:rsidR="00C87E8C" w:rsidRDefault="00C87E8C" w:rsidP="00C87E8C">
            <w:pPr>
              <w:rPr>
                <w:b/>
                <w:color w:val="000000" w:themeColor="text1"/>
                <w:u w:val="single"/>
                <w:lang w:val="en-US" w:eastAsia="ko-KR"/>
              </w:rPr>
            </w:pPr>
          </w:p>
          <w:p w14:paraId="39A28597" w14:textId="77777777" w:rsidR="00C87E8C" w:rsidRDefault="00C87E8C" w:rsidP="00C87E8C">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2AEBC148"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We think additional Trs delay may be required.</w:t>
            </w:r>
          </w:p>
          <w:p w14:paraId="3162AF50" w14:textId="77777777" w:rsidR="00C87E8C" w:rsidRDefault="00C87E8C" w:rsidP="00C87E8C">
            <w:pPr>
              <w:rPr>
                <w:rFonts w:eastAsiaTheme="minorEastAsia"/>
                <w:color w:val="000000" w:themeColor="text1"/>
                <w:lang w:val="en-US" w:eastAsia="zh-CN"/>
              </w:rPr>
            </w:pPr>
          </w:p>
          <w:p w14:paraId="31EC66D5" w14:textId="77777777" w:rsidR="00C87E8C" w:rsidRDefault="00C87E8C" w:rsidP="00C87E8C">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5531B9E4" w14:textId="77777777" w:rsidR="00C87E8C" w:rsidRDefault="00C87E8C" w:rsidP="00C87E8C">
            <w:pPr>
              <w:jc w:val="both"/>
              <w:rPr>
                <w:rFonts w:eastAsiaTheme="minorEastAsia"/>
                <w:color w:val="000000" w:themeColor="text1"/>
                <w:lang w:val="en-US" w:eastAsia="zh-CN"/>
              </w:rPr>
            </w:pPr>
            <w:r>
              <w:rPr>
                <w:rFonts w:eastAsiaTheme="minorEastAsia"/>
                <w:color w:val="000000" w:themeColor="text1"/>
                <w:lang w:val="en-US" w:eastAsia="zh-CN"/>
              </w:rPr>
              <w:t xml:space="preserve">It is not clear how to associate CD-SSB in initial BWP with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in </w:t>
            </w:r>
            <w:r w:rsidRPr="00455F4E">
              <w:rPr>
                <w:rFonts w:eastAsiaTheme="minorEastAsia"/>
                <w:color w:val="000000" w:themeColor="text1"/>
                <w:lang w:val="en-US" w:eastAsia="zh-CN"/>
              </w:rPr>
              <w:t>RedCap specific BWP</w:t>
            </w:r>
            <w:r>
              <w:rPr>
                <w:rFonts w:eastAsiaTheme="minorEastAsia"/>
                <w:color w:val="000000" w:themeColor="text1"/>
                <w:lang w:val="en-US" w:eastAsia="zh-CN"/>
              </w:rPr>
              <w:t xml:space="preserve"> </w:t>
            </w:r>
            <w:r w:rsidRPr="00455F4E">
              <w:rPr>
                <w:rFonts w:eastAsiaTheme="minorEastAsia"/>
                <w:color w:val="000000" w:themeColor="text1"/>
                <w:lang w:val="en-US" w:eastAsia="zh-CN"/>
              </w:rPr>
              <w:t xml:space="preserve">with </w:t>
            </w:r>
            <w:r>
              <w:rPr>
                <w:rFonts w:eastAsiaTheme="minorEastAsia"/>
                <w:color w:val="000000" w:themeColor="text1"/>
                <w:lang w:val="en-US" w:eastAsia="zh-CN"/>
              </w:rPr>
              <w:t>N</w:t>
            </w:r>
            <w:r w:rsidRPr="00455F4E">
              <w:rPr>
                <w:rFonts w:eastAsiaTheme="minorEastAsia"/>
                <w:color w:val="000000" w:themeColor="text1"/>
                <w:lang w:val="en-US" w:eastAsia="zh-CN"/>
              </w:rPr>
              <w:t>CD-SSB</w:t>
            </w:r>
            <w:r>
              <w:rPr>
                <w:rFonts w:eastAsiaTheme="minorEastAsia"/>
                <w:color w:val="000000" w:themeColor="text1"/>
                <w:lang w:val="en-US" w:eastAsia="zh-CN"/>
              </w:rPr>
              <w:t>.</w:t>
            </w:r>
          </w:p>
          <w:p w14:paraId="6FB548BA" w14:textId="77777777" w:rsidR="00C87E8C" w:rsidRPr="00AE5346" w:rsidRDefault="00C87E8C" w:rsidP="00C87E8C">
            <w:pPr>
              <w:jc w:val="both"/>
            </w:pPr>
            <w:r>
              <w:t>From HO procedure perspective, RedCap UE needs to handover to DL BWP with CD-SSB which are associated with RACH occasion in initial UL BWP and then switch to target RedCap specific BWP with NCD-SSB. Thus, BWP switching delay needs to be added into handover delay requirements if it is the HO procedure of this scenario.</w:t>
            </w:r>
          </w:p>
          <w:p w14:paraId="18B3ECCD" w14:textId="77777777" w:rsidR="00C87E8C" w:rsidRDefault="00C87E8C" w:rsidP="00C87E8C">
            <w:pPr>
              <w:rPr>
                <w:b/>
                <w:color w:val="000000" w:themeColor="text1"/>
                <w:u w:val="single"/>
                <w:lang w:val="en-US" w:eastAsia="ko-KR"/>
              </w:rPr>
            </w:pPr>
          </w:p>
          <w:p w14:paraId="4990373C" w14:textId="77777777" w:rsidR="00C87E8C" w:rsidRDefault="00C87E8C" w:rsidP="00C87E8C">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3CA3CC91"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It is not clear why </w:t>
            </w:r>
            <w:r w:rsidRPr="00455F4E">
              <w:rPr>
                <w:rFonts w:eastAsiaTheme="minorEastAsia"/>
                <w:color w:val="000000" w:themeColor="text1"/>
                <w:lang w:val="en-US" w:eastAsia="zh-CN"/>
              </w:rPr>
              <w:t xml:space="preserve">RACH </w:t>
            </w:r>
            <w:r>
              <w:rPr>
                <w:rFonts w:eastAsiaTheme="minorEastAsia"/>
                <w:color w:val="000000" w:themeColor="text1"/>
                <w:lang w:val="en-US" w:eastAsia="zh-CN"/>
              </w:rPr>
              <w:t xml:space="preserve">Occasion </w:t>
            </w:r>
            <w:r w:rsidRPr="00455F4E">
              <w:rPr>
                <w:rFonts w:eastAsiaTheme="minorEastAsia"/>
                <w:color w:val="000000" w:themeColor="text1"/>
                <w:lang w:val="en-US" w:eastAsia="zh-CN"/>
              </w:rPr>
              <w:t xml:space="preserve">on RedCap specific BWP </w:t>
            </w:r>
            <w:r>
              <w:rPr>
                <w:rFonts w:eastAsiaTheme="minorEastAsia"/>
                <w:color w:val="000000" w:themeColor="text1"/>
                <w:lang w:val="en-US" w:eastAsia="zh-CN"/>
              </w:rPr>
              <w:t xml:space="preserve">is </w:t>
            </w:r>
            <w:r w:rsidRPr="00455F4E">
              <w:rPr>
                <w:rFonts w:eastAsiaTheme="minorEastAsia"/>
                <w:color w:val="000000" w:themeColor="text1"/>
                <w:lang w:val="en-US" w:eastAsia="zh-CN"/>
              </w:rPr>
              <w:t>associated with CD-SSB</w:t>
            </w:r>
            <w:r>
              <w:rPr>
                <w:rFonts w:eastAsiaTheme="minorEastAsia"/>
                <w:color w:val="000000" w:themeColor="text1"/>
                <w:lang w:val="en-US" w:eastAsia="zh-CN"/>
              </w:rPr>
              <w:t>.</w:t>
            </w:r>
          </w:p>
          <w:p w14:paraId="72EBB35C" w14:textId="77777777" w:rsidR="00C87E8C" w:rsidRDefault="00C87E8C" w:rsidP="00C87E8C">
            <w:pPr>
              <w:rPr>
                <w:b/>
                <w:color w:val="000000" w:themeColor="text1"/>
                <w:u w:val="single"/>
                <w:lang w:val="en-US" w:eastAsia="ko-KR"/>
              </w:rPr>
            </w:pPr>
          </w:p>
          <w:p w14:paraId="574CC4B6" w14:textId="77777777" w:rsidR="00C87E8C" w:rsidRDefault="00C87E8C" w:rsidP="00C87E8C">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3723505C" w14:textId="77777777" w:rsidR="00C87E8C" w:rsidRDefault="00C87E8C" w:rsidP="00C87E8C">
            <w:pPr>
              <w:jc w:val="both"/>
            </w:pPr>
            <w:r>
              <w:rPr>
                <w:rFonts w:eastAsiaTheme="minorEastAsia"/>
                <w:color w:val="000000" w:themeColor="text1"/>
                <w:lang w:val="en-US" w:eastAsia="zh-CN"/>
              </w:rPr>
              <w:t>We are not sure on how to associate RACH occasion if there are no SSB even though CSI-RS/TRS can be configured in RedCap specific BWP for time tracking and RLM purpose.</w:t>
            </w:r>
          </w:p>
          <w:p w14:paraId="60CEB5E2" w14:textId="77777777" w:rsidR="00C87E8C" w:rsidRDefault="00C87E8C" w:rsidP="00C87E8C">
            <w:pPr>
              <w:jc w:val="both"/>
            </w:pPr>
            <w:r>
              <w:t>From HO procedure perspective, RedCap UE needs to handover to DL BWP with SSB associated with RACH resource and then switch to target RedCap specific BWP with no SSB. Thus, BWP switching delay needs to be added into handover delay requirements if it is the HO procedure of this scenario.</w:t>
            </w:r>
          </w:p>
          <w:p w14:paraId="75247E7B" w14:textId="77777777" w:rsidR="00C87E8C" w:rsidRDefault="00C87E8C" w:rsidP="00C87E8C">
            <w:pPr>
              <w:rPr>
                <w:b/>
                <w:color w:val="000000" w:themeColor="text1"/>
                <w:u w:val="single"/>
                <w:lang w:val="en-US" w:eastAsia="ko-KR"/>
              </w:rPr>
            </w:pPr>
          </w:p>
          <w:p w14:paraId="14153DA8" w14:textId="77777777" w:rsidR="00C87E8C" w:rsidRDefault="00C87E8C" w:rsidP="00C87E8C">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0DEB0B02" w14:textId="77777777" w:rsidR="00C87E8C" w:rsidRDefault="00C87E8C" w:rsidP="00C87E8C">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w:t>
            </w:r>
          </w:p>
          <w:p w14:paraId="0D120F51" w14:textId="77777777" w:rsidR="00C87E8C" w:rsidRDefault="00C87E8C" w:rsidP="00C87E8C">
            <w:pPr>
              <w:rPr>
                <w:b/>
                <w:color w:val="000000" w:themeColor="text1"/>
                <w:u w:val="single"/>
                <w:lang w:val="en-US" w:eastAsia="ko-KR"/>
              </w:rPr>
            </w:pPr>
          </w:p>
          <w:p w14:paraId="08E243C3" w14:textId="77777777" w:rsidR="00C87E8C" w:rsidRDefault="00C87E8C" w:rsidP="00C87E8C">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6B4E3F31" w14:textId="77777777" w:rsidR="00C87E8C" w:rsidRDefault="00C87E8C" w:rsidP="00C87E8C">
            <w:pPr>
              <w:rPr>
                <w:rFonts w:eastAsiaTheme="minorEastAsia"/>
                <w:color w:val="000000" w:themeColor="text1"/>
                <w:lang w:val="en-US" w:eastAsia="zh-CN"/>
              </w:rPr>
            </w:pPr>
            <w:r>
              <w:rPr>
                <w:rFonts w:eastAsiaTheme="minorEastAsia"/>
                <w:color w:val="000000" w:themeColor="text1"/>
                <w:lang w:val="en-US" w:eastAsia="zh-CN"/>
              </w:rPr>
              <w:t xml:space="preserve">Option 1. </w:t>
            </w:r>
            <w:r w:rsidRPr="00C97A32">
              <w:rPr>
                <w:rFonts w:eastAsiaTheme="minorEastAsia"/>
                <w:color w:val="000000" w:themeColor="text1"/>
                <w:lang w:val="en-US" w:eastAsia="zh-CN"/>
              </w:rPr>
              <w:t xml:space="preserve">Do not introduce HO requirements depending on the separation between initial BWP and RedCap </w:t>
            </w:r>
            <w:r>
              <w:rPr>
                <w:rFonts w:eastAsiaTheme="minorEastAsia"/>
                <w:color w:val="000000" w:themeColor="text1"/>
                <w:lang w:val="en-US" w:eastAsia="zh-CN"/>
              </w:rPr>
              <w:t xml:space="preserve"> B</w:t>
            </w:r>
            <w:r w:rsidRPr="00C97A32">
              <w:rPr>
                <w:rFonts w:eastAsiaTheme="minorEastAsia"/>
                <w:color w:val="000000" w:themeColor="text1"/>
                <w:lang w:val="en-US" w:eastAsia="zh-CN"/>
              </w:rPr>
              <w:t>WPs or power difference between NCD-SSB and CD-SSB.</w:t>
            </w:r>
          </w:p>
          <w:p w14:paraId="33DB3336" w14:textId="77777777" w:rsidR="00C87E8C" w:rsidRDefault="00C87E8C" w:rsidP="00C87E8C">
            <w:pPr>
              <w:rPr>
                <w:b/>
                <w:color w:val="000000" w:themeColor="text1"/>
                <w:u w:val="single"/>
                <w:lang w:val="en-US" w:eastAsia="ko-KR"/>
              </w:rPr>
            </w:pPr>
          </w:p>
          <w:p w14:paraId="7B48748F" w14:textId="77777777" w:rsidR="00C87E8C" w:rsidRDefault="00C87E8C" w:rsidP="00C87E8C">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5AC78E7" w14:textId="77777777" w:rsidR="00C87E8C" w:rsidRDefault="00C87E8C" w:rsidP="00C87E8C">
            <w:pPr>
              <w:rPr>
                <w:rFonts w:eastAsiaTheme="minorEastAsia"/>
                <w:color w:val="000000" w:themeColor="text1"/>
                <w:lang w:val="en-US" w:eastAsia="zh-CN"/>
              </w:rPr>
            </w:pPr>
          </w:p>
          <w:p w14:paraId="64A6FF92" w14:textId="77777777" w:rsidR="00C87E8C" w:rsidRDefault="00C87E8C" w:rsidP="00C87E8C">
            <w:pPr>
              <w:spacing w:after="120"/>
              <w:rPr>
                <w:b/>
                <w:color w:val="000000" w:themeColor="text1"/>
                <w:u w:val="single"/>
                <w:lang w:val="en-US" w:eastAsia="ko-KR"/>
              </w:rPr>
            </w:pPr>
            <w:r>
              <w:rPr>
                <w:b/>
                <w:color w:val="000000" w:themeColor="text1"/>
                <w:u w:val="single"/>
                <w:lang w:val="en-US" w:eastAsia="ko-KR"/>
              </w:rPr>
              <w:t>Issue 2-1-12: HD-FDD impact</w:t>
            </w:r>
          </w:p>
          <w:p w14:paraId="75A77314" w14:textId="77777777" w:rsidR="00C87E8C" w:rsidRPr="00C91660" w:rsidRDefault="00C87E8C" w:rsidP="00C87E8C">
            <w:pPr>
              <w:rPr>
                <w:b/>
                <w:color w:val="000000" w:themeColor="text1"/>
                <w:u w:val="single"/>
                <w:lang w:val="en-US" w:eastAsia="ko-KR"/>
              </w:rPr>
            </w:pPr>
            <w:r>
              <w:rPr>
                <w:lang w:eastAsia="zh-CN"/>
              </w:rPr>
              <w:t>We’re fine with the proposal.</w:t>
            </w:r>
          </w:p>
        </w:tc>
      </w:tr>
      <w:tr w:rsidR="00990B47" w14:paraId="0352D5AA" w14:textId="77777777" w:rsidTr="00FC17E5">
        <w:tc>
          <w:tcPr>
            <w:tcW w:w="1272" w:type="dxa"/>
          </w:tcPr>
          <w:p w14:paraId="1E426EAB" w14:textId="77777777" w:rsidR="00990B47" w:rsidRPr="00BD3377" w:rsidRDefault="00990B47" w:rsidP="00C87E8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759C623F" w14:textId="77777777" w:rsidR="00990B47" w:rsidRDefault="00990B47" w:rsidP="00990B47">
            <w:pPr>
              <w:spacing w:after="120"/>
              <w:rPr>
                <w:b/>
                <w:color w:val="000000" w:themeColor="text1"/>
                <w:u w:val="single"/>
                <w:lang w:val="en-US" w:eastAsia="ko-KR"/>
              </w:rPr>
            </w:pPr>
            <w:r>
              <w:rPr>
                <w:b/>
                <w:color w:val="000000" w:themeColor="text1"/>
                <w:u w:val="single"/>
                <w:lang w:val="en-US" w:eastAsia="ko-KR"/>
              </w:rPr>
              <w:t>Issue 2-1-2: Potential Scenarios for HO</w:t>
            </w:r>
          </w:p>
          <w:p w14:paraId="0B71F9B6"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lastRenderedPageBreak/>
              <w:t>In last meeting, RAN2 agreed that NCD-SSB cannot be indicated in the HO command. Based  on this, HO directly to a RedCap specific BWP with NCD-SSB (</w:t>
            </w:r>
            <w:r>
              <w:rPr>
                <w:rFonts w:eastAsiaTheme="minorEastAsia"/>
                <w:b/>
                <w:color w:val="000000" w:themeColor="text1"/>
                <w:u w:val="single"/>
                <w:lang w:val="en-US" w:eastAsia="zh-CN"/>
              </w:rPr>
              <w:t>scenario</w:t>
            </w:r>
            <w:r>
              <w:rPr>
                <w:rFonts w:eastAsiaTheme="minorEastAsia" w:hint="eastAsia"/>
                <w:b/>
                <w:color w:val="000000" w:themeColor="text1"/>
                <w:u w:val="single"/>
                <w:lang w:val="en-US" w:eastAsia="zh-CN"/>
              </w:rPr>
              <w:t xml:space="preserve"> 1 and 1a) cannot be supported. Also in last meeting, RAN4 sent LS to ask RAN2 about the HO scenarios, if further </w:t>
            </w:r>
            <w:r>
              <w:rPr>
                <w:rFonts w:eastAsiaTheme="minorEastAsia"/>
                <w:b/>
                <w:color w:val="000000" w:themeColor="text1"/>
                <w:u w:val="single"/>
                <w:lang w:val="en-US" w:eastAsia="zh-CN"/>
              </w:rPr>
              <w:t>agreements</w:t>
            </w:r>
            <w:r>
              <w:rPr>
                <w:rFonts w:eastAsiaTheme="minorEastAsia" w:hint="eastAsia"/>
                <w:b/>
                <w:color w:val="000000" w:themeColor="text1"/>
                <w:u w:val="single"/>
                <w:lang w:val="en-US" w:eastAsia="zh-CN"/>
              </w:rPr>
              <w:t xml:space="preserve"> of feedback from RAN2, we can reconsider scenario 1 and 1a. Otherwise, scenario 1 and 1a cannot be supported.</w:t>
            </w:r>
          </w:p>
          <w:p w14:paraId="2E85611B"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Scenario 2, 2a, 3 and 4 can be supported. </w:t>
            </w:r>
          </w:p>
          <w:p w14:paraId="4DEB262B" w14:textId="77777777" w:rsidR="00990B47" w:rsidRDefault="00990B47" w:rsidP="00990B47">
            <w:pPr>
              <w:rPr>
                <w:rFonts w:eastAsiaTheme="minorEastAsia"/>
                <w:b/>
                <w:color w:val="000000" w:themeColor="text1"/>
                <w:u w:val="single"/>
                <w:lang w:val="en-US" w:eastAsia="zh-CN"/>
              </w:rPr>
            </w:pPr>
            <w:r>
              <w:rPr>
                <w:b/>
                <w:color w:val="000000" w:themeColor="text1"/>
                <w:u w:val="single"/>
                <w:lang w:val="en-US" w:eastAsia="ko-KR"/>
              </w:rPr>
              <w:t>Issue 2-1-3: Requirements for directly HO to a RedCap specific BWP with NCD-SSB only (Scenario 1)</w:t>
            </w:r>
          </w:p>
          <w:p w14:paraId="512425E6" w14:textId="77777777" w:rsidR="00990B47" w:rsidRPr="00990B47" w:rsidRDefault="00990B47" w:rsidP="00990B4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1a if scenario 1 is supported</w:t>
            </w:r>
          </w:p>
          <w:p w14:paraId="72CEC011" w14:textId="77777777" w:rsidR="00990B47" w:rsidRPr="00990B47" w:rsidRDefault="00990B47" w:rsidP="00990B47">
            <w:pPr>
              <w:rPr>
                <w:rFonts w:eastAsiaTheme="minorEastAsia"/>
                <w:b/>
                <w:color w:val="000000" w:themeColor="text1"/>
                <w:u w:val="single"/>
                <w:lang w:val="en-US" w:eastAsia="zh-CN"/>
              </w:rPr>
            </w:pPr>
            <w:r>
              <w:rPr>
                <w:b/>
                <w:color w:val="000000" w:themeColor="text1"/>
                <w:u w:val="single"/>
                <w:lang w:val="en-US" w:eastAsia="ko-KR"/>
              </w:rPr>
              <w:t>Issue 2-1-4: Requirements for HO directly to a RedCap specific BWP with NCD-SSB only without measurement (Scenario 1a)</w:t>
            </w:r>
          </w:p>
          <w:p w14:paraId="00AB5260" w14:textId="77777777" w:rsidR="00990B47"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We </w:t>
            </w:r>
            <w:r>
              <w:rPr>
                <w:rFonts w:eastAsiaTheme="minorEastAsia"/>
                <w:b/>
                <w:color w:val="000000" w:themeColor="text1"/>
                <w:u w:val="single"/>
                <w:lang w:val="en-US" w:eastAsia="zh-CN"/>
              </w:rPr>
              <w:t>don’t</w:t>
            </w:r>
            <w:r>
              <w:rPr>
                <w:rFonts w:eastAsiaTheme="minorEastAsia" w:hint="eastAsia"/>
                <w:b/>
                <w:color w:val="000000" w:themeColor="text1"/>
                <w:u w:val="single"/>
                <w:lang w:val="en-US" w:eastAsia="zh-CN"/>
              </w:rPr>
              <w:t xml:space="preserve"> think restriction on frequency </w:t>
            </w:r>
            <w:r>
              <w:rPr>
                <w:rFonts w:eastAsiaTheme="minorEastAsia"/>
                <w:b/>
                <w:color w:val="000000" w:themeColor="text1"/>
                <w:u w:val="single"/>
                <w:lang w:val="en-US" w:eastAsia="zh-CN"/>
              </w:rPr>
              <w:t>separation</w:t>
            </w:r>
            <w:r>
              <w:rPr>
                <w:rFonts w:eastAsiaTheme="minorEastAsia" w:hint="eastAsia"/>
                <w:b/>
                <w:color w:val="000000" w:themeColor="text1"/>
                <w:u w:val="single"/>
                <w:lang w:val="en-US" w:eastAsia="zh-CN"/>
              </w:rPr>
              <w:t xml:space="preserve"> between SSBs is needed if </w:t>
            </w:r>
            <w:r>
              <w:rPr>
                <w:rFonts w:eastAsiaTheme="minorEastAsia"/>
                <w:b/>
                <w:color w:val="000000" w:themeColor="text1"/>
                <w:u w:val="single"/>
                <w:lang w:val="en-US" w:eastAsia="zh-CN"/>
              </w:rPr>
              <w:t>scenario</w:t>
            </w:r>
            <w:r>
              <w:rPr>
                <w:rFonts w:eastAsiaTheme="minorEastAsia" w:hint="eastAsia"/>
                <w:b/>
                <w:color w:val="000000" w:themeColor="text1"/>
                <w:u w:val="single"/>
                <w:lang w:val="en-US" w:eastAsia="zh-CN"/>
              </w:rPr>
              <w:t xml:space="preserve"> 1a is supported.</w:t>
            </w:r>
          </w:p>
          <w:p w14:paraId="4783ECA4" w14:textId="77777777" w:rsidR="00990B47" w:rsidRDefault="00990B47" w:rsidP="00990B47">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2B1A1929" w14:textId="77777777" w:rsidR="00990B47" w:rsidRDefault="00990B47"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3440713" w14:textId="77777777" w:rsidR="00990B47" w:rsidRDefault="00990B47" w:rsidP="00990B47">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03D01AD4" w14:textId="77777777" w:rsidR="00990B47"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61A1EFF6" w14:textId="77777777" w:rsidR="007E5049" w:rsidRDefault="007E5049" w:rsidP="007E5049">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1C7F8C02"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642AE1D2" w14:textId="77777777" w:rsidR="007E5049" w:rsidRDefault="007E5049" w:rsidP="007E5049">
            <w:pPr>
              <w:rPr>
                <w:b/>
                <w:color w:val="000000" w:themeColor="text1"/>
                <w:u w:val="single"/>
                <w:lang w:val="en-US" w:eastAsia="ko-KR"/>
              </w:rPr>
            </w:pPr>
            <w:r>
              <w:rPr>
                <w:b/>
                <w:color w:val="000000" w:themeColor="text1"/>
                <w:u w:val="single"/>
                <w:lang w:val="en-US" w:eastAsia="ko-KR"/>
              </w:rPr>
              <w:t>Issue 2-1-8: Additional BWP switching delay (</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5C261EDD"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We consider the </w:t>
            </w:r>
            <w:r>
              <w:rPr>
                <w:rFonts w:eastAsia="DengXian"/>
                <w:bCs/>
                <w:u w:val="single"/>
                <w:lang w:val="en-US" w:eastAsia="ko-KR"/>
              </w:rPr>
              <w:t>T</w:t>
            </w:r>
            <w:r>
              <w:rPr>
                <w:rFonts w:eastAsia="DengXian"/>
                <w:bCs/>
                <w:u w:val="single"/>
                <w:vertAlign w:val="subscript"/>
                <w:lang w:val="en-US" w:eastAsia="ko-KR"/>
              </w:rPr>
              <w:t>BWP-switching-delay</w:t>
            </w:r>
            <w:r>
              <w:rPr>
                <w:rFonts w:eastAsia="DengXian" w:hint="eastAsia"/>
                <w:bCs/>
                <w:u w:val="single"/>
                <w:vertAlign w:val="subscript"/>
                <w:lang w:val="en-US" w:eastAsia="zh-CN"/>
              </w:rPr>
              <w:t xml:space="preserve"> </w:t>
            </w:r>
            <w:r>
              <w:rPr>
                <w:rFonts w:eastAsiaTheme="minorEastAsia" w:hint="eastAsia"/>
                <w:b/>
                <w:color w:val="000000" w:themeColor="text1"/>
                <w:u w:val="single"/>
                <w:lang w:val="en-US" w:eastAsia="zh-CN"/>
              </w:rPr>
              <w:t>is the same as BWP switching delay for RedCap when only center frequency is changed, not exactly the same as the legacy BWP switching requirements.</w:t>
            </w:r>
          </w:p>
          <w:p w14:paraId="3D7ADB81" w14:textId="77777777" w:rsidR="007E5049" w:rsidRP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We are OK with option 1 to further discuss.</w:t>
            </w:r>
          </w:p>
          <w:p w14:paraId="2D43A7D3" w14:textId="77777777" w:rsidR="007E5049" w:rsidRDefault="007E5049" w:rsidP="007E5049">
            <w:pPr>
              <w:rPr>
                <w:b/>
                <w:color w:val="000000" w:themeColor="text1"/>
                <w:u w:val="single"/>
                <w:lang w:val="en-US" w:eastAsia="ko-KR"/>
              </w:rPr>
            </w:pPr>
            <w:r>
              <w:rPr>
                <w:rFonts w:eastAsiaTheme="minorEastAsia" w:hint="eastAsia"/>
                <w:b/>
                <w:color w:val="000000" w:themeColor="text1"/>
                <w:u w:val="single"/>
                <w:lang w:val="en-US" w:eastAsia="zh-CN"/>
              </w:rPr>
              <w:t xml:space="preserve"> </w:t>
            </w: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178A19D4"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80D9B21" w14:textId="77777777" w:rsidR="007E5049" w:rsidRDefault="007E5049" w:rsidP="007E5049">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2D0514E9" w14:textId="77777777" w:rsidR="007E5049" w:rsidRDefault="007E5049"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 No additionaly delay.</w:t>
            </w:r>
          </w:p>
          <w:p w14:paraId="36FFF2E8" w14:textId="77777777" w:rsidR="007E5049" w:rsidRDefault="007E5049" w:rsidP="007E5049">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141673F8" w14:textId="77777777" w:rsidR="007E5049" w:rsidRDefault="0098702D"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Some clarification may be needed in the spec to address this issue</w:t>
            </w:r>
          </w:p>
          <w:p w14:paraId="3C6BA1B9" w14:textId="77777777" w:rsidR="0098702D" w:rsidRDefault="0098702D" w:rsidP="0098702D">
            <w:pPr>
              <w:spacing w:after="120"/>
              <w:rPr>
                <w:color w:val="FF0000"/>
                <w:lang w:val="en-US" w:eastAsia="zh-CN"/>
              </w:rPr>
            </w:pPr>
            <w:r>
              <w:rPr>
                <w:b/>
                <w:color w:val="000000" w:themeColor="text1"/>
                <w:u w:val="single"/>
                <w:lang w:val="en-US" w:eastAsia="ko-KR"/>
              </w:rPr>
              <w:t>Issue 2-1-12: HD-FDD impact</w:t>
            </w:r>
          </w:p>
          <w:p w14:paraId="08280BA1" w14:textId="77777777" w:rsidR="0098702D" w:rsidRPr="007E5049" w:rsidRDefault="0098702D" w:rsidP="00C87E8C">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Not sure about the necessity of option 1. </w:t>
            </w:r>
          </w:p>
        </w:tc>
      </w:tr>
      <w:tr w:rsidR="00D151CC" w14:paraId="2D006828" w14:textId="77777777" w:rsidTr="00FC17E5">
        <w:tc>
          <w:tcPr>
            <w:tcW w:w="1272" w:type="dxa"/>
          </w:tcPr>
          <w:p w14:paraId="1BDB9AC0" w14:textId="77777777" w:rsidR="00D151CC" w:rsidRDefault="00D151CC" w:rsidP="00D151CC">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52CC6FDF" w14:textId="77777777" w:rsidR="00D151CC" w:rsidRDefault="00D151CC" w:rsidP="00D151CC">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07ECB0BB" w14:textId="77777777" w:rsidR="00D151CC" w:rsidRDefault="00D151CC" w:rsidP="00D151CC">
            <w:pPr>
              <w:spacing w:after="120"/>
              <w:rPr>
                <w:bCs/>
                <w:color w:val="000000" w:themeColor="text1"/>
                <w:sz w:val="21"/>
                <w:szCs w:val="22"/>
                <w:lang w:eastAsia="sv-SE"/>
              </w:rPr>
            </w:pPr>
            <w:r>
              <w:rPr>
                <w:bCs/>
                <w:color w:val="000000" w:themeColor="text1"/>
                <w:sz w:val="21"/>
                <w:szCs w:val="22"/>
                <w:lang w:eastAsia="sv-SE"/>
              </w:rPr>
              <w:t>Based on our simulation results, 2 additional samples are needed for intra-frequency cell detection, hence we support option 2. However, for the sake of progress we are okay to compromise to Option 1.</w:t>
            </w:r>
          </w:p>
          <w:p w14:paraId="1E44ACEF" w14:textId="77777777" w:rsidR="00D151CC" w:rsidRDefault="00D151CC" w:rsidP="00D151CC">
            <w:pPr>
              <w:spacing w:after="120"/>
              <w:rPr>
                <w:b/>
                <w:color w:val="000000" w:themeColor="text1"/>
                <w:u w:val="single"/>
                <w:lang w:val="en-US" w:eastAsia="ko-KR"/>
              </w:rPr>
            </w:pPr>
            <w:r>
              <w:rPr>
                <w:b/>
                <w:color w:val="000000" w:themeColor="text1"/>
                <w:u w:val="single"/>
                <w:lang w:val="en-US" w:eastAsia="ko-KR"/>
              </w:rPr>
              <w:lastRenderedPageBreak/>
              <w:t>Issue 2-1-2: Potential Scenarios for HO</w:t>
            </w:r>
          </w:p>
          <w:p w14:paraId="4BAB0CBD" w14:textId="77777777" w:rsidR="00D151CC" w:rsidRDefault="00D151CC" w:rsidP="00D151CC">
            <w:pPr>
              <w:rPr>
                <w:rFonts w:eastAsiaTheme="minorEastAsia"/>
                <w:b/>
                <w:bCs/>
                <w:color w:val="000000" w:themeColor="text1"/>
                <w:lang w:val="en-US" w:eastAsia="zh-CN"/>
              </w:rPr>
            </w:pPr>
            <w:r>
              <w:rPr>
                <w:rFonts w:eastAsiaTheme="minorEastAsia"/>
                <w:color w:val="000000" w:themeColor="text1"/>
                <w:lang w:val="en-US" w:eastAsia="zh-CN"/>
              </w:rPr>
              <w:t xml:space="preserve">We first need to understand that for HO requirements in RAN4, SSBs are used for cell detection and time/frequency synchronization. In this regard there is no difference between NCD-SSB and CD-SSBs, hence, </w:t>
            </w:r>
            <w:r w:rsidRPr="00134008">
              <w:rPr>
                <w:rFonts w:eastAsiaTheme="minorEastAsia"/>
                <w:b/>
                <w:bCs/>
                <w:color w:val="000000" w:themeColor="text1"/>
                <w:lang w:val="en-US" w:eastAsia="zh-CN"/>
              </w:rPr>
              <w:t xml:space="preserve">there is no need to differentiate between NCD-SSBs and CD-SSBs for </w:t>
            </w:r>
            <w:r>
              <w:rPr>
                <w:rFonts w:eastAsiaTheme="minorEastAsia"/>
                <w:b/>
                <w:bCs/>
                <w:color w:val="000000" w:themeColor="text1"/>
                <w:lang w:val="en-US" w:eastAsia="zh-CN"/>
              </w:rPr>
              <w:t xml:space="preserve">RAN4 </w:t>
            </w:r>
            <w:r w:rsidRPr="00134008">
              <w:rPr>
                <w:rFonts w:eastAsiaTheme="minorEastAsia"/>
                <w:b/>
                <w:bCs/>
                <w:color w:val="000000" w:themeColor="text1"/>
                <w:lang w:val="en-US" w:eastAsia="zh-CN"/>
              </w:rPr>
              <w:t xml:space="preserve">HO </w:t>
            </w:r>
            <w:r>
              <w:rPr>
                <w:rFonts w:eastAsiaTheme="minorEastAsia"/>
                <w:b/>
                <w:bCs/>
                <w:color w:val="000000" w:themeColor="text1"/>
                <w:lang w:val="en-US" w:eastAsia="zh-CN"/>
              </w:rPr>
              <w:t>requirements</w:t>
            </w:r>
            <w:r w:rsidRPr="00134008">
              <w:rPr>
                <w:rFonts w:eastAsiaTheme="minorEastAsia"/>
                <w:b/>
                <w:bCs/>
                <w:color w:val="000000" w:themeColor="text1"/>
                <w:lang w:val="en-US" w:eastAsia="zh-CN"/>
              </w:rPr>
              <w:t>.</w:t>
            </w:r>
            <w:r>
              <w:rPr>
                <w:rFonts w:eastAsiaTheme="minorEastAsia"/>
                <w:b/>
                <w:bCs/>
                <w:color w:val="000000" w:themeColor="text1"/>
                <w:lang w:val="en-US" w:eastAsia="zh-CN"/>
              </w:rPr>
              <w:t xml:space="preserve"> </w:t>
            </w:r>
          </w:p>
          <w:p w14:paraId="7C14862C" w14:textId="77777777" w:rsidR="00D151CC" w:rsidRPr="0046740D" w:rsidRDefault="00D151CC" w:rsidP="00D151CC">
            <w:pPr>
              <w:rPr>
                <w:rFonts w:eastAsiaTheme="minorEastAsia"/>
                <w:color w:val="000000" w:themeColor="text1"/>
                <w:lang w:val="en-US" w:eastAsia="zh-CN"/>
              </w:rPr>
            </w:pPr>
            <w:r>
              <w:rPr>
                <w:rFonts w:eastAsiaTheme="minorEastAsia"/>
                <w:b/>
                <w:bCs/>
                <w:color w:val="000000" w:themeColor="text1"/>
                <w:lang w:val="en-US" w:eastAsia="zh-CN"/>
              </w:rPr>
              <w:t xml:space="preserve">So scenario 1 and 1a will be supported. </w:t>
            </w:r>
            <w:r>
              <w:rPr>
                <w:rFonts w:eastAsiaTheme="minorEastAsia"/>
                <w:color w:val="000000" w:themeColor="text1"/>
                <w:lang w:val="en-US" w:eastAsia="zh-CN"/>
              </w:rPr>
              <w:t xml:space="preserve">The only difference from legacy requirements in this case would be to specify that the SSB periodicity refers to the periodicity of the SSB within the first active BWP (RedCap specific BWP in this case). </w:t>
            </w:r>
          </w:p>
          <w:p w14:paraId="3A6C4C2E"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For scenario 2 and 2a, we don’t why the network would configure HO to non-RedCap specific initial BWP when both SSBs and ROs are available in the RedCap specific initial BWP. Note that the HO is always performed on the first active BWP and ROs are always configured in the first active BWP. So RAN4 should not discuss any case where HO is performed on a BWP which is not configured with any ROs. We don’t think RAN4 needs to specify any new requirements for scenario 2 and 2a.</w:t>
            </w:r>
          </w:p>
          <w:p w14:paraId="67B366D6"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The only controversial case is scenario 3, when the first active BWP (containing the ROs) does not have any SSBs (CD-SSB or NCD-SSB). In this case the UE needs to perform measurements for cell detection and/or time/frequency synchronization on SSBs outside the first active BWP.  Our preference is to not define requirements for such a scenario and that RAN4 always assumes SSBs to be present in the first active BWP. But if we are to discuss this scenario, then one way to perform these measurements would be using MGs. Another possible way would be that the UE first switches to the BWP (non-RedCap specific initial BWP in this case) that contains the SSB, performs cell-detection and time/frequency synchronization there and then switches to first active BWP. This leads to UE needing additional time for HO – e.g., BWP switching delay.</w:t>
            </w:r>
          </w:p>
          <w:p w14:paraId="687D0FAF"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So our first preference is to not define scenario 3, but if it is to be define then additional HO delay (e.g., BWP switching delay) needs to be considered.</w:t>
            </w:r>
          </w:p>
          <w:p w14:paraId="20CF94A7" w14:textId="77777777" w:rsidR="00D151CC" w:rsidRDefault="00D151CC" w:rsidP="00D151CC">
            <w:pPr>
              <w:rPr>
                <w:bCs/>
                <w:color w:val="000000" w:themeColor="text1"/>
                <w:sz w:val="21"/>
                <w:szCs w:val="22"/>
                <w:lang w:eastAsia="sv-SE"/>
              </w:rPr>
            </w:pPr>
            <w:r>
              <w:rPr>
                <w:rFonts w:eastAsiaTheme="minorEastAsia"/>
                <w:color w:val="000000" w:themeColor="text1"/>
                <w:lang w:val="en-US" w:eastAsia="zh-CN"/>
              </w:rPr>
              <w:t>For scenario 4, we think this should just be the case of HO to an unknown cell and no need to discuss it separately.</w:t>
            </w:r>
          </w:p>
          <w:p w14:paraId="5686899B" w14:textId="77777777" w:rsidR="00D151CC" w:rsidRDefault="00D151CC" w:rsidP="00D151CC">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0259EF55"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Support Option 1a.</w:t>
            </w:r>
          </w:p>
          <w:p w14:paraId="4F3F3232" w14:textId="77777777" w:rsidR="00D151CC" w:rsidRDefault="00D151CC" w:rsidP="00D151CC">
            <w:pPr>
              <w:rPr>
                <w:rFonts w:eastAsiaTheme="minorEastAsia"/>
                <w:color w:val="000000" w:themeColor="text1"/>
                <w:lang w:val="en-US" w:eastAsia="zh-CN"/>
              </w:rPr>
            </w:pPr>
          </w:p>
          <w:p w14:paraId="46758959" w14:textId="77777777" w:rsidR="00D151CC" w:rsidRDefault="00D151CC" w:rsidP="00D151CC">
            <w:pPr>
              <w:rPr>
                <w:rFonts w:eastAsiaTheme="minorEastAsia"/>
                <w:color w:val="000000" w:themeColor="text1"/>
                <w:lang w:val="en-US" w:eastAsia="zh-CN"/>
              </w:rPr>
            </w:pPr>
            <w:r>
              <w:rPr>
                <w:b/>
                <w:color w:val="000000" w:themeColor="text1"/>
                <w:u w:val="single"/>
                <w:lang w:val="en-US" w:eastAsia="ko-KR"/>
              </w:rPr>
              <w:t xml:space="preserve">Issue 2-1-4: Requirements for HO directly to a RedCap specific BWP with NCD-SSB only without measurement (Scenario 1a) </w:t>
            </w:r>
          </w:p>
          <w:p w14:paraId="2622FC5E"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UE should use NCD-SSB for measurements and no additional HO delay is needed other than the one agreed for 1Rx UEs.</w:t>
            </w:r>
          </w:p>
          <w:p w14:paraId="27385E3E" w14:textId="77777777" w:rsidR="00D151CC" w:rsidRDefault="00D151CC" w:rsidP="00D151CC">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38843DED" w14:textId="77777777" w:rsidR="00D151CC" w:rsidRDefault="00D151CC" w:rsidP="00D151CC">
            <w:pPr>
              <w:rPr>
                <w:b/>
                <w:color w:val="000000" w:themeColor="text1"/>
                <w:lang w:val="en-US" w:eastAsia="zh-CN"/>
              </w:rPr>
            </w:pPr>
            <w:r>
              <w:rPr>
                <w:rFonts w:eastAsiaTheme="minorEastAsia"/>
                <w:color w:val="000000" w:themeColor="text1"/>
                <w:lang w:val="en-US" w:eastAsia="zh-CN"/>
              </w:rPr>
              <w:t>We don’t think this is a valid scenario. The first active BWP is always configured with ROs. In this case, the HO has to be performed to RedCap specific BWP</w:t>
            </w:r>
          </w:p>
          <w:p w14:paraId="444878ED" w14:textId="77777777" w:rsidR="00D151CC" w:rsidRDefault="00D151CC" w:rsidP="00D151CC">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2B53EF0B"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Same as above.</w:t>
            </w:r>
          </w:p>
          <w:p w14:paraId="4E0655C2" w14:textId="77777777" w:rsidR="00D151CC" w:rsidRDefault="00D151CC" w:rsidP="00D151CC">
            <w:pPr>
              <w:rPr>
                <w:b/>
                <w:color w:val="000000" w:themeColor="text1"/>
                <w:u w:val="single"/>
                <w:lang w:val="en-US" w:eastAsia="ko-KR"/>
              </w:rPr>
            </w:pPr>
            <w:r>
              <w:rPr>
                <w:b/>
                <w:color w:val="000000" w:themeColor="text1"/>
                <w:u w:val="single"/>
                <w:lang w:val="en-US" w:eastAsia="ko-KR"/>
              </w:rPr>
              <w:t>Issue 2-1-7: Requirements for HO to an initial BWP with CD-SSB but RACH on RedCap specific BWP with no SSB (Scenario 3)</w:t>
            </w:r>
          </w:p>
          <w:p w14:paraId="6414C85E"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Support option 1 and option 1a, but also fine with Option 2.</w:t>
            </w:r>
          </w:p>
          <w:p w14:paraId="0C57B6A3" w14:textId="77777777" w:rsidR="00D151CC" w:rsidRDefault="00D151CC" w:rsidP="00D151CC">
            <w:pPr>
              <w:rPr>
                <w:b/>
                <w:color w:val="000000" w:themeColor="text1"/>
                <w:u w:val="single"/>
                <w:lang w:val="en-US" w:eastAsia="ko-KR"/>
              </w:rPr>
            </w:pPr>
            <w:r>
              <w:rPr>
                <w:b/>
                <w:color w:val="000000" w:themeColor="text1"/>
                <w:u w:val="single"/>
                <w:lang w:val="en-US" w:eastAsia="ko-KR"/>
              </w:rPr>
              <w:lastRenderedPageBreak/>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1C0641B1"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If scenario 3 is supported then, the UE may first switch to non-redcap specific initial BWP that contains the SSBs and later switch to Redcap specific initial BWP for RACH transmission. Since this process also involves UE preparation time including RF scripts building and other FW procedures, sufficient time is needed. We can specify something like:</w:t>
            </w:r>
          </w:p>
          <w:p w14:paraId="3712D8CD" w14:textId="77777777" w:rsidR="00D151CC" w:rsidRDefault="00D151CC" w:rsidP="00D151CC">
            <w:pPr>
              <w:pStyle w:val="EQ"/>
              <w:keepLines w:val="0"/>
              <w:tabs>
                <w:tab w:val="clear" w:pos="4536"/>
                <w:tab w:val="clear" w:pos="9072"/>
              </w:tabs>
              <w:spacing w:line="240" w:lineRule="auto"/>
              <w:ind w:left="720"/>
              <w:rPr>
                <w:rFonts w:ascii="Calibri" w:hAnsi="Calibri" w:cs="Calibri"/>
                <w:sz w:val="22"/>
                <w:szCs w:val="22"/>
                <w:lang w:val="en-US"/>
              </w:rPr>
            </w:pPr>
            <w:r>
              <w:rPr>
                <w:rFonts w:ascii="Calibri" w:hAnsi="Calibri" w:cs="Calibri"/>
                <w:sz w:val="22"/>
                <w:szCs w:val="22"/>
              </w:rPr>
              <w:t>T</w:t>
            </w:r>
            <w:r>
              <w:rPr>
                <w:rFonts w:ascii="Calibri" w:hAnsi="Calibri" w:cs="Calibri"/>
                <w:sz w:val="22"/>
                <w:szCs w:val="22"/>
                <w:vertAlign w:val="subscript"/>
              </w:rPr>
              <w:t>interrupt</w:t>
            </w:r>
            <w:r>
              <w:rPr>
                <w:rFonts w:ascii="Calibri" w:hAnsi="Calibri" w:cs="Calibri"/>
                <w:sz w:val="22"/>
                <w:szCs w:val="22"/>
              </w:rPr>
              <w:t xml:space="preserve"> = T</w:t>
            </w:r>
            <w:r>
              <w:rPr>
                <w:rFonts w:ascii="Calibri" w:hAnsi="Calibri" w:cs="Calibri"/>
                <w:sz w:val="22"/>
                <w:szCs w:val="22"/>
                <w:vertAlign w:val="subscript"/>
              </w:rPr>
              <w:t>search</w:t>
            </w:r>
            <w:r>
              <w:rPr>
                <w:rFonts w:ascii="Calibri" w:hAnsi="Calibri" w:cs="Calibri"/>
                <w:sz w:val="22"/>
                <w:szCs w:val="22"/>
              </w:rPr>
              <w:t xml:space="preserve"> + T</w:t>
            </w:r>
            <w:r>
              <w:rPr>
                <w:rFonts w:ascii="Calibri" w:hAnsi="Calibri" w:cs="Calibri"/>
                <w:sz w:val="22"/>
                <w:szCs w:val="22"/>
                <w:vertAlign w:val="subscript"/>
              </w:rPr>
              <w:t>IU</w:t>
            </w:r>
            <w:r>
              <w:rPr>
                <w:rFonts w:ascii="Calibri" w:hAnsi="Calibri" w:cs="Calibri"/>
                <w:sz w:val="22"/>
                <w:szCs w:val="22"/>
              </w:rPr>
              <w:t xml:space="preserve"> + T</w:t>
            </w:r>
            <w:r>
              <w:rPr>
                <w:rFonts w:ascii="Calibri" w:hAnsi="Calibri" w:cs="Calibri"/>
                <w:sz w:val="22"/>
                <w:szCs w:val="22"/>
                <w:vertAlign w:val="subscript"/>
              </w:rPr>
              <w:t>processing</w:t>
            </w:r>
            <w:r>
              <w:rPr>
                <w:rFonts w:ascii="Calibri" w:hAnsi="Calibri" w:cs="Calibri"/>
                <w:sz w:val="22"/>
                <w:szCs w:val="22"/>
              </w:rPr>
              <w:t xml:space="preserve"> </w:t>
            </w:r>
            <w:r>
              <w:rPr>
                <w:rFonts w:ascii="Calibri" w:hAnsi="Calibri" w:cs="Calibri"/>
                <w:sz w:val="22"/>
                <w:szCs w:val="22"/>
                <w:vertAlign w:val="subscript"/>
              </w:rPr>
              <w:t> </w:t>
            </w:r>
            <w:r>
              <w:rPr>
                <w:rFonts w:ascii="Calibri" w:hAnsi="Calibri" w:cs="Calibri"/>
                <w:sz w:val="22"/>
                <w:szCs w:val="22"/>
              </w:rPr>
              <w:t xml:space="preserve">+ </w:t>
            </w:r>
            <w:r>
              <w:rPr>
                <w:rFonts w:ascii="Calibri" w:hAnsi="Calibri" w:cs="Calibri"/>
                <w:color w:val="0070C0"/>
                <w:sz w:val="22"/>
                <w:szCs w:val="22"/>
              </w:rPr>
              <w:t>max(</w:t>
            </w:r>
            <w:r>
              <w:rPr>
                <w:rFonts w:ascii="Calibri" w:hAnsi="Calibri" w:cs="Calibri"/>
                <w:sz w:val="22"/>
                <w:szCs w:val="22"/>
              </w:rPr>
              <w:t>T</w:t>
            </w:r>
            <w:r>
              <w:rPr>
                <w:rFonts w:ascii="Calibri" w:hAnsi="Calibri" w:cs="Calibri"/>
                <w:sz w:val="22"/>
                <w:szCs w:val="22"/>
                <w:vertAlign w:val="subscript"/>
              </w:rPr>
              <w:t xml:space="preserve">∆ </w:t>
            </w:r>
            <w:r>
              <w:rPr>
                <w:rFonts w:ascii="Calibri" w:hAnsi="Calibri" w:cs="Calibri"/>
                <w:sz w:val="22"/>
                <w:szCs w:val="22"/>
              </w:rPr>
              <w:t> </w:t>
            </w:r>
            <w:r>
              <w:rPr>
                <w:rFonts w:ascii="Calibri" w:hAnsi="Calibri" w:cs="Calibri"/>
                <w:color w:val="0070C0"/>
                <w:sz w:val="22"/>
                <w:szCs w:val="22"/>
              </w:rPr>
              <w:t>,20)</w:t>
            </w:r>
            <w:r>
              <w:rPr>
                <w:rFonts w:ascii="Calibri" w:hAnsi="Calibri" w:cs="Calibri"/>
                <w:sz w:val="22"/>
                <w:szCs w:val="22"/>
              </w:rPr>
              <w:t xml:space="preserve"> + T</w:t>
            </w:r>
            <w:r>
              <w:rPr>
                <w:rFonts w:ascii="Calibri" w:hAnsi="Calibri" w:cs="Calibri"/>
                <w:sz w:val="22"/>
                <w:szCs w:val="22"/>
                <w:vertAlign w:val="subscript"/>
              </w:rPr>
              <w:t xml:space="preserve">margin  </w:t>
            </w:r>
            <w:r>
              <w:rPr>
                <w:rFonts w:ascii="Calibri" w:hAnsi="Calibri" w:cs="Calibri"/>
                <w:color w:val="0070C0"/>
                <w:sz w:val="22"/>
                <w:szCs w:val="22"/>
              </w:rPr>
              <w:t>+ 6</w:t>
            </w:r>
            <w:r>
              <w:rPr>
                <w:rFonts w:ascii="Calibri" w:hAnsi="Calibri" w:cs="Calibri"/>
                <w:sz w:val="22"/>
                <w:szCs w:val="22"/>
              </w:rPr>
              <w:t xml:space="preserve"> ms</w:t>
            </w:r>
          </w:p>
          <w:p w14:paraId="6913FE79" w14:textId="77777777" w:rsidR="00D151CC" w:rsidRPr="0046740D" w:rsidRDefault="00D151CC" w:rsidP="00D151CC">
            <w:pPr>
              <w:rPr>
                <w:rFonts w:eastAsiaTheme="minorEastAsia"/>
                <w:b/>
                <w:bCs/>
                <w:color w:val="000000" w:themeColor="text1"/>
                <w:lang w:val="en-US" w:eastAsia="zh-CN"/>
              </w:rPr>
            </w:pPr>
            <w:r w:rsidRPr="0046740D">
              <w:rPr>
                <w:rFonts w:eastAsiaTheme="minorEastAsia"/>
                <w:b/>
                <w:bCs/>
                <w:color w:val="000000" w:themeColor="text1"/>
                <w:lang w:val="en-US" w:eastAsia="zh-CN"/>
              </w:rPr>
              <w:t>Option 3: When the first active BWP during the HO procedure doesn’t have any SSBs, define HO interruption time as:</w:t>
            </w:r>
          </w:p>
          <w:p w14:paraId="3F16452B" w14:textId="77777777" w:rsidR="00D151CC" w:rsidRPr="0046740D" w:rsidRDefault="00D151CC" w:rsidP="00D151CC">
            <w:pPr>
              <w:pStyle w:val="EQ"/>
              <w:keepLines w:val="0"/>
              <w:tabs>
                <w:tab w:val="clear" w:pos="4536"/>
                <w:tab w:val="clear" w:pos="9072"/>
              </w:tabs>
              <w:spacing w:line="240" w:lineRule="auto"/>
              <w:ind w:left="720"/>
              <w:rPr>
                <w:rFonts w:ascii="Calibri" w:hAnsi="Calibri" w:cs="Calibri"/>
                <w:b/>
                <w:bCs/>
                <w:sz w:val="22"/>
                <w:szCs w:val="22"/>
                <w:lang w:val="en-US"/>
              </w:rPr>
            </w:pPr>
            <w:r w:rsidRPr="0046740D">
              <w:rPr>
                <w:rFonts w:ascii="Calibri" w:hAnsi="Calibri" w:cs="Calibri"/>
                <w:b/>
                <w:bCs/>
                <w:sz w:val="22"/>
                <w:szCs w:val="22"/>
              </w:rPr>
              <w:t>T</w:t>
            </w:r>
            <w:r w:rsidRPr="0046740D">
              <w:rPr>
                <w:rFonts w:ascii="Calibri" w:hAnsi="Calibri" w:cs="Calibri"/>
                <w:b/>
                <w:bCs/>
                <w:sz w:val="22"/>
                <w:szCs w:val="22"/>
                <w:vertAlign w:val="subscript"/>
              </w:rPr>
              <w:t>interrupt</w:t>
            </w:r>
            <w:r w:rsidRPr="0046740D">
              <w:rPr>
                <w:rFonts w:ascii="Calibri" w:hAnsi="Calibri" w:cs="Calibri"/>
                <w:b/>
                <w:bCs/>
                <w:sz w:val="22"/>
                <w:szCs w:val="22"/>
              </w:rPr>
              <w:t xml:space="preserve"> = T</w:t>
            </w:r>
            <w:r w:rsidRPr="0046740D">
              <w:rPr>
                <w:rFonts w:ascii="Calibri" w:hAnsi="Calibri" w:cs="Calibri"/>
                <w:b/>
                <w:bCs/>
                <w:sz w:val="22"/>
                <w:szCs w:val="22"/>
                <w:vertAlign w:val="subscript"/>
              </w:rPr>
              <w:t>search</w:t>
            </w:r>
            <w:r w:rsidRPr="0046740D">
              <w:rPr>
                <w:rFonts w:ascii="Calibri" w:hAnsi="Calibri" w:cs="Calibri"/>
                <w:b/>
                <w:bCs/>
                <w:sz w:val="22"/>
                <w:szCs w:val="22"/>
              </w:rPr>
              <w:t xml:space="preserve"> + T</w:t>
            </w:r>
            <w:r w:rsidRPr="0046740D">
              <w:rPr>
                <w:rFonts w:ascii="Calibri" w:hAnsi="Calibri" w:cs="Calibri"/>
                <w:b/>
                <w:bCs/>
                <w:sz w:val="22"/>
                <w:szCs w:val="22"/>
                <w:vertAlign w:val="subscript"/>
              </w:rPr>
              <w:t>IU</w:t>
            </w:r>
            <w:r w:rsidRPr="0046740D">
              <w:rPr>
                <w:rFonts w:ascii="Calibri" w:hAnsi="Calibri" w:cs="Calibri"/>
                <w:b/>
                <w:bCs/>
                <w:sz w:val="22"/>
                <w:szCs w:val="22"/>
              </w:rPr>
              <w:t xml:space="preserve"> + T</w:t>
            </w:r>
            <w:r w:rsidRPr="0046740D">
              <w:rPr>
                <w:rFonts w:ascii="Calibri" w:hAnsi="Calibri" w:cs="Calibri"/>
                <w:b/>
                <w:bCs/>
                <w:sz w:val="22"/>
                <w:szCs w:val="22"/>
                <w:vertAlign w:val="subscript"/>
              </w:rPr>
              <w:t>processing</w:t>
            </w:r>
            <w:r w:rsidRPr="0046740D">
              <w:rPr>
                <w:rFonts w:ascii="Calibri" w:hAnsi="Calibri" w:cs="Calibri"/>
                <w:b/>
                <w:bCs/>
                <w:sz w:val="22"/>
                <w:szCs w:val="22"/>
              </w:rPr>
              <w:t xml:space="preserve"> </w:t>
            </w:r>
            <w:r w:rsidRPr="0046740D">
              <w:rPr>
                <w:rFonts w:ascii="Calibri" w:hAnsi="Calibri" w:cs="Calibri"/>
                <w:b/>
                <w:bCs/>
                <w:sz w:val="22"/>
                <w:szCs w:val="22"/>
                <w:vertAlign w:val="subscript"/>
              </w:rPr>
              <w:t> </w:t>
            </w:r>
            <w:r w:rsidRPr="0046740D">
              <w:rPr>
                <w:rFonts w:ascii="Calibri" w:hAnsi="Calibri" w:cs="Calibri"/>
                <w:b/>
                <w:bCs/>
                <w:sz w:val="22"/>
                <w:szCs w:val="22"/>
              </w:rPr>
              <w:t xml:space="preserve">+ </w:t>
            </w:r>
            <w:r w:rsidRPr="0046740D">
              <w:rPr>
                <w:rFonts w:ascii="Calibri" w:hAnsi="Calibri" w:cs="Calibri"/>
                <w:b/>
                <w:bCs/>
                <w:color w:val="0070C0"/>
                <w:sz w:val="22"/>
                <w:szCs w:val="22"/>
              </w:rPr>
              <w:t>max(</w:t>
            </w:r>
            <w:r w:rsidRPr="0046740D">
              <w:rPr>
                <w:rFonts w:ascii="Calibri" w:hAnsi="Calibri" w:cs="Calibri"/>
                <w:b/>
                <w:bCs/>
                <w:sz w:val="22"/>
                <w:szCs w:val="22"/>
              </w:rPr>
              <w:t>T</w:t>
            </w:r>
            <w:r w:rsidRPr="0046740D">
              <w:rPr>
                <w:rFonts w:ascii="Calibri" w:hAnsi="Calibri" w:cs="Calibri"/>
                <w:b/>
                <w:bCs/>
                <w:sz w:val="22"/>
                <w:szCs w:val="22"/>
                <w:vertAlign w:val="subscript"/>
              </w:rPr>
              <w:t xml:space="preserve">∆ </w:t>
            </w:r>
            <w:r w:rsidRPr="0046740D">
              <w:rPr>
                <w:rFonts w:ascii="Calibri" w:hAnsi="Calibri" w:cs="Calibri"/>
                <w:b/>
                <w:bCs/>
                <w:sz w:val="22"/>
                <w:szCs w:val="22"/>
              </w:rPr>
              <w:t> </w:t>
            </w:r>
            <w:r w:rsidRPr="0046740D">
              <w:rPr>
                <w:rFonts w:ascii="Calibri" w:hAnsi="Calibri" w:cs="Calibri"/>
                <w:b/>
                <w:bCs/>
                <w:color w:val="0070C0"/>
                <w:sz w:val="22"/>
                <w:szCs w:val="22"/>
              </w:rPr>
              <w:t>,20)</w:t>
            </w:r>
            <w:r w:rsidRPr="0046740D">
              <w:rPr>
                <w:rFonts w:ascii="Calibri" w:hAnsi="Calibri" w:cs="Calibri"/>
                <w:b/>
                <w:bCs/>
                <w:sz w:val="22"/>
                <w:szCs w:val="22"/>
              </w:rPr>
              <w:t xml:space="preserve"> + T</w:t>
            </w:r>
            <w:r w:rsidRPr="0046740D">
              <w:rPr>
                <w:rFonts w:ascii="Calibri" w:hAnsi="Calibri" w:cs="Calibri"/>
                <w:b/>
                <w:bCs/>
                <w:sz w:val="22"/>
                <w:szCs w:val="22"/>
                <w:vertAlign w:val="subscript"/>
              </w:rPr>
              <w:t xml:space="preserve">margin  </w:t>
            </w:r>
            <w:r w:rsidRPr="0046740D">
              <w:rPr>
                <w:rFonts w:ascii="Calibri" w:hAnsi="Calibri" w:cs="Calibri"/>
                <w:b/>
                <w:bCs/>
                <w:color w:val="0070C0"/>
                <w:sz w:val="22"/>
                <w:szCs w:val="22"/>
              </w:rPr>
              <w:t>+ 6</w:t>
            </w:r>
            <w:r w:rsidRPr="0046740D">
              <w:rPr>
                <w:rFonts w:ascii="Calibri" w:hAnsi="Calibri" w:cs="Calibri"/>
                <w:b/>
                <w:bCs/>
                <w:sz w:val="22"/>
                <w:szCs w:val="22"/>
              </w:rPr>
              <w:t xml:space="preserve"> ms</w:t>
            </w:r>
          </w:p>
          <w:p w14:paraId="54685AF6" w14:textId="77777777" w:rsidR="00D151CC" w:rsidRDefault="00D151CC" w:rsidP="00D151CC">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42766F20"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UE is expected to use the SSB available in the first active BWP configured for HO.</w:t>
            </w:r>
          </w:p>
          <w:p w14:paraId="5491FDB5" w14:textId="77777777" w:rsidR="00D151CC" w:rsidRDefault="00D151CC" w:rsidP="00D151CC">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7FBEF5D9" w14:textId="77777777" w:rsidR="00D151CC" w:rsidRDefault="00D151CC" w:rsidP="00D151CC">
            <w:pPr>
              <w:rPr>
                <w:rFonts w:eastAsiaTheme="minorEastAsia"/>
                <w:color w:val="000000" w:themeColor="text1"/>
                <w:lang w:val="en-US" w:eastAsia="zh-CN"/>
              </w:rPr>
            </w:pPr>
            <w:r>
              <w:rPr>
                <w:rFonts w:eastAsiaTheme="minorEastAsia"/>
                <w:color w:val="000000" w:themeColor="text1"/>
                <w:lang w:val="en-US" w:eastAsia="zh-CN"/>
              </w:rPr>
              <w:t>Support Option 1. No need to considered separation between initial BWP and RedCap BWP.</w:t>
            </w:r>
          </w:p>
          <w:p w14:paraId="5BEA71A7" w14:textId="77777777" w:rsidR="00D151CC" w:rsidRDefault="00D151CC" w:rsidP="00D151CC">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4C16FC31" w14:textId="77777777" w:rsidR="00D151CC" w:rsidRDefault="00D151CC" w:rsidP="00D151CC">
            <w:pPr>
              <w:rPr>
                <w:rFonts w:eastAsiaTheme="minorEastAsia"/>
                <w:b/>
                <w:color w:val="000000" w:themeColor="text1"/>
                <w:u w:val="single"/>
                <w:lang w:val="en-US" w:eastAsia="zh-CN"/>
              </w:rPr>
            </w:pPr>
          </w:p>
          <w:p w14:paraId="28D5CC8D" w14:textId="77777777" w:rsidR="00D151CC" w:rsidRDefault="00D151CC" w:rsidP="00D151CC">
            <w:pPr>
              <w:spacing w:after="120"/>
              <w:rPr>
                <w:color w:val="FF0000"/>
                <w:lang w:val="en-US" w:eastAsia="zh-CN"/>
              </w:rPr>
            </w:pPr>
            <w:r>
              <w:rPr>
                <w:b/>
                <w:color w:val="000000" w:themeColor="text1"/>
                <w:u w:val="single"/>
                <w:lang w:val="en-US" w:eastAsia="ko-KR"/>
              </w:rPr>
              <w:t>Issue 2-1-12: HD-FDD impact</w:t>
            </w:r>
          </w:p>
          <w:p w14:paraId="2D151484" w14:textId="77777777" w:rsidR="00D151CC" w:rsidRDefault="00D151CC" w:rsidP="00D151CC">
            <w:pPr>
              <w:rPr>
                <w:rFonts w:eastAsiaTheme="minorEastAsia"/>
                <w:color w:val="000000" w:themeColor="text1"/>
                <w:lang w:val="en-US" w:eastAsia="zh-CN"/>
              </w:rPr>
            </w:pPr>
            <w:r>
              <w:rPr>
                <w:lang w:eastAsia="zh-CN"/>
              </w:rPr>
              <w:t>Support proposal 1. Clarification of the text is needed.</w:t>
            </w:r>
          </w:p>
          <w:p w14:paraId="1CC0D6E2" w14:textId="77777777" w:rsidR="00D151CC" w:rsidRDefault="00D151CC" w:rsidP="00D151CC">
            <w:pPr>
              <w:spacing w:after="120"/>
              <w:rPr>
                <w:b/>
                <w:color w:val="000000" w:themeColor="text1"/>
                <w:u w:val="single"/>
                <w:lang w:val="en-US" w:eastAsia="ko-KR"/>
              </w:rPr>
            </w:pPr>
          </w:p>
        </w:tc>
      </w:tr>
      <w:tr w:rsidR="00343478" w14:paraId="55A49BFF" w14:textId="77777777" w:rsidTr="00FC17E5">
        <w:tc>
          <w:tcPr>
            <w:tcW w:w="1272" w:type="dxa"/>
          </w:tcPr>
          <w:p w14:paraId="03A88806" w14:textId="77777777" w:rsidR="00343478" w:rsidRDefault="00343478" w:rsidP="00343478">
            <w:pPr>
              <w:spacing w:after="120"/>
              <w:rPr>
                <w:color w:val="000000" w:themeColor="text1"/>
                <w:lang w:val="en-US" w:eastAsia="zh-CN"/>
              </w:rPr>
            </w:pPr>
            <w:r>
              <w:rPr>
                <w:rFonts w:eastAsiaTheme="minorEastAsia"/>
                <w:color w:val="000000" w:themeColor="text1"/>
                <w:lang w:val="en-US" w:eastAsia="zh-CN"/>
              </w:rPr>
              <w:lastRenderedPageBreak/>
              <w:t>vivo</w:t>
            </w:r>
          </w:p>
        </w:tc>
        <w:tc>
          <w:tcPr>
            <w:tcW w:w="8359" w:type="dxa"/>
          </w:tcPr>
          <w:p w14:paraId="7376F836" w14:textId="77777777" w:rsidR="00343478" w:rsidRDefault="00343478" w:rsidP="00343478">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361D2C00" w14:textId="77777777" w:rsidR="00343478" w:rsidRDefault="00343478" w:rsidP="00343478">
            <w:pPr>
              <w:spacing w:after="120"/>
              <w:rPr>
                <w:bCs/>
                <w:color w:val="000000" w:themeColor="text1"/>
                <w:sz w:val="22"/>
                <w:szCs w:val="22"/>
                <w:lang w:eastAsia="sv-SE"/>
              </w:rPr>
            </w:pPr>
            <w:r>
              <w:rPr>
                <w:bCs/>
                <w:color w:val="000000" w:themeColor="text1"/>
                <w:sz w:val="22"/>
                <w:szCs w:val="22"/>
                <w:lang w:eastAsia="sv-SE"/>
              </w:rPr>
              <w:t xml:space="preserve">Ok with option 1. </w:t>
            </w:r>
          </w:p>
          <w:p w14:paraId="182DC38F" w14:textId="77777777" w:rsidR="00343478" w:rsidRDefault="00343478" w:rsidP="00343478">
            <w:pPr>
              <w:spacing w:after="120"/>
              <w:rPr>
                <w:b/>
                <w:color w:val="000000" w:themeColor="text1"/>
                <w:u w:val="single"/>
                <w:lang w:val="en-US" w:eastAsia="ko-KR"/>
              </w:rPr>
            </w:pPr>
          </w:p>
          <w:p w14:paraId="2EB40A56" w14:textId="77777777" w:rsidR="00343478" w:rsidRDefault="00343478" w:rsidP="00343478">
            <w:pPr>
              <w:spacing w:after="120"/>
              <w:rPr>
                <w:b/>
                <w:color w:val="000000" w:themeColor="text1"/>
                <w:u w:val="single"/>
                <w:lang w:val="en-US" w:eastAsia="ko-KR"/>
              </w:rPr>
            </w:pPr>
            <w:r>
              <w:rPr>
                <w:b/>
                <w:color w:val="000000" w:themeColor="text1"/>
                <w:u w:val="single"/>
                <w:lang w:val="en-US" w:eastAsia="ko-KR"/>
              </w:rPr>
              <w:t>Issue 2-1-2: Potential Scenarios for HO</w:t>
            </w:r>
          </w:p>
          <w:p w14:paraId="4BFD405C"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Ok with scenario #1, #1a #2, 2a and 3.</w:t>
            </w:r>
          </w:p>
          <w:p w14:paraId="4D9AEF53" w14:textId="77777777" w:rsidR="00343478" w:rsidRDefault="00343478" w:rsidP="00343478">
            <w:pPr>
              <w:spacing w:after="120"/>
              <w:rPr>
                <w:b/>
                <w:color w:val="000000" w:themeColor="text1"/>
                <w:u w:val="single"/>
                <w:lang w:val="en-US" w:eastAsia="ko-KR"/>
              </w:rPr>
            </w:pPr>
          </w:p>
          <w:p w14:paraId="4BDC1E31" w14:textId="77777777" w:rsidR="00343478" w:rsidRDefault="00343478" w:rsidP="00343478">
            <w:pPr>
              <w:rPr>
                <w:b/>
                <w:color w:val="000000" w:themeColor="text1"/>
                <w:u w:val="single"/>
                <w:lang w:val="en-US" w:eastAsia="ko-KR"/>
              </w:rPr>
            </w:pPr>
            <w:r>
              <w:rPr>
                <w:b/>
                <w:color w:val="000000" w:themeColor="text1"/>
                <w:u w:val="single"/>
                <w:lang w:val="en-US" w:eastAsia="ko-KR"/>
              </w:rPr>
              <w:t>Issue 2-1-3: Requirements for directly HO to a RedCap specific BWP with NCD-SSB only (Scenario 1)</w:t>
            </w:r>
          </w:p>
          <w:p w14:paraId="567F0BE0"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If scenario 1 is supported, prefer option 1a.</w:t>
            </w:r>
          </w:p>
          <w:p w14:paraId="62F7748D" w14:textId="77777777" w:rsidR="00343478" w:rsidRDefault="00343478" w:rsidP="00343478">
            <w:pPr>
              <w:rPr>
                <w:b/>
                <w:color w:val="000000" w:themeColor="text1"/>
                <w:u w:val="single"/>
                <w:lang w:val="en-US" w:eastAsia="ko-KR"/>
              </w:rPr>
            </w:pPr>
            <w:r>
              <w:rPr>
                <w:b/>
                <w:color w:val="000000" w:themeColor="text1"/>
                <w:u w:val="single"/>
                <w:lang w:val="en-US" w:eastAsia="ko-KR"/>
              </w:rPr>
              <w:t>Issue 2-1-4: Requirements for HO directly to a RedCap specific BWP with NCD-SSB only without measurement (Scenario 1a)</w:t>
            </w:r>
          </w:p>
          <w:p w14:paraId="4A3F3FCE" w14:textId="77777777" w:rsidR="00343478" w:rsidRPr="001F653A" w:rsidRDefault="00343478" w:rsidP="00343478">
            <w:pPr>
              <w:rPr>
                <w:rFonts w:eastAsiaTheme="minorEastAsia"/>
                <w:color w:val="000000" w:themeColor="text1"/>
                <w:lang w:val="en-US" w:eastAsia="zh-CN"/>
              </w:rPr>
            </w:pPr>
            <w:r w:rsidRPr="001F653A">
              <w:rPr>
                <w:rFonts w:eastAsiaTheme="minorEastAsia"/>
                <w:color w:val="000000" w:themeColor="text1"/>
                <w:lang w:val="en-US" w:eastAsia="zh-CN"/>
              </w:rPr>
              <w:t>We think the bandwidth limitation may not necessary</w:t>
            </w:r>
            <w:r>
              <w:rPr>
                <w:rFonts w:eastAsiaTheme="minorEastAsia"/>
                <w:color w:val="000000" w:themeColor="text1"/>
                <w:lang w:val="en-US" w:eastAsia="zh-CN"/>
              </w:rPr>
              <w:t>.</w:t>
            </w:r>
            <w:r w:rsidRPr="001F653A">
              <w:rPr>
                <w:rFonts w:eastAsiaTheme="minorEastAsia"/>
                <w:color w:val="000000" w:themeColor="text1"/>
                <w:lang w:val="en-US" w:eastAsia="zh-CN"/>
              </w:rPr>
              <w:t xml:space="preserve"> </w:t>
            </w:r>
          </w:p>
          <w:p w14:paraId="777FA1F7" w14:textId="77777777" w:rsidR="00343478" w:rsidRDefault="00343478" w:rsidP="00343478">
            <w:pPr>
              <w:rPr>
                <w:b/>
                <w:color w:val="000000" w:themeColor="text1"/>
                <w:u w:val="single"/>
                <w:lang w:val="en-US" w:eastAsia="ko-KR"/>
              </w:rPr>
            </w:pPr>
            <w:r>
              <w:rPr>
                <w:b/>
                <w:color w:val="000000" w:themeColor="text1"/>
                <w:u w:val="single"/>
                <w:lang w:val="en-US" w:eastAsia="ko-KR"/>
              </w:rPr>
              <w:t>Issue 2-1-5: Requirements for HO to an initial BWP with CD-SSB but RACH on RedCap specific BWP associated with NCD-SSB (Scenario 2)</w:t>
            </w:r>
          </w:p>
          <w:p w14:paraId="767582A7" w14:textId="77777777" w:rsidR="00343478" w:rsidRDefault="00343478" w:rsidP="00343478">
            <w:pPr>
              <w:rPr>
                <w:b/>
                <w:color w:val="000000" w:themeColor="text1"/>
                <w:lang w:val="en-US" w:eastAsia="zh-CN"/>
              </w:rPr>
            </w:pPr>
            <w:r>
              <w:rPr>
                <w:rFonts w:eastAsiaTheme="minorEastAsia"/>
                <w:color w:val="000000" w:themeColor="text1"/>
                <w:lang w:val="en-US" w:eastAsia="zh-CN"/>
              </w:rPr>
              <w:t xml:space="preserve">Fine with option 1. </w:t>
            </w:r>
          </w:p>
          <w:p w14:paraId="15223FAD" w14:textId="77777777" w:rsidR="00343478" w:rsidRDefault="00343478" w:rsidP="00343478">
            <w:pPr>
              <w:rPr>
                <w:b/>
                <w:color w:val="000000" w:themeColor="text1"/>
                <w:u w:val="single"/>
                <w:lang w:val="en-US" w:eastAsia="ko-KR"/>
              </w:rPr>
            </w:pPr>
            <w:r>
              <w:rPr>
                <w:b/>
                <w:color w:val="000000" w:themeColor="text1"/>
                <w:u w:val="single"/>
                <w:lang w:val="en-US" w:eastAsia="ko-KR"/>
              </w:rPr>
              <w:t>Issue 2-1-6: Requirements for HO to an initial BWP with CD-SSB but RACH on RedCap specific BWP associated with CD-SSB  (Scenario 2a)</w:t>
            </w:r>
          </w:p>
          <w:p w14:paraId="5DF17ED4"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Fine with option 1.</w:t>
            </w:r>
          </w:p>
          <w:p w14:paraId="149B6096" w14:textId="77777777" w:rsidR="00343478" w:rsidRDefault="00343478" w:rsidP="00343478">
            <w:pPr>
              <w:rPr>
                <w:b/>
                <w:color w:val="000000" w:themeColor="text1"/>
                <w:u w:val="single"/>
                <w:lang w:val="en-US" w:eastAsia="ko-KR"/>
              </w:rPr>
            </w:pPr>
            <w:r>
              <w:rPr>
                <w:b/>
                <w:color w:val="000000" w:themeColor="text1"/>
                <w:u w:val="single"/>
                <w:lang w:val="en-US" w:eastAsia="ko-KR"/>
              </w:rPr>
              <w:lastRenderedPageBreak/>
              <w:t>Issue 2-1-7: Requirements for HO to an initial BWP with CD-SSB but RACH on RedCap specific BWP with no SSB (Scenario 3)</w:t>
            </w:r>
          </w:p>
          <w:p w14:paraId="27D51E9B" w14:textId="77777777" w:rsidR="00343478" w:rsidRPr="001F653A" w:rsidRDefault="00343478" w:rsidP="00343478">
            <w:pPr>
              <w:rPr>
                <w:rFonts w:eastAsiaTheme="minorEastAsia"/>
                <w:color w:val="000000" w:themeColor="text1"/>
                <w:lang w:val="en-US" w:eastAsia="zh-CN"/>
              </w:rPr>
            </w:pPr>
            <w:r w:rsidRPr="001F653A">
              <w:rPr>
                <w:rFonts w:eastAsiaTheme="minorEastAsia"/>
                <w:color w:val="000000" w:themeColor="text1"/>
                <w:lang w:val="en-US" w:eastAsia="zh-CN"/>
              </w:rPr>
              <w:t xml:space="preserve">We can compromise to option 1. </w:t>
            </w:r>
          </w:p>
          <w:p w14:paraId="3603D80E" w14:textId="77777777" w:rsidR="00343478" w:rsidRDefault="00343478" w:rsidP="00343478">
            <w:pPr>
              <w:rPr>
                <w:b/>
                <w:color w:val="000000" w:themeColor="text1"/>
                <w:u w:val="single"/>
                <w:lang w:val="en-US" w:eastAsia="ko-KR"/>
              </w:rPr>
            </w:pPr>
            <w:r>
              <w:rPr>
                <w:b/>
                <w:color w:val="000000" w:themeColor="text1"/>
                <w:u w:val="single"/>
                <w:lang w:val="en-US" w:eastAsia="ko-KR"/>
              </w:rPr>
              <w:t>Issue 2-1-8: Additional BWP switching delay(</w:t>
            </w:r>
            <w:r>
              <w:rPr>
                <w:rFonts w:eastAsia="DengXian"/>
                <w:b/>
                <w:bCs/>
                <w:u w:val="single"/>
                <w:lang w:val="en-US" w:eastAsia="ko-KR"/>
              </w:rPr>
              <w:t>T</w:t>
            </w:r>
            <w:r>
              <w:rPr>
                <w:rFonts w:eastAsia="DengXian"/>
                <w:b/>
                <w:bCs/>
                <w:u w:val="single"/>
                <w:vertAlign w:val="subscript"/>
                <w:lang w:val="en-US" w:eastAsia="ko-KR"/>
              </w:rPr>
              <w:t>BWP-switching-delay</w:t>
            </w:r>
            <w:r>
              <w:rPr>
                <w:b/>
                <w:color w:val="000000" w:themeColor="text1"/>
                <w:u w:val="single"/>
                <w:lang w:val="en-US" w:eastAsia="ko-KR"/>
              </w:rPr>
              <w:t xml:space="preserve">) in requirements </w:t>
            </w:r>
          </w:p>
          <w:p w14:paraId="4C847052" w14:textId="77777777" w:rsidR="00343478" w:rsidRDefault="00343478" w:rsidP="00343478">
            <w:pPr>
              <w:rPr>
                <w:b/>
                <w:color w:val="000000" w:themeColor="text1"/>
                <w:u w:val="single"/>
                <w:lang w:val="en-US" w:eastAsia="ko-KR"/>
              </w:rPr>
            </w:pPr>
          </w:p>
          <w:p w14:paraId="0FD5CE76" w14:textId="77777777" w:rsidR="00343478" w:rsidRDefault="00343478" w:rsidP="00343478">
            <w:pPr>
              <w:rPr>
                <w:b/>
                <w:color w:val="000000" w:themeColor="text1"/>
                <w:u w:val="single"/>
                <w:lang w:val="en-US" w:eastAsia="ko-KR"/>
              </w:rPr>
            </w:pPr>
            <w:r>
              <w:rPr>
                <w:b/>
                <w:color w:val="000000" w:themeColor="text1"/>
                <w:u w:val="single"/>
                <w:lang w:val="en-US" w:eastAsia="ko-KR"/>
              </w:rPr>
              <w:t xml:space="preserve">Issue 2-1-9: </w:t>
            </w:r>
            <w:r>
              <w:rPr>
                <w:b/>
                <w:bCs/>
                <w:u w:val="single"/>
                <w:lang w:val="en-US" w:eastAsia="ko-KR"/>
              </w:rPr>
              <w:t>T/F tracking delay(T</w:t>
            </w:r>
            <w:r>
              <w:rPr>
                <w:b/>
                <w:bCs/>
                <w:u w:val="single"/>
                <w:vertAlign w:val="subscript"/>
                <w:lang w:val="en-US" w:eastAsia="ko-KR"/>
              </w:rPr>
              <w:t>∆</w:t>
            </w:r>
            <w:r>
              <w:rPr>
                <w:b/>
                <w:bCs/>
                <w:u w:val="single"/>
                <w:lang w:val="en-US" w:eastAsia="ko-KR"/>
              </w:rPr>
              <w:t>)</w:t>
            </w:r>
            <w:r>
              <w:rPr>
                <w:b/>
                <w:color w:val="000000" w:themeColor="text1"/>
                <w:u w:val="single"/>
                <w:lang w:val="en-US" w:eastAsia="ko-KR"/>
              </w:rPr>
              <w:t xml:space="preserve"> in requirements </w:t>
            </w:r>
          </w:p>
          <w:p w14:paraId="185E4216" w14:textId="77777777" w:rsidR="00343478" w:rsidRDefault="00343478" w:rsidP="00343478">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731A08D3" w14:textId="77777777" w:rsidR="00343478" w:rsidRDefault="00343478" w:rsidP="00343478">
            <w:pPr>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48D187C1" w14:textId="77777777" w:rsidR="00343478" w:rsidRDefault="00343478" w:rsidP="00343478">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2951CFC1" w14:textId="77777777" w:rsidR="00343478" w:rsidRDefault="00343478" w:rsidP="00343478">
            <w:pPr>
              <w:rPr>
                <w:b/>
                <w:color w:val="000000" w:themeColor="text1"/>
                <w:u w:val="single"/>
                <w:lang w:val="en-US" w:eastAsia="ko-KR"/>
              </w:rPr>
            </w:pPr>
            <w:r>
              <w:rPr>
                <w:rFonts w:eastAsiaTheme="minorEastAsia"/>
                <w:color w:val="000000" w:themeColor="text1"/>
                <w:lang w:val="en-US" w:eastAsia="zh-CN"/>
              </w:rPr>
              <w:t>Ok with option 1</w:t>
            </w:r>
          </w:p>
          <w:p w14:paraId="429BF462" w14:textId="77777777" w:rsidR="00343478" w:rsidRDefault="00343478" w:rsidP="00343478">
            <w:pPr>
              <w:spacing w:after="120"/>
              <w:rPr>
                <w:color w:val="FF0000"/>
                <w:lang w:val="en-US" w:eastAsia="zh-CN"/>
              </w:rPr>
            </w:pPr>
            <w:r>
              <w:rPr>
                <w:b/>
                <w:color w:val="000000" w:themeColor="text1"/>
                <w:u w:val="single"/>
                <w:lang w:val="en-US" w:eastAsia="ko-KR"/>
              </w:rPr>
              <w:t>Issue 2-1-12: HD-FDD impact</w:t>
            </w:r>
          </w:p>
          <w:p w14:paraId="73FB2233" w14:textId="77777777" w:rsidR="00343478" w:rsidRDefault="00343478" w:rsidP="00343478">
            <w:pPr>
              <w:rPr>
                <w:b/>
                <w:color w:val="000000" w:themeColor="text1"/>
                <w:u w:val="single"/>
                <w:lang w:val="en-US" w:eastAsia="ko-KR"/>
              </w:rPr>
            </w:pPr>
            <w:r>
              <w:rPr>
                <w:b/>
                <w:color w:val="000000" w:themeColor="text1"/>
                <w:u w:val="single"/>
                <w:lang w:val="en-US" w:eastAsia="ko-KR"/>
              </w:rPr>
              <w:t>Ok with option 1</w:t>
            </w:r>
          </w:p>
          <w:p w14:paraId="045BED20" w14:textId="77777777" w:rsidR="00343478" w:rsidRDefault="00343478" w:rsidP="00343478">
            <w:pPr>
              <w:rPr>
                <w:b/>
                <w:color w:val="000000" w:themeColor="text1"/>
                <w:u w:val="single"/>
                <w:lang w:val="en-US" w:eastAsia="ko-KR"/>
              </w:rPr>
            </w:pPr>
          </w:p>
        </w:tc>
      </w:tr>
      <w:tr w:rsidR="0065613D" w14:paraId="32AEBFFE" w14:textId="77777777" w:rsidTr="00FC17E5">
        <w:tc>
          <w:tcPr>
            <w:tcW w:w="1272" w:type="dxa"/>
          </w:tcPr>
          <w:p w14:paraId="27016865" w14:textId="7777777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59" w:type="dxa"/>
          </w:tcPr>
          <w:p w14:paraId="7C0EAD99" w14:textId="77777777" w:rsidR="0065613D" w:rsidRDefault="0065613D" w:rsidP="0065613D">
            <w:pPr>
              <w:rPr>
                <w:b/>
                <w:color w:val="000000" w:themeColor="text1"/>
                <w:u w:val="single"/>
                <w:lang w:val="en-US" w:eastAsia="ko-KR"/>
              </w:rPr>
            </w:pPr>
            <w:r w:rsidRPr="00C91660">
              <w:rPr>
                <w:b/>
                <w:color w:val="000000" w:themeColor="text1"/>
                <w:u w:val="single"/>
                <w:lang w:val="en-US" w:eastAsia="ko-KR"/>
              </w:rPr>
              <w:t>Issue 2-1-1: Impact on T</w:t>
            </w:r>
            <w:r w:rsidRPr="00C91660">
              <w:rPr>
                <w:b/>
                <w:color w:val="000000" w:themeColor="text1"/>
                <w:u w:val="single"/>
                <w:vertAlign w:val="subscript"/>
                <w:lang w:val="en-US" w:eastAsia="ko-KR"/>
              </w:rPr>
              <w:t>search</w:t>
            </w:r>
            <w:r w:rsidRPr="00C91660">
              <w:rPr>
                <w:b/>
                <w:color w:val="000000" w:themeColor="text1"/>
                <w:u w:val="single"/>
                <w:lang w:val="en-US" w:eastAsia="ko-KR"/>
              </w:rPr>
              <w:t xml:space="preserve"> (in HO) for 1Rx for FR1</w:t>
            </w:r>
          </w:p>
          <w:p w14:paraId="5A26CEA7" w14:textId="77777777" w:rsidR="0065613D" w:rsidRPr="00CC1862" w:rsidRDefault="0065613D" w:rsidP="0065613D">
            <w:pPr>
              <w:rPr>
                <w:bCs/>
                <w:color w:val="000000" w:themeColor="text1"/>
                <w:lang w:val="en-US" w:eastAsia="ko-KR"/>
              </w:rPr>
            </w:pPr>
            <w:r>
              <w:rPr>
                <w:bCs/>
                <w:color w:val="000000" w:themeColor="text1"/>
                <w:lang w:val="en-US" w:eastAsia="ko-KR"/>
              </w:rPr>
              <w:t>We support the</w:t>
            </w:r>
            <w:r>
              <w:rPr>
                <w:rFonts w:eastAsia="SimSun"/>
                <w:color w:val="000000" w:themeColor="text1"/>
                <w:lang w:val="en-US" w:eastAsia="zh-CN"/>
              </w:rPr>
              <w:t xml:space="preserve"> compromised proposal, i.e., option 1</w:t>
            </w:r>
            <w:r>
              <w:rPr>
                <w:bCs/>
                <w:color w:val="000000" w:themeColor="text1"/>
                <w:lang w:val="en-US" w:eastAsia="ko-KR"/>
              </w:rPr>
              <w:t>.</w:t>
            </w:r>
          </w:p>
          <w:p w14:paraId="1DD2B11D" w14:textId="77777777" w:rsidR="0065613D" w:rsidRDefault="0065613D" w:rsidP="0065613D">
            <w:pPr>
              <w:spacing w:after="120"/>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2</w:t>
            </w:r>
            <w:r w:rsidRPr="00773E70">
              <w:rPr>
                <w:b/>
                <w:color w:val="000000" w:themeColor="text1"/>
                <w:u w:val="single"/>
                <w:lang w:val="en-US" w:eastAsia="ko-KR"/>
              </w:rPr>
              <w:t>:</w:t>
            </w:r>
            <w:r>
              <w:rPr>
                <w:b/>
                <w:color w:val="000000" w:themeColor="text1"/>
                <w:u w:val="single"/>
                <w:lang w:val="en-US" w:eastAsia="ko-KR"/>
              </w:rPr>
              <w:t xml:space="preserve"> Potential Scenarios for HO</w:t>
            </w:r>
          </w:p>
          <w:p w14:paraId="36E17436" w14:textId="77777777" w:rsidR="0065613D" w:rsidRPr="000F2422" w:rsidRDefault="0065613D" w:rsidP="0065613D">
            <w:pPr>
              <w:rPr>
                <w:bCs/>
                <w:color w:val="000000" w:themeColor="text1"/>
                <w:lang w:val="en-US" w:eastAsia="ko-KR"/>
              </w:rPr>
            </w:pPr>
            <w:r>
              <w:rPr>
                <w:bCs/>
                <w:color w:val="000000" w:themeColor="text1"/>
                <w:lang w:val="en-US" w:eastAsia="ko-KR"/>
              </w:rPr>
              <w:t>OK to define requirements for</w:t>
            </w:r>
            <w:r w:rsidRPr="00CC1862">
              <w:rPr>
                <w:bCs/>
                <w:color w:val="000000" w:themeColor="text1"/>
                <w:lang w:val="en-US" w:eastAsia="ko-KR"/>
              </w:rPr>
              <w:t xml:space="preserve"> </w:t>
            </w:r>
            <w:r w:rsidRPr="000F2422">
              <w:rPr>
                <w:bCs/>
                <w:color w:val="000000" w:themeColor="text1"/>
                <w:lang w:val="en-US" w:eastAsia="ko-KR"/>
              </w:rPr>
              <w:t>scenario 1 and 1a.</w:t>
            </w:r>
          </w:p>
          <w:p w14:paraId="02340AD2"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3</w:t>
            </w:r>
            <w:r w:rsidRPr="00773E70">
              <w:rPr>
                <w:b/>
                <w:color w:val="000000" w:themeColor="text1"/>
                <w:u w:val="single"/>
                <w:lang w:val="en-US" w:eastAsia="ko-KR"/>
              </w:rPr>
              <w:t xml:space="preserve">: </w:t>
            </w:r>
            <w:r>
              <w:rPr>
                <w:b/>
                <w:color w:val="000000" w:themeColor="text1"/>
                <w:u w:val="single"/>
                <w:lang w:val="en-US" w:eastAsia="ko-KR"/>
              </w:rPr>
              <w:t xml:space="preserve">Requirements for directly </w:t>
            </w:r>
            <w:r w:rsidRPr="00E04D78">
              <w:rPr>
                <w:b/>
                <w:color w:val="000000" w:themeColor="text1"/>
                <w:u w:val="single"/>
                <w:lang w:val="en-US" w:eastAsia="ko-KR"/>
              </w:rPr>
              <w:t xml:space="preserve">HO to a RedCap specific BWP with NCD-SSB </w:t>
            </w:r>
            <w:r>
              <w:rPr>
                <w:b/>
                <w:color w:val="000000" w:themeColor="text1"/>
                <w:u w:val="single"/>
                <w:lang w:val="en-US" w:eastAsia="ko-KR"/>
              </w:rPr>
              <w:t>only (Scenario 1)</w:t>
            </w:r>
          </w:p>
          <w:p w14:paraId="218FCD8B" w14:textId="77777777" w:rsidR="0065613D" w:rsidRDefault="0065613D" w:rsidP="0065613D">
            <w:pPr>
              <w:rPr>
                <w:rFonts w:eastAsiaTheme="minorEastAsia"/>
                <w:color w:val="000000" w:themeColor="text1"/>
                <w:lang w:val="en-US" w:eastAsia="zh-CN"/>
              </w:rPr>
            </w:pPr>
            <w:r>
              <w:rPr>
                <w:bCs/>
                <w:color w:val="000000"/>
              </w:rPr>
              <w:t>Support option 1.</w:t>
            </w:r>
          </w:p>
          <w:p w14:paraId="24CD0A44"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4</w:t>
            </w:r>
            <w:r w:rsidRPr="00773E70">
              <w:rPr>
                <w:b/>
                <w:color w:val="000000" w:themeColor="text1"/>
                <w:u w:val="single"/>
                <w:lang w:val="en-US" w:eastAsia="ko-KR"/>
              </w:rPr>
              <w:t xml:space="preserve">: </w:t>
            </w:r>
            <w:r>
              <w:rPr>
                <w:b/>
                <w:color w:val="000000" w:themeColor="text1"/>
                <w:u w:val="single"/>
                <w:lang w:val="en-US" w:eastAsia="ko-KR"/>
              </w:rPr>
              <w:t xml:space="preserve">Requirements for </w:t>
            </w:r>
            <w:r w:rsidRPr="00D52992">
              <w:rPr>
                <w:b/>
                <w:color w:val="000000" w:themeColor="text1"/>
                <w:u w:val="single"/>
                <w:lang w:val="en-US" w:eastAsia="ko-KR"/>
              </w:rPr>
              <w:t>HO directly to a RedCap specific BWP with NCD-SSB only without measurement</w:t>
            </w:r>
            <w:r>
              <w:rPr>
                <w:b/>
                <w:color w:val="000000" w:themeColor="text1"/>
                <w:u w:val="single"/>
                <w:lang w:val="en-US" w:eastAsia="ko-KR"/>
              </w:rPr>
              <w:t xml:space="preserve"> (Scenario 1a)</w:t>
            </w:r>
          </w:p>
          <w:p w14:paraId="690FA918" w14:textId="77777777" w:rsidR="0065613D" w:rsidRDefault="0065613D" w:rsidP="0065613D">
            <w:pPr>
              <w:overflowPunct/>
              <w:autoSpaceDE/>
              <w:autoSpaceDN/>
              <w:adjustRightInd/>
              <w:spacing w:after="120"/>
              <w:textAlignment w:val="auto"/>
              <w:rPr>
                <w:color w:val="000000" w:themeColor="text1"/>
                <w:lang w:val="en-US"/>
              </w:rPr>
            </w:pPr>
            <w:r>
              <w:rPr>
                <w:color w:val="000000" w:themeColor="text1"/>
                <w:lang w:val="en-US"/>
              </w:rPr>
              <w:t>The wording proposed by MTK seems more generic and we are fine with option 1a.</w:t>
            </w:r>
            <w:r>
              <w:rPr>
                <w:color w:val="000000" w:themeColor="text1"/>
                <w:lang w:val="en-US" w:eastAsia="zh-CN"/>
              </w:rPr>
              <w:t xml:space="preserve">  </w:t>
            </w:r>
          </w:p>
          <w:p w14:paraId="18D6E81F" w14:textId="77777777" w:rsidR="0065613D" w:rsidRPr="00773E70" w:rsidRDefault="0065613D" w:rsidP="0065613D">
            <w:pPr>
              <w:rPr>
                <w:b/>
                <w:color w:val="000000" w:themeColor="text1"/>
                <w:u w:val="single"/>
                <w:lang w:val="en-US" w:eastAsia="ko-KR"/>
              </w:rPr>
            </w:pPr>
            <w:r w:rsidRPr="00773E70">
              <w:rPr>
                <w:b/>
                <w:color w:val="000000" w:themeColor="text1"/>
                <w:u w:val="single"/>
                <w:lang w:val="en-US" w:eastAsia="ko-KR"/>
              </w:rPr>
              <w:t>Issue 2-1-</w:t>
            </w:r>
            <w:r>
              <w:rPr>
                <w:b/>
                <w:color w:val="000000" w:themeColor="text1"/>
                <w:u w:val="single"/>
                <w:lang w:val="en-US" w:eastAsia="ko-KR"/>
              </w:rPr>
              <w:t>7</w:t>
            </w:r>
            <w:r w:rsidRPr="00773E70">
              <w:rPr>
                <w:b/>
                <w:color w:val="000000" w:themeColor="text1"/>
                <w:u w:val="single"/>
                <w:lang w:val="en-US" w:eastAsia="ko-KR"/>
              </w:rPr>
              <w:t xml:space="preserve">: </w:t>
            </w:r>
            <w:r>
              <w:rPr>
                <w:b/>
                <w:color w:val="000000" w:themeColor="text1"/>
                <w:u w:val="single"/>
                <w:lang w:val="en-US" w:eastAsia="ko-KR"/>
              </w:rPr>
              <w:t>Requirements for HO</w:t>
            </w:r>
            <w:r w:rsidRPr="008B7744">
              <w:rPr>
                <w:b/>
                <w:color w:val="000000" w:themeColor="text1"/>
                <w:u w:val="single"/>
                <w:lang w:val="en-US" w:eastAsia="ko-KR"/>
              </w:rPr>
              <w:t xml:space="preserve"> to </w:t>
            </w:r>
            <w:r w:rsidRPr="00D52992">
              <w:rPr>
                <w:b/>
                <w:color w:val="000000" w:themeColor="text1"/>
                <w:u w:val="single"/>
                <w:lang w:val="en-US" w:eastAsia="ko-KR"/>
              </w:rPr>
              <w:t>an initial BWP with CD-SSB but RACH on RedCap specific BWP with no SSB</w:t>
            </w:r>
            <w:r w:rsidRPr="008B7744" w:rsidDel="00A253E2">
              <w:rPr>
                <w:b/>
                <w:color w:val="000000" w:themeColor="text1"/>
                <w:u w:val="single"/>
                <w:lang w:val="en-US" w:eastAsia="ko-KR"/>
              </w:rPr>
              <w:t xml:space="preserve"> </w:t>
            </w:r>
            <w:r>
              <w:rPr>
                <w:b/>
                <w:color w:val="000000" w:themeColor="text1"/>
                <w:u w:val="single"/>
                <w:lang w:val="en-US" w:eastAsia="ko-KR"/>
              </w:rPr>
              <w:t>(Scenario 3)</w:t>
            </w:r>
          </w:p>
          <w:p w14:paraId="07939E0B"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Prefer option 2, since we have agreed in RAN4 that there will be no requirements for such scenario for measurement.  </w:t>
            </w:r>
          </w:p>
          <w:p w14:paraId="4522C8FD" w14:textId="77777777" w:rsidR="0065613D" w:rsidRPr="002D0260" w:rsidRDefault="0065613D" w:rsidP="0065613D">
            <w:pPr>
              <w:rPr>
                <w:b/>
                <w:color w:val="000000" w:themeColor="text1"/>
                <w:u w:val="single"/>
                <w:lang w:val="en-US" w:eastAsia="ko-KR"/>
              </w:rPr>
            </w:pPr>
            <w:r w:rsidRPr="003A6E92">
              <w:rPr>
                <w:b/>
                <w:color w:val="000000" w:themeColor="text1"/>
                <w:u w:val="single"/>
                <w:lang w:val="en-US" w:eastAsia="ko-KR"/>
              </w:rPr>
              <w:t>Issue 2-1-10:</w:t>
            </w:r>
            <w:r w:rsidRPr="002D0260">
              <w:rPr>
                <w:b/>
                <w:color w:val="000000" w:themeColor="text1"/>
                <w:u w:val="single"/>
                <w:lang w:val="en-US" w:eastAsia="ko-KR"/>
              </w:rPr>
              <w:t xml:space="preserve"> Requirements for HO to a BWP which has different SSB with the one used for measurement (Scenario 4)</w:t>
            </w:r>
          </w:p>
          <w:p w14:paraId="62856634" w14:textId="77777777" w:rsidR="0065613D" w:rsidRDefault="0065613D" w:rsidP="0065613D">
            <w:pPr>
              <w:rPr>
                <w:b/>
                <w:color w:val="000000" w:themeColor="text1"/>
                <w:u w:val="single"/>
                <w:lang w:val="en-US" w:eastAsia="ko-KR"/>
              </w:rPr>
            </w:pPr>
            <w:r>
              <w:rPr>
                <w:rFonts w:eastAsiaTheme="minorEastAsia"/>
                <w:color w:val="000000" w:themeColor="text1"/>
                <w:lang w:val="en-US" w:eastAsia="zh-CN"/>
              </w:rPr>
              <w:t>Option 1 is fine.</w:t>
            </w:r>
          </w:p>
        </w:tc>
      </w:tr>
    </w:tbl>
    <w:p w14:paraId="75084AB6" w14:textId="77777777" w:rsidR="002239C4" w:rsidRPr="00FC17E5" w:rsidRDefault="002239C4">
      <w:pPr>
        <w:spacing w:after="120"/>
        <w:rPr>
          <w:color w:val="000000" w:themeColor="text1"/>
          <w:lang w:val="en-US" w:eastAsia="zh-CN"/>
        </w:rPr>
      </w:pPr>
    </w:p>
    <w:p w14:paraId="5A272758" w14:textId="77777777" w:rsidR="002239C4" w:rsidRDefault="00F272CB">
      <w:pPr>
        <w:pStyle w:val="Heading3"/>
        <w:rPr>
          <w:color w:val="000000" w:themeColor="text1"/>
          <w:sz w:val="24"/>
          <w:szCs w:val="16"/>
          <w:lang w:val="en-US"/>
        </w:rPr>
      </w:pPr>
      <w:r>
        <w:rPr>
          <w:color w:val="000000" w:themeColor="text1"/>
          <w:sz w:val="24"/>
          <w:szCs w:val="16"/>
          <w:lang w:val="en-US"/>
        </w:rPr>
        <w:t xml:space="preserve">Sub-topic 2-2 RRC re-establishment </w:t>
      </w:r>
    </w:p>
    <w:p w14:paraId="2B1D454B" w14:textId="77777777" w:rsidR="002239C4" w:rsidRDefault="00F272CB">
      <w:pPr>
        <w:rPr>
          <w:i/>
          <w:color w:val="000000" w:themeColor="text1"/>
          <w:lang w:val="en-US" w:eastAsia="zh-CN"/>
        </w:rPr>
      </w:pPr>
      <w:r>
        <w:rPr>
          <w:rFonts w:hint="eastAsia"/>
          <w:i/>
          <w:color w:val="000000" w:themeColor="text1"/>
          <w:lang w:val="en-US" w:eastAsia="zh-CN"/>
        </w:rPr>
        <w:t xml:space="preserve">Sub-topic description </w:t>
      </w:r>
    </w:p>
    <w:p w14:paraId="1CF81E6C" w14:textId="77777777" w:rsidR="002239C4" w:rsidRDefault="00F272CB">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75B3D658" w14:textId="77777777" w:rsidR="002239C4" w:rsidRDefault="00F272CB">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0F32E841"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2F04C9E0"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lastRenderedPageBreak/>
        <w:t>Option 1 (QC):</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re-establishment delay.</w:t>
      </w:r>
    </w:p>
    <w:p w14:paraId="65C15C0E"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Recommended WF</w:t>
      </w:r>
    </w:p>
    <w:p w14:paraId="45F58271"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Check if the conclusions from HO requirements could be applied. </w:t>
      </w:r>
    </w:p>
    <w:p w14:paraId="7699FE77" w14:textId="77777777" w:rsidR="002239C4" w:rsidRDefault="002239C4">
      <w:pPr>
        <w:pStyle w:val="ListParagraph"/>
        <w:overflowPunct/>
        <w:autoSpaceDE/>
        <w:autoSpaceDN/>
        <w:adjustRightInd/>
        <w:spacing w:after="120"/>
        <w:ind w:left="1440" w:firstLineChars="0" w:firstLine="0"/>
        <w:textAlignment w:val="auto"/>
        <w:rPr>
          <w:color w:val="FF0000"/>
          <w:lang w:val="en-US"/>
        </w:rPr>
      </w:pPr>
    </w:p>
    <w:p w14:paraId="0CC41E22" w14:textId="77777777" w:rsidR="002239C4" w:rsidRDefault="002239C4">
      <w:pPr>
        <w:spacing w:after="120"/>
        <w:rPr>
          <w:color w:val="FF0000"/>
          <w:lang w:eastAsia="zh-CN"/>
        </w:rPr>
      </w:pPr>
    </w:p>
    <w:p w14:paraId="5AC4BE6A" w14:textId="77777777" w:rsidR="002239C4" w:rsidRDefault="00F272CB">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236"/>
        <w:gridCol w:w="8395"/>
      </w:tblGrid>
      <w:tr w:rsidR="002239C4" w14:paraId="72C2F6CE" w14:textId="77777777">
        <w:tc>
          <w:tcPr>
            <w:tcW w:w="1236" w:type="dxa"/>
          </w:tcPr>
          <w:p w14:paraId="48C9CDF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0EF2DF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63DEC7EE" w14:textId="77777777">
        <w:tc>
          <w:tcPr>
            <w:tcW w:w="1236" w:type="dxa"/>
          </w:tcPr>
          <w:p w14:paraId="3C831EC5"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0D403A2B" w14:textId="77777777" w:rsidR="002239C4" w:rsidRDefault="00F272CB">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74044BD9" w14:textId="77777777" w:rsidR="002239C4" w:rsidRDefault="002239C4">
            <w:pPr>
              <w:rPr>
                <w:rFonts w:eastAsiaTheme="minorEastAsia"/>
                <w:color w:val="000000" w:themeColor="text1"/>
                <w:lang w:val="en-US" w:eastAsia="zh-CN"/>
              </w:rPr>
            </w:pPr>
          </w:p>
        </w:tc>
      </w:tr>
      <w:tr w:rsidR="002239C4" w14:paraId="03AFC82E" w14:textId="77777777">
        <w:tc>
          <w:tcPr>
            <w:tcW w:w="1236" w:type="dxa"/>
          </w:tcPr>
          <w:p w14:paraId="74A8D84A"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C7E7F2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The issue is for a scenario of directly reestablishment to NCD-SSB or for a scenario first reestablishment to initial BWP and then switching to a RACH BWP?</w:t>
            </w:r>
          </w:p>
          <w:p w14:paraId="6BDFCC5C" w14:textId="77777777" w:rsidR="002239C4" w:rsidRDefault="00F272CB">
            <w:pPr>
              <w:rPr>
                <w:b/>
                <w:color w:val="000000" w:themeColor="text1"/>
                <w:u w:val="single"/>
                <w:lang w:val="en-US" w:eastAsia="ko-KR"/>
              </w:rPr>
            </w:pPr>
            <w:r>
              <w:rPr>
                <w:rFonts w:eastAsiaTheme="minorEastAsia"/>
                <w:color w:val="000000" w:themeColor="text1"/>
                <w:lang w:val="en-US" w:eastAsia="zh-CN"/>
              </w:rPr>
              <w:t xml:space="preserve">In general, the conclusion from handover could be applied. </w:t>
            </w:r>
          </w:p>
        </w:tc>
      </w:tr>
      <w:tr w:rsidR="002239C4" w14:paraId="460026B7" w14:textId="77777777">
        <w:tc>
          <w:tcPr>
            <w:tcW w:w="1236" w:type="dxa"/>
          </w:tcPr>
          <w:p w14:paraId="099F4FC7"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FC42836" w14:textId="77777777" w:rsidR="002239C4" w:rsidRDefault="00F272CB">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63476BD1" w14:textId="77777777" w:rsidR="002239C4" w:rsidRDefault="00F272CB">
            <w:pPr>
              <w:spacing w:after="120"/>
              <w:rPr>
                <w:rFonts w:eastAsiaTheme="minorEastAsia"/>
                <w:color w:val="000000" w:themeColor="text1"/>
                <w:lang w:val="en-US" w:eastAsia="zh-CN"/>
              </w:rPr>
            </w:pPr>
            <w:r>
              <w:rPr>
                <w:bCs/>
                <w:color w:val="000000" w:themeColor="text1"/>
                <w:lang w:val="en-US" w:eastAsia="ko-KR"/>
              </w:rPr>
              <w:t xml:space="preserve">In general we are fine to reuse the conclusion from HO, however since the topic is brought up for the first time it is important to understand the different types of scenarios which are possible and then to understand to which of those scenarios to reuse the conclusion from HO. Can the proponent of option 1 explain the scenario? More discussions are needed to identify the scenario. </w:t>
            </w:r>
          </w:p>
        </w:tc>
      </w:tr>
      <w:tr w:rsidR="00BD68E9" w14:paraId="0D8BC15A" w14:textId="77777777">
        <w:tc>
          <w:tcPr>
            <w:tcW w:w="1236" w:type="dxa"/>
          </w:tcPr>
          <w:p w14:paraId="0EDA02A4" w14:textId="77777777" w:rsidR="00BD68E9" w:rsidRDefault="00BD68E9" w:rsidP="00BD68E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CA3FDFB" w14:textId="77777777" w:rsidR="00BD68E9" w:rsidRPr="00BC2170" w:rsidRDefault="00BD68E9" w:rsidP="00BD68E9">
            <w:pPr>
              <w:rPr>
                <w:rFonts w:eastAsia="Times New Roman"/>
                <w:b/>
                <w:color w:val="000000" w:themeColor="text1"/>
                <w:u w:val="single"/>
                <w:lang w:val="en-US" w:eastAsia="ko-KR"/>
              </w:rPr>
            </w:pPr>
            <w:r w:rsidRPr="00B65BF0">
              <w:rPr>
                <w:b/>
                <w:color w:val="000000" w:themeColor="text1"/>
                <w:u w:val="single"/>
                <w:lang w:val="en-US" w:eastAsia="ko-KR"/>
              </w:rPr>
              <w:t>Issue 2-2-1: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1A536D10" w14:textId="77777777" w:rsidR="00BD68E9" w:rsidRDefault="00BD68E9" w:rsidP="00BD68E9">
            <w:pPr>
              <w:rPr>
                <w:b/>
                <w:color w:val="000000" w:themeColor="text1"/>
                <w:u w:val="single"/>
                <w:lang w:val="en-US" w:eastAsia="ko-KR"/>
              </w:rPr>
            </w:pPr>
            <w:r w:rsidRPr="00CC1862">
              <w:rPr>
                <w:bCs/>
                <w:color w:val="000000" w:themeColor="text1"/>
                <w:lang w:val="en-US" w:eastAsia="ko-KR"/>
              </w:rPr>
              <w:t xml:space="preserve">If 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HO then we are fine to support this. </w:t>
            </w:r>
          </w:p>
        </w:tc>
      </w:tr>
      <w:tr w:rsidR="00FC17E5" w14:paraId="76A5BC47" w14:textId="77777777">
        <w:tc>
          <w:tcPr>
            <w:tcW w:w="1236" w:type="dxa"/>
          </w:tcPr>
          <w:p w14:paraId="4585588F" w14:textId="77777777" w:rsidR="00FC17E5" w:rsidRDefault="00FC17E5" w:rsidP="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tcPr>
          <w:p w14:paraId="27A34F00" w14:textId="77777777" w:rsidR="00FC17E5" w:rsidRDefault="00FC17E5" w:rsidP="00FC17E5">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3F1A7FCD" w14:textId="77777777" w:rsidR="00FC17E5" w:rsidRPr="00B65BF0" w:rsidRDefault="00FC17E5" w:rsidP="00FC17E5">
            <w:pPr>
              <w:rPr>
                <w:b/>
                <w:color w:val="000000" w:themeColor="text1"/>
                <w:u w:val="single"/>
                <w:lang w:val="en-US" w:eastAsia="ko-KR"/>
              </w:rPr>
            </w:pPr>
            <w:r>
              <w:rPr>
                <w:bCs/>
                <w:color w:val="000000" w:themeColor="text1"/>
                <w:lang w:val="en-US" w:eastAsia="ko-KR"/>
              </w:rPr>
              <w:t xml:space="preserve">Generally fine with the principle in Option1. </w:t>
            </w:r>
          </w:p>
        </w:tc>
      </w:tr>
      <w:tr w:rsidR="003B383D" w14:paraId="00BC48E5" w14:textId="77777777">
        <w:tc>
          <w:tcPr>
            <w:tcW w:w="1236" w:type="dxa"/>
          </w:tcPr>
          <w:p w14:paraId="4F34E3B5"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B107098" w14:textId="77777777" w:rsidR="003B383D" w:rsidRDefault="003B383D" w:rsidP="003B383D">
            <w:pPr>
              <w:rPr>
                <w:b/>
                <w:color w:val="000000" w:themeColor="text1"/>
                <w:u w:val="single"/>
                <w:lang w:val="en-US" w:eastAsia="ko-KR"/>
              </w:rPr>
            </w:pPr>
            <w:r w:rsidRPr="008C78C1">
              <w:rPr>
                <w:bCs/>
                <w:color w:val="000000" w:themeColor="text1"/>
                <w:lang w:val="en-US" w:eastAsia="ko-KR"/>
              </w:rPr>
              <w:t>Fine with option 1.</w:t>
            </w:r>
          </w:p>
        </w:tc>
      </w:tr>
      <w:tr w:rsidR="005E17D9" w14:paraId="150D6E42" w14:textId="77777777">
        <w:tc>
          <w:tcPr>
            <w:tcW w:w="1236" w:type="dxa"/>
          </w:tcPr>
          <w:p w14:paraId="52452C37" w14:textId="77777777" w:rsidR="005E17D9" w:rsidRDefault="005E17D9" w:rsidP="005E17D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2BE2E92" w14:textId="77777777" w:rsidR="005E17D9" w:rsidRPr="008C78C1" w:rsidRDefault="005E17D9" w:rsidP="005E17D9">
            <w:pPr>
              <w:rPr>
                <w:bCs/>
                <w:color w:val="000000" w:themeColor="text1"/>
                <w:lang w:val="en-US" w:eastAsia="ko-KR"/>
              </w:rPr>
            </w:pPr>
            <w:r w:rsidRPr="00727905">
              <w:rPr>
                <w:rFonts w:eastAsiaTheme="minorEastAsia"/>
                <w:color w:val="000000" w:themeColor="text1"/>
                <w:lang w:val="en-US" w:eastAsia="zh-CN"/>
              </w:rPr>
              <w:t xml:space="preserve">We share the same view as Ericsson. Can the proponent clarify the scenarios? We checked the </w:t>
            </w:r>
            <w:r>
              <w:rPr>
                <w:rFonts w:eastAsiaTheme="minorEastAsia"/>
                <w:color w:val="000000" w:themeColor="text1"/>
                <w:lang w:val="en-US" w:eastAsia="zh-CN"/>
              </w:rPr>
              <w:t>discussion paper</w:t>
            </w:r>
            <w:r w:rsidRPr="00727905">
              <w:rPr>
                <w:rFonts w:eastAsiaTheme="minorEastAsia"/>
                <w:color w:val="000000" w:themeColor="text1"/>
                <w:lang w:val="en-US" w:eastAsia="zh-CN"/>
              </w:rPr>
              <w:t xml:space="preserve"> and this proposal was originally a note in the proposal to handover. More discussions are needed.</w:t>
            </w:r>
          </w:p>
        </w:tc>
      </w:tr>
      <w:tr w:rsidR="006A2117" w14:paraId="755A8B79" w14:textId="77777777">
        <w:tc>
          <w:tcPr>
            <w:tcW w:w="1236" w:type="dxa"/>
          </w:tcPr>
          <w:p w14:paraId="3F4B9DF0" w14:textId="77777777" w:rsidR="006A2117" w:rsidRDefault="006A2117" w:rsidP="006A211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2F6D05C" w14:textId="77777777" w:rsidR="006A2117" w:rsidRPr="00BC2170" w:rsidRDefault="006A2117" w:rsidP="006A2117">
            <w:pPr>
              <w:rPr>
                <w:rFonts w:eastAsia="Times New Roman"/>
                <w:b/>
                <w:color w:val="000000" w:themeColor="text1"/>
                <w:u w:val="single"/>
                <w:lang w:val="en-US" w:eastAsia="ko-KR"/>
              </w:rPr>
            </w:pPr>
            <w:r w:rsidRPr="00B65BF0">
              <w:rPr>
                <w:b/>
                <w:color w:val="000000" w:themeColor="text1"/>
                <w:u w:val="single"/>
                <w:lang w:val="en-US" w:eastAsia="ko-KR"/>
              </w:rPr>
              <w:t>Issue 2-2-1: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61A440E5" w14:textId="77777777" w:rsidR="006A2117" w:rsidRPr="00727905" w:rsidRDefault="006A2117" w:rsidP="006A2117">
            <w:pPr>
              <w:rPr>
                <w:rFonts w:eastAsiaTheme="minorEastAsia"/>
                <w:color w:val="000000" w:themeColor="text1"/>
                <w:lang w:val="en-US" w:eastAsia="zh-CN"/>
              </w:rPr>
            </w:pPr>
            <w:r>
              <w:rPr>
                <w:bCs/>
                <w:color w:val="000000" w:themeColor="text1"/>
                <w:lang w:val="en-US" w:eastAsia="ko-KR"/>
              </w:rPr>
              <w:t xml:space="preserve">Option 1 if </w:t>
            </w:r>
            <w:r w:rsidRPr="00CC1862">
              <w:rPr>
                <w:bCs/>
                <w:color w:val="000000" w:themeColor="text1"/>
                <w:lang w:val="en-US" w:eastAsia="ko-KR"/>
              </w:rPr>
              <w:t xml:space="preserve">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HO.</w:t>
            </w:r>
          </w:p>
        </w:tc>
      </w:tr>
      <w:tr w:rsidR="0098702D" w14:paraId="198898E6" w14:textId="77777777">
        <w:tc>
          <w:tcPr>
            <w:tcW w:w="1236" w:type="dxa"/>
          </w:tcPr>
          <w:p w14:paraId="2DA58B95" w14:textId="77777777" w:rsidR="0098702D" w:rsidRPr="00BD3377" w:rsidRDefault="0098702D" w:rsidP="006A211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42E898E3" w14:textId="77777777" w:rsidR="0098702D" w:rsidRDefault="0098702D" w:rsidP="0098702D">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703E1A6C" w14:textId="77777777" w:rsidR="0098702D" w:rsidRPr="00BD3377" w:rsidRDefault="0098702D" w:rsidP="006A211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The proposal is too general. Need to understand the detailed </w:t>
            </w:r>
            <w:r>
              <w:rPr>
                <w:rFonts w:eastAsiaTheme="minorEastAsia"/>
                <w:b/>
                <w:color w:val="000000" w:themeColor="text1"/>
                <w:u w:val="single"/>
                <w:lang w:val="en-US" w:eastAsia="zh-CN"/>
              </w:rPr>
              <w:t>scenarios</w:t>
            </w:r>
            <w:r>
              <w:rPr>
                <w:rFonts w:eastAsiaTheme="minorEastAsia" w:hint="eastAsia"/>
                <w:b/>
                <w:color w:val="000000" w:themeColor="text1"/>
                <w:u w:val="single"/>
                <w:lang w:val="en-US" w:eastAsia="zh-CN"/>
              </w:rPr>
              <w:t>, Maybe conclusion of HO can be applied here.</w:t>
            </w:r>
          </w:p>
        </w:tc>
      </w:tr>
      <w:tr w:rsidR="000362D3" w14:paraId="67809345" w14:textId="77777777">
        <w:tc>
          <w:tcPr>
            <w:tcW w:w="1236" w:type="dxa"/>
          </w:tcPr>
          <w:p w14:paraId="285E662E" w14:textId="77777777" w:rsidR="000362D3" w:rsidRDefault="000362D3" w:rsidP="000362D3">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4882B625" w14:textId="77777777" w:rsidR="000362D3" w:rsidRDefault="000362D3" w:rsidP="000362D3">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59929590" w14:textId="77777777" w:rsidR="000362D3" w:rsidRDefault="000362D3" w:rsidP="000362D3">
            <w:pPr>
              <w:rPr>
                <w:b/>
                <w:color w:val="000000" w:themeColor="text1"/>
                <w:u w:val="single"/>
                <w:lang w:val="en-US" w:eastAsia="ko-KR"/>
              </w:rPr>
            </w:pPr>
            <w:r>
              <w:rPr>
                <w:bCs/>
                <w:color w:val="000000" w:themeColor="text1"/>
                <w:lang w:val="en-US" w:eastAsia="ko-KR"/>
              </w:rPr>
              <w:t>This is for the case when the BWP where RACH is performed doesn’t include any SSB. This is similar to scenario 3 discussed in HO. We can re-use the conclusions from HO.</w:t>
            </w:r>
          </w:p>
        </w:tc>
      </w:tr>
      <w:tr w:rsidR="00EF39FB" w14:paraId="5210BA83" w14:textId="77777777">
        <w:tc>
          <w:tcPr>
            <w:tcW w:w="1236" w:type="dxa"/>
          </w:tcPr>
          <w:p w14:paraId="4A9EB5BA" w14:textId="77777777" w:rsidR="00EF39FB" w:rsidRDefault="00EF39FB" w:rsidP="00EF39FB">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45AE7D7B" w14:textId="77777777" w:rsidR="00EF39FB" w:rsidRDefault="00EF39FB" w:rsidP="00EF39FB">
            <w:pPr>
              <w:rPr>
                <w:b/>
                <w:color w:val="000000" w:themeColor="text1"/>
                <w:u w:val="single"/>
                <w:lang w:val="en-US" w:eastAsia="ko-KR"/>
              </w:rPr>
            </w:pPr>
            <w:r w:rsidRPr="00C57EAA">
              <w:rPr>
                <w:color w:val="000000" w:themeColor="text1"/>
                <w:u w:val="single"/>
                <w:lang w:val="en-US" w:eastAsia="ko-KR"/>
              </w:rPr>
              <w:t xml:space="preserve">Similar view as Ericsson, </w:t>
            </w:r>
            <w:r>
              <w:rPr>
                <w:color w:val="000000" w:themeColor="text1"/>
                <w:u w:val="single"/>
                <w:lang w:val="en-US" w:eastAsia="ko-KR"/>
              </w:rPr>
              <w:t>more information on the scenario is needed.</w:t>
            </w:r>
          </w:p>
        </w:tc>
      </w:tr>
    </w:tbl>
    <w:p w14:paraId="66D023D5" w14:textId="77777777" w:rsidR="002239C4" w:rsidRDefault="002239C4">
      <w:pPr>
        <w:rPr>
          <w:highlight w:val="lightGray"/>
          <w:lang w:val="en-US" w:eastAsia="zh-CN"/>
        </w:rPr>
      </w:pPr>
    </w:p>
    <w:p w14:paraId="59FB7FF7" w14:textId="77777777" w:rsidR="002239C4" w:rsidRDefault="00F272CB">
      <w:pPr>
        <w:pStyle w:val="Heading3"/>
        <w:rPr>
          <w:sz w:val="24"/>
          <w:szCs w:val="16"/>
          <w:lang w:val="en-US"/>
        </w:rPr>
      </w:pPr>
      <w:r>
        <w:rPr>
          <w:sz w:val="24"/>
          <w:szCs w:val="16"/>
          <w:lang w:val="en-US"/>
        </w:rPr>
        <w:t xml:space="preserve">Sub-topic 2-3 RRC Connection release with redirection </w:t>
      </w:r>
    </w:p>
    <w:p w14:paraId="2068FB8D" w14:textId="77777777" w:rsidR="002239C4" w:rsidRDefault="00F272CB">
      <w:pPr>
        <w:rPr>
          <w:i/>
          <w:lang w:val="en-US" w:eastAsia="zh-CN"/>
        </w:rPr>
      </w:pPr>
      <w:r>
        <w:rPr>
          <w:rFonts w:hint="eastAsia"/>
          <w:i/>
          <w:lang w:val="en-US" w:eastAsia="zh-CN"/>
        </w:rPr>
        <w:t xml:space="preserve">Sub-topic description </w:t>
      </w:r>
    </w:p>
    <w:p w14:paraId="76871B5F" w14:textId="77777777" w:rsidR="002239C4" w:rsidRDefault="00F272CB">
      <w:pPr>
        <w:rPr>
          <w:i/>
          <w:lang w:val="en-US" w:eastAsia="zh-CN"/>
        </w:rPr>
      </w:pPr>
      <w:r>
        <w:rPr>
          <w:i/>
          <w:lang w:val="en-US" w:eastAsia="zh-CN"/>
        </w:rPr>
        <w:lastRenderedPageBreak/>
        <w:t>Open issues and c</w:t>
      </w:r>
      <w:r>
        <w:rPr>
          <w:rFonts w:hint="eastAsia"/>
          <w:i/>
          <w:lang w:val="en-US" w:eastAsia="zh-CN"/>
        </w:rPr>
        <w:t>andidate options before e-meeting:</w:t>
      </w:r>
    </w:p>
    <w:p w14:paraId="383212D5" w14:textId="77777777" w:rsidR="002239C4" w:rsidRDefault="002239C4">
      <w:pPr>
        <w:pStyle w:val="ListParagraph"/>
        <w:overflowPunct/>
        <w:autoSpaceDE/>
        <w:autoSpaceDN/>
        <w:adjustRightInd/>
        <w:spacing w:after="120"/>
        <w:ind w:left="1440" w:firstLineChars="0" w:firstLine="0"/>
        <w:textAlignment w:val="auto"/>
        <w:rPr>
          <w:color w:val="FF0000"/>
          <w:lang w:val="en-US" w:eastAsia="zh-CN"/>
        </w:rPr>
      </w:pPr>
    </w:p>
    <w:p w14:paraId="74095103" w14:textId="77777777" w:rsidR="002239C4" w:rsidRDefault="002239C4">
      <w:pPr>
        <w:pStyle w:val="ListParagraph"/>
        <w:overflowPunct/>
        <w:autoSpaceDE/>
        <w:autoSpaceDN/>
        <w:adjustRightInd/>
        <w:spacing w:after="120"/>
        <w:ind w:left="1440" w:firstLineChars="0" w:firstLine="0"/>
        <w:textAlignment w:val="auto"/>
        <w:rPr>
          <w:color w:val="FF0000"/>
          <w:lang w:val="en-US" w:eastAsia="zh-CN"/>
        </w:rPr>
      </w:pPr>
    </w:p>
    <w:p w14:paraId="2475E5EA"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5A02055E"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1A94CC4E"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(QC):</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connection release with redirection delay.</w:t>
      </w:r>
    </w:p>
    <w:p w14:paraId="596E880D"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Recommended WF</w:t>
      </w:r>
    </w:p>
    <w:p w14:paraId="00665203"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rPr>
        <w:t xml:space="preserve">Check if conclusions from HO requirements could be applied. </w:t>
      </w:r>
    </w:p>
    <w:p w14:paraId="7064F728" w14:textId="77777777" w:rsidR="002239C4" w:rsidRDefault="002239C4">
      <w:pPr>
        <w:rPr>
          <w:color w:val="FF0000"/>
          <w:highlight w:val="lightGray"/>
          <w:lang w:val="en-US" w:eastAsia="zh-CN"/>
        </w:rPr>
      </w:pPr>
    </w:p>
    <w:p w14:paraId="6C6AB0F7" w14:textId="77777777" w:rsidR="002239C4" w:rsidRDefault="00F272CB">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236"/>
        <w:gridCol w:w="8395"/>
      </w:tblGrid>
      <w:tr w:rsidR="002239C4" w14:paraId="6E435F6D" w14:textId="77777777">
        <w:tc>
          <w:tcPr>
            <w:tcW w:w="1236" w:type="dxa"/>
          </w:tcPr>
          <w:p w14:paraId="5413F07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BFDAF8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6015306D" w14:textId="77777777">
        <w:tc>
          <w:tcPr>
            <w:tcW w:w="1236" w:type="dxa"/>
          </w:tcPr>
          <w:p w14:paraId="29B0B7D5"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7B893B1F"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5AADFECF" w14:textId="77777777" w:rsidR="002239C4" w:rsidRDefault="002239C4">
            <w:pPr>
              <w:rPr>
                <w:rFonts w:eastAsiaTheme="minorEastAsia"/>
                <w:color w:val="000000" w:themeColor="text1"/>
                <w:lang w:val="en-US" w:eastAsia="zh-CN"/>
              </w:rPr>
            </w:pPr>
          </w:p>
        </w:tc>
      </w:tr>
      <w:tr w:rsidR="002239C4" w14:paraId="193E71F4" w14:textId="77777777">
        <w:tc>
          <w:tcPr>
            <w:tcW w:w="1236" w:type="dxa"/>
          </w:tcPr>
          <w:p w14:paraId="27EFAEA6"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10BE31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The issue is for a scenario of directly redirection to NCD-SSB or for a scenario first redirection to initial BWP and then switching to a RACH BWP?</w:t>
            </w:r>
          </w:p>
          <w:p w14:paraId="3014639E" w14:textId="77777777" w:rsidR="002239C4" w:rsidRDefault="00F272CB">
            <w:pPr>
              <w:rPr>
                <w:b/>
                <w:color w:val="000000" w:themeColor="text1"/>
                <w:u w:val="single"/>
                <w:lang w:val="en-US" w:eastAsia="ko-KR"/>
              </w:rPr>
            </w:pPr>
            <w:r>
              <w:rPr>
                <w:rFonts w:eastAsiaTheme="minorEastAsia"/>
                <w:color w:val="000000" w:themeColor="text1"/>
                <w:lang w:val="en-US" w:eastAsia="zh-CN"/>
              </w:rPr>
              <w:t>In general, the conclusion from handover could be applied.</w:t>
            </w:r>
          </w:p>
        </w:tc>
      </w:tr>
      <w:tr w:rsidR="002239C4" w14:paraId="4039F0FC" w14:textId="77777777">
        <w:tc>
          <w:tcPr>
            <w:tcW w:w="1236" w:type="dxa"/>
          </w:tcPr>
          <w:p w14:paraId="0BA6510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67FDDB4" w14:textId="77777777" w:rsidR="002239C4" w:rsidRDefault="00F272C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7268F989" w14:textId="77777777" w:rsidR="002239C4" w:rsidRDefault="00F272CB">
            <w:pPr>
              <w:spacing w:after="120"/>
              <w:rPr>
                <w:rFonts w:eastAsiaTheme="minorEastAsia"/>
                <w:color w:val="000000" w:themeColor="text1"/>
                <w:lang w:val="en-US" w:eastAsia="zh-CN"/>
              </w:rPr>
            </w:pPr>
            <w:r>
              <w:rPr>
                <w:bCs/>
                <w:color w:val="000000" w:themeColor="text1"/>
                <w:lang w:val="en-US" w:eastAsia="ko-KR"/>
              </w:rPr>
              <w:t xml:space="preserve">In general we are fine to reuse the conclusion from HO, however since the topic is brought up for the first time it is important to understand the different types of scenarios which are possible and then to understand to which of those scenarios to reuse the conclusion from HO. Can the proponent of option 1 explain the scenario? More discussions are needed to identify the scenario. </w:t>
            </w:r>
          </w:p>
        </w:tc>
      </w:tr>
      <w:tr w:rsidR="00220DEF" w14:paraId="36D9BA26" w14:textId="77777777">
        <w:tc>
          <w:tcPr>
            <w:tcW w:w="1236" w:type="dxa"/>
          </w:tcPr>
          <w:p w14:paraId="09DEC2E6" w14:textId="77777777" w:rsidR="00220DEF" w:rsidRDefault="00220DEF" w:rsidP="00220DE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1E7B2BE" w14:textId="77777777" w:rsidR="00220DEF" w:rsidRPr="00B65BF0" w:rsidRDefault="00220DEF" w:rsidP="00220DEF">
            <w:pPr>
              <w:rPr>
                <w:b/>
                <w:color w:val="000000" w:themeColor="text1"/>
                <w:u w:val="single"/>
                <w:lang w:val="en-US" w:eastAsia="ko-KR"/>
              </w:rPr>
            </w:pPr>
            <w:r w:rsidRPr="00B65BF0">
              <w:rPr>
                <w:b/>
                <w:color w:val="000000" w:themeColor="text1"/>
                <w:u w:val="single"/>
                <w:lang w:val="en-US" w:eastAsia="ko-KR"/>
              </w:rPr>
              <w:t>Iss</w:t>
            </w:r>
            <w:r w:rsidRPr="00595754">
              <w:rPr>
                <w:b/>
                <w:color w:val="000000" w:themeColor="text1"/>
                <w:u w:val="single"/>
                <w:lang w:val="en-US" w:eastAsia="ko-KR"/>
              </w:rPr>
              <w:t xml:space="preserve">ue 2-3-1: RRC connection release with redirection on a BWP </w:t>
            </w:r>
            <w:r w:rsidRPr="00B65BF0">
              <w:rPr>
                <w:b/>
                <w:color w:val="000000" w:themeColor="text1"/>
                <w:u w:val="single"/>
                <w:lang w:val="en-US" w:eastAsia="ko-KR"/>
              </w:rPr>
              <w:t>with NCD-SS</w:t>
            </w:r>
            <w:r>
              <w:rPr>
                <w:b/>
                <w:color w:val="000000" w:themeColor="text1"/>
                <w:u w:val="single"/>
                <w:lang w:val="en-US" w:eastAsia="ko-KR"/>
              </w:rPr>
              <w:t>B</w:t>
            </w:r>
            <w:r w:rsidRPr="00B65BF0">
              <w:rPr>
                <w:b/>
                <w:color w:val="000000" w:themeColor="text1"/>
                <w:u w:val="single"/>
                <w:lang w:val="en-US" w:eastAsia="ko-KR"/>
              </w:rPr>
              <w:t xml:space="preserve"> </w:t>
            </w:r>
          </w:p>
          <w:p w14:paraId="70C0FDE9" w14:textId="77777777" w:rsidR="00220DEF" w:rsidRDefault="00220DEF" w:rsidP="00220DEF">
            <w:pPr>
              <w:rPr>
                <w:b/>
                <w:color w:val="000000" w:themeColor="text1"/>
                <w:u w:val="single"/>
                <w:lang w:val="en-US" w:eastAsia="ko-KR"/>
              </w:rPr>
            </w:pPr>
            <w:r w:rsidRPr="00CC1862">
              <w:rPr>
                <w:bCs/>
                <w:color w:val="000000" w:themeColor="text1"/>
                <w:lang w:val="en-US" w:eastAsia="ko-KR"/>
              </w:rPr>
              <w:t xml:space="preserve">If the </w:t>
            </w:r>
            <w:r w:rsidRPr="00CC1862">
              <w:rPr>
                <w:bCs/>
                <w:color w:val="000000" w:themeColor="text1"/>
                <w:lang w:val="en-US"/>
              </w:rPr>
              <w:t>T</w:t>
            </w:r>
            <w:r w:rsidRPr="00CC1862">
              <w:rPr>
                <w:bCs/>
                <w:color w:val="000000" w:themeColor="text1"/>
                <w:vertAlign w:val="subscript"/>
                <w:lang w:val="en-US"/>
              </w:rPr>
              <w:t>BWP-switching-delay</w:t>
            </w:r>
            <w:r w:rsidRPr="00CC1862">
              <w:rPr>
                <w:bCs/>
                <w:color w:val="000000" w:themeColor="text1"/>
                <w:lang w:val="en-US" w:eastAsia="ko-KR"/>
              </w:rPr>
              <w:t xml:space="preserve"> agreed for HO then we are fine to support this.</w:t>
            </w:r>
          </w:p>
        </w:tc>
      </w:tr>
      <w:tr w:rsidR="00FC17E5" w14:paraId="6A86024A" w14:textId="77777777" w:rsidTr="00FC17E5">
        <w:tc>
          <w:tcPr>
            <w:tcW w:w="1236" w:type="dxa"/>
          </w:tcPr>
          <w:p w14:paraId="59C709DD" w14:textId="77777777" w:rsidR="00FC17E5" w:rsidRDefault="00FC17E5" w:rsidP="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tcPr>
          <w:p w14:paraId="43D236C1" w14:textId="77777777" w:rsidR="00FC17E5" w:rsidRDefault="00FC17E5" w:rsidP="00FC17E5">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728B7149" w14:textId="77777777" w:rsidR="00FC17E5" w:rsidRPr="00B65BF0" w:rsidRDefault="00FC17E5" w:rsidP="00FC17E5">
            <w:pPr>
              <w:rPr>
                <w:b/>
                <w:color w:val="000000" w:themeColor="text1"/>
                <w:u w:val="single"/>
                <w:lang w:val="en-US" w:eastAsia="ko-KR"/>
              </w:rPr>
            </w:pPr>
            <w:r>
              <w:rPr>
                <w:bCs/>
                <w:color w:val="000000" w:themeColor="text1"/>
                <w:lang w:val="en-US" w:eastAsia="ko-KR"/>
              </w:rPr>
              <w:t xml:space="preserve">Generally fine with the principle in Option1. </w:t>
            </w:r>
          </w:p>
        </w:tc>
      </w:tr>
      <w:tr w:rsidR="003B383D" w14:paraId="2DADD495" w14:textId="77777777" w:rsidTr="00FC17E5">
        <w:tc>
          <w:tcPr>
            <w:tcW w:w="1236" w:type="dxa"/>
          </w:tcPr>
          <w:p w14:paraId="3212CBFE"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6289376" w14:textId="77777777" w:rsidR="003B383D" w:rsidRDefault="003B383D" w:rsidP="003B383D">
            <w:pPr>
              <w:rPr>
                <w:b/>
                <w:color w:val="000000" w:themeColor="text1"/>
                <w:u w:val="single"/>
                <w:lang w:val="en-US" w:eastAsia="ko-KR"/>
              </w:rPr>
            </w:pPr>
            <w:r w:rsidRPr="00644ACA">
              <w:rPr>
                <w:bCs/>
                <w:color w:val="000000" w:themeColor="text1"/>
                <w:lang w:val="en-US" w:eastAsia="ko-KR"/>
              </w:rPr>
              <w:t>Fine with option 1.</w:t>
            </w:r>
          </w:p>
        </w:tc>
      </w:tr>
      <w:tr w:rsidR="00F642DD" w14:paraId="021DE8BD" w14:textId="77777777" w:rsidTr="00FC17E5">
        <w:tc>
          <w:tcPr>
            <w:tcW w:w="1236" w:type="dxa"/>
          </w:tcPr>
          <w:p w14:paraId="00C1333F" w14:textId="77777777" w:rsidR="00F642DD" w:rsidRDefault="00F642DD" w:rsidP="00F642D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ED7A692" w14:textId="77777777" w:rsidR="00F642DD" w:rsidRPr="00644ACA" w:rsidRDefault="00F642DD" w:rsidP="00F642DD">
            <w:pPr>
              <w:rPr>
                <w:bCs/>
                <w:color w:val="000000" w:themeColor="text1"/>
                <w:lang w:val="en-US" w:eastAsia="ko-KR"/>
              </w:rPr>
            </w:pPr>
            <w:r w:rsidRPr="00727905">
              <w:rPr>
                <w:rFonts w:eastAsiaTheme="minorEastAsia"/>
                <w:color w:val="000000" w:themeColor="text1"/>
                <w:lang w:val="en-US" w:eastAsia="zh-CN"/>
              </w:rPr>
              <w:t xml:space="preserve">We share the same view as Ericsson. Can the proponent clarify the scenarios? We checked the </w:t>
            </w:r>
            <w:r>
              <w:rPr>
                <w:rFonts w:eastAsiaTheme="minorEastAsia"/>
                <w:color w:val="000000" w:themeColor="text1"/>
                <w:lang w:val="en-US" w:eastAsia="zh-CN"/>
              </w:rPr>
              <w:t>discussion paper</w:t>
            </w:r>
            <w:r w:rsidRPr="00727905">
              <w:rPr>
                <w:rFonts w:eastAsiaTheme="minorEastAsia"/>
                <w:color w:val="000000" w:themeColor="text1"/>
                <w:lang w:val="en-US" w:eastAsia="zh-CN"/>
              </w:rPr>
              <w:t xml:space="preserve"> and this proposal was originally a note in the proposal to handover. More discussions are needed.</w:t>
            </w:r>
          </w:p>
        </w:tc>
      </w:tr>
      <w:tr w:rsidR="006A2117" w14:paraId="37364B94" w14:textId="77777777" w:rsidTr="00FC17E5">
        <w:tc>
          <w:tcPr>
            <w:tcW w:w="1236" w:type="dxa"/>
          </w:tcPr>
          <w:p w14:paraId="50765464" w14:textId="77777777" w:rsidR="006A2117" w:rsidRDefault="006A2117" w:rsidP="006A211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6906B97" w14:textId="77777777" w:rsidR="006A2117" w:rsidRPr="00BC2170" w:rsidRDefault="006A2117" w:rsidP="006A2117">
            <w:pPr>
              <w:rPr>
                <w:rFonts w:eastAsia="Times New Roman"/>
                <w:b/>
                <w:color w:val="000000" w:themeColor="text1"/>
                <w:u w:val="single"/>
                <w:lang w:val="en-US" w:eastAsia="ko-KR"/>
              </w:rPr>
            </w:pPr>
            <w:r w:rsidRPr="00B65BF0">
              <w:rPr>
                <w:b/>
                <w:color w:val="000000" w:themeColor="text1"/>
                <w:u w:val="single"/>
                <w:lang w:val="en-US" w:eastAsia="ko-KR"/>
              </w:rPr>
              <w:t>Issue 2-</w:t>
            </w:r>
            <w:r>
              <w:rPr>
                <w:b/>
                <w:color w:val="000000" w:themeColor="text1"/>
                <w:u w:val="single"/>
                <w:lang w:val="en-US" w:eastAsia="ko-KR"/>
              </w:rPr>
              <w:t>3</w:t>
            </w:r>
            <w:r w:rsidRPr="00B65BF0">
              <w:rPr>
                <w:b/>
                <w:color w:val="000000" w:themeColor="text1"/>
                <w:u w:val="single"/>
                <w:lang w:val="en-US" w:eastAsia="ko-KR"/>
              </w:rPr>
              <w:t>-1: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4D7C5E31" w14:textId="77777777" w:rsidR="006A2117" w:rsidRPr="00727905" w:rsidRDefault="006A2117" w:rsidP="006A2117">
            <w:pPr>
              <w:rPr>
                <w:rFonts w:eastAsiaTheme="minorEastAsia"/>
                <w:color w:val="000000" w:themeColor="text1"/>
                <w:lang w:val="en-US" w:eastAsia="zh-CN"/>
              </w:rPr>
            </w:pPr>
            <w:r>
              <w:rPr>
                <w:bCs/>
                <w:color w:val="000000" w:themeColor="text1"/>
                <w:lang w:val="en-US" w:eastAsia="ko-KR"/>
              </w:rPr>
              <w:t xml:space="preserve">Option 1 if </w:t>
            </w:r>
            <w:r w:rsidRPr="00CC1862">
              <w:rPr>
                <w:bCs/>
                <w:color w:val="000000" w:themeColor="text1"/>
                <w:lang w:val="en-US" w:eastAsia="ko-KR"/>
              </w:rPr>
              <w:t xml:space="preserve">the </w:t>
            </w:r>
            <w:r w:rsidRPr="006C64BB">
              <w:rPr>
                <w:bCs/>
                <w:color w:val="000000" w:themeColor="text1"/>
                <w:lang w:val="en-US"/>
              </w:rPr>
              <w:t>T</w:t>
            </w:r>
            <w:r w:rsidRPr="006C64BB">
              <w:rPr>
                <w:bCs/>
                <w:color w:val="000000" w:themeColor="text1"/>
                <w:vertAlign w:val="subscript"/>
                <w:lang w:val="en-US"/>
              </w:rPr>
              <w:t>BWP-switching-delay</w:t>
            </w:r>
            <w:r w:rsidRPr="00CC1862">
              <w:rPr>
                <w:bCs/>
                <w:color w:val="000000" w:themeColor="text1"/>
                <w:lang w:val="en-US" w:eastAsia="ko-KR"/>
              </w:rPr>
              <w:t xml:space="preserve"> agreed for HO.</w:t>
            </w:r>
          </w:p>
        </w:tc>
      </w:tr>
      <w:tr w:rsidR="0098702D" w14:paraId="0C4D652F" w14:textId="77777777" w:rsidTr="00FC17E5">
        <w:tc>
          <w:tcPr>
            <w:tcW w:w="1236" w:type="dxa"/>
          </w:tcPr>
          <w:p w14:paraId="38FE3512" w14:textId="77777777" w:rsidR="0098702D" w:rsidRPr="00BD3377" w:rsidRDefault="0098702D" w:rsidP="006A211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0B46D83F" w14:textId="77777777" w:rsidR="0098702D" w:rsidRPr="00BC2170" w:rsidRDefault="0098702D" w:rsidP="0098702D">
            <w:pPr>
              <w:rPr>
                <w:rFonts w:eastAsia="Times New Roman"/>
                <w:b/>
                <w:color w:val="000000" w:themeColor="text1"/>
                <w:u w:val="single"/>
                <w:lang w:val="en-US" w:eastAsia="ko-KR"/>
              </w:rPr>
            </w:pPr>
            <w:r w:rsidRPr="00B65BF0">
              <w:rPr>
                <w:b/>
                <w:color w:val="000000" w:themeColor="text1"/>
                <w:u w:val="single"/>
                <w:lang w:val="en-US" w:eastAsia="ko-KR"/>
              </w:rPr>
              <w:t>Issue 2-</w:t>
            </w:r>
            <w:r>
              <w:rPr>
                <w:b/>
                <w:color w:val="000000" w:themeColor="text1"/>
                <w:u w:val="single"/>
                <w:lang w:val="en-US" w:eastAsia="ko-KR"/>
              </w:rPr>
              <w:t>3</w:t>
            </w:r>
            <w:r w:rsidRPr="00B65BF0">
              <w:rPr>
                <w:b/>
                <w:color w:val="000000" w:themeColor="text1"/>
                <w:u w:val="single"/>
                <w:lang w:val="en-US" w:eastAsia="ko-KR"/>
              </w:rPr>
              <w:t>-1: RR</w:t>
            </w:r>
            <w:r>
              <w:rPr>
                <w:b/>
                <w:color w:val="000000" w:themeColor="text1"/>
                <w:u w:val="single"/>
                <w:lang w:val="en-US" w:eastAsia="ko-KR"/>
              </w:rPr>
              <w:t>C</w:t>
            </w:r>
            <w:r w:rsidRPr="00B65BF0">
              <w:rPr>
                <w:b/>
                <w:color w:val="000000" w:themeColor="text1"/>
                <w:u w:val="single"/>
                <w:lang w:val="en-US" w:eastAsia="ko-KR"/>
              </w:rPr>
              <w:t xml:space="preserve"> </w:t>
            </w:r>
            <w:r>
              <w:rPr>
                <w:b/>
                <w:color w:val="000000" w:themeColor="text1"/>
                <w:u w:val="single"/>
                <w:lang w:val="en-US" w:eastAsia="ko-KR"/>
              </w:rPr>
              <w:t xml:space="preserve">reestablishment </w:t>
            </w:r>
            <w:r w:rsidRPr="00B65BF0">
              <w:rPr>
                <w:b/>
                <w:color w:val="000000" w:themeColor="text1"/>
                <w:u w:val="single"/>
                <w:lang w:val="en-US" w:eastAsia="ko-KR"/>
              </w:rPr>
              <w:t>on a BWP with NCD-S</w:t>
            </w:r>
            <w:r>
              <w:rPr>
                <w:b/>
                <w:color w:val="000000" w:themeColor="text1"/>
                <w:u w:val="single"/>
                <w:lang w:val="en-US" w:eastAsia="ko-KR"/>
              </w:rPr>
              <w:t>SB</w:t>
            </w:r>
            <w:r w:rsidRPr="00B65BF0">
              <w:rPr>
                <w:b/>
                <w:color w:val="000000" w:themeColor="text1"/>
                <w:u w:val="single"/>
                <w:lang w:val="en-US" w:eastAsia="ko-KR"/>
              </w:rPr>
              <w:t xml:space="preserve"> </w:t>
            </w:r>
          </w:p>
          <w:p w14:paraId="37E2A129" w14:textId="77777777" w:rsidR="0098702D" w:rsidRPr="00BD3377" w:rsidRDefault="0098702D" w:rsidP="006A211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Same comments as issue 2-2-1. The proposal is too general. Need to understand the detailed </w:t>
            </w:r>
            <w:r>
              <w:rPr>
                <w:rFonts w:eastAsiaTheme="minorEastAsia"/>
                <w:b/>
                <w:color w:val="000000" w:themeColor="text1"/>
                <w:u w:val="single"/>
                <w:lang w:val="en-US" w:eastAsia="zh-CN"/>
              </w:rPr>
              <w:t>scenarios</w:t>
            </w:r>
            <w:r>
              <w:rPr>
                <w:rFonts w:eastAsiaTheme="minorEastAsia" w:hint="eastAsia"/>
                <w:b/>
                <w:color w:val="000000" w:themeColor="text1"/>
                <w:u w:val="single"/>
                <w:lang w:val="en-US" w:eastAsia="zh-CN"/>
              </w:rPr>
              <w:t>, Maybe conclusion of HO can be applied here.</w:t>
            </w:r>
          </w:p>
        </w:tc>
      </w:tr>
      <w:tr w:rsidR="003769F7" w14:paraId="02C1BD1E" w14:textId="77777777" w:rsidTr="00FC17E5">
        <w:tc>
          <w:tcPr>
            <w:tcW w:w="1236" w:type="dxa"/>
          </w:tcPr>
          <w:p w14:paraId="102F73E6" w14:textId="77777777" w:rsidR="003769F7" w:rsidRDefault="003769F7" w:rsidP="003769F7">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077DFE66" w14:textId="77777777" w:rsidR="003769F7" w:rsidRDefault="003769F7" w:rsidP="003769F7">
            <w:pPr>
              <w:rPr>
                <w:rFonts w:eastAsia="Times New Roman"/>
                <w:b/>
                <w:color w:val="000000" w:themeColor="text1"/>
                <w:u w:val="single"/>
                <w:lang w:val="en-US" w:eastAsia="ko-KR"/>
              </w:rPr>
            </w:pPr>
            <w:r>
              <w:rPr>
                <w:b/>
                <w:color w:val="000000" w:themeColor="text1"/>
                <w:u w:val="single"/>
                <w:lang w:val="en-US" w:eastAsia="ko-KR"/>
              </w:rPr>
              <w:t xml:space="preserve">Issue 2-2-1: RRC reestablishment on a BWP with NCD-SSB </w:t>
            </w:r>
          </w:p>
          <w:p w14:paraId="0795393E" w14:textId="77777777" w:rsidR="003769F7" w:rsidRPr="00B65BF0" w:rsidRDefault="003769F7" w:rsidP="003769F7">
            <w:pPr>
              <w:rPr>
                <w:b/>
                <w:color w:val="000000" w:themeColor="text1"/>
                <w:u w:val="single"/>
                <w:lang w:val="en-US" w:eastAsia="ko-KR"/>
              </w:rPr>
            </w:pPr>
            <w:r>
              <w:rPr>
                <w:bCs/>
                <w:color w:val="000000" w:themeColor="text1"/>
                <w:lang w:val="en-US" w:eastAsia="ko-KR"/>
              </w:rPr>
              <w:t>This is for the case when the BWP where RACH is performed doesn’t include any SSB. This is similar to scenario 3 discussed in HO. We can re-use the conclusions from HO.</w:t>
            </w:r>
          </w:p>
        </w:tc>
      </w:tr>
    </w:tbl>
    <w:p w14:paraId="5D80E736" w14:textId="77777777" w:rsidR="002239C4" w:rsidRPr="00BD3377" w:rsidRDefault="002239C4">
      <w:pPr>
        <w:spacing w:after="120"/>
        <w:rPr>
          <w:color w:val="000000" w:themeColor="text1"/>
          <w:lang w:eastAsia="zh-CN"/>
        </w:rPr>
      </w:pPr>
    </w:p>
    <w:p w14:paraId="3532EF1E" w14:textId="77777777" w:rsidR="002239C4" w:rsidRDefault="00F272CB">
      <w:pPr>
        <w:pStyle w:val="Heading3"/>
        <w:rPr>
          <w:sz w:val="24"/>
          <w:szCs w:val="16"/>
        </w:rPr>
      </w:pPr>
      <w:r>
        <w:rPr>
          <w:sz w:val="24"/>
          <w:szCs w:val="16"/>
        </w:rPr>
        <w:t>CRs/TPs comments collection</w:t>
      </w:r>
    </w:p>
    <w:p w14:paraId="7E0C1CF9"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DA5E638" w14:textId="77777777">
        <w:tc>
          <w:tcPr>
            <w:tcW w:w="1236" w:type="dxa"/>
          </w:tcPr>
          <w:p w14:paraId="31C07CCF"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4080F0E2"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1B4547F8" w14:textId="77777777">
        <w:tc>
          <w:tcPr>
            <w:tcW w:w="1236" w:type="dxa"/>
            <w:vMerge w:val="restart"/>
          </w:tcPr>
          <w:p w14:paraId="507DBD32" w14:textId="77777777" w:rsidR="002239C4" w:rsidRDefault="004258BC">
            <w:pPr>
              <w:rPr>
                <w:rFonts w:ascii="Arial" w:hAnsi="Arial" w:cs="Arial"/>
                <w:b/>
                <w:bCs/>
                <w:color w:val="0000FF"/>
                <w:sz w:val="16"/>
                <w:szCs w:val="16"/>
                <w:u w:val="single"/>
              </w:rPr>
            </w:pPr>
            <w:hyperlink r:id="rId46" w:history="1">
              <w:r w:rsidR="00F272CB">
                <w:rPr>
                  <w:rStyle w:val="Hyperlink"/>
                  <w:rFonts w:ascii="Arial" w:hAnsi="Arial" w:cs="Arial"/>
                  <w:b/>
                  <w:bCs/>
                  <w:sz w:val="16"/>
                  <w:szCs w:val="16"/>
                </w:rPr>
                <w:t>R4-2208977</w:t>
              </w:r>
            </w:hyperlink>
          </w:p>
          <w:p w14:paraId="02D0129E" w14:textId="77777777" w:rsidR="002239C4" w:rsidRDefault="00F272CB">
            <w:pPr>
              <w:spacing w:after="120"/>
              <w:rPr>
                <w:rFonts w:eastAsiaTheme="minorEastAsia"/>
                <w:lang w:val="en-US" w:eastAsia="zh-CN"/>
              </w:rPr>
            </w:pPr>
            <w:r>
              <w:rPr>
                <w:rFonts w:eastAsiaTheme="minorEastAsia"/>
                <w:lang w:val="en-US" w:eastAsia="zh-CN"/>
              </w:rPr>
              <w:t xml:space="preserve"> (Huawei, Hisilicon)</w:t>
            </w:r>
          </w:p>
        </w:tc>
        <w:tc>
          <w:tcPr>
            <w:tcW w:w="8395" w:type="dxa"/>
          </w:tcPr>
          <w:p w14:paraId="0366D6A6"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mobility requirements for Redcap UE</w:t>
            </w:r>
          </w:p>
        </w:tc>
      </w:tr>
      <w:tr w:rsidR="002239C4" w14:paraId="4EDF9516" w14:textId="77777777">
        <w:tc>
          <w:tcPr>
            <w:tcW w:w="1236" w:type="dxa"/>
            <w:vMerge/>
          </w:tcPr>
          <w:p w14:paraId="4BE6BF43" w14:textId="77777777" w:rsidR="002239C4" w:rsidRDefault="002239C4">
            <w:pPr>
              <w:spacing w:after="120"/>
              <w:rPr>
                <w:rFonts w:eastAsiaTheme="minorEastAsia"/>
                <w:lang w:val="en-US" w:eastAsia="zh-CN"/>
              </w:rPr>
            </w:pPr>
          </w:p>
        </w:tc>
        <w:tc>
          <w:tcPr>
            <w:tcW w:w="8395" w:type="dxa"/>
          </w:tcPr>
          <w:p w14:paraId="6E44578C" w14:textId="77777777" w:rsidR="002239C4" w:rsidRDefault="00B32F24">
            <w:pPr>
              <w:spacing w:after="120"/>
              <w:rPr>
                <w:rFonts w:eastAsiaTheme="minorEastAsia"/>
                <w:lang w:val="en-US" w:eastAsia="zh-CN"/>
              </w:rPr>
            </w:pPr>
            <w:r>
              <w:rPr>
                <w:rFonts w:eastAsiaTheme="minorEastAsia"/>
                <w:lang w:val="en-US" w:eastAsia="zh-CN"/>
              </w:rPr>
              <w:t>Ericsson: The values for Tsearch depends on outcome of issue 2-1-1. The changes related to HD-FDD depends on outcome of issue 2-1-12.</w:t>
            </w:r>
          </w:p>
        </w:tc>
      </w:tr>
      <w:tr w:rsidR="002239C4" w14:paraId="2EA46B36" w14:textId="77777777">
        <w:tc>
          <w:tcPr>
            <w:tcW w:w="1236" w:type="dxa"/>
            <w:vMerge/>
          </w:tcPr>
          <w:p w14:paraId="72675750" w14:textId="77777777" w:rsidR="002239C4" w:rsidRDefault="002239C4">
            <w:pPr>
              <w:spacing w:after="120"/>
              <w:rPr>
                <w:rFonts w:eastAsiaTheme="minorEastAsia"/>
                <w:lang w:val="en-US" w:eastAsia="zh-CN"/>
              </w:rPr>
            </w:pPr>
          </w:p>
        </w:tc>
        <w:tc>
          <w:tcPr>
            <w:tcW w:w="8395" w:type="dxa"/>
          </w:tcPr>
          <w:p w14:paraId="018D8E9A" w14:textId="77777777" w:rsidR="002239C4" w:rsidRDefault="002239C4">
            <w:pPr>
              <w:spacing w:after="120"/>
              <w:rPr>
                <w:rFonts w:eastAsiaTheme="minorEastAsia"/>
                <w:lang w:val="en-US" w:eastAsia="zh-CN"/>
              </w:rPr>
            </w:pPr>
          </w:p>
        </w:tc>
      </w:tr>
      <w:tr w:rsidR="002239C4" w14:paraId="3C72A1CA" w14:textId="77777777">
        <w:tc>
          <w:tcPr>
            <w:tcW w:w="1236" w:type="dxa"/>
            <w:vMerge w:val="restart"/>
          </w:tcPr>
          <w:p w14:paraId="74B1B21C" w14:textId="77777777" w:rsidR="002239C4" w:rsidRDefault="004258BC">
            <w:pPr>
              <w:rPr>
                <w:rFonts w:ascii="Arial" w:hAnsi="Arial" w:cs="Arial"/>
                <w:b/>
                <w:bCs/>
                <w:color w:val="0000FF"/>
                <w:sz w:val="16"/>
                <w:szCs w:val="16"/>
                <w:u w:val="single"/>
              </w:rPr>
            </w:pPr>
            <w:hyperlink r:id="rId47" w:history="1">
              <w:r w:rsidR="00F272CB">
                <w:rPr>
                  <w:rStyle w:val="Hyperlink"/>
                  <w:rFonts w:ascii="Arial" w:hAnsi="Arial" w:cs="Arial"/>
                  <w:b/>
                  <w:bCs/>
                  <w:sz w:val="16"/>
                  <w:szCs w:val="16"/>
                </w:rPr>
                <w:t>R4-2209043</w:t>
              </w:r>
            </w:hyperlink>
          </w:p>
          <w:p w14:paraId="600ACA0D"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18F65048"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to TS 38.133 Corrections on mobility requirements for RedCap</w:t>
            </w:r>
          </w:p>
        </w:tc>
      </w:tr>
      <w:tr w:rsidR="002239C4" w14:paraId="4EC6D64F" w14:textId="77777777">
        <w:tc>
          <w:tcPr>
            <w:tcW w:w="1236" w:type="dxa"/>
            <w:vMerge/>
          </w:tcPr>
          <w:p w14:paraId="14B58EBD" w14:textId="77777777" w:rsidR="002239C4" w:rsidRDefault="002239C4">
            <w:pPr>
              <w:spacing w:after="120"/>
              <w:rPr>
                <w:rFonts w:eastAsiaTheme="minorEastAsia"/>
                <w:lang w:val="en-US" w:eastAsia="zh-CN"/>
              </w:rPr>
            </w:pPr>
          </w:p>
        </w:tc>
        <w:tc>
          <w:tcPr>
            <w:tcW w:w="8395" w:type="dxa"/>
          </w:tcPr>
          <w:p w14:paraId="14319FA9" w14:textId="77777777" w:rsidR="002239C4" w:rsidRDefault="00006FCF">
            <w:pPr>
              <w:spacing w:after="120"/>
              <w:rPr>
                <w:rFonts w:eastAsiaTheme="minorEastAsia"/>
                <w:lang w:val="en-US" w:eastAsia="zh-CN"/>
              </w:rPr>
            </w:pPr>
            <w:r>
              <w:rPr>
                <w:rFonts w:eastAsiaTheme="minorEastAsia"/>
                <w:lang w:val="en-US" w:eastAsia="zh-CN"/>
              </w:rPr>
              <w:t>Ericsson: Changes are fine.</w:t>
            </w:r>
          </w:p>
        </w:tc>
      </w:tr>
      <w:tr w:rsidR="002239C4" w14:paraId="280E669E" w14:textId="77777777">
        <w:tc>
          <w:tcPr>
            <w:tcW w:w="1236" w:type="dxa"/>
            <w:vMerge/>
          </w:tcPr>
          <w:p w14:paraId="3D186C37" w14:textId="77777777" w:rsidR="002239C4" w:rsidRDefault="002239C4">
            <w:pPr>
              <w:spacing w:after="120"/>
              <w:rPr>
                <w:rFonts w:eastAsiaTheme="minorEastAsia"/>
                <w:lang w:val="en-US" w:eastAsia="zh-CN"/>
              </w:rPr>
            </w:pPr>
          </w:p>
        </w:tc>
        <w:tc>
          <w:tcPr>
            <w:tcW w:w="8395" w:type="dxa"/>
          </w:tcPr>
          <w:p w14:paraId="6CFC59D0" w14:textId="77777777" w:rsidR="002239C4" w:rsidRDefault="002239C4">
            <w:pPr>
              <w:spacing w:after="120"/>
              <w:rPr>
                <w:rFonts w:eastAsiaTheme="minorEastAsia"/>
                <w:lang w:val="en-US" w:eastAsia="zh-CN"/>
              </w:rPr>
            </w:pPr>
          </w:p>
        </w:tc>
      </w:tr>
      <w:tr w:rsidR="002239C4" w14:paraId="221E5C72" w14:textId="77777777">
        <w:trPr>
          <w:trHeight w:val="113"/>
        </w:trPr>
        <w:tc>
          <w:tcPr>
            <w:tcW w:w="1236" w:type="dxa"/>
            <w:vMerge w:val="restart"/>
          </w:tcPr>
          <w:p w14:paraId="4B837E29" w14:textId="77777777" w:rsidR="002239C4" w:rsidRDefault="002239C4">
            <w:pPr>
              <w:spacing w:after="120"/>
              <w:rPr>
                <w:rFonts w:eastAsiaTheme="minorEastAsia"/>
                <w:lang w:val="en-US" w:eastAsia="zh-CN"/>
              </w:rPr>
            </w:pPr>
          </w:p>
        </w:tc>
        <w:tc>
          <w:tcPr>
            <w:tcW w:w="8395" w:type="dxa"/>
          </w:tcPr>
          <w:p w14:paraId="0E8BBEAB" w14:textId="77777777" w:rsidR="002239C4" w:rsidRDefault="002239C4">
            <w:pPr>
              <w:spacing w:after="120"/>
              <w:rPr>
                <w:rFonts w:eastAsiaTheme="minorEastAsia"/>
                <w:b/>
                <w:bCs/>
                <w:i/>
                <w:iCs/>
                <w:lang w:val="en-US" w:eastAsia="zh-CN"/>
              </w:rPr>
            </w:pPr>
          </w:p>
        </w:tc>
      </w:tr>
      <w:tr w:rsidR="002239C4" w14:paraId="39336B4C" w14:textId="77777777">
        <w:trPr>
          <w:trHeight w:val="112"/>
        </w:trPr>
        <w:tc>
          <w:tcPr>
            <w:tcW w:w="1236" w:type="dxa"/>
            <w:vMerge/>
          </w:tcPr>
          <w:p w14:paraId="01CD4F58" w14:textId="77777777" w:rsidR="002239C4" w:rsidRDefault="002239C4">
            <w:pPr>
              <w:spacing w:after="0"/>
              <w:rPr>
                <w:rFonts w:ascii="Arial" w:hAnsi="Arial" w:cs="Arial"/>
                <w:b/>
                <w:bCs/>
                <w:color w:val="0000FF"/>
                <w:sz w:val="16"/>
                <w:szCs w:val="16"/>
                <w:u w:val="single"/>
                <w:lang w:val="en-US"/>
              </w:rPr>
            </w:pPr>
          </w:p>
        </w:tc>
        <w:tc>
          <w:tcPr>
            <w:tcW w:w="8395" w:type="dxa"/>
          </w:tcPr>
          <w:p w14:paraId="3C6992D9" w14:textId="77777777" w:rsidR="002239C4" w:rsidRDefault="002239C4">
            <w:pPr>
              <w:spacing w:after="120"/>
              <w:rPr>
                <w:rFonts w:eastAsiaTheme="minorEastAsia"/>
                <w:lang w:val="en-US" w:eastAsia="zh-CN"/>
              </w:rPr>
            </w:pPr>
          </w:p>
        </w:tc>
      </w:tr>
      <w:tr w:rsidR="002239C4" w14:paraId="25989A7E" w14:textId="77777777">
        <w:trPr>
          <w:trHeight w:val="112"/>
        </w:trPr>
        <w:tc>
          <w:tcPr>
            <w:tcW w:w="1236" w:type="dxa"/>
            <w:vMerge/>
          </w:tcPr>
          <w:p w14:paraId="04A812A3" w14:textId="77777777" w:rsidR="002239C4" w:rsidRDefault="002239C4">
            <w:pPr>
              <w:spacing w:after="0"/>
              <w:rPr>
                <w:rFonts w:ascii="Arial" w:hAnsi="Arial" w:cs="Arial"/>
                <w:b/>
                <w:bCs/>
                <w:color w:val="0000FF"/>
                <w:sz w:val="16"/>
                <w:szCs w:val="16"/>
                <w:u w:val="single"/>
                <w:lang w:val="en-US"/>
              </w:rPr>
            </w:pPr>
          </w:p>
        </w:tc>
        <w:tc>
          <w:tcPr>
            <w:tcW w:w="8395" w:type="dxa"/>
          </w:tcPr>
          <w:p w14:paraId="3EDFAA64" w14:textId="77777777" w:rsidR="002239C4" w:rsidRDefault="002239C4">
            <w:pPr>
              <w:spacing w:after="120"/>
              <w:rPr>
                <w:rFonts w:eastAsiaTheme="minorEastAsia"/>
                <w:lang w:val="en-US" w:eastAsia="zh-CN"/>
              </w:rPr>
            </w:pPr>
          </w:p>
        </w:tc>
      </w:tr>
    </w:tbl>
    <w:p w14:paraId="6A6B9748" w14:textId="77777777" w:rsidR="002239C4" w:rsidRDefault="002239C4">
      <w:pPr>
        <w:rPr>
          <w:color w:val="0070C0"/>
          <w:lang w:val="en-US" w:eastAsia="zh-CN"/>
        </w:rPr>
      </w:pPr>
    </w:p>
    <w:p w14:paraId="3C97983F" w14:textId="77777777" w:rsidR="002239C4" w:rsidRDefault="002239C4">
      <w:pPr>
        <w:spacing w:after="120"/>
        <w:rPr>
          <w:color w:val="000000" w:themeColor="text1"/>
          <w:lang w:val="en-US" w:eastAsia="zh-CN"/>
        </w:rPr>
      </w:pPr>
    </w:p>
    <w:p w14:paraId="1EB882BA"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77BEB3E"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57FC82E9" w14:textId="77777777" w:rsidR="002239C4" w:rsidRDefault="00F272CB">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2239C4" w14:paraId="62999333" w14:textId="77777777">
        <w:tc>
          <w:tcPr>
            <w:tcW w:w="1242" w:type="dxa"/>
          </w:tcPr>
          <w:p w14:paraId="0D37193D" w14:textId="77777777" w:rsidR="002239C4" w:rsidRDefault="002239C4">
            <w:pPr>
              <w:rPr>
                <w:rFonts w:eastAsiaTheme="minorEastAsia"/>
                <w:b/>
                <w:bCs/>
                <w:color w:val="000000" w:themeColor="text1"/>
                <w:lang w:val="en-US" w:eastAsia="zh-CN"/>
              </w:rPr>
            </w:pPr>
          </w:p>
        </w:tc>
        <w:tc>
          <w:tcPr>
            <w:tcW w:w="8615" w:type="dxa"/>
          </w:tcPr>
          <w:p w14:paraId="15CFDE8D"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09485021" w14:textId="77777777">
        <w:tc>
          <w:tcPr>
            <w:tcW w:w="1242" w:type="dxa"/>
          </w:tcPr>
          <w:p w14:paraId="38B0EC69"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766A4CA9"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70BEB66"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F529992"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EDA56FF" w14:textId="77777777" w:rsidR="00733470" w:rsidRDefault="00733470">
            <w:pPr>
              <w:rPr>
                <w:rFonts w:eastAsiaTheme="minorEastAsia"/>
                <w:color w:val="000000" w:themeColor="text1"/>
                <w:lang w:val="en-US" w:eastAsia="zh-CN"/>
              </w:rPr>
            </w:pPr>
          </w:p>
        </w:tc>
      </w:tr>
      <w:tr w:rsidR="00733470" w14:paraId="384E163E" w14:textId="77777777">
        <w:tc>
          <w:tcPr>
            <w:tcW w:w="1242" w:type="dxa"/>
          </w:tcPr>
          <w:p w14:paraId="3636AD26" w14:textId="77777777" w:rsidR="00733470" w:rsidRDefault="00733470">
            <w:pPr>
              <w:rPr>
                <w:b/>
                <w:bCs/>
                <w:color w:val="000000" w:themeColor="text1"/>
                <w:lang w:val="en-US" w:eastAsia="zh-CN"/>
              </w:rPr>
            </w:pPr>
          </w:p>
        </w:tc>
        <w:tc>
          <w:tcPr>
            <w:tcW w:w="8615" w:type="dxa"/>
          </w:tcPr>
          <w:p w14:paraId="6A9D5641" w14:textId="77777777" w:rsidR="00733470" w:rsidRPr="00BD3377" w:rsidRDefault="00733470" w:rsidP="00733470">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3102F872" w14:textId="77777777" w:rsidR="00733470" w:rsidRDefault="00733470" w:rsidP="0073347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A01F86B" w14:textId="77777777" w:rsidR="00733470" w:rsidRDefault="00733470" w:rsidP="00733470">
            <w:pPr>
              <w:rPr>
                <w:color w:val="000000" w:themeColor="text1"/>
                <w:lang w:val="en-US"/>
              </w:rPr>
            </w:pPr>
            <w:r>
              <w:rPr>
                <w:color w:val="000000" w:themeColor="text1"/>
                <w:lang w:val="en-US"/>
              </w:rPr>
              <w:t>RAN4 to relax the T</w:t>
            </w:r>
            <w:r>
              <w:rPr>
                <w:color w:val="000000" w:themeColor="text1"/>
                <w:vertAlign w:val="subscript"/>
                <w:lang w:val="en-US"/>
              </w:rPr>
              <w:t xml:space="preserve">search </w:t>
            </w:r>
            <w:r>
              <w:rPr>
                <w:color w:val="000000" w:themeColor="text1"/>
                <w:lang w:val="en-US"/>
              </w:rPr>
              <w:t>for RedCap HO delay requirement as followings when SINR=-2dB and 1Rx is used:</w:t>
            </w:r>
          </w:p>
          <w:p w14:paraId="18A3F3E5" w14:textId="77777777" w:rsidR="00733470" w:rsidRDefault="00733470" w:rsidP="008971FB">
            <w:pPr>
              <w:pStyle w:val="ListParagraph"/>
              <w:numPr>
                <w:ilvl w:val="1"/>
                <w:numId w:val="12"/>
              </w:numPr>
              <w:tabs>
                <w:tab w:val="left" w:pos="2160"/>
              </w:tabs>
              <w:overflowPunct/>
              <w:autoSpaceDE/>
              <w:autoSpaceDN/>
              <w:adjustRightInd/>
              <w:spacing w:after="120"/>
              <w:ind w:firstLineChars="0"/>
              <w:textAlignment w:val="auto"/>
              <w:rPr>
                <w:rFonts w:eastAsia="SimSun"/>
                <w:color w:val="000000" w:themeColor="text1"/>
                <w:lang w:eastAsia="zh-CN"/>
              </w:rPr>
            </w:pPr>
            <w:r>
              <w:rPr>
                <w:color w:val="000000" w:themeColor="text1"/>
              </w:rPr>
              <w:t xml:space="preserve">For HO to FR1, </w:t>
            </w:r>
          </w:p>
          <w:p w14:paraId="64D0558E" w14:textId="77777777" w:rsidR="00733470" w:rsidRDefault="00733470" w:rsidP="008971FB">
            <w:pPr>
              <w:pStyle w:val="ListParagraph"/>
              <w:numPr>
                <w:ilvl w:val="2"/>
                <w:numId w:val="12"/>
              </w:numPr>
              <w:tabs>
                <w:tab w:val="left" w:pos="2880"/>
              </w:tabs>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T</w:t>
            </w:r>
            <w:r>
              <w:rPr>
                <w:color w:val="000000" w:themeColor="text1"/>
                <w:vertAlign w:val="subscript"/>
                <w:lang w:val="en-US"/>
              </w:rPr>
              <w:t xml:space="preserve">search </w:t>
            </w:r>
            <w:r>
              <w:rPr>
                <w:color w:val="000000" w:themeColor="text1"/>
                <w:lang w:val="en-US"/>
              </w:rPr>
              <w:t>= 2*T</w:t>
            </w:r>
            <w:r>
              <w:rPr>
                <w:color w:val="000000" w:themeColor="text1"/>
                <w:vertAlign w:val="subscript"/>
                <w:lang w:val="en-US"/>
              </w:rPr>
              <w:t>rs</w:t>
            </w:r>
            <w:r>
              <w:rPr>
                <w:color w:val="000000" w:themeColor="text1"/>
                <w:lang w:val="en-US"/>
              </w:rPr>
              <w:t xml:space="preserve"> for intra-frequency HO</w:t>
            </w:r>
          </w:p>
          <w:p w14:paraId="276F1FB9" w14:textId="77777777" w:rsidR="00733470" w:rsidRDefault="00733470" w:rsidP="008971FB">
            <w:pPr>
              <w:pStyle w:val="ListParagraph"/>
              <w:numPr>
                <w:ilvl w:val="2"/>
                <w:numId w:val="12"/>
              </w:numPr>
              <w:tabs>
                <w:tab w:val="left" w:pos="2880"/>
              </w:tabs>
              <w:overflowPunct/>
              <w:autoSpaceDE/>
              <w:autoSpaceDN/>
              <w:adjustRightInd/>
              <w:spacing w:after="120"/>
              <w:ind w:firstLineChars="0"/>
              <w:textAlignment w:val="auto"/>
              <w:rPr>
                <w:lang w:val="en-US"/>
              </w:rPr>
            </w:pPr>
            <w:r>
              <w:rPr>
                <w:lang w:val="en-US"/>
              </w:rPr>
              <w:t>T</w:t>
            </w:r>
            <w:r>
              <w:rPr>
                <w:vertAlign w:val="subscript"/>
                <w:lang w:val="en-US"/>
              </w:rPr>
              <w:t>search</w:t>
            </w:r>
            <w:r>
              <w:rPr>
                <w:lang w:val="en-US"/>
              </w:rPr>
              <w:t xml:space="preserve"> = 5* T</w:t>
            </w:r>
            <w:r>
              <w:rPr>
                <w:vertAlign w:val="subscript"/>
                <w:lang w:val="en-US"/>
              </w:rPr>
              <w:t>rs</w:t>
            </w:r>
            <w:r>
              <w:rPr>
                <w:lang w:val="en-US"/>
              </w:rPr>
              <w:t xml:space="preserve"> for inter-frequency HO</w:t>
            </w:r>
          </w:p>
          <w:p w14:paraId="6D20CEB3" w14:textId="77777777" w:rsidR="00733470" w:rsidRDefault="00733470" w:rsidP="00733470">
            <w:pPr>
              <w:rPr>
                <w:rFonts w:eastAsiaTheme="minorEastAsia"/>
                <w:i/>
                <w:color w:val="000000" w:themeColor="text1"/>
                <w:lang w:val="en-US" w:eastAsia="zh-CN"/>
              </w:rPr>
            </w:pPr>
          </w:p>
          <w:p w14:paraId="1EA6A8B5" w14:textId="77777777" w:rsidR="00A9395C" w:rsidRPr="00BD3377" w:rsidRDefault="00A9395C" w:rsidP="00A9395C">
            <w:pPr>
              <w:spacing w:after="120"/>
              <w:rPr>
                <w:b/>
                <w:color w:val="000000" w:themeColor="text1"/>
                <w:u w:val="single"/>
                <w:lang w:val="en-US" w:eastAsia="ko-KR"/>
              </w:rPr>
            </w:pPr>
            <w:r w:rsidRPr="008B3556">
              <w:rPr>
                <w:b/>
                <w:color w:val="000000" w:themeColor="text1"/>
                <w:u w:val="single"/>
                <w:lang w:val="en-US" w:eastAsia="ko-KR"/>
              </w:rPr>
              <w:lastRenderedPageBreak/>
              <w:t>Issue 2-1-2: Potential Scenarios for HO</w:t>
            </w:r>
          </w:p>
          <w:p w14:paraId="7AA2EF02" w14:textId="77777777" w:rsidR="008B3556" w:rsidRDefault="008B3556" w:rsidP="008B3556">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C2F707C" w14:textId="77777777" w:rsidR="00BF3440" w:rsidRPr="00BD3377"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lang w:val="en-US"/>
              </w:rPr>
            </w:pPr>
            <w:r>
              <w:rPr>
                <w:rFonts w:ascii="Calibri" w:hAnsi="Calibri"/>
                <w:color w:val="000000"/>
                <w:lang w:eastAsia="ko-KR"/>
              </w:rPr>
              <w:t>Scenario 1:</w:t>
            </w:r>
            <w:r>
              <w:rPr>
                <w:rFonts w:ascii="Calibri" w:hAnsi="Calibri"/>
                <w:color w:val="000000"/>
              </w:rPr>
              <w:t xml:space="preserve">  </w:t>
            </w:r>
            <w:r>
              <w:rPr>
                <w:rFonts w:ascii="Calibri" w:hAnsi="Calibri"/>
                <w:color w:val="000000"/>
                <w:lang w:eastAsia="ko-KR"/>
              </w:rPr>
              <w:t xml:space="preserve"> HO </w:t>
            </w:r>
            <w:r>
              <w:rPr>
                <w:rFonts w:ascii="Calibri" w:hAnsi="Calibri"/>
                <w:color w:val="000000"/>
              </w:rPr>
              <w:t xml:space="preserve">directly </w:t>
            </w:r>
            <w:r>
              <w:rPr>
                <w:rFonts w:ascii="Calibri" w:hAnsi="Calibri"/>
                <w:color w:val="000000"/>
                <w:lang w:eastAsia="ko-KR"/>
              </w:rPr>
              <w:t xml:space="preserve">to a RedCap specific BWP with NCD-SSB and RACH resource (no CD-SSB) </w:t>
            </w:r>
          </w:p>
          <w:p w14:paraId="52FB1106" w14:textId="77777777" w:rsidR="00BF3440" w:rsidRDefault="00BF3440" w:rsidP="002B60D3">
            <w:pPr>
              <w:pStyle w:val="ListParagraph"/>
              <w:numPr>
                <w:ilvl w:val="2"/>
                <w:numId w:val="12"/>
              </w:numPr>
              <w:overflowPunct/>
              <w:autoSpaceDE/>
              <w:adjustRightInd/>
              <w:spacing w:after="120" w:line="252" w:lineRule="auto"/>
              <w:ind w:firstLineChars="0"/>
              <w:textAlignment w:val="auto"/>
              <w:rPr>
                <w:rFonts w:ascii="Calibri" w:hAnsi="Calibri"/>
                <w:color w:val="000000"/>
                <w:lang w:eastAsia="ko-KR"/>
              </w:rPr>
            </w:pPr>
            <w:r>
              <w:rPr>
                <w:rFonts w:ascii="Calibri" w:hAnsi="Calibri"/>
                <w:color w:val="000000"/>
              </w:rPr>
              <w:t xml:space="preserve">Scenario 1a: HO directly to a RedCap specific BWP with NCD-SSB </w:t>
            </w:r>
            <w:r>
              <w:rPr>
                <w:rFonts w:ascii="Calibri" w:hAnsi="Calibri"/>
                <w:color w:val="000000"/>
                <w:lang w:eastAsia="ko-KR"/>
              </w:rPr>
              <w:t>and RACH resource</w:t>
            </w:r>
            <w:r>
              <w:rPr>
                <w:rFonts w:ascii="Calibri" w:hAnsi="Calibri"/>
                <w:color w:val="000000"/>
              </w:rPr>
              <w:t xml:space="preserve"> without measurement (unknown cell)</w:t>
            </w:r>
          </w:p>
          <w:p w14:paraId="04C8F411"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MTK, HW, Ericsson, Xiaomi</w:t>
            </w:r>
            <w:r>
              <w:rPr>
                <w:rFonts w:ascii="Calibri" w:hAnsi="Calibri"/>
                <w:b/>
                <w:bCs/>
                <w:lang w:eastAsia="ko-KR"/>
              </w:rPr>
              <w:t>, QC</w:t>
            </w:r>
            <w:r w:rsidR="00EC473E">
              <w:rPr>
                <w:rFonts w:ascii="Calibri" w:hAnsi="Calibri"/>
                <w:b/>
                <w:bCs/>
                <w:lang w:eastAsia="ko-KR"/>
              </w:rPr>
              <w:t>, vivo</w:t>
            </w:r>
            <w:r w:rsidR="00205497">
              <w:rPr>
                <w:rFonts w:ascii="Calibri" w:hAnsi="Calibri"/>
                <w:b/>
                <w:bCs/>
                <w:lang w:eastAsia="ko-KR"/>
              </w:rPr>
              <w:t>, oppo</w:t>
            </w:r>
          </w:p>
          <w:p w14:paraId="2C47DE55"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Apple, Nokia, CMCC</w:t>
            </w:r>
          </w:p>
          <w:p w14:paraId="5C293885"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rPr>
            </w:pPr>
            <w:r>
              <w:rPr>
                <w:rFonts w:ascii="Calibri" w:hAnsi="Calibri"/>
                <w:color w:val="000000"/>
                <w:lang w:eastAsia="ko-KR"/>
              </w:rPr>
              <w:t xml:space="preserve">Scenario 2: </w:t>
            </w:r>
            <w:r>
              <w:rPr>
                <w:rFonts w:ascii="Calibri" w:hAnsi="Calibri"/>
                <w:color w:val="000000"/>
              </w:rPr>
              <w:t>  </w:t>
            </w:r>
            <w:r>
              <w:rPr>
                <w:rFonts w:ascii="Calibri" w:hAnsi="Calibri"/>
                <w:color w:val="000000"/>
                <w:lang w:eastAsia="ko-KR"/>
              </w:rPr>
              <w:t>HO to a</w:t>
            </w:r>
            <w:r>
              <w:rPr>
                <w:rFonts w:ascii="Calibri" w:hAnsi="Calibri"/>
                <w:color w:val="000000"/>
              </w:rPr>
              <w:t>n</w:t>
            </w:r>
            <w:r>
              <w:rPr>
                <w:rFonts w:ascii="Calibri" w:hAnsi="Calibri"/>
                <w:color w:val="000000"/>
                <w:lang w:eastAsia="ko-KR"/>
              </w:rPr>
              <w:t xml:space="preserve"> initial BWP with CD-SSB but RACH on RedCap specific BWP</w:t>
            </w:r>
            <w:r>
              <w:rPr>
                <w:rFonts w:ascii="Calibri" w:hAnsi="Calibri"/>
                <w:color w:val="000000"/>
              </w:rPr>
              <w:t xml:space="preserve"> associated with NCD-SSB</w:t>
            </w:r>
          </w:p>
          <w:p w14:paraId="346A37C2"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 Ericsson, Xiaomi, Nokia, CMCC</w:t>
            </w:r>
            <w:r w:rsidR="00EC473E">
              <w:rPr>
                <w:rFonts w:ascii="Calibri" w:hAnsi="Calibri"/>
                <w:b/>
                <w:bCs/>
                <w:color w:val="000000"/>
                <w:lang w:eastAsia="ko-KR"/>
              </w:rPr>
              <w:t>, vivo</w:t>
            </w:r>
          </w:p>
          <w:p w14:paraId="69E9E777"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MTK</w:t>
            </w:r>
            <w:r>
              <w:rPr>
                <w:rFonts w:ascii="Calibri" w:hAnsi="Calibri"/>
                <w:b/>
                <w:bCs/>
                <w:lang w:eastAsia="ko-KR"/>
              </w:rPr>
              <w:t>, QC</w:t>
            </w:r>
          </w:p>
          <w:p w14:paraId="4D619FD7"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rPr>
            </w:pPr>
            <w:r>
              <w:rPr>
                <w:rFonts w:ascii="Calibri" w:hAnsi="Calibri"/>
                <w:color w:val="000000"/>
              </w:rPr>
              <w:t>Scenario 2a: HO to an initial BWP with CD-SSB but RACH on RedCap specific BWP associated with CD-SSB</w:t>
            </w:r>
            <w:r>
              <w:rPr>
                <w:rFonts w:ascii="Calibri" w:hAnsi="Calibri"/>
                <w:color w:val="000000"/>
                <w:lang w:eastAsia="ko-KR"/>
              </w:rPr>
              <w:t xml:space="preserve"> </w:t>
            </w:r>
          </w:p>
          <w:p w14:paraId="353DCC41"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w:t>
            </w:r>
            <w:r>
              <w:rPr>
                <w:rFonts w:ascii="Calibri" w:hAnsi="Calibri"/>
                <w:b/>
                <w:bCs/>
                <w:lang w:eastAsia="ko-KR"/>
              </w:rPr>
              <w:t>, CMCC</w:t>
            </w:r>
            <w:r w:rsidR="00EC473E">
              <w:rPr>
                <w:rFonts w:ascii="Calibri" w:hAnsi="Calibri"/>
                <w:b/>
                <w:bCs/>
                <w:lang w:eastAsia="ko-KR"/>
              </w:rPr>
              <w:t>, vivo</w:t>
            </w:r>
            <w:r>
              <w:rPr>
                <w:rFonts w:ascii="Calibri" w:hAnsi="Calibri"/>
                <w:b/>
                <w:bCs/>
                <w:color w:val="000000"/>
                <w:lang w:eastAsia="ko-KR"/>
              </w:rPr>
              <w:t xml:space="preserve"> </w:t>
            </w:r>
          </w:p>
          <w:p w14:paraId="1ED1A897"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Ericsson, Xiaomi, Nokia, MTK</w:t>
            </w:r>
            <w:r>
              <w:rPr>
                <w:rFonts w:ascii="Calibri" w:hAnsi="Calibri"/>
                <w:b/>
                <w:bCs/>
                <w:lang w:eastAsia="ko-KR"/>
              </w:rPr>
              <w:t>, QC</w:t>
            </w:r>
          </w:p>
          <w:p w14:paraId="6C3D6D90"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color w:val="000000"/>
                <w:lang w:eastAsia="ko-KR"/>
              </w:rPr>
            </w:pPr>
            <w:r>
              <w:rPr>
                <w:rFonts w:ascii="Calibri" w:hAnsi="Calibri"/>
                <w:color w:val="000000"/>
              </w:rPr>
              <w:t>Scenario 3: HO to an initial BWP with CD-SSB but RACH on RedCap specific BWP with no SSB</w:t>
            </w:r>
          </w:p>
          <w:p w14:paraId="0BA11CCF"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Apple, HW, Ericsson, Xiaomi, Nokia, CMCC</w:t>
            </w:r>
            <w:r w:rsidR="00EC473E">
              <w:rPr>
                <w:rFonts w:ascii="Calibri" w:hAnsi="Calibri"/>
                <w:b/>
                <w:bCs/>
                <w:color w:val="000000"/>
                <w:lang w:eastAsia="ko-KR"/>
              </w:rPr>
              <w:t>, QC, vivo</w:t>
            </w:r>
          </w:p>
          <w:p w14:paraId="3EDAEF77"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Not support: MTK</w:t>
            </w:r>
            <w:r>
              <w:rPr>
                <w:rFonts w:ascii="Calibri" w:hAnsi="Calibri"/>
                <w:b/>
                <w:bCs/>
                <w:lang w:eastAsia="ko-KR"/>
              </w:rPr>
              <w:t>, QC</w:t>
            </w:r>
            <w:r w:rsidR="00EC473E">
              <w:rPr>
                <w:rFonts w:ascii="Calibri" w:hAnsi="Calibri"/>
                <w:b/>
                <w:bCs/>
                <w:lang w:eastAsia="ko-KR"/>
              </w:rPr>
              <w:t>(1</w:t>
            </w:r>
            <w:r w:rsidR="00EC473E" w:rsidRPr="00BD3377">
              <w:rPr>
                <w:rFonts w:ascii="Calibri" w:hAnsi="Calibri"/>
                <w:b/>
                <w:bCs/>
                <w:vertAlign w:val="superscript"/>
                <w:lang w:eastAsia="ko-KR"/>
              </w:rPr>
              <w:t>st</w:t>
            </w:r>
            <w:r w:rsidR="00EC473E">
              <w:rPr>
                <w:rFonts w:ascii="Calibri" w:hAnsi="Calibri"/>
                <w:b/>
                <w:bCs/>
                <w:lang w:eastAsia="ko-KR"/>
              </w:rPr>
              <w:t xml:space="preserve"> priority)</w:t>
            </w:r>
          </w:p>
          <w:p w14:paraId="70217FE5" w14:textId="77777777" w:rsidR="00BF3440" w:rsidRDefault="00BF3440" w:rsidP="002B60D3">
            <w:pPr>
              <w:pStyle w:val="ListParagraph"/>
              <w:numPr>
                <w:ilvl w:val="1"/>
                <w:numId w:val="12"/>
              </w:numPr>
              <w:overflowPunct/>
              <w:autoSpaceDE/>
              <w:adjustRightInd/>
              <w:spacing w:after="120" w:line="252" w:lineRule="auto"/>
              <w:ind w:firstLineChars="0"/>
              <w:textAlignment w:val="auto"/>
              <w:rPr>
                <w:rFonts w:ascii="Calibri" w:hAnsi="Calibri"/>
                <w:sz w:val="22"/>
                <w:szCs w:val="22"/>
                <w:lang w:eastAsia="zh-CN"/>
              </w:rPr>
            </w:pPr>
            <w:r>
              <w:rPr>
                <w:rFonts w:ascii="Calibri" w:hAnsi="Calibri"/>
                <w:color w:val="000000"/>
                <w:lang w:eastAsia="ko-KR"/>
              </w:rPr>
              <w:t xml:space="preserve">Scenario </w:t>
            </w:r>
            <w:r>
              <w:rPr>
                <w:rFonts w:ascii="Calibri" w:hAnsi="Calibri"/>
                <w:color w:val="000000"/>
              </w:rPr>
              <w:t>4</w:t>
            </w:r>
            <w:r>
              <w:rPr>
                <w:rFonts w:ascii="Calibri" w:hAnsi="Calibri"/>
                <w:color w:val="000000"/>
                <w:lang w:eastAsia="ko-KR"/>
              </w:rPr>
              <w:t>: HO to a BWP which has different SSB with the one used for measurement</w:t>
            </w:r>
            <w:r>
              <w:rPr>
                <w:rFonts w:hint="eastAsia"/>
                <w:color w:val="000000"/>
                <w:lang w:eastAsia="ko-KR"/>
              </w:rPr>
              <w:t xml:space="preserve"> </w:t>
            </w:r>
          </w:p>
          <w:p w14:paraId="503461F6" w14:textId="77777777" w:rsidR="00BF3440" w:rsidRPr="00BD3377" w:rsidRDefault="00BF3440" w:rsidP="002B60D3">
            <w:pPr>
              <w:pStyle w:val="ListParagraph"/>
              <w:numPr>
                <w:ilvl w:val="2"/>
                <w:numId w:val="12"/>
              </w:numPr>
              <w:overflowPunct/>
              <w:autoSpaceDE/>
              <w:adjustRightInd/>
              <w:spacing w:after="120" w:line="252" w:lineRule="auto"/>
              <w:ind w:firstLineChars="0"/>
              <w:textAlignment w:val="auto"/>
              <w:rPr>
                <w:rFonts w:ascii="Calibri" w:hAnsi="Calibri"/>
                <w:b/>
                <w:bCs/>
                <w:color w:val="000000"/>
                <w:lang w:val="en-US" w:eastAsia="ko-KR"/>
              </w:rPr>
            </w:pPr>
            <w:r>
              <w:rPr>
                <w:rFonts w:ascii="Calibri" w:hAnsi="Calibri"/>
                <w:b/>
                <w:bCs/>
                <w:color w:val="000000"/>
                <w:lang w:eastAsia="ko-KR"/>
              </w:rPr>
              <w:t>Note: Companies think this scenario is a general case, and can happen in all above scenarios</w:t>
            </w:r>
          </w:p>
          <w:p w14:paraId="049EF842"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Support: HW, Ericsson, Xiaomi, Nokia, CMCC</w:t>
            </w:r>
            <w:r>
              <w:rPr>
                <w:rFonts w:ascii="Calibri" w:hAnsi="Calibri"/>
                <w:b/>
                <w:bCs/>
                <w:lang w:eastAsia="ko-KR"/>
              </w:rPr>
              <w:t>, QC</w:t>
            </w:r>
          </w:p>
          <w:p w14:paraId="61A69FF1" w14:textId="77777777" w:rsidR="00BF3440" w:rsidRDefault="00BF3440" w:rsidP="002B60D3">
            <w:pPr>
              <w:pStyle w:val="ListParagraph"/>
              <w:numPr>
                <w:ilvl w:val="3"/>
                <w:numId w:val="12"/>
              </w:numPr>
              <w:overflowPunct/>
              <w:autoSpaceDE/>
              <w:adjustRightInd/>
              <w:spacing w:after="120" w:line="252" w:lineRule="auto"/>
              <w:ind w:firstLineChars="0"/>
              <w:textAlignment w:val="auto"/>
              <w:rPr>
                <w:rFonts w:ascii="Calibri" w:hAnsi="Calibri"/>
                <w:b/>
                <w:bCs/>
                <w:color w:val="000000"/>
                <w:lang w:eastAsia="ko-KR"/>
              </w:rPr>
            </w:pPr>
            <w:r>
              <w:rPr>
                <w:rFonts w:ascii="Calibri" w:hAnsi="Calibri"/>
                <w:b/>
                <w:bCs/>
                <w:color w:val="000000"/>
                <w:lang w:eastAsia="ko-KR"/>
              </w:rPr>
              <w:t xml:space="preserve">Not support: Apple, </w:t>
            </w:r>
          </w:p>
          <w:p w14:paraId="5052C195" w14:textId="77777777" w:rsidR="008B3556" w:rsidRDefault="008B3556" w:rsidP="008B3556">
            <w:pPr>
              <w:rPr>
                <w:rFonts w:eastAsiaTheme="minorEastAsia"/>
                <w:i/>
                <w:color w:val="000000" w:themeColor="text1"/>
                <w:lang w:val="en-US" w:eastAsia="zh-CN"/>
              </w:rPr>
            </w:pPr>
          </w:p>
          <w:p w14:paraId="11D95396" w14:textId="77777777" w:rsidR="008B3556" w:rsidRDefault="008B3556" w:rsidP="008B355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686EE4" w14:textId="77777777" w:rsidR="008B3556" w:rsidRPr="00BD3377" w:rsidRDefault="008B3556" w:rsidP="00BF3440">
            <w:pPr>
              <w:rPr>
                <w:rFonts w:eastAsiaTheme="minorEastAsia"/>
                <w:iCs/>
                <w:color w:val="000000" w:themeColor="text1"/>
                <w:lang w:val="en-US" w:eastAsia="zh-CN"/>
              </w:rPr>
            </w:pPr>
            <w:r w:rsidRPr="00BD3377">
              <w:rPr>
                <w:iCs/>
                <w:color w:val="000000" w:themeColor="text1"/>
                <w:lang w:val="en-US" w:eastAsia="zh-CN"/>
              </w:rPr>
              <w:t xml:space="preserve">Discuss if </w:t>
            </w:r>
            <w:r w:rsidR="00C92650" w:rsidRPr="00C92650">
              <w:rPr>
                <w:rFonts w:eastAsiaTheme="minorEastAsia"/>
                <w:iCs/>
                <w:color w:val="000000" w:themeColor="text1"/>
                <w:lang w:val="en-US" w:eastAsia="zh-CN"/>
              </w:rPr>
              <w:t>companies</w:t>
            </w:r>
            <w:r w:rsidRPr="00BD3377">
              <w:rPr>
                <w:iCs/>
                <w:color w:val="000000" w:themeColor="text1"/>
                <w:lang w:val="en-US" w:eastAsia="zh-CN"/>
              </w:rPr>
              <w:t xml:space="preserve"> can </w:t>
            </w:r>
            <w:r w:rsidR="00C92650" w:rsidRPr="00C92650">
              <w:rPr>
                <w:rFonts w:eastAsiaTheme="minorEastAsia"/>
                <w:iCs/>
                <w:color w:val="000000" w:themeColor="text1"/>
                <w:lang w:val="en-US" w:eastAsia="zh-CN"/>
              </w:rPr>
              <w:t>downselect</w:t>
            </w:r>
            <w:r w:rsidRPr="00BD3377">
              <w:rPr>
                <w:iCs/>
                <w:color w:val="000000" w:themeColor="text1"/>
                <w:lang w:val="en-US" w:eastAsia="zh-CN"/>
              </w:rPr>
              <w:t xml:space="preserve"> the scenarios for defining the requirements</w:t>
            </w:r>
            <w:r w:rsidR="00947E8A">
              <w:rPr>
                <w:iCs/>
                <w:color w:val="000000" w:themeColor="text1"/>
                <w:lang w:val="en-US" w:eastAsia="zh-CN"/>
              </w:rPr>
              <w:t xml:space="preserve"> based on RAN2 progress</w:t>
            </w:r>
            <w:r w:rsidRPr="00BD3377">
              <w:rPr>
                <w:iCs/>
                <w:color w:val="000000" w:themeColor="text1"/>
                <w:lang w:val="en-US" w:eastAsia="zh-CN"/>
              </w:rPr>
              <w:t>.</w:t>
            </w:r>
            <w:r w:rsidR="00DD5705">
              <w:rPr>
                <w:iCs/>
                <w:color w:val="000000" w:themeColor="text1"/>
                <w:lang w:val="en-US" w:eastAsia="zh-CN"/>
              </w:rPr>
              <w:t xml:space="preserve"> Note that RAN4 has agreed on requirements for scenario 1assuming that RAN2 specifies that scenario. </w:t>
            </w:r>
          </w:p>
          <w:p w14:paraId="16731306" w14:textId="77777777" w:rsidR="00BF3440" w:rsidRPr="00C92650" w:rsidRDefault="00BF3440" w:rsidP="00A9395C">
            <w:pPr>
              <w:spacing w:after="120"/>
              <w:rPr>
                <w:b/>
                <w:color w:val="000000" w:themeColor="text1"/>
                <w:u w:val="single"/>
                <w:lang w:val="en-US" w:eastAsia="ko-KR"/>
              </w:rPr>
            </w:pPr>
          </w:p>
          <w:p w14:paraId="57AD79C3" w14:textId="77777777" w:rsidR="00A9395C" w:rsidRPr="00BD3377" w:rsidRDefault="00A9395C" w:rsidP="00A9395C">
            <w:pPr>
              <w:rPr>
                <w:b/>
                <w:color w:val="000000" w:themeColor="text1"/>
                <w:u w:val="single"/>
                <w:lang w:val="en-US" w:eastAsia="ko-KR"/>
              </w:rPr>
            </w:pPr>
            <w:r w:rsidRPr="000E54A0">
              <w:rPr>
                <w:b/>
                <w:color w:val="000000" w:themeColor="text1"/>
                <w:u w:val="single"/>
                <w:lang w:val="en-US" w:eastAsia="ko-KR"/>
              </w:rPr>
              <w:t>Issue 2-1-3: Requirements for directly HO to a RedCap specific BWP with NCD-SSB only (Scenario 1)</w:t>
            </w:r>
          </w:p>
          <w:p w14:paraId="35250A9A" w14:textId="77777777" w:rsidR="00D875D6" w:rsidRPr="0080421E" w:rsidRDefault="00D875D6" w:rsidP="00D875D6">
            <w:pPr>
              <w:rPr>
                <w:rFonts w:eastAsiaTheme="minorEastAsia"/>
                <w:i/>
                <w:color w:val="000000" w:themeColor="text1"/>
                <w:lang w:val="en-US" w:eastAsia="zh-CN"/>
              </w:rPr>
            </w:pPr>
            <w:r w:rsidRPr="00C92650">
              <w:rPr>
                <w:rFonts w:eastAsiaTheme="minorEastAsia" w:hint="eastAsia"/>
                <w:i/>
                <w:color w:val="000000" w:themeColor="text1"/>
                <w:lang w:val="en-US" w:eastAsia="zh-CN"/>
              </w:rPr>
              <w:t>Candidate options:</w:t>
            </w:r>
          </w:p>
          <w:p w14:paraId="69148AD6" w14:textId="77777777" w:rsidR="00D875D6" w:rsidRPr="00920880" w:rsidRDefault="00D875D6"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sidRPr="000E54A0">
              <w:rPr>
                <w:b/>
                <w:bCs/>
                <w:color w:val="000000" w:themeColor="text1"/>
                <w:lang w:val="en-US"/>
              </w:rPr>
              <w:t>Option 1 (Xiaomi, E///</w:t>
            </w:r>
            <w:r w:rsidRPr="00732175">
              <w:rPr>
                <w:b/>
                <w:bCs/>
                <w:color w:val="000000" w:themeColor="text1"/>
                <w:lang w:val="en-US"/>
              </w:rPr>
              <w:t>, MTK, Xiaomi</w:t>
            </w:r>
            <w:r w:rsidR="00E75255" w:rsidRPr="00920880">
              <w:rPr>
                <w:b/>
                <w:bCs/>
                <w:color w:val="000000" w:themeColor="text1"/>
                <w:lang w:val="en-US"/>
              </w:rPr>
              <w:t>, OPPO</w:t>
            </w:r>
            <w:r w:rsidRPr="00920880">
              <w:rPr>
                <w:b/>
                <w:bCs/>
                <w:color w:val="000000" w:themeColor="text1"/>
                <w:lang w:val="en-US"/>
              </w:rPr>
              <w:t xml:space="preserve">): </w:t>
            </w:r>
            <w:r w:rsidRPr="00920880">
              <w:rPr>
                <w:color w:val="000000" w:themeColor="text1"/>
                <w:lang w:val="en-US"/>
              </w:rPr>
              <w:t>Legacy requirements are reused.</w:t>
            </w:r>
            <w:r w:rsidRPr="00920880">
              <w:rPr>
                <w:b/>
                <w:bCs/>
                <w:color w:val="000000" w:themeColor="text1"/>
                <w:lang w:val="en-US"/>
              </w:rPr>
              <w:t xml:space="preserve"> </w:t>
            </w:r>
          </w:p>
          <w:p w14:paraId="541F2C3A" w14:textId="77777777" w:rsidR="00D875D6" w:rsidRPr="00702C4E" w:rsidRDefault="00D875D6" w:rsidP="002B60D3">
            <w:pPr>
              <w:pStyle w:val="ListParagraph"/>
              <w:numPr>
                <w:ilvl w:val="2"/>
                <w:numId w:val="12"/>
              </w:numPr>
              <w:overflowPunct/>
              <w:autoSpaceDE/>
              <w:autoSpaceDN/>
              <w:adjustRightInd/>
              <w:spacing w:after="120"/>
              <w:ind w:firstLineChars="0"/>
              <w:textAlignment w:val="auto"/>
              <w:rPr>
                <w:b/>
                <w:bCs/>
                <w:color w:val="000000" w:themeColor="text1"/>
                <w:lang w:val="en-US"/>
              </w:rPr>
            </w:pPr>
            <w:r w:rsidRPr="00920880">
              <w:rPr>
                <w:b/>
                <w:bCs/>
                <w:color w:val="000000" w:themeColor="text1"/>
                <w:lang w:val="en-US"/>
              </w:rPr>
              <w:t>Option 1a (Intel, HW</w:t>
            </w:r>
            <w:r w:rsidR="00E75255" w:rsidRPr="00920880">
              <w:rPr>
                <w:b/>
                <w:bCs/>
                <w:color w:val="000000" w:themeColor="text1"/>
                <w:lang w:val="en-US"/>
              </w:rPr>
              <w:t>,</w:t>
            </w:r>
            <w:r w:rsidRPr="00920880">
              <w:rPr>
                <w:b/>
                <w:bCs/>
                <w:color w:val="000000" w:themeColor="text1"/>
                <w:lang w:val="en-US"/>
              </w:rPr>
              <w:t xml:space="preserve"> Xiaomi</w:t>
            </w:r>
            <w:r w:rsidR="00E75255" w:rsidRPr="00920880">
              <w:rPr>
                <w:b/>
                <w:bCs/>
                <w:color w:val="000000" w:themeColor="text1"/>
                <w:lang w:val="en-US"/>
              </w:rPr>
              <w:t>, Nokia, CMCC, QC, vivo</w:t>
            </w:r>
            <w:r w:rsidRPr="00920880">
              <w:rPr>
                <w:b/>
                <w:bCs/>
                <w:color w:val="000000" w:themeColor="text1"/>
                <w:lang w:val="en-US"/>
              </w:rPr>
              <w:t xml:space="preserve">): </w:t>
            </w:r>
            <w:r w:rsidRPr="00920880">
              <w:rPr>
                <w:lang w:val="en-US"/>
              </w:rPr>
              <w:t xml:space="preserve">Reuse legacy HO requirements for hadover to </w:t>
            </w:r>
            <w:r w:rsidRPr="00551A82">
              <w:rPr>
                <w:lang w:val="en-US" w:eastAsia="zh-CN"/>
              </w:rPr>
              <w:t xml:space="preserve">RedCap specific BWP with NCD-SSB except </w:t>
            </w:r>
            <w:r w:rsidRPr="00702C4E">
              <w:rPr>
                <w:lang w:val="en-US"/>
              </w:rPr>
              <w:t>T</w:t>
            </w:r>
            <w:r w:rsidRPr="00702C4E">
              <w:rPr>
                <w:vertAlign w:val="subscript"/>
                <w:lang w:val="en-US"/>
              </w:rPr>
              <w:t>search</w:t>
            </w:r>
            <w:r w:rsidRPr="00702C4E">
              <w:rPr>
                <w:lang w:val="en-US" w:eastAsia="zh-CN"/>
              </w:rPr>
              <w:t xml:space="preserve"> relaxation from 1 Rx reception.</w:t>
            </w:r>
          </w:p>
          <w:p w14:paraId="4AF089E8" w14:textId="77777777" w:rsidR="00C92650" w:rsidRPr="001D57EA" w:rsidRDefault="00C92650" w:rsidP="00C92650">
            <w:pPr>
              <w:rPr>
                <w:rFonts w:eastAsiaTheme="minorEastAsia"/>
                <w:i/>
                <w:color w:val="000000" w:themeColor="text1"/>
                <w:lang w:val="en-US" w:eastAsia="zh-CN"/>
              </w:rPr>
            </w:pPr>
            <w:r w:rsidRPr="00283B94">
              <w:rPr>
                <w:rFonts w:eastAsiaTheme="minorEastAsia"/>
                <w:i/>
                <w:color w:val="000000" w:themeColor="text1"/>
                <w:lang w:val="en-US" w:eastAsia="zh-CN"/>
              </w:rPr>
              <w:t>Recommendations</w:t>
            </w:r>
            <w:r w:rsidRPr="00947302">
              <w:rPr>
                <w:rFonts w:eastAsiaTheme="minorEastAsia" w:hint="eastAsia"/>
                <w:i/>
                <w:color w:val="000000" w:themeColor="text1"/>
                <w:lang w:val="en-US" w:eastAsia="zh-CN"/>
              </w:rPr>
              <w:t xml:space="preserve"> for 2</w:t>
            </w:r>
            <w:r w:rsidRPr="001D57EA">
              <w:rPr>
                <w:rFonts w:eastAsiaTheme="minorEastAsia" w:hint="eastAsia"/>
                <w:i/>
                <w:color w:val="000000" w:themeColor="text1"/>
                <w:vertAlign w:val="superscript"/>
                <w:lang w:val="en-US" w:eastAsia="zh-CN"/>
              </w:rPr>
              <w:t>nd</w:t>
            </w:r>
            <w:r w:rsidRPr="001D57EA">
              <w:rPr>
                <w:rFonts w:eastAsiaTheme="minorEastAsia" w:hint="eastAsia"/>
                <w:i/>
                <w:color w:val="000000" w:themeColor="text1"/>
                <w:lang w:val="en-US" w:eastAsia="zh-CN"/>
              </w:rPr>
              <w:t xml:space="preserve"> round:</w:t>
            </w:r>
          </w:p>
          <w:p w14:paraId="08E76526" w14:textId="77777777" w:rsidR="008B3556" w:rsidRPr="004258BC" w:rsidRDefault="00EF1E16" w:rsidP="00A9395C">
            <w:pPr>
              <w:overflowPunct/>
              <w:autoSpaceDE/>
              <w:autoSpaceDN/>
              <w:adjustRightInd/>
              <w:textAlignment w:val="auto"/>
              <w:rPr>
                <w:bCs/>
                <w:strike/>
                <w:color w:val="000000" w:themeColor="text1"/>
                <w:lang w:val="en-US" w:eastAsia="ko-KR"/>
              </w:rPr>
            </w:pPr>
            <w:r w:rsidRPr="004258BC">
              <w:rPr>
                <w:bCs/>
                <w:strike/>
                <w:color w:val="000000" w:themeColor="text1"/>
                <w:lang w:val="en-US" w:eastAsia="ko-KR"/>
              </w:rPr>
              <w:lastRenderedPageBreak/>
              <w:t>Discuss if companies can compromise to option 1a assuming that scenario 1 is supported.</w:t>
            </w:r>
          </w:p>
          <w:p w14:paraId="30200A71" w14:textId="77777777" w:rsidR="00A9418E" w:rsidRPr="00BD3377" w:rsidRDefault="00A9418E" w:rsidP="00A9395C">
            <w:pPr>
              <w:rPr>
                <w:bCs/>
                <w:color w:val="000000" w:themeColor="text1"/>
                <w:lang w:val="en-US" w:eastAsia="ko-KR"/>
              </w:rPr>
            </w:pPr>
            <w:r>
              <w:rPr>
                <w:bCs/>
                <w:color w:val="000000" w:themeColor="text1"/>
                <w:lang w:val="en-US" w:eastAsia="ko-KR"/>
              </w:rPr>
              <w:t>Already discussed during GTW on 2022-05-13 and an agreement was reached. No further discussions needed.</w:t>
            </w:r>
          </w:p>
          <w:p w14:paraId="583D6E43" w14:textId="77777777" w:rsidR="00C92650" w:rsidRPr="00732175" w:rsidRDefault="00C92650" w:rsidP="00A9395C">
            <w:pPr>
              <w:rPr>
                <w:b/>
                <w:color w:val="000000" w:themeColor="text1"/>
                <w:u w:val="single"/>
                <w:lang w:val="en-US" w:eastAsia="ko-KR"/>
              </w:rPr>
            </w:pPr>
          </w:p>
          <w:p w14:paraId="47BBD8AE" w14:textId="77777777" w:rsidR="00A9395C" w:rsidRPr="00BD3377" w:rsidRDefault="00A9395C" w:rsidP="00A9395C">
            <w:pPr>
              <w:rPr>
                <w:b/>
                <w:color w:val="000000" w:themeColor="text1"/>
                <w:u w:val="single"/>
                <w:lang w:val="en-US" w:eastAsia="ko-KR"/>
              </w:rPr>
            </w:pPr>
            <w:r w:rsidRPr="00920880">
              <w:rPr>
                <w:b/>
                <w:color w:val="000000" w:themeColor="text1"/>
                <w:u w:val="single"/>
                <w:lang w:val="en-US" w:eastAsia="ko-KR"/>
              </w:rPr>
              <w:t>Issue 2-1-4: Requirements for HO directly to a RedCap specific BWP with NCD-SSB only without measurement (Scenario 1a)</w:t>
            </w:r>
          </w:p>
          <w:p w14:paraId="0C746AF9" w14:textId="77777777" w:rsidR="000E54A0" w:rsidRPr="0080421E" w:rsidRDefault="000E54A0" w:rsidP="000E54A0">
            <w:pPr>
              <w:rPr>
                <w:rFonts w:eastAsiaTheme="minorEastAsia"/>
                <w:i/>
                <w:color w:val="000000" w:themeColor="text1"/>
                <w:lang w:val="en-US" w:eastAsia="zh-CN"/>
              </w:rPr>
            </w:pPr>
            <w:r w:rsidRPr="00C92650">
              <w:rPr>
                <w:rFonts w:eastAsiaTheme="minorEastAsia" w:hint="eastAsia"/>
                <w:i/>
                <w:color w:val="000000" w:themeColor="text1"/>
                <w:lang w:val="en-US" w:eastAsia="zh-CN"/>
              </w:rPr>
              <w:t>Candidate options:</w:t>
            </w:r>
          </w:p>
          <w:p w14:paraId="69388B2D" w14:textId="77777777" w:rsidR="000E54A0" w:rsidRDefault="000E54A0"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1 (E///</w:t>
            </w:r>
            <w:r w:rsidR="0069383B">
              <w:rPr>
                <w:b/>
                <w:bCs/>
                <w:color w:val="000000" w:themeColor="text1"/>
                <w:lang w:val="en-US"/>
              </w:rPr>
              <w:t>, Intel</w:t>
            </w:r>
            <w:r>
              <w:rPr>
                <w:b/>
                <w:bCs/>
                <w:color w:val="000000" w:themeColor="text1"/>
                <w:lang w:val="en-US"/>
              </w:rPr>
              <w:t xml:space="preserve">): </w:t>
            </w:r>
          </w:p>
          <w:p w14:paraId="39402A72" w14:textId="77777777" w:rsidR="000E54A0" w:rsidRDefault="000E54A0" w:rsidP="000E54A0">
            <w:pPr>
              <w:ind w:left="1080"/>
              <w:jc w:val="both"/>
              <w:rPr>
                <w:lang w:val="en-US"/>
              </w:rPr>
            </w:pPr>
            <w:r>
              <w:rPr>
                <w:lang w:val="en-US"/>
              </w:rPr>
              <w:t>When NW configures UE handover to the target unknown cell, and configures multiple SSBs’ information,</w:t>
            </w:r>
          </w:p>
          <w:p w14:paraId="6DA91CDF" w14:textId="77777777" w:rsidR="000E54A0" w:rsidRDefault="000E54A0" w:rsidP="002B60D3">
            <w:pPr>
              <w:pStyle w:val="ListParagraph"/>
              <w:numPr>
                <w:ilvl w:val="0"/>
                <w:numId w:val="12"/>
              </w:numPr>
              <w:ind w:firstLineChars="0"/>
              <w:contextualSpacing/>
              <w:jc w:val="both"/>
              <w:rPr>
                <w:color w:val="000000" w:themeColor="text1"/>
                <w:lang w:val="en-US"/>
              </w:rPr>
            </w:pPr>
            <w:r>
              <w:rPr>
                <w:color w:val="000000" w:themeColor="text1"/>
                <w:lang w:val="en-US"/>
              </w:rPr>
              <w:t xml:space="preserve">UE </w:t>
            </w:r>
            <w:r>
              <w:rPr>
                <w:rFonts w:eastAsia="Yu Mincho"/>
                <w:color w:val="000000"/>
                <w:lang w:val="en-US" w:eastAsia="ko-KR"/>
              </w:rPr>
              <w:t>should choose the SSB within the target active BWP or separating to the target BWP no larger than 20 MHz (for FR1) or 100 MHz (for FR2).</w:t>
            </w:r>
          </w:p>
          <w:p w14:paraId="0BC57F77" w14:textId="77777777" w:rsidR="000E54A0" w:rsidRPr="00BD3377" w:rsidRDefault="000E54A0" w:rsidP="002B60D3">
            <w:pPr>
              <w:pStyle w:val="ListParagraph"/>
              <w:numPr>
                <w:ilvl w:val="0"/>
                <w:numId w:val="12"/>
              </w:numPr>
              <w:spacing w:after="120"/>
              <w:ind w:firstLineChars="0"/>
              <w:contextualSpacing/>
              <w:jc w:val="both"/>
              <w:rPr>
                <w:b/>
                <w:color w:val="000000" w:themeColor="text1"/>
                <w:lang w:val="en-US"/>
              </w:rPr>
            </w:pPr>
            <w:r>
              <w:rPr>
                <w:rFonts w:eastAsia="Yu Mincho"/>
                <w:color w:val="000000"/>
                <w:lang w:val="en-US" w:eastAsia="ko-KR"/>
              </w:rPr>
              <w:t>Otherwise, additional handover delay(Trs) is expected.</w:t>
            </w:r>
          </w:p>
          <w:p w14:paraId="32B7B3CD" w14:textId="77777777" w:rsidR="00920880" w:rsidRPr="00BD3377" w:rsidDel="00C01353" w:rsidRDefault="00920880" w:rsidP="00BD3377">
            <w:pPr>
              <w:pStyle w:val="ListParagraph"/>
              <w:numPr>
                <w:ilvl w:val="1"/>
                <w:numId w:val="12"/>
              </w:numPr>
              <w:overflowPunct/>
              <w:autoSpaceDE/>
              <w:autoSpaceDN/>
              <w:adjustRightInd/>
              <w:spacing w:after="120"/>
              <w:ind w:firstLineChars="0"/>
              <w:textAlignment w:val="auto"/>
              <w:rPr>
                <w:color w:val="000000" w:themeColor="text1"/>
                <w:lang w:val="en-US"/>
              </w:rPr>
            </w:pPr>
            <w:r w:rsidRPr="00CC1862">
              <w:rPr>
                <w:b/>
                <w:bCs/>
                <w:color w:val="000000" w:themeColor="text1"/>
                <w:lang w:val="en-US"/>
              </w:rPr>
              <w:t>Option 1a</w:t>
            </w:r>
            <w:r>
              <w:rPr>
                <w:b/>
                <w:bCs/>
                <w:color w:val="000000" w:themeColor="text1"/>
                <w:lang w:val="en-US"/>
              </w:rPr>
              <w:t xml:space="preserve"> (MTK</w:t>
            </w:r>
            <w:r w:rsidR="005B2D67">
              <w:rPr>
                <w:b/>
                <w:bCs/>
                <w:color w:val="000000" w:themeColor="text1"/>
                <w:lang w:val="en-US"/>
              </w:rPr>
              <w:t>, OPPO</w:t>
            </w:r>
            <w:r>
              <w:rPr>
                <w:b/>
                <w:bCs/>
                <w:color w:val="000000" w:themeColor="text1"/>
                <w:lang w:val="en-US"/>
              </w:rPr>
              <w:t>)</w:t>
            </w:r>
            <w:r w:rsidRPr="00CC1862">
              <w:rPr>
                <w:b/>
                <w:bCs/>
                <w:color w:val="000000" w:themeColor="text1"/>
                <w:lang w:val="en-US"/>
              </w:rPr>
              <w:t xml:space="preserve">: </w:t>
            </w:r>
            <w:r w:rsidRPr="00BD3377">
              <w:rPr>
                <w:color w:val="000000" w:themeColor="text1"/>
                <w:lang w:val="en-US"/>
              </w:rPr>
              <w:t xml:space="preserve">When NW configures UE handover to the target unknown cell, and configures multiple SSBs’ information for multiple BWPs, </w:t>
            </w:r>
          </w:p>
          <w:p w14:paraId="4C798275" w14:textId="77777777" w:rsidR="00920880" w:rsidRPr="00BD3377" w:rsidRDefault="00920880" w:rsidP="00BD3377">
            <w:pPr>
              <w:pStyle w:val="ListParagraph"/>
              <w:numPr>
                <w:ilvl w:val="2"/>
                <w:numId w:val="12"/>
              </w:numPr>
              <w:overflowPunct/>
              <w:autoSpaceDE/>
              <w:autoSpaceDN/>
              <w:adjustRightInd/>
              <w:spacing w:after="120"/>
              <w:ind w:firstLineChars="0"/>
              <w:textAlignment w:val="auto"/>
              <w:rPr>
                <w:color w:val="000000" w:themeColor="text1"/>
                <w:lang w:val="en-US"/>
              </w:rPr>
            </w:pPr>
            <w:r w:rsidRPr="00BD3377">
              <w:rPr>
                <w:color w:val="000000" w:themeColor="text1"/>
                <w:lang w:val="en-US"/>
              </w:rPr>
              <w:t>UE shall choose the SSB within the target active BWP.</w:t>
            </w:r>
          </w:p>
          <w:p w14:paraId="6C8EAB2D" w14:textId="77777777" w:rsidR="00920880" w:rsidRPr="00BD3377" w:rsidDel="008C233B" w:rsidRDefault="00920880" w:rsidP="00BD3377">
            <w:pPr>
              <w:pStyle w:val="ListParagraph"/>
              <w:numPr>
                <w:ilvl w:val="3"/>
                <w:numId w:val="12"/>
              </w:numPr>
              <w:overflowPunct/>
              <w:autoSpaceDE/>
              <w:autoSpaceDN/>
              <w:adjustRightInd/>
              <w:spacing w:after="120"/>
              <w:ind w:firstLineChars="0"/>
              <w:textAlignment w:val="auto"/>
              <w:rPr>
                <w:color w:val="000000" w:themeColor="text1"/>
                <w:lang w:val="en-US"/>
              </w:rPr>
            </w:pPr>
            <w:r w:rsidRPr="00BD3377" w:rsidDel="008C233B">
              <w:rPr>
                <w:color w:val="000000" w:themeColor="text1"/>
                <w:lang w:val="en-US"/>
              </w:rPr>
              <w:t>Otherwise, additional handover delay (Trs) is expected.</w:t>
            </w:r>
          </w:p>
          <w:p w14:paraId="3849D409" w14:textId="77777777" w:rsidR="00920880" w:rsidRPr="00BD3377" w:rsidRDefault="00920880" w:rsidP="00BD3377">
            <w:pPr>
              <w:spacing w:after="120"/>
              <w:rPr>
                <w:b/>
                <w:bCs/>
                <w:color w:val="000000" w:themeColor="text1"/>
                <w:lang w:val="en-US"/>
              </w:rPr>
            </w:pPr>
          </w:p>
          <w:p w14:paraId="03582C53" w14:textId="77777777" w:rsidR="00732175" w:rsidRPr="00BD3377" w:rsidRDefault="00732175"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2 (HW</w:t>
            </w:r>
            <w:r w:rsidR="0069383B">
              <w:rPr>
                <w:b/>
                <w:bCs/>
                <w:color w:val="000000" w:themeColor="text1"/>
                <w:lang w:val="en-US"/>
              </w:rPr>
              <w:t>, Xiaomi, Nokia</w:t>
            </w:r>
            <w:r w:rsidR="00EA50CC">
              <w:rPr>
                <w:b/>
                <w:bCs/>
                <w:color w:val="000000" w:themeColor="text1"/>
                <w:lang w:val="en-US"/>
              </w:rPr>
              <w:t>, QC</w:t>
            </w:r>
            <w:r>
              <w:rPr>
                <w:b/>
                <w:bCs/>
                <w:color w:val="000000" w:themeColor="text1"/>
                <w:lang w:val="en-US"/>
              </w:rPr>
              <w:t xml:space="preserve">): </w:t>
            </w:r>
            <w:r w:rsidR="00205497">
              <w:rPr>
                <w:color w:val="000000" w:themeColor="text1"/>
                <w:u w:val="single"/>
                <w:lang w:val="en-US"/>
              </w:rPr>
              <w:t>N</w:t>
            </w:r>
            <w:r w:rsidRPr="00BD3377">
              <w:rPr>
                <w:color w:val="000000" w:themeColor="text1"/>
                <w:u w:val="single"/>
                <w:lang w:val="en-US"/>
              </w:rPr>
              <w:t>o additional Trs is expected.</w:t>
            </w:r>
          </w:p>
          <w:p w14:paraId="68A91177" w14:textId="77777777" w:rsidR="0069383B" w:rsidRPr="00732175" w:rsidRDefault="0069383B" w:rsidP="00BD3377">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3 (CMCC</w:t>
            </w:r>
            <w:r w:rsidR="00EA50CC">
              <w:rPr>
                <w:b/>
                <w:bCs/>
                <w:color w:val="000000" w:themeColor="text1"/>
                <w:lang w:val="en-US"/>
              </w:rPr>
              <w:t>, vivo</w:t>
            </w:r>
            <w:r>
              <w:rPr>
                <w:b/>
                <w:bCs/>
                <w:color w:val="000000" w:themeColor="text1"/>
                <w:lang w:val="en-US"/>
              </w:rPr>
              <w:t xml:space="preserve">): </w:t>
            </w:r>
            <w:r>
              <w:rPr>
                <w:color w:val="000000" w:themeColor="text1"/>
                <w:u w:val="single"/>
                <w:lang w:val="en-US"/>
              </w:rPr>
              <w:t>No restriction on frequency separation</w:t>
            </w:r>
            <w:r w:rsidR="00EA50CC">
              <w:rPr>
                <w:color w:val="000000" w:themeColor="text1"/>
                <w:u w:val="single"/>
                <w:lang w:val="en-US"/>
              </w:rPr>
              <w:t xml:space="preserve"> is needed.</w:t>
            </w:r>
          </w:p>
          <w:p w14:paraId="390FED9A" w14:textId="77777777" w:rsidR="000E54A0" w:rsidRPr="00E33025" w:rsidRDefault="000E54A0" w:rsidP="000E54A0">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331B11F3" w14:textId="77777777" w:rsidR="0075626A" w:rsidRPr="00702C4E" w:rsidRDefault="0075626A" w:rsidP="0075626A">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308C6B6C" w14:textId="77777777" w:rsidR="005B2D67" w:rsidRPr="00BD3377" w:rsidRDefault="005B2D67" w:rsidP="00A9395C">
            <w:pPr>
              <w:rPr>
                <w:b/>
                <w:color w:val="000000" w:themeColor="text1"/>
                <w:highlight w:val="yellow"/>
                <w:u w:val="single"/>
                <w:lang w:val="en-US" w:eastAsia="ko-KR"/>
              </w:rPr>
            </w:pPr>
          </w:p>
          <w:p w14:paraId="1601E767" w14:textId="77777777" w:rsidR="00A9395C" w:rsidRPr="00BD3377" w:rsidRDefault="00A9395C" w:rsidP="00A9395C">
            <w:pPr>
              <w:rPr>
                <w:b/>
                <w:color w:val="000000" w:themeColor="text1"/>
                <w:u w:val="single"/>
                <w:lang w:val="en-US" w:eastAsia="ko-KR"/>
              </w:rPr>
            </w:pPr>
            <w:r w:rsidRPr="00BD3377">
              <w:rPr>
                <w:b/>
                <w:color w:val="000000" w:themeColor="text1"/>
                <w:highlight w:val="yellow"/>
                <w:u w:val="single"/>
                <w:lang w:val="en-US" w:eastAsia="ko-KR"/>
              </w:rPr>
              <w:t>Issue 2-1-5</w:t>
            </w:r>
            <w:r w:rsidRPr="00551A82">
              <w:rPr>
                <w:b/>
                <w:color w:val="000000" w:themeColor="text1"/>
                <w:u w:val="single"/>
                <w:lang w:val="en-US" w:eastAsia="ko-KR"/>
              </w:rPr>
              <w:t>: Requirements for HO to an initial BWP with CD-SSB but RACH on RedCap specific</w:t>
            </w:r>
            <w:r w:rsidRPr="00456389">
              <w:rPr>
                <w:b/>
                <w:color w:val="000000" w:themeColor="text1"/>
                <w:u w:val="single"/>
                <w:lang w:val="en-US" w:eastAsia="ko-KR"/>
              </w:rPr>
              <w:t xml:space="preserve"> BWP associated with NCD-SSB (Scenario 2)</w:t>
            </w:r>
          </w:p>
          <w:p w14:paraId="621713BD" w14:textId="77777777" w:rsidR="00551A82" w:rsidRPr="00BD3377" w:rsidRDefault="00551A82" w:rsidP="00A9395C">
            <w:pPr>
              <w:rPr>
                <w:b/>
                <w:color w:val="000000" w:themeColor="text1"/>
                <w:u w:val="single"/>
                <w:lang w:val="en-US" w:eastAsia="ko-KR"/>
              </w:rPr>
            </w:pPr>
          </w:p>
          <w:p w14:paraId="2A5D11C7" w14:textId="77777777" w:rsidR="00551A82" w:rsidRPr="00456389" w:rsidRDefault="00551A82" w:rsidP="00551A82">
            <w:pPr>
              <w:rPr>
                <w:rFonts w:eastAsiaTheme="minorEastAsia"/>
                <w:i/>
                <w:color w:val="000000" w:themeColor="text1"/>
                <w:lang w:val="en-US" w:eastAsia="zh-CN"/>
              </w:rPr>
            </w:pPr>
            <w:r w:rsidRPr="00551A82">
              <w:rPr>
                <w:rFonts w:eastAsiaTheme="minorEastAsia" w:hint="eastAsia"/>
                <w:i/>
                <w:color w:val="000000" w:themeColor="text1"/>
                <w:lang w:val="en-US" w:eastAsia="zh-CN"/>
              </w:rPr>
              <w:t>Candidate options:</w:t>
            </w:r>
          </w:p>
          <w:p w14:paraId="4F7FCA25" w14:textId="77777777" w:rsidR="00551A82" w:rsidRPr="00BD3377" w:rsidRDefault="00551A82" w:rsidP="00A9395C">
            <w:pPr>
              <w:rPr>
                <w:b/>
                <w:color w:val="000000" w:themeColor="text1"/>
                <w:u w:val="single"/>
                <w:lang w:val="en-US" w:eastAsia="ko-KR"/>
              </w:rPr>
            </w:pPr>
          </w:p>
          <w:p w14:paraId="747AD8E3" w14:textId="77777777" w:rsidR="00551A82" w:rsidRPr="00475E65" w:rsidRDefault="00551A82"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sidRPr="00551A82">
              <w:rPr>
                <w:b/>
                <w:bCs/>
                <w:color w:val="000000" w:themeColor="text1"/>
                <w:lang w:val="en-US"/>
              </w:rPr>
              <w:t>Option 1 (CMCC, Apple, HW</w:t>
            </w:r>
            <w:r w:rsidRPr="00456389">
              <w:rPr>
                <w:b/>
                <w:bCs/>
                <w:color w:val="000000" w:themeColor="text1"/>
                <w:lang w:val="en-US"/>
              </w:rPr>
              <w:t>, vivo, Nokia</w:t>
            </w:r>
            <w:r w:rsidRPr="00702C4E">
              <w:rPr>
                <w:b/>
                <w:bCs/>
                <w:color w:val="000000" w:themeColor="text1"/>
                <w:lang w:val="en-US"/>
              </w:rPr>
              <w:t>, Xiaomi, E///):</w:t>
            </w:r>
            <w:r w:rsidRPr="00702C4E">
              <w:rPr>
                <w:color w:val="000000" w:themeColor="text1"/>
                <w:lang w:val="en-US"/>
              </w:rPr>
              <w:t xml:space="preserve"> </w:t>
            </w:r>
            <w:r w:rsidRPr="00702C4E">
              <w:rPr>
                <w:rFonts w:eastAsia="DengXian" w:hint="eastAsia"/>
                <w:bCs/>
                <w:lang w:val="en-US" w:eastAsia="zh-CN"/>
              </w:rPr>
              <w:t>For the case that UE handover to a target cell</w:t>
            </w:r>
            <w:r w:rsidRPr="00283B94">
              <w:rPr>
                <w:rFonts w:eastAsia="DengXian"/>
                <w:bCs/>
                <w:lang w:val="en-US" w:eastAsia="zh-CN"/>
              </w:rPr>
              <w:t>’</w:t>
            </w:r>
            <w:r w:rsidRPr="00E9673F">
              <w:rPr>
                <w:rFonts w:eastAsia="DengXian" w:hint="eastAsia"/>
                <w:bCs/>
                <w:lang w:val="en-US" w:eastAsia="zh-CN"/>
              </w:rPr>
              <w:t xml:space="preserve">s initial BWP and further switch to the specific RedCap BWP with NCD-SSB to send the RACH, handover interruption requirements can be defined as: </w:t>
            </w:r>
          </w:p>
          <w:p w14:paraId="27DF6870" w14:textId="77777777" w:rsidR="00551A82" w:rsidRPr="002B60D3" w:rsidRDefault="00551A82" w:rsidP="002B60D3">
            <w:pPr>
              <w:numPr>
                <w:ilvl w:val="2"/>
                <w:numId w:val="12"/>
              </w:numPr>
              <w:rPr>
                <w:rFonts w:eastAsia="DengXian"/>
                <w:bCs/>
                <w:u w:val="single"/>
                <w:lang w:val="en-US" w:eastAsia="ko-KR"/>
              </w:rPr>
            </w:pPr>
            <w:r w:rsidRPr="00586E7E">
              <w:rPr>
                <w:rFonts w:eastAsia="DengXian"/>
                <w:bCs/>
                <w:u w:val="single"/>
                <w:lang w:val="en-US" w:eastAsia="ko-KR"/>
              </w:rPr>
              <w:t>T</w:t>
            </w:r>
            <w:r w:rsidRPr="00586E7E">
              <w:rPr>
                <w:rFonts w:eastAsia="DengXian"/>
                <w:bCs/>
                <w:u w:val="single"/>
                <w:vertAlign w:val="subscript"/>
                <w:lang w:val="en-US" w:eastAsia="ko-KR"/>
              </w:rPr>
              <w:t>interrupt</w:t>
            </w:r>
            <w:r w:rsidRPr="00586E7E">
              <w:rPr>
                <w:rFonts w:eastAsia="DengXian"/>
                <w:bCs/>
                <w:u w:val="single"/>
                <w:lang w:val="en-US" w:eastAsia="ko-KR"/>
              </w:rPr>
              <w:t xml:space="preserve"> = T</w:t>
            </w:r>
            <w:r w:rsidRPr="00586E7E">
              <w:rPr>
                <w:rFonts w:eastAsia="DengXian"/>
                <w:bCs/>
                <w:u w:val="single"/>
                <w:vertAlign w:val="subscript"/>
                <w:lang w:val="en-US" w:eastAsia="ko-KR"/>
              </w:rPr>
              <w:t>search</w:t>
            </w:r>
            <w:r w:rsidRPr="00586E7E">
              <w:rPr>
                <w:rFonts w:eastAsia="DengXian"/>
                <w:bCs/>
                <w:u w:val="single"/>
                <w:lang w:val="en-US" w:eastAsia="ko-KR"/>
              </w:rPr>
              <w:t xml:space="preserve"> + T</w:t>
            </w:r>
            <w:r w:rsidRPr="00586E7E">
              <w:rPr>
                <w:rFonts w:eastAsia="DengXian"/>
                <w:bCs/>
                <w:u w:val="single"/>
                <w:vertAlign w:val="subscript"/>
                <w:lang w:val="en-US" w:eastAsia="ko-KR"/>
              </w:rPr>
              <w:t>IU</w:t>
            </w:r>
            <w:r w:rsidRPr="00586E7E">
              <w:rPr>
                <w:rFonts w:eastAsia="DengXian"/>
                <w:bCs/>
                <w:u w:val="single"/>
                <w:lang w:val="en-US" w:eastAsia="ko-KR"/>
              </w:rPr>
              <w:t xml:space="preserve"> + T</w:t>
            </w:r>
            <w:r w:rsidRPr="00586E7E">
              <w:rPr>
                <w:rFonts w:eastAsia="DengXian"/>
                <w:bCs/>
                <w:u w:val="single"/>
                <w:vertAlign w:val="subscript"/>
                <w:lang w:val="en-US" w:eastAsia="ko-KR"/>
              </w:rPr>
              <w:t>processing</w:t>
            </w:r>
            <w:r w:rsidRPr="00586E7E">
              <w:rPr>
                <w:rFonts w:eastAsia="DengXian"/>
                <w:bCs/>
                <w:u w:val="single"/>
                <w:lang w:val="en-US" w:eastAsia="ko-KR"/>
              </w:rPr>
              <w:t xml:space="preserve"> </w:t>
            </w:r>
            <w:r w:rsidRPr="00586E7E">
              <w:rPr>
                <w:rFonts w:eastAsia="DengXian"/>
                <w:bCs/>
                <w:u w:val="single"/>
                <w:vertAlign w:val="subscript"/>
                <w:lang w:val="en-US" w:eastAsia="ko-KR"/>
              </w:rPr>
              <w:t xml:space="preserve"> </w:t>
            </w:r>
            <w:r w:rsidRPr="00586E7E">
              <w:rPr>
                <w:rFonts w:eastAsia="DengXian"/>
                <w:bCs/>
                <w:u w:val="single"/>
                <w:lang w:val="en-US" w:eastAsia="ko-KR"/>
              </w:rPr>
              <w:t>+ T</w:t>
            </w:r>
            <w:r w:rsidRPr="002B60D3">
              <w:rPr>
                <w:rFonts w:eastAsia="DengXian"/>
                <w:bCs/>
                <w:u w:val="single"/>
                <w:vertAlign w:val="subscript"/>
                <w:lang w:val="en-US" w:eastAsia="ko-KR"/>
              </w:rPr>
              <w:t>∆</w:t>
            </w:r>
            <w:r w:rsidRPr="002B60D3">
              <w:rPr>
                <w:rFonts w:eastAsia="DengXian"/>
                <w:bCs/>
                <w:u w:val="single"/>
                <w:lang w:val="en-US" w:eastAsia="ko-KR"/>
              </w:rPr>
              <w:t xml:space="preserve"> + T</w:t>
            </w:r>
            <w:r w:rsidRPr="002B60D3">
              <w:rPr>
                <w:rFonts w:eastAsia="DengXian"/>
                <w:bCs/>
                <w:u w:val="single"/>
                <w:vertAlign w:val="subscript"/>
                <w:lang w:val="en-US" w:eastAsia="ko-KR"/>
              </w:rPr>
              <w:t xml:space="preserve">margin </w:t>
            </w:r>
            <w:r w:rsidRPr="002B60D3">
              <w:rPr>
                <w:rFonts w:eastAsia="DengXian"/>
                <w:bCs/>
                <w:u w:val="single"/>
                <w:lang w:val="en-US" w:eastAsia="ko-KR"/>
              </w:rPr>
              <w:t>+ T</w:t>
            </w:r>
            <w:r w:rsidRPr="002B60D3">
              <w:rPr>
                <w:rFonts w:eastAsia="DengXian"/>
                <w:bCs/>
                <w:u w:val="single"/>
                <w:vertAlign w:val="subscript"/>
                <w:lang w:val="en-US" w:eastAsia="ko-KR"/>
              </w:rPr>
              <w:t xml:space="preserve">BWP-switching-delay </w:t>
            </w:r>
            <w:r w:rsidRPr="002B60D3">
              <w:rPr>
                <w:rFonts w:eastAsia="DengXian"/>
                <w:bCs/>
                <w:u w:val="single"/>
                <w:lang w:val="en-US" w:eastAsia="ko-KR"/>
              </w:rPr>
              <w:t>ms</w:t>
            </w:r>
          </w:p>
          <w:p w14:paraId="40B660C9" w14:textId="77777777" w:rsidR="00551A82" w:rsidRPr="001C0465" w:rsidRDefault="00551A82" w:rsidP="002B60D3">
            <w:pPr>
              <w:numPr>
                <w:ilvl w:val="3"/>
                <w:numId w:val="12"/>
              </w:numPr>
              <w:rPr>
                <w:rFonts w:eastAsia="DengXian"/>
                <w:bCs/>
                <w:u w:val="single"/>
                <w:lang w:val="en-US" w:eastAsia="ko-KR"/>
              </w:rPr>
            </w:pPr>
            <w:r w:rsidRPr="00FA6E62">
              <w:rPr>
                <w:rFonts w:eastAsia="DengXian"/>
                <w:lang w:val="en-US" w:eastAsia="ko-KR"/>
              </w:rPr>
              <w:t>T</w:t>
            </w:r>
            <w:r w:rsidRPr="00FA6E62">
              <w:rPr>
                <w:rFonts w:eastAsia="DengXian"/>
                <w:vertAlign w:val="subscript"/>
                <w:lang w:val="en-US" w:eastAsia="ko-KR"/>
              </w:rPr>
              <w:t>BWP-switching-delay</w:t>
            </w:r>
            <w:r w:rsidRPr="00FA6E62">
              <w:rPr>
                <w:rFonts w:eastAsia="DengXian"/>
                <w:lang w:val="en-US" w:eastAsia="ko-KR"/>
              </w:rPr>
              <w:t xml:space="preserve"> is </w:t>
            </w:r>
            <w:r w:rsidRPr="00FA6E62">
              <w:rPr>
                <w:rFonts w:eastAsia="DengXian"/>
                <w:bCs/>
                <w:lang w:val="en-US" w:eastAsia="ko-KR"/>
              </w:rPr>
              <w:t>FFS</w:t>
            </w:r>
            <w:r w:rsidRPr="00FA6E62">
              <w:rPr>
                <w:rFonts w:eastAsia="DengXian"/>
                <w:bCs/>
                <w:u w:val="single"/>
                <w:lang w:val="en-US" w:eastAsia="ko-KR"/>
              </w:rPr>
              <w:t xml:space="preserve"> </w:t>
            </w:r>
          </w:p>
          <w:p w14:paraId="2FABDF87" w14:textId="77777777" w:rsidR="00551A82" w:rsidRPr="007B3279" w:rsidRDefault="00551A82" w:rsidP="002B60D3">
            <w:pPr>
              <w:numPr>
                <w:ilvl w:val="3"/>
                <w:numId w:val="12"/>
              </w:numPr>
              <w:rPr>
                <w:rFonts w:eastAsia="DengXian"/>
                <w:bCs/>
                <w:u w:val="single"/>
                <w:lang w:val="en-US" w:eastAsia="ko-KR"/>
              </w:rPr>
            </w:pPr>
            <w:r w:rsidRPr="006A54C3">
              <w:rPr>
                <w:rFonts w:eastAsia="DengXian"/>
                <w:lang w:val="en-US" w:eastAsia="ko-KR"/>
              </w:rPr>
              <w:t>T</w:t>
            </w:r>
            <w:r w:rsidRPr="002B255D">
              <w:rPr>
                <w:rFonts w:eastAsia="DengXian"/>
                <w:vertAlign w:val="subscript"/>
                <w:lang w:val="en-US" w:eastAsia="ko-KR"/>
              </w:rPr>
              <w:t>∆</w:t>
            </w:r>
            <w:r w:rsidRPr="002B255D">
              <w:rPr>
                <w:rFonts w:eastAsia="DengXian"/>
                <w:bCs/>
                <w:u w:val="single"/>
                <w:vertAlign w:val="subscript"/>
                <w:lang w:val="en-US" w:eastAsia="ko-KR"/>
              </w:rPr>
              <w:t xml:space="preserve"> </w:t>
            </w:r>
            <w:r w:rsidRPr="002B255D">
              <w:rPr>
                <w:lang w:val="en-US" w:eastAsia="ko-KR"/>
              </w:rPr>
              <w:t>is FFS</w:t>
            </w:r>
          </w:p>
          <w:p w14:paraId="6FAB1615" w14:textId="77777777" w:rsidR="00551A82" w:rsidRPr="004E11F0" w:rsidRDefault="00551A82" w:rsidP="002B60D3">
            <w:pPr>
              <w:pStyle w:val="ListParagraph"/>
              <w:numPr>
                <w:ilvl w:val="3"/>
                <w:numId w:val="12"/>
              </w:numPr>
              <w:ind w:firstLineChars="0"/>
              <w:jc w:val="both"/>
              <w:rPr>
                <w:lang w:val="en-US" w:eastAsia="ko-KR"/>
              </w:rPr>
            </w:pPr>
            <w:r w:rsidRPr="004E11F0">
              <w:rPr>
                <w:color w:val="000000"/>
                <w:lang w:val="en-US"/>
              </w:rPr>
              <w:t>CD-SSB is used for identification of target cell</w:t>
            </w:r>
          </w:p>
          <w:p w14:paraId="117B0DE1" w14:textId="77777777" w:rsidR="00551A82" w:rsidRDefault="00551A82" w:rsidP="00551A82">
            <w:pPr>
              <w:pStyle w:val="ListParagraph"/>
              <w:tabs>
                <w:tab w:val="left" w:pos="2160"/>
              </w:tabs>
              <w:overflowPunct/>
              <w:autoSpaceDE/>
              <w:autoSpaceDN/>
              <w:adjustRightInd/>
              <w:spacing w:after="120"/>
              <w:ind w:left="1800" w:firstLineChars="0" w:firstLine="0"/>
              <w:textAlignment w:val="auto"/>
              <w:rPr>
                <w:color w:val="000000" w:themeColor="text1"/>
                <w:lang w:val="en-US"/>
              </w:rPr>
            </w:pPr>
            <w:r w:rsidRPr="004E11F0">
              <w:rPr>
                <w:b/>
                <w:bCs/>
                <w:color w:val="000000" w:themeColor="text1"/>
                <w:lang w:val="en-US"/>
              </w:rPr>
              <w:t xml:space="preserve">Option 1a (HW, Apple, Xiaomi): </w:t>
            </w:r>
            <w:r w:rsidRPr="004E11F0">
              <w:rPr>
                <w:color w:val="000000" w:themeColor="text1"/>
                <w:lang w:val="en-US"/>
              </w:rPr>
              <w:t xml:space="preserve">Additional condition is needed: NCD-SSB is </w:t>
            </w:r>
            <w:r w:rsidRPr="00C44364">
              <w:rPr>
                <w:color w:val="000000" w:themeColor="text1"/>
                <w:lang w:val="en-US"/>
              </w:rPr>
              <w:t>QCL-type A/type C/type D with CD-SSB</w:t>
            </w:r>
          </w:p>
          <w:p w14:paraId="38D03A18" w14:textId="77777777" w:rsidR="006F045C" w:rsidRDefault="006F045C" w:rsidP="006F045C">
            <w:pPr>
              <w:pStyle w:val="ListParagraph"/>
              <w:tabs>
                <w:tab w:val="left" w:pos="2160"/>
              </w:tabs>
              <w:overflowPunct/>
              <w:autoSpaceDE/>
              <w:autoSpaceDN/>
              <w:adjustRightInd/>
              <w:spacing w:after="120"/>
              <w:ind w:left="1800" w:firstLineChars="0" w:firstLine="0"/>
              <w:textAlignment w:val="auto"/>
              <w:rPr>
                <w:color w:val="000000" w:themeColor="text1"/>
                <w:lang w:val="en-US"/>
              </w:rPr>
            </w:pPr>
            <w:r w:rsidRPr="004E11F0">
              <w:rPr>
                <w:b/>
                <w:bCs/>
                <w:color w:val="000000" w:themeColor="text1"/>
                <w:lang w:val="en-US"/>
              </w:rPr>
              <w:t>Option 1</w:t>
            </w:r>
            <w:r w:rsidR="00AC2E52">
              <w:rPr>
                <w:b/>
                <w:bCs/>
                <w:color w:val="000000" w:themeColor="text1"/>
                <w:lang w:val="en-US"/>
              </w:rPr>
              <w:t>b</w:t>
            </w:r>
            <w:r w:rsidRPr="004E11F0">
              <w:rPr>
                <w:b/>
                <w:bCs/>
                <w:color w:val="000000" w:themeColor="text1"/>
                <w:lang w:val="en-US"/>
              </w:rPr>
              <w:t xml:space="preserve"> (</w:t>
            </w:r>
            <w:r>
              <w:rPr>
                <w:b/>
                <w:bCs/>
                <w:color w:val="000000" w:themeColor="text1"/>
                <w:lang w:val="en-US"/>
              </w:rPr>
              <w:t>E///</w:t>
            </w:r>
            <w:r w:rsidRPr="004E11F0">
              <w:rPr>
                <w:b/>
                <w:bCs/>
                <w:color w:val="000000" w:themeColor="text1"/>
                <w:lang w:val="en-US"/>
              </w:rPr>
              <w:t xml:space="preserve">): </w:t>
            </w:r>
            <w:r w:rsidRPr="004E11F0">
              <w:rPr>
                <w:color w:val="000000" w:themeColor="text1"/>
                <w:lang w:val="en-US"/>
              </w:rPr>
              <w:t xml:space="preserve">Additional condition is needed: NCD-SSB is </w:t>
            </w:r>
            <w:r w:rsidRPr="00C44364">
              <w:rPr>
                <w:color w:val="000000" w:themeColor="text1"/>
                <w:lang w:val="en-US"/>
              </w:rPr>
              <w:t>QCL-type C/type D with CD-SSB</w:t>
            </w:r>
          </w:p>
          <w:p w14:paraId="27517DE4" w14:textId="77777777" w:rsidR="006F045C" w:rsidRPr="00C44364" w:rsidRDefault="006F045C" w:rsidP="00551A82">
            <w:pPr>
              <w:pStyle w:val="ListParagraph"/>
              <w:tabs>
                <w:tab w:val="left" w:pos="2160"/>
              </w:tabs>
              <w:overflowPunct/>
              <w:autoSpaceDE/>
              <w:autoSpaceDN/>
              <w:adjustRightInd/>
              <w:spacing w:after="120"/>
              <w:ind w:left="1800" w:firstLineChars="0" w:firstLine="0"/>
              <w:textAlignment w:val="auto"/>
              <w:rPr>
                <w:b/>
                <w:bCs/>
                <w:color w:val="000000" w:themeColor="text1"/>
                <w:lang w:val="en-US"/>
              </w:rPr>
            </w:pPr>
          </w:p>
          <w:p w14:paraId="7C575F21" w14:textId="77777777" w:rsidR="00551A82" w:rsidRPr="00456389" w:rsidRDefault="00551A82" w:rsidP="00551A82">
            <w:pPr>
              <w:rPr>
                <w:rFonts w:eastAsiaTheme="minorEastAsia"/>
                <w:i/>
                <w:color w:val="000000" w:themeColor="text1"/>
                <w:lang w:val="en-US" w:eastAsia="zh-CN"/>
              </w:rPr>
            </w:pPr>
            <w:r w:rsidRPr="0004599D">
              <w:rPr>
                <w:rFonts w:eastAsiaTheme="minorEastAsia"/>
                <w:i/>
                <w:color w:val="000000" w:themeColor="text1"/>
                <w:lang w:val="en-US" w:eastAsia="zh-CN"/>
              </w:rPr>
              <w:t>Recommendations</w:t>
            </w:r>
            <w:r w:rsidRPr="0004599D">
              <w:rPr>
                <w:rFonts w:eastAsiaTheme="minorEastAsia" w:hint="eastAsia"/>
                <w:i/>
                <w:color w:val="000000" w:themeColor="text1"/>
                <w:lang w:val="en-US" w:eastAsia="zh-CN"/>
              </w:rPr>
              <w:t xml:space="preserve"> for 2</w:t>
            </w:r>
            <w:r w:rsidRPr="00726699">
              <w:rPr>
                <w:rFonts w:eastAsiaTheme="minorEastAsia" w:hint="eastAsia"/>
                <w:i/>
                <w:color w:val="000000" w:themeColor="text1"/>
                <w:vertAlign w:val="superscript"/>
                <w:lang w:val="en-US" w:eastAsia="zh-CN"/>
              </w:rPr>
              <w:t>nd</w:t>
            </w:r>
            <w:r w:rsidRPr="00726699">
              <w:rPr>
                <w:rFonts w:eastAsiaTheme="minorEastAsia" w:hint="eastAsia"/>
                <w:i/>
                <w:color w:val="000000" w:themeColor="text1"/>
                <w:lang w:val="en-US" w:eastAsia="zh-CN"/>
              </w:rPr>
              <w:t xml:space="preserve"> round:</w:t>
            </w:r>
          </w:p>
          <w:p w14:paraId="3EE963E2" w14:textId="77777777" w:rsidR="00551A82" w:rsidRPr="00702C4E" w:rsidRDefault="00702C4E" w:rsidP="00551A82">
            <w:pPr>
              <w:rPr>
                <w:bCs/>
                <w:color w:val="000000" w:themeColor="text1"/>
                <w:lang w:val="en-US" w:eastAsia="ko-KR"/>
              </w:rPr>
            </w:pPr>
            <w:r>
              <w:rPr>
                <w:bCs/>
                <w:color w:val="000000" w:themeColor="text1"/>
                <w:lang w:val="en-US" w:eastAsia="ko-KR"/>
              </w:rPr>
              <w:t>Discuss assuming that the scenario is valid</w:t>
            </w:r>
            <w:r w:rsidR="00551A82" w:rsidRPr="00702C4E">
              <w:rPr>
                <w:bCs/>
                <w:color w:val="000000" w:themeColor="text1"/>
                <w:lang w:val="en-US" w:eastAsia="ko-KR"/>
              </w:rPr>
              <w:t xml:space="preserve">. </w:t>
            </w:r>
          </w:p>
          <w:p w14:paraId="1AA9A859" w14:textId="77777777" w:rsidR="00551A82" w:rsidRPr="00283B94" w:rsidRDefault="00551A82" w:rsidP="00A9395C">
            <w:pPr>
              <w:rPr>
                <w:b/>
                <w:color w:val="000000" w:themeColor="text1"/>
                <w:u w:val="single"/>
                <w:lang w:val="en-US" w:eastAsia="ko-KR"/>
              </w:rPr>
            </w:pPr>
          </w:p>
          <w:p w14:paraId="79AC309A" w14:textId="77777777" w:rsidR="00A9395C" w:rsidRPr="00BD3377" w:rsidRDefault="00A9395C" w:rsidP="00A9395C">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5DD16EB7" w14:textId="77777777" w:rsidR="00456389" w:rsidRPr="00456389" w:rsidRDefault="00456389" w:rsidP="00456389">
            <w:pPr>
              <w:rPr>
                <w:rFonts w:eastAsiaTheme="minorEastAsia"/>
                <w:i/>
                <w:color w:val="000000" w:themeColor="text1"/>
                <w:lang w:val="en-US" w:eastAsia="zh-CN"/>
              </w:rPr>
            </w:pPr>
            <w:r w:rsidRPr="00551A82">
              <w:rPr>
                <w:rFonts w:eastAsiaTheme="minorEastAsia" w:hint="eastAsia"/>
                <w:i/>
                <w:color w:val="000000" w:themeColor="text1"/>
                <w:lang w:val="en-US" w:eastAsia="zh-CN"/>
              </w:rPr>
              <w:t>Candidate options:</w:t>
            </w:r>
          </w:p>
          <w:p w14:paraId="46915C8A" w14:textId="77777777" w:rsidR="00702C4E" w:rsidRDefault="00702C4E"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Pr>
                <w:b/>
                <w:bCs/>
                <w:color w:val="000000" w:themeColor="text1"/>
                <w:lang w:val="en-US"/>
              </w:rPr>
              <w:t>Option 1 (Apple, HW, CMCC, vivo):</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 xml:space="preserve">s initial BWP and further switch to the specific RedCap BWP with CD-SSB to send the RACH, handover interruption requirements can be defined as: </w:t>
            </w:r>
          </w:p>
          <w:p w14:paraId="5197EFDA" w14:textId="77777777" w:rsidR="00702C4E" w:rsidRDefault="00702C4E" w:rsidP="002B60D3">
            <w:pPr>
              <w:numPr>
                <w:ilvl w:val="2"/>
                <w:numId w:val="12"/>
              </w:numPr>
              <w:rPr>
                <w:rFonts w:eastAsia="DengXian"/>
                <w:bCs/>
                <w:u w:val="single"/>
                <w:lang w:val="en-US" w:eastAsia="ko-KR"/>
              </w:rPr>
            </w:pPr>
            <w:r>
              <w:rPr>
                <w:rFonts w:eastAsia="DengXian"/>
                <w:bCs/>
                <w:u w:val="single"/>
                <w:lang w:val="en-US" w:eastAsia="ko-KR"/>
              </w:rPr>
              <w:t>T</w:t>
            </w:r>
            <w:r>
              <w:rPr>
                <w:rFonts w:eastAsia="DengXian"/>
                <w:bCs/>
                <w:u w:val="single"/>
                <w:vertAlign w:val="subscript"/>
                <w:lang w:val="en-US" w:eastAsia="ko-KR"/>
              </w:rPr>
              <w:t>interrupt</w:t>
            </w:r>
            <w:r>
              <w:rPr>
                <w:rFonts w:eastAsia="DengXian"/>
                <w:bCs/>
                <w:u w:val="single"/>
                <w:lang w:val="en-US" w:eastAsia="ko-KR"/>
              </w:rPr>
              <w:t xml:space="preserve"> = T</w:t>
            </w:r>
            <w:r>
              <w:rPr>
                <w:rFonts w:eastAsia="DengXian"/>
                <w:bCs/>
                <w:u w:val="single"/>
                <w:vertAlign w:val="subscript"/>
                <w:lang w:val="en-US" w:eastAsia="ko-KR"/>
              </w:rPr>
              <w:t>search</w:t>
            </w:r>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T</w:t>
            </w:r>
            <w:r>
              <w:rPr>
                <w:rFonts w:eastAsia="DengXian"/>
                <w:bCs/>
                <w:u w:val="single"/>
                <w:vertAlign w:val="subscript"/>
                <w:lang w:val="en-US" w:eastAsia="ko-KR"/>
              </w:rPr>
              <w:t>processing</w:t>
            </w:r>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w:t>
            </w:r>
            <w:r>
              <w:rPr>
                <w:rFonts w:eastAsia="DengXian"/>
                <w:bCs/>
                <w:u w:val="single"/>
                <w:lang w:val="en-US" w:eastAsia="ko-KR"/>
              </w:rPr>
              <w:t xml:space="preserve"> + T</w:t>
            </w:r>
            <w:r>
              <w:rPr>
                <w:rFonts w:eastAsia="DengXian"/>
                <w:bCs/>
                <w:u w:val="single"/>
                <w:vertAlign w:val="subscript"/>
                <w:lang w:val="en-US" w:eastAsia="ko-KR"/>
              </w:rPr>
              <w:t xml:space="preserve">margin </w:t>
            </w:r>
            <w:r>
              <w:rPr>
                <w:rFonts w:eastAsia="DengXian"/>
                <w:bCs/>
                <w:u w:val="single"/>
                <w:lang w:val="en-US" w:eastAsia="ko-KR"/>
              </w:rPr>
              <w:t>+ T</w:t>
            </w:r>
            <w:r>
              <w:rPr>
                <w:rFonts w:eastAsia="DengXian"/>
                <w:bCs/>
                <w:u w:val="single"/>
                <w:vertAlign w:val="subscript"/>
                <w:lang w:val="en-US" w:eastAsia="ko-KR"/>
              </w:rPr>
              <w:t xml:space="preserve">BWP-switching-delay </w:t>
            </w:r>
            <w:r>
              <w:rPr>
                <w:rFonts w:eastAsia="DengXian"/>
                <w:bCs/>
                <w:u w:val="single"/>
                <w:lang w:val="en-US" w:eastAsia="ko-KR"/>
              </w:rPr>
              <w:t>ms</w:t>
            </w:r>
          </w:p>
          <w:p w14:paraId="4CD9503E" w14:textId="77777777" w:rsidR="00702C4E" w:rsidRDefault="00702C4E" w:rsidP="002B60D3">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BWP-switching-delay</w:t>
            </w:r>
            <w:r>
              <w:rPr>
                <w:rFonts w:eastAsia="DengXian"/>
                <w:lang w:val="en-US" w:eastAsia="ko-KR"/>
              </w:rPr>
              <w:t xml:space="preserve"> is </w:t>
            </w:r>
            <w:r>
              <w:rPr>
                <w:lang w:val="en-US" w:eastAsia="ko-KR"/>
              </w:rPr>
              <w:t>FFS</w:t>
            </w:r>
            <w:r>
              <w:rPr>
                <w:rFonts w:eastAsia="DengXian"/>
                <w:bCs/>
                <w:u w:val="single"/>
                <w:lang w:val="en-US" w:eastAsia="ko-KR"/>
              </w:rPr>
              <w:t xml:space="preserve"> </w:t>
            </w:r>
          </w:p>
          <w:p w14:paraId="47E83064" w14:textId="77777777" w:rsidR="00702C4E" w:rsidRDefault="00702C4E" w:rsidP="002B60D3">
            <w:pPr>
              <w:numPr>
                <w:ilvl w:val="3"/>
                <w:numId w:val="12"/>
              </w:numPr>
              <w:rPr>
                <w:rFonts w:eastAsia="DengXian"/>
                <w:bCs/>
                <w:u w:val="single"/>
                <w:lang w:val="en-US" w:eastAsia="ko-KR"/>
              </w:rPr>
            </w:pPr>
            <w:r>
              <w:rPr>
                <w:rFonts w:eastAsia="DengXian"/>
                <w:lang w:val="en-US" w:eastAsia="ko-KR"/>
              </w:rPr>
              <w:t>T</w:t>
            </w:r>
            <w:r>
              <w:rPr>
                <w:rFonts w:eastAsia="DengXian"/>
                <w:vertAlign w:val="subscript"/>
                <w:lang w:val="en-US" w:eastAsia="ko-KR"/>
              </w:rPr>
              <w:t>∆</w:t>
            </w:r>
            <w:r>
              <w:rPr>
                <w:rFonts w:eastAsia="DengXian"/>
                <w:bCs/>
                <w:u w:val="single"/>
                <w:vertAlign w:val="subscript"/>
                <w:lang w:val="en-US" w:eastAsia="ko-KR"/>
              </w:rPr>
              <w:t xml:space="preserve"> </w:t>
            </w:r>
            <w:r>
              <w:rPr>
                <w:lang w:val="en-US" w:eastAsia="ko-KR"/>
              </w:rPr>
              <w:t>is FFS</w:t>
            </w:r>
          </w:p>
          <w:p w14:paraId="31954C50" w14:textId="77777777" w:rsidR="00702C4E" w:rsidRDefault="00702C4E" w:rsidP="002B60D3">
            <w:pPr>
              <w:pStyle w:val="ListParagraph"/>
              <w:numPr>
                <w:ilvl w:val="3"/>
                <w:numId w:val="12"/>
              </w:numPr>
              <w:ind w:firstLineChars="0"/>
              <w:jc w:val="both"/>
              <w:rPr>
                <w:lang w:val="en-US" w:eastAsia="ko-KR"/>
              </w:rPr>
            </w:pPr>
            <w:r>
              <w:rPr>
                <w:color w:val="000000"/>
                <w:lang w:val="en-US"/>
              </w:rPr>
              <w:t>CD-SSB is used for identification of target cell</w:t>
            </w:r>
          </w:p>
          <w:p w14:paraId="479D66B0" w14:textId="77777777" w:rsidR="00702C4E" w:rsidRPr="00E33025" w:rsidRDefault="00702C4E" w:rsidP="00702C4E">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7C794EAB" w14:textId="77777777" w:rsidR="0075626A" w:rsidRPr="00702C4E" w:rsidRDefault="0075626A" w:rsidP="0075626A">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54CBE311" w14:textId="77777777" w:rsidR="00456389" w:rsidRPr="00024258" w:rsidRDefault="00456389" w:rsidP="00A9395C">
            <w:pPr>
              <w:rPr>
                <w:b/>
                <w:color w:val="000000" w:themeColor="text1"/>
                <w:u w:val="single"/>
                <w:lang w:val="en-US" w:eastAsia="ko-KR"/>
              </w:rPr>
            </w:pPr>
          </w:p>
          <w:p w14:paraId="2CD2E136" w14:textId="77777777" w:rsidR="00A9395C" w:rsidRPr="00BD3377" w:rsidRDefault="00A9395C" w:rsidP="00A9395C">
            <w:pPr>
              <w:rPr>
                <w:b/>
                <w:color w:val="000000" w:themeColor="text1"/>
                <w:u w:val="single"/>
                <w:lang w:val="en-US" w:eastAsia="ko-KR"/>
              </w:rPr>
            </w:pPr>
            <w:r w:rsidRPr="00475E65">
              <w:rPr>
                <w:b/>
                <w:color w:val="000000" w:themeColor="text1"/>
                <w:u w:val="single"/>
                <w:lang w:val="en-US" w:eastAsia="ko-KR"/>
              </w:rPr>
              <w:t>Issue 2-1-7: Requirements for HO to an initial BWP with CD-SSB but RACH on RedCap specifi</w:t>
            </w:r>
            <w:r w:rsidRPr="007E6E39">
              <w:rPr>
                <w:b/>
                <w:color w:val="000000" w:themeColor="text1"/>
                <w:u w:val="single"/>
                <w:lang w:val="en-US" w:eastAsia="ko-KR"/>
              </w:rPr>
              <w:t xml:space="preserve">c BWP with no </w:t>
            </w:r>
            <w:r w:rsidRPr="00586E7E">
              <w:rPr>
                <w:b/>
                <w:color w:val="000000" w:themeColor="text1"/>
                <w:u w:val="single"/>
                <w:lang w:val="en-US" w:eastAsia="ko-KR"/>
              </w:rPr>
              <w:t>SSB (Scenario 3)</w:t>
            </w:r>
          </w:p>
          <w:p w14:paraId="3116ACE2" w14:textId="77777777" w:rsidR="00283B94" w:rsidRPr="00475E65" w:rsidRDefault="00283B94" w:rsidP="00283B94">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4DF332E4" w14:textId="77777777" w:rsidR="00283B94" w:rsidRDefault="00283B94" w:rsidP="002B60D3">
            <w:pPr>
              <w:pStyle w:val="ListParagraph"/>
              <w:numPr>
                <w:ilvl w:val="1"/>
                <w:numId w:val="12"/>
              </w:numPr>
              <w:overflowPunct/>
              <w:autoSpaceDE/>
              <w:autoSpaceDN/>
              <w:adjustRightInd/>
              <w:spacing w:after="120"/>
              <w:ind w:firstLineChars="0"/>
              <w:textAlignment w:val="auto"/>
              <w:rPr>
                <w:rFonts w:eastAsia="DengXian"/>
                <w:bCs/>
                <w:lang w:val="en-US" w:eastAsia="zh-CN"/>
              </w:rPr>
            </w:pPr>
            <w:r w:rsidRPr="00475E65">
              <w:rPr>
                <w:b/>
                <w:bCs/>
                <w:color w:val="000000" w:themeColor="text1"/>
                <w:lang w:val="en-US"/>
              </w:rPr>
              <w:t>Option 1 (CMCC</w:t>
            </w:r>
            <w:r>
              <w:rPr>
                <w:b/>
                <w:bCs/>
                <w:color w:val="000000" w:themeColor="text1"/>
                <w:lang w:val="en-US"/>
              </w:rPr>
              <w:t>, HW, Apple, QC, E///, Intel, Xiaomi</w:t>
            </w:r>
            <w:r w:rsidR="00947302">
              <w:rPr>
                <w:b/>
                <w:bCs/>
                <w:color w:val="000000" w:themeColor="text1"/>
                <w:lang w:val="en-US"/>
              </w:rPr>
              <w:t>, vivo</w:t>
            </w:r>
            <w:r w:rsidR="001D57EA">
              <w:rPr>
                <w:b/>
                <w:bCs/>
                <w:color w:val="000000" w:themeColor="text1"/>
                <w:lang w:val="en-US"/>
              </w:rPr>
              <w:t>, Nokia</w:t>
            </w:r>
            <w:r>
              <w:rPr>
                <w:b/>
                <w:bCs/>
                <w:color w:val="000000" w:themeColor="text1"/>
                <w:lang w:val="en-US"/>
              </w:rPr>
              <w:t>):</w:t>
            </w:r>
            <w:r>
              <w:rPr>
                <w:color w:val="000000" w:themeColor="text1"/>
                <w:lang w:val="en-US"/>
              </w:rPr>
              <w:t xml:space="preserve"> </w:t>
            </w:r>
            <w:r>
              <w:rPr>
                <w:rFonts w:eastAsia="DengXian" w:hint="eastAsia"/>
                <w:bCs/>
                <w:lang w:val="en-US" w:eastAsia="zh-CN"/>
              </w:rPr>
              <w:t>For the case that UE handover to a target cell</w:t>
            </w:r>
            <w:r>
              <w:rPr>
                <w:rFonts w:eastAsia="DengXian"/>
                <w:bCs/>
                <w:lang w:val="en-US" w:eastAsia="zh-CN"/>
              </w:rPr>
              <w:t>’</w:t>
            </w:r>
            <w:r>
              <w:rPr>
                <w:rFonts w:eastAsia="DengXian" w:hint="eastAsia"/>
                <w:bCs/>
                <w:lang w:val="en-US" w:eastAsia="zh-CN"/>
              </w:rPr>
              <w:t>s initial BWP and further switch to the specific RedCap BWP with</w:t>
            </w:r>
            <w:r>
              <w:rPr>
                <w:rFonts w:eastAsia="DengXian"/>
                <w:bCs/>
                <w:lang w:val="en-US" w:eastAsia="zh-CN"/>
              </w:rPr>
              <w:t>out</w:t>
            </w:r>
            <w:r>
              <w:rPr>
                <w:rFonts w:eastAsia="DengXian" w:hint="eastAsia"/>
                <w:bCs/>
                <w:lang w:val="en-US" w:eastAsia="zh-CN"/>
              </w:rPr>
              <w:t xml:space="preserve"> NCD-SSB to send the RACH, handover interruption requirements can be defined as: </w:t>
            </w:r>
          </w:p>
          <w:p w14:paraId="05F43809" w14:textId="77777777" w:rsidR="00283B94" w:rsidRDefault="00283B94" w:rsidP="002B60D3">
            <w:pPr>
              <w:numPr>
                <w:ilvl w:val="2"/>
                <w:numId w:val="12"/>
              </w:numPr>
              <w:rPr>
                <w:rFonts w:eastAsia="DengXian"/>
                <w:bCs/>
                <w:u w:val="single"/>
                <w:lang w:val="en-US" w:eastAsia="ko-KR"/>
              </w:rPr>
            </w:pPr>
            <w:r>
              <w:rPr>
                <w:rFonts w:eastAsia="DengXian"/>
                <w:bCs/>
                <w:u w:val="single"/>
                <w:lang w:val="en-US" w:eastAsia="ko-KR"/>
              </w:rPr>
              <w:t>T</w:t>
            </w:r>
            <w:r>
              <w:rPr>
                <w:rFonts w:eastAsia="DengXian"/>
                <w:bCs/>
                <w:u w:val="single"/>
                <w:vertAlign w:val="subscript"/>
                <w:lang w:val="en-US" w:eastAsia="ko-KR"/>
              </w:rPr>
              <w:t>interrupt</w:t>
            </w:r>
            <w:r>
              <w:rPr>
                <w:rFonts w:eastAsia="DengXian"/>
                <w:bCs/>
                <w:u w:val="single"/>
                <w:lang w:val="en-US" w:eastAsia="ko-KR"/>
              </w:rPr>
              <w:t xml:space="preserve"> = T</w:t>
            </w:r>
            <w:r>
              <w:rPr>
                <w:rFonts w:eastAsia="DengXian"/>
                <w:bCs/>
                <w:u w:val="single"/>
                <w:vertAlign w:val="subscript"/>
                <w:lang w:val="en-US" w:eastAsia="ko-KR"/>
              </w:rPr>
              <w:t>search</w:t>
            </w:r>
            <w:r>
              <w:rPr>
                <w:rFonts w:eastAsia="DengXian"/>
                <w:bCs/>
                <w:u w:val="single"/>
                <w:lang w:val="en-US" w:eastAsia="ko-KR"/>
              </w:rPr>
              <w:t xml:space="preserve"> + T</w:t>
            </w:r>
            <w:r>
              <w:rPr>
                <w:rFonts w:eastAsia="DengXian"/>
                <w:bCs/>
                <w:u w:val="single"/>
                <w:vertAlign w:val="subscript"/>
                <w:lang w:val="en-US" w:eastAsia="ko-KR"/>
              </w:rPr>
              <w:t>IU</w:t>
            </w:r>
            <w:r>
              <w:rPr>
                <w:rFonts w:eastAsia="DengXian"/>
                <w:bCs/>
                <w:u w:val="single"/>
                <w:lang w:val="en-US" w:eastAsia="ko-KR"/>
              </w:rPr>
              <w:t xml:space="preserve"> + T</w:t>
            </w:r>
            <w:r>
              <w:rPr>
                <w:rFonts w:eastAsia="DengXian"/>
                <w:bCs/>
                <w:u w:val="single"/>
                <w:vertAlign w:val="subscript"/>
                <w:lang w:val="en-US" w:eastAsia="ko-KR"/>
              </w:rPr>
              <w:t>processing</w:t>
            </w:r>
            <w:r>
              <w:rPr>
                <w:rFonts w:eastAsia="DengXian"/>
                <w:bCs/>
                <w:u w:val="single"/>
                <w:lang w:val="en-US" w:eastAsia="ko-KR"/>
              </w:rPr>
              <w:t xml:space="preserve"> </w:t>
            </w:r>
            <w:r>
              <w:rPr>
                <w:rFonts w:eastAsia="DengXian"/>
                <w:bCs/>
                <w:u w:val="single"/>
                <w:vertAlign w:val="subscript"/>
                <w:lang w:val="en-US" w:eastAsia="ko-KR"/>
              </w:rPr>
              <w:t xml:space="preserve"> </w:t>
            </w:r>
            <w:r>
              <w:rPr>
                <w:rFonts w:eastAsia="DengXian"/>
                <w:bCs/>
                <w:u w:val="single"/>
                <w:lang w:val="en-US" w:eastAsia="ko-KR"/>
              </w:rPr>
              <w:t>+ T</w:t>
            </w:r>
            <w:r>
              <w:rPr>
                <w:rFonts w:eastAsia="DengXian"/>
                <w:bCs/>
                <w:u w:val="single"/>
                <w:vertAlign w:val="subscript"/>
                <w:lang w:val="en-US" w:eastAsia="ko-KR"/>
              </w:rPr>
              <w:t>∆</w:t>
            </w:r>
            <w:r>
              <w:rPr>
                <w:rFonts w:eastAsia="DengXian"/>
                <w:bCs/>
                <w:u w:val="single"/>
                <w:lang w:val="en-US" w:eastAsia="ko-KR"/>
              </w:rPr>
              <w:t xml:space="preserve"> + T</w:t>
            </w:r>
            <w:r>
              <w:rPr>
                <w:rFonts w:eastAsia="DengXian"/>
                <w:bCs/>
                <w:u w:val="single"/>
                <w:vertAlign w:val="subscript"/>
                <w:lang w:val="en-US" w:eastAsia="ko-KR"/>
              </w:rPr>
              <w:t xml:space="preserve">margin </w:t>
            </w:r>
            <w:r>
              <w:rPr>
                <w:rFonts w:eastAsia="DengXian"/>
                <w:bCs/>
                <w:u w:val="single"/>
                <w:lang w:val="en-US" w:eastAsia="ko-KR"/>
              </w:rPr>
              <w:t>+ T</w:t>
            </w:r>
            <w:r>
              <w:rPr>
                <w:rFonts w:eastAsia="DengXian"/>
                <w:bCs/>
                <w:u w:val="single"/>
                <w:vertAlign w:val="subscript"/>
                <w:lang w:val="en-US" w:eastAsia="ko-KR"/>
              </w:rPr>
              <w:t xml:space="preserve">BWP-switching-delay </w:t>
            </w:r>
            <w:r>
              <w:rPr>
                <w:rFonts w:eastAsia="DengXian"/>
                <w:bCs/>
                <w:u w:val="single"/>
                <w:lang w:val="en-US" w:eastAsia="ko-KR"/>
              </w:rPr>
              <w:t>ms</w:t>
            </w:r>
          </w:p>
          <w:p w14:paraId="051677A2" w14:textId="77777777" w:rsidR="00283B94" w:rsidRDefault="00283B94" w:rsidP="002B60D3">
            <w:pPr>
              <w:pStyle w:val="ListParagraph"/>
              <w:numPr>
                <w:ilvl w:val="3"/>
                <w:numId w:val="12"/>
              </w:numPr>
              <w:ind w:firstLineChars="0"/>
              <w:jc w:val="both"/>
              <w:rPr>
                <w:lang w:val="en-US" w:eastAsia="ko-KR"/>
              </w:rPr>
            </w:pP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w:t>
            </w:r>
          </w:p>
          <w:p w14:paraId="49F82478" w14:textId="77777777" w:rsidR="00283B94" w:rsidRDefault="00283B94" w:rsidP="002B60D3">
            <w:pPr>
              <w:pStyle w:val="ListParagraph"/>
              <w:numPr>
                <w:ilvl w:val="3"/>
                <w:numId w:val="12"/>
              </w:numPr>
              <w:ind w:firstLineChars="0"/>
              <w:jc w:val="both"/>
              <w:rPr>
                <w:lang w:val="en-US" w:eastAsia="ko-KR"/>
              </w:rPr>
            </w:pPr>
            <w:r>
              <w:rPr>
                <w:lang w:val="en-US" w:eastAsia="ko-KR"/>
              </w:rPr>
              <w:t>T</w:t>
            </w:r>
            <w:r>
              <w:rPr>
                <w:vertAlign w:val="subscript"/>
                <w:lang w:val="en-US" w:eastAsia="ko-KR"/>
              </w:rPr>
              <w:t>∆</w:t>
            </w:r>
            <w:r>
              <w:rPr>
                <w:lang w:val="en-US" w:eastAsia="ko-KR"/>
              </w:rPr>
              <w:t xml:space="preserve"> is FFS</w:t>
            </w:r>
          </w:p>
          <w:p w14:paraId="4F9BE649" w14:textId="77777777" w:rsidR="00283B94" w:rsidRDefault="00283B94" w:rsidP="002B60D3">
            <w:pPr>
              <w:pStyle w:val="ListParagraph"/>
              <w:numPr>
                <w:ilvl w:val="3"/>
                <w:numId w:val="12"/>
              </w:numPr>
              <w:ind w:firstLineChars="0"/>
              <w:jc w:val="both"/>
              <w:rPr>
                <w:lang w:val="en-US" w:eastAsia="ko-KR"/>
              </w:rPr>
            </w:pPr>
            <w:r>
              <w:rPr>
                <w:color w:val="000000"/>
                <w:lang w:val="en-US"/>
              </w:rPr>
              <w:t>CD-SSB is used for identification of target cell</w:t>
            </w:r>
          </w:p>
          <w:p w14:paraId="2ADE5E6E" w14:textId="77777777" w:rsidR="00283B94" w:rsidRDefault="00283B94" w:rsidP="002B60D3">
            <w:pPr>
              <w:pStyle w:val="ListParagraph"/>
              <w:numPr>
                <w:ilvl w:val="2"/>
                <w:numId w:val="12"/>
              </w:numPr>
              <w:overflowPunct/>
              <w:autoSpaceDE/>
              <w:autoSpaceDN/>
              <w:adjustRightInd/>
              <w:spacing w:after="120"/>
              <w:ind w:firstLineChars="0"/>
              <w:jc w:val="both"/>
              <w:textAlignment w:val="auto"/>
              <w:rPr>
                <w:lang w:val="en-US" w:eastAsia="ko-KR"/>
              </w:rPr>
            </w:pPr>
            <w:r>
              <w:rPr>
                <w:b/>
                <w:color w:val="000000" w:themeColor="text1"/>
                <w:lang w:val="en-US"/>
              </w:rPr>
              <w:t>Option 1</w:t>
            </w:r>
            <w:r>
              <w:rPr>
                <w:b/>
                <w:bCs/>
                <w:color w:val="000000" w:themeColor="text1"/>
                <w:lang w:val="en-US"/>
              </w:rPr>
              <w:t>a</w:t>
            </w:r>
            <w:r>
              <w:rPr>
                <w:b/>
                <w:color w:val="000000" w:themeColor="text1"/>
                <w:lang w:val="en-US"/>
              </w:rPr>
              <w:t xml:space="preserve"> (Intel</w:t>
            </w:r>
            <w:r w:rsidR="001D57EA">
              <w:rPr>
                <w:b/>
                <w:color w:val="000000" w:themeColor="text1"/>
                <w:lang w:val="en-US"/>
              </w:rPr>
              <w:t>, QC, Apple, Xiaomi, HW</w:t>
            </w:r>
            <w:r>
              <w:rPr>
                <w:b/>
                <w:color w:val="000000" w:themeColor="text1"/>
                <w:lang w:val="en-US"/>
              </w:rPr>
              <w:t xml:space="preserve">): </w:t>
            </w:r>
            <w:r>
              <w:rPr>
                <w:color w:val="000000" w:themeColor="text1"/>
                <w:lang w:val="en-US"/>
              </w:rPr>
              <w:t>I</w:t>
            </w:r>
            <w:r>
              <w:rPr>
                <w:lang w:val="en-US" w:eastAsia="zh-CN"/>
              </w:rPr>
              <w:t xml:space="preserve">n addition, </w:t>
            </w:r>
            <w:r>
              <w:rPr>
                <w:lang w:val="en-US"/>
              </w:rPr>
              <w:t>T</w:t>
            </w:r>
            <w:r>
              <w:rPr>
                <w:vertAlign w:val="subscript"/>
                <w:lang w:val="en-US"/>
              </w:rPr>
              <w:t>search</w:t>
            </w:r>
            <w:r>
              <w:rPr>
                <w:lang w:val="en-US" w:eastAsia="zh-CN"/>
              </w:rPr>
              <w:t xml:space="preserve"> should be relaxed from 1 Rx reception.</w:t>
            </w:r>
          </w:p>
          <w:p w14:paraId="2FD9689F" w14:textId="77777777" w:rsidR="00283B94" w:rsidRDefault="00283B94" w:rsidP="002B60D3">
            <w:pPr>
              <w:pStyle w:val="ListParagraph"/>
              <w:numPr>
                <w:ilvl w:val="1"/>
                <w:numId w:val="12"/>
              </w:numPr>
              <w:overflowPunct/>
              <w:autoSpaceDE/>
              <w:autoSpaceDN/>
              <w:adjustRightInd/>
              <w:spacing w:after="120"/>
              <w:ind w:firstLineChars="0"/>
              <w:textAlignment w:val="auto"/>
              <w:rPr>
                <w:b/>
                <w:bCs/>
                <w:color w:val="000000" w:themeColor="text1"/>
                <w:lang w:val="en-US"/>
              </w:rPr>
            </w:pPr>
            <w:r>
              <w:rPr>
                <w:b/>
                <w:bCs/>
                <w:color w:val="000000" w:themeColor="text1"/>
                <w:lang w:val="en-US"/>
              </w:rPr>
              <w:t>Option 2 (vivo, OPPO</w:t>
            </w:r>
            <w:r w:rsidR="001D57EA">
              <w:rPr>
                <w:b/>
                <w:bCs/>
                <w:color w:val="000000" w:themeColor="text1"/>
                <w:lang w:val="en-US"/>
              </w:rPr>
              <w:t>, QC</w:t>
            </w:r>
            <w:r>
              <w:rPr>
                <w:b/>
                <w:bCs/>
                <w:color w:val="000000" w:themeColor="text1"/>
                <w:lang w:val="en-US"/>
              </w:rPr>
              <w:t xml:space="preserve">): </w:t>
            </w:r>
            <w:r>
              <w:rPr>
                <w:color w:val="000000" w:themeColor="text1"/>
                <w:lang w:val="en-US"/>
              </w:rPr>
              <w:t>Handover to that RedCap specific BWP is supported but no requirement applies.</w:t>
            </w:r>
          </w:p>
          <w:p w14:paraId="428F5A41" w14:textId="77777777" w:rsidR="00E9673F" w:rsidRPr="00E33025" w:rsidRDefault="00E9673F" w:rsidP="00E9673F">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108635D3" w14:textId="77777777" w:rsidR="004050A5" w:rsidRPr="00702C4E" w:rsidRDefault="004050A5" w:rsidP="004050A5">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07CB9AB3" w14:textId="77777777" w:rsidR="00283B94" w:rsidRPr="00BD3377" w:rsidRDefault="00283B94" w:rsidP="00A9395C">
            <w:pPr>
              <w:rPr>
                <w:b/>
                <w:color w:val="000000" w:themeColor="text1"/>
                <w:highlight w:val="yellow"/>
                <w:u w:val="single"/>
                <w:lang w:val="en-US" w:eastAsia="ko-KR"/>
              </w:rPr>
            </w:pPr>
          </w:p>
          <w:p w14:paraId="28FA7D9A" w14:textId="77777777" w:rsidR="00475E65"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Issue 2-1-8: Additional BWP switching delay (</w:t>
            </w:r>
            <w:r w:rsidRPr="00BD3377">
              <w:rPr>
                <w:rFonts w:eastAsia="DengXian"/>
                <w:b/>
                <w:bCs/>
                <w:highlight w:val="yellow"/>
                <w:u w:val="single"/>
                <w:lang w:val="en-US" w:eastAsia="ko-KR"/>
              </w:rPr>
              <w:t>T</w:t>
            </w:r>
            <w:r w:rsidRPr="00BD3377">
              <w:rPr>
                <w:rFonts w:eastAsia="DengXian"/>
                <w:b/>
                <w:bCs/>
                <w:highlight w:val="yellow"/>
                <w:u w:val="single"/>
                <w:vertAlign w:val="subscript"/>
                <w:lang w:val="en-US" w:eastAsia="ko-KR"/>
              </w:rPr>
              <w:t>BWP-switching-delay</w:t>
            </w:r>
            <w:r w:rsidRPr="00BD3377">
              <w:rPr>
                <w:b/>
                <w:color w:val="000000" w:themeColor="text1"/>
                <w:highlight w:val="yellow"/>
                <w:u w:val="single"/>
                <w:lang w:val="en-US" w:eastAsia="ko-KR"/>
              </w:rPr>
              <w:t>) in requirements</w:t>
            </w:r>
          </w:p>
          <w:p w14:paraId="2CB135BE" w14:textId="77777777" w:rsidR="00475E65" w:rsidRPr="00E33025" w:rsidRDefault="00475E65" w:rsidP="00475E65">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256787BA" w14:textId="77777777" w:rsidR="00475E65"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lastRenderedPageBreak/>
              <w:t xml:space="preserve">Option 1 (Apple): </w:t>
            </w:r>
            <w:r>
              <w:rPr>
                <w:rFonts w:eastAsia="DengXian"/>
                <w:bCs/>
                <w:u w:val="single"/>
                <w:lang w:val="en-US" w:eastAsia="ko-KR"/>
              </w:rPr>
              <w:t>T</w:t>
            </w:r>
            <w:r>
              <w:rPr>
                <w:rFonts w:eastAsia="DengXian"/>
                <w:bCs/>
                <w:u w:val="single"/>
                <w:vertAlign w:val="subscript"/>
                <w:lang w:val="en-US" w:eastAsia="ko-KR"/>
              </w:rPr>
              <w:t>BWP-switching-delay</w:t>
            </w:r>
            <w:r>
              <w:rPr>
                <w:lang w:val="en-US" w:eastAsia="ko-KR"/>
              </w:rPr>
              <w:t xml:space="preserve"> is FFS: </w:t>
            </w:r>
          </w:p>
          <w:p w14:paraId="0FCEABE9" w14:textId="77777777" w:rsidR="00475E65" w:rsidRDefault="00475E65" w:rsidP="002B60D3">
            <w:pPr>
              <w:pStyle w:val="ListParagraph"/>
              <w:numPr>
                <w:ilvl w:val="2"/>
                <w:numId w:val="12"/>
              </w:numPr>
              <w:overflowPunct/>
              <w:autoSpaceDE/>
              <w:autoSpaceDN/>
              <w:adjustRightInd/>
              <w:spacing w:after="120"/>
              <w:ind w:firstLineChars="0"/>
              <w:textAlignment w:val="auto"/>
              <w:rPr>
                <w:lang w:val="en-US" w:eastAsia="ko-KR"/>
              </w:rPr>
            </w:pPr>
            <w:r>
              <w:rPr>
                <w:b/>
                <w:bCs/>
                <w:color w:val="000000" w:themeColor="text1"/>
                <w:lang w:val="en-US"/>
              </w:rPr>
              <w:t>Option 1a (Apple</w:t>
            </w:r>
            <w:r w:rsidR="007E6E39">
              <w:rPr>
                <w:b/>
                <w:bCs/>
                <w:color w:val="000000" w:themeColor="text1"/>
                <w:lang w:val="en-US"/>
              </w:rPr>
              <w:t>, Nokia</w:t>
            </w:r>
            <w:r>
              <w:rPr>
                <w:b/>
                <w:bCs/>
                <w:color w:val="000000" w:themeColor="text1"/>
                <w:lang w:val="en-US"/>
              </w:rPr>
              <w:t>):</w:t>
            </w:r>
            <w:r>
              <w:rPr>
                <w:color w:val="000000"/>
                <w:lang w:val="en-US"/>
              </w:rPr>
              <w:t xml:space="preserve"> DCI based BWP switching delay (section 8.6.2) – PDCCH parsing time</w:t>
            </w:r>
          </w:p>
          <w:p w14:paraId="06A5CC1C" w14:textId="77777777" w:rsidR="00475E65" w:rsidRPr="00BD3377"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t xml:space="preserve">Option 2 (CMCC, QC): </w:t>
            </w:r>
            <w:r>
              <w:rPr>
                <w:rFonts w:eastAsia="DengXian"/>
                <w:bCs/>
                <w:u w:val="single"/>
                <w:lang w:val="en-US" w:eastAsia="ko-KR"/>
              </w:rPr>
              <w:t>T</w:t>
            </w:r>
            <w:r>
              <w:rPr>
                <w:rFonts w:eastAsia="DengXian"/>
                <w:bCs/>
                <w:u w:val="single"/>
                <w:vertAlign w:val="subscript"/>
                <w:lang w:val="en-US" w:eastAsia="ko-KR"/>
              </w:rPr>
              <w:t>BWP-switching-delay</w:t>
            </w:r>
            <w:r>
              <w:rPr>
                <w:color w:val="000000"/>
                <w:lang w:val="en-US"/>
              </w:rPr>
              <w:t xml:space="preserve"> is the BWP switching delay in legacy requirement</w:t>
            </w:r>
          </w:p>
          <w:p w14:paraId="21940612" w14:textId="77777777" w:rsidR="00586E7E" w:rsidRPr="00BD3377" w:rsidRDefault="00475E65" w:rsidP="002B60D3">
            <w:pPr>
              <w:pStyle w:val="ListParagraph"/>
              <w:numPr>
                <w:ilvl w:val="1"/>
                <w:numId w:val="12"/>
              </w:numPr>
              <w:overflowPunct/>
              <w:autoSpaceDE/>
              <w:autoSpaceDN/>
              <w:adjustRightInd/>
              <w:spacing w:after="120"/>
              <w:ind w:firstLineChars="0"/>
              <w:textAlignment w:val="auto"/>
              <w:rPr>
                <w:lang w:val="en-US" w:eastAsia="ko-KR"/>
              </w:rPr>
            </w:pPr>
            <w:r>
              <w:rPr>
                <w:b/>
                <w:bCs/>
                <w:color w:val="000000" w:themeColor="text1"/>
                <w:lang w:val="en-US"/>
              </w:rPr>
              <w:t>Option 3 (E///</w:t>
            </w:r>
            <w:r w:rsidR="002316E2">
              <w:rPr>
                <w:b/>
                <w:bCs/>
                <w:color w:val="000000" w:themeColor="text1"/>
                <w:lang w:val="en-US"/>
              </w:rPr>
              <w:t>, HW, Xiaomi</w:t>
            </w:r>
            <w:r w:rsidR="007E6E39">
              <w:rPr>
                <w:b/>
                <w:bCs/>
                <w:color w:val="000000" w:themeColor="text1"/>
                <w:lang w:val="en-US"/>
              </w:rPr>
              <w:t>, CMCC?</w:t>
            </w:r>
            <w:r>
              <w:rPr>
                <w:b/>
                <w:bCs/>
                <w:color w:val="000000" w:themeColor="text1"/>
                <w:lang w:val="en-US"/>
              </w:rPr>
              <w:t xml:space="preserve">): </w:t>
            </w:r>
            <w:r w:rsidR="007E6E39">
              <w:rPr>
                <w:b/>
                <w:bCs/>
                <w:color w:val="000000" w:themeColor="text1"/>
                <w:lang w:val="en-US"/>
              </w:rPr>
              <w:t>S</w:t>
            </w:r>
            <w:r>
              <w:rPr>
                <w:rFonts w:eastAsiaTheme="minorEastAsia"/>
                <w:color w:val="000000" w:themeColor="text1"/>
                <w:lang w:val="en-US" w:eastAsia="zh-CN"/>
              </w:rPr>
              <w:t>ame as RF retuning time 0.5ms.</w:t>
            </w:r>
          </w:p>
          <w:p w14:paraId="46B9A759" w14:textId="77777777" w:rsidR="00586E7E" w:rsidRPr="00BD3377" w:rsidRDefault="00586E7E" w:rsidP="00BD3377">
            <w:pPr>
              <w:pStyle w:val="ListParagraph"/>
              <w:numPr>
                <w:ilvl w:val="1"/>
                <w:numId w:val="12"/>
              </w:numPr>
              <w:overflowPunct/>
              <w:autoSpaceDE/>
              <w:autoSpaceDN/>
              <w:adjustRightInd/>
              <w:spacing w:after="120"/>
              <w:ind w:firstLineChars="0"/>
              <w:textAlignment w:val="auto"/>
              <w:rPr>
                <w:lang w:val="en-US" w:eastAsia="ko-KR"/>
              </w:rPr>
            </w:pPr>
            <w:r w:rsidRPr="00BD3377">
              <w:rPr>
                <w:b/>
                <w:bCs/>
                <w:color w:val="000000" w:themeColor="text1"/>
                <w:lang w:val="en-US"/>
              </w:rPr>
              <w:t>Option 4 (QC):</w:t>
            </w:r>
            <w:r w:rsidRPr="00BD3377">
              <w:rPr>
                <w:rFonts w:ascii="Calibri" w:hAnsi="Calibri" w:cs="Calibri"/>
                <w:b/>
                <w:bCs/>
                <w:sz w:val="22"/>
                <w:szCs w:val="22"/>
              </w:rPr>
              <w:t xml:space="preserve"> </w:t>
            </w:r>
            <w:r w:rsidRPr="00BD3377">
              <w:rPr>
                <w:rFonts w:ascii="Calibri" w:eastAsia="Yu Mincho" w:hAnsi="Calibri" w:cs="Calibri"/>
                <w:sz w:val="22"/>
                <w:szCs w:val="22"/>
              </w:rPr>
              <w:t>T</w:t>
            </w:r>
            <w:r w:rsidRPr="00BD3377">
              <w:rPr>
                <w:rFonts w:ascii="Calibri" w:eastAsia="Yu Mincho" w:hAnsi="Calibri" w:cs="Calibri"/>
                <w:sz w:val="22"/>
                <w:szCs w:val="22"/>
                <w:vertAlign w:val="subscript"/>
              </w:rPr>
              <w:t>interrupt</w:t>
            </w:r>
            <w:r w:rsidRPr="00BD3377">
              <w:rPr>
                <w:rFonts w:ascii="Calibri" w:eastAsia="Yu Mincho" w:hAnsi="Calibri" w:cs="Calibri"/>
                <w:sz w:val="22"/>
                <w:szCs w:val="22"/>
              </w:rPr>
              <w:t xml:space="preserve"> = T</w:t>
            </w:r>
            <w:r w:rsidRPr="00BD3377">
              <w:rPr>
                <w:rFonts w:ascii="Calibri" w:eastAsia="Yu Mincho" w:hAnsi="Calibri" w:cs="Calibri"/>
                <w:sz w:val="22"/>
                <w:szCs w:val="22"/>
                <w:vertAlign w:val="subscript"/>
              </w:rPr>
              <w:t>search</w:t>
            </w:r>
            <w:r w:rsidRPr="00BD3377">
              <w:rPr>
                <w:rFonts w:ascii="Calibri" w:eastAsia="Yu Mincho" w:hAnsi="Calibri" w:cs="Calibri"/>
                <w:sz w:val="22"/>
                <w:szCs w:val="22"/>
              </w:rPr>
              <w:t xml:space="preserve"> + T</w:t>
            </w:r>
            <w:r w:rsidRPr="00BD3377">
              <w:rPr>
                <w:rFonts w:ascii="Calibri" w:eastAsia="Yu Mincho" w:hAnsi="Calibri" w:cs="Calibri"/>
                <w:sz w:val="22"/>
                <w:szCs w:val="22"/>
                <w:vertAlign w:val="subscript"/>
              </w:rPr>
              <w:t>IU</w:t>
            </w:r>
            <w:r w:rsidRPr="00BD3377">
              <w:rPr>
                <w:rFonts w:ascii="Calibri" w:eastAsia="Yu Mincho" w:hAnsi="Calibri" w:cs="Calibri"/>
                <w:sz w:val="22"/>
                <w:szCs w:val="22"/>
              </w:rPr>
              <w:t xml:space="preserve"> + T</w:t>
            </w:r>
            <w:r w:rsidRPr="00BD3377">
              <w:rPr>
                <w:rFonts w:ascii="Calibri" w:eastAsia="Yu Mincho" w:hAnsi="Calibri" w:cs="Calibri"/>
                <w:sz w:val="22"/>
                <w:szCs w:val="22"/>
                <w:vertAlign w:val="subscript"/>
              </w:rPr>
              <w:t>processing</w:t>
            </w:r>
            <w:r w:rsidRPr="00BD3377">
              <w:rPr>
                <w:rFonts w:ascii="Calibri" w:eastAsia="Yu Mincho" w:hAnsi="Calibri" w:cs="Calibri"/>
                <w:sz w:val="22"/>
                <w:szCs w:val="22"/>
              </w:rPr>
              <w:t xml:space="preserve"> </w:t>
            </w:r>
            <w:r w:rsidRPr="00BD3377">
              <w:rPr>
                <w:rFonts w:ascii="Calibri" w:eastAsia="Yu Mincho" w:hAnsi="Calibri" w:cs="Calibri"/>
                <w:sz w:val="22"/>
                <w:szCs w:val="22"/>
                <w:vertAlign w:val="subscript"/>
              </w:rPr>
              <w:t> </w:t>
            </w:r>
            <w:r w:rsidRPr="00BD3377">
              <w:rPr>
                <w:rFonts w:ascii="Calibri" w:eastAsia="Yu Mincho" w:hAnsi="Calibri" w:cs="Calibri"/>
                <w:sz w:val="22"/>
                <w:szCs w:val="22"/>
              </w:rPr>
              <w:t xml:space="preserve">+ </w:t>
            </w:r>
            <w:r w:rsidRPr="00BD3377">
              <w:rPr>
                <w:rFonts w:ascii="Calibri" w:eastAsia="Yu Mincho" w:hAnsi="Calibri" w:cs="Calibri"/>
                <w:color w:val="0070C0"/>
                <w:sz w:val="22"/>
                <w:szCs w:val="22"/>
              </w:rPr>
              <w:t>max(</w:t>
            </w:r>
            <w:r w:rsidRPr="00BD3377">
              <w:rPr>
                <w:rFonts w:ascii="Calibri" w:eastAsia="Yu Mincho" w:hAnsi="Calibri" w:cs="Calibri"/>
                <w:sz w:val="22"/>
                <w:szCs w:val="22"/>
              </w:rPr>
              <w:t>T</w:t>
            </w:r>
            <w:r w:rsidRPr="00BD3377">
              <w:rPr>
                <w:rFonts w:ascii="Calibri" w:eastAsia="Yu Mincho" w:hAnsi="Calibri" w:cs="Calibri"/>
                <w:sz w:val="22"/>
                <w:szCs w:val="22"/>
                <w:vertAlign w:val="subscript"/>
              </w:rPr>
              <w:t xml:space="preserve">∆ </w:t>
            </w:r>
            <w:r w:rsidRPr="00BD3377">
              <w:rPr>
                <w:rFonts w:ascii="Calibri" w:eastAsia="Yu Mincho" w:hAnsi="Calibri" w:cs="Calibri"/>
                <w:sz w:val="22"/>
                <w:szCs w:val="22"/>
              </w:rPr>
              <w:t> </w:t>
            </w:r>
            <w:r w:rsidRPr="00BD3377">
              <w:rPr>
                <w:rFonts w:ascii="Calibri" w:eastAsia="Yu Mincho" w:hAnsi="Calibri" w:cs="Calibri"/>
                <w:color w:val="0070C0"/>
                <w:sz w:val="22"/>
                <w:szCs w:val="22"/>
              </w:rPr>
              <w:t>,20)</w:t>
            </w:r>
            <w:r w:rsidRPr="00BD3377">
              <w:rPr>
                <w:rFonts w:ascii="Calibri" w:eastAsia="Yu Mincho" w:hAnsi="Calibri" w:cs="Calibri"/>
                <w:sz w:val="22"/>
                <w:szCs w:val="22"/>
              </w:rPr>
              <w:t xml:space="preserve"> + T</w:t>
            </w:r>
            <w:r w:rsidRPr="00BD3377">
              <w:rPr>
                <w:rFonts w:ascii="Calibri" w:eastAsia="Yu Mincho" w:hAnsi="Calibri" w:cs="Calibri"/>
                <w:sz w:val="22"/>
                <w:szCs w:val="22"/>
                <w:vertAlign w:val="subscript"/>
              </w:rPr>
              <w:t xml:space="preserve">margin  </w:t>
            </w:r>
            <w:r w:rsidRPr="00BD3377">
              <w:rPr>
                <w:rFonts w:ascii="Calibri" w:eastAsia="Yu Mincho" w:hAnsi="Calibri" w:cs="Calibri"/>
                <w:color w:val="0070C0"/>
                <w:sz w:val="22"/>
                <w:szCs w:val="22"/>
              </w:rPr>
              <w:t>+ 6</w:t>
            </w:r>
            <w:r w:rsidRPr="00BD3377">
              <w:rPr>
                <w:rFonts w:ascii="Calibri" w:eastAsia="Yu Mincho" w:hAnsi="Calibri" w:cs="Calibri"/>
                <w:sz w:val="22"/>
                <w:szCs w:val="22"/>
              </w:rPr>
              <w:t xml:space="preserve"> ms</w:t>
            </w:r>
          </w:p>
          <w:p w14:paraId="5B55CDC2" w14:textId="77777777" w:rsidR="00586E7E" w:rsidRDefault="00586E7E" w:rsidP="00586E7E">
            <w:pPr>
              <w:overflowPunct/>
              <w:autoSpaceDE/>
              <w:autoSpaceDN/>
              <w:adjustRightInd/>
              <w:spacing w:after="120"/>
              <w:textAlignment w:val="auto"/>
              <w:rPr>
                <w:lang w:val="en-US" w:eastAsia="ko-KR"/>
              </w:rPr>
            </w:pPr>
          </w:p>
          <w:p w14:paraId="05C36FCF" w14:textId="77777777" w:rsidR="00586E7E" w:rsidRPr="00E33025" w:rsidRDefault="00586E7E" w:rsidP="00586E7E">
            <w:pPr>
              <w:rPr>
                <w:rFonts w:eastAsiaTheme="minorEastAsia"/>
                <w:i/>
                <w:color w:val="000000" w:themeColor="text1"/>
                <w:lang w:val="en-US" w:eastAsia="zh-CN"/>
              </w:rPr>
            </w:pPr>
            <w:r w:rsidRPr="00E33025">
              <w:rPr>
                <w:rFonts w:eastAsiaTheme="minorEastAsia"/>
                <w:i/>
                <w:color w:val="000000" w:themeColor="text1"/>
                <w:lang w:val="en-US" w:eastAsia="zh-CN"/>
              </w:rPr>
              <w:t>Recommendations</w:t>
            </w:r>
            <w:r w:rsidRPr="00E33025">
              <w:rPr>
                <w:rFonts w:eastAsiaTheme="minorEastAsia" w:hint="eastAsia"/>
                <w:i/>
                <w:color w:val="000000" w:themeColor="text1"/>
                <w:lang w:val="en-US" w:eastAsia="zh-CN"/>
              </w:rPr>
              <w:t xml:space="preserve"> for 2</w:t>
            </w:r>
            <w:r w:rsidRPr="00E33025">
              <w:rPr>
                <w:rFonts w:eastAsiaTheme="minorEastAsia" w:hint="eastAsia"/>
                <w:i/>
                <w:color w:val="000000" w:themeColor="text1"/>
                <w:vertAlign w:val="superscript"/>
                <w:lang w:val="en-US" w:eastAsia="zh-CN"/>
              </w:rPr>
              <w:t>nd</w:t>
            </w:r>
            <w:r w:rsidRPr="00E33025">
              <w:rPr>
                <w:rFonts w:eastAsiaTheme="minorEastAsia" w:hint="eastAsia"/>
                <w:i/>
                <w:color w:val="000000" w:themeColor="text1"/>
                <w:lang w:val="en-US" w:eastAsia="zh-CN"/>
              </w:rPr>
              <w:t xml:space="preserve"> round:</w:t>
            </w:r>
          </w:p>
          <w:p w14:paraId="35A513FE" w14:textId="77777777" w:rsidR="00586E7E" w:rsidRPr="00702C4E" w:rsidRDefault="00586E7E" w:rsidP="00586E7E">
            <w:pPr>
              <w:rPr>
                <w:bCs/>
                <w:color w:val="000000" w:themeColor="text1"/>
                <w:lang w:val="en-US" w:eastAsia="ko-KR"/>
              </w:rPr>
            </w:pPr>
            <w:r>
              <w:rPr>
                <w:bCs/>
                <w:color w:val="000000" w:themeColor="text1"/>
                <w:lang w:val="en-US" w:eastAsia="ko-KR"/>
              </w:rPr>
              <w:t>Discuss assuming that the scenario is valid</w:t>
            </w:r>
            <w:r w:rsidRPr="00702C4E">
              <w:rPr>
                <w:bCs/>
                <w:color w:val="000000" w:themeColor="text1"/>
                <w:lang w:val="en-US" w:eastAsia="ko-KR"/>
              </w:rPr>
              <w:t xml:space="preserve">. </w:t>
            </w:r>
          </w:p>
          <w:p w14:paraId="18FCCF2B" w14:textId="77777777" w:rsidR="00A9395C" w:rsidRPr="00BD3377"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 xml:space="preserve"> </w:t>
            </w:r>
          </w:p>
          <w:p w14:paraId="35A45A92" w14:textId="77777777" w:rsidR="00A9395C" w:rsidRDefault="00A9395C" w:rsidP="00A9395C">
            <w:pPr>
              <w:rPr>
                <w:b/>
                <w:color w:val="000000" w:themeColor="text1"/>
                <w:highlight w:val="yellow"/>
                <w:u w:val="single"/>
                <w:lang w:val="en-US" w:eastAsia="ko-KR"/>
              </w:rPr>
            </w:pPr>
            <w:r w:rsidRPr="00BD3377">
              <w:rPr>
                <w:b/>
                <w:color w:val="000000" w:themeColor="text1"/>
                <w:highlight w:val="yellow"/>
                <w:u w:val="single"/>
                <w:lang w:val="en-US" w:eastAsia="ko-KR"/>
              </w:rPr>
              <w:t xml:space="preserve">Issue 2-1-9: </w:t>
            </w:r>
            <w:r w:rsidRPr="00BD3377">
              <w:rPr>
                <w:b/>
                <w:bCs/>
                <w:highlight w:val="yellow"/>
                <w:u w:val="single"/>
                <w:lang w:val="en-US" w:eastAsia="ko-KR"/>
              </w:rPr>
              <w:t>T/F tracking delay(T</w:t>
            </w:r>
            <w:r w:rsidRPr="00BD3377">
              <w:rPr>
                <w:b/>
                <w:bCs/>
                <w:highlight w:val="yellow"/>
                <w:u w:val="single"/>
                <w:vertAlign w:val="subscript"/>
                <w:lang w:val="en-US" w:eastAsia="ko-KR"/>
              </w:rPr>
              <w:t>∆</w:t>
            </w:r>
            <w:r w:rsidRPr="00BD3377">
              <w:rPr>
                <w:b/>
                <w:bCs/>
                <w:highlight w:val="yellow"/>
                <w:u w:val="single"/>
                <w:lang w:val="en-US" w:eastAsia="ko-KR"/>
              </w:rPr>
              <w:t>)</w:t>
            </w:r>
            <w:r w:rsidRPr="00BD3377">
              <w:rPr>
                <w:b/>
                <w:color w:val="000000" w:themeColor="text1"/>
                <w:highlight w:val="yellow"/>
                <w:u w:val="single"/>
                <w:lang w:val="en-US" w:eastAsia="ko-KR"/>
              </w:rPr>
              <w:t xml:space="preserve"> in requirements </w:t>
            </w:r>
          </w:p>
          <w:p w14:paraId="7D33647C" w14:textId="77777777" w:rsidR="002B60D3" w:rsidRPr="00E33025" w:rsidRDefault="002B60D3" w:rsidP="002B60D3">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37A2D3E5"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1 (Apple, CMCC, Nokia, Xiaomi, E///): </w:t>
            </w:r>
          </w:p>
          <w:p w14:paraId="7CA7D2ED"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RedCap specific BWP associated with NCD-SSB (Scenario 2), </w:t>
            </w:r>
          </w:p>
          <w:p w14:paraId="4D53CD07" w14:textId="77777777" w:rsidR="002B60D3" w:rsidRDefault="002B60D3" w:rsidP="002B60D3">
            <w:pPr>
              <w:numPr>
                <w:ilvl w:val="2"/>
                <w:numId w:val="12"/>
              </w:numPr>
              <w:tabs>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NCD-SSB for RACH</w:t>
            </w:r>
          </w:p>
          <w:p w14:paraId="22ED53FF"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associated with CD-SSB  (Scenario 2a)</w:t>
            </w:r>
          </w:p>
          <w:p w14:paraId="05BC17EF" w14:textId="77777777" w:rsidR="002B60D3" w:rsidRDefault="002B60D3" w:rsidP="002B60D3">
            <w:pPr>
              <w:numPr>
                <w:ilvl w:val="2"/>
                <w:numId w:val="12"/>
              </w:numPr>
              <w:tabs>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1BEEEB71"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with no SSB (Scenario 3)</w:t>
            </w:r>
          </w:p>
          <w:p w14:paraId="37CB09B2" w14:textId="77777777" w:rsidR="002B60D3" w:rsidRDefault="002B60D3" w:rsidP="002B60D3">
            <w:pPr>
              <w:numPr>
                <w:ilvl w:val="2"/>
                <w:numId w:val="12"/>
              </w:numPr>
              <w:tabs>
                <w:tab w:val="left" w:pos="2520"/>
              </w:tabs>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033FBB9F" w14:textId="77777777" w:rsidR="002B60D3" w:rsidRDefault="002B60D3" w:rsidP="002B60D3">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b/>
                <w:bCs/>
                <w:color w:val="000000" w:themeColor="text1"/>
                <w:lang w:val="en-US"/>
              </w:rPr>
              <w:t xml:space="preserve">Option 2 (HW): </w:t>
            </w:r>
          </w:p>
          <w:p w14:paraId="3F0D80F4" w14:textId="77777777" w:rsidR="00F8648C" w:rsidRDefault="00F8648C" w:rsidP="00F8648C">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RedCap specific BWP associated with NCD-SSB (Scenario 2), </w:t>
            </w:r>
          </w:p>
          <w:p w14:paraId="0418E158" w14:textId="77777777" w:rsidR="00F8648C" w:rsidRPr="00F8648C" w:rsidRDefault="00F8648C" w:rsidP="00F8648C">
            <w:pPr>
              <w:numPr>
                <w:ilvl w:val="3"/>
                <w:numId w:val="12"/>
              </w:numPr>
              <w:tabs>
                <w:tab w:val="left" w:pos="2160"/>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max {SMTC of NCD-SSB for RACH, SMTC of CD-SSB} (If NCD-SSB SMTC is always not less than  CD-SSB SMTC, then option 2 is the same as option 1)</w:t>
            </w:r>
          </w:p>
          <w:p w14:paraId="4989A923" w14:textId="77777777" w:rsidR="002B60D3" w:rsidRDefault="002B60D3" w:rsidP="00BD3377">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associated with CD-SSB  (Scenario 2a)</w:t>
            </w:r>
          </w:p>
          <w:p w14:paraId="412A7816" w14:textId="77777777" w:rsidR="002B60D3" w:rsidRDefault="002B60D3" w:rsidP="00BD3377">
            <w:pPr>
              <w:numPr>
                <w:ilvl w:val="3"/>
                <w:numId w:val="12"/>
              </w:numPr>
              <w:tabs>
                <w:tab w:val="left" w:pos="2160"/>
                <w:tab w:val="left" w:pos="2520"/>
              </w:tabs>
              <w:rPr>
                <w:rFonts w:eastAsia="DengXian"/>
                <w:bCs/>
                <w:u w:val="single"/>
                <w:lang w:val="en-US" w:eastAsia="ko-KR"/>
              </w:rPr>
            </w:pPr>
            <w:r>
              <w:rPr>
                <w:rFonts w:eastAsia="DengXian"/>
                <w:lang w:val="en-US" w:eastAsia="ko-KR"/>
              </w:rPr>
              <w:t>T</w:t>
            </w:r>
            <w:r>
              <w:rPr>
                <w:rFonts w:eastAsia="DengXian"/>
                <w:vertAlign w:val="subscript"/>
                <w:lang w:val="en-US" w:eastAsia="ko-KR"/>
              </w:rPr>
              <w:t xml:space="preserve">∆ </w:t>
            </w:r>
            <w:r>
              <w:rPr>
                <w:lang w:val="en-US" w:eastAsia="ko-KR"/>
              </w:rPr>
              <w:t>is T/F tracking occasion on the CD-SSB for RACH</w:t>
            </w:r>
          </w:p>
          <w:p w14:paraId="154DABB4" w14:textId="77777777" w:rsidR="002B60D3" w:rsidRDefault="002B60D3" w:rsidP="00BD3377">
            <w:pPr>
              <w:pStyle w:val="ListParagraph"/>
              <w:numPr>
                <w:ilvl w:val="2"/>
                <w:numId w:val="12"/>
              </w:numPr>
              <w:tabs>
                <w:tab w:val="left" w:pos="1440"/>
              </w:tabs>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When HO to an initial BWP with CD-SSB but RACH on RedCap specific BWP with no SSB (Scenario 3)</w:t>
            </w:r>
          </w:p>
          <w:p w14:paraId="5FC0C559" w14:textId="77777777" w:rsidR="002B60D3" w:rsidRDefault="002B60D3" w:rsidP="00BD3377">
            <w:pPr>
              <w:numPr>
                <w:ilvl w:val="3"/>
                <w:numId w:val="12"/>
              </w:numPr>
              <w:tabs>
                <w:tab w:val="left" w:pos="2160"/>
                <w:tab w:val="left" w:pos="2520"/>
              </w:tabs>
              <w:rPr>
                <w:rFonts w:eastAsia="DengXian"/>
                <w:lang w:val="en-US" w:eastAsia="ko-KR"/>
              </w:rPr>
            </w:pPr>
            <w:r>
              <w:rPr>
                <w:rFonts w:eastAsia="DengXian"/>
                <w:lang w:val="en-US" w:eastAsia="ko-KR"/>
              </w:rPr>
              <w:t>T</w:t>
            </w:r>
            <w:r>
              <w:rPr>
                <w:rFonts w:eastAsia="DengXian"/>
                <w:vertAlign w:val="subscript"/>
                <w:lang w:val="en-US" w:eastAsia="ko-KR"/>
              </w:rPr>
              <w:t>∆</w:t>
            </w:r>
            <w:r>
              <w:rPr>
                <w:rFonts w:eastAsia="DengXian"/>
                <w:lang w:val="en-US" w:eastAsia="ko-KR"/>
              </w:rPr>
              <w:t xml:space="preserve"> is T/F tracking occasion on the CD-SSB for RACH</w:t>
            </w:r>
          </w:p>
          <w:p w14:paraId="015FC093" w14:textId="77777777" w:rsidR="001C0465" w:rsidRPr="006A54C3" w:rsidRDefault="001C0465" w:rsidP="001C0465">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516B87B1" w14:textId="77777777" w:rsidR="002B60D3" w:rsidRPr="00BD3377" w:rsidRDefault="001C0465" w:rsidP="00A9395C">
            <w:pPr>
              <w:rPr>
                <w:bCs/>
                <w:color w:val="000000" w:themeColor="text1"/>
                <w:lang w:val="en-US" w:eastAsia="ko-KR"/>
              </w:rPr>
            </w:pPr>
            <w:r w:rsidRPr="00BD3377">
              <w:rPr>
                <w:bCs/>
                <w:color w:val="000000" w:themeColor="text1"/>
                <w:lang w:val="en-US" w:eastAsia="ko-KR"/>
              </w:rPr>
              <w:t>Since the option 2 is not conflicting with option 1 and option 1 also covers, check if option 2 can be agreed. Further discuss following case:</w:t>
            </w:r>
          </w:p>
          <w:p w14:paraId="2541654C" w14:textId="77777777" w:rsidR="001C0465" w:rsidRDefault="001C0465" w:rsidP="001C0465">
            <w:pPr>
              <w:pStyle w:val="ListParagraph"/>
              <w:numPr>
                <w:ilvl w:val="1"/>
                <w:numId w:val="12"/>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When HO to an initial BWP with CD-SSB but RACH on RedCap specific BWP associated with NCD-SSB (Scenario 2), </w:t>
            </w:r>
          </w:p>
          <w:p w14:paraId="58D7EB4D" w14:textId="77777777" w:rsidR="001C0465" w:rsidRDefault="001C0465" w:rsidP="001C0465">
            <w:pPr>
              <w:numPr>
                <w:ilvl w:val="2"/>
                <w:numId w:val="12"/>
              </w:numPr>
              <w:tabs>
                <w:tab w:val="left" w:pos="2520"/>
              </w:tabs>
              <w:rPr>
                <w:rFonts w:eastAsia="DengXian"/>
                <w:bCs/>
                <w:u w:val="single"/>
                <w:lang w:val="en-US" w:eastAsia="ko-KR"/>
              </w:rPr>
            </w:pPr>
            <w:r>
              <w:rPr>
                <w:rFonts w:eastAsia="DengXian"/>
                <w:lang w:val="en-US" w:eastAsia="ko-KR"/>
              </w:rPr>
              <w:lastRenderedPageBreak/>
              <w:t>T</w:t>
            </w:r>
            <w:r>
              <w:rPr>
                <w:rFonts w:eastAsia="DengXian"/>
                <w:vertAlign w:val="subscript"/>
                <w:lang w:val="en-US" w:eastAsia="ko-KR"/>
              </w:rPr>
              <w:t xml:space="preserve">∆ </w:t>
            </w:r>
            <w:r>
              <w:rPr>
                <w:lang w:val="en-US" w:eastAsia="ko-KR"/>
              </w:rPr>
              <w:t>is T/F tracking occasion on the NCD-SSB for RACH</w:t>
            </w:r>
          </w:p>
          <w:p w14:paraId="6E6AC8E1" w14:textId="77777777" w:rsidR="001C0465" w:rsidRPr="00BD3377" w:rsidRDefault="001C0465" w:rsidP="00A9395C">
            <w:pPr>
              <w:rPr>
                <w:b/>
                <w:color w:val="000000" w:themeColor="text1"/>
                <w:highlight w:val="yellow"/>
                <w:u w:val="single"/>
                <w:lang w:val="en-US" w:eastAsia="ko-KR"/>
              </w:rPr>
            </w:pPr>
          </w:p>
          <w:p w14:paraId="11A94CC3" w14:textId="77777777" w:rsidR="00A9395C" w:rsidRPr="00BD3377" w:rsidRDefault="00A9395C" w:rsidP="00A9395C">
            <w:pPr>
              <w:rPr>
                <w:b/>
                <w:color w:val="000000" w:themeColor="text1"/>
                <w:u w:val="single"/>
                <w:lang w:val="en-US" w:eastAsia="ko-KR"/>
              </w:rPr>
            </w:pPr>
            <w:r w:rsidRPr="00CF2F17">
              <w:rPr>
                <w:b/>
                <w:color w:val="000000" w:themeColor="text1"/>
                <w:u w:val="single"/>
                <w:lang w:val="en-US" w:eastAsia="ko-KR"/>
              </w:rPr>
              <w:t>Issue 2-1-10: Requirements for HO to a BWP which has different SSB with the one used for measurement (Scenario 4)</w:t>
            </w:r>
          </w:p>
          <w:p w14:paraId="26F29368" w14:textId="77777777" w:rsidR="006A54C3" w:rsidRPr="00E33025" w:rsidRDefault="006A54C3" w:rsidP="006A54C3">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430DC9F5" w14:textId="77777777" w:rsidR="006A54C3" w:rsidRDefault="006A54C3" w:rsidP="006A54C3">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1 (Intel, Xiaomi, vivo, CMCC, HW</w:t>
            </w:r>
            <w:r w:rsidR="002B255D">
              <w:rPr>
                <w:b/>
                <w:bCs/>
                <w:color w:val="000000" w:themeColor="text1"/>
                <w:lang w:val="en-US"/>
              </w:rPr>
              <w:t>, Nokia, QC, OPPO</w:t>
            </w:r>
            <w:r>
              <w:rPr>
                <w:b/>
                <w:bCs/>
                <w:color w:val="000000" w:themeColor="text1"/>
                <w:lang w:val="en-US"/>
              </w:rPr>
              <w:t xml:space="preserve">): </w:t>
            </w:r>
            <w:r>
              <w:rPr>
                <w:lang w:val="en-US"/>
              </w:rPr>
              <w:t xml:space="preserve">Do not introduce HO requirements depending on the separation </w:t>
            </w:r>
            <w:r>
              <w:rPr>
                <w:rFonts w:eastAsia="Yu Mincho"/>
                <w:bCs/>
                <w:color w:val="000000"/>
                <w:lang w:val="en-US" w:eastAsia="ko-KR"/>
              </w:rPr>
              <w:t>between initial BWP and RedCap BWPs or power difference between NCD-SSB and CD-SSB.</w:t>
            </w:r>
          </w:p>
          <w:p w14:paraId="0309994B" w14:textId="77777777" w:rsidR="006A54C3" w:rsidRDefault="006A54C3" w:rsidP="006A54C3">
            <w:pPr>
              <w:pStyle w:val="ListParagraph"/>
              <w:numPr>
                <w:ilvl w:val="1"/>
                <w:numId w:val="9"/>
              </w:numPr>
              <w:overflowPunct/>
              <w:autoSpaceDE/>
              <w:autoSpaceDN/>
              <w:adjustRightInd/>
              <w:spacing w:after="120"/>
              <w:ind w:left="1440" w:firstLineChars="0"/>
              <w:textAlignment w:val="auto"/>
              <w:rPr>
                <w:b/>
                <w:bCs/>
                <w:color w:val="000000" w:themeColor="text1"/>
                <w:lang w:val="en-US"/>
              </w:rPr>
            </w:pPr>
            <w:r>
              <w:rPr>
                <w:b/>
                <w:bCs/>
                <w:color w:val="000000" w:themeColor="text1"/>
                <w:lang w:val="en-US"/>
              </w:rPr>
              <w:t>Option 2 (E///):</w:t>
            </w:r>
          </w:p>
          <w:p w14:paraId="224A8B32" w14:textId="77777777" w:rsidR="006A54C3" w:rsidRDefault="006A54C3" w:rsidP="006A54C3">
            <w:pPr>
              <w:ind w:left="1704"/>
              <w:jc w:val="both"/>
              <w:rPr>
                <w:bCs/>
                <w:color w:val="000000"/>
                <w:lang w:val="en-US" w:eastAsia="ko-KR"/>
              </w:rPr>
            </w:pPr>
            <w:r>
              <w:rPr>
                <w:bCs/>
                <w:color w:val="000000"/>
                <w:lang w:val="en-US" w:eastAsia="ko-KR"/>
              </w:rPr>
              <w:t xml:space="preserve">Additional Trs for AGC and fine timing tracking is expected in handover delay when </w:t>
            </w:r>
          </w:p>
          <w:p w14:paraId="20CAB271" w14:textId="77777777" w:rsidR="006A54C3" w:rsidRDefault="006A54C3" w:rsidP="006A54C3">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 xml:space="preserve">UE performs measurement in target cell on SSB which is different with the SSB associated with the BWP where RACH is configured and </w:t>
            </w:r>
          </w:p>
          <w:p w14:paraId="1B2C6927" w14:textId="77777777" w:rsidR="006A54C3" w:rsidRDefault="006A54C3" w:rsidP="006A54C3">
            <w:pPr>
              <w:pStyle w:val="ListParagraph"/>
              <w:numPr>
                <w:ilvl w:val="2"/>
                <w:numId w:val="21"/>
              </w:numPr>
              <w:overflowPunct/>
              <w:autoSpaceDE/>
              <w:autoSpaceDN/>
              <w:adjustRightInd/>
              <w:spacing w:after="120"/>
              <w:ind w:firstLineChars="0"/>
              <w:textAlignment w:val="auto"/>
              <w:rPr>
                <w:color w:val="000000" w:themeColor="text1"/>
                <w:lang w:val="en-US"/>
              </w:rPr>
            </w:pPr>
            <w:r>
              <w:rPr>
                <w:color w:val="000000" w:themeColor="text1"/>
                <w:lang w:val="en-US"/>
              </w:rPr>
              <w:t>the separation between initial BWP and Redcap BWP is larger than 20 MHz (for FR1) or 100 MHz (for FR2).</w:t>
            </w:r>
          </w:p>
          <w:p w14:paraId="11CAB751" w14:textId="77777777" w:rsidR="006A54C3" w:rsidRDefault="006A54C3" w:rsidP="006A54C3">
            <w:pPr>
              <w:pStyle w:val="ListParagraph"/>
              <w:overflowPunct/>
              <w:autoSpaceDE/>
              <w:autoSpaceDN/>
              <w:adjustRightInd/>
              <w:spacing w:after="120"/>
              <w:ind w:left="2376" w:firstLineChars="0" w:firstLine="0"/>
              <w:textAlignment w:val="auto"/>
              <w:rPr>
                <w:color w:val="000000" w:themeColor="text1"/>
                <w:lang w:val="en-US"/>
              </w:rPr>
            </w:pPr>
            <w:r>
              <w:rPr>
                <w:rFonts w:eastAsia="Yu Mincho"/>
                <w:bCs/>
                <w:color w:val="000000"/>
                <w:lang w:val="en-US" w:eastAsia="ko-KR"/>
              </w:rPr>
              <w:t>Otherwise, the same delay as legacy HO is expected.</w:t>
            </w:r>
          </w:p>
          <w:p w14:paraId="28E7501B" w14:textId="77777777" w:rsidR="007B3279" w:rsidRPr="006A54C3" w:rsidRDefault="007B3279" w:rsidP="007B3279">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4CF8DFB1" w14:textId="77777777" w:rsidR="006A54C3" w:rsidRPr="00BD3377" w:rsidRDefault="007B3279" w:rsidP="00A9395C">
            <w:pPr>
              <w:rPr>
                <w:bCs/>
                <w:color w:val="000000" w:themeColor="text1"/>
                <w:lang w:val="en-US" w:eastAsia="ko-KR"/>
              </w:rPr>
            </w:pPr>
            <w:r w:rsidRPr="00BD3377">
              <w:rPr>
                <w:bCs/>
                <w:color w:val="000000" w:themeColor="text1"/>
                <w:lang w:val="en-US" w:eastAsia="ko-KR"/>
              </w:rPr>
              <w:t xml:space="preserve">Check if option 1 can be agreed. </w:t>
            </w:r>
          </w:p>
          <w:p w14:paraId="02AA78E0" w14:textId="77777777" w:rsidR="00A9395C" w:rsidRPr="00BD3377" w:rsidRDefault="00A9395C" w:rsidP="00A9395C">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60EBC83E" w14:textId="77777777" w:rsidR="004E11F0" w:rsidRPr="006A21EE" w:rsidRDefault="004E11F0" w:rsidP="004E11F0">
            <w:pPr>
              <w:rPr>
                <w:rFonts w:eastAsiaTheme="minorEastAsia"/>
                <w:i/>
                <w:color w:val="000000" w:themeColor="text1"/>
                <w:lang w:val="en-US" w:eastAsia="zh-CN"/>
              </w:rPr>
            </w:pPr>
            <w:r w:rsidRPr="006A21EE">
              <w:rPr>
                <w:rFonts w:eastAsiaTheme="minorEastAsia" w:hint="eastAsia"/>
                <w:i/>
                <w:color w:val="000000" w:themeColor="text1"/>
                <w:lang w:val="en-US" w:eastAsia="zh-CN"/>
              </w:rPr>
              <w:t>Candidate options:</w:t>
            </w:r>
          </w:p>
          <w:p w14:paraId="506DEC6F" w14:textId="77777777" w:rsidR="004E11F0" w:rsidRPr="0004599D" w:rsidRDefault="004E11F0" w:rsidP="004E11F0">
            <w:pPr>
              <w:pStyle w:val="ListParagraph"/>
              <w:numPr>
                <w:ilvl w:val="1"/>
                <w:numId w:val="9"/>
              </w:numPr>
              <w:overflowPunct/>
              <w:autoSpaceDE/>
              <w:autoSpaceDN/>
              <w:adjustRightInd/>
              <w:spacing w:after="120"/>
              <w:ind w:left="1440" w:firstLineChars="0"/>
              <w:textAlignment w:val="auto"/>
              <w:rPr>
                <w:lang w:val="en-US" w:eastAsia="ko-KR"/>
              </w:rPr>
            </w:pPr>
            <w:r w:rsidRPr="00C44364">
              <w:rPr>
                <w:b/>
                <w:bCs/>
                <w:color w:val="000000" w:themeColor="text1"/>
                <w:lang w:val="en-US"/>
              </w:rPr>
              <w:t>Option 1 (E///,</w:t>
            </w:r>
            <w:r w:rsidRPr="00F01D2E">
              <w:rPr>
                <w:b/>
                <w:bCs/>
                <w:color w:val="000000" w:themeColor="text1"/>
                <w:lang w:val="en-US"/>
              </w:rPr>
              <w:t xml:space="preserve"> vivo): </w:t>
            </w:r>
            <w:r w:rsidRPr="00F01D2E">
              <w:rPr>
                <w:lang w:val="en-US"/>
              </w:rPr>
              <w:t>RAN4 to further discuss the possible additional delay due to SMTC configuration mismatch, such as between CD-SSB measurement and NCD-SSB HO without default SMTC configuration.</w:t>
            </w:r>
          </w:p>
          <w:p w14:paraId="24143D1C" w14:textId="77777777" w:rsidR="004E11F0" w:rsidRDefault="004E11F0" w:rsidP="00BD3377">
            <w:pPr>
              <w:pStyle w:val="ListParagraph"/>
              <w:numPr>
                <w:ilvl w:val="2"/>
                <w:numId w:val="9"/>
              </w:numPr>
              <w:overflowPunct/>
              <w:autoSpaceDE/>
              <w:autoSpaceDN/>
              <w:adjustRightInd/>
              <w:spacing w:after="120"/>
              <w:ind w:firstLineChars="0"/>
              <w:textAlignment w:val="auto"/>
              <w:rPr>
                <w:lang w:val="en-US" w:eastAsia="ko-KR"/>
              </w:rPr>
            </w:pPr>
            <w:r w:rsidRPr="0004599D">
              <w:rPr>
                <w:b/>
                <w:bCs/>
                <w:color w:val="000000" w:themeColor="text1"/>
                <w:lang w:val="en-US"/>
              </w:rPr>
              <w:t>Option 1a (</w:t>
            </w:r>
            <w:r w:rsidRPr="00726699">
              <w:rPr>
                <w:b/>
                <w:bCs/>
                <w:color w:val="000000" w:themeColor="text1"/>
                <w:lang w:val="en-US"/>
              </w:rPr>
              <w:t xml:space="preserve">CMCC, HW): </w:t>
            </w:r>
            <w:r w:rsidRPr="006A21EE">
              <w:rPr>
                <w:lang w:val="en-US"/>
              </w:rPr>
              <w:t>Clarification</w:t>
            </w:r>
            <w:r>
              <w:rPr>
                <w:lang w:val="en-US"/>
              </w:rPr>
              <w:t xml:space="preserve"> needed in spec.</w:t>
            </w:r>
          </w:p>
          <w:p w14:paraId="37792C65" w14:textId="77777777" w:rsidR="004E11F0" w:rsidRPr="00BD3377" w:rsidRDefault="004E11F0" w:rsidP="004E11F0">
            <w:pPr>
              <w:pStyle w:val="ListParagraph"/>
              <w:numPr>
                <w:ilvl w:val="1"/>
                <w:numId w:val="9"/>
              </w:numPr>
              <w:overflowPunct/>
              <w:autoSpaceDE/>
              <w:autoSpaceDN/>
              <w:adjustRightInd/>
              <w:spacing w:after="120"/>
              <w:ind w:left="1440" w:firstLineChars="0"/>
              <w:textAlignment w:val="auto"/>
              <w:rPr>
                <w:lang w:val="en-US" w:eastAsia="ko-KR"/>
              </w:rPr>
            </w:pPr>
            <w:r w:rsidRPr="00BD3377">
              <w:rPr>
                <w:b/>
                <w:bCs/>
                <w:lang w:val="en-US" w:eastAsia="ko-KR"/>
              </w:rPr>
              <w:t>Option 2 (Apple</w:t>
            </w:r>
            <w:r>
              <w:rPr>
                <w:b/>
                <w:bCs/>
                <w:lang w:val="en-US" w:eastAsia="ko-KR"/>
              </w:rPr>
              <w:t>, Xiaomi</w:t>
            </w:r>
            <w:r w:rsidRPr="00BD3377">
              <w:rPr>
                <w:b/>
                <w:bCs/>
                <w:lang w:val="en-US" w:eastAsia="ko-KR"/>
              </w:rPr>
              <w:t>):</w:t>
            </w:r>
            <w:r>
              <w:rPr>
                <w:lang w:val="en-US" w:eastAsia="ko-KR"/>
              </w:rPr>
              <w:t xml:space="preserve"> FFS</w:t>
            </w:r>
            <w:r w:rsidR="00D2317F">
              <w:rPr>
                <w:lang w:val="en-US" w:eastAsia="ko-KR"/>
              </w:rPr>
              <w:t xml:space="preserve">, </w:t>
            </w:r>
            <w:r w:rsidR="00D2317F" w:rsidRPr="008C78C1">
              <w:rPr>
                <w:bCs/>
                <w:color w:val="000000" w:themeColor="text1"/>
                <w:lang w:val="en-US" w:eastAsia="ko-KR"/>
              </w:rPr>
              <w:t>some clarification may be needed</w:t>
            </w:r>
            <w:r w:rsidR="00D2317F">
              <w:rPr>
                <w:bCs/>
                <w:color w:val="000000" w:themeColor="text1"/>
                <w:lang w:val="en-US" w:eastAsia="ko-KR"/>
              </w:rPr>
              <w:t>.</w:t>
            </w:r>
          </w:p>
          <w:p w14:paraId="3EA8F4A2" w14:textId="77777777" w:rsidR="002A42FC" w:rsidRDefault="002A42FC" w:rsidP="004E11F0">
            <w:pPr>
              <w:pStyle w:val="ListParagraph"/>
              <w:numPr>
                <w:ilvl w:val="1"/>
                <w:numId w:val="9"/>
              </w:numPr>
              <w:overflowPunct/>
              <w:autoSpaceDE/>
              <w:autoSpaceDN/>
              <w:adjustRightInd/>
              <w:spacing w:after="120"/>
              <w:ind w:left="1440" w:firstLineChars="0"/>
              <w:textAlignment w:val="auto"/>
              <w:rPr>
                <w:lang w:val="en-US" w:eastAsia="ko-KR"/>
              </w:rPr>
            </w:pPr>
            <w:r>
              <w:rPr>
                <w:b/>
                <w:bCs/>
                <w:lang w:val="en-US" w:eastAsia="ko-KR"/>
              </w:rPr>
              <w:t>Option 3 (MTK): No need to discuss the issue.</w:t>
            </w:r>
          </w:p>
          <w:p w14:paraId="72BDD1CD" w14:textId="77777777" w:rsidR="006A21EE" w:rsidRPr="006A54C3" w:rsidRDefault="006A21EE" w:rsidP="006A21EE">
            <w:pPr>
              <w:rPr>
                <w:rFonts w:eastAsiaTheme="minorEastAsia"/>
                <w:i/>
                <w:color w:val="000000" w:themeColor="text1"/>
                <w:lang w:val="en-US" w:eastAsia="zh-CN"/>
              </w:rPr>
            </w:pPr>
            <w:r w:rsidRPr="001C0465">
              <w:rPr>
                <w:rFonts w:eastAsiaTheme="minorEastAsia"/>
                <w:i/>
                <w:color w:val="000000" w:themeColor="text1"/>
                <w:lang w:val="en-US" w:eastAsia="zh-CN"/>
              </w:rPr>
              <w:t>Recommendations</w:t>
            </w:r>
            <w:r w:rsidRPr="001C0465">
              <w:rPr>
                <w:rFonts w:eastAsiaTheme="minorEastAsia" w:hint="eastAsia"/>
                <w:i/>
                <w:color w:val="000000" w:themeColor="text1"/>
                <w:lang w:val="en-US" w:eastAsia="zh-CN"/>
              </w:rPr>
              <w:t xml:space="preserve"> for 2</w:t>
            </w:r>
            <w:r w:rsidRPr="006A54C3">
              <w:rPr>
                <w:rFonts w:eastAsiaTheme="minorEastAsia" w:hint="eastAsia"/>
                <w:i/>
                <w:color w:val="000000" w:themeColor="text1"/>
                <w:vertAlign w:val="superscript"/>
                <w:lang w:val="en-US" w:eastAsia="zh-CN"/>
              </w:rPr>
              <w:t>nd</w:t>
            </w:r>
            <w:r w:rsidRPr="006A54C3">
              <w:rPr>
                <w:rFonts w:eastAsiaTheme="minorEastAsia" w:hint="eastAsia"/>
                <w:i/>
                <w:color w:val="000000" w:themeColor="text1"/>
                <w:lang w:val="en-US" w:eastAsia="zh-CN"/>
              </w:rPr>
              <w:t xml:space="preserve"> round:</w:t>
            </w:r>
          </w:p>
          <w:p w14:paraId="77269556" w14:textId="77777777" w:rsidR="006A21EE" w:rsidRPr="00E33025" w:rsidRDefault="00DA5431" w:rsidP="006A21EE">
            <w:pPr>
              <w:rPr>
                <w:bCs/>
                <w:color w:val="000000" w:themeColor="text1"/>
                <w:lang w:val="en-US" w:eastAsia="ko-KR"/>
              </w:rPr>
            </w:pPr>
            <w:r>
              <w:rPr>
                <w:bCs/>
                <w:color w:val="000000" w:themeColor="text1"/>
                <w:lang w:val="en-US" w:eastAsia="ko-KR"/>
              </w:rPr>
              <w:t xml:space="preserve">Check if it can be agreed that clarification is needed in the specification. Further discuss the solution proposed in option 1. </w:t>
            </w:r>
          </w:p>
          <w:p w14:paraId="1E3C0BCA" w14:textId="77777777" w:rsidR="004E11F0" w:rsidRPr="00BD3377" w:rsidRDefault="004E11F0" w:rsidP="00A9395C">
            <w:pPr>
              <w:rPr>
                <w:b/>
                <w:color w:val="000000" w:themeColor="text1"/>
                <w:highlight w:val="yellow"/>
                <w:u w:val="single"/>
                <w:lang w:val="en-US" w:eastAsia="ko-KR"/>
              </w:rPr>
            </w:pPr>
          </w:p>
          <w:p w14:paraId="009D0E7E" w14:textId="77777777" w:rsidR="00A9395C" w:rsidRDefault="00A9395C" w:rsidP="00A9395C">
            <w:pPr>
              <w:spacing w:after="120"/>
              <w:rPr>
                <w:color w:val="FF0000"/>
                <w:lang w:val="en-US" w:eastAsia="zh-CN"/>
              </w:rPr>
            </w:pPr>
            <w:r w:rsidRPr="00596743">
              <w:rPr>
                <w:b/>
                <w:color w:val="000000" w:themeColor="text1"/>
                <w:u w:val="single"/>
                <w:lang w:val="en-US" w:eastAsia="ko-KR"/>
              </w:rPr>
              <w:t>Issue 2-1-12: HD-FDD impact</w:t>
            </w:r>
          </w:p>
          <w:p w14:paraId="24419D8A" w14:textId="77777777" w:rsidR="00C44364" w:rsidRPr="00E33025" w:rsidRDefault="00C44364" w:rsidP="00C44364">
            <w:pPr>
              <w:rPr>
                <w:rFonts w:eastAsiaTheme="minorEastAsia"/>
                <w:i/>
                <w:color w:val="000000" w:themeColor="text1"/>
                <w:lang w:val="en-US" w:eastAsia="zh-CN"/>
              </w:rPr>
            </w:pPr>
            <w:r w:rsidRPr="00024258">
              <w:rPr>
                <w:rFonts w:eastAsiaTheme="minorEastAsia" w:hint="eastAsia"/>
                <w:i/>
                <w:color w:val="000000" w:themeColor="text1"/>
                <w:lang w:val="en-US" w:eastAsia="zh-CN"/>
              </w:rPr>
              <w:t>Candidate options:</w:t>
            </w:r>
          </w:p>
          <w:p w14:paraId="04457F98" w14:textId="77777777" w:rsidR="00733470" w:rsidRDefault="00733470" w:rsidP="00733470">
            <w:pPr>
              <w:rPr>
                <w:i/>
                <w:color w:val="000000" w:themeColor="text1"/>
                <w:lang w:val="en-US" w:eastAsia="zh-CN"/>
              </w:rPr>
            </w:pPr>
          </w:p>
          <w:p w14:paraId="793C9BA1" w14:textId="77777777" w:rsidR="00C44364" w:rsidRDefault="00C44364" w:rsidP="00C44364">
            <w:pPr>
              <w:pStyle w:val="ListParagraph"/>
              <w:numPr>
                <w:ilvl w:val="1"/>
                <w:numId w:val="9"/>
              </w:numPr>
              <w:overflowPunct/>
              <w:autoSpaceDE/>
              <w:autoSpaceDN/>
              <w:adjustRightInd/>
              <w:spacing w:after="120"/>
              <w:ind w:firstLineChars="0"/>
              <w:textAlignment w:val="auto"/>
            </w:pPr>
            <w:r>
              <w:rPr>
                <w:b/>
                <w:bCs/>
                <w:color w:val="000000" w:themeColor="text1"/>
                <w:lang w:val="en-US"/>
              </w:rPr>
              <w:t>Option 1 (QC, E///, MTK, Xiaomi</w:t>
            </w:r>
            <w:r w:rsidR="00F01D2E">
              <w:rPr>
                <w:b/>
                <w:bCs/>
                <w:color w:val="000000" w:themeColor="text1"/>
                <w:lang w:val="en-US"/>
              </w:rPr>
              <w:t>, Nokia, Intel</w:t>
            </w:r>
            <w:r w:rsidR="007F0BA2">
              <w:rPr>
                <w:b/>
                <w:bCs/>
                <w:color w:val="000000" w:themeColor="text1"/>
                <w:lang w:val="en-US"/>
              </w:rPr>
              <w:t>, vivo</w:t>
            </w:r>
            <w:r>
              <w:rPr>
                <w:b/>
                <w:bCs/>
                <w:color w:val="000000" w:themeColor="text1"/>
                <w:lang w:val="en-US"/>
              </w:rPr>
              <w:t xml:space="preserve">): </w:t>
            </w:r>
            <w:r>
              <w:t>The UE shall meet HO requirements provided the following is met:</w:t>
            </w:r>
          </w:p>
          <w:p w14:paraId="252B7AE5" w14:textId="77777777" w:rsidR="00C44364" w:rsidRDefault="00C44364" w:rsidP="00C44364">
            <w:pPr>
              <w:pStyle w:val="ListParagraph"/>
              <w:numPr>
                <w:ilvl w:val="2"/>
                <w:numId w:val="17"/>
              </w:numPr>
              <w:overflowPunct/>
              <w:autoSpaceDE/>
              <w:autoSpaceDN/>
              <w:adjustRightInd/>
              <w:spacing w:after="0"/>
              <w:ind w:firstLineChars="0"/>
              <w:contextualSpacing/>
              <w:textAlignment w:val="auto"/>
            </w:pPr>
            <w:r>
              <w:t>SSB is available in the downlink slot/symbols at the UE once every SMTC period during T</w:t>
            </w:r>
            <w:r>
              <w:rPr>
                <w:vertAlign w:val="subscript"/>
              </w:rPr>
              <w:t>search</w:t>
            </w:r>
            <w:r>
              <w:t>.</w:t>
            </w:r>
          </w:p>
          <w:p w14:paraId="101667C1" w14:textId="77777777" w:rsidR="00C44364" w:rsidRDefault="00C44364" w:rsidP="00C44364">
            <w:pPr>
              <w:pStyle w:val="ListParagraph"/>
              <w:numPr>
                <w:ilvl w:val="2"/>
                <w:numId w:val="17"/>
              </w:numPr>
              <w:overflowPunct/>
              <w:autoSpaceDE/>
              <w:autoSpaceDN/>
              <w:adjustRightInd/>
              <w:spacing w:after="0"/>
              <w:ind w:firstLineChars="0"/>
              <w:contextualSpacing/>
              <w:textAlignment w:val="auto"/>
            </w:pPr>
            <w:r>
              <w:t>One SSB is available in the downlink slot/symbols during T</w:t>
            </w:r>
            <w:r>
              <w:rPr>
                <w:vertAlign w:val="subscript"/>
              </w:rPr>
              <w:t>∆</w:t>
            </w:r>
          </w:p>
          <w:p w14:paraId="4697124E" w14:textId="77777777" w:rsidR="00C44364" w:rsidRPr="00BD3377" w:rsidRDefault="00C44364" w:rsidP="00C44364">
            <w:pPr>
              <w:pStyle w:val="ListParagraph"/>
              <w:numPr>
                <w:ilvl w:val="2"/>
                <w:numId w:val="17"/>
              </w:numPr>
              <w:overflowPunct/>
              <w:autoSpaceDE/>
              <w:autoSpaceDN/>
              <w:adjustRightInd/>
              <w:spacing w:after="0"/>
              <w:ind w:firstLineChars="0"/>
              <w:contextualSpacing/>
              <w:textAlignment w:val="auto"/>
            </w:pPr>
            <w:r>
              <w:t>One SSB is available in the downlink slot/symbols and does not overlap with corresponding RACH occasion during T</w:t>
            </w:r>
            <w:r>
              <w:rPr>
                <w:vertAlign w:val="subscript"/>
              </w:rPr>
              <w:t>iu</w:t>
            </w:r>
          </w:p>
          <w:p w14:paraId="2CA62735" w14:textId="77777777" w:rsidR="00F01D2E" w:rsidRPr="00BD3377" w:rsidRDefault="00F01D2E" w:rsidP="00BD3377">
            <w:pPr>
              <w:pStyle w:val="ListParagraph"/>
              <w:numPr>
                <w:ilvl w:val="1"/>
                <w:numId w:val="9"/>
              </w:numPr>
              <w:overflowPunct/>
              <w:autoSpaceDE/>
              <w:autoSpaceDN/>
              <w:adjustRightInd/>
              <w:spacing w:after="120"/>
              <w:ind w:firstLineChars="0"/>
              <w:textAlignment w:val="auto"/>
              <w:rPr>
                <w:b/>
                <w:bCs/>
                <w:color w:val="000000" w:themeColor="text1"/>
                <w:lang w:val="en-US"/>
              </w:rPr>
            </w:pPr>
            <w:r>
              <w:rPr>
                <w:b/>
                <w:bCs/>
                <w:color w:val="000000" w:themeColor="text1"/>
                <w:lang w:val="en-US"/>
              </w:rPr>
              <w:lastRenderedPageBreak/>
              <w:t xml:space="preserve">Option 1 (CMCC, Apple): </w:t>
            </w:r>
            <w:r w:rsidRPr="00BD3377">
              <w:rPr>
                <w:color w:val="000000" w:themeColor="text1"/>
                <w:u w:val="single"/>
                <w:lang w:val="en-US"/>
              </w:rPr>
              <w:t>No update needed to the previous agreement on this issue.</w:t>
            </w:r>
            <w:r>
              <w:rPr>
                <w:b/>
                <w:bCs/>
                <w:color w:val="000000" w:themeColor="text1"/>
                <w:lang w:val="en-US"/>
              </w:rPr>
              <w:t xml:space="preserve"> </w:t>
            </w:r>
          </w:p>
          <w:p w14:paraId="7D3AF32B" w14:textId="77777777" w:rsidR="00F01D2E" w:rsidRPr="006A54C3" w:rsidRDefault="007F0BA2" w:rsidP="00F01D2E">
            <w:pPr>
              <w:rPr>
                <w:rFonts w:eastAsiaTheme="minorEastAsia"/>
                <w:i/>
                <w:color w:val="000000" w:themeColor="text1"/>
                <w:lang w:val="en-US" w:eastAsia="zh-CN"/>
              </w:rPr>
            </w:pPr>
            <w:r>
              <w:rPr>
                <w:rFonts w:eastAsiaTheme="minorEastAsia"/>
                <w:i/>
                <w:color w:val="000000" w:themeColor="text1"/>
                <w:lang w:val="en-US" w:eastAsia="zh-CN"/>
              </w:rPr>
              <w:t>Tentative agreement:</w:t>
            </w:r>
          </w:p>
          <w:p w14:paraId="598FAD6F" w14:textId="77777777" w:rsidR="007F0BA2" w:rsidRDefault="007F0BA2" w:rsidP="00733470">
            <w:pPr>
              <w:rPr>
                <w:bCs/>
                <w:color w:val="000000" w:themeColor="text1"/>
                <w:lang w:val="en-US" w:eastAsia="ko-KR"/>
              </w:rPr>
            </w:pPr>
            <w:r>
              <w:rPr>
                <w:bCs/>
                <w:color w:val="000000" w:themeColor="text1"/>
                <w:lang w:val="en-US" w:eastAsia="ko-KR"/>
              </w:rPr>
              <w:t xml:space="preserve">Given that following agreement was already </w:t>
            </w:r>
            <w:r w:rsidR="00654D9E">
              <w:rPr>
                <w:bCs/>
                <w:color w:val="000000" w:themeColor="text1"/>
                <w:lang w:val="en-US" w:eastAsia="ko-KR"/>
              </w:rPr>
              <w:t>reached</w:t>
            </w:r>
            <w:r>
              <w:rPr>
                <w:bCs/>
                <w:color w:val="000000" w:themeColor="text1"/>
                <w:lang w:val="en-US" w:eastAsia="ko-KR"/>
              </w:rPr>
              <w:t xml:space="preserve"> at last meeting, no further discussion is needed in 2</w:t>
            </w:r>
            <w:r w:rsidRPr="00BD3377">
              <w:rPr>
                <w:bCs/>
                <w:color w:val="000000" w:themeColor="text1"/>
                <w:vertAlign w:val="superscript"/>
                <w:lang w:val="en-US" w:eastAsia="ko-KR"/>
              </w:rPr>
              <w:t>nd</w:t>
            </w:r>
            <w:r>
              <w:rPr>
                <w:bCs/>
                <w:color w:val="000000" w:themeColor="text1"/>
                <w:lang w:val="en-US" w:eastAsia="ko-KR"/>
              </w:rPr>
              <w:t xml:space="preserve"> round.</w:t>
            </w:r>
          </w:p>
          <w:p w14:paraId="77FD5C0E" w14:textId="77777777" w:rsidR="0004599D" w:rsidRDefault="0004599D" w:rsidP="0004599D">
            <w:pPr>
              <w:rPr>
                <w:bCs/>
                <w:i/>
                <w:iCs/>
                <w:color w:val="000000" w:themeColor="text1"/>
                <w:u w:val="single"/>
                <w:lang w:eastAsia="ko-KR"/>
              </w:rPr>
            </w:pPr>
            <w:r>
              <w:rPr>
                <w:bCs/>
                <w:i/>
                <w:iCs/>
                <w:color w:val="000000" w:themeColor="text1"/>
                <w:u w:val="single"/>
                <w:lang w:eastAsia="ko-KR"/>
              </w:rPr>
              <w:t>Requirements for HD-FDD in HO:</w:t>
            </w:r>
          </w:p>
          <w:p w14:paraId="4DC17208" w14:textId="77777777" w:rsidR="0004599D" w:rsidRDefault="0004599D" w:rsidP="0004599D">
            <w:pPr>
              <w:pStyle w:val="ListParagraph"/>
              <w:numPr>
                <w:ilvl w:val="1"/>
                <w:numId w:val="9"/>
              </w:numPr>
              <w:overflowPunct/>
              <w:autoSpaceDE/>
              <w:autoSpaceDN/>
              <w:adjustRightInd/>
              <w:spacing w:after="120"/>
              <w:ind w:left="1440" w:firstLineChars="0"/>
              <w:textAlignment w:val="auto"/>
              <w:rPr>
                <w:bCs/>
                <w:i/>
                <w:iCs/>
                <w:color w:val="000000" w:themeColor="text1"/>
              </w:rPr>
            </w:pPr>
            <w:r>
              <w:rPr>
                <w:bCs/>
                <w:i/>
                <w:iCs/>
                <w:color w:val="000000" w:themeColor="text1"/>
              </w:rPr>
              <w:t>The UE shall meet HO requirements provided the following is met:</w:t>
            </w:r>
          </w:p>
          <w:p w14:paraId="11407AF2"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bCs/>
                <w:i/>
                <w:iCs/>
                <w:color w:val="000000" w:themeColor="text1"/>
                <w:lang w:eastAsia="sv-SE"/>
              </w:rPr>
              <w:t>SSB is available at the UE</w:t>
            </w:r>
            <w:r>
              <w:rPr>
                <w:rFonts w:eastAsia="Times New Roman"/>
                <w:i/>
                <w:iCs/>
                <w:color w:val="000000" w:themeColor="text1"/>
                <w:lang w:eastAsia="sv-SE"/>
              </w:rPr>
              <w:t xml:space="preserve"> once every SMTC period during Tsearch.</w:t>
            </w:r>
          </w:p>
          <w:p w14:paraId="71B947D0"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w:t>
            </w:r>
            <w:r>
              <w:rPr>
                <w:rFonts w:eastAsia="Times New Roman"/>
                <w:i/>
                <w:iCs/>
                <w:color w:val="000000" w:themeColor="text1"/>
                <w:vertAlign w:val="subscript"/>
                <w:lang w:eastAsia="sv-SE"/>
              </w:rPr>
              <w:t>∆</w:t>
            </w:r>
          </w:p>
          <w:p w14:paraId="6C04F5B7" w14:textId="77777777" w:rsidR="0004599D" w:rsidRDefault="0004599D" w:rsidP="0004599D">
            <w:pPr>
              <w:pStyle w:val="ListParagraph"/>
              <w:numPr>
                <w:ilvl w:val="2"/>
                <w:numId w:val="22"/>
              </w:numPr>
              <w:ind w:firstLineChars="0"/>
              <w:rPr>
                <w:rFonts w:eastAsia="Yu Mincho"/>
                <w:bCs/>
                <w:i/>
                <w:iCs/>
                <w:color w:val="000000" w:themeColor="text1"/>
                <w:lang w:eastAsia="ko-KR"/>
              </w:rPr>
            </w:pPr>
            <w:r>
              <w:rPr>
                <w:rFonts w:eastAsia="Times New Roman"/>
                <w:i/>
                <w:iCs/>
                <w:color w:val="000000" w:themeColor="text1"/>
                <w:lang w:eastAsia="sv-SE"/>
              </w:rPr>
              <w:t>One SSB is available during Tiu</w:t>
            </w:r>
          </w:p>
          <w:p w14:paraId="155350C3" w14:textId="77777777" w:rsidR="00C44364" w:rsidRDefault="00C44364" w:rsidP="00733470">
            <w:pPr>
              <w:rPr>
                <w:i/>
                <w:color w:val="000000" w:themeColor="text1"/>
                <w:lang w:val="en-US" w:eastAsia="zh-CN"/>
              </w:rPr>
            </w:pPr>
          </w:p>
        </w:tc>
      </w:tr>
      <w:tr w:rsidR="00FE7739" w14:paraId="25F41028" w14:textId="77777777">
        <w:tc>
          <w:tcPr>
            <w:tcW w:w="1242" w:type="dxa"/>
          </w:tcPr>
          <w:p w14:paraId="26B8145A" w14:textId="77777777" w:rsidR="00FE7739" w:rsidRDefault="00FE7739">
            <w:pPr>
              <w:rPr>
                <w:b/>
                <w:bCs/>
                <w:color w:val="000000" w:themeColor="text1"/>
                <w:lang w:val="en-US" w:eastAsia="zh-CN"/>
              </w:rPr>
            </w:pPr>
            <w:r>
              <w:rPr>
                <w:b/>
                <w:bCs/>
                <w:color w:val="000000" w:themeColor="text1"/>
                <w:lang w:val="en-US" w:eastAsia="zh-CN"/>
              </w:rPr>
              <w:lastRenderedPageBreak/>
              <w:t>Sub-topic 2-2</w:t>
            </w:r>
          </w:p>
        </w:tc>
        <w:tc>
          <w:tcPr>
            <w:tcW w:w="8615" w:type="dxa"/>
          </w:tcPr>
          <w:p w14:paraId="7EF193A3" w14:textId="77777777" w:rsidR="00FE7739" w:rsidRDefault="00FE7739" w:rsidP="00FE7739">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14B9D758" w14:textId="77777777" w:rsidR="00FE7739" w:rsidRPr="006A54C3" w:rsidRDefault="00FE7739" w:rsidP="00FE7739">
            <w:pPr>
              <w:rPr>
                <w:rFonts w:eastAsiaTheme="minorEastAsia"/>
                <w:i/>
                <w:color w:val="000000" w:themeColor="text1"/>
                <w:lang w:val="en-US" w:eastAsia="zh-CN"/>
              </w:rPr>
            </w:pPr>
            <w:r>
              <w:rPr>
                <w:rFonts w:eastAsiaTheme="minorEastAsia"/>
                <w:i/>
                <w:color w:val="000000" w:themeColor="text1"/>
                <w:lang w:val="en-US" w:eastAsia="zh-CN"/>
              </w:rPr>
              <w:t>Candidate options:</w:t>
            </w:r>
          </w:p>
          <w:p w14:paraId="3886F9A6" w14:textId="77777777" w:rsidR="00FE7739" w:rsidRDefault="00FE7739" w:rsidP="00FE7739">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(QC</w:t>
            </w:r>
            <w:r w:rsidR="00A776E2">
              <w:rPr>
                <w:b/>
                <w:bCs/>
                <w:color w:val="000000" w:themeColor="text1"/>
                <w:lang w:val="en-US"/>
              </w:rPr>
              <w:t>, MTK, Xiaomi, Apple, Intel</w:t>
            </w:r>
            <w:r>
              <w:rPr>
                <w:b/>
                <w:bCs/>
                <w:color w:val="000000" w:themeColor="text1"/>
                <w:lang w:val="en-US"/>
              </w:rPr>
              <w:t>):</w:t>
            </w:r>
            <w:r>
              <w:rPr>
                <w:color w:val="000000" w:themeColor="text1"/>
                <w:lang w:val="en-US"/>
              </w:rPr>
              <w:t xml:space="preserve"> T</w:t>
            </w:r>
            <w:r>
              <w:rPr>
                <w:color w:val="000000" w:themeColor="text1"/>
                <w:vertAlign w:val="subscript"/>
                <w:lang w:val="en-US"/>
              </w:rPr>
              <w:t>BWP-switching-delay</w:t>
            </w:r>
            <w:r>
              <w:rPr>
                <w:color w:val="000000" w:themeColor="text1"/>
                <w:lang w:val="en-US"/>
              </w:rPr>
              <w:t xml:space="preserve"> (agreed for HO) is added to the RRC re-establishment delay.</w:t>
            </w:r>
          </w:p>
          <w:p w14:paraId="2D24355D" w14:textId="77777777" w:rsidR="00FE7739" w:rsidRDefault="00FE7739" w:rsidP="00FE7739">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2</w:t>
            </w:r>
            <w:r w:rsidR="005D1303">
              <w:rPr>
                <w:b/>
                <w:bCs/>
                <w:color w:val="000000" w:themeColor="text1"/>
                <w:lang w:val="en-US"/>
              </w:rPr>
              <w:t xml:space="preserve"> </w:t>
            </w:r>
            <w:r>
              <w:rPr>
                <w:b/>
                <w:bCs/>
                <w:color w:val="000000" w:themeColor="text1"/>
                <w:lang w:val="en-US"/>
              </w:rPr>
              <w:t>(</w:t>
            </w:r>
            <w:r w:rsidR="005D1303">
              <w:rPr>
                <w:b/>
                <w:bCs/>
                <w:color w:val="000000" w:themeColor="text1"/>
                <w:lang w:val="en-US"/>
              </w:rPr>
              <w:t>E///</w:t>
            </w:r>
            <w:r w:rsidR="00A776E2">
              <w:rPr>
                <w:b/>
                <w:bCs/>
                <w:color w:val="000000" w:themeColor="text1"/>
                <w:lang w:val="en-US"/>
              </w:rPr>
              <w:t>, HW, Nokia, vivo</w:t>
            </w:r>
            <w:r>
              <w:rPr>
                <w:b/>
                <w:bCs/>
                <w:color w:val="000000" w:themeColor="text1"/>
                <w:lang w:val="en-US"/>
              </w:rPr>
              <w:t>):</w:t>
            </w:r>
            <w:r>
              <w:rPr>
                <w:color w:val="000000" w:themeColor="text1"/>
                <w:lang w:val="en-US"/>
              </w:rPr>
              <w:t xml:space="preserve"> Discussions needed on scenarios.</w:t>
            </w:r>
          </w:p>
          <w:p w14:paraId="61200561" w14:textId="77777777" w:rsidR="00ED1933" w:rsidRPr="00E51A2A" w:rsidRDefault="00ED1933" w:rsidP="00ED1933">
            <w:pPr>
              <w:rPr>
                <w:rFonts w:eastAsiaTheme="minorEastAsia"/>
                <w:i/>
                <w:color w:val="000000" w:themeColor="text1"/>
                <w:lang w:val="en-US" w:eastAsia="zh-CN"/>
              </w:rPr>
            </w:pPr>
            <w:r>
              <w:rPr>
                <w:rFonts w:eastAsiaTheme="minorEastAsia"/>
                <w:i/>
                <w:color w:val="000000" w:themeColor="text1"/>
                <w:lang w:val="en-US" w:eastAsia="zh-CN"/>
              </w:rPr>
              <w:t>Recommendation for 2</w:t>
            </w:r>
            <w:r w:rsidRPr="002766D0">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r w:rsidRPr="00E51A2A">
              <w:rPr>
                <w:rFonts w:eastAsiaTheme="minorEastAsia"/>
                <w:i/>
                <w:color w:val="000000" w:themeColor="text1"/>
                <w:lang w:val="en-US" w:eastAsia="zh-CN"/>
              </w:rPr>
              <w:t>:</w:t>
            </w:r>
          </w:p>
          <w:p w14:paraId="247B36DA" w14:textId="77777777" w:rsidR="00FE7739" w:rsidRPr="002766D0" w:rsidRDefault="00ED1933" w:rsidP="00733470">
            <w:pPr>
              <w:rPr>
                <w:bCs/>
                <w:color w:val="000000" w:themeColor="text1"/>
                <w:lang w:val="en-US" w:eastAsia="ko-KR"/>
              </w:rPr>
            </w:pPr>
            <w:r w:rsidRPr="002766D0">
              <w:rPr>
                <w:bCs/>
                <w:color w:val="000000" w:themeColor="text1"/>
                <w:lang w:val="en-US" w:eastAsia="ko-KR"/>
              </w:rPr>
              <w:t xml:space="preserve">Further discuss the scenarios and try to see if option 1 can be agreed. </w:t>
            </w:r>
            <w:r w:rsidR="00A91860">
              <w:rPr>
                <w:bCs/>
                <w:color w:val="000000" w:themeColor="text1"/>
                <w:lang w:val="en-US" w:eastAsia="ko-KR"/>
              </w:rPr>
              <w:t xml:space="preserve">If no consensus reached, then the scenario with RRC reestablishment with NCD-SSB will not be considered in for RedCap in </w:t>
            </w:r>
            <w:r w:rsidR="00B00E4F">
              <w:rPr>
                <w:bCs/>
                <w:color w:val="000000" w:themeColor="text1"/>
                <w:lang w:val="en-US" w:eastAsia="ko-KR"/>
              </w:rPr>
              <w:t>release</w:t>
            </w:r>
            <w:r w:rsidR="00A91860">
              <w:rPr>
                <w:bCs/>
                <w:color w:val="000000" w:themeColor="text1"/>
                <w:lang w:val="en-US" w:eastAsia="ko-KR"/>
              </w:rPr>
              <w:t xml:space="preserve"> 17.</w:t>
            </w:r>
          </w:p>
        </w:tc>
      </w:tr>
      <w:tr w:rsidR="00A776E2" w14:paraId="1E8F23EA" w14:textId="77777777">
        <w:tc>
          <w:tcPr>
            <w:tcW w:w="1242" w:type="dxa"/>
          </w:tcPr>
          <w:p w14:paraId="1F1C8289" w14:textId="77777777" w:rsidR="00A776E2" w:rsidRDefault="00627F0E">
            <w:pPr>
              <w:rPr>
                <w:b/>
                <w:bCs/>
                <w:color w:val="000000" w:themeColor="text1"/>
                <w:lang w:val="en-US" w:eastAsia="zh-CN"/>
              </w:rPr>
            </w:pPr>
            <w:r>
              <w:rPr>
                <w:b/>
                <w:bCs/>
                <w:color w:val="000000" w:themeColor="text1"/>
                <w:lang w:val="en-US" w:eastAsia="zh-CN"/>
              </w:rPr>
              <w:t>Sub-topic 2-3</w:t>
            </w:r>
          </w:p>
        </w:tc>
        <w:tc>
          <w:tcPr>
            <w:tcW w:w="8615" w:type="dxa"/>
          </w:tcPr>
          <w:p w14:paraId="23C8777F" w14:textId="77777777" w:rsidR="00A776E2" w:rsidRDefault="00A776E2" w:rsidP="00A776E2">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5C9CFFAD" w14:textId="77777777" w:rsidR="00A776E2" w:rsidRPr="002766D0" w:rsidRDefault="00F13E8E" w:rsidP="00FE7739">
            <w:pPr>
              <w:rPr>
                <w:rFonts w:eastAsiaTheme="minorEastAsia"/>
                <w:i/>
                <w:color w:val="000000" w:themeColor="text1"/>
                <w:lang w:val="en-US" w:eastAsia="zh-CN"/>
              </w:rPr>
            </w:pPr>
            <w:r>
              <w:rPr>
                <w:rFonts w:eastAsiaTheme="minorEastAsia"/>
                <w:i/>
                <w:color w:val="000000" w:themeColor="text1"/>
                <w:lang w:val="en-US" w:eastAsia="zh-CN"/>
              </w:rPr>
              <w:t xml:space="preserve">Tentative </w:t>
            </w:r>
            <w:r w:rsidR="00A776E2" w:rsidRPr="002766D0">
              <w:rPr>
                <w:rFonts w:eastAsiaTheme="minorEastAsia"/>
                <w:i/>
                <w:color w:val="000000" w:themeColor="text1"/>
                <w:lang w:val="en-US" w:eastAsia="zh-CN"/>
              </w:rPr>
              <w:t>agreement:</w:t>
            </w:r>
          </w:p>
          <w:p w14:paraId="0E098710" w14:textId="77777777" w:rsidR="00A776E2" w:rsidRPr="002766D0" w:rsidRDefault="00A776E2" w:rsidP="00FE7739">
            <w:pPr>
              <w:rPr>
                <w:bCs/>
                <w:color w:val="000000" w:themeColor="text1"/>
                <w:lang w:val="en-US" w:eastAsia="ko-KR"/>
              </w:rPr>
            </w:pPr>
            <w:r w:rsidRPr="002766D0">
              <w:rPr>
                <w:bCs/>
                <w:color w:val="000000" w:themeColor="text1"/>
                <w:lang w:val="en-US" w:eastAsia="ko-KR"/>
              </w:rPr>
              <w:t xml:space="preserve">Follow the </w:t>
            </w:r>
            <w:r w:rsidR="00F13E8E" w:rsidRPr="00F13E8E">
              <w:rPr>
                <w:bCs/>
                <w:color w:val="000000" w:themeColor="text1"/>
                <w:lang w:val="en-US" w:eastAsia="ko-KR"/>
              </w:rPr>
              <w:t>agreement</w:t>
            </w:r>
            <w:r w:rsidRPr="002766D0">
              <w:rPr>
                <w:bCs/>
                <w:color w:val="000000" w:themeColor="text1"/>
                <w:lang w:val="en-US" w:eastAsia="ko-KR"/>
              </w:rPr>
              <w:t xml:space="preserve"> from issue 2-2-1 which is a similar issue.</w:t>
            </w:r>
          </w:p>
        </w:tc>
      </w:tr>
    </w:tbl>
    <w:p w14:paraId="74619D33" w14:textId="77777777" w:rsidR="002239C4" w:rsidRDefault="00F272C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FD89B85" w14:textId="77777777" w:rsidR="00884405" w:rsidRPr="00E05584" w:rsidRDefault="00884405" w:rsidP="00884405">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topic #</w:t>
      </w:r>
      <w:r w:rsidR="00A36CC5">
        <w:rPr>
          <w:bCs/>
          <w:color w:val="000000" w:themeColor="text1"/>
          <w:u w:val="single"/>
          <w:lang w:eastAsia="ko-KR"/>
        </w:rPr>
        <w:t>2</w:t>
      </w:r>
    </w:p>
    <w:p w14:paraId="13D33009" w14:textId="77777777" w:rsidR="00884405" w:rsidRDefault="00884405" w:rsidP="00884405">
      <w:pPr>
        <w:rPr>
          <w:lang w:val="en-US" w:eastAsia="zh-CN"/>
        </w:rPr>
      </w:pPr>
      <w:r>
        <w:rPr>
          <w:lang w:val="en-US" w:eastAsia="zh-CN"/>
        </w:rPr>
        <w:t>Companies are encouraged to provide their view on the issues recommended for 2</w:t>
      </w:r>
      <w:r>
        <w:rPr>
          <w:vertAlign w:val="superscript"/>
          <w:lang w:val="en-US" w:eastAsia="zh-CN"/>
        </w:rPr>
        <w:t>nd</w:t>
      </w:r>
      <w:r>
        <w:rPr>
          <w:lang w:val="en-US" w:eastAsia="zh-CN"/>
        </w:rPr>
        <w:t xml:space="preserve"> round discussions in </w:t>
      </w:r>
      <w:r w:rsidR="000866EF">
        <w:rPr>
          <w:lang w:val="en-US" w:eastAsia="zh-CN"/>
        </w:rPr>
        <w:t>2</w:t>
      </w:r>
      <w:r>
        <w:rPr>
          <w:lang w:val="en-US" w:eastAsia="zh-CN"/>
        </w:rPr>
        <w:t>.</w:t>
      </w:r>
      <w:r w:rsidR="000866EF">
        <w:rPr>
          <w:lang w:val="en-US" w:eastAsia="zh-CN"/>
        </w:rPr>
        <w:t>3</w:t>
      </w:r>
      <w:r>
        <w:rPr>
          <w:lang w:val="en-US" w:eastAsia="zh-CN"/>
        </w:rPr>
        <w:t>.1.</w:t>
      </w:r>
    </w:p>
    <w:tbl>
      <w:tblPr>
        <w:tblStyle w:val="TableGrid"/>
        <w:tblW w:w="0" w:type="auto"/>
        <w:tblLook w:val="04A0" w:firstRow="1" w:lastRow="0" w:firstColumn="1" w:lastColumn="0" w:noHBand="0" w:noVBand="1"/>
      </w:tblPr>
      <w:tblGrid>
        <w:gridCol w:w="1272"/>
        <w:gridCol w:w="8359"/>
      </w:tblGrid>
      <w:tr w:rsidR="00884405" w14:paraId="6053F2B3" w14:textId="77777777" w:rsidTr="006A1436">
        <w:tc>
          <w:tcPr>
            <w:tcW w:w="1272" w:type="dxa"/>
          </w:tcPr>
          <w:p w14:paraId="27E68045" w14:textId="77777777" w:rsidR="00884405" w:rsidRDefault="00884405"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50D396FB" w14:textId="77777777" w:rsidR="00884405" w:rsidRDefault="00884405"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884405" w14:paraId="2E2530E8" w14:textId="77777777" w:rsidTr="006A1436">
        <w:tc>
          <w:tcPr>
            <w:tcW w:w="1272" w:type="dxa"/>
          </w:tcPr>
          <w:p w14:paraId="0F929CDD" w14:textId="77777777" w:rsidR="00884405" w:rsidRDefault="00884405" w:rsidP="006A1436">
            <w:pPr>
              <w:spacing w:after="120"/>
              <w:rPr>
                <w:rFonts w:eastAsiaTheme="minorEastAsia"/>
                <w:color w:val="000000" w:themeColor="text1"/>
                <w:lang w:val="en-US" w:eastAsia="zh-CN"/>
              </w:rPr>
            </w:pPr>
            <w:r>
              <w:rPr>
                <w:color w:val="000000" w:themeColor="text1"/>
                <w:lang w:val="en-US"/>
              </w:rPr>
              <w:t>Company A</w:t>
            </w:r>
          </w:p>
        </w:tc>
        <w:tc>
          <w:tcPr>
            <w:tcW w:w="8359" w:type="dxa"/>
          </w:tcPr>
          <w:p w14:paraId="069889FA" w14:textId="77777777" w:rsidR="00C94576" w:rsidRDefault="00C94576" w:rsidP="00C94576">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24F1FE6F" w14:textId="77777777" w:rsidR="00011FA9" w:rsidRPr="000866EF" w:rsidRDefault="00011FA9" w:rsidP="00011FA9">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72BAAE28" w14:textId="77777777" w:rsidR="00011FA9" w:rsidRPr="00BD3377" w:rsidRDefault="00EF1E16" w:rsidP="00011FA9">
            <w:pPr>
              <w:rPr>
                <w:b/>
                <w:color w:val="000000" w:themeColor="text1"/>
                <w:u w:val="single"/>
                <w:lang w:val="en-US" w:eastAsia="ko-KR"/>
              </w:rPr>
            </w:pPr>
            <w:r w:rsidRPr="004258BC">
              <w:rPr>
                <w:b/>
                <w:color w:val="000000" w:themeColor="text1"/>
                <w:u w:val="single"/>
                <w:lang w:val="en-US" w:eastAsia="ko-KR"/>
              </w:rPr>
              <w:t>Issue 2-1-5</w:t>
            </w:r>
            <w:r w:rsidR="00011FA9" w:rsidRPr="000866EF">
              <w:rPr>
                <w:b/>
                <w:color w:val="000000" w:themeColor="text1"/>
                <w:u w:val="single"/>
                <w:lang w:val="en-US" w:eastAsia="ko-KR"/>
              </w:rPr>
              <w:t>: Requirements for HO to an initial BWP with CD-SSB but RACH on RedCap specific</w:t>
            </w:r>
            <w:r w:rsidR="00011FA9" w:rsidRPr="006236FA">
              <w:rPr>
                <w:b/>
                <w:color w:val="000000" w:themeColor="text1"/>
                <w:u w:val="single"/>
                <w:lang w:val="en-US" w:eastAsia="ko-KR"/>
              </w:rPr>
              <w:t xml:space="preserve"> BWP associated</w:t>
            </w:r>
            <w:r w:rsidR="00011FA9" w:rsidRPr="00456389">
              <w:rPr>
                <w:b/>
                <w:color w:val="000000" w:themeColor="text1"/>
                <w:u w:val="single"/>
                <w:lang w:val="en-US" w:eastAsia="ko-KR"/>
              </w:rPr>
              <w:t xml:space="preserve"> with NCD-SSB (Scenario 2)</w:t>
            </w:r>
          </w:p>
          <w:p w14:paraId="7EB81975" w14:textId="77777777" w:rsidR="00011FA9" w:rsidRPr="00BD3377" w:rsidRDefault="00011FA9" w:rsidP="00011FA9">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77B5911D" w14:textId="77777777" w:rsidR="00011FA9" w:rsidRPr="000866EF" w:rsidRDefault="00011FA9" w:rsidP="00011FA9">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0B8D103B" w14:textId="77777777" w:rsidR="00011FA9" w:rsidRPr="004258BC" w:rsidRDefault="00EF1E16" w:rsidP="00011FA9">
            <w:pPr>
              <w:overflowPunct/>
              <w:autoSpaceDE/>
              <w:autoSpaceDN/>
              <w:adjustRightInd/>
              <w:textAlignment w:val="auto"/>
              <w:rPr>
                <w:b/>
                <w:color w:val="000000" w:themeColor="text1"/>
                <w:u w:val="single"/>
                <w:lang w:val="en-US" w:eastAsia="ko-KR"/>
              </w:rPr>
            </w:pPr>
            <w:r w:rsidRPr="004258BC">
              <w:rPr>
                <w:b/>
                <w:color w:val="000000" w:themeColor="text1"/>
                <w:u w:val="single"/>
                <w:lang w:val="en-US" w:eastAsia="ko-KR"/>
              </w:rPr>
              <w:t>Issue 2-1-8: Additional BWP switching delay (</w:t>
            </w:r>
            <w:r w:rsidRPr="004258BC">
              <w:rPr>
                <w:rFonts w:eastAsia="DengXian"/>
                <w:b/>
                <w:bCs/>
                <w:u w:val="single"/>
                <w:lang w:val="en-US" w:eastAsia="ko-KR"/>
              </w:rPr>
              <w:t>T</w:t>
            </w:r>
            <w:r w:rsidRPr="004258BC">
              <w:rPr>
                <w:rFonts w:eastAsia="DengXian"/>
                <w:b/>
                <w:bCs/>
                <w:u w:val="single"/>
                <w:vertAlign w:val="subscript"/>
                <w:lang w:val="en-US" w:eastAsia="ko-KR"/>
              </w:rPr>
              <w:t>BWP-switching-delay</w:t>
            </w:r>
            <w:r w:rsidRPr="004258BC">
              <w:rPr>
                <w:b/>
                <w:color w:val="000000" w:themeColor="text1"/>
                <w:u w:val="single"/>
                <w:lang w:val="en-US" w:eastAsia="ko-KR"/>
              </w:rPr>
              <w:t>) in requirements</w:t>
            </w:r>
          </w:p>
          <w:p w14:paraId="3DB4634D" w14:textId="77777777" w:rsidR="00011FA9" w:rsidRPr="004258BC" w:rsidRDefault="00EF1E16" w:rsidP="00011FA9">
            <w:pPr>
              <w:overflowPunct/>
              <w:autoSpaceDE/>
              <w:autoSpaceDN/>
              <w:adjustRightInd/>
              <w:textAlignment w:val="auto"/>
              <w:rPr>
                <w:b/>
                <w:color w:val="000000" w:themeColor="text1"/>
                <w:u w:val="single"/>
                <w:lang w:val="en-US" w:eastAsia="ko-KR"/>
              </w:rPr>
            </w:pPr>
            <w:r w:rsidRPr="004258BC">
              <w:rPr>
                <w:b/>
                <w:color w:val="000000" w:themeColor="text1"/>
                <w:u w:val="single"/>
                <w:lang w:val="en-US" w:eastAsia="ko-KR"/>
              </w:rPr>
              <w:lastRenderedPageBreak/>
              <w:t xml:space="preserve">Issue 2-1-9: </w:t>
            </w:r>
            <w:r w:rsidRPr="004258BC">
              <w:rPr>
                <w:b/>
                <w:bCs/>
                <w:u w:val="single"/>
                <w:lang w:val="en-US" w:eastAsia="ko-KR"/>
              </w:rPr>
              <w:t>T/F tracking delay(T</w:t>
            </w:r>
            <w:r w:rsidRPr="004258BC">
              <w:rPr>
                <w:b/>
                <w:bCs/>
                <w:u w:val="single"/>
                <w:vertAlign w:val="subscript"/>
                <w:lang w:val="en-US" w:eastAsia="ko-KR"/>
              </w:rPr>
              <w:t>∆</w:t>
            </w:r>
            <w:r w:rsidRPr="004258BC">
              <w:rPr>
                <w:b/>
                <w:bCs/>
                <w:u w:val="single"/>
                <w:lang w:val="en-US" w:eastAsia="ko-KR"/>
              </w:rPr>
              <w:t>)</w:t>
            </w:r>
            <w:r w:rsidRPr="004258BC">
              <w:rPr>
                <w:b/>
                <w:color w:val="000000" w:themeColor="text1"/>
                <w:u w:val="single"/>
                <w:lang w:val="en-US" w:eastAsia="ko-KR"/>
              </w:rPr>
              <w:t xml:space="preserve"> in requirements </w:t>
            </w:r>
          </w:p>
          <w:p w14:paraId="4C525FD5" w14:textId="77777777" w:rsidR="00011FA9" w:rsidRPr="00BD3377" w:rsidRDefault="00011FA9" w:rsidP="00011FA9">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0F334693" w14:textId="77777777" w:rsidR="00011FA9" w:rsidRPr="00BD3377" w:rsidRDefault="00011FA9" w:rsidP="00011FA9">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3D2720DC" w14:textId="77777777" w:rsidR="00011FA9" w:rsidRDefault="00011FA9" w:rsidP="00011FA9">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21247F40" w14:textId="77777777" w:rsidR="00011FA9" w:rsidRDefault="00011FA9" w:rsidP="00011FA9">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1032803C" w14:textId="77777777" w:rsidR="00011FA9" w:rsidRPr="00BD3377" w:rsidRDefault="00011FA9" w:rsidP="00011FA9">
            <w:pPr>
              <w:spacing w:after="120"/>
              <w:ind w:firstLine="284"/>
              <w:rPr>
                <w:b/>
                <w:color w:val="000000" w:themeColor="text1"/>
                <w:u w:val="single"/>
                <w:lang w:val="en-US" w:eastAsia="ko-KR"/>
              </w:rPr>
            </w:pPr>
          </w:p>
          <w:p w14:paraId="7C6E4A4C" w14:textId="77777777" w:rsidR="00884405" w:rsidRDefault="00884405" w:rsidP="006F2360">
            <w:pPr>
              <w:rPr>
                <w:rFonts w:eastAsiaTheme="minorEastAsia"/>
                <w:color w:val="000000" w:themeColor="text1"/>
                <w:lang w:val="en-US" w:eastAsia="zh-CN"/>
              </w:rPr>
            </w:pPr>
          </w:p>
        </w:tc>
      </w:tr>
      <w:tr w:rsidR="00884405" w14:paraId="03F8517F" w14:textId="77777777" w:rsidTr="006A1436">
        <w:tc>
          <w:tcPr>
            <w:tcW w:w="1272" w:type="dxa"/>
          </w:tcPr>
          <w:p w14:paraId="63D21250" w14:textId="77777777" w:rsidR="00884405" w:rsidRDefault="00987ABE" w:rsidP="006A14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0D1585B2" w14:textId="77777777" w:rsidR="00B8686F" w:rsidRDefault="00B8686F" w:rsidP="00B8686F">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0DB6B018" w14:textId="77777777" w:rsidR="00870140" w:rsidRDefault="000E22E1" w:rsidP="004258BC">
            <w:pPr>
              <w:spacing w:after="120"/>
              <w:rPr>
                <w:rFonts w:eastAsiaTheme="minorEastAsia"/>
              </w:rPr>
            </w:pPr>
            <w:r>
              <w:t>Based on RAN2’s latest agreements, it seems scenario 2,3 are not supported.</w:t>
            </w:r>
          </w:p>
          <w:p w14:paraId="348E4590" w14:textId="77777777" w:rsidR="004533CC" w:rsidRDefault="004533CC" w:rsidP="00B8686F">
            <w:pPr>
              <w:spacing w:after="120"/>
              <w:rPr>
                <w:b/>
                <w:color w:val="000000" w:themeColor="text1"/>
                <w:u w:val="single"/>
                <w:lang w:val="en-US" w:eastAsia="ko-KR"/>
              </w:rPr>
            </w:pPr>
          </w:p>
          <w:p w14:paraId="510F6BAB" w14:textId="77777777" w:rsidR="00B8686F" w:rsidRDefault="00B8686F" w:rsidP="00B8686F">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57A26E77" w14:textId="77777777" w:rsidR="00DB658F" w:rsidRPr="00F87BB5" w:rsidRDefault="00F87BB5" w:rsidP="00B8686F">
            <w:r w:rsidRPr="00F87BB5">
              <w:t>We’re fine with option 1a.</w:t>
            </w:r>
          </w:p>
          <w:p w14:paraId="0D74A1ED" w14:textId="77777777" w:rsidR="00F87BB5" w:rsidRPr="00BD3377" w:rsidDel="00C01353" w:rsidRDefault="00F87BB5" w:rsidP="00176FB2">
            <w:pPr>
              <w:pStyle w:val="ListParagraph"/>
              <w:numPr>
                <w:ilvl w:val="0"/>
                <w:numId w:val="12"/>
              </w:numPr>
              <w:tabs>
                <w:tab w:val="left" w:pos="1440"/>
              </w:tabs>
              <w:overflowPunct/>
              <w:autoSpaceDE/>
              <w:autoSpaceDN/>
              <w:adjustRightInd/>
              <w:spacing w:after="120"/>
              <w:ind w:firstLineChars="0"/>
              <w:textAlignment w:val="auto"/>
              <w:rPr>
                <w:color w:val="000000" w:themeColor="text1"/>
                <w:lang w:val="en-US"/>
              </w:rPr>
            </w:pPr>
            <w:r w:rsidRPr="00BD3377">
              <w:rPr>
                <w:color w:val="000000" w:themeColor="text1"/>
                <w:lang w:val="en-US"/>
              </w:rPr>
              <w:t xml:space="preserve">When NW configures UE handover to the target unknown cell, and configures multiple SSBs’ information for multiple BWPs, </w:t>
            </w:r>
          </w:p>
          <w:p w14:paraId="4E74BAA4" w14:textId="77777777" w:rsidR="00F87BB5" w:rsidRPr="00BD3377" w:rsidRDefault="00F87BB5" w:rsidP="00176FB2">
            <w:pPr>
              <w:pStyle w:val="ListParagraph"/>
              <w:numPr>
                <w:ilvl w:val="1"/>
                <w:numId w:val="12"/>
              </w:numPr>
              <w:tabs>
                <w:tab w:val="left" w:pos="2160"/>
              </w:tabs>
              <w:overflowPunct/>
              <w:autoSpaceDE/>
              <w:autoSpaceDN/>
              <w:adjustRightInd/>
              <w:spacing w:after="120"/>
              <w:ind w:firstLineChars="0"/>
              <w:textAlignment w:val="auto"/>
              <w:rPr>
                <w:color w:val="000000" w:themeColor="text1"/>
                <w:lang w:val="en-US"/>
              </w:rPr>
            </w:pPr>
            <w:r w:rsidRPr="00BD3377">
              <w:rPr>
                <w:color w:val="000000" w:themeColor="text1"/>
                <w:lang w:val="en-US"/>
              </w:rPr>
              <w:t>UE shall choose the SSB within the target active BWP.</w:t>
            </w:r>
          </w:p>
          <w:p w14:paraId="6F291299" w14:textId="77777777" w:rsidR="00F87BB5" w:rsidRPr="00BD3377" w:rsidDel="008C233B" w:rsidRDefault="00F87BB5" w:rsidP="00176FB2">
            <w:pPr>
              <w:pStyle w:val="ListParagraph"/>
              <w:numPr>
                <w:ilvl w:val="2"/>
                <w:numId w:val="12"/>
              </w:numPr>
              <w:tabs>
                <w:tab w:val="left" w:pos="2880"/>
              </w:tabs>
              <w:overflowPunct/>
              <w:autoSpaceDE/>
              <w:autoSpaceDN/>
              <w:adjustRightInd/>
              <w:spacing w:after="120"/>
              <w:ind w:firstLineChars="0"/>
              <w:textAlignment w:val="auto"/>
              <w:rPr>
                <w:color w:val="000000" w:themeColor="text1"/>
                <w:lang w:val="en-US"/>
              </w:rPr>
            </w:pPr>
            <w:r w:rsidRPr="00BD3377" w:rsidDel="008C233B">
              <w:rPr>
                <w:color w:val="000000" w:themeColor="text1"/>
                <w:lang w:val="en-US"/>
              </w:rPr>
              <w:t>Otherwise, additional handover delay (Trs) is expected.</w:t>
            </w:r>
          </w:p>
          <w:p w14:paraId="15BB5C70" w14:textId="77777777" w:rsidR="00F87BB5" w:rsidRDefault="00F87BB5" w:rsidP="00B8686F">
            <w:pPr>
              <w:rPr>
                <w:b/>
                <w:color w:val="000000" w:themeColor="text1"/>
                <w:u w:val="single"/>
                <w:lang w:val="en-US" w:eastAsia="ko-KR"/>
              </w:rPr>
            </w:pPr>
          </w:p>
          <w:p w14:paraId="4FD5FB0B" w14:textId="77777777" w:rsidR="00B8686F" w:rsidRDefault="00B8686F" w:rsidP="00B8686F">
            <w:pPr>
              <w:rPr>
                <w:b/>
                <w:color w:val="000000" w:themeColor="text1"/>
                <w:u w:val="single"/>
                <w:lang w:val="en-US" w:eastAsia="ko-KR"/>
              </w:rPr>
            </w:pPr>
            <w:r w:rsidRPr="00580C2E">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5F0CC457" w14:textId="77777777" w:rsidR="00B8686F" w:rsidRDefault="00B8686F" w:rsidP="00B8686F">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07D5144D" w14:textId="77777777" w:rsidR="00B8686F" w:rsidRDefault="00B8686F" w:rsidP="00B8686F">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14788785" w14:textId="77777777" w:rsidR="00B8686F" w:rsidRDefault="00B8686F" w:rsidP="00B8686F">
            <w:pPr>
              <w:rPr>
                <w:b/>
                <w:color w:val="000000" w:themeColor="text1"/>
                <w:u w:val="single"/>
                <w:lang w:val="en-US" w:eastAsia="ko-KR"/>
              </w:rPr>
            </w:pPr>
            <w:r w:rsidRPr="00580C2E">
              <w:rPr>
                <w:b/>
                <w:color w:val="000000" w:themeColor="text1"/>
                <w:u w:val="single"/>
                <w:lang w:val="en-US" w:eastAsia="ko-KR"/>
              </w:rPr>
              <w:t>Issue 2-1-8: Additional BWP switching delay (</w:t>
            </w:r>
            <w:r w:rsidRPr="00580C2E">
              <w:rPr>
                <w:rFonts w:eastAsia="DengXian"/>
                <w:b/>
                <w:bCs/>
                <w:u w:val="single"/>
                <w:lang w:val="en-US" w:eastAsia="ko-KR"/>
              </w:rPr>
              <w:t>T</w:t>
            </w:r>
            <w:r w:rsidRPr="00580C2E">
              <w:rPr>
                <w:rFonts w:eastAsia="DengXian"/>
                <w:b/>
                <w:bCs/>
                <w:u w:val="single"/>
                <w:vertAlign w:val="subscript"/>
                <w:lang w:val="en-US" w:eastAsia="ko-KR"/>
              </w:rPr>
              <w:t>BWP-switching-delay</w:t>
            </w:r>
            <w:r w:rsidRPr="00580C2E">
              <w:rPr>
                <w:b/>
                <w:color w:val="000000" w:themeColor="text1"/>
                <w:u w:val="single"/>
                <w:lang w:val="en-US" w:eastAsia="ko-KR"/>
              </w:rPr>
              <w:t>) in requirements</w:t>
            </w:r>
          </w:p>
          <w:p w14:paraId="6EF3BFF9" w14:textId="77777777" w:rsidR="00B8686F" w:rsidRDefault="00B8686F" w:rsidP="00B8686F">
            <w:pPr>
              <w:rPr>
                <w:b/>
                <w:color w:val="000000" w:themeColor="text1"/>
                <w:u w:val="single"/>
                <w:lang w:val="en-US" w:eastAsia="ko-KR"/>
              </w:rPr>
            </w:pPr>
            <w:r w:rsidRPr="00580C2E">
              <w:rPr>
                <w:b/>
                <w:color w:val="000000" w:themeColor="text1"/>
                <w:u w:val="single"/>
                <w:lang w:val="en-US" w:eastAsia="ko-KR"/>
              </w:rPr>
              <w:t xml:space="preserve">Issue 2-1-9: </w:t>
            </w:r>
            <w:r w:rsidRPr="00580C2E">
              <w:rPr>
                <w:b/>
                <w:bCs/>
                <w:u w:val="single"/>
                <w:lang w:val="en-US" w:eastAsia="ko-KR"/>
              </w:rPr>
              <w:t>T/F tracking delay(T</w:t>
            </w:r>
            <w:r w:rsidRPr="00580C2E">
              <w:rPr>
                <w:b/>
                <w:bCs/>
                <w:u w:val="single"/>
                <w:vertAlign w:val="subscript"/>
                <w:lang w:val="en-US" w:eastAsia="ko-KR"/>
              </w:rPr>
              <w:t>∆</w:t>
            </w:r>
            <w:r w:rsidRPr="00580C2E">
              <w:rPr>
                <w:b/>
                <w:bCs/>
                <w:u w:val="single"/>
                <w:lang w:val="en-US" w:eastAsia="ko-KR"/>
              </w:rPr>
              <w:t>)</w:t>
            </w:r>
            <w:r w:rsidRPr="00580C2E">
              <w:rPr>
                <w:b/>
                <w:color w:val="000000" w:themeColor="text1"/>
                <w:u w:val="single"/>
                <w:lang w:val="en-US" w:eastAsia="ko-KR"/>
              </w:rPr>
              <w:t xml:space="preserve"> in requirements </w:t>
            </w:r>
          </w:p>
          <w:p w14:paraId="18189850" w14:textId="77777777" w:rsidR="000E22E1" w:rsidRDefault="000E22E1" w:rsidP="000E22E1">
            <w:pPr>
              <w:spacing w:after="120"/>
            </w:pPr>
            <w:r>
              <w:t>Based on RAN2’s latest agreements, it seems scenario 2,3 are not supported. Thus, RAN4 doesn’t need to discuss it at all.</w:t>
            </w:r>
          </w:p>
          <w:p w14:paraId="0297FB6D" w14:textId="77777777" w:rsidR="007D0471" w:rsidRPr="00580C2E" w:rsidRDefault="007D0471" w:rsidP="00B8686F">
            <w:pPr>
              <w:rPr>
                <w:b/>
                <w:color w:val="000000" w:themeColor="text1"/>
                <w:u w:val="single"/>
                <w:lang w:val="en-US" w:eastAsia="ko-KR"/>
              </w:rPr>
            </w:pPr>
          </w:p>
          <w:p w14:paraId="1B952738" w14:textId="77777777" w:rsidR="00B8686F" w:rsidRDefault="00B8686F" w:rsidP="00B8686F">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440E3FAD" w14:textId="77777777" w:rsidR="007D0471" w:rsidRPr="004C12CB" w:rsidRDefault="00E368F1" w:rsidP="00B8686F">
            <w:pPr>
              <w:rPr>
                <w:bCs/>
                <w:color w:val="000000" w:themeColor="text1"/>
                <w:lang w:val="en-US" w:eastAsia="ko-KR"/>
              </w:rPr>
            </w:pPr>
            <w:r w:rsidRPr="004C12CB">
              <w:rPr>
                <w:bCs/>
                <w:color w:val="000000" w:themeColor="text1"/>
                <w:lang w:val="en-US" w:eastAsia="ko-KR"/>
              </w:rPr>
              <w:t xml:space="preserve">We’re fine with option 1. </w:t>
            </w:r>
          </w:p>
          <w:p w14:paraId="71ADA065" w14:textId="77777777" w:rsidR="004C12CB" w:rsidRPr="00BD3377" w:rsidRDefault="004C12CB" w:rsidP="00B8686F">
            <w:pPr>
              <w:rPr>
                <w:b/>
                <w:color w:val="000000" w:themeColor="text1"/>
                <w:u w:val="single"/>
                <w:lang w:val="en-US" w:eastAsia="ko-KR"/>
              </w:rPr>
            </w:pPr>
          </w:p>
          <w:p w14:paraId="2CEF26A6" w14:textId="77777777" w:rsidR="00B8686F" w:rsidRDefault="00B8686F" w:rsidP="00B8686F">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6DAA6DC4" w14:textId="77777777" w:rsidR="007D0471" w:rsidRPr="00417ACC" w:rsidRDefault="00AD5822" w:rsidP="00B8686F">
            <w:pPr>
              <w:rPr>
                <w:bCs/>
                <w:color w:val="000000" w:themeColor="text1"/>
                <w:lang w:val="en-US" w:eastAsia="ko-KR"/>
              </w:rPr>
            </w:pPr>
            <w:r w:rsidRPr="00417ACC">
              <w:rPr>
                <w:bCs/>
                <w:color w:val="000000" w:themeColor="text1"/>
                <w:lang w:val="en-US" w:eastAsia="ko-KR"/>
              </w:rPr>
              <w:t>We think this issue can be believed as remaining issue and further check in next meeting.</w:t>
            </w:r>
          </w:p>
          <w:p w14:paraId="3E41F2A3" w14:textId="77777777" w:rsidR="00AD5822" w:rsidRPr="00BD3377" w:rsidRDefault="00AD5822" w:rsidP="00B8686F">
            <w:pPr>
              <w:rPr>
                <w:b/>
                <w:color w:val="000000" w:themeColor="text1"/>
                <w:u w:val="single"/>
                <w:lang w:val="en-US" w:eastAsia="ko-KR"/>
              </w:rPr>
            </w:pPr>
          </w:p>
          <w:p w14:paraId="03062991" w14:textId="77777777" w:rsidR="00B8686F" w:rsidRDefault="00B8686F" w:rsidP="00B8686F">
            <w:pPr>
              <w:rPr>
                <w:b/>
                <w:color w:val="000000" w:themeColor="text1"/>
                <w:u w:val="single"/>
                <w:lang w:val="en-US" w:eastAsia="ko-KR"/>
              </w:rPr>
            </w:pPr>
            <w:r>
              <w:rPr>
                <w:b/>
                <w:color w:val="000000" w:themeColor="text1"/>
                <w:u w:val="single"/>
                <w:lang w:val="en-US" w:eastAsia="ko-KR"/>
              </w:rPr>
              <w:lastRenderedPageBreak/>
              <w:t xml:space="preserve">Issue 2-2-1: RRC reestablishment on a BWP with NCD-SSB </w:t>
            </w:r>
          </w:p>
          <w:p w14:paraId="1E7544B1" w14:textId="77777777" w:rsidR="00B8686F" w:rsidRDefault="00B8686F" w:rsidP="00B8686F">
            <w:pPr>
              <w:rPr>
                <w:bCs/>
                <w:color w:val="000000" w:themeColor="text1"/>
                <w:lang w:val="en-US" w:eastAsia="ko-KR"/>
              </w:rPr>
            </w:pPr>
            <w:r w:rsidRPr="00580C2E">
              <w:rPr>
                <w:bCs/>
                <w:color w:val="000000" w:themeColor="text1"/>
                <w:lang w:val="en-US" w:eastAsia="ko-KR"/>
              </w:rPr>
              <w:t>We are fine to reuse the agreement from HO with RedCap specific BWP with NCD-SSB. However, since the topic is brought up for the first time and discussions on HO is not stable yet, we are fine to not considered option 1 in this meeting.</w:t>
            </w:r>
          </w:p>
          <w:p w14:paraId="13D909CE" w14:textId="77777777" w:rsidR="004C12CB" w:rsidRPr="00580C2E" w:rsidRDefault="004C12CB" w:rsidP="00B8686F">
            <w:pPr>
              <w:rPr>
                <w:bCs/>
                <w:color w:val="000000" w:themeColor="text1"/>
                <w:lang w:val="en-US" w:eastAsia="ko-KR"/>
              </w:rPr>
            </w:pPr>
          </w:p>
          <w:p w14:paraId="0859E39B" w14:textId="77777777" w:rsidR="00B8686F" w:rsidRDefault="00B8686F" w:rsidP="00B8686F">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7B7D5486" w14:textId="77777777" w:rsidR="00B8686F" w:rsidRPr="008F25DE" w:rsidRDefault="00B8686F" w:rsidP="00B8686F">
            <w:pPr>
              <w:rPr>
                <w:bCs/>
                <w:color w:val="000000" w:themeColor="text1"/>
                <w:lang w:val="en-US" w:eastAsia="ko-KR"/>
              </w:rPr>
            </w:pPr>
            <w:r w:rsidRPr="008F25DE">
              <w:rPr>
                <w:bCs/>
                <w:color w:val="000000" w:themeColor="text1"/>
                <w:lang w:val="en-US" w:eastAsia="ko-KR"/>
              </w:rPr>
              <w:t>We are fine to reuse the agreement from HO with RedCap specific BWP with NCD-SSB. However, since the topic is brought up for the first time and discussions on HO is not stable yet, we are fine to not considered option 1 in this meeting.</w:t>
            </w:r>
          </w:p>
          <w:p w14:paraId="122080C2" w14:textId="77777777" w:rsidR="00884405" w:rsidRDefault="00884405" w:rsidP="006A1436">
            <w:pPr>
              <w:rPr>
                <w:b/>
                <w:color w:val="000000" w:themeColor="text1"/>
                <w:u w:val="single"/>
                <w:lang w:val="en-US" w:eastAsia="ko-KR"/>
              </w:rPr>
            </w:pPr>
          </w:p>
        </w:tc>
      </w:tr>
      <w:tr w:rsidR="00700993" w14:paraId="5C28470E" w14:textId="77777777" w:rsidTr="006A1436">
        <w:tc>
          <w:tcPr>
            <w:tcW w:w="1272" w:type="dxa"/>
          </w:tcPr>
          <w:p w14:paraId="685B1F65" w14:textId="77777777" w:rsidR="00700993" w:rsidRDefault="00700993" w:rsidP="00700993">
            <w:pPr>
              <w:spacing w:after="120"/>
              <w:rPr>
                <w:color w:val="000000" w:themeColor="text1"/>
                <w:lang w:val="en-US" w:eastAsia="zh-CN"/>
              </w:rPr>
            </w:pPr>
            <w:r>
              <w:rPr>
                <w:color w:val="000000" w:themeColor="text1"/>
                <w:lang w:val="en-US" w:eastAsia="zh-CN"/>
              </w:rPr>
              <w:lastRenderedPageBreak/>
              <w:t>vivo</w:t>
            </w:r>
          </w:p>
        </w:tc>
        <w:tc>
          <w:tcPr>
            <w:tcW w:w="8359" w:type="dxa"/>
          </w:tcPr>
          <w:p w14:paraId="0AD0509E" w14:textId="77777777" w:rsidR="00700993" w:rsidRDefault="00700993" w:rsidP="00700993">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74B17897" w14:textId="77777777" w:rsidR="00700993" w:rsidRDefault="006E1758" w:rsidP="00700993">
            <w:pPr>
              <w:spacing w:after="120"/>
            </w:pPr>
            <w:r>
              <w:t>Based on 1</w:t>
            </w:r>
            <w:r w:rsidRPr="006E1758">
              <w:rPr>
                <w:vertAlign w:val="superscript"/>
              </w:rPr>
              <w:t>st</w:t>
            </w:r>
            <w:r>
              <w:t xml:space="preserve"> round summary, support 2, 2a and 3</w:t>
            </w:r>
            <w:r w:rsidR="00095F00">
              <w:t xml:space="preserve">. Open based on RAN2’s latest conclusion. </w:t>
            </w:r>
          </w:p>
          <w:p w14:paraId="576C25BA" w14:textId="77777777" w:rsidR="00700993" w:rsidRDefault="00700993" w:rsidP="00700993">
            <w:pPr>
              <w:spacing w:after="120"/>
              <w:rPr>
                <w:b/>
                <w:color w:val="000000" w:themeColor="text1"/>
                <w:u w:val="single"/>
                <w:lang w:val="en-US" w:eastAsia="ko-KR"/>
              </w:rPr>
            </w:pPr>
          </w:p>
          <w:p w14:paraId="6AF0278F" w14:textId="77777777" w:rsidR="00700993" w:rsidRDefault="00700993" w:rsidP="00700993">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1A2A94BC" w14:textId="77777777" w:rsidR="00700993" w:rsidRPr="00072E96" w:rsidDel="008C233B" w:rsidRDefault="00072E96" w:rsidP="00072E96">
            <w:pPr>
              <w:tabs>
                <w:tab w:val="left" w:pos="720"/>
                <w:tab w:val="left" w:pos="2160"/>
                <w:tab w:val="left" w:pos="2880"/>
              </w:tabs>
              <w:overflowPunct/>
              <w:autoSpaceDE/>
              <w:autoSpaceDN/>
              <w:adjustRightInd/>
              <w:spacing w:after="120"/>
              <w:textAlignment w:val="auto"/>
              <w:rPr>
                <w:color w:val="000000" w:themeColor="text1"/>
                <w:lang w:val="en-US"/>
              </w:rPr>
            </w:pPr>
            <w:r w:rsidRPr="00072E96">
              <w:rPr>
                <w:color w:val="000000" w:themeColor="text1"/>
                <w:lang w:val="en-US"/>
              </w:rPr>
              <w:t>Ok with option 1a</w:t>
            </w:r>
          </w:p>
          <w:p w14:paraId="6E98A678" w14:textId="77777777" w:rsidR="00700993" w:rsidRDefault="00700993" w:rsidP="00700993">
            <w:pPr>
              <w:rPr>
                <w:b/>
                <w:color w:val="000000" w:themeColor="text1"/>
                <w:u w:val="single"/>
                <w:lang w:val="en-US" w:eastAsia="ko-KR"/>
              </w:rPr>
            </w:pPr>
          </w:p>
          <w:p w14:paraId="71372FF1" w14:textId="77777777" w:rsidR="00700993" w:rsidRDefault="00700993" w:rsidP="00700993">
            <w:pPr>
              <w:rPr>
                <w:b/>
                <w:color w:val="000000" w:themeColor="text1"/>
                <w:u w:val="single"/>
                <w:lang w:val="en-US" w:eastAsia="ko-KR"/>
              </w:rPr>
            </w:pPr>
            <w:r w:rsidRPr="00580C2E">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6D37358C" w14:textId="77777777" w:rsidR="00755F48" w:rsidRDefault="000B1295" w:rsidP="00700993">
            <w:pPr>
              <w:rPr>
                <w:b/>
                <w:color w:val="000000" w:themeColor="text1"/>
                <w:u w:val="single"/>
                <w:lang w:val="en-US" w:eastAsia="ko-KR"/>
              </w:rPr>
            </w:pPr>
            <w:r>
              <w:rPr>
                <w:b/>
                <w:color w:val="000000" w:themeColor="text1"/>
                <w:u w:val="single"/>
                <w:lang w:val="en-US" w:eastAsia="ko-KR"/>
              </w:rPr>
              <w:t>Ok with option 1 if the scenario is valid</w:t>
            </w:r>
          </w:p>
          <w:p w14:paraId="7A0E2594" w14:textId="77777777" w:rsidR="00700993" w:rsidRDefault="00700993" w:rsidP="00700993">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0BC4AA5C" w14:textId="77777777" w:rsidR="000B1295" w:rsidRDefault="000B1295" w:rsidP="00700993">
            <w:pPr>
              <w:rPr>
                <w:b/>
                <w:color w:val="000000" w:themeColor="text1"/>
                <w:u w:val="single"/>
                <w:lang w:val="en-US" w:eastAsia="ko-KR"/>
              </w:rPr>
            </w:pPr>
            <w:r>
              <w:rPr>
                <w:b/>
                <w:color w:val="000000" w:themeColor="text1"/>
                <w:u w:val="single"/>
                <w:lang w:val="en-US" w:eastAsia="ko-KR"/>
              </w:rPr>
              <w:t>Ok with option 1</w:t>
            </w:r>
          </w:p>
          <w:p w14:paraId="12C84E30" w14:textId="77777777" w:rsidR="00700993" w:rsidRDefault="00700993" w:rsidP="00700993">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296C34D9" w14:textId="77777777" w:rsidR="000B1295" w:rsidRDefault="000B1295" w:rsidP="00700993">
            <w:pPr>
              <w:rPr>
                <w:b/>
                <w:color w:val="000000" w:themeColor="text1"/>
                <w:u w:val="single"/>
                <w:lang w:val="en-US" w:eastAsia="ko-KR"/>
              </w:rPr>
            </w:pPr>
            <w:r>
              <w:rPr>
                <w:b/>
                <w:color w:val="000000" w:themeColor="text1"/>
                <w:u w:val="single"/>
                <w:lang w:val="en-US" w:eastAsia="ko-KR"/>
              </w:rPr>
              <w:t>Ok with option 1</w:t>
            </w:r>
          </w:p>
          <w:p w14:paraId="37341F28" w14:textId="77777777" w:rsidR="00700993" w:rsidRDefault="00700993" w:rsidP="00700993">
            <w:pPr>
              <w:rPr>
                <w:b/>
                <w:color w:val="000000" w:themeColor="text1"/>
                <w:u w:val="single"/>
                <w:lang w:val="en-US" w:eastAsia="ko-KR"/>
              </w:rPr>
            </w:pPr>
            <w:r w:rsidRPr="00580C2E">
              <w:rPr>
                <w:b/>
                <w:color w:val="000000" w:themeColor="text1"/>
                <w:u w:val="single"/>
                <w:lang w:val="en-US" w:eastAsia="ko-KR"/>
              </w:rPr>
              <w:t>Issue 2-1-8: Additional BWP switching delay (</w:t>
            </w:r>
            <w:r w:rsidRPr="00580C2E">
              <w:rPr>
                <w:rFonts w:eastAsia="DengXian"/>
                <w:b/>
                <w:bCs/>
                <w:u w:val="single"/>
                <w:lang w:val="en-US" w:eastAsia="ko-KR"/>
              </w:rPr>
              <w:t>T</w:t>
            </w:r>
            <w:r w:rsidRPr="00580C2E">
              <w:rPr>
                <w:rFonts w:eastAsia="DengXian"/>
                <w:b/>
                <w:bCs/>
                <w:u w:val="single"/>
                <w:vertAlign w:val="subscript"/>
                <w:lang w:val="en-US" w:eastAsia="ko-KR"/>
              </w:rPr>
              <w:t>BWP-switching-delay</w:t>
            </w:r>
            <w:r w:rsidRPr="00580C2E">
              <w:rPr>
                <w:b/>
                <w:color w:val="000000" w:themeColor="text1"/>
                <w:u w:val="single"/>
                <w:lang w:val="en-US" w:eastAsia="ko-KR"/>
              </w:rPr>
              <w:t>) in requirements</w:t>
            </w:r>
          </w:p>
          <w:p w14:paraId="659C0F74" w14:textId="77777777" w:rsidR="000B1295" w:rsidRDefault="000B1295" w:rsidP="00700993">
            <w:pPr>
              <w:rPr>
                <w:b/>
                <w:color w:val="000000" w:themeColor="text1"/>
                <w:u w:val="single"/>
                <w:lang w:val="en-US" w:eastAsia="ko-KR"/>
              </w:rPr>
            </w:pPr>
            <w:r>
              <w:rPr>
                <w:b/>
                <w:color w:val="000000" w:themeColor="text1"/>
                <w:u w:val="single"/>
                <w:lang w:val="en-US" w:eastAsia="ko-KR"/>
              </w:rPr>
              <w:t xml:space="preserve">Ok with option 2. </w:t>
            </w:r>
          </w:p>
          <w:p w14:paraId="2F09D1BF" w14:textId="77777777" w:rsidR="00700993" w:rsidRDefault="00700993" w:rsidP="00700993">
            <w:pPr>
              <w:rPr>
                <w:b/>
                <w:color w:val="000000" w:themeColor="text1"/>
                <w:u w:val="single"/>
                <w:lang w:val="en-US" w:eastAsia="ko-KR"/>
              </w:rPr>
            </w:pPr>
            <w:r w:rsidRPr="00580C2E">
              <w:rPr>
                <w:b/>
                <w:color w:val="000000" w:themeColor="text1"/>
                <w:u w:val="single"/>
                <w:lang w:val="en-US" w:eastAsia="ko-KR"/>
              </w:rPr>
              <w:t xml:space="preserve">Issue 2-1-9: </w:t>
            </w:r>
            <w:r w:rsidRPr="00580C2E">
              <w:rPr>
                <w:b/>
                <w:bCs/>
                <w:u w:val="single"/>
                <w:lang w:val="en-US" w:eastAsia="ko-KR"/>
              </w:rPr>
              <w:t>T/F tracking delay(T</w:t>
            </w:r>
            <w:r w:rsidRPr="00580C2E">
              <w:rPr>
                <w:b/>
                <w:bCs/>
                <w:u w:val="single"/>
                <w:vertAlign w:val="subscript"/>
                <w:lang w:val="en-US" w:eastAsia="ko-KR"/>
              </w:rPr>
              <w:t>∆</w:t>
            </w:r>
            <w:r w:rsidRPr="00580C2E">
              <w:rPr>
                <w:b/>
                <w:bCs/>
                <w:u w:val="single"/>
                <w:lang w:val="en-US" w:eastAsia="ko-KR"/>
              </w:rPr>
              <w:t>)</w:t>
            </w:r>
            <w:r w:rsidRPr="00580C2E">
              <w:rPr>
                <w:b/>
                <w:color w:val="000000" w:themeColor="text1"/>
                <w:u w:val="single"/>
                <w:lang w:val="en-US" w:eastAsia="ko-KR"/>
              </w:rPr>
              <w:t xml:space="preserve"> in requirements </w:t>
            </w:r>
          </w:p>
          <w:p w14:paraId="26C068DA" w14:textId="77777777" w:rsidR="00700993" w:rsidRPr="00580C2E" w:rsidRDefault="00700993" w:rsidP="00700993">
            <w:pPr>
              <w:rPr>
                <w:b/>
                <w:color w:val="000000" w:themeColor="text1"/>
                <w:u w:val="single"/>
                <w:lang w:val="en-US" w:eastAsia="ko-KR"/>
              </w:rPr>
            </w:pPr>
          </w:p>
          <w:p w14:paraId="3E832C37" w14:textId="77777777" w:rsidR="00700993" w:rsidRDefault="00700993" w:rsidP="00700993">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49441C96" w14:textId="77777777" w:rsidR="00700993" w:rsidRPr="004C12CB" w:rsidRDefault="000B1295" w:rsidP="00700993">
            <w:pPr>
              <w:rPr>
                <w:bCs/>
                <w:color w:val="000000" w:themeColor="text1"/>
                <w:lang w:val="en-US" w:eastAsia="ko-KR"/>
              </w:rPr>
            </w:pPr>
            <w:r>
              <w:rPr>
                <w:bCs/>
                <w:color w:val="000000" w:themeColor="text1"/>
                <w:lang w:val="en-US" w:eastAsia="ko-KR"/>
              </w:rPr>
              <w:t>F</w:t>
            </w:r>
            <w:r w:rsidR="00700993" w:rsidRPr="004C12CB">
              <w:rPr>
                <w:bCs/>
                <w:color w:val="000000" w:themeColor="text1"/>
                <w:lang w:val="en-US" w:eastAsia="ko-KR"/>
              </w:rPr>
              <w:t xml:space="preserve">ine with option 1. </w:t>
            </w:r>
          </w:p>
          <w:p w14:paraId="550981D4" w14:textId="77777777" w:rsidR="00700993" w:rsidRPr="00BD3377" w:rsidRDefault="00700993" w:rsidP="00700993">
            <w:pPr>
              <w:rPr>
                <w:b/>
                <w:color w:val="000000" w:themeColor="text1"/>
                <w:u w:val="single"/>
                <w:lang w:val="en-US" w:eastAsia="ko-KR"/>
              </w:rPr>
            </w:pPr>
          </w:p>
          <w:p w14:paraId="68C68BF6" w14:textId="77777777" w:rsidR="00700993" w:rsidRDefault="00700993" w:rsidP="00700993">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23F4566D" w14:textId="77777777" w:rsidR="00700993" w:rsidRPr="00417ACC" w:rsidRDefault="000B1295" w:rsidP="00700993">
            <w:pPr>
              <w:rPr>
                <w:bCs/>
                <w:color w:val="000000" w:themeColor="text1"/>
                <w:lang w:val="en-US" w:eastAsia="ko-KR"/>
              </w:rPr>
            </w:pPr>
            <w:r>
              <w:rPr>
                <w:bCs/>
                <w:color w:val="000000" w:themeColor="text1"/>
                <w:lang w:val="en-US" w:eastAsia="ko-KR"/>
              </w:rPr>
              <w:t>Ok with the recommended WF.</w:t>
            </w:r>
          </w:p>
          <w:p w14:paraId="6FA46950" w14:textId="77777777" w:rsidR="00700993" w:rsidRPr="00BD3377" w:rsidRDefault="00700993" w:rsidP="00700993">
            <w:pPr>
              <w:rPr>
                <w:b/>
                <w:color w:val="000000" w:themeColor="text1"/>
                <w:u w:val="single"/>
                <w:lang w:val="en-US" w:eastAsia="ko-KR"/>
              </w:rPr>
            </w:pPr>
          </w:p>
          <w:p w14:paraId="11691A7A" w14:textId="77777777" w:rsidR="00700993" w:rsidRDefault="00700993" w:rsidP="00700993">
            <w:pPr>
              <w:rPr>
                <w:b/>
                <w:color w:val="000000" w:themeColor="text1"/>
                <w:u w:val="single"/>
                <w:lang w:val="en-US" w:eastAsia="ko-KR"/>
              </w:rPr>
            </w:pPr>
            <w:r>
              <w:rPr>
                <w:b/>
                <w:color w:val="000000" w:themeColor="text1"/>
                <w:u w:val="single"/>
                <w:lang w:val="en-US" w:eastAsia="ko-KR"/>
              </w:rPr>
              <w:lastRenderedPageBreak/>
              <w:t xml:space="preserve">Issue 2-2-1: RRC reestablishment on a BWP with NCD-SSB </w:t>
            </w:r>
          </w:p>
          <w:p w14:paraId="082969E7" w14:textId="77777777" w:rsidR="00700993" w:rsidRPr="00580C2E" w:rsidRDefault="000B1295" w:rsidP="00700993">
            <w:pPr>
              <w:rPr>
                <w:bCs/>
                <w:color w:val="000000" w:themeColor="text1"/>
                <w:lang w:val="en-US" w:eastAsia="ko-KR"/>
              </w:rPr>
            </w:pPr>
            <w:r>
              <w:rPr>
                <w:bCs/>
                <w:color w:val="000000" w:themeColor="text1"/>
                <w:lang w:val="en-US" w:eastAsia="ko-KR"/>
              </w:rPr>
              <w:t>Prefer option 1 (</w:t>
            </w:r>
            <w:r>
              <w:t>The UE shall meet HO requirements provided the following with conditions);</w:t>
            </w:r>
          </w:p>
          <w:p w14:paraId="37D08382" w14:textId="77777777" w:rsidR="00700993" w:rsidRDefault="00700993" w:rsidP="00700993">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5551DBBB" w14:textId="77777777" w:rsidR="00700993" w:rsidRPr="008F25DE" w:rsidRDefault="00700993" w:rsidP="00700993">
            <w:pPr>
              <w:rPr>
                <w:bCs/>
                <w:color w:val="000000" w:themeColor="text1"/>
                <w:lang w:val="en-US" w:eastAsia="ko-KR"/>
              </w:rPr>
            </w:pPr>
            <w:r w:rsidRPr="008F25DE">
              <w:rPr>
                <w:bCs/>
                <w:color w:val="000000" w:themeColor="text1"/>
                <w:lang w:val="en-US" w:eastAsia="ko-KR"/>
              </w:rPr>
              <w:t>We are fine to reuse the agreement from HO with RedCap specific BWP with NCD-SSB. However, since the topic is brought up for the first time and discussions on HO is not stable yet, we are fine to not considered option 1 in this meeting.</w:t>
            </w:r>
          </w:p>
          <w:p w14:paraId="4067760A" w14:textId="77777777" w:rsidR="00700993" w:rsidRPr="008B3556" w:rsidRDefault="00700993" w:rsidP="00700993">
            <w:pPr>
              <w:spacing w:after="120"/>
              <w:rPr>
                <w:b/>
                <w:color w:val="000000" w:themeColor="text1"/>
                <w:u w:val="single"/>
                <w:lang w:val="en-US" w:eastAsia="ko-KR"/>
              </w:rPr>
            </w:pPr>
          </w:p>
        </w:tc>
      </w:tr>
      <w:tr w:rsidR="00020812" w14:paraId="770237AE" w14:textId="77777777" w:rsidTr="006A1436">
        <w:tc>
          <w:tcPr>
            <w:tcW w:w="1272" w:type="dxa"/>
          </w:tcPr>
          <w:p w14:paraId="103AD3BB" w14:textId="77777777" w:rsidR="00020812" w:rsidRDefault="00020812" w:rsidP="00700993">
            <w:pPr>
              <w:spacing w:after="120"/>
              <w:rPr>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3BD97923" w14:textId="77777777" w:rsidR="00020812" w:rsidRPr="00BD3377" w:rsidRDefault="00020812" w:rsidP="00770EFB">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21090324" w14:textId="77777777" w:rsidR="00020812"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T</w:t>
            </w:r>
            <w:r>
              <w:rPr>
                <w:rFonts w:eastAsiaTheme="minorEastAsia"/>
                <w:b/>
                <w:color w:val="000000" w:themeColor="text1"/>
                <w:u w:val="single"/>
                <w:lang w:val="en-US" w:eastAsia="zh-CN"/>
              </w:rPr>
              <w:t>h</w:t>
            </w:r>
            <w:r>
              <w:rPr>
                <w:rFonts w:eastAsiaTheme="minorEastAsia" w:hint="eastAsia"/>
                <w:b/>
                <w:color w:val="000000" w:themeColor="text1"/>
                <w:u w:val="single"/>
                <w:lang w:val="en-US" w:eastAsia="zh-CN"/>
              </w:rPr>
              <w:t>e scenarios should depend on RAN2 agreements. No downselection is needed before RAN2 made decision on the scenarios.</w:t>
            </w:r>
          </w:p>
          <w:p w14:paraId="71CA443B" w14:textId="77777777" w:rsidR="00020812" w:rsidRDefault="00020812" w:rsidP="00770EFB">
            <w:pPr>
              <w:rPr>
                <w:rFonts w:eastAsiaTheme="minorEastAsia"/>
                <w:b/>
                <w:color w:val="000000" w:themeColor="text1"/>
                <w:u w:val="single"/>
                <w:lang w:val="en-US" w:eastAsia="zh-CN"/>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77A88890" w14:textId="77777777" w:rsidR="00020812" w:rsidRPr="002C32D0"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 2 and 3. </w:t>
            </w:r>
          </w:p>
          <w:p w14:paraId="178BE357" w14:textId="77777777" w:rsidR="00020812" w:rsidRDefault="00020812" w:rsidP="00770EFB">
            <w:pPr>
              <w:rPr>
                <w:rFonts w:eastAsiaTheme="minorEastAsia"/>
                <w:b/>
                <w:color w:val="000000" w:themeColor="text1"/>
                <w:u w:val="single"/>
                <w:lang w:val="en-US" w:eastAsia="zh-CN"/>
              </w:rPr>
            </w:pPr>
            <w:r w:rsidRPr="00056135">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6C9D5127" w14:textId="77777777" w:rsidR="00020812" w:rsidRPr="00D44119"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6A3F291F" w14:textId="77777777" w:rsidR="00020812" w:rsidRDefault="00020812" w:rsidP="00770EFB">
            <w:pPr>
              <w:rPr>
                <w:rFonts w:eastAsiaTheme="minorEastAsia"/>
                <w:b/>
                <w:color w:val="000000" w:themeColor="text1"/>
                <w:u w:val="single"/>
                <w:lang w:val="en-US" w:eastAsia="zh-CN"/>
              </w:rPr>
            </w:pPr>
            <w:r w:rsidRPr="00475E65">
              <w:rPr>
                <w:b/>
                <w:color w:val="000000" w:themeColor="text1"/>
                <w:u w:val="single"/>
                <w:lang w:val="en-US" w:eastAsia="ko-KR"/>
              </w:rPr>
              <w:t>Issue 2-1-6: Requirements for HO to an initial BWP with CD-SSB but RACH on RedCap specific BWP associated with CD-SSB (Scenario 2a)</w:t>
            </w:r>
          </w:p>
          <w:p w14:paraId="14197018" w14:textId="77777777" w:rsidR="00020812" w:rsidRPr="00D44119"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EEDF66D" w14:textId="77777777" w:rsidR="00020812" w:rsidRDefault="00020812" w:rsidP="00770EFB">
            <w:pPr>
              <w:rPr>
                <w:rFonts w:eastAsiaTheme="minorEastAsia"/>
                <w:b/>
                <w:color w:val="000000" w:themeColor="text1"/>
                <w:u w:val="single"/>
                <w:lang w:val="en-US" w:eastAsia="zh-CN"/>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7A1385CA" w14:textId="77777777" w:rsidR="00020812" w:rsidRPr="00D44119"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 and 1a</w:t>
            </w:r>
          </w:p>
          <w:p w14:paraId="5A00A08D" w14:textId="77777777" w:rsidR="00020812" w:rsidRDefault="00020812" w:rsidP="00770EFB">
            <w:pPr>
              <w:overflowPunct/>
              <w:autoSpaceDE/>
              <w:autoSpaceDN/>
              <w:adjustRightInd/>
              <w:textAlignment w:val="auto"/>
              <w:rPr>
                <w:rFonts w:eastAsiaTheme="minorEastAsia"/>
                <w:b/>
                <w:color w:val="000000" w:themeColor="text1"/>
                <w:u w:val="single"/>
                <w:lang w:val="en-US" w:eastAsia="zh-CN"/>
              </w:rPr>
            </w:pPr>
            <w:r w:rsidRPr="00056135">
              <w:rPr>
                <w:b/>
                <w:color w:val="000000" w:themeColor="text1"/>
                <w:u w:val="single"/>
                <w:lang w:val="en-US" w:eastAsia="ko-KR"/>
              </w:rPr>
              <w:t>Issue 2-1-8: Additional BWP switching delay (</w:t>
            </w:r>
            <w:r w:rsidRPr="00056135">
              <w:rPr>
                <w:rFonts w:eastAsia="DengXian"/>
                <w:b/>
                <w:bCs/>
                <w:u w:val="single"/>
                <w:lang w:val="en-US" w:eastAsia="ko-KR"/>
              </w:rPr>
              <w:t>T</w:t>
            </w:r>
            <w:r w:rsidRPr="00056135">
              <w:rPr>
                <w:rFonts w:eastAsia="DengXian"/>
                <w:b/>
                <w:bCs/>
                <w:u w:val="single"/>
                <w:vertAlign w:val="subscript"/>
                <w:lang w:val="en-US" w:eastAsia="ko-KR"/>
              </w:rPr>
              <w:t>BWP-switching-delay</w:t>
            </w:r>
            <w:r w:rsidRPr="00056135">
              <w:rPr>
                <w:b/>
                <w:color w:val="000000" w:themeColor="text1"/>
                <w:u w:val="single"/>
                <w:lang w:val="en-US" w:eastAsia="ko-KR"/>
              </w:rPr>
              <w:t>) in requirements</w:t>
            </w:r>
          </w:p>
          <w:p w14:paraId="651C18F6" w14:textId="77777777" w:rsidR="00020812" w:rsidRPr="00D44119" w:rsidRDefault="00020812" w:rsidP="00770EFB">
            <w:pPr>
              <w:overflowPunct/>
              <w:autoSpaceDE/>
              <w:autoSpaceDN/>
              <w:adjustRightInd/>
              <w:textAlignment w:val="auto"/>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We support option 3. Sorry for the confusion, please remove our name from option2. </w:t>
            </w:r>
          </w:p>
          <w:p w14:paraId="01F68A1C" w14:textId="77777777" w:rsidR="00020812" w:rsidRDefault="00020812" w:rsidP="00770EFB">
            <w:pPr>
              <w:overflowPunct/>
              <w:autoSpaceDE/>
              <w:autoSpaceDN/>
              <w:adjustRightInd/>
              <w:textAlignment w:val="auto"/>
              <w:rPr>
                <w:rFonts w:eastAsiaTheme="minorEastAsia"/>
                <w:b/>
                <w:color w:val="000000" w:themeColor="text1"/>
                <w:u w:val="single"/>
                <w:lang w:val="en-US" w:eastAsia="zh-CN"/>
              </w:rPr>
            </w:pPr>
            <w:r w:rsidRPr="00056135">
              <w:rPr>
                <w:b/>
                <w:color w:val="000000" w:themeColor="text1"/>
                <w:u w:val="single"/>
                <w:lang w:val="en-US" w:eastAsia="ko-KR"/>
              </w:rPr>
              <w:t xml:space="preserve">Issue 2-1-9: </w:t>
            </w:r>
            <w:r w:rsidRPr="00056135">
              <w:rPr>
                <w:b/>
                <w:bCs/>
                <w:u w:val="single"/>
                <w:lang w:val="en-US" w:eastAsia="ko-KR"/>
              </w:rPr>
              <w:t>T/F tracking delay(T</w:t>
            </w:r>
            <w:r w:rsidRPr="00056135">
              <w:rPr>
                <w:b/>
                <w:bCs/>
                <w:u w:val="single"/>
                <w:vertAlign w:val="subscript"/>
                <w:lang w:val="en-US" w:eastAsia="ko-KR"/>
              </w:rPr>
              <w:t>∆</w:t>
            </w:r>
            <w:r w:rsidRPr="00056135">
              <w:rPr>
                <w:b/>
                <w:bCs/>
                <w:u w:val="single"/>
                <w:lang w:val="en-US" w:eastAsia="ko-KR"/>
              </w:rPr>
              <w:t>)</w:t>
            </w:r>
            <w:r w:rsidRPr="00056135">
              <w:rPr>
                <w:b/>
                <w:color w:val="000000" w:themeColor="text1"/>
                <w:u w:val="single"/>
                <w:lang w:val="en-US" w:eastAsia="ko-KR"/>
              </w:rPr>
              <w:t xml:space="preserve"> in requirements </w:t>
            </w:r>
          </w:p>
          <w:p w14:paraId="6A1D077F" w14:textId="77777777" w:rsidR="00020812" w:rsidRPr="00D44119" w:rsidRDefault="00020812" w:rsidP="00770EFB">
            <w:pPr>
              <w:overflowPunct/>
              <w:autoSpaceDE/>
              <w:autoSpaceDN/>
              <w:adjustRightInd/>
              <w:textAlignment w:val="auto"/>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OK with option 2. </w:t>
            </w:r>
          </w:p>
          <w:p w14:paraId="76B57D3C" w14:textId="77777777" w:rsidR="00020812" w:rsidRDefault="00020812" w:rsidP="00770EFB">
            <w:pPr>
              <w:rPr>
                <w:rFonts w:eastAsiaTheme="minorEastAsia"/>
                <w:b/>
                <w:color w:val="000000" w:themeColor="text1"/>
                <w:u w:val="single"/>
                <w:lang w:val="en-US" w:eastAsia="zh-CN"/>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2B925F6F" w14:textId="77777777" w:rsidR="00020812" w:rsidRPr="00D44119"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963E9E3" w14:textId="77777777" w:rsidR="00020812" w:rsidRPr="00CC7162" w:rsidRDefault="00020812" w:rsidP="00770EFB">
            <w:pPr>
              <w:rPr>
                <w:rFonts w:eastAsiaTheme="minorEastAsia"/>
                <w:b/>
                <w:color w:val="000000" w:themeColor="text1"/>
                <w:u w:val="single"/>
                <w:lang w:val="en-US" w:eastAsia="zh-CN"/>
              </w:rPr>
            </w:pPr>
            <w:r w:rsidRPr="006A21EE">
              <w:rPr>
                <w:b/>
                <w:color w:val="000000" w:themeColor="text1"/>
                <w:u w:val="single"/>
                <w:lang w:val="en-US" w:eastAsia="ko-KR"/>
              </w:rPr>
              <w:t>Issue 2-1-11: Mismatch between SMTC configurations in scenario 1, 2, 3 and 4</w:t>
            </w:r>
          </w:p>
          <w:p w14:paraId="791064A8" w14:textId="77777777" w:rsidR="00020812" w:rsidRPr="00CC7162"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It seems that this issue needs more discussion. Due to this is the last meeting to complete this issue, we are OK to not consider this scenario in Rel-17</w:t>
            </w:r>
          </w:p>
          <w:p w14:paraId="04F26DE8" w14:textId="77777777" w:rsidR="00020812" w:rsidRDefault="00020812" w:rsidP="00770EFB">
            <w:pPr>
              <w:rPr>
                <w:rFonts w:eastAsiaTheme="minorEastAsia"/>
                <w:b/>
                <w:color w:val="000000" w:themeColor="text1"/>
                <w:u w:val="single"/>
                <w:lang w:val="en-US" w:eastAsia="zh-CN"/>
              </w:rPr>
            </w:pPr>
            <w:r>
              <w:rPr>
                <w:b/>
                <w:color w:val="000000" w:themeColor="text1"/>
                <w:u w:val="single"/>
                <w:lang w:val="en-US" w:eastAsia="ko-KR"/>
              </w:rPr>
              <w:t xml:space="preserve">Issue 2-2-1: RRC reestablishment on a BWP with NCD-SSB </w:t>
            </w:r>
          </w:p>
          <w:p w14:paraId="636F0DE8" w14:textId="77777777" w:rsidR="00020812" w:rsidRPr="00CC7162"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 1. Scenarios of RRC reestablishment can follow the conclusion ot HO. </w:t>
            </w:r>
          </w:p>
          <w:p w14:paraId="36757910" w14:textId="77777777" w:rsidR="00020812" w:rsidRDefault="00020812" w:rsidP="00770EFB">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53B23759" w14:textId="77777777" w:rsidR="00020812" w:rsidRPr="008B3556" w:rsidRDefault="00020812" w:rsidP="00700993">
            <w:pPr>
              <w:spacing w:after="120"/>
              <w:rPr>
                <w:b/>
                <w:color w:val="000000" w:themeColor="text1"/>
                <w:u w:val="single"/>
                <w:lang w:val="en-US" w:eastAsia="ko-KR"/>
              </w:rPr>
            </w:pPr>
            <w:r>
              <w:rPr>
                <w:rFonts w:eastAsiaTheme="minorEastAsia" w:hint="eastAsia"/>
                <w:b/>
                <w:color w:val="000000" w:themeColor="text1"/>
                <w:u w:val="single"/>
                <w:lang w:val="en-US" w:eastAsia="zh-CN"/>
              </w:rPr>
              <w:t>OK for tentative agreement.</w:t>
            </w:r>
          </w:p>
        </w:tc>
      </w:tr>
      <w:tr w:rsidR="00F86E2A" w14:paraId="601612DB" w14:textId="77777777" w:rsidTr="006A1436">
        <w:tc>
          <w:tcPr>
            <w:tcW w:w="1272" w:type="dxa"/>
          </w:tcPr>
          <w:p w14:paraId="2B1F130F" w14:textId="77777777" w:rsidR="00F86E2A" w:rsidRPr="00E006D7" w:rsidRDefault="00F86E2A" w:rsidP="00F86E2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59" w:type="dxa"/>
          </w:tcPr>
          <w:p w14:paraId="622B023C" w14:textId="77777777" w:rsidR="00F86E2A" w:rsidRPr="00F86E2A" w:rsidRDefault="00F86E2A" w:rsidP="00F86E2A">
            <w:pPr>
              <w:spacing w:after="120"/>
              <w:rPr>
                <w:b/>
                <w:color w:val="000000" w:themeColor="text1"/>
                <w:u w:val="single"/>
                <w:lang w:val="en-US" w:eastAsia="ko-KR"/>
              </w:rPr>
            </w:pPr>
            <w:r w:rsidRPr="00F86E2A">
              <w:rPr>
                <w:b/>
                <w:color w:val="000000" w:themeColor="text1"/>
                <w:u w:val="single"/>
                <w:lang w:val="en-US" w:eastAsia="ko-KR"/>
              </w:rPr>
              <w:t>Issue 2-1-2: Potential Scenarios for HO</w:t>
            </w:r>
          </w:p>
          <w:p w14:paraId="2701A532" w14:textId="77777777" w:rsidR="00F86E2A" w:rsidRDefault="00F86E2A" w:rsidP="00F86E2A">
            <w:pPr>
              <w:spacing w:after="120"/>
              <w:rPr>
                <w:color w:val="000000" w:themeColor="text1"/>
                <w:lang w:val="en-US" w:eastAsia="ko-KR"/>
              </w:rPr>
            </w:pPr>
            <w:r w:rsidRPr="00F86E2A">
              <w:rPr>
                <w:color w:val="000000" w:themeColor="text1"/>
                <w:lang w:val="en-US" w:eastAsia="ko-KR"/>
              </w:rPr>
              <w:lastRenderedPageBreak/>
              <w:t xml:space="preserve">Based on the latest RAN2 agreement, only scenario 1 is supported and Scenario 2 is </w:t>
            </w:r>
            <w:r>
              <w:rPr>
                <w:color w:val="000000" w:themeColor="text1"/>
                <w:lang w:val="en-US" w:eastAsia="ko-KR"/>
              </w:rPr>
              <w:t>NOT</w:t>
            </w:r>
            <w:r w:rsidRPr="00F86E2A">
              <w:rPr>
                <w:color w:val="000000" w:themeColor="text1"/>
                <w:lang w:val="en-US" w:eastAsia="ko-KR"/>
              </w:rPr>
              <w:t xml:space="preserve"> supported. In our understanding, known and unknown scenarios (scenario 1a) are to be supported in RAN4. </w:t>
            </w:r>
          </w:p>
          <w:tbl>
            <w:tblPr>
              <w:tblStyle w:val="TableGrid"/>
              <w:tblW w:w="0" w:type="auto"/>
              <w:tblLook w:val="04A0" w:firstRow="1" w:lastRow="0" w:firstColumn="1" w:lastColumn="0" w:noHBand="0" w:noVBand="1"/>
            </w:tblPr>
            <w:tblGrid>
              <w:gridCol w:w="8128"/>
            </w:tblGrid>
            <w:tr w:rsidR="00F86E2A" w14:paraId="7E4A2D2A" w14:textId="77777777" w:rsidTr="00C20B01">
              <w:tc>
                <w:tcPr>
                  <w:tcW w:w="8128" w:type="dxa"/>
                </w:tcPr>
                <w:p w14:paraId="052B2A23" w14:textId="77777777" w:rsidR="00F86E2A" w:rsidRDefault="00F86E2A" w:rsidP="00F86E2A">
                  <w:pPr>
                    <w:pStyle w:val="Comments"/>
                  </w:pPr>
                  <w:r>
                    <w:t xml:space="preserve">Proposal 6: (16/17) From RAN2 perspective, handover scenario 1 is supported. </w:t>
                  </w:r>
                </w:p>
                <w:p w14:paraId="63FC3251" w14:textId="77777777" w:rsidR="00F86E2A" w:rsidRDefault="00F86E2A" w:rsidP="00F86E2A">
                  <w:pPr>
                    <w:pStyle w:val="Comments"/>
                  </w:pPr>
                  <w:r>
                    <w:t>•        Scenario 1: Handover to a target cell’s specific Redcap BWP associated with NCD-SSB besides to the initial BWP associated with CD-SSB (i.e. UE directly sync to the NCD-SSB and perform RACH on that BWP)</w:t>
                  </w:r>
                </w:p>
                <w:p w14:paraId="5D2330B4" w14:textId="77777777" w:rsidR="00F86E2A" w:rsidRDefault="00F86E2A" w:rsidP="00F86E2A">
                  <w:pPr>
                    <w:pStyle w:val="Doc-text2"/>
                    <w:numPr>
                      <w:ilvl w:val="0"/>
                      <w:numId w:val="67"/>
                    </w:numPr>
                  </w:pPr>
                  <w:r>
                    <w:t>Agreed</w:t>
                  </w:r>
                </w:p>
                <w:p w14:paraId="2A105D15" w14:textId="77777777" w:rsidR="00F86E2A" w:rsidRDefault="00F86E2A" w:rsidP="00F86E2A">
                  <w:pPr>
                    <w:pStyle w:val="Comments"/>
                  </w:pPr>
                  <w:r>
                    <w:t xml:space="preserve">Proposal 8: (15/17) From RAN2 perspective, handover scenario 2 is not supported. </w:t>
                  </w:r>
                </w:p>
                <w:p w14:paraId="50CFB37D" w14:textId="77777777" w:rsidR="00F86E2A" w:rsidRDefault="00F86E2A" w:rsidP="00F86E2A">
                  <w:pPr>
                    <w:pStyle w:val="Comments"/>
                  </w:pPr>
                  <w:r>
                    <w:t>•        Scenario 2: Handover to a target cell’s initial BWP and further switch to the specific Redcap BWP to send the RACH (i.e. UE first sync to the CD-SSB and then autonomously switch to first active BWP to perform RACH)</w:t>
                  </w:r>
                </w:p>
                <w:p w14:paraId="4B25997A" w14:textId="77777777" w:rsidR="00F86E2A" w:rsidRDefault="00F86E2A" w:rsidP="00F86E2A">
                  <w:pPr>
                    <w:pStyle w:val="Doc-text2"/>
                    <w:numPr>
                      <w:ilvl w:val="0"/>
                      <w:numId w:val="67"/>
                    </w:numPr>
                  </w:pPr>
                  <w:r>
                    <w:t>Agreed</w:t>
                  </w:r>
                </w:p>
                <w:p w14:paraId="7C7DB9B4" w14:textId="77777777" w:rsidR="00F86E2A" w:rsidRDefault="00F86E2A" w:rsidP="00F86E2A">
                  <w:pPr>
                    <w:spacing w:after="120"/>
                    <w:rPr>
                      <w:color w:val="000000" w:themeColor="text1"/>
                      <w:lang w:val="en-US" w:eastAsia="ko-KR"/>
                    </w:rPr>
                  </w:pPr>
                </w:p>
              </w:tc>
            </w:tr>
          </w:tbl>
          <w:p w14:paraId="7EB3B158" w14:textId="77777777" w:rsidR="00F86E2A" w:rsidRPr="00F86E2A" w:rsidRDefault="00F86E2A" w:rsidP="00F86E2A">
            <w:pPr>
              <w:spacing w:after="120"/>
              <w:rPr>
                <w:color w:val="000000" w:themeColor="text1"/>
                <w:lang w:val="en-US" w:eastAsia="ko-KR"/>
              </w:rPr>
            </w:pPr>
          </w:p>
          <w:p w14:paraId="4EA77E5F"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2-1-4: Requirements for HO directly to a RedCap specific BWP with NCD-SSB only without measurement (Scenario 1a)</w:t>
            </w:r>
          </w:p>
          <w:p w14:paraId="0AA7D0AA" w14:textId="77777777" w:rsidR="00F86E2A" w:rsidRPr="00F86E2A" w:rsidRDefault="00F86E2A" w:rsidP="00F86E2A">
            <w:pPr>
              <w:rPr>
                <w:color w:val="000000" w:themeColor="text1"/>
                <w:lang w:val="en-US" w:eastAsia="ko-KR"/>
              </w:rPr>
            </w:pPr>
            <w:r w:rsidRPr="00F86E2A">
              <w:rPr>
                <w:color w:val="000000" w:themeColor="text1"/>
                <w:lang w:val="en-US" w:eastAsia="ko-KR"/>
              </w:rPr>
              <w:t xml:space="preserve">Option 2. </w:t>
            </w:r>
            <w:r w:rsidRPr="00F86E2A">
              <w:rPr>
                <w:rFonts w:eastAsiaTheme="minorEastAsia"/>
                <w:color w:val="000000" w:themeColor="text1"/>
                <w:lang w:val="en-US" w:eastAsia="zh-CN"/>
              </w:rPr>
              <w:t>UE can directly detect, measure and perform T/F tracking on the target NCD-SSB regardless of bandwidth separation. So no additional Trs is expected.</w:t>
            </w:r>
          </w:p>
          <w:p w14:paraId="62FCCE8A"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2-1-5: Requirements for HO to an initial BWP with CD-SSB but RACH on RedCap specific BWP associated with NCD-SSB (Scenario 2)</w:t>
            </w:r>
          </w:p>
          <w:p w14:paraId="178C7A99" w14:textId="77777777" w:rsidR="00F86E2A" w:rsidRPr="00F86E2A" w:rsidRDefault="00F86E2A" w:rsidP="00F86E2A">
            <w:pPr>
              <w:rPr>
                <w:color w:val="000000" w:themeColor="text1"/>
                <w:lang w:val="en-US" w:eastAsia="ko-KR"/>
              </w:rPr>
            </w:pPr>
            <w:r w:rsidRPr="00F86E2A">
              <w:rPr>
                <w:color w:val="000000" w:themeColor="text1"/>
                <w:lang w:val="en-US" w:eastAsia="ko-KR"/>
              </w:rPr>
              <w:t>No need to further discuss.</w:t>
            </w:r>
          </w:p>
          <w:p w14:paraId="0347F9BB"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2-1-6: Requirements for HO to an initial BWP with CD-SSB but RACH on RedCap specific BWP associated with CD-SSB (Scenario 2a)</w:t>
            </w:r>
          </w:p>
          <w:p w14:paraId="7B442C9C" w14:textId="77777777" w:rsidR="00F86E2A" w:rsidRPr="00F86E2A" w:rsidRDefault="00F86E2A" w:rsidP="00F86E2A">
            <w:pPr>
              <w:rPr>
                <w:rFonts w:eastAsia="Malgun Gothic"/>
                <w:color w:val="000000" w:themeColor="text1"/>
                <w:lang w:val="en-US" w:eastAsia="ko-KR"/>
              </w:rPr>
            </w:pPr>
            <w:r w:rsidRPr="00F86E2A">
              <w:rPr>
                <w:color w:val="000000" w:themeColor="text1"/>
                <w:lang w:val="en-US" w:eastAsia="ko-KR"/>
              </w:rPr>
              <w:t>No need to further discuss.</w:t>
            </w:r>
          </w:p>
          <w:p w14:paraId="017046ED"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2-1-7: Requirements for HO to an initial BWP with CD-SSB but RACH on RedCap specific BWP with no SSB (Scenario 3)</w:t>
            </w:r>
          </w:p>
          <w:p w14:paraId="4B5DAC04" w14:textId="77777777" w:rsidR="00F86E2A" w:rsidRPr="00F86E2A" w:rsidRDefault="00F86E2A" w:rsidP="00F86E2A">
            <w:pPr>
              <w:rPr>
                <w:rFonts w:eastAsia="Malgun Gothic"/>
                <w:color w:val="000000" w:themeColor="text1"/>
                <w:lang w:val="en-US" w:eastAsia="ko-KR"/>
              </w:rPr>
            </w:pPr>
            <w:r w:rsidRPr="00F86E2A">
              <w:rPr>
                <w:color w:val="000000" w:themeColor="text1"/>
                <w:lang w:val="en-US" w:eastAsia="ko-KR"/>
              </w:rPr>
              <w:t>No need to further discuss.</w:t>
            </w:r>
          </w:p>
          <w:p w14:paraId="639CFEF4" w14:textId="77777777" w:rsidR="00F86E2A" w:rsidRPr="00F86E2A" w:rsidRDefault="00F86E2A" w:rsidP="00F86E2A">
            <w:pPr>
              <w:overflowPunct/>
              <w:autoSpaceDE/>
              <w:autoSpaceDN/>
              <w:adjustRightInd/>
              <w:textAlignment w:val="auto"/>
              <w:rPr>
                <w:b/>
                <w:color w:val="000000" w:themeColor="text1"/>
                <w:u w:val="single"/>
                <w:lang w:val="en-US" w:eastAsia="ko-KR"/>
              </w:rPr>
            </w:pPr>
            <w:r w:rsidRPr="00F86E2A">
              <w:rPr>
                <w:b/>
                <w:color w:val="000000" w:themeColor="text1"/>
                <w:u w:val="single"/>
                <w:lang w:val="en-US" w:eastAsia="ko-KR"/>
              </w:rPr>
              <w:t>Issue 2-1-8: Additional BWP switching delay (</w:t>
            </w:r>
            <w:r w:rsidRPr="00F86E2A">
              <w:rPr>
                <w:rFonts w:eastAsia="DengXian"/>
                <w:b/>
                <w:bCs/>
                <w:u w:val="single"/>
                <w:lang w:val="en-US" w:eastAsia="ko-KR"/>
              </w:rPr>
              <w:t>T</w:t>
            </w:r>
            <w:r w:rsidRPr="00F86E2A">
              <w:rPr>
                <w:rFonts w:eastAsia="DengXian"/>
                <w:b/>
                <w:bCs/>
                <w:u w:val="single"/>
                <w:vertAlign w:val="subscript"/>
                <w:lang w:val="en-US" w:eastAsia="ko-KR"/>
              </w:rPr>
              <w:t>BWP-switching-delay</w:t>
            </w:r>
            <w:r w:rsidRPr="00F86E2A">
              <w:rPr>
                <w:b/>
                <w:color w:val="000000" w:themeColor="text1"/>
                <w:u w:val="single"/>
                <w:lang w:val="en-US" w:eastAsia="ko-KR"/>
              </w:rPr>
              <w:t>) in requirements</w:t>
            </w:r>
          </w:p>
          <w:p w14:paraId="18EDB25B" w14:textId="77777777" w:rsidR="00F86E2A" w:rsidRPr="00F86E2A" w:rsidRDefault="00F86E2A" w:rsidP="00F86E2A">
            <w:pPr>
              <w:rPr>
                <w:rFonts w:eastAsia="Malgun Gothic"/>
                <w:color w:val="000000" w:themeColor="text1"/>
                <w:lang w:val="en-US" w:eastAsia="ko-KR"/>
              </w:rPr>
            </w:pPr>
            <w:r w:rsidRPr="00F86E2A">
              <w:rPr>
                <w:color w:val="000000" w:themeColor="text1"/>
                <w:lang w:val="en-US" w:eastAsia="ko-KR"/>
              </w:rPr>
              <w:t>No need to further discuss.</w:t>
            </w:r>
          </w:p>
          <w:p w14:paraId="71E00D1F" w14:textId="77777777" w:rsidR="00F86E2A" w:rsidRPr="00F86E2A" w:rsidRDefault="00F86E2A" w:rsidP="00F86E2A">
            <w:pPr>
              <w:overflowPunct/>
              <w:autoSpaceDE/>
              <w:autoSpaceDN/>
              <w:adjustRightInd/>
              <w:textAlignment w:val="auto"/>
              <w:rPr>
                <w:b/>
                <w:color w:val="000000" w:themeColor="text1"/>
                <w:u w:val="single"/>
                <w:lang w:val="en-US" w:eastAsia="ko-KR"/>
              </w:rPr>
            </w:pPr>
            <w:r w:rsidRPr="00F86E2A">
              <w:rPr>
                <w:b/>
                <w:color w:val="000000" w:themeColor="text1"/>
                <w:u w:val="single"/>
                <w:lang w:val="en-US" w:eastAsia="ko-KR"/>
              </w:rPr>
              <w:t xml:space="preserve">Issue 2-1-9: </w:t>
            </w:r>
            <w:r w:rsidRPr="00F86E2A">
              <w:rPr>
                <w:b/>
                <w:bCs/>
                <w:u w:val="single"/>
                <w:lang w:val="en-US" w:eastAsia="ko-KR"/>
              </w:rPr>
              <w:t>T/F tracking delay(T</w:t>
            </w:r>
            <w:r w:rsidRPr="00F86E2A">
              <w:rPr>
                <w:b/>
                <w:bCs/>
                <w:u w:val="single"/>
                <w:vertAlign w:val="subscript"/>
                <w:lang w:val="en-US" w:eastAsia="ko-KR"/>
              </w:rPr>
              <w:t>∆</w:t>
            </w:r>
            <w:r w:rsidRPr="00F86E2A">
              <w:rPr>
                <w:b/>
                <w:bCs/>
                <w:u w:val="single"/>
                <w:lang w:val="en-US" w:eastAsia="ko-KR"/>
              </w:rPr>
              <w:t>)</w:t>
            </w:r>
            <w:r w:rsidRPr="00F86E2A">
              <w:rPr>
                <w:b/>
                <w:color w:val="000000" w:themeColor="text1"/>
                <w:u w:val="single"/>
                <w:lang w:val="en-US" w:eastAsia="ko-KR"/>
              </w:rPr>
              <w:t xml:space="preserve"> in requirements</w:t>
            </w:r>
          </w:p>
          <w:p w14:paraId="3B6443B7" w14:textId="77777777" w:rsidR="00F86E2A" w:rsidRPr="00F86E2A" w:rsidRDefault="00F86E2A" w:rsidP="00F86E2A">
            <w:pPr>
              <w:rPr>
                <w:rFonts w:eastAsia="Malgun Gothic"/>
                <w:color w:val="000000" w:themeColor="text1"/>
                <w:lang w:val="en-US" w:eastAsia="ko-KR"/>
              </w:rPr>
            </w:pPr>
            <w:r w:rsidRPr="00F86E2A">
              <w:rPr>
                <w:color w:val="000000" w:themeColor="text1"/>
                <w:lang w:val="en-US" w:eastAsia="ko-KR"/>
              </w:rPr>
              <w:t>No need to further discuss.</w:t>
            </w:r>
          </w:p>
          <w:p w14:paraId="10869B3A"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2-1-10: Requirements for HO to a BWP which has different SSB with the one used for measurement (Scenario 4)</w:t>
            </w:r>
          </w:p>
          <w:p w14:paraId="16FDA816" w14:textId="77777777" w:rsidR="00F86E2A" w:rsidRPr="00F86E2A" w:rsidRDefault="00F86E2A" w:rsidP="00F86E2A">
            <w:pPr>
              <w:rPr>
                <w:color w:val="000000" w:themeColor="text1"/>
                <w:lang w:val="en-US" w:eastAsia="ko-KR"/>
              </w:rPr>
            </w:pPr>
            <w:r w:rsidRPr="00F86E2A">
              <w:rPr>
                <w:color w:val="000000" w:themeColor="text1"/>
                <w:lang w:val="en-US" w:eastAsia="ko-KR"/>
              </w:rPr>
              <w:t>Option 1.</w:t>
            </w:r>
          </w:p>
          <w:p w14:paraId="1C260752"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Issue 2-1-11: Mismatch between SMTC configurations in scenario 1, 2, 3 and 4</w:t>
            </w:r>
          </w:p>
          <w:p w14:paraId="79F39885" w14:textId="77777777" w:rsidR="00F86E2A" w:rsidRPr="00F86E2A" w:rsidRDefault="00F86E2A" w:rsidP="00F86E2A">
            <w:pPr>
              <w:rPr>
                <w:color w:val="000000" w:themeColor="text1"/>
                <w:lang w:val="en-US" w:eastAsia="ko-KR"/>
              </w:rPr>
            </w:pPr>
            <w:r w:rsidRPr="00F86E2A">
              <w:rPr>
                <w:color w:val="000000" w:themeColor="text1"/>
                <w:lang w:val="en-US" w:eastAsia="ko-KR"/>
              </w:rPr>
              <w:t>Option 1a and option 2.</w:t>
            </w:r>
            <w:r w:rsidRPr="00F86E2A">
              <w:rPr>
                <w:rFonts w:eastAsiaTheme="minorEastAsia"/>
                <w:color w:val="000000" w:themeColor="text1"/>
                <w:lang w:val="en-US" w:eastAsia="zh-CN"/>
              </w:rPr>
              <w:t xml:space="preserve"> In general we think some changes/clarifications may be needed for SMTC periodicity during handover. The concrete solution needs further discussion.</w:t>
            </w:r>
          </w:p>
          <w:p w14:paraId="112F2E50" w14:textId="77777777" w:rsidR="00F86E2A" w:rsidRPr="00F86E2A" w:rsidRDefault="00F86E2A" w:rsidP="00F86E2A">
            <w:pPr>
              <w:rPr>
                <w:b/>
                <w:color w:val="000000" w:themeColor="text1"/>
                <w:u w:val="single"/>
                <w:lang w:val="en-US" w:eastAsia="ko-KR"/>
              </w:rPr>
            </w:pPr>
            <w:r w:rsidRPr="00F86E2A">
              <w:rPr>
                <w:b/>
                <w:color w:val="000000" w:themeColor="text1"/>
                <w:u w:val="single"/>
                <w:lang w:val="en-US" w:eastAsia="ko-KR"/>
              </w:rPr>
              <w:t xml:space="preserve">Issue 2-2-1: RRC reestablishment on a BWP with NCD-SSB </w:t>
            </w:r>
          </w:p>
          <w:p w14:paraId="5A10809D" w14:textId="77777777" w:rsidR="00F86E2A" w:rsidRPr="00F86E2A" w:rsidRDefault="00F86E2A" w:rsidP="00F86E2A">
            <w:pPr>
              <w:rPr>
                <w:color w:val="000000" w:themeColor="text1"/>
                <w:lang w:val="en-US" w:eastAsia="ko-KR"/>
              </w:rPr>
            </w:pPr>
            <w:r w:rsidRPr="00F86E2A">
              <w:rPr>
                <w:color w:val="000000" w:themeColor="text1"/>
                <w:lang w:val="en-US" w:eastAsia="ko-KR"/>
              </w:rPr>
              <w:t>As scenario 2 in handover is not supported anymore, it is no need to further discuss the similar scenario in RRC reestablishment.</w:t>
            </w:r>
          </w:p>
          <w:p w14:paraId="4622E0CD" w14:textId="77777777" w:rsidR="00F86E2A" w:rsidRPr="00F86E2A" w:rsidRDefault="00F86E2A" w:rsidP="00F86E2A">
            <w:pPr>
              <w:spacing w:after="120"/>
              <w:rPr>
                <w:b/>
                <w:color w:val="000000" w:themeColor="text1"/>
                <w:u w:val="single"/>
                <w:lang w:val="en-US" w:eastAsia="ko-KR"/>
              </w:rPr>
            </w:pPr>
            <w:r w:rsidRPr="00F86E2A">
              <w:rPr>
                <w:b/>
                <w:color w:val="000000" w:themeColor="text1"/>
                <w:u w:val="single"/>
                <w:lang w:val="en-US" w:eastAsia="ko-KR"/>
              </w:rPr>
              <w:t>Issue 2-3-1: RRC connection release with redirection on a BWP with NCD-SSB</w:t>
            </w:r>
          </w:p>
          <w:p w14:paraId="4316E32D" w14:textId="77777777" w:rsidR="00F86E2A" w:rsidRPr="004323BF" w:rsidRDefault="00F86E2A" w:rsidP="00F86E2A">
            <w:pPr>
              <w:spacing w:after="120"/>
              <w:rPr>
                <w:color w:val="000000" w:themeColor="text1"/>
                <w:lang w:val="en-US" w:eastAsia="ko-KR"/>
              </w:rPr>
            </w:pPr>
            <w:r w:rsidRPr="00F86E2A">
              <w:rPr>
                <w:color w:val="000000" w:themeColor="text1"/>
                <w:lang w:val="en-US" w:eastAsia="ko-KR"/>
              </w:rPr>
              <w:t>Agree with the tentative agreements.</w:t>
            </w:r>
          </w:p>
        </w:tc>
      </w:tr>
      <w:tr w:rsidR="009744C2" w14:paraId="1F27CB7A" w14:textId="77777777" w:rsidTr="006A1436">
        <w:tc>
          <w:tcPr>
            <w:tcW w:w="1272" w:type="dxa"/>
          </w:tcPr>
          <w:p w14:paraId="49DE4FC6" w14:textId="77777777" w:rsidR="009744C2" w:rsidRDefault="009744C2" w:rsidP="00F86E2A">
            <w:pPr>
              <w:spacing w:after="120"/>
              <w:rPr>
                <w:color w:val="000000" w:themeColor="text1"/>
                <w:lang w:val="en-US" w:eastAsia="zh-CN"/>
              </w:rPr>
            </w:pPr>
            <w:r>
              <w:rPr>
                <w:color w:val="000000" w:themeColor="text1"/>
                <w:lang w:val="en-US" w:eastAsia="zh-CN"/>
              </w:rPr>
              <w:lastRenderedPageBreak/>
              <w:t>Apple</w:t>
            </w:r>
          </w:p>
        </w:tc>
        <w:tc>
          <w:tcPr>
            <w:tcW w:w="8359" w:type="dxa"/>
          </w:tcPr>
          <w:p w14:paraId="70A72E34" w14:textId="77777777" w:rsidR="009744C2" w:rsidRDefault="009744C2" w:rsidP="009744C2">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58A46179" w14:textId="77777777" w:rsidR="00426C1E" w:rsidRDefault="00EF1E16" w:rsidP="009744C2">
            <w:pPr>
              <w:spacing w:after="120"/>
              <w:rPr>
                <w:bCs/>
                <w:color w:val="000000" w:themeColor="text1"/>
                <w:lang w:val="en-US" w:eastAsia="ko-KR"/>
              </w:rPr>
            </w:pPr>
            <w:r w:rsidRPr="004258BC">
              <w:rPr>
                <w:bCs/>
                <w:color w:val="000000" w:themeColor="text1"/>
                <w:lang w:val="en-US" w:eastAsia="ko-KR"/>
              </w:rPr>
              <w:t>Support Scenario 1</w:t>
            </w:r>
            <w:r w:rsidR="00426C1E">
              <w:rPr>
                <w:bCs/>
                <w:color w:val="000000" w:themeColor="text1"/>
                <w:lang w:val="en-US" w:eastAsia="ko-KR"/>
              </w:rPr>
              <w:t>. Scenario 2 and 3 doesn’t need to consider. Scenario 4 is up to RAN4 discussion, and we can compromise to scenario 4.</w:t>
            </w:r>
          </w:p>
          <w:p w14:paraId="353C3E0B" w14:textId="77777777" w:rsidR="00426C1E" w:rsidRPr="004258BC" w:rsidRDefault="00EF1E16" w:rsidP="00426C1E">
            <w:pPr>
              <w:overflowPunct/>
              <w:autoSpaceDE/>
              <w:autoSpaceDN/>
              <w:adjustRightInd/>
              <w:spacing w:after="120"/>
              <w:textAlignment w:val="auto"/>
              <w:rPr>
                <w:bCs/>
                <w:color w:val="000000" w:themeColor="text1"/>
                <w:highlight w:val="yellow"/>
                <w:lang w:val="en-US" w:eastAsia="ko-KR"/>
              </w:rPr>
            </w:pPr>
            <w:r w:rsidRPr="004258BC">
              <w:rPr>
                <w:bCs/>
                <w:color w:val="000000" w:themeColor="text1"/>
                <w:highlight w:val="yellow"/>
                <w:lang w:val="en-US" w:eastAsia="ko-KR"/>
              </w:rPr>
              <w:t>Agreements via email – from offline 105 – second round:</w:t>
            </w:r>
          </w:p>
          <w:p w14:paraId="6324F2BA" w14:textId="77777777" w:rsidR="00426C1E" w:rsidRPr="004258BC" w:rsidRDefault="00EF1E16" w:rsidP="00426C1E">
            <w:pPr>
              <w:overflowPunct/>
              <w:autoSpaceDE/>
              <w:autoSpaceDN/>
              <w:adjustRightInd/>
              <w:spacing w:after="120"/>
              <w:textAlignment w:val="auto"/>
              <w:rPr>
                <w:bCs/>
                <w:color w:val="000000" w:themeColor="text1"/>
                <w:highlight w:val="yellow"/>
                <w:lang w:val="en-US" w:eastAsia="ko-KR"/>
              </w:rPr>
            </w:pPr>
            <w:r w:rsidRPr="004258BC">
              <w:rPr>
                <w:bCs/>
                <w:color w:val="000000" w:themeColor="text1"/>
                <w:highlight w:val="yellow"/>
                <w:lang w:val="en-US" w:eastAsia="ko-KR"/>
              </w:rPr>
              <w:t>3.     From RAN2 perspective, handover scenario 1 is supported.</w:t>
            </w:r>
          </w:p>
          <w:p w14:paraId="1B80B565" w14:textId="77777777" w:rsidR="00426C1E" w:rsidRPr="004258BC" w:rsidRDefault="00EF1E16" w:rsidP="00426C1E">
            <w:pPr>
              <w:overflowPunct/>
              <w:autoSpaceDE/>
              <w:autoSpaceDN/>
              <w:adjustRightInd/>
              <w:spacing w:after="120"/>
              <w:textAlignment w:val="auto"/>
              <w:rPr>
                <w:bCs/>
                <w:color w:val="000000" w:themeColor="text1"/>
                <w:highlight w:val="yellow"/>
                <w:lang w:val="en-US" w:eastAsia="ko-KR"/>
              </w:rPr>
            </w:pPr>
            <w:r w:rsidRPr="004258BC">
              <w:rPr>
                <w:bCs/>
                <w:color w:val="000000" w:themeColor="text1"/>
                <w:highlight w:val="yellow"/>
                <w:lang w:val="en-US" w:eastAsia="ko-KR"/>
              </w:rPr>
              <w:t xml:space="preserve">      Scenario 1: Handover to a target cell’s specific Redcap BWP associated with NCD-SSB besides to the initial BWP associated with CD-SSB (i.e. UE directly sync to the NCD-SSB and perform RACH on that BWP)</w:t>
            </w:r>
          </w:p>
          <w:p w14:paraId="33BBA5C7" w14:textId="77777777" w:rsidR="00426C1E" w:rsidRPr="004258BC" w:rsidRDefault="00EF1E16" w:rsidP="00426C1E">
            <w:pPr>
              <w:overflowPunct/>
              <w:autoSpaceDE/>
              <w:autoSpaceDN/>
              <w:adjustRightInd/>
              <w:spacing w:after="120"/>
              <w:textAlignment w:val="auto"/>
              <w:rPr>
                <w:bCs/>
                <w:color w:val="000000" w:themeColor="text1"/>
                <w:highlight w:val="yellow"/>
                <w:lang w:val="en-US" w:eastAsia="ko-KR"/>
              </w:rPr>
            </w:pPr>
            <w:r w:rsidRPr="004258BC">
              <w:rPr>
                <w:bCs/>
                <w:color w:val="000000" w:themeColor="text1"/>
                <w:highlight w:val="yellow"/>
                <w:lang w:val="en-US" w:eastAsia="ko-KR"/>
              </w:rPr>
              <w:t>4.     From RAN2 perspective, handover scenario 2 is not supported.</w:t>
            </w:r>
          </w:p>
          <w:p w14:paraId="40D3A513" w14:textId="77777777" w:rsidR="00426C1E" w:rsidRPr="00426C1E" w:rsidRDefault="00EF1E16" w:rsidP="00426C1E">
            <w:pPr>
              <w:spacing w:after="120"/>
              <w:rPr>
                <w:bCs/>
                <w:color w:val="000000" w:themeColor="text1"/>
                <w:lang w:val="en-US" w:eastAsia="ko-KR"/>
              </w:rPr>
            </w:pPr>
            <w:r w:rsidRPr="004258BC">
              <w:rPr>
                <w:bCs/>
                <w:color w:val="000000" w:themeColor="text1"/>
                <w:highlight w:val="yellow"/>
                <w:lang w:val="en-US" w:eastAsia="ko-KR"/>
              </w:rPr>
              <w:t xml:space="preserve">      Scenario 2: Handover to a target cell’s initial BWP and further switch to the specific Redcap BWP to send the RACH (i.e. UE first sync to the CD-SSB and then autonomously switch to first active BWP to perform RACH)</w:t>
            </w:r>
          </w:p>
          <w:p w14:paraId="1270A551" w14:textId="77777777" w:rsidR="009744C2" w:rsidRDefault="009744C2" w:rsidP="009744C2">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0682DEFC" w14:textId="77777777" w:rsidR="00426C1E" w:rsidRPr="004258BC" w:rsidRDefault="00A844B3" w:rsidP="009744C2">
            <w:pPr>
              <w:overflowPunct/>
              <w:autoSpaceDE/>
              <w:autoSpaceDN/>
              <w:adjustRightInd/>
              <w:textAlignment w:val="auto"/>
              <w:rPr>
                <w:bCs/>
                <w:color w:val="000000" w:themeColor="text1"/>
                <w:lang w:val="en-US" w:eastAsia="ko-KR"/>
              </w:rPr>
            </w:pPr>
            <w:r>
              <w:rPr>
                <w:bCs/>
                <w:color w:val="000000" w:themeColor="text1"/>
                <w:lang w:val="en-US" w:eastAsia="ko-KR"/>
              </w:rPr>
              <w:t xml:space="preserve">Trs is needed during the HO delay, if additional Trs means the Trs used for target NCD-SSB tracking we are fine with option 1a; if </w:t>
            </w:r>
            <w:r w:rsidR="00D47A1F">
              <w:rPr>
                <w:bCs/>
                <w:color w:val="000000" w:themeColor="text1"/>
                <w:lang w:val="en-US" w:eastAsia="ko-KR"/>
              </w:rPr>
              <w:t>additional Trs means extra Trs besides the target NCD-SSB tracking we are fine with option 2. Needs more explanation on the meaning of addition Trs.</w:t>
            </w:r>
          </w:p>
          <w:p w14:paraId="65B112C1" w14:textId="77777777" w:rsidR="009744C2" w:rsidRDefault="009744C2" w:rsidP="009744C2">
            <w:pPr>
              <w:rPr>
                <w:b/>
                <w:color w:val="000000" w:themeColor="text1"/>
                <w:u w:val="single"/>
                <w:lang w:val="en-US" w:eastAsia="ko-KR"/>
              </w:rPr>
            </w:pPr>
            <w:r w:rsidRPr="004F1CAE">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55297291" w14:textId="77777777" w:rsidR="00D47A1F" w:rsidRPr="004258BC" w:rsidRDefault="00EF1E16" w:rsidP="009744C2">
            <w:pPr>
              <w:overflowPunct/>
              <w:autoSpaceDE/>
              <w:autoSpaceDN/>
              <w:adjustRightInd/>
              <w:textAlignment w:val="auto"/>
              <w:rPr>
                <w:bCs/>
                <w:color w:val="000000" w:themeColor="text1"/>
                <w:lang w:val="en-US" w:eastAsia="ko-KR"/>
              </w:rPr>
            </w:pPr>
            <w:r w:rsidRPr="004258BC">
              <w:rPr>
                <w:bCs/>
                <w:color w:val="000000" w:themeColor="text1"/>
                <w:lang w:val="en-US" w:eastAsia="ko-KR"/>
              </w:rPr>
              <w:t>No need to discuss.</w:t>
            </w:r>
            <w:r w:rsidR="00D47A1F">
              <w:rPr>
                <w:bCs/>
                <w:color w:val="000000" w:themeColor="text1"/>
                <w:lang w:val="en-US" w:eastAsia="ko-KR"/>
              </w:rPr>
              <w:t xml:space="preserve"> Scenario 2 is precluded by RAN2.</w:t>
            </w:r>
          </w:p>
          <w:p w14:paraId="321D1991" w14:textId="77777777" w:rsidR="009744C2" w:rsidRDefault="009744C2" w:rsidP="009744C2">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216A90F1" w14:textId="77777777" w:rsidR="00D47A1F" w:rsidRPr="004258BC" w:rsidRDefault="00D47A1F" w:rsidP="009744C2">
            <w:pPr>
              <w:overflowPunct/>
              <w:autoSpaceDE/>
              <w:autoSpaceDN/>
              <w:adjustRightInd/>
              <w:textAlignment w:val="auto"/>
              <w:rPr>
                <w:bCs/>
                <w:color w:val="000000" w:themeColor="text1"/>
                <w:lang w:val="en-US" w:eastAsia="ko-KR"/>
              </w:rPr>
            </w:pPr>
            <w:r w:rsidRPr="004F1CAE">
              <w:rPr>
                <w:bCs/>
                <w:color w:val="000000" w:themeColor="text1"/>
                <w:lang w:val="en-US" w:eastAsia="ko-KR"/>
              </w:rPr>
              <w:t>No need to discuss.</w:t>
            </w:r>
            <w:r>
              <w:rPr>
                <w:bCs/>
                <w:color w:val="000000" w:themeColor="text1"/>
                <w:lang w:val="en-US" w:eastAsia="ko-KR"/>
              </w:rPr>
              <w:t xml:space="preserve"> Scenario 2 is precluded by RAN2.</w:t>
            </w:r>
          </w:p>
          <w:p w14:paraId="1047290C" w14:textId="77777777" w:rsidR="009744C2" w:rsidRDefault="009744C2" w:rsidP="009744C2">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14FE6D61" w14:textId="77777777" w:rsidR="00D47A1F" w:rsidRPr="004258BC" w:rsidRDefault="00D47A1F" w:rsidP="009744C2">
            <w:pPr>
              <w:overflowPunct/>
              <w:autoSpaceDE/>
              <w:autoSpaceDN/>
              <w:adjustRightInd/>
              <w:textAlignment w:val="auto"/>
              <w:rPr>
                <w:bCs/>
                <w:color w:val="000000" w:themeColor="text1"/>
                <w:lang w:val="en-US" w:eastAsia="ko-KR"/>
              </w:rPr>
            </w:pPr>
            <w:r w:rsidRPr="004F1CAE">
              <w:rPr>
                <w:bCs/>
                <w:color w:val="000000" w:themeColor="text1"/>
                <w:lang w:val="en-US" w:eastAsia="ko-KR"/>
              </w:rPr>
              <w:t>No need to discuss.</w:t>
            </w:r>
            <w:r>
              <w:rPr>
                <w:bCs/>
                <w:color w:val="000000" w:themeColor="text1"/>
                <w:lang w:val="en-US" w:eastAsia="ko-KR"/>
              </w:rPr>
              <w:t xml:space="preserve"> Scenario 3 is precluded by RAN2.</w:t>
            </w:r>
          </w:p>
          <w:p w14:paraId="7FB6E8AB" w14:textId="77777777" w:rsidR="009744C2" w:rsidRDefault="009744C2" w:rsidP="009744C2">
            <w:pPr>
              <w:overflowPunct/>
              <w:autoSpaceDE/>
              <w:autoSpaceDN/>
              <w:adjustRightInd/>
              <w:textAlignment w:val="auto"/>
              <w:rPr>
                <w:b/>
                <w:color w:val="000000" w:themeColor="text1"/>
                <w:u w:val="single"/>
                <w:lang w:val="en-US" w:eastAsia="ko-KR"/>
              </w:rPr>
            </w:pPr>
            <w:r w:rsidRPr="004F1CAE">
              <w:rPr>
                <w:b/>
                <w:color w:val="000000" w:themeColor="text1"/>
                <w:u w:val="single"/>
                <w:lang w:val="en-US" w:eastAsia="ko-KR"/>
              </w:rPr>
              <w:t>Issue 2-1-8: Additional BWP switching delay (</w:t>
            </w:r>
            <w:r w:rsidRPr="004F1CAE">
              <w:rPr>
                <w:rFonts w:eastAsia="DengXian"/>
                <w:b/>
                <w:bCs/>
                <w:u w:val="single"/>
                <w:lang w:val="en-US" w:eastAsia="ko-KR"/>
              </w:rPr>
              <w:t>T</w:t>
            </w:r>
            <w:r w:rsidRPr="004F1CAE">
              <w:rPr>
                <w:rFonts w:eastAsia="DengXian"/>
                <w:b/>
                <w:bCs/>
                <w:u w:val="single"/>
                <w:vertAlign w:val="subscript"/>
                <w:lang w:val="en-US" w:eastAsia="ko-KR"/>
              </w:rPr>
              <w:t>BWP-switching-delay</w:t>
            </w:r>
            <w:r w:rsidRPr="004F1CAE">
              <w:rPr>
                <w:b/>
                <w:color w:val="000000" w:themeColor="text1"/>
                <w:u w:val="single"/>
                <w:lang w:val="en-US" w:eastAsia="ko-KR"/>
              </w:rPr>
              <w:t>) in requirements</w:t>
            </w:r>
          </w:p>
          <w:p w14:paraId="2708DE6F" w14:textId="77777777" w:rsidR="004117E3" w:rsidRPr="004258BC" w:rsidRDefault="00EF1E16" w:rsidP="009744C2">
            <w:pPr>
              <w:overflowPunct/>
              <w:autoSpaceDE/>
              <w:autoSpaceDN/>
              <w:adjustRightInd/>
              <w:textAlignment w:val="auto"/>
              <w:rPr>
                <w:bCs/>
                <w:color w:val="000000" w:themeColor="text1"/>
                <w:lang w:val="en-US" w:eastAsia="ko-KR"/>
              </w:rPr>
            </w:pPr>
            <w:r w:rsidRPr="004258BC">
              <w:rPr>
                <w:bCs/>
                <w:color w:val="000000" w:themeColor="text1"/>
                <w:lang w:val="en-US" w:eastAsia="ko-KR"/>
              </w:rPr>
              <w:t>No BWP switching during HO for scenario 2 and 3. No need to discuss.</w:t>
            </w:r>
          </w:p>
          <w:p w14:paraId="1A4A1AF9" w14:textId="77777777" w:rsidR="009744C2" w:rsidRDefault="009744C2" w:rsidP="009744C2">
            <w:pPr>
              <w:overflowPunct/>
              <w:autoSpaceDE/>
              <w:autoSpaceDN/>
              <w:adjustRightInd/>
              <w:textAlignment w:val="auto"/>
              <w:rPr>
                <w:b/>
                <w:color w:val="000000" w:themeColor="text1"/>
                <w:u w:val="single"/>
                <w:lang w:val="en-US" w:eastAsia="ko-KR"/>
              </w:rPr>
            </w:pPr>
            <w:r w:rsidRPr="004F1CAE">
              <w:rPr>
                <w:b/>
                <w:color w:val="000000" w:themeColor="text1"/>
                <w:u w:val="single"/>
                <w:lang w:val="en-US" w:eastAsia="ko-KR"/>
              </w:rPr>
              <w:t xml:space="preserve">Issue 2-1-9: </w:t>
            </w:r>
            <w:r w:rsidRPr="004F1CAE">
              <w:rPr>
                <w:b/>
                <w:bCs/>
                <w:u w:val="single"/>
                <w:lang w:val="en-US" w:eastAsia="ko-KR"/>
              </w:rPr>
              <w:t>T/F tracking delay(T</w:t>
            </w:r>
            <w:r w:rsidRPr="004F1CAE">
              <w:rPr>
                <w:b/>
                <w:bCs/>
                <w:u w:val="single"/>
                <w:vertAlign w:val="subscript"/>
                <w:lang w:val="en-US" w:eastAsia="ko-KR"/>
              </w:rPr>
              <w:t>∆</w:t>
            </w:r>
            <w:r w:rsidRPr="004F1CAE">
              <w:rPr>
                <w:b/>
                <w:bCs/>
                <w:u w:val="single"/>
                <w:lang w:val="en-US" w:eastAsia="ko-KR"/>
              </w:rPr>
              <w:t>)</w:t>
            </w:r>
            <w:r w:rsidRPr="004F1CAE">
              <w:rPr>
                <w:b/>
                <w:color w:val="000000" w:themeColor="text1"/>
                <w:u w:val="single"/>
                <w:lang w:val="en-US" w:eastAsia="ko-KR"/>
              </w:rPr>
              <w:t xml:space="preserve"> in requirements </w:t>
            </w:r>
          </w:p>
          <w:p w14:paraId="27F98359" w14:textId="77777777" w:rsidR="004117E3" w:rsidRPr="004F1CAE" w:rsidRDefault="004117E3" w:rsidP="009744C2">
            <w:pPr>
              <w:overflowPunct/>
              <w:autoSpaceDE/>
              <w:autoSpaceDN/>
              <w:adjustRightInd/>
              <w:textAlignment w:val="auto"/>
              <w:rPr>
                <w:b/>
                <w:color w:val="000000" w:themeColor="text1"/>
                <w:u w:val="single"/>
                <w:lang w:val="en-US" w:eastAsia="ko-KR"/>
              </w:rPr>
            </w:pPr>
            <w:r w:rsidRPr="004F1CAE">
              <w:rPr>
                <w:bCs/>
                <w:color w:val="000000" w:themeColor="text1"/>
                <w:lang w:val="en-US" w:eastAsia="ko-KR"/>
              </w:rPr>
              <w:t>No need to discuss.</w:t>
            </w:r>
          </w:p>
          <w:p w14:paraId="2A30AC59" w14:textId="77777777" w:rsidR="009744C2" w:rsidRDefault="009744C2" w:rsidP="009744C2">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2850A2F5" w14:textId="77777777" w:rsidR="004117E3" w:rsidRPr="004258BC" w:rsidRDefault="00EF1E16" w:rsidP="009744C2">
            <w:pPr>
              <w:overflowPunct/>
              <w:autoSpaceDE/>
              <w:autoSpaceDN/>
              <w:adjustRightInd/>
              <w:textAlignment w:val="auto"/>
              <w:rPr>
                <w:bCs/>
                <w:color w:val="000000" w:themeColor="text1"/>
                <w:lang w:val="en-US" w:eastAsia="ko-KR"/>
              </w:rPr>
            </w:pPr>
            <w:r w:rsidRPr="004258BC">
              <w:rPr>
                <w:bCs/>
                <w:color w:val="000000" w:themeColor="text1"/>
                <w:lang w:val="en-US" w:eastAsia="ko-KR"/>
              </w:rPr>
              <w:t>Option 1.</w:t>
            </w:r>
          </w:p>
          <w:p w14:paraId="38885590" w14:textId="77777777" w:rsidR="009744C2" w:rsidRDefault="009744C2" w:rsidP="009744C2">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614756DE" w14:textId="77777777" w:rsidR="004117E3" w:rsidRPr="004258BC" w:rsidRDefault="00EF1E16" w:rsidP="009744C2">
            <w:pPr>
              <w:overflowPunct/>
              <w:autoSpaceDE/>
              <w:autoSpaceDN/>
              <w:adjustRightInd/>
              <w:textAlignment w:val="auto"/>
              <w:rPr>
                <w:bCs/>
                <w:color w:val="000000" w:themeColor="text1"/>
                <w:lang w:val="en-US" w:eastAsia="ko-KR"/>
              </w:rPr>
            </w:pPr>
            <w:r w:rsidRPr="004258BC">
              <w:rPr>
                <w:bCs/>
                <w:color w:val="000000" w:themeColor="text1"/>
                <w:lang w:val="en-US" w:eastAsia="ko-KR"/>
              </w:rPr>
              <w:t xml:space="preserve">Suggest to have more </w:t>
            </w:r>
            <w:r w:rsidR="00283F40">
              <w:rPr>
                <w:bCs/>
                <w:color w:val="000000" w:themeColor="text1"/>
                <w:lang w:val="en-US" w:eastAsia="ko-KR"/>
              </w:rPr>
              <w:t>discussion</w:t>
            </w:r>
            <w:r w:rsidRPr="004258BC">
              <w:rPr>
                <w:bCs/>
                <w:color w:val="000000" w:themeColor="text1"/>
                <w:lang w:val="en-US" w:eastAsia="ko-KR"/>
              </w:rPr>
              <w:t xml:space="preserve"> on this issue. Since this is not key issue related with the WI closing, perhaps we could come back next meeting.</w:t>
            </w:r>
          </w:p>
          <w:p w14:paraId="08DC6F86" w14:textId="77777777" w:rsidR="009744C2" w:rsidRDefault="009744C2" w:rsidP="009744C2">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0BAF183D" w14:textId="77777777" w:rsidR="00283F40" w:rsidRPr="004258BC" w:rsidRDefault="00EF1E16" w:rsidP="009744C2">
            <w:pPr>
              <w:overflowPunct/>
              <w:autoSpaceDE/>
              <w:autoSpaceDN/>
              <w:adjustRightInd/>
              <w:textAlignment w:val="auto"/>
              <w:rPr>
                <w:bCs/>
                <w:color w:val="000000" w:themeColor="text1"/>
                <w:lang w:val="en-US" w:eastAsia="ko-KR"/>
              </w:rPr>
            </w:pPr>
            <w:r w:rsidRPr="004258BC">
              <w:rPr>
                <w:bCs/>
                <w:color w:val="000000" w:themeColor="text1"/>
                <w:lang w:val="en-US" w:eastAsia="ko-KR"/>
              </w:rPr>
              <w:t>Reuse same assumption from HO, and then no need to discuss this issue</w:t>
            </w:r>
            <w:r w:rsidR="00283F40">
              <w:rPr>
                <w:bCs/>
                <w:color w:val="000000" w:themeColor="text1"/>
                <w:lang w:val="en-US" w:eastAsia="ko-KR"/>
              </w:rPr>
              <w:t xml:space="preserve"> where BWP switching is needed.</w:t>
            </w:r>
          </w:p>
          <w:p w14:paraId="5741843F" w14:textId="77777777" w:rsidR="009744C2" w:rsidRDefault="009744C2" w:rsidP="009744C2">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077B458C" w14:textId="77777777" w:rsidR="00870140" w:rsidRPr="004258BC" w:rsidRDefault="00283F40" w:rsidP="004258BC">
            <w:pPr>
              <w:rPr>
                <w:bCs/>
                <w:color w:val="000000" w:themeColor="text1"/>
                <w:lang w:val="en-US" w:eastAsia="ko-KR"/>
              </w:rPr>
            </w:pPr>
            <w:r w:rsidRPr="004F1CAE">
              <w:rPr>
                <w:bCs/>
                <w:color w:val="000000" w:themeColor="text1"/>
                <w:lang w:val="en-US" w:eastAsia="ko-KR"/>
              </w:rPr>
              <w:lastRenderedPageBreak/>
              <w:t>Reuse same assumption from HO, and then no need to discuss this issue</w:t>
            </w:r>
            <w:r>
              <w:rPr>
                <w:bCs/>
                <w:color w:val="000000" w:themeColor="text1"/>
                <w:lang w:val="en-US" w:eastAsia="ko-KR"/>
              </w:rPr>
              <w:t xml:space="preserve"> where BWP switching is needed.</w:t>
            </w:r>
          </w:p>
        </w:tc>
      </w:tr>
      <w:tr w:rsidR="00BE3B30" w14:paraId="66BFED19" w14:textId="77777777" w:rsidTr="006A1436">
        <w:tc>
          <w:tcPr>
            <w:tcW w:w="1272" w:type="dxa"/>
          </w:tcPr>
          <w:p w14:paraId="54B5C2F6" w14:textId="77777777" w:rsidR="00BE3B30" w:rsidRDefault="00BE3B30" w:rsidP="00BE3B30">
            <w:pPr>
              <w:spacing w:after="120"/>
              <w:rPr>
                <w:color w:val="000000" w:themeColor="text1"/>
                <w:lang w:val="en-US" w:eastAsia="zh-CN"/>
              </w:rPr>
            </w:pPr>
            <w:r>
              <w:rPr>
                <w:color w:val="000000" w:themeColor="text1"/>
                <w:lang w:val="en-US" w:eastAsia="zh-CN"/>
              </w:rPr>
              <w:lastRenderedPageBreak/>
              <w:t>Qualcomm</w:t>
            </w:r>
          </w:p>
        </w:tc>
        <w:tc>
          <w:tcPr>
            <w:tcW w:w="8359" w:type="dxa"/>
          </w:tcPr>
          <w:p w14:paraId="5C0547AF" w14:textId="77777777" w:rsidR="00BE3B30" w:rsidRDefault="00BE3B30" w:rsidP="00BE3B30">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519BE921" w14:textId="77777777" w:rsidR="00D35145" w:rsidRDefault="00DC6A67" w:rsidP="00BE3B30">
            <w:pPr>
              <w:spacing w:after="120"/>
              <w:rPr>
                <w:bCs/>
                <w:color w:val="000000" w:themeColor="text1"/>
                <w:lang w:val="en-US" w:eastAsia="ko-KR"/>
              </w:rPr>
            </w:pPr>
            <w:r>
              <w:rPr>
                <w:bCs/>
                <w:color w:val="000000" w:themeColor="text1"/>
                <w:lang w:val="en-US" w:eastAsia="ko-KR"/>
              </w:rPr>
              <w:t>Scenario 1 supported</w:t>
            </w:r>
            <w:r w:rsidR="007578CB">
              <w:rPr>
                <w:bCs/>
                <w:color w:val="000000" w:themeColor="text1"/>
                <w:lang w:val="en-US" w:eastAsia="ko-KR"/>
              </w:rPr>
              <w:t xml:space="preserve"> based on RAN2 discussion</w:t>
            </w:r>
            <w:r>
              <w:rPr>
                <w:bCs/>
                <w:color w:val="000000" w:themeColor="text1"/>
                <w:lang w:val="en-US" w:eastAsia="ko-KR"/>
              </w:rPr>
              <w:t>.</w:t>
            </w:r>
            <w:r w:rsidR="00C74CEE">
              <w:rPr>
                <w:bCs/>
                <w:color w:val="000000" w:themeColor="text1"/>
                <w:lang w:val="en-US" w:eastAsia="ko-KR"/>
              </w:rPr>
              <w:t xml:space="preserve"> </w:t>
            </w:r>
            <w:r w:rsidR="00337FFC">
              <w:rPr>
                <w:bCs/>
                <w:color w:val="000000" w:themeColor="text1"/>
                <w:lang w:val="en-US" w:eastAsia="ko-KR"/>
              </w:rPr>
              <w:t xml:space="preserve">And we think scenario 1a is the case of HO to an unknown cell and </w:t>
            </w:r>
            <w:r w:rsidR="00352863">
              <w:rPr>
                <w:bCs/>
                <w:color w:val="000000" w:themeColor="text1"/>
                <w:lang w:val="en-US" w:eastAsia="ko-KR"/>
              </w:rPr>
              <w:t>should be supported in RAN4.</w:t>
            </w:r>
          </w:p>
          <w:p w14:paraId="654B67AF" w14:textId="77777777" w:rsidR="00352863" w:rsidRDefault="00B0323B" w:rsidP="00BE3B30">
            <w:pPr>
              <w:spacing w:after="120"/>
              <w:rPr>
                <w:bCs/>
                <w:color w:val="000000" w:themeColor="text1"/>
                <w:lang w:val="en-US" w:eastAsia="ko-KR"/>
              </w:rPr>
            </w:pPr>
            <w:r>
              <w:rPr>
                <w:bCs/>
                <w:color w:val="000000" w:themeColor="text1"/>
                <w:lang w:val="en-US" w:eastAsia="ko-KR"/>
              </w:rPr>
              <w:t xml:space="preserve">Regarding </w:t>
            </w:r>
            <w:r w:rsidR="00352863">
              <w:rPr>
                <w:bCs/>
                <w:color w:val="000000" w:themeColor="text1"/>
                <w:lang w:val="en-US" w:eastAsia="ko-KR"/>
              </w:rPr>
              <w:t>scenario</w:t>
            </w:r>
            <w:r>
              <w:rPr>
                <w:bCs/>
                <w:color w:val="000000" w:themeColor="text1"/>
                <w:lang w:val="en-US" w:eastAsia="ko-KR"/>
              </w:rPr>
              <w:t>s</w:t>
            </w:r>
            <w:r w:rsidR="00352863">
              <w:rPr>
                <w:bCs/>
                <w:color w:val="000000" w:themeColor="text1"/>
                <w:lang w:val="en-US" w:eastAsia="ko-KR"/>
              </w:rPr>
              <w:t xml:space="preserve"> </w:t>
            </w:r>
            <w:r w:rsidR="00863AA8">
              <w:rPr>
                <w:bCs/>
                <w:color w:val="000000" w:themeColor="text1"/>
                <w:lang w:val="en-US" w:eastAsia="ko-KR"/>
              </w:rPr>
              <w:t>2, 2a and 3 we understand that the HO should be performed on the first active BWP and this BWP must be configured with ROs.</w:t>
            </w:r>
            <w:r w:rsidR="00E562F3">
              <w:rPr>
                <w:bCs/>
                <w:color w:val="000000" w:themeColor="text1"/>
                <w:lang w:val="en-US" w:eastAsia="ko-KR"/>
              </w:rPr>
              <w:t xml:space="preserve"> When the first Active BWP is the non-Redcap initial BWP</w:t>
            </w:r>
            <w:r w:rsidR="0057073E">
              <w:rPr>
                <w:bCs/>
                <w:color w:val="000000" w:themeColor="text1"/>
                <w:lang w:val="en-US" w:eastAsia="ko-KR"/>
              </w:rPr>
              <w:t>, it will contain both ROs and SSBs, so this case is no different than the legacy case and additional HO delay is not required.</w:t>
            </w:r>
            <w:r w:rsidR="002C36D8">
              <w:rPr>
                <w:bCs/>
                <w:color w:val="000000" w:themeColor="text1"/>
                <w:lang w:val="en-US" w:eastAsia="ko-KR"/>
              </w:rPr>
              <w:t xml:space="preserve"> Scenario 1</w:t>
            </w:r>
            <w:r w:rsidR="000F3D1D">
              <w:rPr>
                <w:bCs/>
                <w:color w:val="000000" w:themeColor="text1"/>
                <w:lang w:val="en-US" w:eastAsia="ko-KR"/>
              </w:rPr>
              <w:t>/1a</w:t>
            </w:r>
            <w:r w:rsidR="002C36D8">
              <w:rPr>
                <w:bCs/>
                <w:color w:val="000000" w:themeColor="text1"/>
                <w:lang w:val="en-US" w:eastAsia="ko-KR"/>
              </w:rPr>
              <w:t xml:space="preserve"> refers to the case when th</w:t>
            </w:r>
            <w:r w:rsidR="000F3D1D">
              <w:rPr>
                <w:bCs/>
                <w:color w:val="000000" w:themeColor="text1"/>
                <w:lang w:val="en-US" w:eastAsia="ko-KR"/>
              </w:rPr>
              <w:t>e</w:t>
            </w:r>
            <w:r w:rsidR="002C36D8">
              <w:rPr>
                <w:bCs/>
                <w:color w:val="000000" w:themeColor="text1"/>
                <w:lang w:val="en-US" w:eastAsia="ko-KR"/>
              </w:rPr>
              <w:t xml:space="preserve"> first Active BWP </w:t>
            </w:r>
            <w:r w:rsidR="000F3D1D">
              <w:rPr>
                <w:bCs/>
                <w:color w:val="000000" w:themeColor="text1"/>
                <w:lang w:val="en-US" w:eastAsia="ko-KR"/>
              </w:rPr>
              <w:t>is configured with NCD-SSBs</w:t>
            </w:r>
            <w:r w:rsidR="002F0560">
              <w:rPr>
                <w:bCs/>
                <w:color w:val="000000" w:themeColor="text1"/>
                <w:lang w:val="en-US" w:eastAsia="ko-KR"/>
              </w:rPr>
              <w:t xml:space="preserve"> and ROs and is a valid case. However, we want to discuss the case when the first Active BWP is the Redcap initial BWP (and hence has ROs configured within this BWP) but there are no NCD-SSBs configured in this BWP.</w:t>
            </w:r>
            <w:r w:rsidR="00C24C9F">
              <w:rPr>
                <w:bCs/>
                <w:color w:val="000000" w:themeColor="text1"/>
                <w:lang w:val="en-US" w:eastAsia="ko-KR"/>
              </w:rPr>
              <w:t xml:space="preserve"> Should RAN4 define requirements for this scenario?</w:t>
            </w:r>
          </w:p>
          <w:p w14:paraId="18D59678" w14:textId="77777777" w:rsidR="006F583C" w:rsidRDefault="00C24C9F" w:rsidP="006F583C">
            <w:pPr>
              <w:rPr>
                <w:rFonts w:eastAsiaTheme="minorEastAsia"/>
                <w:color w:val="000000" w:themeColor="text1"/>
                <w:lang w:val="en-US" w:eastAsia="zh-CN"/>
              </w:rPr>
            </w:pPr>
            <w:r>
              <w:rPr>
                <w:rFonts w:eastAsiaTheme="minorEastAsia"/>
                <w:color w:val="000000" w:themeColor="text1"/>
                <w:lang w:val="en-US" w:eastAsia="zh-CN"/>
              </w:rPr>
              <w:t>If yes, then i</w:t>
            </w:r>
            <w:r w:rsidR="006F583C">
              <w:rPr>
                <w:rFonts w:eastAsiaTheme="minorEastAsia"/>
                <w:color w:val="000000" w:themeColor="text1"/>
                <w:lang w:val="en-US" w:eastAsia="zh-CN"/>
              </w:rPr>
              <w:t xml:space="preserve">n this case the UE needs to perform measurements for cell detection and/or time/frequency synchronization on SSBs outside the first active BWP. </w:t>
            </w:r>
            <w:r w:rsidR="00AE62C0">
              <w:rPr>
                <w:rFonts w:eastAsiaTheme="minorEastAsia"/>
                <w:color w:val="000000" w:themeColor="text1"/>
                <w:lang w:val="en-US" w:eastAsia="zh-CN"/>
              </w:rPr>
              <w:t>O</w:t>
            </w:r>
            <w:r w:rsidR="006F583C">
              <w:rPr>
                <w:rFonts w:eastAsiaTheme="minorEastAsia"/>
                <w:color w:val="000000" w:themeColor="text1"/>
                <w:lang w:val="en-US" w:eastAsia="zh-CN"/>
              </w:rPr>
              <w:t>ne way to perform these measurements would be using MGs. Another possible way would be that the UE first switches to the BWP (non-RedCap specific initial BWP in this case) that contains the SSB, performs cell-detection and time/frequency synchronization there and then switches to first active BWP. This leads to UE needing additional time for HO</w:t>
            </w:r>
            <w:r w:rsidR="00AE62C0">
              <w:rPr>
                <w:rFonts w:eastAsiaTheme="minorEastAsia"/>
                <w:color w:val="000000" w:themeColor="text1"/>
                <w:lang w:val="en-US" w:eastAsia="zh-CN"/>
              </w:rPr>
              <w:t>. We think both these procedures are valid UE procedures and should be left to UE implementation.</w:t>
            </w:r>
            <w:r w:rsidR="008B6D57">
              <w:rPr>
                <w:rFonts w:eastAsiaTheme="minorEastAsia"/>
                <w:color w:val="000000" w:themeColor="text1"/>
                <w:lang w:val="en-US" w:eastAsia="zh-CN"/>
              </w:rPr>
              <w:t xml:space="preserve"> RAN4 should just specify additional delay (e.g. 6ms) to handle this scenario.</w:t>
            </w:r>
          </w:p>
          <w:p w14:paraId="54FA30AA" w14:textId="77777777" w:rsidR="006F583C" w:rsidRDefault="006F583C" w:rsidP="006F583C">
            <w:pPr>
              <w:rPr>
                <w:bCs/>
                <w:color w:val="000000" w:themeColor="text1"/>
                <w:sz w:val="21"/>
                <w:szCs w:val="22"/>
                <w:lang w:eastAsia="sv-SE"/>
              </w:rPr>
            </w:pPr>
            <w:r>
              <w:rPr>
                <w:rFonts w:eastAsiaTheme="minorEastAsia"/>
                <w:color w:val="000000" w:themeColor="text1"/>
                <w:lang w:val="en-US" w:eastAsia="zh-CN"/>
              </w:rPr>
              <w:t>For scenario 4, we think this should just be the case of HO to an unknown cell and no need to discuss it separately.</w:t>
            </w:r>
          </w:p>
          <w:p w14:paraId="1D29D701" w14:textId="77777777" w:rsidR="00BE3B30" w:rsidRDefault="00BE3B30" w:rsidP="00BE3B30">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692A14C2" w14:textId="77777777" w:rsidR="00BE3B30" w:rsidRDefault="00B02E78" w:rsidP="00BE3B30">
            <w:pPr>
              <w:rPr>
                <w:bCs/>
                <w:color w:val="000000" w:themeColor="text1"/>
                <w:lang w:val="en-US" w:eastAsia="ko-KR"/>
              </w:rPr>
            </w:pPr>
            <w:r>
              <w:rPr>
                <w:bCs/>
                <w:color w:val="000000" w:themeColor="text1"/>
                <w:lang w:val="en-US" w:eastAsia="ko-KR"/>
              </w:rPr>
              <w:t xml:space="preserve">An SSB is available within the </w:t>
            </w:r>
            <w:r w:rsidR="00467A4F">
              <w:rPr>
                <w:bCs/>
                <w:color w:val="000000" w:themeColor="text1"/>
                <w:lang w:val="en-US" w:eastAsia="ko-KR"/>
              </w:rPr>
              <w:t>RedCap specific initial BWP</w:t>
            </w:r>
            <w:r w:rsidR="00C66802">
              <w:rPr>
                <w:bCs/>
                <w:color w:val="000000" w:themeColor="text1"/>
                <w:lang w:val="en-US" w:eastAsia="ko-KR"/>
              </w:rPr>
              <w:t xml:space="preserve"> in this case </w:t>
            </w:r>
            <w:r w:rsidR="00467A4F">
              <w:rPr>
                <w:bCs/>
                <w:color w:val="000000" w:themeColor="text1"/>
                <w:lang w:val="en-US" w:eastAsia="ko-KR"/>
              </w:rPr>
              <w:t>and that HO requirements should be based on the periodicity of th</w:t>
            </w:r>
            <w:r w:rsidR="00C66802">
              <w:rPr>
                <w:bCs/>
                <w:color w:val="000000" w:themeColor="text1"/>
                <w:lang w:val="en-US" w:eastAsia="ko-KR"/>
              </w:rPr>
              <w:t>is SSB. We do not need to complicate this issue</w:t>
            </w:r>
            <w:r w:rsidR="00A34F86">
              <w:rPr>
                <w:bCs/>
                <w:color w:val="000000" w:themeColor="text1"/>
                <w:lang w:val="en-US" w:eastAsia="ko-KR"/>
              </w:rPr>
              <w:t xml:space="preserve"> and no further requirements are needed, except that </w:t>
            </w:r>
            <w:r w:rsidR="001174CD">
              <w:rPr>
                <w:bCs/>
                <w:color w:val="000000" w:themeColor="text1"/>
                <w:lang w:val="en-US" w:eastAsia="ko-KR"/>
              </w:rPr>
              <w:t>some clarification on</w:t>
            </w:r>
            <w:r w:rsidR="00A34F86">
              <w:rPr>
                <w:bCs/>
                <w:color w:val="000000" w:themeColor="text1"/>
                <w:lang w:val="en-US" w:eastAsia="ko-KR"/>
              </w:rPr>
              <w:t xml:space="preserve"> T</w:t>
            </w:r>
            <w:r w:rsidR="00EF1E16" w:rsidRPr="004258BC">
              <w:rPr>
                <w:bCs/>
                <w:color w:val="000000" w:themeColor="text1"/>
                <w:vertAlign w:val="subscript"/>
                <w:lang w:val="en-US" w:eastAsia="ko-KR"/>
              </w:rPr>
              <w:t>rs</w:t>
            </w:r>
            <w:r w:rsidR="001174CD">
              <w:rPr>
                <w:bCs/>
                <w:color w:val="000000" w:themeColor="text1"/>
                <w:lang w:val="en-US" w:eastAsia="ko-KR"/>
              </w:rPr>
              <w:t xml:space="preserve"> can be provided:</w:t>
            </w:r>
          </w:p>
          <w:p w14:paraId="0E6B36B0" w14:textId="77777777" w:rsidR="00733D21" w:rsidRDefault="001150EC" w:rsidP="00BE3B30">
            <w:pPr>
              <w:rPr>
                <w:bCs/>
                <w:color w:val="000000" w:themeColor="text1"/>
                <w:lang w:val="en-US" w:eastAsia="ko-KR"/>
              </w:rPr>
            </w:pPr>
            <w:r>
              <w:rPr>
                <w:bCs/>
                <w:color w:val="000000" w:themeColor="text1"/>
                <w:lang w:val="en-US" w:eastAsia="ko-KR"/>
              </w:rPr>
              <w:t>T</w:t>
            </w:r>
            <w:r w:rsidR="00EF1E16" w:rsidRPr="004258BC">
              <w:rPr>
                <w:bCs/>
                <w:color w:val="000000" w:themeColor="text1"/>
                <w:vertAlign w:val="subscript"/>
                <w:lang w:val="en-US" w:eastAsia="ko-KR"/>
              </w:rPr>
              <w:t>rs-Redcap</w:t>
            </w:r>
            <w:r>
              <w:rPr>
                <w:bCs/>
                <w:color w:val="000000" w:themeColor="text1"/>
                <w:lang w:val="en-US" w:eastAsia="ko-KR"/>
              </w:rPr>
              <w:t xml:space="preserve"> = max (T</w:t>
            </w:r>
            <w:r w:rsidR="00EF1E16" w:rsidRPr="004258BC">
              <w:rPr>
                <w:bCs/>
                <w:color w:val="000000" w:themeColor="text1"/>
                <w:vertAlign w:val="subscript"/>
                <w:lang w:val="en-US" w:eastAsia="ko-KR"/>
              </w:rPr>
              <w:t>rs</w:t>
            </w:r>
            <w:r w:rsidR="00E51E22">
              <w:rPr>
                <w:bCs/>
                <w:color w:val="000000" w:themeColor="text1"/>
                <w:lang w:val="en-US" w:eastAsia="ko-KR"/>
              </w:rPr>
              <w:t>, T</w:t>
            </w:r>
            <w:r w:rsidR="00EF1E16" w:rsidRPr="004258BC">
              <w:rPr>
                <w:bCs/>
                <w:color w:val="000000" w:themeColor="text1"/>
                <w:vertAlign w:val="subscript"/>
                <w:lang w:val="en-US" w:eastAsia="ko-KR"/>
              </w:rPr>
              <w:t>SSB-firstActiveBWP</w:t>
            </w:r>
            <w:r>
              <w:rPr>
                <w:bCs/>
                <w:color w:val="000000" w:themeColor="text1"/>
                <w:lang w:val="en-US" w:eastAsia="ko-KR"/>
              </w:rPr>
              <w:t>)</w:t>
            </w:r>
          </w:p>
          <w:p w14:paraId="421DBA1B" w14:textId="77777777" w:rsidR="001150EC" w:rsidRDefault="00733D21" w:rsidP="00BE3B30">
            <w:pPr>
              <w:rPr>
                <w:bCs/>
                <w:color w:val="000000" w:themeColor="text1"/>
                <w:lang w:val="en-US" w:eastAsia="ko-KR"/>
              </w:rPr>
            </w:pPr>
            <w:r>
              <w:rPr>
                <w:bCs/>
                <w:color w:val="000000" w:themeColor="text1"/>
                <w:lang w:val="en-US" w:eastAsia="ko-KR"/>
              </w:rPr>
              <w:t>Where, T</w:t>
            </w:r>
            <w:r w:rsidRPr="000D62FD">
              <w:rPr>
                <w:bCs/>
                <w:color w:val="000000" w:themeColor="text1"/>
                <w:vertAlign w:val="subscript"/>
                <w:lang w:val="en-US" w:eastAsia="ko-KR"/>
              </w:rPr>
              <w:t>SSB-firstActiveBWP</w:t>
            </w:r>
            <w:r>
              <w:rPr>
                <w:bCs/>
                <w:color w:val="000000" w:themeColor="text1"/>
                <w:lang w:val="en-US" w:eastAsia="ko-KR"/>
              </w:rPr>
              <w:t xml:space="preserve"> is the </w:t>
            </w:r>
            <w:r w:rsidR="00EF1E16" w:rsidRPr="004258BC">
              <w:t>periodicity of the SSB within the first Active BWP of the target cell</w:t>
            </w:r>
          </w:p>
          <w:p w14:paraId="0979722E" w14:textId="77777777" w:rsidR="00BE3B30" w:rsidRDefault="00BE3B30" w:rsidP="00BE3B30">
            <w:pPr>
              <w:rPr>
                <w:b/>
                <w:color w:val="000000" w:themeColor="text1"/>
                <w:u w:val="single"/>
                <w:lang w:val="en-US" w:eastAsia="ko-KR"/>
              </w:rPr>
            </w:pPr>
            <w:r w:rsidRPr="004F1CAE">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131E166C" w14:textId="77777777" w:rsidR="00BE3B30" w:rsidRPr="000D62FD" w:rsidRDefault="00BE3B30" w:rsidP="00BE3B30">
            <w:pPr>
              <w:rPr>
                <w:bCs/>
                <w:color w:val="000000" w:themeColor="text1"/>
                <w:lang w:val="en-US" w:eastAsia="ko-KR"/>
              </w:rPr>
            </w:pPr>
            <w:r w:rsidRPr="000D62FD">
              <w:rPr>
                <w:bCs/>
                <w:color w:val="000000" w:themeColor="text1"/>
                <w:lang w:val="en-US" w:eastAsia="ko-KR"/>
              </w:rPr>
              <w:t>No need to discuss.</w:t>
            </w:r>
          </w:p>
          <w:p w14:paraId="044EDA32" w14:textId="77777777" w:rsidR="00BE3B30" w:rsidRDefault="00BE3B30" w:rsidP="00BE3B30">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6015630A" w14:textId="77777777" w:rsidR="00BE3B30" w:rsidRPr="000D62FD" w:rsidRDefault="00BE3B30" w:rsidP="00BE3B30">
            <w:pPr>
              <w:rPr>
                <w:bCs/>
                <w:color w:val="000000" w:themeColor="text1"/>
                <w:lang w:val="en-US" w:eastAsia="ko-KR"/>
              </w:rPr>
            </w:pPr>
            <w:r w:rsidRPr="004F1CAE">
              <w:rPr>
                <w:bCs/>
                <w:color w:val="000000" w:themeColor="text1"/>
                <w:lang w:val="en-US" w:eastAsia="ko-KR"/>
              </w:rPr>
              <w:t>No need to discuss.</w:t>
            </w:r>
          </w:p>
          <w:p w14:paraId="2F855D49" w14:textId="77777777" w:rsidR="00BE3B30" w:rsidRDefault="00BE3B30" w:rsidP="00BE3B30">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2A588D84" w14:textId="77777777" w:rsidR="00BE3B30" w:rsidRPr="000D62FD" w:rsidRDefault="007724AD" w:rsidP="00BE3B30">
            <w:pPr>
              <w:rPr>
                <w:bCs/>
                <w:color w:val="000000" w:themeColor="text1"/>
                <w:lang w:val="en-US" w:eastAsia="ko-KR"/>
              </w:rPr>
            </w:pPr>
            <w:r>
              <w:rPr>
                <w:bCs/>
                <w:color w:val="000000" w:themeColor="text1"/>
                <w:lang w:val="en-US" w:eastAsia="ko-KR"/>
              </w:rPr>
              <w:t xml:space="preserve">As described in Issue 1-1-2, this case </w:t>
            </w:r>
            <w:r w:rsidR="007566F6">
              <w:rPr>
                <w:bCs/>
                <w:color w:val="000000" w:themeColor="text1"/>
                <w:lang w:val="en-US" w:eastAsia="ko-KR"/>
              </w:rPr>
              <w:t>should be seen differently. Here the HO is performed to the Redcap specific initial BWP, which contains the ROs but not NCD-SSB. In this case, the UE needs to receive SSBs outside the RedCap specific initial BWP and additional HO delay will be needed.</w:t>
            </w:r>
          </w:p>
          <w:p w14:paraId="2239CC2F" w14:textId="77777777" w:rsidR="00BE3B30" w:rsidRDefault="00BE3B30" w:rsidP="00BE3B30">
            <w:pPr>
              <w:overflowPunct/>
              <w:autoSpaceDE/>
              <w:autoSpaceDN/>
              <w:adjustRightInd/>
              <w:textAlignment w:val="auto"/>
              <w:rPr>
                <w:b/>
                <w:color w:val="000000" w:themeColor="text1"/>
                <w:u w:val="single"/>
                <w:lang w:val="en-US" w:eastAsia="ko-KR"/>
              </w:rPr>
            </w:pPr>
            <w:r w:rsidRPr="004F1CAE">
              <w:rPr>
                <w:b/>
                <w:color w:val="000000" w:themeColor="text1"/>
                <w:u w:val="single"/>
                <w:lang w:val="en-US" w:eastAsia="ko-KR"/>
              </w:rPr>
              <w:t>Issue 2-1-8: Additional BWP switching delay (</w:t>
            </w:r>
            <w:r w:rsidRPr="004F1CAE">
              <w:rPr>
                <w:rFonts w:eastAsia="DengXian"/>
                <w:b/>
                <w:bCs/>
                <w:u w:val="single"/>
                <w:lang w:val="en-US" w:eastAsia="ko-KR"/>
              </w:rPr>
              <w:t>T</w:t>
            </w:r>
            <w:r w:rsidRPr="004F1CAE">
              <w:rPr>
                <w:rFonts w:eastAsia="DengXian"/>
                <w:b/>
                <w:bCs/>
                <w:u w:val="single"/>
                <w:vertAlign w:val="subscript"/>
                <w:lang w:val="en-US" w:eastAsia="ko-KR"/>
              </w:rPr>
              <w:t>BWP-switching-delay</w:t>
            </w:r>
            <w:r w:rsidRPr="004F1CAE">
              <w:rPr>
                <w:b/>
                <w:color w:val="000000" w:themeColor="text1"/>
                <w:u w:val="single"/>
                <w:lang w:val="en-US" w:eastAsia="ko-KR"/>
              </w:rPr>
              <w:t>) in requirements</w:t>
            </w:r>
          </w:p>
          <w:p w14:paraId="1E5AE8A4" w14:textId="77777777" w:rsidR="00BE3B30" w:rsidRDefault="00BC7BDD" w:rsidP="00BE3B30">
            <w:pPr>
              <w:overflowPunct/>
              <w:autoSpaceDE/>
              <w:autoSpaceDN/>
              <w:adjustRightInd/>
              <w:textAlignment w:val="auto"/>
              <w:rPr>
                <w:bCs/>
                <w:color w:val="000000" w:themeColor="text1"/>
                <w:lang w:val="en-US" w:eastAsia="ko-KR"/>
              </w:rPr>
            </w:pPr>
            <w:r>
              <w:rPr>
                <w:bCs/>
                <w:color w:val="000000" w:themeColor="text1"/>
                <w:lang w:val="en-US" w:eastAsia="ko-KR"/>
              </w:rPr>
              <w:t xml:space="preserve">If the scenario mentioned above in </w:t>
            </w:r>
            <w:r w:rsidR="00845B78">
              <w:rPr>
                <w:bCs/>
                <w:color w:val="000000" w:themeColor="text1"/>
                <w:lang w:val="en-US" w:eastAsia="ko-KR"/>
              </w:rPr>
              <w:t>Issue 2-1-7 (</w:t>
            </w:r>
            <w:r w:rsidR="00EF1E16" w:rsidRPr="004258BC">
              <w:rPr>
                <w:b/>
                <w:color w:val="000000" w:themeColor="text1"/>
                <w:u w:val="single"/>
                <w:lang w:val="en-US" w:eastAsia="ko-KR"/>
              </w:rPr>
              <w:t>not the issue in title</w:t>
            </w:r>
            <w:r w:rsidR="00845B78">
              <w:rPr>
                <w:bCs/>
                <w:color w:val="000000" w:themeColor="text1"/>
                <w:lang w:val="en-US" w:eastAsia="ko-KR"/>
              </w:rPr>
              <w:t>) is supported, additional HO is needed and can be specified as in Option 4 (</w:t>
            </w:r>
            <w:r w:rsidR="00EF1E16" w:rsidRPr="004258BC">
              <w:rPr>
                <w:b/>
                <w:color w:val="000000" w:themeColor="text1"/>
                <w:lang w:val="en-US" w:eastAsia="ko-KR"/>
              </w:rPr>
              <w:t>note the exact wording</w:t>
            </w:r>
            <w:r w:rsidR="00845B78">
              <w:rPr>
                <w:bCs/>
                <w:color w:val="000000" w:themeColor="text1"/>
                <w:lang w:val="en-US" w:eastAsia="ko-KR"/>
              </w:rPr>
              <w:t>)</w:t>
            </w:r>
          </w:p>
          <w:p w14:paraId="209B8C95" w14:textId="77777777" w:rsidR="00845B78" w:rsidRPr="0046740D" w:rsidRDefault="00845B78" w:rsidP="00845B78">
            <w:pPr>
              <w:rPr>
                <w:rFonts w:eastAsiaTheme="minorEastAsia"/>
                <w:b/>
                <w:bCs/>
                <w:color w:val="000000" w:themeColor="text1"/>
                <w:lang w:val="en-US" w:eastAsia="zh-CN"/>
              </w:rPr>
            </w:pPr>
            <w:r w:rsidRPr="0046740D">
              <w:rPr>
                <w:rFonts w:eastAsiaTheme="minorEastAsia"/>
                <w:b/>
                <w:bCs/>
                <w:color w:val="000000" w:themeColor="text1"/>
                <w:lang w:val="en-US" w:eastAsia="zh-CN"/>
              </w:rPr>
              <w:lastRenderedPageBreak/>
              <w:t xml:space="preserve">Option 3: When the first active BWP during the HO procedure </w:t>
            </w:r>
            <w:r w:rsidR="00E42175" w:rsidRPr="0046740D">
              <w:rPr>
                <w:rFonts w:eastAsiaTheme="minorEastAsia"/>
                <w:b/>
                <w:bCs/>
                <w:color w:val="000000" w:themeColor="text1"/>
                <w:lang w:val="en-US" w:eastAsia="zh-CN"/>
              </w:rPr>
              <w:t>does not</w:t>
            </w:r>
            <w:r w:rsidRPr="0046740D">
              <w:rPr>
                <w:rFonts w:eastAsiaTheme="minorEastAsia"/>
                <w:b/>
                <w:bCs/>
                <w:color w:val="000000" w:themeColor="text1"/>
                <w:lang w:val="en-US" w:eastAsia="zh-CN"/>
              </w:rPr>
              <w:t xml:space="preserve"> </w:t>
            </w:r>
            <w:r w:rsidR="00E42175">
              <w:rPr>
                <w:rFonts w:eastAsiaTheme="minorEastAsia"/>
                <w:b/>
                <w:bCs/>
                <w:color w:val="000000" w:themeColor="text1"/>
                <w:lang w:val="en-US" w:eastAsia="zh-CN"/>
              </w:rPr>
              <w:t>contain</w:t>
            </w:r>
            <w:r w:rsidRPr="0046740D">
              <w:rPr>
                <w:rFonts w:eastAsiaTheme="minorEastAsia"/>
                <w:b/>
                <w:bCs/>
                <w:color w:val="000000" w:themeColor="text1"/>
                <w:lang w:val="en-US" w:eastAsia="zh-CN"/>
              </w:rPr>
              <w:t xml:space="preserve"> any SSBs, define HO interruption time as:</w:t>
            </w:r>
          </w:p>
          <w:p w14:paraId="0A6D0207" w14:textId="77777777" w:rsidR="00845B78" w:rsidRPr="0046740D" w:rsidRDefault="00845B78" w:rsidP="00845B78">
            <w:pPr>
              <w:pStyle w:val="EQ"/>
              <w:keepLines w:val="0"/>
              <w:tabs>
                <w:tab w:val="clear" w:pos="4536"/>
                <w:tab w:val="clear" w:pos="9072"/>
              </w:tabs>
              <w:spacing w:line="240" w:lineRule="auto"/>
              <w:ind w:left="720"/>
              <w:rPr>
                <w:rFonts w:ascii="Calibri" w:hAnsi="Calibri" w:cs="Calibri"/>
                <w:b/>
                <w:bCs/>
                <w:sz w:val="22"/>
                <w:szCs w:val="22"/>
                <w:lang w:val="en-US"/>
              </w:rPr>
            </w:pPr>
            <w:r w:rsidRPr="0046740D">
              <w:rPr>
                <w:rFonts w:ascii="Calibri" w:hAnsi="Calibri" w:cs="Calibri"/>
                <w:b/>
                <w:bCs/>
                <w:sz w:val="22"/>
                <w:szCs w:val="22"/>
              </w:rPr>
              <w:t>T</w:t>
            </w:r>
            <w:r w:rsidRPr="0046740D">
              <w:rPr>
                <w:rFonts w:ascii="Calibri" w:hAnsi="Calibri" w:cs="Calibri"/>
                <w:b/>
                <w:bCs/>
                <w:sz w:val="22"/>
                <w:szCs w:val="22"/>
                <w:vertAlign w:val="subscript"/>
              </w:rPr>
              <w:t>interrupt</w:t>
            </w:r>
            <w:r w:rsidRPr="0046740D">
              <w:rPr>
                <w:rFonts w:ascii="Calibri" w:hAnsi="Calibri" w:cs="Calibri"/>
                <w:b/>
                <w:bCs/>
                <w:sz w:val="22"/>
                <w:szCs w:val="22"/>
              </w:rPr>
              <w:t xml:space="preserve"> = T</w:t>
            </w:r>
            <w:r w:rsidRPr="0046740D">
              <w:rPr>
                <w:rFonts w:ascii="Calibri" w:hAnsi="Calibri" w:cs="Calibri"/>
                <w:b/>
                <w:bCs/>
                <w:sz w:val="22"/>
                <w:szCs w:val="22"/>
                <w:vertAlign w:val="subscript"/>
              </w:rPr>
              <w:t>search</w:t>
            </w:r>
            <w:r w:rsidRPr="0046740D">
              <w:rPr>
                <w:rFonts w:ascii="Calibri" w:hAnsi="Calibri" w:cs="Calibri"/>
                <w:b/>
                <w:bCs/>
                <w:sz w:val="22"/>
                <w:szCs w:val="22"/>
              </w:rPr>
              <w:t xml:space="preserve"> + T</w:t>
            </w:r>
            <w:r w:rsidRPr="0046740D">
              <w:rPr>
                <w:rFonts w:ascii="Calibri" w:hAnsi="Calibri" w:cs="Calibri"/>
                <w:b/>
                <w:bCs/>
                <w:sz w:val="22"/>
                <w:szCs w:val="22"/>
                <w:vertAlign w:val="subscript"/>
              </w:rPr>
              <w:t>IU</w:t>
            </w:r>
            <w:r w:rsidRPr="0046740D">
              <w:rPr>
                <w:rFonts w:ascii="Calibri" w:hAnsi="Calibri" w:cs="Calibri"/>
                <w:b/>
                <w:bCs/>
                <w:sz w:val="22"/>
                <w:szCs w:val="22"/>
              </w:rPr>
              <w:t xml:space="preserve"> + T</w:t>
            </w:r>
            <w:r w:rsidRPr="0046740D">
              <w:rPr>
                <w:rFonts w:ascii="Calibri" w:hAnsi="Calibri" w:cs="Calibri"/>
                <w:b/>
                <w:bCs/>
                <w:sz w:val="22"/>
                <w:szCs w:val="22"/>
                <w:vertAlign w:val="subscript"/>
              </w:rPr>
              <w:t>processing</w:t>
            </w:r>
            <w:r w:rsidRPr="0046740D">
              <w:rPr>
                <w:rFonts w:ascii="Calibri" w:hAnsi="Calibri" w:cs="Calibri"/>
                <w:b/>
                <w:bCs/>
                <w:sz w:val="22"/>
                <w:szCs w:val="22"/>
              </w:rPr>
              <w:t xml:space="preserve"> + </w:t>
            </w:r>
            <w:r w:rsidRPr="0046740D">
              <w:rPr>
                <w:rFonts w:ascii="Calibri" w:hAnsi="Calibri" w:cs="Calibri"/>
                <w:b/>
                <w:bCs/>
                <w:color w:val="0070C0"/>
                <w:sz w:val="22"/>
                <w:szCs w:val="22"/>
              </w:rPr>
              <w:t>max (</w:t>
            </w:r>
            <w:r w:rsidRPr="0046740D">
              <w:rPr>
                <w:rFonts w:ascii="Calibri" w:hAnsi="Calibri" w:cs="Calibri"/>
                <w:b/>
                <w:bCs/>
                <w:sz w:val="22"/>
                <w:szCs w:val="22"/>
              </w:rPr>
              <w:t>T</w:t>
            </w:r>
            <w:r w:rsidRPr="0046740D">
              <w:rPr>
                <w:rFonts w:ascii="Calibri" w:hAnsi="Calibri" w:cs="Calibri"/>
                <w:b/>
                <w:bCs/>
                <w:sz w:val="22"/>
                <w:szCs w:val="22"/>
                <w:vertAlign w:val="subscript"/>
              </w:rPr>
              <w:t xml:space="preserve">∆ </w:t>
            </w:r>
            <w:r w:rsidRPr="0046740D">
              <w:rPr>
                <w:rFonts w:ascii="Calibri" w:hAnsi="Calibri" w:cs="Calibri"/>
                <w:b/>
                <w:bCs/>
                <w:sz w:val="22"/>
                <w:szCs w:val="22"/>
              </w:rPr>
              <w:t> </w:t>
            </w:r>
            <w:r w:rsidRPr="0046740D">
              <w:rPr>
                <w:rFonts w:ascii="Calibri" w:hAnsi="Calibri" w:cs="Calibri"/>
                <w:b/>
                <w:bCs/>
                <w:color w:val="0070C0"/>
                <w:sz w:val="22"/>
                <w:szCs w:val="22"/>
              </w:rPr>
              <w:t>,20)</w:t>
            </w:r>
            <w:r w:rsidRPr="0046740D">
              <w:rPr>
                <w:rFonts w:ascii="Calibri" w:hAnsi="Calibri" w:cs="Calibri"/>
                <w:b/>
                <w:bCs/>
                <w:sz w:val="22"/>
                <w:szCs w:val="22"/>
              </w:rPr>
              <w:t xml:space="preserve"> + T</w:t>
            </w:r>
            <w:r w:rsidRPr="0046740D">
              <w:rPr>
                <w:rFonts w:ascii="Calibri" w:hAnsi="Calibri" w:cs="Calibri"/>
                <w:b/>
                <w:bCs/>
                <w:sz w:val="22"/>
                <w:szCs w:val="22"/>
                <w:vertAlign w:val="subscript"/>
              </w:rPr>
              <w:t xml:space="preserve">margin  </w:t>
            </w:r>
            <w:r w:rsidRPr="0046740D">
              <w:rPr>
                <w:rFonts w:ascii="Calibri" w:hAnsi="Calibri" w:cs="Calibri"/>
                <w:b/>
                <w:bCs/>
                <w:color w:val="0070C0"/>
                <w:sz w:val="22"/>
                <w:szCs w:val="22"/>
              </w:rPr>
              <w:t>+ 6</w:t>
            </w:r>
            <w:r w:rsidRPr="0046740D">
              <w:rPr>
                <w:rFonts w:ascii="Calibri" w:hAnsi="Calibri" w:cs="Calibri"/>
                <w:b/>
                <w:bCs/>
                <w:sz w:val="22"/>
                <w:szCs w:val="22"/>
              </w:rPr>
              <w:t xml:space="preserve"> ms</w:t>
            </w:r>
          </w:p>
          <w:p w14:paraId="12F38E7A" w14:textId="77777777" w:rsidR="00BE3B30" w:rsidRDefault="00BE3B30" w:rsidP="00BE3B30">
            <w:pPr>
              <w:overflowPunct/>
              <w:autoSpaceDE/>
              <w:autoSpaceDN/>
              <w:adjustRightInd/>
              <w:textAlignment w:val="auto"/>
              <w:rPr>
                <w:b/>
                <w:color w:val="000000" w:themeColor="text1"/>
                <w:u w:val="single"/>
                <w:lang w:val="en-US" w:eastAsia="ko-KR"/>
              </w:rPr>
            </w:pPr>
            <w:r w:rsidRPr="004F1CAE">
              <w:rPr>
                <w:b/>
                <w:color w:val="000000" w:themeColor="text1"/>
                <w:u w:val="single"/>
                <w:lang w:val="en-US" w:eastAsia="ko-KR"/>
              </w:rPr>
              <w:t xml:space="preserve">Issue 2-1-9: </w:t>
            </w:r>
            <w:r w:rsidRPr="004F1CAE">
              <w:rPr>
                <w:b/>
                <w:bCs/>
                <w:u w:val="single"/>
                <w:lang w:val="en-US" w:eastAsia="ko-KR"/>
              </w:rPr>
              <w:t>T/F tracking delay(T</w:t>
            </w:r>
            <w:r w:rsidRPr="004F1CAE">
              <w:rPr>
                <w:b/>
                <w:bCs/>
                <w:u w:val="single"/>
                <w:vertAlign w:val="subscript"/>
                <w:lang w:val="en-US" w:eastAsia="ko-KR"/>
              </w:rPr>
              <w:t>∆</w:t>
            </w:r>
            <w:r w:rsidRPr="004F1CAE">
              <w:rPr>
                <w:b/>
                <w:bCs/>
                <w:u w:val="single"/>
                <w:lang w:val="en-US" w:eastAsia="ko-KR"/>
              </w:rPr>
              <w:t>)</w:t>
            </w:r>
            <w:r w:rsidRPr="004F1CAE">
              <w:rPr>
                <w:b/>
                <w:color w:val="000000" w:themeColor="text1"/>
                <w:u w:val="single"/>
                <w:lang w:val="en-US" w:eastAsia="ko-KR"/>
              </w:rPr>
              <w:t xml:space="preserve"> in requirements </w:t>
            </w:r>
          </w:p>
          <w:p w14:paraId="24ADA02F" w14:textId="77777777" w:rsidR="00BE3B30" w:rsidRDefault="00BE3B30" w:rsidP="00BE3B30">
            <w:pPr>
              <w:overflowPunct/>
              <w:autoSpaceDE/>
              <w:autoSpaceDN/>
              <w:adjustRightInd/>
              <w:textAlignment w:val="auto"/>
              <w:rPr>
                <w:bCs/>
                <w:color w:val="000000" w:themeColor="text1"/>
                <w:lang w:val="en-US" w:eastAsia="ko-KR"/>
              </w:rPr>
            </w:pPr>
            <w:r w:rsidRPr="004F1CAE">
              <w:rPr>
                <w:bCs/>
                <w:color w:val="000000" w:themeColor="text1"/>
                <w:lang w:val="en-US" w:eastAsia="ko-KR"/>
              </w:rPr>
              <w:t>No need to discuss.</w:t>
            </w:r>
          </w:p>
          <w:p w14:paraId="33E6F7F4" w14:textId="77777777" w:rsidR="005B6476" w:rsidRDefault="005B6476" w:rsidP="005B6476">
            <w:pPr>
              <w:rPr>
                <w:b/>
                <w:color w:val="000000" w:themeColor="text1"/>
                <w:u w:val="single"/>
                <w:lang w:val="en-US" w:eastAsia="ko-KR"/>
              </w:rPr>
            </w:pPr>
            <w:r>
              <w:rPr>
                <w:b/>
                <w:color w:val="000000" w:themeColor="text1"/>
                <w:u w:val="single"/>
                <w:lang w:val="en-US" w:eastAsia="ko-KR"/>
              </w:rPr>
              <w:t>Issue 2-1-10: Requirements for HO to a BWP which has different SSB with the one used for measurement (Scenario 4)</w:t>
            </w:r>
          </w:p>
          <w:p w14:paraId="3EC30D0E" w14:textId="77777777" w:rsidR="005B6476" w:rsidRDefault="005B6476" w:rsidP="005B6476">
            <w:pPr>
              <w:rPr>
                <w:rFonts w:eastAsiaTheme="minorEastAsia"/>
                <w:color w:val="000000" w:themeColor="text1"/>
                <w:lang w:val="en-US" w:eastAsia="zh-CN"/>
              </w:rPr>
            </w:pPr>
            <w:r>
              <w:rPr>
                <w:rFonts w:eastAsiaTheme="minorEastAsia"/>
                <w:color w:val="000000" w:themeColor="text1"/>
                <w:lang w:val="en-US" w:eastAsia="zh-CN"/>
              </w:rPr>
              <w:t>Support Option 1. No need to considered separation between initial BWP and RedCap BWP.</w:t>
            </w:r>
          </w:p>
          <w:p w14:paraId="5BD89B84" w14:textId="77777777" w:rsidR="005B6476" w:rsidRDefault="005B6476" w:rsidP="005B6476">
            <w:pPr>
              <w:rPr>
                <w:b/>
                <w:color w:val="000000" w:themeColor="text1"/>
                <w:u w:val="single"/>
                <w:lang w:val="en-US" w:eastAsia="ko-KR"/>
              </w:rPr>
            </w:pPr>
            <w:r>
              <w:rPr>
                <w:b/>
                <w:color w:val="000000" w:themeColor="text1"/>
                <w:u w:val="single"/>
                <w:lang w:val="en-US" w:eastAsia="ko-KR"/>
              </w:rPr>
              <w:t>Issue 2-1-11: Mismatch between SMTC configurations in scenario 1, 2, 3 and 4</w:t>
            </w:r>
          </w:p>
          <w:p w14:paraId="1FD2F118" w14:textId="77777777" w:rsidR="005B6476" w:rsidRDefault="00A6468A" w:rsidP="005B6476">
            <w:pPr>
              <w:rPr>
                <w:rFonts w:eastAsiaTheme="minorEastAsia"/>
                <w:b/>
                <w:color w:val="000000" w:themeColor="text1"/>
                <w:u w:val="single"/>
                <w:lang w:val="en-US" w:eastAsia="zh-CN"/>
              </w:rPr>
            </w:pPr>
            <w:r>
              <w:rPr>
                <w:bCs/>
                <w:color w:val="000000" w:themeColor="text1"/>
                <w:lang w:val="en-US" w:eastAsia="ko-KR"/>
              </w:rPr>
              <w:t xml:space="preserve">This issue needs some more time and consideration. As pointed out by Apple, </w:t>
            </w:r>
            <w:r w:rsidRPr="000D62FD">
              <w:rPr>
                <w:bCs/>
                <w:color w:val="000000" w:themeColor="text1"/>
                <w:lang w:val="en-US" w:eastAsia="ko-KR"/>
              </w:rPr>
              <w:t>this is not</w:t>
            </w:r>
            <w:r>
              <w:rPr>
                <w:bCs/>
                <w:color w:val="000000" w:themeColor="text1"/>
                <w:lang w:val="en-US" w:eastAsia="ko-KR"/>
              </w:rPr>
              <w:t xml:space="preserve"> a</w:t>
            </w:r>
            <w:r w:rsidRPr="000D62FD">
              <w:rPr>
                <w:bCs/>
                <w:color w:val="000000" w:themeColor="text1"/>
                <w:lang w:val="en-US" w:eastAsia="ko-KR"/>
              </w:rPr>
              <w:t xml:space="preserve"> key issue related with the WI closing, </w:t>
            </w:r>
            <w:r>
              <w:rPr>
                <w:bCs/>
                <w:color w:val="000000" w:themeColor="text1"/>
                <w:lang w:val="en-US" w:eastAsia="ko-KR"/>
              </w:rPr>
              <w:t>and</w:t>
            </w:r>
            <w:r w:rsidRPr="000D62FD">
              <w:rPr>
                <w:bCs/>
                <w:color w:val="000000" w:themeColor="text1"/>
                <w:lang w:val="en-US" w:eastAsia="ko-KR"/>
              </w:rPr>
              <w:t xml:space="preserve"> could </w:t>
            </w:r>
            <w:r>
              <w:rPr>
                <w:bCs/>
                <w:color w:val="000000" w:themeColor="text1"/>
                <w:lang w:val="en-US" w:eastAsia="ko-KR"/>
              </w:rPr>
              <w:t xml:space="preserve">be further discussed in the next </w:t>
            </w:r>
            <w:r w:rsidRPr="000D62FD">
              <w:rPr>
                <w:bCs/>
                <w:color w:val="000000" w:themeColor="text1"/>
                <w:lang w:val="en-US" w:eastAsia="ko-KR"/>
              </w:rPr>
              <w:t>meeting</w:t>
            </w:r>
          </w:p>
          <w:p w14:paraId="7A77ECE6" w14:textId="77777777" w:rsidR="005B6476" w:rsidRDefault="005B6476" w:rsidP="005B6476">
            <w:pPr>
              <w:spacing w:after="120"/>
              <w:rPr>
                <w:color w:val="FF0000"/>
                <w:lang w:val="en-US" w:eastAsia="zh-CN"/>
              </w:rPr>
            </w:pPr>
            <w:r>
              <w:rPr>
                <w:b/>
                <w:color w:val="000000" w:themeColor="text1"/>
                <w:u w:val="single"/>
                <w:lang w:val="en-US" w:eastAsia="ko-KR"/>
              </w:rPr>
              <w:t>Issue 2-1-12: HD-FDD impact</w:t>
            </w:r>
          </w:p>
          <w:p w14:paraId="65C822D2" w14:textId="77777777" w:rsidR="005B6476" w:rsidRDefault="001D09B9" w:rsidP="005B6476">
            <w:pPr>
              <w:rPr>
                <w:lang w:eastAsia="zh-CN"/>
              </w:rPr>
            </w:pPr>
            <w:r>
              <w:rPr>
                <w:lang w:eastAsia="zh-CN"/>
              </w:rPr>
              <w:t>Support option 1</w:t>
            </w:r>
            <w:r w:rsidR="00DE1FF5">
              <w:rPr>
                <w:lang w:eastAsia="zh-CN"/>
              </w:rPr>
              <w:t xml:space="preserve">. </w:t>
            </w:r>
            <w:r>
              <w:rPr>
                <w:lang w:eastAsia="zh-CN"/>
              </w:rPr>
              <w:t>We think this clarification is needed and majority of the companies support option 1.</w:t>
            </w:r>
          </w:p>
          <w:p w14:paraId="49ECC873" w14:textId="77777777" w:rsidR="002376B8" w:rsidRDefault="00556ECC" w:rsidP="005B6476">
            <w:pPr>
              <w:rPr>
                <w:lang w:eastAsia="zh-CN"/>
              </w:rPr>
            </w:pPr>
            <w:r>
              <w:rPr>
                <w:lang w:eastAsia="zh-CN"/>
              </w:rPr>
              <w:t xml:space="preserve">Apple asked for </w:t>
            </w:r>
            <w:r w:rsidR="007511E4">
              <w:rPr>
                <w:lang w:eastAsia="zh-CN"/>
              </w:rPr>
              <w:t>more clarification during the first round in their comment below</w:t>
            </w:r>
          </w:p>
          <w:p w14:paraId="1BD2CEC7" w14:textId="77777777" w:rsidR="002376B8" w:rsidRPr="004258BC" w:rsidRDefault="00EF1E16" w:rsidP="002376B8">
            <w:pPr>
              <w:overflowPunct/>
              <w:autoSpaceDE/>
              <w:autoSpaceDN/>
              <w:adjustRightInd/>
              <w:textAlignment w:val="auto"/>
              <w:rPr>
                <w:bCs/>
                <w:color w:val="000000" w:themeColor="text1"/>
                <w:u w:val="single"/>
                <w:lang w:val="en-US" w:eastAsia="ko-KR"/>
              </w:rPr>
            </w:pPr>
            <w:r w:rsidRPr="004258BC">
              <w:rPr>
                <w:bCs/>
                <w:color w:val="000000" w:themeColor="text1"/>
                <w:u w:val="single"/>
                <w:lang w:val="en-US" w:eastAsia="ko-KR"/>
              </w:rPr>
              <w:t>“Could proponent of option 1 elaborate more on the difference from last meeting agreement? E.g., does the “SSB is available in the DL slot/symbol” means if all SSB symbols are on the UL symbol scheduled by network, the SSB is not available in every SMTC during T</w:t>
            </w:r>
            <w:r w:rsidRPr="004258BC">
              <w:rPr>
                <w:bCs/>
                <w:color w:val="000000" w:themeColor="text1"/>
                <w:u w:val="single"/>
                <w:vertAlign w:val="subscript"/>
                <w:lang w:val="en-US" w:eastAsia="ko-KR"/>
              </w:rPr>
              <w:t>search</w:t>
            </w:r>
            <w:r w:rsidRPr="004258BC">
              <w:rPr>
                <w:bCs/>
                <w:color w:val="000000" w:themeColor="text1"/>
                <w:u w:val="single"/>
                <w:lang w:val="en-US" w:eastAsia="ko-KR"/>
              </w:rPr>
              <w:t>?”</w:t>
            </w:r>
          </w:p>
          <w:p w14:paraId="01536A75" w14:textId="77777777" w:rsidR="00870140" w:rsidRPr="004258BC" w:rsidRDefault="007511E4" w:rsidP="004258BC">
            <w:pPr>
              <w:rPr>
                <w:rFonts w:eastAsiaTheme="minorEastAsia"/>
                <w:color w:val="000000" w:themeColor="text1"/>
                <w:lang w:val="en-US" w:eastAsia="zh-CN"/>
              </w:rPr>
            </w:pPr>
            <w:r>
              <w:rPr>
                <w:rFonts w:eastAsiaTheme="minorEastAsia"/>
                <w:color w:val="000000" w:themeColor="text1"/>
                <w:lang w:val="en-US" w:eastAsia="zh-CN"/>
              </w:rPr>
              <w:t xml:space="preserve">We want to </w:t>
            </w:r>
            <w:r w:rsidR="00A508FB">
              <w:rPr>
                <w:rFonts w:eastAsiaTheme="minorEastAsia"/>
                <w:color w:val="000000" w:themeColor="text1"/>
                <w:lang w:val="en-US" w:eastAsia="zh-CN"/>
              </w:rPr>
              <w:t>cla</w:t>
            </w:r>
            <w:r w:rsidR="00E07009">
              <w:rPr>
                <w:rFonts w:eastAsiaTheme="minorEastAsia"/>
                <w:color w:val="000000" w:themeColor="text1"/>
                <w:lang w:val="en-US" w:eastAsia="zh-CN"/>
              </w:rPr>
              <w:t>rify that the previous agreement doesn’t specify whether the SSB is available in the DL slot</w:t>
            </w:r>
            <w:r w:rsidR="00B05AEC">
              <w:rPr>
                <w:rFonts w:eastAsiaTheme="minorEastAsia"/>
                <w:color w:val="000000" w:themeColor="text1"/>
                <w:lang w:val="en-US" w:eastAsia="zh-CN"/>
              </w:rPr>
              <w:t xml:space="preserve"> or the UL slot. For example, if the SSB is available at the UE but during the UL slot, then </w:t>
            </w:r>
            <w:r w:rsidR="00F33F2F">
              <w:rPr>
                <w:rFonts w:eastAsiaTheme="minorEastAsia"/>
                <w:color w:val="000000" w:themeColor="text1"/>
                <w:lang w:val="en-US" w:eastAsia="zh-CN"/>
              </w:rPr>
              <w:t>the UE cannot process it.</w:t>
            </w:r>
            <w:r w:rsidR="00020824">
              <w:rPr>
                <w:rFonts w:eastAsiaTheme="minorEastAsia"/>
                <w:color w:val="000000" w:themeColor="text1"/>
                <w:lang w:val="en-US" w:eastAsia="zh-CN"/>
              </w:rPr>
              <w:t xml:space="preserve"> This issue was to define the collision handling rules where the initial preference was to </w:t>
            </w:r>
            <w:r w:rsidR="006B2251">
              <w:rPr>
                <w:rFonts w:eastAsiaTheme="minorEastAsia"/>
                <w:color w:val="000000" w:themeColor="text1"/>
                <w:lang w:val="en-US" w:eastAsia="zh-CN"/>
              </w:rPr>
              <w:t>prioritize SSB processing over UL transmission. However, we are defining the rules in a different manner, so it must be specified that the UE is available in the DL slot</w:t>
            </w:r>
            <w:r w:rsidR="00BC7895">
              <w:rPr>
                <w:rFonts w:eastAsiaTheme="minorEastAsia"/>
                <w:color w:val="000000" w:themeColor="text1"/>
                <w:lang w:val="en-US" w:eastAsia="zh-CN"/>
              </w:rPr>
              <w:t>/symbols and not during the UL slots</w:t>
            </w:r>
          </w:p>
          <w:p w14:paraId="7827CCE3" w14:textId="77777777" w:rsidR="00BE3B30" w:rsidRDefault="00BE3B30" w:rsidP="00BE3B30">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29EC1E1F" w14:textId="77777777" w:rsidR="00BE3B30" w:rsidRPr="000D62FD" w:rsidRDefault="00103654" w:rsidP="00BE3B30">
            <w:pPr>
              <w:rPr>
                <w:bCs/>
                <w:color w:val="000000" w:themeColor="text1"/>
                <w:lang w:val="en-US" w:eastAsia="ko-KR"/>
              </w:rPr>
            </w:pPr>
            <w:r>
              <w:rPr>
                <w:bCs/>
                <w:color w:val="000000" w:themeColor="text1"/>
                <w:lang w:val="en-US" w:eastAsia="ko-KR"/>
              </w:rPr>
              <w:t>We think this issue is slightly different from HO</w:t>
            </w:r>
            <w:r w:rsidR="00BE3B30">
              <w:rPr>
                <w:bCs/>
                <w:color w:val="000000" w:themeColor="text1"/>
                <w:lang w:val="en-US" w:eastAsia="ko-KR"/>
              </w:rPr>
              <w:t>.</w:t>
            </w:r>
            <w:r w:rsidR="00FE08AC">
              <w:rPr>
                <w:bCs/>
                <w:color w:val="000000" w:themeColor="text1"/>
                <w:lang w:val="en-US" w:eastAsia="ko-KR"/>
              </w:rPr>
              <w:t xml:space="preserve"> During HO the UE is not required to receive the system information while in RRC reestablish</w:t>
            </w:r>
            <w:r w:rsidR="00C21B23">
              <w:rPr>
                <w:bCs/>
                <w:color w:val="000000" w:themeColor="text1"/>
                <w:lang w:val="en-US" w:eastAsia="ko-KR"/>
              </w:rPr>
              <w:t xml:space="preserve">ment and RRC connection release with redirection, SI decoding is needed. </w:t>
            </w:r>
            <w:r w:rsidR="008303F4">
              <w:rPr>
                <w:bCs/>
                <w:color w:val="000000" w:themeColor="text1"/>
                <w:lang w:val="en-US" w:eastAsia="ko-KR"/>
              </w:rPr>
              <w:t xml:space="preserve">A RedCap initial BWP may be configured with </w:t>
            </w:r>
            <w:r w:rsidR="00AC5C31">
              <w:rPr>
                <w:bCs/>
                <w:color w:val="000000" w:themeColor="text1"/>
                <w:lang w:val="en-US" w:eastAsia="ko-KR"/>
              </w:rPr>
              <w:t>ROs but</w:t>
            </w:r>
            <w:r w:rsidR="008303F4">
              <w:rPr>
                <w:bCs/>
                <w:color w:val="000000" w:themeColor="text1"/>
                <w:lang w:val="en-US" w:eastAsia="ko-KR"/>
              </w:rPr>
              <w:t xml:space="preserve"> may not be configured with </w:t>
            </w:r>
            <w:r w:rsidR="00081032">
              <w:rPr>
                <w:bCs/>
                <w:color w:val="000000" w:themeColor="text1"/>
                <w:lang w:val="en-US" w:eastAsia="ko-KR"/>
              </w:rPr>
              <w:t xml:space="preserve">NCD-SSB and SIBs. In this case the UE needs to </w:t>
            </w:r>
            <w:r w:rsidR="00AC5C31">
              <w:rPr>
                <w:bCs/>
                <w:color w:val="000000" w:themeColor="text1"/>
                <w:lang w:val="en-US" w:eastAsia="ko-KR"/>
              </w:rPr>
              <w:t xml:space="preserve">decode SI on the </w:t>
            </w:r>
            <w:r w:rsidR="0039624D">
              <w:rPr>
                <w:bCs/>
                <w:color w:val="000000" w:themeColor="text1"/>
                <w:lang w:val="en-US" w:eastAsia="ko-KR"/>
              </w:rPr>
              <w:t>non-Redcap</w:t>
            </w:r>
            <w:r w:rsidR="00AC5C31">
              <w:rPr>
                <w:bCs/>
                <w:color w:val="000000" w:themeColor="text1"/>
                <w:lang w:val="en-US" w:eastAsia="ko-KR"/>
              </w:rPr>
              <w:t xml:space="preserve"> spe</w:t>
            </w:r>
            <w:r w:rsidR="0039624D">
              <w:rPr>
                <w:bCs/>
                <w:color w:val="000000" w:themeColor="text1"/>
                <w:lang w:val="en-US" w:eastAsia="ko-KR"/>
              </w:rPr>
              <w:t xml:space="preserve">cific initial BWP and </w:t>
            </w:r>
            <w:r w:rsidR="00081032">
              <w:rPr>
                <w:bCs/>
                <w:color w:val="000000" w:themeColor="text1"/>
                <w:lang w:val="en-US" w:eastAsia="ko-KR"/>
              </w:rPr>
              <w:t xml:space="preserve">perform RACH on the </w:t>
            </w:r>
            <w:r w:rsidR="0039624D">
              <w:rPr>
                <w:bCs/>
                <w:color w:val="000000" w:themeColor="text1"/>
                <w:lang w:val="en-US" w:eastAsia="ko-KR"/>
              </w:rPr>
              <w:t xml:space="preserve">RedCap specific initial BWP. </w:t>
            </w:r>
            <w:r w:rsidR="00B327F4">
              <w:rPr>
                <w:bCs/>
                <w:color w:val="000000" w:themeColor="text1"/>
                <w:lang w:val="en-US" w:eastAsia="ko-KR"/>
              </w:rPr>
              <w:t>Hence an additional BWP switching time is needed.</w:t>
            </w:r>
          </w:p>
          <w:p w14:paraId="624C61CD" w14:textId="77777777" w:rsidR="00BE3B30" w:rsidRDefault="00BE3B30" w:rsidP="00BE3B30">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2750EDCF" w14:textId="77777777" w:rsidR="00BE3B30" w:rsidRPr="008B3556" w:rsidRDefault="00B327F4" w:rsidP="00BE3B30">
            <w:pPr>
              <w:spacing w:after="120"/>
              <w:rPr>
                <w:b/>
                <w:color w:val="000000" w:themeColor="text1"/>
                <w:u w:val="single"/>
                <w:lang w:val="en-US" w:eastAsia="ko-KR"/>
              </w:rPr>
            </w:pPr>
            <w:r>
              <w:rPr>
                <w:bCs/>
                <w:color w:val="000000" w:themeColor="text1"/>
                <w:lang w:val="en-US" w:eastAsia="ko-KR"/>
              </w:rPr>
              <w:t>Same comment as above.</w:t>
            </w:r>
          </w:p>
        </w:tc>
      </w:tr>
      <w:tr w:rsidR="00BB4C11" w14:paraId="602503C8" w14:textId="77777777" w:rsidTr="006A1436">
        <w:tc>
          <w:tcPr>
            <w:tcW w:w="1272" w:type="dxa"/>
          </w:tcPr>
          <w:p w14:paraId="6BF7BC2F" w14:textId="77777777" w:rsidR="00BB4C11" w:rsidRDefault="00BB4C11" w:rsidP="00BB4C11">
            <w:pPr>
              <w:spacing w:after="120"/>
              <w:rPr>
                <w:color w:val="000000" w:themeColor="text1"/>
                <w:lang w:val="en-US" w:eastAsia="zh-CN"/>
              </w:rPr>
            </w:pPr>
            <w:r>
              <w:rPr>
                <w:color w:val="000000" w:themeColor="text1"/>
                <w:lang w:val="en-US"/>
              </w:rPr>
              <w:lastRenderedPageBreak/>
              <w:t>MediaTek</w:t>
            </w:r>
          </w:p>
        </w:tc>
        <w:tc>
          <w:tcPr>
            <w:tcW w:w="8359" w:type="dxa"/>
          </w:tcPr>
          <w:p w14:paraId="19FB4AB1" w14:textId="77777777" w:rsidR="00BB4C11" w:rsidRDefault="00BB4C11" w:rsidP="00BB4C11">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tbl>
            <w:tblPr>
              <w:tblStyle w:val="TableGrid"/>
              <w:tblW w:w="0" w:type="auto"/>
              <w:tblLook w:val="04A0" w:firstRow="1" w:lastRow="0" w:firstColumn="1" w:lastColumn="0" w:noHBand="0" w:noVBand="1"/>
            </w:tblPr>
            <w:tblGrid>
              <w:gridCol w:w="8133"/>
            </w:tblGrid>
            <w:tr w:rsidR="00BB4C11" w14:paraId="54C31AF3" w14:textId="77777777" w:rsidTr="00870140">
              <w:tc>
                <w:tcPr>
                  <w:tcW w:w="8133" w:type="dxa"/>
                </w:tcPr>
                <w:p w14:paraId="586D2644" w14:textId="77777777" w:rsidR="00BB4C11" w:rsidRDefault="00BB4C11" w:rsidP="00BB4C11">
                  <w:pPr>
                    <w:spacing w:after="120"/>
                    <w:rPr>
                      <w:bCs/>
                      <w:color w:val="000000" w:themeColor="text1"/>
                      <w:lang w:val="en-US" w:eastAsia="ko-KR"/>
                    </w:rPr>
                  </w:pPr>
                  <w:r>
                    <w:rPr>
                      <w:rStyle w:val="Strong"/>
                    </w:rPr>
                    <w:t>Agreements via email – from offline RAN2#105 – second round:</w:t>
                  </w:r>
                </w:p>
                <w:p w14:paraId="6E61E0DB" w14:textId="77777777" w:rsidR="00BB4C11" w:rsidRDefault="00BB4C11" w:rsidP="00BB4C11">
                  <w:pPr>
                    <w:pStyle w:val="NormalWeb"/>
                    <w:rPr>
                      <w:lang w:eastAsia="zh-CN"/>
                    </w:rPr>
                  </w:pPr>
                  <w:r>
                    <w:t>From RAN2 perspective, handover scenario 1 is supported.</w:t>
                  </w:r>
                </w:p>
                <w:p w14:paraId="3BFC2FD0" w14:textId="77777777" w:rsidR="00BB4C11" w:rsidRPr="00C7078A" w:rsidRDefault="00BB4C11" w:rsidP="00BB4C11">
                  <w:pPr>
                    <w:pStyle w:val="ListParagraph"/>
                    <w:numPr>
                      <w:ilvl w:val="0"/>
                      <w:numId w:val="69"/>
                    </w:numPr>
                    <w:spacing w:after="120"/>
                    <w:ind w:firstLineChars="0"/>
                    <w:jc w:val="both"/>
                    <w:rPr>
                      <w:rFonts w:eastAsia="Yu Mincho"/>
                      <w:bCs/>
                      <w:color w:val="000000" w:themeColor="text1"/>
                      <w:lang w:val="en-US" w:eastAsia="ko-KR"/>
                    </w:rPr>
                  </w:pPr>
                  <w:r w:rsidRPr="00C7078A">
                    <w:rPr>
                      <w:rFonts w:eastAsia="Yu Mincho"/>
                    </w:rPr>
                    <w:t>Scenario 1: Handover to a target cell’s specific Redcap BWP associated with NCD-SSB besides to the initial BWP associated with CD-SSB (i.e. UE directly sync to the NCD-SSB and perform RACH on that BWP)</w:t>
                  </w:r>
                </w:p>
              </w:tc>
            </w:tr>
          </w:tbl>
          <w:p w14:paraId="5BEDB4B1" w14:textId="77777777" w:rsidR="00BB4C11" w:rsidRDefault="00BB4C11" w:rsidP="00BB4C11">
            <w:pPr>
              <w:spacing w:after="120"/>
              <w:rPr>
                <w:bCs/>
                <w:color w:val="000000"/>
              </w:rPr>
            </w:pPr>
            <w:r>
              <w:rPr>
                <w:bCs/>
                <w:color w:val="000000" w:themeColor="text1"/>
                <w:lang w:val="en-US" w:eastAsia="ko-KR"/>
              </w:rPr>
              <w:t>B</w:t>
            </w:r>
            <w:r>
              <w:rPr>
                <w:color w:val="000000" w:themeColor="text1"/>
                <w:lang w:val="en-US" w:eastAsia="ko-KR"/>
              </w:rPr>
              <w:t xml:space="preserve">ased on RAN2 agreement, </w:t>
            </w:r>
            <w:r>
              <w:rPr>
                <w:bCs/>
                <w:color w:val="000000" w:themeColor="text1"/>
                <w:lang w:val="en-US" w:eastAsia="ko-KR"/>
              </w:rPr>
              <w:t>RAN4 shall define requirements for</w:t>
            </w:r>
            <w:r w:rsidRPr="00CC1862">
              <w:rPr>
                <w:bCs/>
                <w:color w:val="000000" w:themeColor="text1"/>
                <w:lang w:val="en-US" w:eastAsia="ko-KR"/>
              </w:rPr>
              <w:t xml:space="preserve"> </w:t>
            </w:r>
            <w:r w:rsidRPr="00CC1862">
              <w:rPr>
                <w:b/>
                <w:color w:val="000000" w:themeColor="text1"/>
                <w:lang w:val="en-US" w:eastAsia="ko-KR"/>
              </w:rPr>
              <w:t>scenario 1 and scenario 1a</w:t>
            </w:r>
            <w:r w:rsidRPr="00CC1862">
              <w:rPr>
                <w:bCs/>
                <w:color w:val="000000"/>
              </w:rPr>
              <w:t>.</w:t>
            </w:r>
            <w:r>
              <w:rPr>
                <w:bCs/>
                <w:color w:val="000000"/>
              </w:rPr>
              <w:t xml:space="preserve"> We don’t support other scenarios. </w:t>
            </w:r>
          </w:p>
          <w:p w14:paraId="4939D107" w14:textId="77777777" w:rsidR="00BB4C11" w:rsidRPr="00C7078A" w:rsidRDefault="00BB4C11" w:rsidP="00BB4C11">
            <w:pPr>
              <w:spacing w:after="120"/>
              <w:rPr>
                <w:bCs/>
                <w:color w:val="000000" w:themeColor="text1"/>
                <w:lang w:val="en-US" w:eastAsia="ko-KR"/>
              </w:rPr>
            </w:pPr>
            <w:r w:rsidRPr="00C7078A">
              <w:rPr>
                <w:bCs/>
                <w:color w:val="000000" w:themeColor="text1"/>
              </w:rPr>
              <w:lastRenderedPageBreak/>
              <w:t xml:space="preserve">In addition, we also support the baseline scenario: </w:t>
            </w:r>
            <w:r w:rsidRPr="00C7078A">
              <w:rPr>
                <w:rFonts w:ascii="Calibri" w:hAnsi="Calibri"/>
                <w:color w:val="000000"/>
                <w:lang w:eastAsia="ko-KR"/>
              </w:rPr>
              <w:t xml:space="preserve">HO </w:t>
            </w:r>
            <w:r w:rsidRPr="00C7078A">
              <w:rPr>
                <w:rFonts w:ascii="Calibri" w:hAnsi="Calibri"/>
                <w:color w:val="000000"/>
              </w:rPr>
              <w:t xml:space="preserve">directly </w:t>
            </w:r>
            <w:r w:rsidRPr="00C7078A">
              <w:rPr>
                <w:rFonts w:ascii="Calibri" w:hAnsi="Calibri"/>
                <w:color w:val="000000"/>
                <w:lang w:eastAsia="ko-KR"/>
              </w:rPr>
              <w:t>to an initial BWP with CD-SSB and RACH resource with measurements (known cell) or without measurements (unknown cell).</w:t>
            </w:r>
          </w:p>
          <w:p w14:paraId="4A14D481" w14:textId="77777777" w:rsidR="00BB4C11" w:rsidRDefault="00BB4C11" w:rsidP="00BB4C11">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1C294656" w14:textId="77777777" w:rsidR="00BB4C11" w:rsidRPr="000866EF" w:rsidRDefault="00BB4C11" w:rsidP="00BB4C11">
            <w:pPr>
              <w:rPr>
                <w:b/>
                <w:color w:val="000000" w:themeColor="text1"/>
                <w:u w:val="single"/>
                <w:lang w:val="en-US" w:eastAsia="ko-KR"/>
              </w:rPr>
            </w:pPr>
            <w:r w:rsidRPr="00C7078A">
              <w:rPr>
                <w:lang w:val="en-US"/>
              </w:rPr>
              <w:t xml:space="preserve">We can follow that agreement from GTW: Reuse legacy HO requirements for hadover to </w:t>
            </w:r>
            <w:r w:rsidRPr="00C7078A">
              <w:rPr>
                <w:lang w:val="en-US" w:eastAsia="zh-CN"/>
              </w:rPr>
              <w:t xml:space="preserve">RedCap specific BWP with NCD-SSB without measurements (unknown cell) except </w:t>
            </w:r>
            <w:r w:rsidRPr="00C7078A">
              <w:rPr>
                <w:lang w:val="en-US"/>
              </w:rPr>
              <w:t>T</w:t>
            </w:r>
            <w:r w:rsidRPr="00C7078A">
              <w:rPr>
                <w:vertAlign w:val="subscript"/>
                <w:lang w:val="en-US"/>
              </w:rPr>
              <w:t>search</w:t>
            </w:r>
            <w:r w:rsidRPr="00C7078A">
              <w:rPr>
                <w:lang w:val="en-US" w:eastAsia="zh-CN"/>
              </w:rPr>
              <w:t xml:space="preserve"> relaxation from 1 Rx reception.</w:t>
            </w:r>
          </w:p>
          <w:p w14:paraId="767C132D" w14:textId="77777777" w:rsidR="00BB4C11" w:rsidRDefault="00BB4C11" w:rsidP="00BB4C11">
            <w:pPr>
              <w:rPr>
                <w:b/>
                <w:color w:val="000000" w:themeColor="text1"/>
                <w:u w:val="single"/>
                <w:lang w:val="en-US" w:eastAsia="ko-KR"/>
              </w:rPr>
            </w:pPr>
            <w:r w:rsidRPr="00C7078A">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tbl>
            <w:tblPr>
              <w:tblStyle w:val="TableGrid"/>
              <w:tblW w:w="0" w:type="auto"/>
              <w:tblLook w:val="04A0" w:firstRow="1" w:lastRow="0" w:firstColumn="1" w:lastColumn="0" w:noHBand="0" w:noVBand="1"/>
            </w:tblPr>
            <w:tblGrid>
              <w:gridCol w:w="8133"/>
            </w:tblGrid>
            <w:tr w:rsidR="00BB4C11" w14:paraId="6202F906" w14:textId="77777777" w:rsidTr="00870140">
              <w:tc>
                <w:tcPr>
                  <w:tcW w:w="8133" w:type="dxa"/>
                </w:tcPr>
                <w:p w14:paraId="10F89F8F" w14:textId="77777777" w:rsidR="00BB4C11" w:rsidRDefault="00BB4C11" w:rsidP="00BB4C11">
                  <w:pPr>
                    <w:spacing w:after="120"/>
                    <w:rPr>
                      <w:bCs/>
                      <w:color w:val="000000" w:themeColor="text1"/>
                      <w:lang w:val="en-US" w:eastAsia="ko-KR"/>
                    </w:rPr>
                  </w:pPr>
                  <w:r>
                    <w:rPr>
                      <w:rStyle w:val="Strong"/>
                    </w:rPr>
                    <w:t>Agreements via email – from offline RAN2#105 – second round:</w:t>
                  </w:r>
                </w:p>
                <w:p w14:paraId="2D0DEE51" w14:textId="77777777" w:rsidR="00BB4C11" w:rsidRDefault="00BB4C11" w:rsidP="00BB4C11">
                  <w:pPr>
                    <w:pStyle w:val="NormalWeb"/>
                    <w:rPr>
                      <w:lang w:eastAsia="zh-CN"/>
                    </w:rPr>
                  </w:pPr>
                  <w:r>
                    <w:t xml:space="preserve">From RAN2 perspective, handover scenario 2 </w:t>
                  </w:r>
                  <w:r w:rsidRPr="00C7078A">
                    <w:rPr>
                      <w:b/>
                      <w:bCs/>
                    </w:rPr>
                    <w:t>is not supported</w:t>
                  </w:r>
                  <w:r>
                    <w:t>.</w:t>
                  </w:r>
                </w:p>
                <w:p w14:paraId="0A7C6A34" w14:textId="77777777" w:rsidR="00BB4C11" w:rsidRPr="00C7078A" w:rsidRDefault="00BB4C11" w:rsidP="00BB4C11">
                  <w:pPr>
                    <w:pStyle w:val="ListParagraph"/>
                    <w:numPr>
                      <w:ilvl w:val="0"/>
                      <w:numId w:val="69"/>
                    </w:numPr>
                    <w:ind w:firstLineChars="0"/>
                    <w:jc w:val="both"/>
                    <w:rPr>
                      <w:rFonts w:eastAsia="Yu Mincho"/>
                      <w:color w:val="000000" w:themeColor="text1"/>
                      <w:lang w:val="en-US" w:eastAsia="zh-CN"/>
                    </w:rPr>
                  </w:pPr>
                  <w:r w:rsidRPr="00C7078A">
                    <w:rPr>
                      <w:rFonts w:eastAsia="Yu Mincho"/>
                    </w:rPr>
                    <w:t>Scenario 2: Handover to a target cell’s initial BWP and further switch to the specific Redcap BWP to send the RACH (i.e. UE first sync to the CD-SSB and then autonomously switch to first active BWP to perform RACH)</w:t>
                  </w:r>
                </w:p>
              </w:tc>
            </w:tr>
          </w:tbl>
          <w:p w14:paraId="2718347F" w14:textId="77777777" w:rsidR="00BB4C11" w:rsidRDefault="00BB4C11" w:rsidP="00BB4C11">
            <w:pPr>
              <w:rPr>
                <w:color w:val="000000" w:themeColor="text1"/>
                <w:lang w:val="en-US" w:eastAsia="zh-CN"/>
              </w:rPr>
            </w:pPr>
            <w:r>
              <w:rPr>
                <w:color w:val="000000" w:themeColor="text1"/>
                <w:lang w:val="en-US" w:eastAsia="zh-CN"/>
              </w:rPr>
              <w:t>Based on RAN2 agreement, scenario 2 is not supported.</w:t>
            </w:r>
          </w:p>
          <w:p w14:paraId="66A2B364" w14:textId="77777777" w:rsidR="00BB4C11" w:rsidRPr="00BD3377" w:rsidRDefault="00BB4C11" w:rsidP="00BB4C11">
            <w:pPr>
              <w:rPr>
                <w:b/>
                <w:color w:val="000000" w:themeColor="text1"/>
                <w:u w:val="single"/>
                <w:lang w:val="en-US" w:eastAsia="ko-KR"/>
              </w:rPr>
            </w:pPr>
            <w:r>
              <w:rPr>
                <w:color w:val="000000" w:themeColor="text1"/>
                <w:lang w:val="en-US" w:eastAsia="zh-CN"/>
              </w:rPr>
              <w:t xml:space="preserve">Also, from RAN4 perspective, the motivation for the scenario 2 is not clear to us. Given that the specific RedCap BWP is configured with SSB and RO, hence it is not clear why would the UE perform HO to the initial BWP then switch to the specific RedCap BWP to send the RACH. </w:t>
            </w:r>
          </w:p>
          <w:p w14:paraId="0AC8F992" w14:textId="77777777" w:rsidR="00BB4C11" w:rsidRDefault="00BB4C11" w:rsidP="00BB4C11">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5B1AFB47" w14:textId="77777777" w:rsidR="00BB4C11" w:rsidRDefault="00BB4C11" w:rsidP="00BB4C11">
            <w:pPr>
              <w:rPr>
                <w:color w:val="000000" w:themeColor="text1"/>
                <w:lang w:val="en-US" w:eastAsia="zh-CN"/>
              </w:rPr>
            </w:pPr>
            <w:r>
              <w:rPr>
                <w:color w:val="000000" w:themeColor="text1"/>
                <w:lang w:val="en-US" w:eastAsia="zh-CN"/>
              </w:rPr>
              <w:t>Based on RAN2 agreement, this scenario is not supported.</w:t>
            </w:r>
          </w:p>
          <w:p w14:paraId="3526B733" w14:textId="77777777" w:rsidR="00BB4C11" w:rsidRPr="00BD3377" w:rsidRDefault="00BB4C11" w:rsidP="00BB4C11">
            <w:pPr>
              <w:rPr>
                <w:b/>
                <w:color w:val="000000" w:themeColor="text1"/>
                <w:u w:val="single"/>
                <w:lang w:val="en-US" w:eastAsia="ko-KR"/>
              </w:rPr>
            </w:pPr>
            <w:r>
              <w:rPr>
                <w:color w:val="000000" w:themeColor="text1"/>
                <w:lang w:val="en-US" w:eastAsia="zh-CN"/>
              </w:rPr>
              <w:t>Also, t</w:t>
            </w:r>
            <w:r w:rsidRPr="00CC1862">
              <w:rPr>
                <w:color w:val="000000" w:themeColor="text1"/>
                <w:lang w:val="en-US" w:eastAsia="zh-CN"/>
              </w:rPr>
              <w:t>h</w:t>
            </w:r>
            <w:r>
              <w:rPr>
                <w:color w:val="000000" w:themeColor="text1"/>
                <w:lang w:val="en-US" w:eastAsia="zh-CN"/>
              </w:rPr>
              <w:t>e motivation for this</w:t>
            </w:r>
            <w:r w:rsidRPr="00CC1862">
              <w:rPr>
                <w:color w:val="000000" w:themeColor="text1"/>
                <w:lang w:val="en-US" w:eastAsia="zh-CN"/>
              </w:rPr>
              <w:t xml:space="preserve"> scenario is still not clear to us.</w:t>
            </w:r>
            <w:r>
              <w:rPr>
                <w:color w:val="000000" w:themeColor="text1"/>
                <w:lang w:val="en-US" w:eastAsia="zh-CN"/>
              </w:rPr>
              <w:t xml:space="preserve"> Please clarify why would the NW provide such configuration when both CD-SSB and RACH resources are included in the specific RedCap BWP?</w:t>
            </w:r>
          </w:p>
          <w:p w14:paraId="294EE24A" w14:textId="77777777" w:rsidR="00BB4C11" w:rsidRDefault="00BB4C11" w:rsidP="00BB4C11">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524C04A7" w14:textId="77777777" w:rsidR="00BB4C11" w:rsidRPr="00C7078A" w:rsidRDefault="00BB4C11" w:rsidP="00BB4C11">
            <w:pPr>
              <w:rPr>
                <w:rFonts w:eastAsiaTheme="minorEastAsia"/>
                <w:color w:val="000000" w:themeColor="text1"/>
                <w:lang w:val="en-US" w:eastAsia="zh-CN"/>
              </w:rPr>
            </w:pPr>
            <w:r>
              <w:rPr>
                <w:rFonts w:eastAsiaTheme="minorEastAsia"/>
                <w:color w:val="000000" w:themeColor="text1"/>
                <w:lang w:val="en-US" w:eastAsia="zh-CN"/>
              </w:rPr>
              <w:t xml:space="preserve">Once the UE completed the handover, then the UE is on RedCap specific BWP with no SSB. However, we have already agreed on measurement scenarios in RAN4, which indicates there will be no requirements for such scenario. Therefore, it is not clear to us how the UE should behave following the handover. Thus, this issue should be considered as an invalid scenario. </w:t>
            </w:r>
          </w:p>
          <w:p w14:paraId="495B575B" w14:textId="77777777" w:rsidR="00BB4C11" w:rsidRDefault="00BB4C11" w:rsidP="00BB4C11">
            <w:pPr>
              <w:rPr>
                <w:b/>
                <w:color w:val="000000" w:themeColor="text1"/>
                <w:u w:val="single"/>
                <w:lang w:val="en-US" w:eastAsia="ko-KR"/>
              </w:rPr>
            </w:pPr>
            <w:r w:rsidRPr="00C7078A">
              <w:rPr>
                <w:b/>
                <w:color w:val="000000" w:themeColor="text1"/>
                <w:u w:val="single"/>
                <w:lang w:val="en-US" w:eastAsia="ko-KR"/>
              </w:rPr>
              <w:t>Issue 2-1-8: Additional BWP switching delay (</w:t>
            </w:r>
            <w:r w:rsidRPr="00C7078A">
              <w:rPr>
                <w:rFonts w:eastAsia="DengXian"/>
                <w:b/>
                <w:bCs/>
                <w:u w:val="single"/>
                <w:lang w:val="en-US" w:eastAsia="ko-KR"/>
              </w:rPr>
              <w:t>T</w:t>
            </w:r>
            <w:r w:rsidRPr="00C7078A">
              <w:rPr>
                <w:rFonts w:eastAsia="DengXian"/>
                <w:b/>
                <w:bCs/>
                <w:u w:val="single"/>
                <w:vertAlign w:val="subscript"/>
                <w:lang w:val="en-US" w:eastAsia="ko-KR"/>
              </w:rPr>
              <w:t>BWP-switching-delay</w:t>
            </w:r>
            <w:r w:rsidRPr="00C7078A">
              <w:rPr>
                <w:b/>
                <w:color w:val="000000" w:themeColor="text1"/>
                <w:u w:val="single"/>
                <w:lang w:val="en-US" w:eastAsia="ko-KR"/>
              </w:rPr>
              <w:t>) in requirements</w:t>
            </w:r>
          </w:p>
          <w:p w14:paraId="50330BFC" w14:textId="77777777" w:rsidR="00BB4C11" w:rsidRPr="00C7078A" w:rsidRDefault="00BB4C11" w:rsidP="00BB4C11">
            <w:pPr>
              <w:rPr>
                <w:b/>
                <w:color w:val="000000" w:themeColor="text1"/>
                <w:u w:val="single"/>
                <w:lang w:val="en-US" w:eastAsia="ko-KR"/>
              </w:rPr>
            </w:pPr>
            <w:r w:rsidRPr="00275B44" w:rsidDel="00FC53E4">
              <w:rPr>
                <w:rFonts w:eastAsiaTheme="minorEastAsia"/>
                <w:color w:val="000000" w:themeColor="text1"/>
                <w:lang w:val="en-US" w:eastAsia="zh-CN"/>
              </w:rPr>
              <w:t>First</w:t>
            </w:r>
            <w:r w:rsidDel="00FC53E4">
              <w:rPr>
                <w:rFonts w:eastAsiaTheme="minorEastAsia"/>
                <w:color w:val="000000" w:themeColor="text1"/>
                <w:lang w:val="en-US" w:eastAsia="zh-CN"/>
              </w:rPr>
              <w:t>,</w:t>
            </w:r>
            <w:r w:rsidRPr="00275B44" w:rsidDel="00FC53E4">
              <w:rPr>
                <w:rFonts w:eastAsiaTheme="minorEastAsia"/>
                <w:color w:val="000000" w:themeColor="text1"/>
                <w:lang w:val="en-US" w:eastAsia="zh-CN"/>
              </w:rPr>
              <w:t xml:space="preserve"> w</w:t>
            </w:r>
            <w:r w:rsidRPr="00275B44">
              <w:rPr>
                <w:rFonts w:eastAsiaTheme="minorEastAsia"/>
                <w:color w:val="000000" w:themeColor="text1"/>
                <w:lang w:val="en-US" w:eastAsia="zh-CN"/>
              </w:rPr>
              <w:t xml:space="preserve">e need to conclude which scenario is </w:t>
            </w:r>
            <w:r>
              <w:rPr>
                <w:rFonts w:eastAsiaTheme="minorEastAsia"/>
                <w:color w:val="000000" w:themeColor="text1"/>
                <w:lang w:val="en-US" w:eastAsia="zh-CN"/>
              </w:rPr>
              <w:t xml:space="preserve">applicable </w:t>
            </w:r>
            <w:r w:rsidRPr="00275B44">
              <w:rPr>
                <w:rFonts w:eastAsiaTheme="minorEastAsia"/>
                <w:color w:val="000000" w:themeColor="text1"/>
                <w:lang w:val="en-US" w:eastAsia="zh-CN"/>
              </w:rPr>
              <w:t xml:space="preserve">for </w:t>
            </w:r>
            <w:r w:rsidRPr="00275B44" w:rsidDel="00FC53E4">
              <w:rPr>
                <w:rFonts w:eastAsiaTheme="minorEastAsia"/>
                <w:color w:val="000000" w:themeColor="text1"/>
                <w:lang w:val="en-US" w:eastAsia="zh-CN"/>
              </w:rPr>
              <w:t xml:space="preserve">the </w:t>
            </w:r>
            <w:r w:rsidRPr="00275B44">
              <w:rPr>
                <w:rFonts w:eastAsiaTheme="minorEastAsia"/>
                <w:color w:val="000000" w:themeColor="text1"/>
                <w:lang w:val="en-US" w:eastAsia="zh-CN"/>
              </w:rPr>
              <w:t>RedCap</w:t>
            </w:r>
            <w:r>
              <w:rPr>
                <w:rFonts w:eastAsiaTheme="minorEastAsia"/>
                <w:color w:val="000000" w:themeColor="text1"/>
                <w:lang w:val="en-US" w:eastAsia="zh-CN"/>
              </w:rPr>
              <w:t>, t</w:t>
            </w:r>
            <w:r w:rsidRPr="00275B44">
              <w:rPr>
                <w:rFonts w:eastAsiaTheme="minorEastAsia"/>
                <w:color w:val="000000" w:themeColor="text1"/>
                <w:lang w:val="en-US" w:eastAsia="zh-CN"/>
              </w:rPr>
              <w:t>hen</w:t>
            </w:r>
            <w:r w:rsidRPr="00275B44" w:rsidDel="00FC53E4">
              <w:rPr>
                <w:rFonts w:eastAsiaTheme="minorEastAsia"/>
                <w:color w:val="000000" w:themeColor="text1"/>
                <w:lang w:val="en-US" w:eastAsia="zh-CN"/>
              </w:rPr>
              <w:t>,</w:t>
            </w:r>
            <w:r w:rsidRPr="00275B44">
              <w:rPr>
                <w:rFonts w:eastAsiaTheme="minorEastAsia"/>
                <w:color w:val="000000" w:themeColor="text1"/>
                <w:lang w:val="en-US" w:eastAsia="zh-CN"/>
              </w:rPr>
              <w:t xml:space="preserve"> we decide on this</w:t>
            </w:r>
            <w:r>
              <w:rPr>
                <w:rFonts w:eastAsiaTheme="minorEastAsia"/>
                <w:color w:val="000000" w:themeColor="text1"/>
                <w:lang w:val="en-US" w:eastAsia="zh-CN"/>
              </w:rPr>
              <w:t>.</w:t>
            </w:r>
          </w:p>
          <w:p w14:paraId="515F98CA" w14:textId="77777777" w:rsidR="00BB4C11" w:rsidRDefault="00BB4C11" w:rsidP="00BB4C11">
            <w:pPr>
              <w:rPr>
                <w:b/>
                <w:color w:val="000000" w:themeColor="text1"/>
                <w:u w:val="single"/>
                <w:lang w:val="en-US" w:eastAsia="ko-KR"/>
              </w:rPr>
            </w:pPr>
            <w:r w:rsidRPr="00C7078A">
              <w:rPr>
                <w:b/>
                <w:color w:val="000000" w:themeColor="text1"/>
                <w:u w:val="single"/>
                <w:lang w:val="en-US" w:eastAsia="ko-KR"/>
              </w:rPr>
              <w:t xml:space="preserve">Issue 2-1-9: </w:t>
            </w:r>
            <w:r w:rsidRPr="00C7078A">
              <w:rPr>
                <w:b/>
                <w:bCs/>
                <w:u w:val="single"/>
                <w:lang w:val="en-US" w:eastAsia="ko-KR"/>
              </w:rPr>
              <w:t>T/F tracking delay(T</w:t>
            </w:r>
            <w:r w:rsidRPr="00C7078A">
              <w:rPr>
                <w:b/>
                <w:bCs/>
                <w:u w:val="single"/>
                <w:vertAlign w:val="subscript"/>
                <w:lang w:val="en-US" w:eastAsia="ko-KR"/>
              </w:rPr>
              <w:t>∆</w:t>
            </w:r>
            <w:r w:rsidRPr="00C7078A">
              <w:rPr>
                <w:b/>
                <w:bCs/>
                <w:u w:val="single"/>
                <w:lang w:val="en-US" w:eastAsia="ko-KR"/>
              </w:rPr>
              <w:t>)</w:t>
            </w:r>
            <w:r w:rsidRPr="00C7078A">
              <w:rPr>
                <w:b/>
                <w:color w:val="000000" w:themeColor="text1"/>
                <w:u w:val="single"/>
                <w:lang w:val="en-US" w:eastAsia="ko-KR"/>
              </w:rPr>
              <w:t xml:space="preserve"> in requirements </w:t>
            </w:r>
          </w:p>
          <w:p w14:paraId="5B7559D8" w14:textId="77777777" w:rsidR="00BB4C11" w:rsidRPr="00C7078A" w:rsidRDefault="00BB4C11" w:rsidP="00BB4C11">
            <w:pPr>
              <w:rPr>
                <w:b/>
                <w:color w:val="000000" w:themeColor="text1"/>
                <w:u w:val="single"/>
                <w:lang w:val="en-US" w:eastAsia="ko-KR"/>
              </w:rPr>
            </w:pPr>
            <w:r>
              <w:rPr>
                <w:rFonts w:eastAsiaTheme="minorEastAsia"/>
                <w:color w:val="000000" w:themeColor="text1"/>
                <w:lang w:val="en-US" w:eastAsia="zh-CN"/>
              </w:rPr>
              <w:t>W</w:t>
            </w:r>
            <w:r w:rsidRPr="00275B44">
              <w:rPr>
                <w:rFonts w:eastAsiaTheme="minorEastAsia"/>
                <w:color w:val="000000" w:themeColor="text1"/>
                <w:lang w:val="en-US" w:eastAsia="zh-CN"/>
              </w:rPr>
              <w:t xml:space="preserve">e need to conclude which scenario is </w:t>
            </w:r>
            <w:r>
              <w:rPr>
                <w:rFonts w:eastAsiaTheme="minorEastAsia"/>
                <w:color w:val="000000" w:themeColor="text1"/>
                <w:lang w:val="en-US" w:eastAsia="zh-CN"/>
              </w:rPr>
              <w:t xml:space="preserve">applicable </w:t>
            </w:r>
            <w:r w:rsidRPr="00275B44">
              <w:rPr>
                <w:rFonts w:eastAsiaTheme="minorEastAsia"/>
                <w:color w:val="000000" w:themeColor="text1"/>
                <w:lang w:val="en-US" w:eastAsia="zh-CN"/>
              </w:rPr>
              <w:t>for RedCap</w:t>
            </w:r>
            <w:r>
              <w:rPr>
                <w:rFonts w:eastAsiaTheme="minorEastAsia"/>
                <w:color w:val="000000" w:themeColor="text1"/>
                <w:lang w:val="en-US" w:eastAsia="zh-CN"/>
              </w:rPr>
              <w:t>, t</w:t>
            </w:r>
            <w:r w:rsidRPr="00275B44">
              <w:rPr>
                <w:rFonts w:eastAsiaTheme="minorEastAsia"/>
                <w:color w:val="000000" w:themeColor="text1"/>
                <w:lang w:val="en-US" w:eastAsia="zh-CN"/>
              </w:rPr>
              <w:t>hen we decide on this</w:t>
            </w:r>
            <w:r>
              <w:rPr>
                <w:rFonts w:eastAsiaTheme="minorEastAsia"/>
                <w:color w:val="000000" w:themeColor="text1"/>
                <w:lang w:val="en-US" w:eastAsia="zh-CN"/>
              </w:rPr>
              <w:t>.</w:t>
            </w:r>
          </w:p>
          <w:p w14:paraId="400492DA" w14:textId="77777777" w:rsidR="00BB4C11" w:rsidRDefault="00BB4C11" w:rsidP="00BB4C11">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0A8297CE" w14:textId="77777777" w:rsidR="00BB4C11" w:rsidRPr="00BD3377" w:rsidRDefault="00BB4C11" w:rsidP="00BB4C11">
            <w:pPr>
              <w:rPr>
                <w:b/>
                <w:color w:val="000000" w:themeColor="text1"/>
                <w:u w:val="single"/>
                <w:lang w:val="en-US" w:eastAsia="ko-KR"/>
              </w:rPr>
            </w:pPr>
            <w:r>
              <w:rPr>
                <w:rFonts w:eastAsiaTheme="minorEastAsia"/>
                <w:color w:val="000000" w:themeColor="text1"/>
                <w:lang w:val="en-US" w:eastAsia="zh-CN"/>
              </w:rPr>
              <w:t>How does this scenario differ from scenario 1a (blind HO)? More details should be provided before we start discussing the given options.</w:t>
            </w:r>
          </w:p>
          <w:p w14:paraId="4F066ECF" w14:textId="77777777" w:rsidR="00BB4C11" w:rsidRDefault="00BB4C11" w:rsidP="00BB4C11">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44D5E526" w14:textId="77777777" w:rsidR="00BB4C11" w:rsidRDefault="00BB4C11" w:rsidP="00BB4C11">
            <w:pPr>
              <w:rPr>
                <w:bCs/>
                <w:color w:val="000000" w:themeColor="text1"/>
                <w:lang w:val="en-US" w:eastAsia="ko-KR"/>
              </w:rPr>
            </w:pPr>
            <w:r w:rsidRPr="00CC1862">
              <w:rPr>
                <w:bCs/>
                <w:color w:val="000000" w:themeColor="text1"/>
                <w:lang w:val="en-US" w:eastAsia="ko-KR"/>
              </w:rPr>
              <w:lastRenderedPageBreak/>
              <w:t xml:space="preserve">If there is a mismatch between SMTC configuration and the SSB to be used, then the UE will not be able to find the SSB. </w:t>
            </w:r>
            <w:r w:rsidRPr="006C64BB">
              <w:rPr>
                <w:bCs/>
                <w:color w:val="000000" w:themeColor="text1"/>
                <w:lang w:val="en-US" w:eastAsia="ko-KR"/>
              </w:rPr>
              <w:t>The NW has to ensure that the SSB match the S</w:t>
            </w:r>
            <w:r w:rsidRPr="00935B3B">
              <w:rPr>
                <w:bCs/>
                <w:color w:val="000000" w:themeColor="text1"/>
                <w:lang w:val="en-US" w:eastAsia="ko-KR"/>
              </w:rPr>
              <w:t>MTC to b</w:t>
            </w:r>
            <w:r w:rsidRPr="00BD6CAA">
              <w:rPr>
                <w:bCs/>
                <w:color w:val="000000" w:themeColor="text1"/>
                <w:lang w:val="en-US" w:eastAsia="ko-KR"/>
              </w:rPr>
              <w:t>e used. Besides, to our understanding, RAN2 is currently discussing this issue hence there is no need to discuss this further.</w:t>
            </w:r>
          </w:p>
          <w:p w14:paraId="5CC4B680" w14:textId="77777777" w:rsidR="00BB4C11" w:rsidRDefault="00BB4C11" w:rsidP="00BB4C11">
            <w:pPr>
              <w:rPr>
                <w:b/>
                <w:bCs/>
                <w:color w:val="000000" w:themeColor="text1"/>
                <w:u w:val="single"/>
                <w:lang w:val="en-US" w:eastAsia="ko-KR"/>
              </w:rPr>
            </w:pPr>
            <w:r w:rsidRPr="00596743">
              <w:rPr>
                <w:b/>
                <w:color w:val="000000" w:themeColor="text1"/>
                <w:u w:val="single"/>
                <w:lang w:val="en-US" w:eastAsia="ko-KR"/>
              </w:rPr>
              <w:t>Issue 2-1-12: HD-FDD impact</w:t>
            </w:r>
          </w:p>
          <w:p w14:paraId="019A2239" w14:textId="77777777" w:rsidR="00BB4C11" w:rsidRDefault="00BB4C11" w:rsidP="00BB4C11">
            <w:pPr>
              <w:overflowPunct/>
              <w:autoSpaceDE/>
              <w:autoSpaceDN/>
              <w:adjustRightInd/>
              <w:spacing w:after="120"/>
              <w:textAlignment w:val="auto"/>
            </w:pPr>
            <w:r>
              <w:t>We think the clarification is needed hence we can support option 1.</w:t>
            </w:r>
          </w:p>
          <w:p w14:paraId="111F9065" w14:textId="77777777" w:rsidR="00BB4C11" w:rsidRDefault="00BB4C11" w:rsidP="00BB4C11">
            <w:pPr>
              <w:overflowPunct/>
              <w:autoSpaceDE/>
              <w:autoSpaceDN/>
              <w:adjustRightInd/>
              <w:spacing w:after="120"/>
              <w:ind w:left="1296"/>
              <w:textAlignment w:val="auto"/>
            </w:pPr>
            <w:r>
              <w:t>Option 1: The UE shall meet HO requirements provided the following is met:</w:t>
            </w:r>
          </w:p>
          <w:p w14:paraId="02F32233" w14:textId="77777777" w:rsidR="00BB4C11" w:rsidRDefault="00BB4C11" w:rsidP="00BB4C11">
            <w:pPr>
              <w:pStyle w:val="ListParagraph"/>
              <w:numPr>
                <w:ilvl w:val="2"/>
                <w:numId w:val="17"/>
              </w:numPr>
              <w:overflowPunct/>
              <w:autoSpaceDE/>
              <w:autoSpaceDN/>
              <w:adjustRightInd/>
              <w:spacing w:after="0"/>
              <w:ind w:firstLineChars="0"/>
              <w:contextualSpacing/>
              <w:textAlignment w:val="auto"/>
            </w:pPr>
            <w:r>
              <w:t>SSB is available in the downlink slot/symbols at the UE once every SMTC period during T</w:t>
            </w:r>
            <w:r>
              <w:rPr>
                <w:vertAlign w:val="subscript"/>
              </w:rPr>
              <w:t>search</w:t>
            </w:r>
            <w:r>
              <w:t>.</w:t>
            </w:r>
          </w:p>
          <w:p w14:paraId="4473C3A6" w14:textId="77777777" w:rsidR="00BB4C11" w:rsidRDefault="00BB4C11" w:rsidP="00BB4C11">
            <w:pPr>
              <w:pStyle w:val="ListParagraph"/>
              <w:numPr>
                <w:ilvl w:val="2"/>
                <w:numId w:val="17"/>
              </w:numPr>
              <w:overflowPunct/>
              <w:autoSpaceDE/>
              <w:autoSpaceDN/>
              <w:adjustRightInd/>
              <w:spacing w:after="0"/>
              <w:ind w:firstLineChars="0"/>
              <w:contextualSpacing/>
              <w:textAlignment w:val="auto"/>
            </w:pPr>
            <w:r>
              <w:t>One SSB is available in the downlink slot/symbols during T</w:t>
            </w:r>
            <w:r>
              <w:rPr>
                <w:vertAlign w:val="subscript"/>
              </w:rPr>
              <w:t>∆</w:t>
            </w:r>
          </w:p>
          <w:p w14:paraId="28259395" w14:textId="77777777" w:rsidR="00BB4C11" w:rsidRPr="00BD3377" w:rsidRDefault="00BB4C11" w:rsidP="00BB4C11">
            <w:pPr>
              <w:pStyle w:val="ListParagraph"/>
              <w:numPr>
                <w:ilvl w:val="2"/>
                <w:numId w:val="17"/>
              </w:numPr>
              <w:overflowPunct/>
              <w:autoSpaceDE/>
              <w:autoSpaceDN/>
              <w:adjustRightInd/>
              <w:spacing w:after="0"/>
              <w:ind w:firstLineChars="0"/>
              <w:contextualSpacing/>
              <w:textAlignment w:val="auto"/>
            </w:pPr>
            <w:r>
              <w:t>One SSB is available in the downlink slot/symbols and does not overlap with corresponding RACH occasion during T</w:t>
            </w:r>
            <w:r>
              <w:rPr>
                <w:vertAlign w:val="subscript"/>
              </w:rPr>
              <w:t>iu</w:t>
            </w:r>
          </w:p>
          <w:p w14:paraId="449B8CE0" w14:textId="77777777" w:rsidR="00BB4C11" w:rsidRPr="00C7078A" w:rsidRDefault="00BB4C11" w:rsidP="00BB4C11">
            <w:pPr>
              <w:rPr>
                <w:b/>
                <w:color w:val="000000" w:themeColor="text1"/>
                <w:u w:val="single"/>
                <w:lang w:eastAsia="ko-KR"/>
              </w:rPr>
            </w:pPr>
          </w:p>
          <w:p w14:paraId="1E784DBC" w14:textId="77777777" w:rsidR="00BB4C11" w:rsidRDefault="00BB4C11" w:rsidP="00BB4C11">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084AEF68" w14:textId="77777777" w:rsidR="00BB4C11" w:rsidRPr="00C7078A" w:rsidRDefault="00BB4C11" w:rsidP="00BB4C11">
            <w:pPr>
              <w:rPr>
                <w:bCs/>
                <w:color w:val="000000" w:themeColor="text1"/>
                <w:lang w:val="en-US" w:eastAsia="ko-KR"/>
              </w:rPr>
            </w:pPr>
            <w:r w:rsidRPr="00C7078A">
              <w:rPr>
                <w:bCs/>
                <w:color w:val="000000" w:themeColor="text1"/>
                <w:lang w:val="en-US" w:eastAsia="ko-KR"/>
              </w:rPr>
              <w:t>IN general, option 1 is agreeable.</w:t>
            </w:r>
          </w:p>
          <w:p w14:paraId="3DCF0E8C" w14:textId="77777777" w:rsidR="00BB4C11" w:rsidRDefault="00BB4C11" w:rsidP="00BB4C11">
            <w:pPr>
              <w:rPr>
                <w:b/>
                <w:color w:val="000000" w:themeColor="text1"/>
                <w:u w:val="single"/>
                <w:lang w:val="en-US" w:eastAsia="ko-KR"/>
              </w:rPr>
            </w:pPr>
            <w:r>
              <w:rPr>
                <w:b/>
                <w:color w:val="000000" w:themeColor="text1"/>
                <w:u w:val="single"/>
                <w:lang w:val="en-US" w:eastAsia="ko-KR"/>
              </w:rPr>
              <w:t xml:space="preserve">Issue 2-3-1: RRC connection release with redirection on a BWP with NCD-SSB </w:t>
            </w:r>
          </w:p>
          <w:p w14:paraId="4B6DD951" w14:textId="77777777" w:rsidR="00BB4C11" w:rsidRPr="00C7078A" w:rsidRDefault="00BB4C11" w:rsidP="00BB4C11">
            <w:pPr>
              <w:spacing w:after="120"/>
              <w:rPr>
                <w:bCs/>
                <w:color w:val="000000" w:themeColor="text1"/>
                <w:lang w:val="en-US" w:eastAsia="ko-KR"/>
              </w:rPr>
            </w:pPr>
            <w:r w:rsidRPr="00C7078A">
              <w:rPr>
                <w:bCs/>
                <w:color w:val="000000" w:themeColor="text1"/>
                <w:lang w:val="en-US" w:eastAsia="ko-KR"/>
              </w:rPr>
              <w:t xml:space="preserve">Support tentative agreement. </w:t>
            </w:r>
          </w:p>
          <w:p w14:paraId="5036C4B4" w14:textId="77777777" w:rsidR="00BB4C11" w:rsidRPr="008B3556" w:rsidRDefault="00BB4C11" w:rsidP="00BB4C11">
            <w:pPr>
              <w:spacing w:after="120"/>
              <w:rPr>
                <w:b/>
                <w:color w:val="000000" w:themeColor="text1"/>
                <w:u w:val="single"/>
                <w:lang w:val="en-US" w:eastAsia="ko-KR"/>
              </w:rPr>
            </w:pPr>
          </w:p>
        </w:tc>
      </w:tr>
      <w:tr w:rsidR="00CD450E" w14:paraId="06D8DD91" w14:textId="77777777" w:rsidTr="006A1436">
        <w:tc>
          <w:tcPr>
            <w:tcW w:w="1272" w:type="dxa"/>
          </w:tcPr>
          <w:p w14:paraId="070EFA0F" w14:textId="77777777" w:rsidR="00CD450E" w:rsidRDefault="00CD450E" w:rsidP="00CD450E">
            <w:pPr>
              <w:spacing w:after="120"/>
              <w:rPr>
                <w:color w:val="000000" w:themeColor="text1"/>
                <w:lang w:val="en-US"/>
              </w:rPr>
            </w:pPr>
            <w:r>
              <w:rPr>
                <w:color w:val="000000" w:themeColor="text1"/>
                <w:lang w:val="en-US"/>
              </w:rPr>
              <w:lastRenderedPageBreak/>
              <w:t>Nokia</w:t>
            </w:r>
          </w:p>
        </w:tc>
        <w:tc>
          <w:tcPr>
            <w:tcW w:w="8359" w:type="dxa"/>
          </w:tcPr>
          <w:p w14:paraId="649BC23A" w14:textId="77777777" w:rsidR="00CD450E" w:rsidRPr="00BD3377" w:rsidRDefault="00CD450E" w:rsidP="00CD450E">
            <w:pPr>
              <w:rPr>
                <w:b/>
                <w:color w:val="000000" w:themeColor="text1"/>
                <w:u w:val="single"/>
                <w:lang w:val="en-US" w:eastAsia="ko-KR"/>
              </w:rPr>
            </w:pPr>
            <w:r>
              <w:rPr>
                <w:b/>
                <w:color w:val="000000" w:themeColor="text1"/>
                <w:u w:val="single"/>
                <w:lang w:val="en-US" w:eastAsia="ko-KR"/>
              </w:rPr>
              <w:t>Issue 2-1-1: Impact on T</w:t>
            </w:r>
            <w:r>
              <w:rPr>
                <w:b/>
                <w:color w:val="000000" w:themeColor="text1"/>
                <w:u w:val="single"/>
                <w:vertAlign w:val="subscript"/>
                <w:lang w:val="en-US" w:eastAsia="ko-KR"/>
              </w:rPr>
              <w:t>search</w:t>
            </w:r>
            <w:r>
              <w:rPr>
                <w:b/>
                <w:color w:val="000000" w:themeColor="text1"/>
                <w:u w:val="single"/>
                <w:lang w:val="en-US" w:eastAsia="ko-KR"/>
              </w:rPr>
              <w:t xml:space="preserve"> (in HO) for 1Rx for FR1</w:t>
            </w:r>
          </w:p>
          <w:p w14:paraId="46770E6D" w14:textId="77777777" w:rsidR="00CD450E" w:rsidRPr="00931025" w:rsidRDefault="00CD450E" w:rsidP="00CD450E">
            <w:pPr>
              <w:spacing w:after="120"/>
              <w:rPr>
                <w:bCs/>
                <w:color w:val="000000" w:themeColor="text1"/>
                <w:lang w:val="en-US" w:eastAsia="ko-KR"/>
              </w:rPr>
            </w:pPr>
            <w:r w:rsidRPr="00931025">
              <w:rPr>
                <w:bCs/>
                <w:color w:val="000000" w:themeColor="text1"/>
                <w:lang w:val="en-US" w:eastAsia="ko-KR"/>
              </w:rPr>
              <w:t>Confirm the tentative agreement.</w:t>
            </w:r>
          </w:p>
          <w:p w14:paraId="60713FE4" w14:textId="77777777" w:rsidR="00CD450E" w:rsidRDefault="00CD450E" w:rsidP="00CD450E">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73ACF4ED" w14:textId="77777777" w:rsidR="00CD450E" w:rsidRDefault="00CD450E" w:rsidP="00CD450E">
            <w:pPr>
              <w:spacing w:after="120"/>
              <w:rPr>
                <w:rFonts w:eastAsiaTheme="minorEastAsia"/>
                <w:color w:val="000000" w:themeColor="text1"/>
                <w:lang w:val="en-US" w:eastAsia="zh-CN"/>
              </w:rPr>
            </w:pPr>
            <w:r>
              <w:rPr>
                <w:bCs/>
                <w:color w:val="000000" w:themeColor="text1"/>
                <w:lang w:val="en-US" w:eastAsia="ko-KR"/>
              </w:rPr>
              <w:t xml:space="preserve">RAN2 agreed that scenario 1 is supported, but not 2 and 3. </w:t>
            </w:r>
          </w:p>
          <w:p w14:paraId="4D3D25E7" w14:textId="77777777" w:rsidR="00CD450E" w:rsidRDefault="00CD450E" w:rsidP="00CD450E">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3DE3E7DC" w14:textId="77777777" w:rsidR="00CD450E" w:rsidRPr="00931025" w:rsidRDefault="00CD450E" w:rsidP="00CD450E">
            <w:pPr>
              <w:rPr>
                <w:bCs/>
                <w:color w:val="000000" w:themeColor="text1"/>
                <w:lang w:val="en-US" w:eastAsia="ko-KR"/>
              </w:rPr>
            </w:pPr>
            <w:r>
              <w:rPr>
                <w:bCs/>
                <w:color w:val="000000" w:themeColor="text1"/>
                <w:lang w:val="en-US" w:eastAsia="ko-KR"/>
              </w:rPr>
              <w:t>Option 2. We share the view of Mediatek in which we reuse the legacy HO requirements (unknown cell) for this scenario.</w:t>
            </w:r>
          </w:p>
          <w:p w14:paraId="6B42ADB3" w14:textId="77777777" w:rsidR="00CD450E" w:rsidRDefault="00CD450E" w:rsidP="00CD450E">
            <w:pPr>
              <w:rPr>
                <w:b/>
                <w:color w:val="000000" w:themeColor="text1"/>
                <w:u w:val="single"/>
                <w:lang w:val="en-US" w:eastAsia="ko-KR"/>
              </w:rPr>
            </w:pPr>
            <w:r w:rsidRPr="00931025">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780E9081" w14:textId="77777777" w:rsidR="00CD450E" w:rsidRPr="00931025" w:rsidRDefault="00CD450E" w:rsidP="00CD450E">
            <w:pPr>
              <w:rPr>
                <w:bCs/>
                <w:color w:val="000000" w:themeColor="text1"/>
                <w:lang w:val="en-US" w:eastAsia="ko-KR"/>
              </w:rPr>
            </w:pPr>
            <w:r>
              <w:rPr>
                <w:bCs/>
                <w:color w:val="000000" w:themeColor="text1"/>
                <w:lang w:val="en-US" w:eastAsia="ko-KR"/>
              </w:rPr>
              <w:t>This scenario is not supported according to the latest RAN2 agreements.</w:t>
            </w:r>
          </w:p>
          <w:p w14:paraId="61CA9507" w14:textId="77777777" w:rsidR="00CD450E" w:rsidRDefault="00CD450E" w:rsidP="00CD450E">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33C42A99" w14:textId="77777777" w:rsidR="00CD450E" w:rsidRPr="00931025" w:rsidRDefault="00CD450E" w:rsidP="00CD450E">
            <w:pPr>
              <w:rPr>
                <w:bCs/>
                <w:color w:val="000000" w:themeColor="text1"/>
                <w:lang w:val="en-US" w:eastAsia="ko-KR"/>
              </w:rPr>
            </w:pPr>
            <w:r>
              <w:rPr>
                <w:bCs/>
                <w:color w:val="000000" w:themeColor="text1"/>
                <w:lang w:val="en-US" w:eastAsia="ko-KR"/>
              </w:rPr>
              <w:t>This scenario is not supported according to the latest RAN2 agreements.</w:t>
            </w:r>
          </w:p>
          <w:p w14:paraId="07A30F7E" w14:textId="77777777" w:rsidR="00CD450E" w:rsidRDefault="00CD450E" w:rsidP="00CD450E">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r w:rsidRPr="00931025">
              <w:rPr>
                <w:b/>
                <w:color w:val="000000" w:themeColor="text1"/>
                <w:u w:val="single"/>
                <w:lang w:val="en-US" w:eastAsia="ko-KR"/>
              </w:rPr>
              <w:t>Issue 2-1-8: Additional BWP switching delay (</w:t>
            </w:r>
            <w:r w:rsidRPr="00931025">
              <w:rPr>
                <w:rFonts w:eastAsia="DengXian"/>
                <w:b/>
                <w:bCs/>
                <w:u w:val="single"/>
                <w:lang w:val="en-US" w:eastAsia="ko-KR"/>
              </w:rPr>
              <w:t>T</w:t>
            </w:r>
            <w:r w:rsidRPr="00931025">
              <w:rPr>
                <w:rFonts w:eastAsia="DengXian"/>
                <w:b/>
                <w:bCs/>
                <w:u w:val="single"/>
                <w:vertAlign w:val="subscript"/>
                <w:lang w:val="en-US" w:eastAsia="ko-KR"/>
              </w:rPr>
              <w:t>BWP-switching-delay</w:t>
            </w:r>
            <w:r w:rsidRPr="00931025">
              <w:rPr>
                <w:b/>
                <w:color w:val="000000" w:themeColor="text1"/>
                <w:u w:val="single"/>
                <w:lang w:val="en-US" w:eastAsia="ko-KR"/>
              </w:rPr>
              <w:t>) in requirements</w:t>
            </w:r>
          </w:p>
          <w:p w14:paraId="15961B6F" w14:textId="77777777" w:rsidR="00CD450E" w:rsidRPr="00931025" w:rsidRDefault="00CD450E" w:rsidP="00CD450E">
            <w:pPr>
              <w:rPr>
                <w:b/>
                <w:color w:val="000000" w:themeColor="text1"/>
                <w:u w:val="single"/>
                <w:lang w:val="en-US" w:eastAsia="ko-KR"/>
              </w:rPr>
            </w:pPr>
            <w:r>
              <w:rPr>
                <w:rFonts w:eastAsiaTheme="minorEastAsia"/>
                <w:color w:val="000000" w:themeColor="text1"/>
                <w:lang w:val="en-US" w:eastAsia="zh-CN"/>
              </w:rPr>
              <w:t>This discussion was relevant for Scenarios 2 and 3, that are not supported according to the latest RAN2 agreements. No need to discuss this issue.</w:t>
            </w:r>
          </w:p>
          <w:p w14:paraId="3AA72FD1" w14:textId="77777777" w:rsidR="00CD450E" w:rsidRDefault="00CD450E" w:rsidP="00CD450E">
            <w:pPr>
              <w:rPr>
                <w:b/>
                <w:color w:val="000000" w:themeColor="text1"/>
                <w:u w:val="single"/>
                <w:lang w:val="en-US" w:eastAsia="ko-KR"/>
              </w:rPr>
            </w:pPr>
            <w:r w:rsidRPr="00931025">
              <w:rPr>
                <w:b/>
                <w:color w:val="000000" w:themeColor="text1"/>
                <w:u w:val="single"/>
                <w:lang w:val="en-US" w:eastAsia="ko-KR"/>
              </w:rPr>
              <w:t xml:space="preserve">Issue 2-1-9: </w:t>
            </w:r>
            <w:r w:rsidRPr="00931025">
              <w:rPr>
                <w:b/>
                <w:bCs/>
                <w:u w:val="single"/>
                <w:lang w:val="en-US" w:eastAsia="ko-KR"/>
              </w:rPr>
              <w:t>T/F tracking delay(T</w:t>
            </w:r>
            <w:r w:rsidRPr="00931025">
              <w:rPr>
                <w:b/>
                <w:bCs/>
                <w:u w:val="single"/>
                <w:vertAlign w:val="subscript"/>
                <w:lang w:val="en-US" w:eastAsia="ko-KR"/>
              </w:rPr>
              <w:t>∆</w:t>
            </w:r>
            <w:r w:rsidRPr="00931025">
              <w:rPr>
                <w:b/>
                <w:bCs/>
                <w:u w:val="single"/>
                <w:lang w:val="en-US" w:eastAsia="ko-KR"/>
              </w:rPr>
              <w:t>)</w:t>
            </w:r>
            <w:r w:rsidRPr="00931025">
              <w:rPr>
                <w:b/>
                <w:color w:val="000000" w:themeColor="text1"/>
                <w:u w:val="single"/>
                <w:lang w:val="en-US" w:eastAsia="ko-KR"/>
              </w:rPr>
              <w:t xml:space="preserve"> in requirements </w:t>
            </w:r>
          </w:p>
          <w:p w14:paraId="3AE22B22" w14:textId="77777777" w:rsidR="00CD450E" w:rsidRPr="00931025" w:rsidRDefault="00CD450E" w:rsidP="00CD450E">
            <w:pPr>
              <w:rPr>
                <w:b/>
                <w:color w:val="000000" w:themeColor="text1"/>
                <w:u w:val="single"/>
                <w:lang w:val="en-US" w:eastAsia="ko-KR"/>
              </w:rPr>
            </w:pPr>
            <w:r>
              <w:rPr>
                <w:rFonts w:eastAsiaTheme="minorEastAsia"/>
                <w:color w:val="000000" w:themeColor="text1"/>
                <w:lang w:val="en-US" w:eastAsia="zh-CN"/>
              </w:rPr>
              <w:t>This discussion was relevant for Scenarios 2 and 3, that are not supported according to the latest RAN2 agreements. No need to discuss this issue.</w:t>
            </w:r>
          </w:p>
          <w:p w14:paraId="119D98C3" w14:textId="77777777" w:rsidR="00CD450E" w:rsidRPr="00386A0E" w:rsidRDefault="00CD450E" w:rsidP="00CD450E">
            <w:pPr>
              <w:rPr>
                <w:b/>
                <w:color w:val="000000" w:themeColor="text1"/>
                <w:highlight w:val="yellow"/>
                <w:u w:val="single"/>
                <w:lang w:val="en-US" w:eastAsia="ko-KR"/>
              </w:rPr>
            </w:pPr>
          </w:p>
          <w:p w14:paraId="65FA2969" w14:textId="77777777" w:rsidR="00CD450E" w:rsidRDefault="00CD450E" w:rsidP="00CD450E">
            <w:pPr>
              <w:rPr>
                <w:b/>
                <w:color w:val="000000" w:themeColor="text1"/>
                <w:u w:val="single"/>
                <w:lang w:val="en-US" w:eastAsia="ko-KR"/>
              </w:rPr>
            </w:pPr>
            <w:r w:rsidRPr="00763E65">
              <w:rPr>
                <w:b/>
                <w:color w:val="000000" w:themeColor="text1"/>
                <w:u w:val="single"/>
                <w:lang w:val="en-US" w:eastAsia="ko-KR"/>
              </w:rPr>
              <w:lastRenderedPageBreak/>
              <w:t>Issue 2-1-10: Requirements for HO to a BWP which has</w:t>
            </w:r>
            <w:r w:rsidRPr="00CF2F17">
              <w:rPr>
                <w:b/>
                <w:color w:val="000000" w:themeColor="text1"/>
                <w:u w:val="single"/>
                <w:lang w:val="en-US" w:eastAsia="ko-KR"/>
              </w:rPr>
              <w:t xml:space="preserve"> different SSB with the one used for measurement (Scenario 4)</w:t>
            </w:r>
          </w:p>
          <w:p w14:paraId="4913804E" w14:textId="77777777" w:rsidR="00CD450E" w:rsidRPr="00BD3377" w:rsidRDefault="00CD450E" w:rsidP="00CD450E">
            <w:pPr>
              <w:rPr>
                <w:b/>
                <w:color w:val="000000" w:themeColor="text1"/>
                <w:u w:val="single"/>
                <w:lang w:val="en-US" w:eastAsia="ko-KR"/>
              </w:rPr>
            </w:pPr>
            <w:r>
              <w:rPr>
                <w:rFonts w:eastAsiaTheme="minorEastAsia"/>
                <w:color w:val="000000" w:themeColor="text1"/>
                <w:lang w:val="en-US" w:eastAsia="zh-CN"/>
              </w:rPr>
              <w:t>We support option 1.</w:t>
            </w:r>
          </w:p>
          <w:p w14:paraId="0C2DFE0A" w14:textId="77777777" w:rsidR="00CD450E" w:rsidRPr="00BD3377" w:rsidRDefault="00CD450E" w:rsidP="00CD450E">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5B7786F8" w14:textId="77777777" w:rsidR="00CD450E" w:rsidRDefault="00CD450E" w:rsidP="00CD450E">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1381C0EC" w14:textId="77777777" w:rsidR="00CD450E" w:rsidRDefault="00CD450E" w:rsidP="00CD450E">
            <w:pPr>
              <w:rPr>
                <w:b/>
                <w:color w:val="000000" w:themeColor="text1"/>
                <w:u w:val="single"/>
                <w:lang w:val="en-US" w:eastAsia="ko-KR"/>
              </w:rPr>
            </w:pPr>
            <w:r>
              <w:rPr>
                <w:rFonts w:eastAsiaTheme="minorEastAsia"/>
                <w:color w:val="000000" w:themeColor="text1"/>
                <w:lang w:val="en-US" w:eastAsia="zh-CN"/>
              </w:rPr>
              <w:t>We agree with Ericsson. We can discuss this issue later, when the HO requirements are stable.</w:t>
            </w:r>
            <w:r>
              <w:rPr>
                <w:b/>
                <w:color w:val="000000" w:themeColor="text1"/>
                <w:u w:val="single"/>
                <w:lang w:val="en-US" w:eastAsia="ko-KR"/>
              </w:rPr>
              <w:t xml:space="preserve">Issue 2-3-1: RRC connection release with redirection on a BWP with NCD-SSB </w:t>
            </w:r>
          </w:p>
          <w:p w14:paraId="73D2D5A1" w14:textId="77777777" w:rsidR="00CD450E" w:rsidRPr="00931025" w:rsidRDefault="00CD450E" w:rsidP="00CD450E">
            <w:pPr>
              <w:rPr>
                <w:b/>
                <w:color w:val="000000" w:themeColor="text1"/>
                <w:u w:val="single"/>
                <w:lang w:val="en-US" w:eastAsia="ko-KR"/>
              </w:rPr>
            </w:pPr>
            <w:r>
              <w:rPr>
                <w:rFonts w:eastAsiaTheme="minorEastAsia"/>
                <w:color w:val="000000" w:themeColor="text1"/>
                <w:lang w:val="en-US" w:eastAsia="zh-CN"/>
              </w:rPr>
              <w:t>We agree with Ericsson. We can discuss this issue later, when the HO requirements are stable.</w:t>
            </w:r>
          </w:p>
          <w:p w14:paraId="7A5A6EA8" w14:textId="77777777" w:rsidR="00CD450E" w:rsidRPr="00BD3377" w:rsidRDefault="00CD450E" w:rsidP="00CD450E">
            <w:pPr>
              <w:spacing w:after="120"/>
              <w:ind w:firstLine="284"/>
              <w:rPr>
                <w:b/>
                <w:color w:val="000000" w:themeColor="text1"/>
                <w:u w:val="single"/>
                <w:lang w:val="en-US" w:eastAsia="ko-KR"/>
              </w:rPr>
            </w:pPr>
          </w:p>
          <w:p w14:paraId="7A5415E5" w14:textId="77777777" w:rsidR="00CD450E" w:rsidRPr="008B3556" w:rsidRDefault="00CD450E" w:rsidP="00CD450E">
            <w:pPr>
              <w:spacing w:after="120"/>
              <w:rPr>
                <w:b/>
                <w:color w:val="000000" w:themeColor="text1"/>
                <w:u w:val="single"/>
                <w:lang w:val="en-US" w:eastAsia="ko-KR"/>
              </w:rPr>
            </w:pPr>
          </w:p>
        </w:tc>
      </w:tr>
      <w:tr w:rsidR="00106ECE" w14:paraId="5C74650F" w14:textId="77777777" w:rsidTr="006A1436">
        <w:tc>
          <w:tcPr>
            <w:tcW w:w="1272" w:type="dxa"/>
          </w:tcPr>
          <w:p w14:paraId="17AAFB41" w14:textId="470C4C88" w:rsidR="00106ECE" w:rsidRDefault="00106ECE" w:rsidP="00106ECE">
            <w:pPr>
              <w:spacing w:after="120"/>
              <w:rPr>
                <w:color w:val="000000" w:themeColor="text1"/>
                <w:lang w:val="en-US"/>
              </w:rPr>
            </w:pPr>
            <w:r>
              <w:rPr>
                <w:color w:val="000000" w:themeColor="text1"/>
                <w:lang w:val="en-US"/>
              </w:rPr>
              <w:lastRenderedPageBreak/>
              <w:t>Intel</w:t>
            </w:r>
          </w:p>
        </w:tc>
        <w:tc>
          <w:tcPr>
            <w:tcW w:w="8359" w:type="dxa"/>
          </w:tcPr>
          <w:p w14:paraId="3DE0CE2E" w14:textId="77777777" w:rsidR="00106ECE" w:rsidRDefault="00106ECE" w:rsidP="00106ECE">
            <w:pPr>
              <w:spacing w:after="120"/>
              <w:rPr>
                <w:b/>
                <w:color w:val="000000" w:themeColor="text1"/>
                <w:u w:val="single"/>
                <w:lang w:val="en-US" w:eastAsia="ko-KR"/>
              </w:rPr>
            </w:pPr>
            <w:r w:rsidRPr="008B3556">
              <w:rPr>
                <w:b/>
                <w:color w:val="000000" w:themeColor="text1"/>
                <w:u w:val="single"/>
                <w:lang w:val="en-US" w:eastAsia="ko-KR"/>
              </w:rPr>
              <w:t>Issue 2-1-2: Potential Scenarios for HO</w:t>
            </w:r>
          </w:p>
          <w:p w14:paraId="74528D34" w14:textId="77777777" w:rsidR="00106ECE" w:rsidRDefault="00106ECE" w:rsidP="00106ECE">
            <w:pPr>
              <w:spacing w:after="120"/>
              <w:rPr>
                <w:bCs/>
                <w:color w:val="000000" w:themeColor="text1"/>
                <w:lang w:val="en-US" w:eastAsia="ko-KR"/>
              </w:rPr>
            </w:pPr>
            <w:r>
              <w:rPr>
                <w:bCs/>
                <w:color w:val="000000" w:themeColor="text1"/>
                <w:lang w:val="en-US" w:eastAsia="ko-KR"/>
              </w:rPr>
              <w:t>Scenario 1 and 1a need to be considered in RAN4.</w:t>
            </w:r>
          </w:p>
          <w:p w14:paraId="1E000392" w14:textId="77777777" w:rsidR="00106ECE" w:rsidRDefault="00106ECE" w:rsidP="00106ECE">
            <w:pPr>
              <w:rPr>
                <w:b/>
                <w:color w:val="000000" w:themeColor="text1"/>
                <w:u w:val="single"/>
                <w:lang w:val="en-US" w:eastAsia="ko-KR"/>
              </w:rPr>
            </w:pPr>
          </w:p>
          <w:p w14:paraId="0195BF4D" w14:textId="77777777" w:rsidR="00106ECE" w:rsidRDefault="00106ECE" w:rsidP="00106ECE">
            <w:pPr>
              <w:rPr>
                <w:b/>
                <w:color w:val="000000" w:themeColor="text1"/>
                <w:u w:val="single"/>
                <w:lang w:val="en-US" w:eastAsia="ko-KR"/>
              </w:rPr>
            </w:pPr>
            <w:r w:rsidRPr="00920880">
              <w:rPr>
                <w:b/>
                <w:color w:val="000000" w:themeColor="text1"/>
                <w:u w:val="single"/>
                <w:lang w:val="en-US" w:eastAsia="ko-KR"/>
              </w:rPr>
              <w:t xml:space="preserve">Issue 2-1-4: Requirements for HO directly to a RedCap specific BWP with NCD-SSB only </w:t>
            </w:r>
            <w:r w:rsidRPr="000866EF">
              <w:rPr>
                <w:b/>
                <w:color w:val="000000" w:themeColor="text1"/>
                <w:u w:val="single"/>
                <w:lang w:val="en-US" w:eastAsia="ko-KR"/>
              </w:rPr>
              <w:t>without measurement (Scenario 1a)</w:t>
            </w:r>
          </w:p>
          <w:p w14:paraId="68D8967B" w14:textId="77777777" w:rsidR="00106ECE" w:rsidRPr="00AE5346" w:rsidRDefault="00106ECE" w:rsidP="00106ECE">
            <w:pPr>
              <w:rPr>
                <w:bCs/>
                <w:color w:val="000000" w:themeColor="text1"/>
                <w:lang w:val="en-US" w:eastAsia="ko-KR"/>
              </w:rPr>
            </w:pPr>
            <w:r>
              <w:rPr>
                <w:bCs/>
                <w:color w:val="000000" w:themeColor="text1"/>
                <w:lang w:val="en-US" w:eastAsia="ko-KR"/>
              </w:rPr>
              <w:t xml:space="preserve">No additional delay is expected except </w:t>
            </w:r>
            <w:r w:rsidRPr="00551A82">
              <w:rPr>
                <w:lang w:val="en-US" w:eastAsia="zh-CN"/>
              </w:rPr>
              <w:t xml:space="preserve">except </w:t>
            </w:r>
            <w:r w:rsidRPr="00702C4E">
              <w:rPr>
                <w:lang w:val="en-US"/>
              </w:rPr>
              <w:t>T</w:t>
            </w:r>
            <w:r w:rsidRPr="00702C4E">
              <w:rPr>
                <w:vertAlign w:val="subscript"/>
                <w:lang w:val="en-US"/>
              </w:rPr>
              <w:t>search</w:t>
            </w:r>
            <w:r w:rsidRPr="00702C4E">
              <w:rPr>
                <w:lang w:val="en-US" w:eastAsia="zh-CN"/>
              </w:rPr>
              <w:t xml:space="preserve"> relaxation from 1 Rx reception</w:t>
            </w:r>
            <w:r>
              <w:rPr>
                <w:bCs/>
                <w:color w:val="000000" w:themeColor="text1"/>
                <w:lang w:val="en-US" w:eastAsia="ko-KR"/>
              </w:rPr>
              <w:t xml:space="preserve"> comparing with the legacy HO case with unknown target cell.  </w:t>
            </w:r>
          </w:p>
          <w:p w14:paraId="5811DEA6" w14:textId="77777777" w:rsidR="00106ECE" w:rsidRDefault="00106ECE" w:rsidP="00106ECE">
            <w:pPr>
              <w:rPr>
                <w:b/>
                <w:color w:val="000000" w:themeColor="text1"/>
                <w:u w:val="single"/>
                <w:lang w:val="en-US" w:eastAsia="ko-KR"/>
              </w:rPr>
            </w:pPr>
            <w:r w:rsidRPr="00AE5346">
              <w:rPr>
                <w:b/>
                <w:color w:val="000000" w:themeColor="text1"/>
                <w:u w:val="single"/>
                <w:lang w:val="en-US" w:eastAsia="ko-KR"/>
              </w:rPr>
              <w:t>Issue 2-1-5</w:t>
            </w:r>
            <w:r w:rsidRPr="000866EF">
              <w:rPr>
                <w:b/>
                <w:color w:val="000000" w:themeColor="text1"/>
                <w:u w:val="single"/>
                <w:lang w:val="en-US" w:eastAsia="ko-KR"/>
              </w:rPr>
              <w:t>: Requirements for HO to an initial BWP with CD-SSB but RACH on RedCap specific</w:t>
            </w:r>
            <w:r w:rsidRPr="006236FA">
              <w:rPr>
                <w:b/>
                <w:color w:val="000000" w:themeColor="text1"/>
                <w:u w:val="single"/>
                <w:lang w:val="en-US" w:eastAsia="ko-KR"/>
              </w:rPr>
              <w:t xml:space="preserve"> BWP associated</w:t>
            </w:r>
            <w:r w:rsidRPr="00456389">
              <w:rPr>
                <w:b/>
                <w:color w:val="000000" w:themeColor="text1"/>
                <w:u w:val="single"/>
                <w:lang w:val="en-US" w:eastAsia="ko-KR"/>
              </w:rPr>
              <w:t xml:space="preserve"> with NCD-SSB (Scenario 2)</w:t>
            </w:r>
          </w:p>
          <w:p w14:paraId="4097762C" w14:textId="77777777" w:rsidR="00106ECE" w:rsidRPr="00AE5346" w:rsidRDefault="00106ECE" w:rsidP="00106ECE">
            <w:pPr>
              <w:rPr>
                <w:b/>
                <w:color w:val="000000" w:themeColor="text1"/>
                <w:u w:val="single"/>
                <w:lang w:val="en-US" w:eastAsia="ko-KR"/>
              </w:rPr>
            </w:pPr>
            <w:r w:rsidRPr="00AE5346">
              <w:rPr>
                <w:bCs/>
                <w:color w:val="000000" w:themeColor="text1"/>
                <w:lang w:val="en-US" w:eastAsia="ko-KR"/>
              </w:rPr>
              <w:t>N</w:t>
            </w:r>
            <w:r>
              <w:rPr>
                <w:bCs/>
                <w:color w:val="000000" w:themeColor="text1"/>
                <w:lang w:val="en-US" w:eastAsia="ko-KR"/>
              </w:rPr>
              <w:t>o need to consider based on RAN2’s view.</w:t>
            </w:r>
            <w:r w:rsidRPr="00AE5346">
              <w:rPr>
                <w:b/>
                <w:color w:val="000000" w:themeColor="text1"/>
                <w:u w:val="single"/>
                <w:lang w:val="en-US" w:eastAsia="ko-KR"/>
              </w:rPr>
              <w:t xml:space="preserve"> </w:t>
            </w:r>
          </w:p>
          <w:p w14:paraId="0D9D5718" w14:textId="77777777" w:rsidR="00106ECE" w:rsidRDefault="00106ECE" w:rsidP="00106ECE">
            <w:pPr>
              <w:rPr>
                <w:b/>
                <w:color w:val="000000" w:themeColor="text1"/>
                <w:u w:val="single"/>
                <w:lang w:val="en-US" w:eastAsia="ko-KR"/>
              </w:rPr>
            </w:pPr>
            <w:r w:rsidRPr="00475E65">
              <w:rPr>
                <w:b/>
                <w:color w:val="000000" w:themeColor="text1"/>
                <w:u w:val="single"/>
                <w:lang w:val="en-US" w:eastAsia="ko-KR"/>
              </w:rPr>
              <w:t>Issue 2-1-6: Requirements for HO to an initial BWP with CD-SSB but RACH on RedCap specific BWP associated with CD-SSB (Scenario 2a)</w:t>
            </w:r>
          </w:p>
          <w:p w14:paraId="6822F6C7" w14:textId="77777777" w:rsidR="00106ECE" w:rsidRPr="00AE5346" w:rsidRDefault="00106ECE" w:rsidP="00106ECE">
            <w:pPr>
              <w:rPr>
                <w:b/>
                <w:color w:val="000000" w:themeColor="text1"/>
                <w:u w:val="single"/>
                <w:lang w:val="en-US" w:eastAsia="ko-KR"/>
              </w:rPr>
            </w:pPr>
            <w:r w:rsidRPr="00AE5346">
              <w:rPr>
                <w:bCs/>
                <w:color w:val="000000" w:themeColor="text1"/>
                <w:lang w:val="en-US" w:eastAsia="ko-KR"/>
              </w:rPr>
              <w:t>N</w:t>
            </w:r>
            <w:r>
              <w:rPr>
                <w:bCs/>
                <w:color w:val="000000" w:themeColor="text1"/>
                <w:lang w:val="en-US" w:eastAsia="ko-KR"/>
              </w:rPr>
              <w:t>o need to consider based on RAN2’s view.</w:t>
            </w:r>
            <w:r w:rsidRPr="00AE5346">
              <w:rPr>
                <w:b/>
                <w:color w:val="000000" w:themeColor="text1"/>
                <w:u w:val="single"/>
                <w:lang w:val="en-US" w:eastAsia="ko-KR"/>
              </w:rPr>
              <w:t xml:space="preserve"> </w:t>
            </w:r>
          </w:p>
          <w:p w14:paraId="20621FF0" w14:textId="77777777" w:rsidR="00106ECE" w:rsidRDefault="00106ECE" w:rsidP="00106ECE">
            <w:pPr>
              <w:rPr>
                <w:b/>
                <w:color w:val="000000" w:themeColor="text1"/>
                <w:u w:val="single"/>
                <w:lang w:val="en-US" w:eastAsia="ko-KR"/>
              </w:rPr>
            </w:pPr>
            <w:r w:rsidRPr="00475E65">
              <w:rPr>
                <w:b/>
                <w:color w:val="000000" w:themeColor="text1"/>
                <w:u w:val="single"/>
                <w:lang w:val="en-US" w:eastAsia="ko-KR"/>
              </w:rPr>
              <w:t xml:space="preserve">Issue 2-1-7: Requirements for HO to an initial BWP with CD-SSB but RACH on RedCap </w:t>
            </w:r>
            <w:r w:rsidRPr="00763E65">
              <w:rPr>
                <w:b/>
                <w:color w:val="000000" w:themeColor="text1"/>
                <w:u w:val="single"/>
                <w:lang w:val="en-US" w:eastAsia="ko-KR"/>
              </w:rPr>
              <w:t>specific BWP with no SSB (Scenario 3)</w:t>
            </w:r>
          </w:p>
          <w:p w14:paraId="6F700663" w14:textId="77777777" w:rsidR="00106ECE" w:rsidRPr="000866EF" w:rsidRDefault="00106ECE" w:rsidP="00106ECE">
            <w:pPr>
              <w:rPr>
                <w:b/>
                <w:color w:val="000000" w:themeColor="text1"/>
                <w:u w:val="single"/>
                <w:lang w:val="en-US" w:eastAsia="ko-KR"/>
              </w:rPr>
            </w:pPr>
            <w:r w:rsidRPr="00AE5346">
              <w:rPr>
                <w:bCs/>
                <w:color w:val="000000" w:themeColor="text1"/>
                <w:lang w:val="en-US" w:eastAsia="ko-KR"/>
              </w:rPr>
              <w:t>N</w:t>
            </w:r>
            <w:r>
              <w:rPr>
                <w:bCs/>
                <w:color w:val="000000" w:themeColor="text1"/>
                <w:lang w:val="en-US" w:eastAsia="ko-KR"/>
              </w:rPr>
              <w:t>o need to consider based on RAN2’s view.</w:t>
            </w:r>
            <w:r w:rsidRPr="00AE5346">
              <w:rPr>
                <w:b/>
                <w:color w:val="000000" w:themeColor="text1"/>
                <w:u w:val="single"/>
                <w:lang w:val="en-US" w:eastAsia="ko-KR"/>
              </w:rPr>
              <w:t xml:space="preserve"> </w:t>
            </w:r>
          </w:p>
          <w:p w14:paraId="37B1F9C1" w14:textId="77777777" w:rsidR="00106ECE" w:rsidRPr="00AE5346" w:rsidRDefault="00106ECE" w:rsidP="00106ECE">
            <w:pPr>
              <w:overflowPunct/>
              <w:autoSpaceDE/>
              <w:autoSpaceDN/>
              <w:adjustRightInd/>
              <w:textAlignment w:val="auto"/>
              <w:rPr>
                <w:b/>
                <w:color w:val="000000" w:themeColor="text1"/>
                <w:u w:val="single"/>
                <w:lang w:val="en-US" w:eastAsia="ko-KR"/>
              </w:rPr>
            </w:pPr>
            <w:r w:rsidRPr="00AE5346">
              <w:rPr>
                <w:b/>
                <w:color w:val="000000" w:themeColor="text1"/>
                <w:u w:val="single"/>
                <w:lang w:val="en-US" w:eastAsia="ko-KR"/>
              </w:rPr>
              <w:t>Issue 2-1-8: Additional BWP switching delay (</w:t>
            </w:r>
            <w:r w:rsidRPr="00AE5346">
              <w:rPr>
                <w:rFonts w:eastAsia="DengXian"/>
                <w:b/>
                <w:bCs/>
                <w:u w:val="single"/>
                <w:lang w:val="en-US" w:eastAsia="ko-KR"/>
              </w:rPr>
              <w:t>T</w:t>
            </w:r>
            <w:r w:rsidRPr="00AE5346">
              <w:rPr>
                <w:rFonts w:eastAsia="DengXian"/>
                <w:b/>
                <w:bCs/>
                <w:u w:val="single"/>
                <w:vertAlign w:val="subscript"/>
                <w:lang w:val="en-US" w:eastAsia="ko-KR"/>
              </w:rPr>
              <w:t>BWP-switching-delay</w:t>
            </w:r>
            <w:r w:rsidRPr="00AE5346">
              <w:rPr>
                <w:b/>
                <w:color w:val="000000" w:themeColor="text1"/>
                <w:u w:val="single"/>
                <w:lang w:val="en-US" w:eastAsia="ko-KR"/>
              </w:rPr>
              <w:t>) in requirements</w:t>
            </w:r>
          </w:p>
          <w:p w14:paraId="41C72945" w14:textId="77777777" w:rsidR="00106ECE" w:rsidRPr="00AE5346" w:rsidRDefault="00106ECE" w:rsidP="00106ECE">
            <w:pPr>
              <w:overflowPunct/>
              <w:autoSpaceDE/>
              <w:autoSpaceDN/>
              <w:adjustRightInd/>
              <w:textAlignment w:val="auto"/>
              <w:rPr>
                <w:b/>
                <w:color w:val="000000" w:themeColor="text1"/>
                <w:u w:val="single"/>
                <w:lang w:val="en-US" w:eastAsia="ko-KR"/>
              </w:rPr>
            </w:pPr>
            <w:r w:rsidRPr="00AE5346">
              <w:rPr>
                <w:b/>
                <w:color w:val="000000" w:themeColor="text1"/>
                <w:u w:val="single"/>
                <w:lang w:val="en-US" w:eastAsia="ko-KR"/>
              </w:rPr>
              <w:t xml:space="preserve">Issue 2-1-9: </w:t>
            </w:r>
            <w:r w:rsidRPr="00AE5346">
              <w:rPr>
                <w:b/>
                <w:bCs/>
                <w:u w:val="single"/>
                <w:lang w:val="en-US" w:eastAsia="ko-KR"/>
              </w:rPr>
              <w:t>T/F tracking delay(T</w:t>
            </w:r>
            <w:r w:rsidRPr="00AE5346">
              <w:rPr>
                <w:b/>
                <w:bCs/>
                <w:u w:val="single"/>
                <w:vertAlign w:val="subscript"/>
                <w:lang w:val="en-US" w:eastAsia="ko-KR"/>
              </w:rPr>
              <w:t>∆</w:t>
            </w:r>
            <w:r w:rsidRPr="00AE5346">
              <w:rPr>
                <w:b/>
                <w:bCs/>
                <w:u w:val="single"/>
                <w:lang w:val="en-US" w:eastAsia="ko-KR"/>
              </w:rPr>
              <w:t>)</w:t>
            </w:r>
            <w:r w:rsidRPr="00AE5346">
              <w:rPr>
                <w:b/>
                <w:color w:val="000000" w:themeColor="text1"/>
                <w:u w:val="single"/>
                <w:lang w:val="en-US" w:eastAsia="ko-KR"/>
              </w:rPr>
              <w:t xml:space="preserve"> in requirements </w:t>
            </w:r>
          </w:p>
          <w:p w14:paraId="108712D6" w14:textId="77777777" w:rsidR="00106ECE" w:rsidRDefault="00106ECE" w:rsidP="00106ECE">
            <w:pPr>
              <w:rPr>
                <w:b/>
                <w:color w:val="000000" w:themeColor="text1"/>
                <w:u w:val="single"/>
                <w:lang w:val="en-US" w:eastAsia="ko-KR"/>
              </w:rPr>
            </w:pPr>
            <w:r w:rsidRPr="00763E65">
              <w:rPr>
                <w:b/>
                <w:color w:val="000000" w:themeColor="text1"/>
                <w:u w:val="single"/>
                <w:lang w:val="en-US" w:eastAsia="ko-KR"/>
              </w:rPr>
              <w:t>Issue 2-1-10: Requirements for HO to a BWP which has</w:t>
            </w:r>
            <w:r w:rsidRPr="00CF2F17">
              <w:rPr>
                <w:b/>
                <w:color w:val="000000" w:themeColor="text1"/>
                <w:u w:val="single"/>
                <w:lang w:val="en-US" w:eastAsia="ko-KR"/>
              </w:rPr>
              <w:t xml:space="preserve"> different SSB with the one used for measurement (Scenario 4)</w:t>
            </w:r>
          </w:p>
          <w:p w14:paraId="28EA5C42" w14:textId="77777777" w:rsidR="00106ECE" w:rsidRDefault="00106ECE" w:rsidP="00106ECE">
            <w:pPr>
              <w:rPr>
                <w:rFonts w:eastAsiaTheme="minorEastAsia"/>
                <w:color w:val="000000" w:themeColor="text1"/>
                <w:lang w:val="en-US" w:eastAsia="zh-CN"/>
              </w:rPr>
            </w:pPr>
            <w:r>
              <w:rPr>
                <w:rFonts w:eastAsiaTheme="minorEastAsia"/>
                <w:color w:val="000000" w:themeColor="text1"/>
                <w:lang w:val="en-US" w:eastAsia="zh-CN"/>
              </w:rPr>
              <w:t xml:space="preserve">Option 1. </w:t>
            </w:r>
            <w:r w:rsidRPr="00C97A32">
              <w:rPr>
                <w:rFonts w:eastAsiaTheme="minorEastAsia"/>
                <w:color w:val="000000" w:themeColor="text1"/>
                <w:lang w:val="en-US" w:eastAsia="zh-CN"/>
              </w:rPr>
              <w:t xml:space="preserve">Do not introduce HO requirements depending on the separation between initial BWP and RedCap </w:t>
            </w:r>
            <w:r>
              <w:rPr>
                <w:rFonts w:eastAsiaTheme="minorEastAsia"/>
                <w:color w:val="000000" w:themeColor="text1"/>
                <w:lang w:val="en-US" w:eastAsia="zh-CN"/>
              </w:rPr>
              <w:t xml:space="preserve"> B</w:t>
            </w:r>
            <w:r w:rsidRPr="00C97A32">
              <w:rPr>
                <w:rFonts w:eastAsiaTheme="minorEastAsia"/>
                <w:color w:val="000000" w:themeColor="text1"/>
                <w:lang w:val="en-US" w:eastAsia="zh-CN"/>
              </w:rPr>
              <w:t>WPs or power difference between NCD-SSB and CD-SSB.</w:t>
            </w:r>
          </w:p>
          <w:p w14:paraId="41E21283" w14:textId="77777777" w:rsidR="00106ECE" w:rsidRPr="00BD3377" w:rsidRDefault="00106ECE" w:rsidP="00106ECE">
            <w:pPr>
              <w:rPr>
                <w:b/>
                <w:color w:val="000000" w:themeColor="text1"/>
                <w:u w:val="single"/>
                <w:lang w:val="en-US" w:eastAsia="ko-KR"/>
              </w:rPr>
            </w:pPr>
          </w:p>
          <w:p w14:paraId="18ED10D2" w14:textId="77777777" w:rsidR="00106ECE" w:rsidRDefault="00106ECE" w:rsidP="00106ECE">
            <w:pPr>
              <w:rPr>
                <w:b/>
                <w:color w:val="000000" w:themeColor="text1"/>
                <w:u w:val="single"/>
                <w:lang w:val="en-US" w:eastAsia="ko-KR"/>
              </w:rPr>
            </w:pPr>
            <w:r w:rsidRPr="006A21EE">
              <w:rPr>
                <w:b/>
                <w:color w:val="000000" w:themeColor="text1"/>
                <w:u w:val="single"/>
                <w:lang w:val="en-US" w:eastAsia="ko-KR"/>
              </w:rPr>
              <w:t>Issue 2-1-11: Mismatch between SMTC configurations in scenario 1, 2, 3 and 4</w:t>
            </w:r>
          </w:p>
          <w:p w14:paraId="59AB0AF9" w14:textId="77777777" w:rsidR="00106ECE" w:rsidRDefault="00106ECE" w:rsidP="00106ECE">
            <w:pPr>
              <w:spacing w:after="120"/>
              <w:rPr>
                <w:color w:val="FF0000"/>
                <w:lang w:val="en-US" w:eastAsia="zh-CN"/>
              </w:rPr>
            </w:pPr>
            <w:r w:rsidRPr="00596743">
              <w:rPr>
                <w:b/>
                <w:color w:val="000000" w:themeColor="text1"/>
                <w:u w:val="single"/>
                <w:lang w:val="en-US" w:eastAsia="ko-KR"/>
              </w:rPr>
              <w:t>Issue 2-1-12: HD-FDD impact</w:t>
            </w:r>
          </w:p>
          <w:p w14:paraId="11D0E5A0" w14:textId="77777777" w:rsidR="00106ECE" w:rsidRDefault="00106ECE" w:rsidP="00106ECE">
            <w:pPr>
              <w:rPr>
                <w:b/>
                <w:color w:val="000000" w:themeColor="text1"/>
                <w:u w:val="single"/>
                <w:lang w:val="en-US" w:eastAsia="ko-KR"/>
              </w:rPr>
            </w:pPr>
            <w:r>
              <w:rPr>
                <w:b/>
                <w:color w:val="000000" w:themeColor="text1"/>
                <w:u w:val="single"/>
                <w:lang w:val="en-US" w:eastAsia="ko-KR"/>
              </w:rPr>
              <w:t xml:space="preserve">Issue 2-2-1: RRC reestablishment on a BWP with NCD-SSB </w:t>
            </w:r>
          </w:p>
          <w:p w14:paraId="1605E592" w14:textId="77777777" w:rsidR="00106ECE" w:rsidRDefault="00106ECE" w:rsidP="00106ECE">
            <w:pPr>
              <w:rPr>
                <w:b/>
                <w:color w:val="000000" w:themeColor="text1"/>
                <w:u w:val="single"/>
                <w:lang w:val="en-US" w:eastAsia="ko-KR"/>
              </w:rPr>
            </w:pPr>
            <w:r>
              <w:rPr>
                <w:rFonts w:eastAsiaTheme="minorEastAsia"/>
                <w:color w:val="000000" w:themeColor="text1"/>
                <w:lang w:val="en-US" w:eastAsia="zh-CN"/>
              </w:rPr>
              <w:t xml:space="preserve">Need to discuss the necessity and procedure details on RRC reestablishment </w:t>
            </w:r>
            <w:r w:rsidRPr="00C21298">
              <w:rPr>
                <w:rFonts w:eastAsiaTheme="minorEastAsia"/>
                <w:color w:val="000000" w:themeColor="text1"/>
                <w:lang w:val="en-US" w:eastAsia="zh-CN"/>
              </w:rPr>
              <w:t>on a BWP with NCD-SSB</w:t>
            </w:r>
            <w:r>
              <w:rPr>
                <w:rFonts w:eastAsiaTheme="minorEastAsia"/>
                <w:color w:val="000000" w:themeColor="text1"/>
                <w:lang w:val="en-US" w:eastAsia="zh-CN"/>
              </w:rPr>
              <w:t xml:space="preserve">. </w:t>
            </w:r>
          </w:p>
          <w:p w14:paraId="7B44DF96" w14:textId="77777777" w:rsidR="00106ECE" w:rsidRDefault="00106ECE" w:rsidP="00106ECE">
            <w:pPr>
              <w:rPr>
                <w:b/>
                <w:color w:val="000000" w:themeColor="text1"/>
                <w:u w:val="single"/>
                <w:lang w:val="en-US" w:eastAsia="ko-KR"/>
              </w:rPr>
            </w:pPr>
            <w:r>
              <w:rPr>
                <w:b/>
                <w:color w:val="000000" w:themeColor="text1"/>
                <w:u w:val="single"/>
                <w:lang w:val="en-US" w:eastAsia="ko-KR"/>
              </w:rPr>
              <w:lastRenderedPageBreak/>
              <w:t xml:space="preserve">Issue 2-3-1: RRC connection release with redirection on a BWP with NCD-SSB </w:t>
            </w:r>
          </w:p>
          <w:p w14:paraId="15759F7E" w14:textId="1C427D9F" w:rsidR="00106ECE" w:rsidRDefault="00106ECE" w:rsidP="00106ECE">
            <w:pPr>
              <w:rPr>
                <w:b/>
                <w:color w:val="000000" w:themeColor="text1"/>
                <w:u w:val="single"/>
                <w:lang w:val="en-US" w:eastAsia="ko-KR"/>
              </w:rPr>
            </w:pPr>
            <w:r>
              <w:rPr>
                <w:rFonts w:eastAsiaTheme="minorEastAsia"/>
                <w:color w:val="000000" w:themeColor="text1"/>
                <w:lang w:val="en-US" w:eastAsia="zh-CN"/>
              </w:rPr>
              <w:t xml:space="preserve">Need to discuss the necessity and procedure details on RRC connection release with redirection </w:t>
            </w:r>
            <w:r w:rsidRPr="00C21298">
              <w:rPr>
                <w:rFonts w:eastAsiaTheme="minorEastAsia"/>
                <w:color w:val="000000" w:themeColor="text1"/>
                <w:lang w:val="en-US" w:eastAsia="zh-CN"/>
              </w:rPr>
              <w:t>on a BWP with NCD-SSB</w:t>
            </w:r>
            <w:r>
              <w:rPr>
                <w:rFonts w:eastAsiaTheme="minorEastAsia"/>
                <w:color w:val="000000" w:themeColor="text1"/>
                <w:lang w:val="en-US" w:eastAsia="zh-CN"/>
              </w:rPr>
              <w:t>.</w:t>
            </w:r>
          </w:p>
        </w:tc>
      </w:tr>
    </w:tbl>
    <w:p w14:paraId="48B8C264" w14:textId="77777777" w:rsidR="00884405" w:rsidRDefault="00884405" w:rsidP="00884405">
      <w:pPr>
        <w:rPr>
          <w:color w:val="000000" w:themeColor="text1"/>
          <w:lang w:val="en-US" w:eastAsia="zh-CN"/>
        </w:rPr>
      </w:pPr>
    </w:p>
    <w:p w14:paraId="73065170" w14:textId="77777777" w:rsidR="002239C4" w:rsidRDefault="002239C4">
      <w:pPr>
        <w:rPr>
          <w:i/>
          <w:color w:val="000000" w:themeColor="text1"/>
          <w:highlight w:val="lightGray"/>
          <w:lang w:val="en-US"/>
        </w:rPr>
      </w:pPr>
    </w:p>
    <w:p w14:paraId="546F3118" w14:textId="77777777" w:rsidR="002239C4" w:rsidRDefault="00F272CB">
      <w:pPr>
        <w:pStyle w:val="Heading1"/>
        <w:rPr>
          <w:color w:val="000000" w:themeColor="text1"/>
          <w:lang w:eastAsia="ja-JP"/>
        </w:rPr>
      </w:pPr>
      <w:r>
        <w:rPr>
          <w:color w:val="000000" w:themeColor="text1"/>
          <w:lang w:eastAsia="ja-JP"/>
        </w:rPr>
        <w:t>Topic #3: Timing requirements</w:t>
      </w:r>
    </w:p>
    <w:p w14:paraId="48BB45DA"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9.19.3.1.3</w:t>
      </w:r>
      <w:r>
        <w:rPr>
          <w:iCs/>
          <w:color w:val="FF0000"/>
          <w:lang w:val="en-US" w:eastAsia="zh-CN"/>
        </w:rPr>
        <w:t xml:space="preserve"> </w:t>
      </w:r>
      <w:r>
        <w:rPr>
          <w:iCs/>
          <w:color w:val="000000" w:themeColor="text1"/>
          <w:lang w:val="en-US" w:eastAsia="zh-CN"/>
        </w:rPr>
        <w:t>are discussed here.</w:t>
      </w:r>
    </w:p>
    <w:p w14:paraId="537397C2"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2239C4" w14:paraId="7922C487" w14:textId="77777777">
        <w:trPr>
          <w:trHeight w:val="468"/>
        </w:trPr>
        <w:tc>
          <w:tcPr>
            <w:tcW w:w="1622" w:type="dxa"/>
            <w:vAlign w:val="center"/>
          </w:tcPr>
          <w:p w14:paraId="1491C5F8" w14:textId="77777777" w:rsidR="002239C4" w:rsidRDefault="00F272CB">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3764826D" w14:textId="77777777" w:rsidR="002239C4" w:rsidRDefault="00F272CB">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25EC6671" w14:textId="77777777" w:rsidR="002239C4" w:rsidRDefault="00F272CB">
            <w:pPr>
              <w:spacing w:before="120" w:after="120"/>
              <w:rPr>
                <w:b/>
                <w:bCs/>
                <w:color w:val="000000" w:themeColor="text1"/>
                <w:sz w:val="16"/>
                <w:szCs w:val="16"/>
              </w:rPr>
            </w:pPr>
            <w:r>
              <w:rPr>
                <w:b/>
                <w:bCs/>
                <w:color w:val="000000" w:themeColor="text1"/>
                <w:sz w:val="16"/>
                <w:szCs w:val="16"/>
              </w:rPr>
              <w:t>Proposals / Observations</w:t>
            </w:r>
          </w:p>
        </w:tc>
      </w:tr>
      <w:tr w:rsidR="002239C4" w14:paraId="44D29E35" w14:textId="77777777">
        <w:trPr>
          <w:trHeight w:val="468"/>
        </w:trPr>
        <w:tc>
          <w:tcPr>
            <w:tcW w:w="1622" w:type="dxa"/>
          </w:tcPr>
          <w:p w14:paraId="45DA7A2F" w14:textId="77777777" w:rsidR="002239C4" w:rsidRDefault="004258BC">
            <w:pPr>
              <w:rPr>
                <w:b/>
                <w:bCs/>
                <w:color w:val="0000FF"/>
                <w:sz w:val="16"/>
                <w:szCs w:val="16"/>
                <w:u w:val="single"/>
              </w:rPr>
            </w:pPr>
            <w:hyperlink r:id="rId48" w:history="1">
              <w:r w:rsidR="00F272CB">
                <w:rPr>
                  <w:rStyle w:val="Hyperlink"/>
                  <w:b/>
                  <w:bCs/>
                  <w:sz w:val="16"/>
                  <w:szCs w:val="16"/>
                </w:rPr>
                <w:t>R4-2208109</w:t>
              </w:r>
            </w:hyperlink>
          </w:p>
          <w:p w14:paraId="698E42C0" w14:textId="77777777" w:rsidR="002239C4" w:rsidRDefault="002239C4">
            <w:pPr>
              <w:spacing w:after="0"/>
              <w:rPr>
                <w:b/>
                <w:bCs/>
                <w:color w:val="000000" w:themeColor="text1"/>
                <w:sz w:val="16"/>
                <w:szCs w:val="16"/>
                <w:u w:val="single"/>
              </w:rPr>
            </w:pPr>
          </w:p>
        </w:tc>
        <w:tc>
          <w:tcPr>
            <w:tcW w:w="1424" w:type="dxa"/>
          </w:tcPr>
          <w:p w14:paraId="11A3AC40" w14:textId="77777777" w:rsidR="002239C4" w:rsidRDefault="00F272CB">
            <w:pPr>
              <w:spacing w:before="120" w:after="120"/>
              <w:rPr>
                <w:color w:val="000000" w:themeColor="text1"/>
                <w:sz w:val="16"/>
                <w:szCs w:val="16"/>
              </w:rPr>
            </w:pPr>
            <w:r>
              <w:rPr>
                <w:color w:val="000000" w:themeColor="text1"/>
                <w:sz w:val="16"/>
                <w:szCs w:val="16"/>
              </w:rPr>
              <w:t>Xiaomi</w:t>
            </w:r>
          </w:p>
        </w:tc>
        <w:tc>
          <w:tcPr>
            <w:tcW w:w="6585" w:type="dxa"/>
          </w:tcPr>
          <w:p w14:paraId="4F13C753" w14:textId="77777777" w:rsidR="002239C4" w:rsidRDefault="00F272CB">
            <w:pPr>
              <w:rPr>
                <w:bCs/>
                <w:color w:val="000000" w:themeColor="text1"/>
                <w:sz w:val="16"/>
                <w:szCs w:val="16"/>
                <w:lang w:val="en-US"/>
              </w:rPr>
            </w:pPr>
            <w:r>
              <w:rPr>
                <w:rFonts w:eastAsiaTheme="minorEastAsia"/>
                <w:b/>
                <w:bCs/>
                <w:i/>
                <w:iCs/>
                <w:sz w:val="16"/>
                <w:szCs w:val="16"/>
                <w:lang w:val="en-US" w:eastAsia="zh-CN"/>
              </w:rPr>
              <w:t>Draft CR on timing requirements for RedCap UE</w:t>
            </w:r>
          </w:p>
        </w:tc>
      </w:tr>
      <w:tr w:rsidR="002239C4" w14:paraId="45837197" w14:textId="77777777">
        <w:trPr>
          <w:trHeight w:val="468"/>
        </w:trPr>
        <w:tc>
          <w:tcPr>
            <w:tcW w:w="1622" w:type="dxa"/>
          </w:tcPr>
          <w:p w14:paraId="5F0C3609" w14:textId="77777777" w:rsidR="002239C4" w:rsidRDefault="004258BC">
            <w:pPr>
              <w:rPr>
                <w:b/>
                <w:bCs/>
                <w:color w:val="0000FF"/>
                <w:sz w:val="16"/>
                <w:szCs w:val="16"/>
                <w:u w:val="single"/>
              </w:rPr>
            </w:pPr>
            <w:hyperlink r:id="rId49" w:history="1">
              <w:r w:rsidR="00F272CB">
                <w:rPr>
                  <w:rStyle w:val="Hyperlink"/>
                  <w:b/>
                  <w:bCs/>
                  <w:sz w:val="16"/>
                  <w:szCs w:val="16"/>
                </w:rPr>
                <w:t>R4-2209701</w:t>
              </w:r>
            </w:hyperlink>
          </w:p>
          <w:p w14:paraId="7281EEDA" w14:textId="77777777" w:rsidR="002239C4" w:rsidRDefault="002239C4">
            <w:pPr>
              <w:spacing w:after="0"/>
              <w:rPr>
                <w:b/>
                <w:bCs/>
                <w:color w:val="000000" w:themeColor="text1"/>
                <w:sz w:val="16"/>
                <w:szCs w:val="16"/>
                <w:u w:val="single"/>
                <w:lang w:val="en-US"/>
              </w:rPr>
            </w:pPr>
          </w:p>
        </w:tc>
        <w:tc>
          <w:tcPr>
            <w:tcW w:w="1424" w:type="dxa"/>
          </w:tcPr>
          <w:p w14:paraId="7DB51D7F"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Nokia, Nokia Shanghai Bell</w:t>
            </w:r>
          </w:p>
        </w:tc>
        <w:tc>
          <w:tcPr>
            <w:tcW w:w="6585" w:type="dxa"/>
          </w:tcPr>
          <w:p w14:paraId="28399E87" w14:textId="77777777" w:rsidR="002239C4" w:rsidRDefault="00F272CB">
            <w:pPr>
              <w:spacing w:before="120" w:after="0"/>
              <w:contextualSpacing/>
              <w:rPr>
                <w:bCs/>
                <w:sz w:val="16"/>
                <w:szCs w:val="16"/>
                <w:lang w:val="en-US"/>
              </w:rPr>
            </w:pPr>
            <w:r>
              <w:rPr>
                <w:rFonts w:eastAsiaTheme="minorEastAsia"/>
                <w:b/>
                <w:bCs/>
                <w:i/>
                <w:iCs/>
                <w:sz w:val="16"/>
                <w:szCs w:val="16"/>
                <w:lang w:val="en-US" w:eastAsia="zh-CN"/>
              </w:rPr>
              <w:t>Draft CR Correction on timing requirements for RedCap UEs</w:t>
            </w:r>
          </w:p>
        </w:tc>
      </w:tr>
      <w:tr w:rsidR="002239C4" w14:paraId="1C6647D6" w14:textId="77777777">
        <w:trPr>
          <w:trHeight w:val="468"/>
        </w:trPr>
        <w:tc>
          <w:tcPr>
            <w:tcW w:w="1622" w:type="dxa"/>
          </w:tcPr>
          <w:p w14:paraId="5EA991CF" w14:textId="77777777" w:rsidR="002239C4" w:rsidRDefault="004258BC">
            <w:pPr>
              <w:rPr>
                <w:b/>
                <w:bCs/>
                <w:color w:val="0000FF"/>
                <w:sz w:val="16"/>
                <w:szCs w:val="16"/>
                <w:u w:val="single"/>
              </w:rPr>
            </w:pPr>
            <w:hyperlink r:id="rId50" w:history="1">
              <w:r w:rsidR="00F272CB">
                <w:rPr>
                  <w:rStyle w:val="Hyperlink"/>
                  <w:b/>
                  <w:bCs/>
                  <w:sz w:val="16"/>
                  <w:szCs w:val="16"/>
                </w:rPr>
                <w:t>R4-2210176</w:t>
              </w:r>
            </w:hyperlink>
          </w:p>
          <w:p w14:paraId="2A4B97E1" w14:textId="77777777" w:rsidR="002239C4" w:rsidRDefault="002239C4">
            <w:pPr>
              <w:rPr>
                <w:b/>
                <w:bCs/>
                <w:color w:val="0000FF"/>
                <w:sz w:val="16"/>
                <w:szCs w:val="16"/>
                <w:u w:val="single"/>
              </w:rPr>
            </w:pPr>
          </w:p>
        </w:tc>
        <w:tc>
          <w:tcPr>
            <w:tcW w:w="1424" w:type="dxa"/>
          </w:tcPr>
          <w:p w14:paraId="310E58DF"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Ericsson</w:t>
            </w:r>
          </w:p>
        </w:tc>
        <w:tc>
          <w:tcPr>
            <w:tcW w:w="6585" w:type="dxa"/>
          </w:tcPr>
          <w:p w14:paraId="0E743D74" w14:textId="77777777" w:rsidR="002239C4" w:rsidRDefault="00F272CB">
            <w:pPr>
              <w:spacing w:before="120"/>
              <w:contextualSpacing/>
              <w:rPr>
                <w:rFonts w:eastAsiaTheme="minorEastAsia"/>
                <w:b/>
                <w:bCs/>
                <w:i/>
                <w:iCs/>
                <w:sz w:val="16"/>
                <w:szCs w:val="16"/>
                <w:lang w:val="en-US" w:eastAsia="zh-CN"/>
              </w:rPr>
            </w:pPr>
            <w:r>
              <w:rPr>
                <w:rFonts w:eastAsiaTheme="minorEastAsia"/>
                <w:b/>
                <w:bCs/>
                <w:i/>
                <w:iCs/>
                <w:sz w:val="16"/>
                <w:szCs w:val="16"/>
                <w:lang w:val="en-US" w:eastAsia="zh-CN"/>
              </w:rPr>
              <w:t>Draft CR on UE transmit timing requirements in RedCap</w:t>
            </w:r>
          </w:p>
        </w:tc>
      </w:tr>
      <w:tr w:rsidR="002239C4" w14:paraId="2ABDDEED" w14:textId="77777777">
        <w:trPr>
          <w:trHeight w:val="468"/>
        </w:trPr>
        <w:tc>
          <w:tcPr>
            <w:tcW w:w="1622" w:type="dxa"/>
          </w:tcPr>
          <w:p w14:paraId="1ADE952A" w14:textId="77777777" w:rsidR="002239C4" w:rsidRDefault="004258BC">
            <w:pPr>
              <w:rPr>
                <w:b/>
                <w:bCs/>
                <w:color w:val="0000FF"/>
                <w:sz w:val="16"/>
                <w:szCs w:val="16"/>
                <w:u w:val="single"/>
              </w:rPr>
            </w:pPr>
            <w:hyperlink r:id="rId51" w:history="1">
              <w:r w:rsidR="00F272CB">
                <w:rPr>
                  <w:rStyle w:val="Hyperlink"/>
                  <w:b/>
                  <w:bCs/>
                  <w:sz w:val="16"/>
                  <w:szCs w:val="16"/>
                </w:rPr>
                <w:t>R4-2208073</w:t>
              </w:r>
            </w:hyperlink>
          </w:p>
          <w:p w14:paraId="680D3D7A" w14:textId="77777777" w:rsidR="002239C4" w:rsidRDefault="002239C4">
            <w:pPr>
              <w:rPr>
                <w:b/>
                <w:bCs/>
                <w:color w:val="0000FF"/>
                <w:sz w:val="16"/>
                <w:szCs w:val="16"/>
                <w:u w:val="single"/>
              </w:rPr>
            </w:pPr>
          </w:p>
        </w:tc>
        <w:tc>
          <w:tcPr>
            <w:tcW w:w="1424" w:type="dxa"/>
          </w:tcPr>
          <w:p w14:paraId="5EFC6DA0"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Intel Corporation</w:t>
            </w:r>
          </w:p>
        </w:tc>
        <w:tc>
          <w:tcPr>
            <w:tcW w:w="6585" w:type="dxa"/>
          </w:tcPr>
          <w:p w14:paraId="15067A14" w14:textId="77777777" w:rsidR="002239C4" w:rsidRDefault="00F272CB">
            <w:pPr>
              <w:spacing w:before="120"/>
              <w:jc w:val="both"/>
              <w:rPr>
                <w:sz w:val="16"/>
                <w:szCs w:val="16"/>
                <w:lang w:val="en-US"/>
              </w:rPr>
            </w:pPr>
            <w:r>
              <w:rPr>
                <w:b/>
                <w:bCs/>
                <w:sz w:val="16"/>
                <w:szCs w:val="16"/>
                <w:lang w:val="en-US"/>
              </w:rPr>
              <w:t>Proposal #1</w:t>
            </w:r>
            <w:r>
              <w:rPr>
                <w:sz w:val="16"/>
                <w:szCs w:val="16"/>
                <w:lang w:val="en-US"/>
              </w:rPr>
              <w:t xml:space="preserve">: The RedCap UE shall meet the existing Te and Tq requirements for corresponding FR and SCS defined in section 7.1 of TS 38.133 provided that SSB is available at the UE at least once every 160 ms under the following conditions: </w:t>
            </w:r>
          </w:p>
          <w:p w14:paraId="34861AC5" w14:textId="77777777" w:rsidR="002239C4" w:rsidRDefault="00F272CB">
            <w:pPr>
              <w:pStyle w:val="ListParagraph"/>
              <w:numPr>
                <w:ilvl w:val="1"/>
                <w:numId w:val="23"/>
              </w:numPr>
              <w:spacing w:before="120"/>
              <w:ind w:firstLineChars="0"/>
              <w:jc w:val="both"/>
              <w:rPr>
                <w:sz w:val="16"/>
                <w:szCs w:val="16"/>
                <w:lang w:val="en-US"/>
              </w:rPr>
            </w:pPr>
            <w:r>
              <w:rPr>
                <w:sz w:val="16"/>
                <w:szCs w:val="16"/>
                <w:lang w:val="en-US"/>
              </w:rPr>
              <w:t>the CD-SSB or NCD-SSB is within the RedCap UE’s active BWP or</w:t>
            </w:r>
          </w:p>
          <w:p w14:paraId="17BDD8AD" w14:textId="77777777" w:rsidR="002239C4" w:rsidRDefault="00F272CB">
            <w:pPr>
              <w:pStyle w:val="ListParagraph"/>
              <w:numPr>
                <w:ilvl w:val="1"/>
                <w:numId w:val="23"/>
              </w:numPr>
              <w:spacing w:before="120"/>
              <w:ind w:firstLineChars="0"/>
              <w:jc w:val="both"/>
              <w:rPr>
                <w:sz w:val="16"/>
                <w:szCs w:val="16"/>
                <w:lang w:val="en-US"/>
              </w:rPr>
            </w:pPr>
            <w:r>
              <w:rPr>
                <w:sz w:val="16"/>
                <w:szCs w:val="16"/>
                <w:lang w:val="en-US"/>
              </w:rPr>
              <w:t>the CD-SSB outside of  RedCap UE’s active BWP and the RedCap UE access it through measurement gap</w:t>
            </w:r>
          </w:p>
          <w:p w14:paraId="692E27E8" w14:textId="77777777" w:rsidR="002239C4" w:rsidRDefault="002239C4">
            <w:pPr>
              <w:spacing w:before="120"/>
              <w:contextualSpacing/>
              <w:rPr>
                <w:rFonts w:eastAsiaTheme="minorEastAsia"/>
                <w:b/>
                <w:bCs/>
                <w:i/>
                <w:iCs/>
                <w:sz w:val="16"/>
                <w:szCs w:val="16"/>
                <w:lang w:val="en-US" w:eastAsia="zh-CN"/>
              </w:rPr>
            </w:pPr>
          </w:p>
        </w:tc>
      </w:tr>
      <w:tr w:rsidR="002239C4" w14:paraId="25764939" w14:textId="77777777">
        <w:trPr>
          <w:trHeight w:val="468"/>
        </w:trPr>
        <w:tc>
          <w:tcPr>
            <w:tcW w:w="1622" w:type="dxa"/>
          </w:tcPr>
          <w:p w14:paraId="511DF64D" w14:textId="77777777" w:rsidR="002239C4" w:rsidRDefault="004258BC">
            <w:pPr>
              <w:rPr>
                <w:b/>
                <w:bCs/>
                <w:color w:val="0000FF"/>
                <w:sz w:val="16"/>
                <w:szCs w:val="16"/>
                <w:u w:val="single"/>
              </w:rPr>
            </w:pPr>
            <w:hyperlink r:id="rId52" w:history="1">
              <w:r w:rsidR="00F272CB">
                <w:rPr>
                  <w:rStyle w:val="Hyperlink"/>
                  <w:b/>
                  <w:bCs/>
                  <w:sz w:val="16"/>
                  <w:szCs w:val="16"/>
                </w:rPr>
                <w:t>R4-2208114</w:t>
              </w:r>
            </w:hyperlink>
          </w:p>
          <w:p w14:paraId="057EB767" w14:textId="77777777" w:rsidR="002239C4" w:rsidRDefault="002239C4">
            <w:pPr>
              <w:rPr>
                <w:b/>
                <w:bCs/>
                <w:color w:val="0000FF"/>
                <w:sz w:val="16"/>
                <w:szCs w:val="16"/>
                <w:u w:val="single"/>
              </w:rPr>
            </w:pPr>
          </w:p>
        </w:tc>
        <w:tc>
          <w:tcPr>
            <w:tcW w:w="1424" w:type="dxa"/>
          </w:tcPr>
          <w:p w14:paraId="694E8C35"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Xiaomi</w:t>
            </w:r>
          </w:p>
        </w:tc>
        <w:tc>
          <w:tcPr>
            <w:tcW w:w="6585" w:type="dxa"/>
          </w:tcPr>
          <w:p w14:paraId="0565CA63" w14:textId="77777777" w:rsidR="002239C4" w:rsidRDefault="00F272CB">
            <w:pPr>
              <w:rPr>
                <w:sz w:val="16"/>
                <w:szCs w:val="16"/>
                <w:lang w:val="en-US"/>
              </w:rPr>
            </w:pPr>
            <w:r>
              <w:rPr>
                <w:b/>
                <w:sz w:val="16"/>
                <w:szCs w:val="16"/>
                <w:lang w:val="en-US"/>
              </w:rPr>
              <w:t xml:space="preserve">Proposal </w:t>
            </w:r>
            <w:r w:rsidR="00EF1E16">
              <w:rPr>
                <w:b/>
                <w:sz w:val="16"/>
                <w:szCs w:val="16"/>
              </w:rPr>
              <w:fldChar w:fldCharType="begin"/>
            </w:r>
            <w:r>
              <w:rPr>
                <w:b/>
                <w:sz w:val="16"/>
                <w:szCs w:val="16"/>
                <w:lang w:val="en-US"/>
              </w:rPr>
              <w:instrText xml:space="preserve"> SEQ Proposal \* ARABIC </w:instrText>
            </w:r>
            <w:r w:rsidR="00EF1E16">
              <w:rPr>
                <w:b/>
                <w:sz w:val="16"/>
                <w:szCs w:val="16"/>
              </w:rPr>
              <w:fldChar w:fldCharType="separate"/>
            </w:r>
            <w:r>
              <w:rPr>
                <w:b/>
                <w:sz w:val="16"/>
                <w:szCs w:val="16"/>
                <w:lang w:val="en-US"/>
              </w:rPr>
              <w:t>1</w:t>
            </w:r>
            <w:r w:rsidR="00EF1E16">
              <w:rPr>
                <w:b/>
                <w:sz w:val="16"/>
                <w:szCs w:val="16"/>
              </w:rPr>
              <w:fldChar w:fldCharType="end"/>
            </w:r>
            <w:r>
              <w:rPr>
                <w:b/>
                <w:sz w:val="16"/>
                <w:szCs w:val="16"/>
                <w:lang w:val="en-US"/>
              </w:rPr>
              <w:t xml:space="preserve">: </w:t>
            </w:r>
            <w:r>
              <w:rPr>
                <w:b/>
                <w:sz w:val="16"/>
                <w:szCs w:val="16"/>
              </w:rPr>
              <w:t>The RedCap UE shall meet the Te requirement for an initial transmission provided that at least one SSB is available at the UE during the last 160 ms, regardless whether SSB is in active BWP.</w:t>
            </w:r>
          </w:p>
          <w:p w14:paraId="2D11F87B" w14:textId="77777777" w:rsidR="002239C4" w:rsidRDefault="002239C4">
            <w:pPr>
              <w:spacing w:before="120"/>
              <w:jc w:val="both"/>
              <w:rPr>
                <w:b/>
                <w:bCs/>
                <w:sz w:val="16"/>
                <w:szCs w:val="16"/>
                <w:lang w:val="en-US"/>
              </w:rPr>
            </w:pPr>
          </w:p>
        </w:tc>
      </w:tr>
      <w:tr w:rsidR="002239C4" w14:paraId="11FEF2E4" w14:textId="77777777">
        <w:trPr>
          <w:trHeight w:val="468"/>
        </w:trPr>
        <w:tc>
          <w:tcPr>
            <w:tcW w:w="1622" w:type="dxa"/>
          </w:tcPr>
          <w:p w14:paraId="45E3CE92" w14:textId="77777777" w:rsidR="002239C4" w:rsidRDefault="004258BC">
            <w:pPr>
              <w:rPr>
                <w:b/>
                <w:bCs/>
                <w:color w:val="0000FF"/>
                <w:sz w:val="16"/>
                <w:szCs w:val="16"/>
                <w:u w:val="single"/>
              </w:rPr>
            </w:pPr>
            <w:hyperlink r:id="rId53" w:history="1">
              <w:r w:rsidR="00F272CB">
                <w:rPr>
                  <w:rStyle w:val="Hyperlink"/>
                  <w:b/>
                  <w:bCs/>
                  <w:sz w:val="16"/>
                  <w:szCs w:val="16"/>
                </w:rPr>
                <w:t>R4-2208147</w:t>
              </w:r>
            </w:hyperlink>
          </w:p>
          <w:p w14:paraId="4F78A017" w14:textId="77777777" w:rsidR="002239C4" w:rsidRDefault="002239C4">
            <w:pPr>
              <w:rPr>
                <w:b/>
                <w:bCs/>
                <w:color w:val="0000FF"/>
                <w:sz w:val="16"/>
                <w:szCs w:val="16"/>
                <w:u w:val="single"/>
              </w:rPr>
            </w:pPr>
          </w:p>
        </w:tc>
        <w:tc>
          <w:tcPr>
            <w:tcW w:w="1424" w:type="dxa"/>
          </w:tcPr>
          <w:p w14:paraId="61A25F28"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CATT</w:t>
            </w:r>
          </w:p>
        </w:tc>
        <w:tc>
          <w:tcPr>
            <w:tcW w:w="6585" w:type="dxa"/>
          </w:tcPr>
          <w:p w14:paraId="2D296257" w14:textId="77777777" w:rsidR="002239C4" w:rsidRDefault="00BE4D4A">
            <w:pPr>
              <w:pStyle w:val="NormalIndent"/>
              <w:spacing w:before="240"/>
              <w:ind w:firstLine="0"/>
              <w:rPr>
                <w:b/>
                <w:iCs/>
                <w:sz w:val="16"/>
                <w:szCs w:val="16"/>
                <w:lang w:val="en-US"/>
              </w:rPr>
            </w:pPr>
            <w:r w:rsidRPr="00BD3377">
              <w:rPr>
                <w:b/>
                <w:iCs/>
                <w:sz w:val="16"/>
                <w:szCs w:val="16"/>
                <w:lang w:val="en-US"/>
              </w:rPr>
              <w:t>Proposal 1: Redcap UE should meet the existing Te and Tq requirements provided that the SSB is available at the UE at least once every 160 ms regardless whether SSB is in active BWP.</w:t>
            </w:r>
          </w:p>
          <w:p w14:paraId="27AE7128" w14:textId="77777777" w:rsidR="002239C4" w:rsidRPr="00BD3377" w:rsidRDefault="00BE4D4A">
            <w:pPr>
              <w:pStyle w:val="NormalIndent"/>
              <w:overflowPunct/>
              <w:autoSpaceDE/>
              <w:autoSpaceDN/>
              <w:adjustRightInd/>
              <w:spacing w:before="240"/>
              <w:ind w:firstLine="0"/>
              <w:textAlignment w:val="auto"/>
              <w:rPr>
                <w:b/>
                <w:iCs/>
                <w:sz w:val="16"/>
                <w:szCs w:val="16"/>
                <w:lang w:val="en-US"/>
              </w:rPr>
            </w:pPr>
            <w:r w:rsidRPr="00BD3377">
              <w:rPr>
                <w:b/>
                <w:iCs/>
                <w:sz w:val="16"/>
                <w:szCs w:val="16"/>
                <w:lang w:val="en-US"/>
              </w:rPr>
              <w:t>Proposal 2: Te requirements are met under any of the following scenarios:</w:t>
            </w:r>
          </w:p>
          <w:p w14:paraId="6A37E54B" w14:textId="77777777" w:rsidR="002239C4" w:rsidRPr="00BD3377" w:rsidRDefault="00BE4D4A">
            <w:pPr>
              <w:pStyle w:val="NormalIndent"/>
              <w:numPr>
                <w:ilvl w:val="0"/>
                <w:numId w:val="24"/>
              </w:numPr>
              <w:overflowPunct/>
              <w:autoSpaceDE/>
              <w:autoSpaceDN/>
              <w:adjustRightInd/>
              <w:textAlignment w:val="auto"/>
              <w:rPr>
                <w:b/>
                <w:bCs/>
                <w:sz w:val="16"/>
                <w:szCs w:val="16"/>
                <w:lang w:val="en-US"/>
              </w:rPr>
            </w:pPr>
            <w:r w:rsidRPr="00BD3377">
              <w:rPr>
                <w:b/>
                <w:bCs/>
                <w:sz w:val="16"/>
                <w:szCs w:val="16"/>
                <w:lang w:val="en-US"/>
              </w:rPr>
              <w:t xml:space="preserve">SSB is in the UE’s active BWP, or </w:t>
            </w:r>
          </w:p>
          <w:p w14:paraId="7D645F4F" w14:textId="77777777" w:rsidR="002239C4" w:rsidRPr="00BD3377" w:rsidRDefault="00BE4D4A">
            <w:pPr>
              <w:pStyle w:val="NormalIndent"/>
              <w:numPr>
                <w:ilvl w:val="0"/>
                <w:numId w:val="24"/>
              </w:numPr>
              <w:overflowPunct/>
              <w:autoSpaceDE/>
              <w:autoSpaceDN/>
              <w:adjustRightInd/>
              <w:textAlignment w:val="auto"/>
              <w:rPr>
                <w:b/>
                <w:bCs/>
                <w:sz w:val="16"/>
                <w:szCs w:val="16"/>
                <w:lang w:val="en-US"/>
              </w:rPr>
            </w:pPr>
            <w:r w:rsidRPr="00BD3377">
              <w:rPr>
                <w:b/>
                <w:bCs/>
                <w:sz w:val="16"/>
                <w:szCs w:val="16"/>
                <w:lang w:val="en-US"/>
              </w:rPr>
              <w:t>SSB is not in the UE’s active BWP (RedCap BWP) but the following condition is met:</w:t>
            </w:r>
          </w:p>
          <w:p w14:paraId="0EA95D94" w14:textId="77777777" w:rsidR="002239C4" w:rsidRDefault="00BE4D4A">
            <w:pPr>
              <w:pStyle w:val="NormalIndent"/>
              <w:numPr>
                <w:ilvl w:val="0"/>
                <w:numId w:val="25"/>
              </w:numPr>
              <w:rPr>
                <w:b/>
                <w:bCs/>
                <w:sz w:val="16"/>
                <w:szCs w:val="16"/>
              </w:rPr>
            </w:pPr>
            <w:r w:rsidRPr="00BD3377">
              <w:rPr>
                <w:b/>
                <w:bCs/>
                <w:sz w:val="16"/>
                <w:szCs w:val="16"/>
                <w:lang w:val="en-US"/>
              </w:rPr>
              <w:t xml:space="preserve">UE’s active BWP (RedCap BWP) and initial BWP are within X MHz for FR1, or within Y MHz for FR2. </w:t>
            </w:r>
            <w:r w:rsidR="00F272CB">
              <w:rPr>
                <w:b/>
                <w:bCs/>
                <w:sz w:val="16"/>
                <w:szCs w:val="16"/>
              </w:rPr>
              <w:t>FFS for X and Y.</w:t>
            </w:r>
          </w:p>
          <w:p w14:paraId="12779E42" w14:textId="77777777" w:rsidR="002239C4" w:rsidRDefault="002239C4">
            <w:pPr>
              <w:rPr>
                <w:b/>
                <w:sz w:val="16"/>
                <w:szCs w:val="16"/>
                <w:lang w:val="en-US"/>
              </w:rPr>
            </w:pPr>
          </w:p>
        </w:tc>
      </w:tr>
      <w:tr w:rsidR="002239C4" w14:paraId="6E83F289" w14:textId="77777777">
        <w:trPr>
          <w:trHeight w:val="468"/>
        </w:trPr>
        <w:tc>
          <w:tcPr>
            <w:tcW w:w="1622" w:type="dxa"/>
          </w:tcPr>
          <w:p w14:paraId="7CB8CF0B" w14:textId="77777777" w:rsidR="002239C4" w:rsidRDefault="004258BC">
            <w:pPr>
              <w:rPr>
                <w:b/>
                <w:bCs/>
                <w:color w:val="0000FF"/>
                <w:sz w:val="16"/>
                <w:szCs w:val="16"/>
                <w:u w:val="single"/>
              </w:rPr>
            </w:pPr>
            <w:hyperlink r:id="rId54" w:history="1">
              <w:r w:rsidR="00F272CB">
                <w:rPr>
                  <w:rStyle w:val="Hyperlink"/>
                  <w:b/>
                  <w:bCs/>
                  <w:sz w:val="16"/>
                  <w:szCs w:val="16"/>
                </w:rPr>
                <w:t>R4-2208367</w:t>
              </w:r>
            </w:hyperlink>
          </w:p>
          <w:p w14:paraId="58EBDE5E" w14:textId="77777777" w:rsidR="002239C4" w:rsidRDefault="002239C4">
            <w:pPr>
              <w:rPr>
                <w:b/>
                <w:bCs/>
                <w:color w:val="0000FF"/>
                <w:sz w:val="16"/>
                <w:szCs w:val="16"/>
                <w:u w:val="single"/>
              </w:rPr>
            </w:pPr>
          </w:p>
        </w:tc>
        <w:tc>
          <w:tcPr>
            <w:tcW w:w="1424" w:type="dxa"/>
          </w:tcPr>
          <w:p w14:paraId="6BBEA246"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OPPO</w:t>
            </w:r>
          </w:p>
        </w:tc>
        <w:tc>
          <w:tcPr>
            <w:tcW w:w="6585" w:type="dxa"/>
          </w:tcPr>
          <w:p w14:paraId="0B644760" w14:textId="77777777" w:rsidR="002239C4" w:rsidRDefault="00F272CB">
            <w:pPr>
              <w:spacing w:before="240" w:after="240"/>
              <w:rPr>
                <w:b/>
                <w:sz w:val="16"/>
                <w:szCs w:val="16"/>
                <w:lang w:val="en-US"/>
              </w:rPr>
            </w:pPr>
            <w:r>
              <w:rPr>
                <w:b/>
                <w:sz w:val="16"/>
                <w:szCs w:val="16"/>
                <w:lang w:val="en-US"/>
              </w:rPr>
              <w:t>Proposal 1: Redcap UE should meet the existing Te and Tq requirements provided that the SSB is available at the UE at least once every 160 ms and the SSB is in active BWP.</w:t>
            </w:r>
          </w:p>
          <w:p w14:paraId="2112EFBD" w14:textId="77777777" w:rsidR="002239C4" w:rsidRDefault="002239C4">
            <w:pPr>
              <w:pStyle w:val="NormalIndent"/>
              <w:spacing w:before="240"/>
              <w:ind w:firstLine="0"/>
              <w:rPr>
                <w:b/>
                <w:iCs/>
                <w:sz w:val="16"/>
                <w:szCs w:val="16"/>
                <w:lang w:val="en-US"/>
              </w:rPr>
            </w:pPr>
          </w:p>
        </w:tc>
      </w:tr>
      <w:tr w:rsidR="002239C4" w14:paraId="4D6CD843" w14:textId="77777777">
        <w:trPr>
          <w:trHeight w:val="468"/>
        </w:trPr>
        <w:tc>
          <w:tcPr>
            <w:tcW w:w="1622" w:type="dxa"/>
          </w:tcPr>
          <w:p w14:paraId="56FC598B" w14:textId="77777777" w:rsidR="002239C4" w:rsidRDefault="004258BC">
            <w:pPr>
              <w:rPr>
                <w:b/>
                <w:bCs/>
                <w:color w:val="0000FF"/>
                <w:sz w:val="16"/>
                <w:szCs w:val="16"/>
                <w:u w:val="single"/>
              </w:rPr>
            </w:pPr>
            <w:hyperlink r:id="rId55" w:history="1">
              <w:r w:rsidR="00F272CB">
                <w:rPr>
                  <w:rStyle w:val="Hyperlink"/>
                  <w:b/>
                  <w:bCs/>
                  <w:sz w:val="16"/>
                  <w:szCs w:val="16"/>
                </w:rPr>
                <w:t>R4-2208392</w:t>
              </w:r>
            </w:hyperlink>
          </w:p>
          <w:p w14:paraId="2A04195E" w14:textId="77777777" w:rsidR="002239C4" w:rsidRDefault="002239C4">
            <w:pPr>
              <w:rPr>
                <w:b/>
                <w:bCs/>
                <w:color w:val="0000FF"/>
                <w:sz w:val="16"/>
                <w:szCs w:val="16"/>
                <w:u w:val="single"/>
                <w:lang w:val="en-US"/>
              </w:rPr>
            </w:pPr>
          </w:p>
        </w:tc>
        <w:tc>
          <w:tcPr>
            <w:tcW w:w="1424" w:type="dxa"/>
          </w:tcPr>
          <w:p w14:paraId="7A4DE5E4"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lastRenderedPageBreak/>
              <w:t>CMCC</w:t>
            </w:r>
          </w:p>
        </w:tc>
        <w:tc>
          <w:tcPr>
            <w:tcW w:w="6585" w:type="dxa"/>
          </w:tcPr>
          <w:p w14:paraId="19794541" w14:textId="77777777" w:rsidR="002239C4" w:rsidRDefault="00F272CB">
            <w:pPr>
              <w:spacing w:after="120"/>
              <w:rPr>
                <w:b/>
                <w:color w:val="000000"/>
                <w:sz w:val="16"/>
                <w:szCs w:val="16"/>
                <w:lang w:eastAsia="zh-CN"/>
              </w:rPr>
            </w:pPr>
            <w:r>
              <w:rPr>
                <w:b/>
                <w:color w:val="000000"/>
                <w:sz w:val="16"/>
                <w:szCs w:val="16"/>
                <w:lang w:val="en-US" w:eastAsia="zh-CN"/>
              </w:rPr>
              <w:t xml:space="preserve">Proposal: </w:t>
            </w:r>
            <w:r>
              <w:rPr>
                <w:rFonts w:eastAsia="DengXian"/>
                <w:b/>
                <w:bCs/>
                <w:color w:val="000000"/>
                <w:sz w:val="16"/>
                <w:szCs w:val="16"/>
                <w:lang w:val="en-US" w:eastAsia="ko-KR"/>
              </w:rPr>
              <w:t>Redcap UE should meet the existing Te and Tq requirements provided that the SSB is available at the UE at least once every 160 ms</w:t>
            </w:r>
            <w:r>
              <w:rPr>
                <w:rFonts w:eastAsia="DengXian"/>
                <w:b/>
                <w:bCs/>
                <w:color w:val="000000"/>
                <w:sz w:val="16"/>
                <w:szCs w:val="16"/>
                <w:lang w:val="en-US" w:eastAsia="zh-CN"/>
              </w:rPr>
              <w:t xml:space="preserve">. </w:t>
            </w:r>
            <w:r>
              <w:rPr>
                <w:rFonts w:eastAsia="DengXian"/>
                <w:b/>
                <w:bCs/>
                <w:color w:val="000000"/>
                <w:sz w:val="16"/>
                <w:szCs w:val="16"/>
                <w:lang w:eastAsia="zh-CN"/>
              </w:rPr>
              <w:t>No further condition is needed.</w:t>
            </w:r>
          </w:p>
          <w:p w14:paraId="5C6297F7" w14:textId="77777777" w:rsidR="002239C4" w:rsidRDefault="002239C4">
            <w:pPr>
              <w:spacing w:before="240" w:after="240"/>
              <w:rPr>
                <w:b/>
                <w:sz w:val="16"/>
                <w:szCs w:val="16"/>
                <w:lang w:val="en-US"/>
              </w:rPr>
            </w:pPr>
          </w:p>
        </w:tc>
      </w:tr>
      <w:tr w:rsidR="002239C4" w14:paraId="72B719DA" w14:textId="77777777">
        <w:trPr>
          <w:trHeight w:val="468"/>
        </w:trPr>
        <w:tc>
          <w:tcPr>
            <w:tcW w:w="1622" w:type="dxa"/>
          </w:tcPr>
          <w:p w14:paraId="63B17401" w14:textId="77777777" w:rsidR="002239C4" w:rsidRDefault="004258BC">
            <w:pPr>
              <w:rPr>
                <w:b/>
                <w:bCs/>
                <w:color w:val="0000FF"/>
                <w:sz w:val="16"/>
                <w:szCs w:val="16"/>
                <w:u w:val="single"/>
              </w:rPr>
            </w:pPr>
            <w:hyperlink r:id="rId56" w:history="1">
              <w:r w:rsidR="00F272CB">
                <w:rPr>
                  <w:rStyle w:val="Hyperlink"/>
                  <w:b/>
                  <w:bCs/>
                  <w:sz w:val="16"/>
                  <w:szCs w:val="16"/>
                </w:rPr>
                <w:t>R4-2208720</w:t>
              </w:r>
            </w:hyperlink>
          </w:p>
          <w:p w14:paraId="29BC3942" w14:textId="77777777" w:rsidR="002239C4" w:rsidRDefault="002239C4">
            <w:pPr>
              <w:rPr>
                <w:b/>
                <w:bCs/>
                <w:color w:val="0000FF"/>
                <w:sz w:val="16"/>
                <w:szCs w:val="16"/>
                <w:u w:val="single"/>
              </w:rPr>
            </w:pPr>
          </w:p>
        </w:tc>
        <w:tc>
          <w:tcPr>
            <w:tcW w:w="1424" w:type="dxa"/>
          </w:tcPr>
          <w:p w14:paraId="34ED6C39"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ZTE Corporation</w:t>
            </w:r>
          </w:p>
        </w:tc>
        <w:tc>
          <w:tcPr>
            <w:tcW w:w="6585" w:type="dxa"/>
          </w:tcPr>
          <w:p w14:paraId="135D98FB" w14:textId="77777777" w:rsidR="002239C4" w:rsidRDefault="00F272CB">
            <w:pPr>
              <w:pStyle w:val="RAN4proposal"/>
              <w:numPr>
                <w:ilvl w:val="0"/>
                <w:numId w:val="0"/>
              </w:numPr>
              <w:rPr>
                <w:rFonts w:cs="Times New Roman"/>
                <w:sz w:val="16"/>
                <w:szCs w:val="16"/>
                <w:lang w:eastAsia="zh-CN"/>
              </w:rPr>
            </w:pPr>
            <w:r>
              <w:rPr>
                <w:rFonts w:cs="Times New Roman"/>
                <w:sz w:val="16"/>
                <w:szCs w:val="16"/>
                <w:lang w:eastAsia="zh-CN"/>
              </w:rPr>
              <w:t xml:space="preserve">Proposal 1: </w:t>
            </w:r>
            <w:r>
              <w:rPr>
                <w:rFonts w:cs="Times New Roman"/>
                <w:bCs/>
                <w:color w:val="000000" w:themeColor="text1"/>
                <w:sz w:val="16"/>
                <w:szCs w:val="16"/>
                <w:lang w:eastAsia="ko-KR"/>
              </w:rPr>
              <w:t>Redcap UE should meet the existing Te and Tq requirements provided that the SSB is available at the UE at least once every 160 ms</w:t>
            </w:r>
            <w:r>
              <w:rPr>
                <w:rFonts w:eastAsia="SimSun" w:cs="Times New Roman"/>
                <w:bCs/>
                <w:color w:val="000000" w:themeColor="text1"/>
                <w:sz w:val="16"/>
                <w:szCs w:val="16"/>
                <w:lang w:eastAsia="zh-CN"/>
              </w:rPr>
              <w:t>, where SSB can be CD-SSB or NCD-SSB</w:t>
            </w:r>
            <w:r>
              <w:rPr>
                <w:rFonts w:cs="Times New Roman"/>
                <w:sz w:val="16"/>
                <w:szCs w:val="16"/>
                <w:lang w:eastAsia="zh-CN"/>
              </w:rPr>
              <w:t>.</w:t>
            </w:r>
          </w:p>
          <w:p w14:paraId="08C29999" w14:textId="77777777" w:rsidR="002239C4" w:rsidRDefault="00F272CB">
            <w:pPr>
              <w:rPr>
                <w:b/>
                <w:sz w:val="16"/>
                <w:szCs w:val="16"/>
                <w:lang w:val="en-US" w:eastAsia="zh-CN"/>
              </w:rPr>
            </w:pPr>
            <w:r>
              <w:rPr>
                <w:b/>
                <w:sz w:val="16"/>
                <w:szCs w:val="16"/>
                <w:lang w:val="en-US" w:eastAsia="zh-CN"/>
              </w:rPr>
              <w:t xml:space="preserve">Proposal 2: From RAN4 perspective, </w:t>
            </w:r>
            <w:r>
              <w:rPr>
                <w:b/>
                <w:sz w:val="16"/>
                <w:szCs w:val="16"/>
                <w:lang w:val="en-US"/>
              </w:rPr>
              <w:t>CSI-RS can be used for RedCap UEs to acquire the reference cell timing depending on UE capability.</w:t>
            </w:r>
          </w:p>
          <w:p w14:paraId="2C8B2FD7" w14:textId="77777777" w:rsidR="002239C4" w:rsidRDefault="002239C4">
            <w:pPr>
              <w:spacing w:after="120"/>
              <w:rPr>
                <w:b/>
                <w:color w:val="000000"/>
                <w:sz w:val="16"/>
                <w:szCs w:val="16"/>
                <w:lang w:val="en-US" w:eastAsia="zh-CN"/>
              </w:rPr>
            </w:pPr>
          </w:p>
        </w:tc>
      </w:tr>
      <w:tr w:rsidR="002239C4" w14:paraId="34BA47D2" w14:textId="77777777">
        <w:trPr>
          <w:trHeight w:val="468"/>
        </w:trPr>
        <w:tc>
          <w:tcPr>
            <w:tcW w:w="1622" w:type="dxa"/>
          </w:tcPr>
          <w:p w14:paraId="7567BCB9" w14:textId="77777777" w:rsidR="002239C4" w:rsidRDefault="004258BC">
            <w:pPr>
              <w:rPr>
                <w:b/>
                <w:bCs/>
                <w:color w:val="0000FF"/>
                <w:sz w:val="16"/>
                <w:szCs w:val="16"/>
                <w:u w:val="single"/>
              </w:rPr>
            </w:pPr>
            <w:hyperlink r:id="rId57" w:history="1">
              <w:r w:rsidR="00F272CB">
                <w:rPr>
                  <w:rStyle w:val="Hyperlink"/>
                  <w:b/>
                  <w:bCs/>
                  <w:sz w:val="16"/>
                  <w:szCs w:val="16"/>
                </w:rPr>
                <w:t>R4-2208978</w:t>
              </w:r>
            </w:hyperlink>
          </w:p>
          <w:p w14:paraId="27C00137" w14:textId="77777777" w:rsidR="002239C4" w:rsidRDefault="002239C4">
            <w:pPr>
              <w:rPr>
                <w:b/>
                <w:bCs/>
                <w:color w:val="0000FF"/>
                <w:sz w:val="16"/>
                <w:szCs w:val="16"/>
                <w:u w:val="single"/>
              </w:rPr>
            </w:pPr>
          </w:p>
        </w:tc>
        <w:tc>
          <w:tcPr>
            <w:tcW w:w="1424" w:type="dxa"/>
          </w:tcPr>
          <w:p w14:paraId="0BFB6623"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Huawei, Hisilicon</w:t>
            </w:r>
          </w:p>
        </w:tc>
        <w:tc>
          <w:tcPr>
            <w:tcW w:w="6585" w:type="dxa"/>
          </w:tcPr>
          <w:p w14:paraId="468A074F" w14:textId="77777777" w:rsidR="002239C4" w:rsidRDefault="00F272CB">
            <w:pPr>
              <w:rPr>
                <w:b/>
                <w:bCs/>
                <w:color w:val="000000"/>
                <w:sz w:val="16"/>
                <w:szCs w:val="16"/>
                <w:lang w:val="en-US" w:eastAsia="ko-KR"/>
              </w:rPr>
            </w:pPr>
            <w:r>
              <w:rPr>
                <w:b/>
                <w:sz w:val="16"/>
                <w:szCs w:val="16"/>
                <w:lang w:val="en-US" w:eastAsia="zh-CN"/>
              </w:rPr>
              <w:t xml:space="preserve">Proposal 1: </w:t>
            </w:r>
            <w:r>
              <w:rPr>
                <w:b/>
                <w:bCs/>
                <w:color w:val="000000"/>
                <w:sz w:val="16"/>
                <w:szCs w:val="16"/>
                <w:lang w:val="en-US" w:eastAsia="ko-KR"/>
              </w:rPr>
              <w:t xml:space="preserve">Redcap UE should meet the existing Te and Tq requirements provided that the SSB is available at the UE at least once every 160 ms: </w:t>
            </w:r>
          </w:p>
          <w:p w14:paraId="38473D3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sz w:val="16"/>
                <w:szCs w:val="16"/>
                <w:lang w:val="en-US" w:eastAsia="zh-CN"/>
              </w:rPr>
            </w:pPr>
            <w:r>
              <w:rPr>
                <w:rFonts w:eastAsia="SimSun"/>
                <w:b/>
                <w:color w:val="000000"/>
                <w:sz w:val="16"/>
                <w:szCs w:val="16"/>
                <w:lang w:val="en-US" w:eastAsia="zh-CN"/>
              </w:rPr>
              <w:t>SSB refers to CD-SSB or any of CS- and NCD-SSB regardless whether SSB is in active BWP.</w:t>
            </w:r>
          </w:p>
          <w:p w14:paraId="20032BF6" w14:textId="77777777" w:rsidR="002239C4" w:rsidRDefault="002239C4">
            <w:pPr>
              <w:pStyle w:val="RAN4proposal"/>
              <w:numPr>
                <w:ilvl w:val="0"/>
                <w:numId w:val="0"/>
              </w:numPr>
              <w:rPr>
                <w:rFonts w:cs="Times New Roman"/>
                <w:sz w:val="16"/>
                <w:szCs w:val="16"/>
                <w:lang w:eastAsia="zh-CN"/>
              </w:rPr>
            </w:pPr>
          </w:p>
        </w:tc>
      </w:tr>
      <w:tr w:rsidR="002239C4" w14:paraId="49009C4B" w14:textId="77777777">
        <w:trPr>
          <w:trHeight w:val="468"/>
        </w:trPr>
        <w:tc>
          <w:tcPr>
            <w:tcW w:w="1622" w:type="dxa"/>
          </w:tcPr>
          <w:p w14:paraId="696219C1" w14:textId="77777777" w:rsidR="002239C4" w:rsidRDefault="004258BC">
            <w:pPr>
              <w:rPr>
                <w:b/>
                <w:bCs/>
                <w:color w:val="0000FF"/>
                <w:sz w:val="16"/>
                <w:szCs w:val="16"/>
                <w:u w:val="single"/>
              </w:rPr>
            </w:pPr>
            <w:hyperlink r:id="rId58" w:history="1">
              <w:r w:rsidR="00F272CB">
                <w:rPr>
                  <w:rStyle w:val="Hyperlink"/>
                  <w:b/>
                  <w:bCs/>
                  <w:sz w:val="16"/>
                  <w:szCs w:val="16"/>
                </w:rPr>
                <w:t>R4-2209700</w:t>
              </w:r>
            </w:hyperlink>
          </w:p>
          <w:p w14:paraId="7382F27A" w14:textId="77777777" w:rsidR="002239C4" w:rsidRDefault="002239C4">
            <w:pPr>
              <w:rPr>
                <w:b/>
                <w:bCs/>
                <w:color w:val="0000FF"/>
                <w:sz w:val="16"/>
                <w:szCs w:val="16"/>
                <w:u w:val="single"/>
              </w:rPr>
            </w:pPr>
          </w:p>
        </w:tc>
        <w:tc>
          <w:tcPr>
            <w:tcW w:w="1424" w:type="dxa"/>
          </w:tcPr>
          <w:p w14:paraId="019D2BB5"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Nokia, Nokia Shanghai Bell</w:t>
            </w:r>
          </w:p>
        </w:tc>
        <w:tc>
          <w:tcPr>
            <w:tcW w:w="6585" w:type="dxa"/>
          </w:tcPr>
          <w:p w14:paraId="05A27C20" w14:textId="77777777" w:rsidR="002239C4" w:rsidRDefault="00F272CB">
            <w:pPr>
              <w:rPr>
                <w:b/>
                <w:sz w:val="16"/>
                <w:szCs w:val="16"/>
                <w:lang w:eastAsia="zh-CN"/>
              </w:rPr>
            </w:pPr>
            <w:r>
              <w:rPr>
                <w:b/>
                <w:sz w:val="16"/>
                <w:szCs w:val="16"/>
                <w:lang w:eastAsia="zh-CN"/>
              </w:rPr>
              <w:t>Proposal 1:For meeting Tx timing requirements in TS 38.133, it is not expected that RedCap UE will be able to cope with a scenario where the SSB is located outside the maximum RedCap BW, that covers the active BWP.</w:t>
            </w:r>
          </w:p>
          <w:p w14:paraId="45808209" w14:textId="77777777" w:rsidR="002239C4" w:rsidRDefault="00F272CB">
            <w:pPr>
              <w:pStyle w:val="RAN4Proposal0"/>
              <w:numPr>
                <w:ilvl w:val="0"/>
                <w:numId w:val="0"/>
              </w:numPr>
              <w:rPr>
                <w:sz w:val="16"/>
                <w:szCs w:val="16"/>
                <w:lang w:eastAsia="zh-CN"/>
              </w:rPr>
            </w:pPr>
            <w:r>
              <w:rPr>
                <w:sz w:val="16"/>
                <w:szCs w:val="16"/>
                <w:lang w:eastAsia="zh-CN"/>
              </w:rPr>
              <w:t xml:space="preserve">Proposal 2: Tx timing requirements for RedCap devices are based on UE’s supporting FG 6-1 </w:t>
            </w:r>
            <w:r>
              <w:rPr>
                <w:sz w:val="16"/>
                <w:szCs w:val="16"/>
                <w:lang w:eastAsia="zh-CN"/>
              </w:rPr>
              <w:tab/>
              <w:t>operation, which require CD-SSB or NCD-SSB presence in the active DL BWP.</w:t>
            </w:r>
          </w:p>
          <w:p w14:paraId="6E097143" w14:textId="77777777" w:rsidR="002239C4" w:rsidRDefault="002239C4">
            <w:pPr>
              <w:rPr>
                <w:sz w:val="16"/>
                <w:szCs w:val="16"/>
                <w:lang w:eastAsia="zh-CN"/>
              </w:rPr>
            </w:pPr>
          </w:p>
          <w:p w14:paraId="7B4AF7B2" w14:textId="77777777" w:rsidR="002239C4" w:rsidRDefault="00F272CB">
            <w:pPr>
              <w:pStyle w:val="RAN4Proposal0"/>
              <w:numPr>
                <w:ilvl w:val="0"/>
                <w:numId w:val="0"/>
              </w:numPr>
              <w:rPr>
                <w:rFonts w:eastAsia="SimSun"/>
                <w:bCs/>
                <w:sz w:val="16"/>
                <w:szCs w:val="16"/>
              </w:rPr>
            </w:pPr>
            <w:r>
              <w:rPr>
                <w:color w:val="000000" w:themeColor="text1"/>
                <w:sz w:val="16"/>
                <w:szCs w:val="16"/>
                <w:lang w:eastAsia="zh-CN"/>
              </w:rPr>
              <w:t xml:space="preserve">Proposal 3: Redcap UE should meet the existing Te and Tq requirements provided that the SSB is available </w:t>
            </w:r>
            <w:r>
              <w:rPr>
                <w:color w:val="000000" w:themeColor="text1"/>
                <w:sz w:val="16"/>
                <w:szCs w:val="16"/>
                <w:lang w:eastAsia="zh-CN"/>
              </w:rPr>
              <w:tab/>
            </w:r>
            <w:r>
              <w:rPr>
                <w:color w:val="000000" w:themeColor="text1"/>
                <w:sz w:val="16"/>
                <w:szCs w:val="16"/>
                <w:lang w:eastAsia="zh-CN"/>
              </w:rPr>
              <w:tab/>
              <w:t>at the UE at least once every 160 ms and the SSB is within the active BWP</w:t>
            </w:r>
            <w:r>
              <w:rPr>
                <w:sz w:val="16"/>
                <w:szCs w:val="16"/>
                <w:lang w:eastAsia="zh-CN"/>
              </w:rPr>
              <w:t>.</w:t>
            </w:r>
          </w:p>
          <w:p w14:paraId="060D5849" w14:textId="77777777" w:rsidR="002239C4" w:rsidRDefault="002239C4">
            <w:pPr>
              <w:rPr>
                <w:b/>
                <w:sz w:val="16"/>
                <w:szCs w:val="16"/>
                <w:lang w:eastAsia="zh-CN"/>
              </w:rPr>
            </w:pPr>
          </w:p>
        </w:tc>
      </w:tr>
      <w:tr w:rsidR="002239C4" w14:paraId="09E51DC3" w14:textId="77777777">
        <w:trPr>
          <w:trHeight w:val="468"/>
        </w:trPr>
        <w:tc>
          <w:tcPr>
            <w:tcW w:w="1622" w:type="dxa"/>
          </w:tcPr>
          <w:p w14:paraId="3778D6CB" w14:textId="77777777" w:rsidR="002239C4" w:rsidRDefault="004258BC">
            <w:pPr>
              <w:rPr>
                <w:b/>
                <w:bCs/>
                <w:color w:val="0000FF"/>
                <w:sz w:val="16"/>
                <w:szCs w:val="16"/>
                <w:u w:val="single"/>
              </w:rPr>
            </w:pPr>
            <w:hyperlink r:id="rId59" w:history="1">
              <w:r w:rsidR="00F272CB">
                <w:rPr>
                  <w:rStyle w:val="Hyperlink"/>
                  <w:b/>
                  <w:bCs/>
                  <w:sz w:val="16"/>
                  <w:szCs w:val="16"/>
                </w:rPr>
                <w:t>R4-2209764</w:t>
              </w:r>
            </w:hyperlink>
          </w:p>
          <w:p w14:paraId="31D4F2A7" w14:textId="77777777" w:rsidR="002239C4" w:rsidRDefault="002239C4">
            <w:pPr>
              <w:rPr>
                <w:b/>
                <w:bCs/>
                <w:color w:val="0000FF"/>
                <w:sz w:val="16"/>
                <w:szCs w:val="16"/>
                <w:u w:val="single"/>
              </w:rPr>
            </w:pPr>
          </w:p>
        </w:tc>
        <w:tc>
          <w:tcPr>
            <w:tcW w:w="1424" w:type="dxa"/>
          </w:tcPr>
          <w:p w14:paraId="516DC064"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MediaTek inc.</w:t>
            </w:r>
          </w:p>
        </w:tc>
        <w:tc>
          <w:tcPr>
            <w:tcW w:w="6585" w:type="dxa"/>
          </w:tcPr>
          <w:p w14:paraId="7A7AA05B" w14:textId="77777777" w:rsidR="002239C4" w:rsidRDefault="00B97453">
            <w:pPr>
              <w:jc w:val="both"/>
              <w:rPr>
                <w:b/>
                <w:sz w:val="16"/>
                <w:szCs w:val="16"/>
                <w:lang w:val="en-US"/>
              </w:rPr>
            </w:pPr>
            <w:r>
              <w:fldChar w:fldCharType="begin"/>
            </w:r>
            <w:r>
              <w:instrText xml:space="preserve"> REF _Ref78920219 \r \h  \* MERGEFORMAT </w:instrText>
            </w:r>
            <w:r>
              <w:fldChar w:fldCharType="separate"/>
            </w:r>
            <w:r w:rsidR="00F272CB">
              <w:rPr>
                <w:b/>
                <w:sz w:val="16"/>
                <w:szCs w:val="16"/>
                <w:lang w:val="en-US"/>
              </w:rPr>
              <w:t>Proposal 1:</w:t>
            </w:r>
            <w:r>
              <w:fldChar w:fldCharType="end"/>
            </w:r>
            <w:r w:rsidR="00F272CB">
              <w:rPr>
                <w:b/>
                <w:sz w:val="16"/>
                <w:szCs w:val="16"/>
                <w:lang w:val="en-US"/>
              </w:rPr>
              <w:t xml:space="preserve"> </w:t>
            </w:r>
            <w:r>
              <w:fldChar w:fldCharType="begin"/>
            </w:r>
            <w:r>
              <w:instrText xml:space="preserve"> REF _Ref78920219 \h  \* MERGEFORMAT </w:instrText>
            </w:r>
            <w:r>
              <w:fldChar w:fldCharType="separate"/>
            </w:r>
            <w:r w:rsidR="00F272CB">
              <w:rPr>
                <w:b/>
                <w:sz w:val="16"/>
                <w:szCs w:val="16"/>
                <w:lang w:val="en-US" w:eastAsia="ko-KR"/>
              </w:rPr>
              <w:t xml:space="preserve">Support Option 2a: </w:t>
            </w:r>
            <w:r w:rsidR="00F272CB">
              <w:rPr>
                <w:b/>
                <w:color w:val="000000" w:themeColor="text1"/>
                <w:sz w:val="16"/>
                <w:szCs w:val="16"/>
                <w:lang w:val="en-US"/>
              </w:rPr>
              <w:t>Redcap UE should meet the existing Te and Tq requirements provided that the SSB is available at the UE at least once every 160 ms and the SSB is in active DL BWP.</w:t>
            </w:r>
            <w:r>
              <w:fldChar w:fldCharType="end"/>
            </w:r>
          </w:p>
          <w:p w14:paraId="4D66AFB4" w14:textId="77777777" w:rsidR="002239C4" w:rsidRDefault="00B97453">
            <w:pPr>
              <w:jc w:val="both"/>
              <w:rPr>
                <w:b/>
                <w:sz w:val="16"/>
                <w:szCs w:val="16"/>
                <w:lang w:val="en-US"/>
              </w:rPr>
            </w:pPr>
            <w:r>
              <w:fldChar w:fldCharType="begin"/>
            </w:r>
            <w:r>
              <w:instrText xml:space="preserve"> REF _Ref100845641 \n \h  \* MERGEFORMAT </w:instrText>
            </w:r>
            <w:r>
              <w:fldChar w:fldCharType="separate"/>
            </w:r>
            <w:r w:rsidR="00F272CB">
              <w:rPr>
                <w:b/>
                <w:sz w:val="16"/>
                <w:szCs w:val="16"/>
                <w:lang w:val="en-US"/>
              </w:rPr>
              <w:t>Proposal 2:</w:t>
            </w:r>
            <w:r>
              <w:fldChar w:fldCharType="end"/>
            </w:r>
            <w:r w:rsidR="00F272CB">
              <w:rPr>
                <w:b/>
                <w:sz w:val="16"/>
                <w:szCs w:val="16"/>
                <w:lang w:val="en-US"/>
              </w:rPr>
              <w:t xml:space="preserve"> </w:t>
            </w:r>
            <w:r>
              <w:fldChar w:fldCharType="begin"/>
            </w:r>
            <w:r>
              <w:instrText xml:space="preserve"> REF _Ref100845641 \h  \* MERGEFORMAT </w:instrText>
            </w:r>
            <w:r>
              <w:fldChar w:fldCharType="separate"/>
            </w:r>
            <w:r w:rsidR="00F272CB">
              <w:rPr>
                <w:b/>
                <w:sz w:val="16"/>
                <w:szCs w:val="16"/>
                <w:lang w:val="en-US" w:eastAsia="ko-KR"/>
              </w:rPr>
              <w:t>Support Option 1:</w:t>
            </w:r>
            <w:r w:rsidR="00F272CB">
              <w:rPr>
                <w:sz w:val="16"/>
                <w:szCs w:val="16"/>
                <w:lang w:val="en-US"/>
              </w:rPr>
              <w:t xml:space="preserve"> </w:t>
            </w:r>
            <w:r w:rsidR="00F272CB">
              <w:rPr>
                <w:b/>
                <w:sz w:val="16"/>
                <w:szCs w:val="16"/>
                <w:lang w:val="en-US" w:eastAsia="ko-KR"/>
              </w:rPr>
              <w:t>SSB has to be in active DL BWP.</w:t>
            </w:r>
            <w:r>
              <w:fldChar w:fldCharType="end"/>
            </w:r>
          </w:p>
          <w:p w14:paraId="776F74EA" w14:textId="77777777" w:rsidR="002239C4" w:rsidRDefault="002239C4">
            <w:pPr>
              <w:rPr>
                <w:b/>
                <w:sz w:val="16"/>
                <w:szCs w:val="16"/>
                <w:lang w:val="en-US" w:eastAsia="zh-CN"/>
              </w:rPr>
            </w:pPr>
          </w:p>
        </w:tc>
      </w:tr>
      <w:tr w:rsidR="002239C4" w14:paraId="64472BDC" w14:textId="77777777">
        <w:trPr>
          <w:trHeight w:val="468"/>
        </w:trPr>
        <w:tc>
          <w:tcPr>
            <w:tcW w:w="1622" w:type="dxa"/>
          </w:tcPr>
          <w:p w14:paraId="35B372EB" w14:textId="77777777" w:rsidR="002239C4" w:rsidRDefault="004258BC">
            <w:pPr>
              <w:rPr>
                <w:b/>
                <w:bCs/>
                <w:color w:val="0000FF"/>
                <w:sz w:val="16"/>
                <w:szCs w:val="16"/>
                <w:u w:val="single"/>
              </w:rPr>
            </w:pPr>
            <w:hyperlink r:id="rId60" w:history="1">
              <w:r w:rsidR="00F272CB">
                <w:rPr>
                  <w:rStyle w:val="Hyperlink"/>
                  <w:b/>
                  <w:bCs/>
                  <w:sz w:val="16"/>
                  <w:szCs w:val="16"/>
                </w:rPr>
                <w:t>R4-2210175</w:t>
              </w:r>
            </w:hyperlink>
          </w:p>
          <w:p w14:paraId="404C7A3D" w14:textId="77777777" w:rsidR="002239C4" w:rsidRDefault="002239C4">
            <w:pPr>
              <w:rPr>
                <w:b/>
                <w:bCs/>
                <w:color w:val="0000FF"/>
                <w:sz w:val="16"/>
                <w:szCs w:val="16"/>
                <w:u w:val="single"/>
              </w:rPr>
            </w:pPr>
          </w:p>
        </w:tc>
        <w:tc>
          <w:tcPr>
            <w:tcW w:w="1424" w:type="dxa"/>
          </w:tcPr>
          <w:p w14:paraId="50FA39F8"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Ericsson</w:t>
            </w:r>
          </w:p>
        </w:tc>
        <w:tc>
          <w:tcPr>
            <w:tcW w:w="6585" w:type="dxa"/>
          </w:tcPr>
          <w:p w14:paraId="2A8EC7B2" w14:textId="77777777" w:rsidR="002239C4" w:rsidRDefault="00F272CB">
            <w:pPr>
              <w:pStyle w:val="ListParagraph"/>
              <w:numPr>
                <w:ilvl w:val="0"/>
                <w:numId w:val="23"/>
              </w:numPr>
              <w:spacing w:before="120"/>
              <w:ind w:left="357" w:firstLineChars="0" w:hanging="357"/>
              <w:rPr>
                <w:sz w:val="16"/>
                <w:szCs w:val="16"/>
                <w:lang w:val="en-US"/>
              </w:rPr>
            </w:pPr>
            <w:r>
              <w:rPr>
                <w:b/>
                <w:bCs/>
                <w:sz w:val="16"/>
                <w:szCs w:val="16"/>
                <w:lang w:val="en-US"/>
              </w:rPr>
              <w:t>Proposal #1</w:t>
            </w:r>
            <w:r>
              <w:rPr>
                <w:sz w:val="16"/>
                <w:szCs w:val="16"/>
                <w:lang w:val="en-US"/>
              </w:rPr>
              <w:t xml:space="preserve">: UE shall meet the existing Te requirements for corresponding FR and SCS defined in section 7.1A in the endorsed Big CR [2] to TS 38.133 provided that: </w:t>
            </w:r>
          </w:p>
          <w:p w14:paraId="428FC105" w14:textId="77777777" w:rsidR="002239C4" w:rsidRDefault="00F272CB">
            <w:pPr>
              <w:pStyle w:val="ListParagraph"/>
              <w:numPr>
                <w:ilvl w:val="1"/>
                <w:numId w:val="23"/>
              </w:numPr>
              <w:spacing w:before="120"/>
              <w:ind w:left="1077" w:firstLineChars="0" w:hanging="357"/>
              <w:rPr>
                <w:sz w:val="16"/>
                <w:szCs w:val="16"/>
                <w:lang w:val="en-US"/>
              </w:rPr>
            </w:pPr>
            <w:r>
              <w:rPr>
                <w:sz w:val="16"/>
                <w:szCs w:val="16"/>
                <w:lang w:val="en-US"/>
              </w:rPr>
              <w:t xml:space="preserve">SSB is in the UE’s active BWP (RedCap BWP), or </w:t>
            </w:r>
          </w:p>
          <w:p w14:paraId="1FECAFFD" w14:textId="77777777" w:rsidR="002239C4" w:rsidRDefault="00F272CB">
            <w:pPr>
              <w:pStyle w:val="ListParagraph"/>
              <w:numPr>
                <w:ilvl w:val="1"/>
                <w:numId w:val="23"/>
              </w:numPr>
              <w:spacing w:before="120"/>
              <w:ind w:firstLineChars="0"/>
              <w:rPr>
                <w:sz w:val="16"/>
                <w:szCs w:val="16"/>
                <w:lang w:val="en-US"/>
              </w:rPr>
            </w:pPr>
            <w:r>
              <w:rPr>
                <w:sz w:val="16"/>
                <w:szCs w:val="16"/>
                <w:lang w:val="en-US"/>
              </w:rPr>
              <w:t>SSB is not in the UE’s active BWP (RedCap BWP) but the following condition is met:</w:t>
            </w:r>
          </w:p>
          <w:p w14:paraId="56284836" w14:textId="77777777" w:rsidR="002239C4" w:rsidRDefault="00F272CB">
            <w:pPr>
              <w:pStyle w:val="ListParagraph"/>
              <w:numPr>
                <w:ilvl w:val="2"/>
                <w:numId w:val="23"/>
              </w:numPr>
              <w:spacing w:before="120"/>
              <w:ind w:firstLineChars="0"/>
              <w:rPr>
                <w:sz w:val="16"/>
                <w:szCs w:val="16"/>
                <w:lang w:val="en-US"/>
              </w:rPr>
            </w:pPr>
            <w:r>
              <w:rPr>
                <w:sz w:val="16"/>
                <w:szCs w:val="16"/>
                <w:lang w:val="en-US"/>
              </w:rPr>
              <w:t>UE’s active BWP (RedCap BWP) and initial BWP are within 20 MHz for FR1, or within 100 MHz for FR2.</w:t>
            </w:r>
          </w:p>
          <w:p w14:paraId="62672E82" w14:textId="77777777" w:rsidR="002239C4" w:rsidRDefault="00F272CB">
            <w:pPr>
              <w:pStyle w:val="ListParagraph"/>
              <w:numPr>
                <w:ilvl w:val="0"/>
                <w:numId w:val="23"/>
              </w:numPr>
              <w:spacing w:before="120"/>
              <w:ind w:left="357" w:firstLineChars="0" w:hanging="357"/>
              <w:rPr>
                <w:sz w:val="16"/>
                <w:szCs w:val="16"/>
                <w:lang w:val="en-US"/>
              </w:rPr>
            </w:pPr>
            <w:r>
              <w:rPr>
                <w:b/>
                <w:bCs/>
                <w:sz w:val="16"/>
                <w:szCs w:val="16"/>
                <w:lang w:val="en-US"/>
              </w:rPr>
              <w:t>Proposal #2</w:t>
            </w:r>
            <w:r>
              <w:rPr>
                <w:sz w:val="16"/>
                <w:szCs w:val="16"/>
                <w:lang w:val="en-US"/>
              </w:rPr>
              <w:t xml:space="preserve">: Use the following reference point definition as in 38.133 v17.5.0 for Redcap UE timing: </w:t>
            </w:r>
          </w:p>
          <w:p w14:paraId="2B702AD6" w14:textId="77777777" w:rsidR="002239C4" w:rsidRDefault="00F272CB">
            <w:pPr>
              <w:pStyle w:val="ListParagraph"/>
              <w:numPr>
                <w:ilvl w:val="1"/>
                <w:numId w:val="23"/>
              </w:numPr>
              <w:spacing w:before="120"/>
              <w:ind w:left="1077" w:firstLineChars="0" w:hanging="357"/>
              <w:rPr>
                <w:sz w:val="16"/>
                <w:szCs w:val="16"/>
                <w:lang w:val="en-US"/>
              </w:rPr>
            </w:pPr>
            <w:r>
              <w:rPr>
                <w:sz w:val="16"/>
                <w:szCs w:val="16"/>
                <w:lang w:val="en-US"/>
              </w:rPr>
              <w:t>The downlink timing is defined as the time when the first path (in time) of the corresponding downlink frame used by the UE to determine downlink timing is received from the reference cell at the UE antenna.</w:t>
            </w:r>
          </w:p>
          <w:p w14:paraId="09282604" w14:textId="77777777" w:rsidR="002239C4" w:rsidRDefault="002239C4">
            <w:pPr>
              <w:jc w:val="both"/>
              <w:rPr>
                <w:b/>
                <w:sz w:val="16"/>
                <w:szCs w:val="16"/>
                <w:lang w:val="en-US"/>
              </w:rPr>
            </w:pPr>
          </w:p>
        </w:tc>
      </w:tr>
      <w:tr w:rsidR="002239C4" w14:paraId="18F52E66" w14:textId="77777777">
        <w:trPr>
          <w:trHeight w:val="468"/>
        </w:trPr>
        <w:tc>
          <w:tcPr>
            <w:tcW w:w="1622" w:type="dxa"/>
          </w:tcPr>
          <w:p w14:paraId="196A90E8" w14:textId="77777777" w:rsidR="002239C4" w:rsidRDefault="004258BC">
            <w:pPr>
              <w:rPr>
                <w:sz w:val="16"/>
                <w:szCs w:val="16"/>
              </w:rPr>
            </w:pPr>
            <w:hyperlink r:id="rId61" w:history="1">
              <w:r w:rsidR="00F272CB">
                <w:rPr>
                  <w:rStyle w:val="Hyperlink"/>
                  <w:b/>
                  <w:bCs/>
                  <w:sz w:val="16"/>
                  <w:szCs w:val="16"/>
                </w:rPr>
                <w:t>R4-2208825</w:t>
              </w:r>
            </w:hyperlink>
          </w:p>
        </w:tc>
        <w:tc>
          <w:tcPr>
            <w:tcW w:w="1424" w:type="dxa"/>
          </w:tcPr>
          <w:p w14:paraId="2845E308"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vivo</w:t>
            </w:r>
          </w:p>
        </w:tc>
        <w:tc>
          <w:tcPr>
            <w:tcW w:w="6585" w:type="dxa"/>
          </w:tcPr>
          <w:p w14:paraId="1C238014" w14:textId="77777777" w:rsidR="002239C4" w:rsidRDefault="00F272CB">
            <w:pPr>
              <w:numPr>
                <w:ilvl w:val="1"/>
                <w:numId w:val="26"/>
              </w:numPr>
              <w:spacing w:before="240"/>
              <w:rPr>
                <w:b/>
                <w:bCs/>
                <w:sz w:val="16"/>
                <w:szCs w:val="16"/>
                <w:lang w:val="en-US"/>
              </w:rPr>
            </w:pPr>
            <w:r>
              <w:rPr>
                <w:b/>
                <w:bCs/>
                <w:i/>
                <w:iCs/>
                <w:sz w:val="16"/>
                <w:szCs w:val="16"/>
                <w:lang w:val="en-US"/>
              </w:rPr>
              <w:t>Proposal 11: Redcap UE should meet the existing Te and Tq requirements provided that the SSB is available at the UE at least once every 160 ms and the SSB is within active BWP.</w:t>
            </w:r>
          </w:p>
        </w:tc>
      </w:tr>
    </w:tbl>
    <w:p w14:paraId="1101BC33" w14:textId="77777777" w:rsidR="002239C4" w:rsidRDefault="002239C4">
      <w:pPr>
        <w:rPr>
          <w:color w:val="000000" w:themeColor="text1"/>
          <w:lang w:val="en-US"/>
        </w:rPr>
      </w:pPr>
    </w:p>
    <w:p w14:paraId="0A9DAC66" w14:textId="77777777" w:rsidR="002239C4" w:rsidRDefault="00F272CB">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5DEB7D8D" w14:textId="77777777" w:rsidR="002239C4" w:rsidRDefault="00F272CB">
      <w:pPr>
        <w:rPr>
          <w:i/>
          <w:color w:val="000000" w:themeColor="text1"/>
          <w:lang w:val="en-US" w:eastAsia="zh-CN"/>
        </w:rPr>
      </w:pPr>
      <w:r>
        <w:rPr>
          <w:rFonts w:hint="eastAsia"/>
          <w:i/>
          <w:color w:val="000000" w:themeColor="text1"/>
          <w:lang w:val="en-US"/>
        </w:rPr>
        <w:t xml:space="preserve">Before e-Meeting, </w:t>
      </w:r>
      <w:r>
        <w:rPr>
          <w:i/>
          <w:color w:val="000000" w:themeColor="text1"/>
          <w:lang w:val="en-US"/>
        </w:rPr>
        <w:t>moderator</w:t>
      </w:r>
      <w:r>
        <w:rPr>
          <w:rFonts w:hint="eastAsia"/>
          <w:i/>
          <w:color w:val="000000" w:themeColor="text1"/>
          <w:lang w:val="en-US"/>
        </w:rPr>
        <w:t>s</w:t>
      </w:r>
      <w:r>
        <w:rPr>
          <w:i/>
          <w:color w:val="000000" w:themeColor="text1"/>
          <w:lang w:val="en-US"/>
        </w:rPr>
        <w:t xml:space="preserve"> shall</w:t>
      </w:r>
      <w:r>
        <w:rPr>
          <w:rFonts w:hint="eastAsia"/>
          <w:i/>
          <w:color w:val="000000" w:themeColor="text1"/>
          <w:lang w:val="en-US"/>
        </w:rPr>
        <w:t xml:space="preserve"> summar</w:t>
      </w:r>
      <w:r>
        <w:rPr>
          <w:i/>
          <w:color w:val="000000" w:themeColor="text1"/>
          <w:lang w:val="en-US"/>
        </w:rPr>
        <w:t>ize list of</w:t>
      </w:r>
      <w:r>
        <w:rPr>
          <w:rFonts w:hint="eastAsia"/>
          <w:i/>
          <w:color w:val="000000" w:themeColor="text1"/>
          <w:lang w:val="en-US"/>
        </w:rPr>
        <w:t xml:space="preserve"> open issues</w:t>
      </w:r>
      <w:r>
        <w:rPr>
          <w:i/>
          <w:color w:val="000000" w:themeColor="text1"/>
          <w:lang w:val="en-US"/>
        </w:rPr>
        <w:t xml:space="preserve">, </w:t>
      </w:r>
      <w:r>
        <w:rPr>
          <w:rFonts w:hint="eastAsia"/>
          <w:i/>
          <w:color w:val="000000" w:themeColor="text1"/>
          <w:lang w:val="en-US"/>
        </w:rPr>
        <w:t>candidate options</w:t>
      </w:r>
      <w:r>
        <w:rPr>
          <w:i/>
          <w:color w:val="000000" w:themeColor="text1"/>
          <w:lang w:val="en-US"/>
        </w:rPr>
        <w:t xml:space="preserve"> and possible WF (if applicable)</w:t>
      </w:r>
      <w:r>
        <w:rPr>
          <w:rFonts w:hint="eastAsia"/>
          <w:i/>
          <w:color w:val="000000" w:themeColor="text1"/>
          <w:lang w:val="en-US"/>
        </w:rPr>
        <w:t xml:space="preserve"> based on companies</w:t>
      </w:r>
      <w:r>
        <w:rPr>
          <w:i/>
          <w:color w:val="000000" w:themeColor="text1"/>
          <w:lang w:val="en-US"/>
        </w:rPr>
        <w:t>’</w:t>
      </w:r>
      <w:r>
        <w:rPr>
          <w:rFonts w:hint="eastAsia"/>
          <w:i/>
          <w:color w:val="000000" w:themeColor="text1"/>
          <w:lang w:val="en-US"/>
        </w:rPr>
        <w:t xml:space="preserve"> contributions.</w:t>
      </w:r>
    </w:p>
    <w:p w14:paraId="2E3C626A" w14:textId="77777777" w:rsidR="002239C4" w:rsidRDefault="00F272CB">
      <w:pPr>
        <w:pStyle w:val="Heading3"/>
        <w:rPr>
          <w:color w:val="000000" w:themeColor="text1"/>
          <w:sz w:val="24"/>
          <w:szCs w:val="16"/>
        </w:rPr>
      </w:pPr>
      <w:r>
        <w:rPr>
          <w:color w:val="000000" w:themeColor="text1"/>
          <w:sz w:val="24"/>
          <w:szCs w:val="16"/>
        </w:rPr>
        <w:t>Sub-topic 3-1 Timing</w:t>
      </w:r>
    </w:p>
    <w:p w14:paraId="5D984E54" w14:textId="77777777" w:rsidR="002239C4" w:rsidRDefault="00F272CB">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3701D3D8" w14:textId="77777777" w:rsidR="002239C4" w:rsidRDefault="00F272CB">
      <w:pPr>
        <w:rPr>
          <w:i/>
          <w:color w:val="000000" w:themeColor="text1"/>
          <w:lang w:val="en-US" w:eastAsia="zh-CN"/>
        </w:rPr>
      </w:pPr>
      <w:r>
        <w:rPr>
          <w:i/>
          <w:color w:val="000000" w:themeColor="text1"/>
          <w:lang w:val="en-US" w:eastAsia="zh-CN"/>
        </w:rPr>
        <w:t>Open issues and candidate options before e-meeting:</w:t>
      </w:r>
    </w:p>
    <w:p w14:paraId="5C28CB73" w14:textId="77777777" w:rsidR="002239C4" w:rsidRDefault="00F272C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2411EDA5" w14:textId="77777777" w:rsidR="002239C4" w:rsidRDefault="00F272CB">
      <w:pPr>
        <w:rPr>
          <w:bCs/>
          <w:i/>
          <w:iCs/>
          <w:color w:val="000000" w:themeColor="text1"/>
          <w:lang w:val="en-US" w:eastAsia="ko-KR"/>
        </w:rPr>
      </w:pPr>
      <w:r>
        <w:rPr>
          <w:bCs/>
          <w:color w:val="000000" w:themeColor="text1"/>
          <w:lang w:val="en-US" w:eastAsia="ko-KR"/>
        </w:rPr>
        <w:t xml:space="preserve">Background: Following was agreed in R4-2120418: </w:t>
      </w:r>
      <w:r>
        <w:rPr>
          <w:bCs/>
          <w:i/>
          <w:iCs/>
          <w:color w:val="000000" w:themeColor="text1"/>
          <w:lang w:val="en-US" w:eastAsia="ko-KR"/>
        </w:rPr>
        <w:t xml:space="preserve">“RedCap UE shall meet the existing transmit timing requirements defined in section 7.1 in TS 38.133.” </w:t>
      </w:r>
    </w:p>
    <w:p w14:paraId="5ED697E0" w14:textId="77777777" w:rsidR="002239C4" w:rsidRDefault="00F272CB">
      <w:pPr>
        <w:rPr>
          <w:rFonts w:cs="v4.2.0"/>
          <w:i/>
          <w:iCs/>
          <w:color w:val="000000" w:themeColor="text1"/>
          <w:lang w:val="en-US"/>
        </w:rPr>
      </w:pPr>
      <w:r>
        <w:rPr>
          <w:bCs/>
          <w:color w:val="000000" w:themeColor="text1"/>
          <w:lang w:val="en-US" w:eastAsia="ko-KR"/>
        </w:rPr>
        <w:t xml:space="preserve">In section 7.1 in 38.133, </w:t>
      </w:r>
      <w:r>
        <w:rPr>
          <w:color w:val="000000" w:themeColor="text1"/>
          <w:lang w:val="en-US"/>
        </w:rPr>
        <w:t xml:space="preserve">there is following statement: </w:t>
      </w:r>
      <w:r>
        <w:rPr>
          <w:i/>
          <w:iCs/>
          <w:color w:val="000000" w:themeColor="text1"/>
          <w:lang w:val="en-US"/>
        </w:rPr>
        <w:t>“</w:t>
      </w:r>
      <w:r>
        <w:rPr>
          <w:rFonts w:cs="v4.2.0"/>
          <w:i/>
          <w:iCs/>
          <w:color w:val="000000" w:themeColor="text1"/>
          <w:lang w:val="en-US"/>
        </w:rPr>
        <w:t>The UE shall meet the Te requirement for an initial transmission provided that at least one SSB is available at the UE during the last 160 ms.”</w:t>
      </w:r>
    </w:p>
    <w:p w14:paraId="698D4A68" w14:textId="77777777" w:rsidR="002239C4" w:rsidRDefault="002239C4">
      <w:pPr>
        <w:rPr>
          <w:rFonts w:cs="v4.2.0"/>
          <w:i/>
          <w:iCs/>
          <w:color w:val="000000" w:themeColor="text1"/>
          <w:lang w:val="en-US"/>
        </w:rPr>
      </w:pPr>
    </w:p>
    <w:p w14:paraId="6C6C7668" w14:textId="77777777" w:rsidR="002239C4" w:rsidRDefault="00F272CB">
      <w:pPr>
        <w:rPr>
          <w:b/>
          <w:color w:val="000000" w:themeColor="text1"/>
          <w:u w:val="single"/>
          <w:lang w:val="en-US" w:eastAsia="ko-KR"/>
        </w:rPr>
      </w:pPr>
      <w:r>
        <w:rPr>
          <w:rFonts w:cs="v4.2.0"/>
          <w:color w:val="000000" w:themeColor="text1"/>
          <w:lang w:val="en-US"/>
        </w:rPr>
        <w:t xml:space="preserve">Following was agreed at RAN4#102-e: </w:t>
      </w:r>
      <w:r>
        <w:rPr>
          <w:rFonts w:cs="v4.2.0"/>
          <w:i/>
          <w:iCs/>
          <w:color w:val="000000" w:themeColor="text1"/>
          <w:lang w:val="en-US"/>
        </w:rPr>
        <w:t>“</w:t>
      </w:r>
      <w:r>
        <w:rPr>
          <w:bCs/>
          <w:i/>
          <w:iCs/>
          <w:color w:val="000000" w:themeColor="text1"/>
          <w:lang w:val="en-US" w:eastAsia="ko-KR"/>
        </w:rPr>
        <w:t>Type of SSB used to meet the UE transmit timing requirements can be CD-SSB or NCD-SSB.”</w:t>
      </w:r>
    </w:p>
    <w:p w14:paraId="180772F0" w14:textId="77777777" w:rsidR="002239C4" w:rsidRDefault="002239C4">
      <w:pPr>
        <w:rPr>
          <w:bCs/>
          <w:i/>
          <w:iCs/>
          <w:color w:val="000000" w:themeColor="text1"/>
          <w:lang w:val="en-US" w:eastAsia="ko-KR"/>
        </w:rPr>
      </w:pPr>
    </w:p>
    <w:p w14:paraId="70D11E1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17CBF23"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1 (Xiaomi, CATT, CMCC, ZTE, HW):</w:t>
      </w:r>
      <w:r>
        <w:rPr>
          <w:b/>
          <w:bCs/>
          <w:color w:val="000000" w:themeColor="text1"/>
          <w:lang w:val="en-US"/>
        </w:rPr>
        <w:tab/>
      </w:r>
      <w:r>
        <w:rPr>
          <w:color w:val="000000" w:themeColor="text1"/>
          <w:lang w:val="en-US"/>
        </w:rPr>
        <w:t xml:space="preserve"> Redcap UE should meet the existing Te and Tq requirements provided that the SSB is available at the UE at least once every 160 ms regardless whether SSB is in active BWP.</w:t>
      </w:r>
    </w:p>
    <w:p w14:paraId="49BD6693" w14:textId="77777777" w:rsidR="002239C4" w:rsidRDefault="002239C4">
      <w:pPr>
        <w:pStyle w:val="ListParagraph"/>
        <w:spacing w:before="120"/>
        <w:ind w:left="1440" w:firstLineChars="0" w:firstLine="0"/>
        <w:contextualSpacing/>
        <w:rPr>
          <w:color w:val="000000" w:themeColor="text1"/>
          <w:lang w:val="en-US"/>
        </w:rPr>
      </w:pPr>
    </w:p>
    <w:p w14:paraId="0214EC79"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2 (CATT, Ericsson):</w:t>
      </w:r>
      <w:r>
        <w:rPr>
          <w:color w:val="000000" w:themeColor="text1"/>
          <w:lang w:val="en-US"/>
        </w:rPr>
        <w:t xml:space="preserve"> Te requirements are met under any of the following scenarios:</w:t>
      </w:r>
    </w:p>
    <w:p w14:paraId="77C093FA" w14:textId="77777777" w:rsidR="002239C4" w:rsidRDefault="00F272CB">
      <w:pPr>
        <w:pStyle w:val="ListParagraph"/>
        <w:numPr>
          <w:ilvl w:val="1"/>
          <w:numId w:val="27"/>
        </w:numPr>
        <w:spacing w:before="120"/>
        <w:ind w:firstLineChars="0" w:hanging="357"/>
        <w:rPr>
          <w:color w:val="000000" w:themeColor="text1"/>
          <w:lang w:val="en-US"/>
        </w:rPr>
      </w:pPr>
      <w:r>
        <w:rPr>
          <w:color w:val="000000" w:themeColor="text1"/>
          <w:lang w:val="en-US"/>
        </w:rPr>
        <w:t xml:space="preserve">SSB is in the UE’s active BWP, or </w:t>
      </w:r>
    </w:p>
    <w:p w14:paraId="31F9DC9A" w14:textId="77777777" w:rsidR="002239C4" w:rsidRDefault="00F272CB">
      <w:pPr>
        <w:pStyle w:val="ListParagraph"/>
        <w:numPr>
          <w:ilvl w:val="1"/>
          <w:numId w:val="27"/>
        </w:numPr>
        <w:spacing w:before="120"/>
        <w:ind w:firstLineChars="0" w:hanging="357"/>
        <w:rPr>
          <w:color w:val="000000" w:themeColor="text1"/>
          <w:lang w:val="en-US"/>
        </w:rPr>
      </w:pPr>
      <w:r>
        <w:rPr>
          <w:color w:val="000000" w:themeColor="text1"/>
          <w:lang w:val="en-US"/>
        </w:rPr>
        <w:t>SSB is not in the UE’s active BWP (RedCap BWP) but the following condition is met:</w:t>
      </w:r>
    </w:p>
    <w:p w14:paraId="5990D763" w14:textId="77777777" w:rsidR="002239C4" w:rsidRDefault="00F272CB">
      <w:pPr>
        <w:pStyle w:val="ListParagraph"/>
        <w:numPr>
          <w:ilvl w:val="2"/>
          <w:numId w:val="27"/>
        </w:numPr>
        <w:spacing w:before="120"/>
        <w:ind w:firstLineChars="0" w:hanging="357"/>
        <w:rPr>
          <w:color w:val="000000" w:themeColor="text1"/>
          <w:lang w:val="en-US"/>
        </w:rPr>
      </w:pPr>
      <w:r>
        <w:rPr>
          <w:color w:val="000000" w:themeColor="text1"/>
          <w:lang w:val="en-US"/>
        </w:rPr>
        <w:t>UE’s active BWP(RedCap BWP) and initial BWP are within X MHz for FR1, or within Y MHz for FR2. X and Y are FFS.</w:t>
      </w:r>
    </w:p>
    <w:p w14:paraId="24A3C9D5" w14:textId="77777777" w:rsidR="002239C4" w:rsidRDefault="00F272CB">
      <w:pPr>
        <w:pStyle w:val="ListParagraph"/>
        <w:numPr>
          <w:ilvl w:val="2"/>
          <w:numId w:val="27"/>
        </w:numPr>
        <w:spacing w:before="120"/>
        <w:ind w:firstLineChars="0"/>
        <w:rPr>
          <w:color w:val="000000" w:themeColor="text1"/>
          <w:lang w:val="en-US"/>
        </w:rPr>
      </w:pPr>
      <w:r>
        <w:rPr>
          <w:color w:val="000000" w:themeColor="text1"/>
          <w:lang w:val="en-US"/>
        </w:rPr>
        <w:t>(Ericsson): Values of X and Y above are 20 MHz and 100 MHz respectively.</w:t>
      </w:r>
    </w:p>
    <w:p w14:paraId="3A82B431" w14:textId="77777777" w:rsidR="002239C4" w:rsidRDefault="002239C4">
      <w:pPr>
        <w:pStyle w:val="ListParagraph"/>
        <w:spacing w:before="120"/>
        <w:ind w:left="2880" w:firstLineChars="0" w:firstLine="0"/>
        <w:rPr>
          <w:color w:val="000000" w:themeColor="text1"/>
          <w:lang w:val="en-US"/>
        </w:rPr>
      </w:pPr>
    </w:p>
    <w:p w14:paraId="43477E0A"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3 (Intel):</w:t>
      </w:r>
      <w:r>
        <w:rPr>
          <w:color w:val="000000" w:themeColor="text1"/>
          <w:lang w:val="en-US"/>
        </w:rPr>
        <w:t xml:space="preserve"> The RedCap UE shall meet the existing Te and Tq requirements for corresponding FR and SCS defined in section 7.1 of TS 38.133 provided that SSB is available at the UE at least once every 160 ms under the following conditions: </w:t>
      </w:r>
    </w:p>
    <w:p w14:paraId="28BB0EFD" w14:textId="77777777" w:rsidR="002239C4" w:rsidRDefault="00F272CB">
      <w:pPr>
        <w:pStyle w:val="ListParagraph"/>
        <w:numPr>
          <w:ilvl w:val="1"/>
          <w:numId w:val="27"/>
        </w:numPr>
        <w:spacing w:before="120"/>
        <w:ind w:firstLineChars="0"/>
        <w:rPr>
          <w:color w:val="000000" w:themeColor="text1"/>
          <w:lang w:val="en-US"/>
        </w:rPr>
      </w:pPr>
      <w:r>
        <w:rPr>
          <w:color w:val="000000" w:themeColor="text1"/>
          <w:lang w:val="en-US"/>
        </w:rPr>
        <w:t>the CD-SSB or NCD-SSB is within the RedCap UE’s active BWP or</w:t>
      </w:r>
    </w:p>
    <w:p w14:paraId="2B3AD315" w14:textId="77777777" w:rsidR="002239C4" w:rsidRDefault="00F272CB">
      <w:pPr>
        <w:pStyle w:val="ListParagraph"/>
        <w:numPr>
          <w:ilvl w:val="1"/>
          <w:numId w:val="27"/>
        </w:numPr>
        <w:spacing w:before="120"/>
        <w:ind w:firstLineChars="0"/>
        <w:rPr>
          <w:color w:val="000000" w:themeColor="text1"/>
          <w:lang w:val="en-US"/>
        </w:rPr>
      </w:pPr>
      <w:r>
        <w:rPr>
          <w:color w:val="000000" w:themeColor="text1"/>
          <w:lang w:val="en-US"/>
        </w:rPr>
        <w:t>the CD-SSB outside of  UE’s active BWP and RedCap UE access it through measurement gap</w:t>
      </w:r>
    </w:p>
    <w:p w14:paraId="0AC097EF" w14:textId="77777777" w:rsidR="002239C4" w:rsidRDefault="002239C4">
      <w:pPr>
        <w:pStyle w:val="ListParagraph"/>
        <w:numPr>
          <w:ilvl w:val="0"/>
          <w:numId w:val="27"/>
        </w:numPr>
        <w:spacing w:before="120"/>
        <w:ind w:firstLineChars="0"/>
        <w:contextualSpacing/>
        <w:rPr>
          <w:lang w:val="en-US"/>
        </w:rPr>
      </w:pPr>
    </w:p>
    <w:p w14:paraId="1991745C" w14:textId="77777777" w:rsidR="002239C4" w:rsidRDefault="00F272CB">
      <w:pPr>
        <w:pStyle w:val="ListParagraph"/>
        <w:numPr>
          <w:ilvl w:val="0"/>
          <w:numId w:val="27"/>
        </w:numPr>
        <w:spacing w:before="120"/>
        <w:ind w:firstLineChars="0"/>
        <w:contextualSpacing/>
        <w:rPr>
          <w:color w:val="FF0000"/>
          <w:lang w:val="en-US"/>
        </w:rPr>
      </w:pPr>
      <w:r>
        <w:rPr>
          <w:b/>
          <w:bCs/>
          <w:color w:val="000000" w:themeColor="text1"/>
          <w:lang w:val="en-US"/>
        </w:rPr>
        <w:t>Option 4 (OPPO, Nokia, MTK, vivo):</w:t>
      </w:r>
      <w:r>
        <w:rPr>
          <w:color w:val="000000" w:themeColor="text1"/>
          <w:lang w:val="en-US"/>
        </w:rPr>
        <w:t xml:space="preserve"> </w:t>
      </w:r>
      <w:r>
        <w:rPr>
          <w:bCs/>
          <w:szCs w:val="21"/>
          <w:lang w:val="en-US"/>
        </w:rPr>
        <w:t>Redcap UE should meet the existing Te and Tq requirements provided that the SSB is available at the UE at least once every 160 ms and the SSB is in active BWP.</w:t>
      </w:r>
    </w:p>
    <w:p w14:paraId="7C299A4D" w14:textId="77777777" w:rsidR="002239C4" w:rsidRDefault="00F272CB">
      <w:pPr>
        <w:pStyle w:val="ListParagraph"/>
        <w:numPr>
          <w:ilvl w:val="1"/>
          <w:numId w:val="27"/>
        </w:numPr>
        <w:spacing w:before="120"/>
        <w:ind w:firstLineChars="0"/>
        <w:contextualSpacing/>
        <w:rPr>
          <w:color w:val="FF0000"/>
          <w:lang w:val="en-US"/>
        </w:rPr>
      </w:pPr>
      <w:r>
        <w:rPr>
          <w:b/>
          <w:bCs/>
          <w:color w:val="000000" w:themeColor="text1"/>
          <w:lang w:val="en-US"/>
        </w:rPr>
        <w:t>Option 4a (Nokia):</w:t>
      </w:r>
      <w:r>
        <w:rPr>
          <w:color w:val="FF0000"/>
          <w:lang w:val="en-US"/>
        </w:rPr>
        <w:t xml:space="preserve"> </w:t>
      </w:r>
    </w:p>
    <w:p w14:paraId="6311749B" w14:textId="77777777" w:rsidR="002239C4" w:rsidRDefault="00F272CB">
      <w:pPr>
        <w:pStyle w:val="ListParagraph"/>
        <w:numPr>
          <w:ilvl w:val="2"/>
          <w:numId w:val="27"/>
        </w:numPr>
        <w:spacing w:before="120"/>
        <w:ind w:firstLineChars="0"/>
        <w:contextualSpacing/>
        <w:rPr>
          <w:color w:val="000000" w:themeColor="text1"/>
          <w:lang w:val="en-US"/>
        </w:rPr>
      </w:pPr>
      <w:r>
        <w:rPr>
          <w:color w:val="000000" w:themeColor="text1"/>
          <w:lang w:val="en-US"/>
        </w:rPr>
        <w:t>Tx timing requirements for RedCap devices are based on UE’s supporting FG 6-1</w:t>
      </w:r>
      <w:r>
        <w:rPr>
          <w:color w:val="000000" w:themeColor="text1"/>
          <w:lang w:val="en-US"/>
        </w:rPr>
        <w:tab/>
        <w:t xml:space="preserve">operation, which require CD-SSB or NCD-SSB presence in the active DL BWP. </w:t>
      </w:r>
    </w:p>
    <w:p w14:paraId="2FB3493C" w14:textId="77777777" w:rsidR="002239C4" w:rsidRDefault="00F272CB">
      <w:pPr>
        <w:pStyle w:val="ListParagraph"/>
        <w:numPr>
          <w:ilvl w:val="2"/>
          <w:numId w:val="27"/>
        </w:numPr>
        <w:spacing w:before="120"/>
        <w:ind w:firstLineChars="0"/>
        <w:contextualSpacing/>
        <w:rPr>
          <w:color w:val="000000" w:themeColor="text1"/>
          <w:lang w:val="en-US"/>
        </w:rPr>
      </w:pPr>
      <w:r>
        <w:rPr>
          <w:color w:val="000000" w:themeColor="text1"/>
          <w:lang w:val="en-US"/>
        </w:rPr>
        <w:t>it is not expected that RedCap UE will be able to cope with a scenario where the SSB is located outside the maximum RedCap BW, that covers the active BWP.</w:t>
      </w:r>
    </w:p>
    <w:p w14:paraId="0C0D3DFE" w14:textId="77777777" w:rsidR="002239C4" w:rsidRDefault="002239C4">
      <w:pPr>
        <w:spacing w:before="120"/>
        <w:rPr>
          <w:color w:val="000000" w:themeColor="text1"/>
          <w:lang w:val="en-US"/>
        </w:rPr>
      </w:pPr>
    </w:p>
    <w:p w14:paraId="730FFFC7" w14:textId="77777777" w:rsidR="002239C4" w:rsidRDefault="002239C4">
      <w:pPr>
        <w:pStyle w:val="ListParagraph"/>
        <w:spacing w:before="120"/>
        <w:ind w:left="1440" w:firstLineChars="0" w:firstLine="0"/>
        <w:contextualSpacing/>
        <w:rPr>
          <w:color w:val="FF0000"/>
          <w:lang w:val="en-US"/>
        </w:rPr>
      </w:pPr>
    </w:p>
    <w:p w14:paraId="47D47293" w14:textId="77777777" w:rsidR="002239C4" w:rsidRDefault="00F272CB">
      <w:pPr>
        <w:pStyle w:val="ListParagraph"/>
        <w:numPr>
          <w:ilvl w:val="0"/>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Recommended WF</w:t>
      </w:r>
    </w:p>
    <w:p w14:paraId="3C3C3FDA" w14:textId="77777777" w:rsidR="00AB3964" w:rsidRDefault="00321DA1" w:rsidP="00321DA1">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 xml:space="preserve">Companies are encouraged to provide further view based on </w:t>
      </w:r>
      <w:r w:rsidR="001926CB">
        <w:rPr>
          <w:rFonts w:eastAsia="SimSun"/>
          <w:color w:val="000000" w:themeColor="text1"/>
          <w:lang w:eastAsia="zh-CN"/>
        </w:rPr>
        <w:t>following</w:t>
      </w:r>
      <w:r>
        <w:rPr>
          <w:rFonts w:eastAsia="SimSun"/>
          <w:color w:val="000000" w:themeColor="text1"/>
          <w:lang w:eastAsia="zh-CN"/>
        </w:rPr>
        <w:t xml:space="preserve"> updated </w:t>
      </w:r>
      <w:r w:rsidR="00AB3964">
        <w:rPr>
          <w:rFonts w:eastAsia="SimSun"/>
          <w:color w:val="000000" w:themeColor="text1"/>
          <w:lang w:eastAsia="zh-CN"/>
        </w:rPr>
        <w:t>proposal for discussion after GTW 2022/05/11:</w:t>
      </w:r>
    </w:p>
    <w:tbl>
      <w:tblPr>
        <w:tblStyle w:val="TableGrid"/>
        <w:tblW w:w="0" w:type="auto"/>
        <w:tblInd w:w="1080" w:type="dxa"/>
        <w:tblLook w:val="04A0" w:firstRow="1" w:lastRow="0" w:firstColumn="1" w:lastColumn="0" w:noHBand="0" w:noVBand="1"/>
      </w:tblPr>
      <w:tblGrid>
        <w:gridCol w:w="8551"/>
      </w:tblGrid>
      <w:tr w:rsidR="00AB3964" w14:paraId="7908FA19" w14:textId="77777777" w:rsidTr="00AB3964">
        <w:tc>
          <w:tcPr>
            <w:tcW w:w="9781" w:type="dxa"/>
          </w:tcPr>
          <w:p w14:paraId="6E6A6EDA" w14:textId="77777777" w:rsidR="00AB3964" w:rsidRDefault="00AB3964" w:rsidP="00AB3964">
            <w:pPr>
              <w:rPr>
                <w:color w:val="000000"/>
              </w:rPr>
            </w:pPr>
            <w:r>
              <w:rPr>
                <w:color w:val="000000"/>
              </w:rPr>
              <w:t xml:space="preserve">Discussion points: For core requirement, </w:t>
            </w:r>
            <w:r w:rsidRPr="008D7D11">
              <w:rPr>
                <w:color w:val="000000"/>
              </w:rPr>
              <w:t>Redcap UE should meet the existing Te and Tq requirements provided that the SSB is available at the UE at least once every 160 ms</w:t>
            </w:r>
            <w:r>
              <w:rPr>
                <w:color w:val="000000"/>
              </w:rPr>
              <w:t xml:space="preserve"> on the condition that</w:t>
            </w:r>
          </w:p>
          <w:p w14:paraId="042B872D" w14:textId="77777777" w:rsidR="00AB3964" w:rsidRPr="00BD3377"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highlight w:val="yellow"/>
              </w:rPr>
            </w:pPr>
            <w:r w:rsidRPr="00BD3377">
              <w:rPr>
                <w:rFonts w:eastAsia="DengXian"/>
                <w:bCs/>
                <w:color w:val="000000"/>
                <w:highlight w:val="yellow"/>
              </w:rPr>
              <w:t>The SSB should be within active BWP, or</w:t>
            </w:r>
          </w:p>
          <w:p w14:paraId="14ED8512" w14:textId="77777777" w:rsidR="00AB3964" w:rsidRPr="00BD3377"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strike/>
                <w:color w:val="000000"/>
                <w:highlight w:val="yellow"/>
              </w:rPr>
            </w:pPr>
            <w:r w:rsidRPr="00BD3377">
              <w:rPr>
                <w:rFonts w:eastAsia="DengXian"/>
                <w:bCs/>
                <w:color w:val="000000"/>
                <w:highlight w:val="yellow"/>
              </w:rPr>
              <w:t>The SSB is not within active BWP, and the gap is configured</w:t>
            </w:r>
          </w:p>
          <w:p w14:paraId="7716AE18" w14:textId="77777777" w:rsidR="00AB3964" w:rsidRPr="000419BA" w:rsidRDefault="00AB3964" w:rsidP="00AB3964">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rPr>
            </w:pPr>
            <w:r>
              <w:rPr>
                <w:rFonts w:eastAsia="DengXian"/>
                <w:bCs/>
                <w:color w:val="000000"/>
              </w:rPr>
              <w:t>FFS how to capture the above two sub-bullets in the specification</w:t>
            </w:r>
          </w:p>
          <w:p w14:paraId="3C21D584" w14:textId="77777777" w:rsidR="00AB3964" w:rsidRDefault="00AB3964" w:rsidP="00AB3964">
            <w:pPr>
              <w:pStyle w:val="ListParagraph"/>
              <w:overflowPunct/>
              <w:autoSpaceDE/>
              <w:autoSpaceDN/>
              <w:adjustRightInd/>
              <w:spacing w:after="120"/>
              <w:ind w:firstLineChars="0" w:firstLine="0"/>
              <w:textAlignment w:val="auto"/>
              <w:rPr>
                <w:rFonts w:eastAsia="SimSun"/>
                <w:color w:val="000000" w:themeColor="text1"/>
                <w:lang w:eastAsia="zh-CN"/>
              </w:rPr>
            </w:pPr>
          </w:p>
        </w:tc>
      </w:tr>
    </w:tbl>
    <w:p w14:paraId="686F866B" w14:textId="77777777" w:rsidR="00AB3964" w:rsidRDefault="00AB3964" w:rsidP="00BD3377">
      <w:pPr>
        <w:pStyle w:val="ListParagraph"/>
        <w:overflowPunct/>
        <w:autoSpaceDE/>
        <w:autoSpaceDN/>
        <w:adjustRightInd/>
        <w:spacing w:after="120"/>
        <w:ind w:left="1080" w:firstLineChars="0" w:firstLine="0"/>
        <w:textAlignment w:val="auto"/>
        <w:rPr>
          <w:rFonts w:eastAsia="SimSun"/>
          <w:color w:val="000000" w:themeColor="text1"/>
          <w:lang w:eastAsia="zh-CN"/>
        </w:rPr>
      </w:pPr>
    </w:p>
    <w:p w14:paraId="1984A219" w14:textId="77777777" w:rsidR="002239C4" w:rsidRDefault="002239C4">
      <w:pPr>
        <w:pStyle w:val="ListParagraph"/>
        <w:overflowPunct/>
        <w:autoSpaceDE/>
        <w:autoSpaceDN/>
        <w:adjustRightInd/>
        <w:spacing w:after="120"/>
        <w:ind w:left="1080" w:firstLineChars="0" w:firstLine="0"/>
        <w:textAlignment w:val="auto"/>
        <w:rPr>
          <w:rFonts w:eastAsia="SimSun"/>
          <w:color w:val="000000" w:themeColor="text1"/>
          <w:lang w:eastAsia="zh-CN"/>
        </w:rPr>
      </w:pPr>
    </w:p>
    <w:p w14:paraId="104B49CA"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335A806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1FCEE33" w14:textId="77777777" w:rsidR="002239C4" w:rsidRDefault="00F272CB">
      <w:pPr>
        <w:pStyle w:val="ListParagraph"/>
        <w:numPr>
          <w:ilvl w:val="0"/>
          <w:numId w:val="27"/>
        </w:numPr>
        <w:spacing w:before="120"/>
        <w:ind w:firstLineChars="0"/>
        <w:contextualSpacing/>
        <w:rPr>
          <w:color w:val="000000" w:themeColor="text1"/>
          <w:lang w:val="en-US"/>
        </w:rPr>
      </w:pPr>
      <w:r>
        <w:rPr>
          <w:b/>
          <w:bCs/>
          <w:color w:val="000000" w:themeColor="text1"/>
          <w:lang w:val="en-US"/>
        </w:rPr>
        <w:t>Option 1 (E///):</w:t>
      </w:r>
      <w:r>
        <w:rPr>
          <w:color w:val="000000" w:themeColor="text1"/>
          <w:lang w:val="en-US"/>
        </w:rPr>
        <w:t xml:space="preserve"> </w:t>
      </w:r>
    </w:p>
    <w:p w14:paraId="4F4ADAE4" w14:textId="77777777" w:rsidR="002239C4" w:rsidRDefault="00F272CB">
      <w:pPr>
        <w:pStyle w:val="ListParagraph"/>
        <w:numPr>
          <w:ilvl w:val="1"/>
          <w:numId w:val="27"/>
        </w:numPr>
        <w:spacing w:before="120"/>
        <w:ind w:firstLineChars="0"/>
        <w:rPr>
          <w:color w:val="000000" w:themeColor="text1"/>
          <w:sz w:val="22"/>
          <w:szCs w:val="28"/>
          <w:lang w:val="en-US"/>
        </w:rPr>
      </w:pPr>
      <w:r>
        <w:rPr>
          <w:color w:val="000000" w:themeColor="text1"/>
          <w:sz w:val="22"/>
          <w:szCs w:val="28"/>
          <w:lang w:val="en-US"/>
        </w:rPr>
        <w:t xml:space="preserve">Use the following reference point definition as in 38.133 v17.5.0 for Redcap UE timing: </w:t>
      </w:r>
    </w:p>
    <w:p w14:paraId="05BC37CC" w14:textId="77777777" w:rsidR="002239C4" w:rsidRDefault="00F272CB">
      <w:pPr>
        <w:pStyle w:val="ListParagraph"/>
        <w:numPr>
          <w:ilvl w:val="2"/>
          <w:numId w:val="27"/>
        </w:numPr>
        <w:spacing w:before="120"/>
        <w:ind w:firstLineChars="0"/>
        <w:rPr>
          <w:color w:val="000000" w:themeColor="text1"/>
          <w:sz w:val="22"/>
          <w:szCs w:val="28"/>
          <w:lang w:val="en-US"/>
        </w:rPr>
      </w:pPr>
      <w:r>
        <w:rPr>
          <w:color w:val="000000" w:themeColor="text1"/>
          <w:sz w:val="22"/>
          <w:szCs w:val="28"/>
          <w:lang w:val="en-US"/>
        </w:rPr>
        <w:t>The downlink timing is defined as the time when the first path (in time) of the corresponding downlink frame used by the UE to determine downlink timing is received from the reference cell at the UE antenna.</w:t>
      </w:r>
    </w:p>
    <w:p w14:paraId="20B52DDB" w14:textId="77777777" w:rsidR="002239C4" w:rsidRDefault="00F272CB">
      <w:pPr>
        <w:pStyle w:val="ListParagraph"/>
        <w:numPr>
          <w:ilvl w:val="0"/>
          <w:numId w:val="23"/>
        </w:numPr>
        <w:overflowPunct/>
        <w:autoSpaceDE/>
        <w:autoSpaceDN/>
        <w:adjustRightInd/>
        <w:spacing w:after="120"/>
        <w:ind w:firstLineChars="0"/>
        <w:textAlignment w:val="auto"/>
        <w:rPr>
          <w:rFonts w:eastAsia="SimSun"/>
          <w:color w:val="000000" w:themeColor="text1"/>
          <w:lang w:eastAsia="zh-CN"/>
        </w:rPr>
      </w:pPr>
      <w:r>
        <w:rPr>
          <w:rFonts w:eastAsia="SimSun"/>
          <w:color w:val="000000" w:themeColor="text1"/>
          <w:lang w:eastAsia="zh-CN"/>
        </w:rPr>
        <w:t>Recommended WF</w:t>
      </w:r>
    </w:p>
    <w:p w14:paraId="61ACEC7E" w14:textId="77777777" w:rsidR="002239C4" w:rsidRDefault="00F272CB">
      <w:pPr>
        <w:pStyle w:val="ListParagraph"/>
        <w:numPr>
          <w:ilvl w:val="1"/>
          <w:numId w:val="23"/>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41F997FB" w14:textId="77777777" w:rsidR="002239C4" w:rsidRDefault="002239C4">
      <w:pPr>
        <w:pStyle w:val="ListParagraph"/>
        <w:overflowPunct/>
        <w:autoSpaceDE/>
        <w:autoSpaceDN/>
        <w:adjustRightInd/>
        <w:spacing w:after="120"/>
        <w:ind w:left="360" w:firstLineChars="0" w:firstLine="0"/>
        <w:textAlignment w:val="auto"/>
        <w:rPr>
          <w:rFonts w:eastAsia="SimSun"/>
          <w:color w:val="FF0000"/>
          <w:lang w:val="en-US" w:eastAsia="zh-CN"/>
        </w:rPr>
      </w:pPr>
    </w:p>
    <w:p w14:paraId="1F485BD7" w14:textId="77777777" w:rsidR="002239C4" w:rsidRDefault="002239C4">
      <w:pPr>
        <w:pStyle w:val="ListParagraph"/>
        <w:overflowPunct/>
        <w:autoSpaceDE/>
        <w:autoSpaceDN/>
        <w:adjustRightInd/>
        <w:spacing w:after="120"/>
        <w:ind w:left="360" w:firstLineChars="0" w:firstLine="0"/>
        <w:textAlignment w:val="auto"/>
        <w:rPr>
          <w:rFonts w:eastAsia="SimSun"/>
          <w:color w:val="000000" w:themeColor="text1"/>
          <w:lang w:val="en-US" w:eastAsia="zh-CN"/>
        </w:rPr>
      </w:pPr>
    </w:p>
    <w:p w14:paraId="35F810E9"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08AD914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5AA904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(ZTE):</w:t>
      </w:r>
      <w:r>
        <w:rPr>
          <w:rFonts w:eastAsia="SimSun"/>
          <w:color w:val="000000" w:themeColor="text1"/>
          <w:lang w:val="en-US" w:eastAsia="zh-CN"/>
        </w:rPr>
        <w:t xml:space="preserve">  </w:t>
      </w:r>
      <w:r>
        <w:rPr>
          <w:bCs/>
          <w:color w:val="000000" w:themeColor="text1"/>
          <w:lang w:val="en-US"/>
        </w:rPr>
        <w:t>From RAN4 perspective, CSI-RS can be used for RedCap UEs to acquire the reference cell timing depending on UE capability.</w:t>
      </w:r>
    </w:p>
    <w:p w14:paraId="7B6DE4E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41F4894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color w:val="000000" w:themeColor="text1"/>
          <w:lang w:val="en-US" w:eastAsia="zh-CN"/>
        </w:rPr>
        <w:t>Given that topic has been discussed also at last meeting and taking into account the fact that this is the last meeting, this issue will not be further discussed if no consensus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w:t>
      </w:r>
      <w:r>
        <w:rPr>
          <w:rFonts w:eastAsia="SimSun"/>
          <w:lang w:val="en-US" w:eastAsia="zh-CN"/>
        </w:rPr>
        <w:t xml:space="preserve">round. </w:t>
      </w:r>
    </w:p>
    <w:p w14:paraId="5D443F24" w14:textId="77777777" w:rsidR="002239C4" w:rsidRDefault="002239C4">
      <w:pPr>
        <w:pStyle w:val="ListParagraph"/>
        <w:overflowPunct/>
        <w:autoSpaceDE/>
        <w:autoSpaceDN/>
        <w:adjustRightInd/>
        <w:spacing w:after="120"/>
        <w:ind w:left="1656" w:firstLineChars="0" w:firstLine="0"/>
        <w:textAlignment w:val="auto"/>
        <w:rPr>
          <w:rFonts w:eastAsia="SimSun"/>
          <w:color w:val="FF0000"/>
          <w:lang w:val="en-US" w:eastAsia="zh-CN"/>
        </w:rPr>
      </w:pPr>
    </w:p>
    <w:p w14:paraId="1E371EB3" w14:textId="77777777" w:rsidR="002239C4" w:rsidRDefault="00F272CB">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2239C4" w14:paraId="6AA00478" w14:textId="77777777">
        <w:tc>
          <w:tcPr>
            <w:tcW w:w="1236" w:type="dxa"/>
          </w:tcPr>
          <w:p w14:paraId="43A16B9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2A9E41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10712AD" w14:textId="77777777">
        <w:tc>
          <w:tcPr>
            <w:tcW w:w="1236" w:type="dxa"/>
          </w:tcPr>
          <w:p w14:paraId="17D85FB0"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62DBB296" w14:textId="77777777" w:rsidR="002239C4" w:rsidRDefault="00F272C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215F018E" w14:textId="77777777" w:rsidR="002239C4" w:rsidRDefault="002239C4">
            <w:pPr>
              <w:rPr>
                <w:rFonts w:eastAsiaTheme="minorEastAsia"/>
                <w:color w:val="000000" w:themeColor="text1"/>
                <w:lang w:val="en-US" w:eastAsia="zh-CN"/>
              </w:rPr>
            </w:pPr>
          </w:p>
          <w:p w14:paraId="54CB6EFD"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1B6DC7EA" w14:textId="77777777" w:rsidR="002239C4" w:rsidRDefault="002239C4">
            <w:pPr>
              <w:rPr>
                <w:bCs/>
                <w:color w:val="000000" w:themeColor="text1"/>
                <w:lang w:val="en-US" w:eastAsia="ko-KR"/>
              </w:rPr>
            </w:pPr>
          </w:p>
          <w:p w14:paraId="5D9B13FA" w14:textId="77777777" w:rsidR="002239C4" w:rsidRDefault="00F272CB">
            <w:pPr>
              <w:rPr>
                <w:b/>
                <w:color w:val="000000" w:themeColor="text1"/>
                <w:u w:val="single"/>
                <w:lang w:val="en-US" w:eastAsia="ko-KR"/>
              </w:rPr>
            </w:pPr>
            <w:r>
              <w:rPr>
                <w:b/>
                <w:color w:val="000000" w:themeColor="text1"/>
                <w:u w:val="single"/>
                <w:lang w:val="en-US" w:eastAsia="ko-KR"/>
              </w:rPr>
              <w:lastRenderedPageBreak/>
              <w:t xml:space="preserve">Issue 3-1-3: Whether CSI-RS/TRS can be used for meeting the timing requirements </w:t>
            </w:r>
          </w:p>
          <w:p w14:paraId="215A51F6" w14:textId="77777777" w:rsidR="002239C4" w:rsidRDefault="002239C4">
            <w:pPr>
              <w:rPr>
                <w:rFonts w:eastAsiaTheme="minorEastAsia"/>
                <w:b/>
                <w:color w:val="000000" w:themeColor="text1"/>
                <w:u w:val="single"/>
                <w:lang w:val="en-US" w:eastAsia="zh-CN"/>
              </w:rPr>
            </w:pPr>
          </w:p>
        </w:tc>
      </w:tr>
      <w:tr w:rsidR="002239C4" w14:paraId="4096FA64" w14:textId="77777777">
        <w:tc>
          <w:tcPr>
            <w:tcW w:w="1236" w:type="dxa"/>
          </w:tcPr>
          <w:p w14:paraId="2764353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4A595112" w14:textId="77777777" w:rsidR="002239C4" w:rsidRDefault="00F272C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5F88093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00D554A0" w14:textId="77777777" w:rsidR="002239C4" w:rsidRDefault="00F272CB">
            <w:pPr>
              <w:spacing w:after="120"/>
              <w:rPr>
                <w:u w:val="single"/>
              </w:rPr>
            </w:pPr>
            <w:r>
              <w:rPr>
                <w:lang w:eastAsia="zh-CN"/>
              </w:rPr>
              <w:t xml:space="preserve">Based on latest </w:t>
            </w:r>
            <w:r>
              <w:rPr>
                <w:rFonts w:hint="eastAsia"/>
                <w:lang w:eastAsia="zh-CN"/>
              </w:rPr>
              <w:t>R</w:t>
            </w:r>
            <w:r>
              <w:rPr>
                <w:lang w:eastAsia="zh-CN"/>
              </w:rPr>
              <w:t>AN1 agreement, UE can indicate “Not need NCD-SSB” if UE supports FG 6-1a with CSI-RS or FG 6-1a without CSI-RS. It means that the SSB may not exist in active BWP. How UE implements timing on a BWP without SSB is up to UE implementation, e.g., retuning RF to measure on SSB in another BWP (like option) or using CSI-RS resource.</w:t>
            </w:r>
          </w:p>
          <w:p w14:paraId="131C3DF8" w14:textId="77777777" w:rsidR="002239C4" w:rsidRDefault="00F272CB">
            <w:pPr>
              <w:rPr>
                <w:lang w:eastAsia="zh-CN"/>
              </w:rPr>
            </w:pPr>
            <w:r>
              <w:rPr>
                <w:lang w:eastAsia="zh-CN"/>
              </w:rPr>
              <w:t xml:space="preserve">Moreover in legacy requirements, the BWP concept has already exist, and we can not assume UE always work on wide bandwidth to cover the whole bandwidth of the cell. UE may stay on an active BWP without SSB. It is observed that the current timing requirements don’t limit the SSB shall be in the active BWP, and the timing requirements still need to be satisfied. </w:t>
            </w:r>
          </w:p>
          <w:p w14:paraId="3D81FD48"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3EDE7C40" w14:textId="77777777" w:rsidR="002239C4" w:rsidRDefault="00F272CB">
            <w:pPr>
              <w:rPr>
                <w:rFonts w:eastAsiaTheme="minorEastAsia"/>
                <w:bCs/>
                <w:color w:val="000000" w:themeColor="text1"/>
                <w:lang w:val="en-US" w:eastAsia="zh-CN"/>
              </w:rPr>
            </w:pPr>
            <w:r>
              <w:rPr>
                <w:rFonts w:eastAsiaTheme="minorEastAsia"/>
                <w:bCs/>
                <w:color w:val="000000" w:themeColor="text1"/>
                <w:lang w:val="en-US" w:eastAsia="zh-CN"/>
              </w:rPr>
              <w:t>Fine with option 1.</w:t>
            </w:r>
          </w:p>
          <w:p w14:paraId="7851712C"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676FA197" w14:textId="77777777" w:rsidR="002239C4" w:rsidRDefault="00F272CB">
            <w:pPr>
              <w:rPr>
                <w:b/>
                <w:color w:val="000000" w:themeColor="text1"/>
                <w:u w:val="single"/>
                <w:lang w:val="en-US" w:eastAsia="ko-KR"/>
              </w:rPr>
            </w:pPr>
            <w:r>
              <w:rPr>
                <w:rFonts w:eastAsiaTheme="minorEastAsia"/>
                <w:bCs/>
                <w:color w:val="000000" w:themeColor="text1"/>
                <w:lang w:val="en-US" w:eastAsia="zh-CN"/>
              </w:rPr>
              <w:t>Although it is feasible use CSI-RS/TRS to perform fine timing, it is agreed in [R4-2202773] that for serving cell timing related requirements, RAN4 will not define requirements based on CSI-RS in Rel-17.</w:t>
            </w:r>
          </w:p>
        </w:tc>
      </w:tr>
      <w:tr w:rsidR="002239C4" w14:paraId="76968991" w14:textId="77777777">
        <w:tc>
          <w:tcPr>
            <w:tcW w:w="1236" w:type="dxa"/>
          </w:tcPr>
          <w:p w14:paraId="7B10B4AD"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AF055B2" w14:textId="77777777" w:rsidR="002239C4" w:rsidRDefault="00F272C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0114697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2. </w:t>
            </w:r>
          </w:p>
          <w:p w14:paraId="071E4E2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are fine to keep the values of X and Y as FFS as suggested by CATT. Another option is to agree to tentatively agree on figures in brackets so companies can further check the values.</w:t>
            </w:r>
          </w:p>
          <w:p w14:paraId="30A9CF52"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Our proposal (Option 2) is good compromise between Option 1 and Option 4 which have almost similar support.</w:t>
            </w:r>
          </w:p>
          <w:p w14:paraId="7D8339E4" w14:textId="77777777" w:rsidR="002239C4" w:rsidRDefault="00F272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E50D1C2" w14:textId="77777777" w:rsidR="002239C4" w:rsidRDefault="00F272CB">
            <w:pPr>
              <w:rPr>
                <w:bCs/>
                <w:color w:val="000000" w:themeColor="text1"/>
                <w:lang w:val="en-US" w:eastAsia="ko-KR"/>
              </w:rPr>
            </w:pPr>
            <w:r>
              <w:rPr>
                <w:bCs/>
                <w:color w:val="000000" w:themeColor="text1"/>
                <w:lang w:val="en-US" w:eastAsia="ko-KR"/>
              </w:rPr>
              <w:t>We support Option 1. This is the same definition used from R17 for UE transmit timing requirements. The principle should be the same regardless of the type of feature i.e. redcap or legacy UE.</w:t>
            </w:r>
          </w:p>
          <w:p w14:paraId="6D8BCD53" w14:textId="77777777" w:rsidR="002239C4" w:rsidRDefault="00F272C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2750DECB" w14:textId="77777777" w:rsidR="002239C4" w:rsidRDefault="00F272CB">
            <w:pPr>
              <w:pStyle w:val="BodyText"/>
              <w:rPr>
                <w:lang w:val="en-US" w:eastAsia="ko-KR"/>
              </w:rPr>
            </w:pPr>
            <w:r>
              <w:rPr>
                <w:lang w:val="en-US" w:eastAsia="ko-KR"/>
              </w:rPr>
              <w:t xml:space="preserve">According to agreements captured in the WF in R4-2202774 and in LS reply to RAN1 in R4-2202773, it was agreed that RAN4 will not define UE transmit timing requirements based on CSI-RS in Rel-17. </w:t>
            </w:r>
          </w:p>
          <w:p w14:paraId="647FCC1D" w14:textId="77777777" w:rsidR="002239C4" w:rsidRDefault="00F272CB">
            <w:pPr>
              <w:pStyle w:val="BodyText"/>
              <w:rPr>
                <w:lang w:val="en-US" w:eastAsia="ko-KR"/>
              </w:rPr>
            </w:pPr>
            <w:r>
              <w:rPr>
                <w:lang w:val="en-US" w:eastAsia="ko-KR"/>
              </w:rPr>
              <w:t xml:space="preserve">Since this issue has already been concluded i.e. UE transmit timing requirements based on CSI-RS in Rel-17 will not be defined. This issue is therefore not relevant and should not be discussed anymore. </w:t>
            </w:r>
          </w:p>
          <w:p w14:paraId="15C6617C" w14:textId="77777777" w:rsidR="002239C4" w:rsidRDefault="00F272CB">
            <w:pPr>
              <w:rPr>
                <w:b/>
                <w:color w:val="000000" w:themeColor="text1"/>
                <w:u w:val="single"/>
                <w:lang w:val="en-US" w:eastAsia="ko-KR"/>
              </w:rPr>
            </w:pPr>
            <w:r>
              <w:rPr>
                <w:lang w:val="en-US" w:eastAsia="ko-KR"/>
              </w:rPr>
              <w:t xml:space="preserve">RAN4 should not discuss UE implementation issues. </w:t>
            </w:r>
          </w:p>
        </w:tc>
      </w:tr>
      <w:tr w:rsidR="002239C4" w14:paraId="6A9DA905" w14:textId="77777777">
        <w:tc>
          <w:tcPr>
            <w:tcW w:w="1236" w:type="dxa"/>
          </w:tcPr>
          <w:p w14:paraId="0828705F"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26BA72F" w14:textId="77777777" w:rsidR="002239C4" w:rsidRDefault="00F272C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46F9722B" w14:textId="77777777" w:rsidR="002239C4" w:rsidRDefault="00F272CB">
            <w:pPr>
              <w:rPr>
                <w:lang w:val="en-US" w:eastAsia="ko-KR"/>
              </w:rPr>
            </w:pPr>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It could happen that active BWP doesn</w:t>
            </w:r>
            <w:r>
              <w:rPr>
                <w:rFonts w:eastAsiaTheme="minorEastAsia"/>
                <w:color w:val="000000" w:themeColor="text1"/>
                <w:lang w:val="en-US" w:eastAsia="zh-CN"/>
              </w:rPr>
              <w:t>’</w:t>
            </w:r>
            <w:r>
              <w:rPr>
                <w:rFonts w:eastAsiaTheme="minorEastAsia" w:hint="eastAsia"/>
                <w:color w:val="000000" w:themeColor="text1"/>
                <w:lang w:val="en-US" w:eastAsia="zh-CN"/>
              </w:rPr>
              <w:t>t contain SSB, but this is also true for legacy UEs.</w:t>
            </w:r>
          </w:p>
        </w:tc>
      </w:tr>
      <w:tr w:rsidR="00656EB4" w14:paraId="4AE96860" w14:textId="77777777">
        <w:tc>
          <w:tcPr>
            <w:tcW w:w="1236" w:type="dxa"/>
          </w:tcPr>
          <w:p w14:paraId="3D6A1702" w14:textId="77777777" w:rsidR="00656EB4" w:rsidRDefault="00656EB4" w:rsidP="00656EB4">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2A017AAD" w14:textId="77777777" w:rsidR="00656EB4" w:rsidRPr="00C91660" w:rsidRDefault="00656EB4" w:rsidP="00656EB4">
            <w:pPr>
              <w:rPr>
                <w:b/>
                <w:color w:val="000000" w:themeColor="text1"/>
                <w:u w:val="single"/>
                <w:lang w:val="en-US" w:eastAsia="ko-KR"/>
              </w:rPr>
            </w:pPr>
            <w:r w:rsidRPr="00C91660">
              <w:rPr>
                <w:b/>
                <w:color w:val="000000" w:themeColor="text1"/>
                <w:u w:val="single"/>
                <w:lang w:val="en-US" w:eastAsia="ko-KR"/>
              </w:rPr>
              <w:t>Issue 3-1-1: Whether SSB has to be in UE active BWP for meeting the UE transmit timing requirements</w:t>
            </w:r>
          </w:p>
          <w:p w14:paraId="15CBF540" w14:textId="77777777" w:rsidR="00656EB4" w:rsidRDefault="00656EB4" w:rsidP="00656EB4">
            <w:pPr>
              <w:rPr>
                <w:rFonts w:eastAsiaTheme="minorEastAsia"/>
                <w:color w:val="000000" w:themeColor="text1"/>
                <w:lang w:val="en-US" w:eastAsia="zh-CN"/>
              </w:rPr>
            </w:pPr>
            <w:r>
              <w:rPr>
                <w:rFonts w:eastAsiaTheme="minorEastAsia"/>
                <w:color w:val="000000" w:themeColor="text1"/>
                <w:lang w:val="en-US" w:eastAsia="zh-CN"/>
              </w:rPr>
              <w:t>To the proponents of option 1: if the BWP has no SSB, then the UE needs measurements gap to meet the Te requirements. How can the UE meet the Te requirements with no SSB in the BWP? In addition, we have already agreed no to define any requirements for scenarios of BWP without SSB, hence, option 1 shall be excluded.</w:t>
            </w:r>
          </w:p>
          <w:p w14:paraId="4C8C46C8" w14:textId="77777777" w:rsidR="00656EB4" w:rsidRDefault="00656EB4" w:rsidP="00656EB4">
            <w:pPr>
              <w:rPr>
                <w:rFonts w:eastAsiaTheme="minorEastAsia"/>
                <w:color w:val="000000" w:themeColor="text1"/>
                <w:lang w:val="en-US" w:eastAsia="zh-CN"/>
              </w:rPr>
            </w:pPr>
            <w:r>
              <w:rPr>
                <w:rFonts w:eastAsiaTheme="minorEastAsia"/>
                <w:color w:val="000000" w:themeColor="text1"/>
                <w:lang w:val="en-US" w:eastAsia="zh-CN"/>
              </w:rPr>
              <w:t>Also, given that the agreed measurements scenarios from the previous meeting specify that RAN4 defines requirements for BWP with SSB. Hence, we support option 4.</w:t>
            </w:r>
          </w:p>
          <w:p w14:paraId="3C8438C7" w14:textId="77777777" w:rsidR="00656EB4" w:rsidRDefault="00656EB4" w:rsidP="00656EB4">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37830721" w14:textId="77777777" w:rsidR="00656EB4" w:rsidRDefault="00656EB4" w:rsidP="00656EB4">
            <w:pPr>
              <w:rPr>
                <w:bCs/>
                <w:color w:val="000000" w:themeColor="text1"/>
                <w:lang w:val="en-US" w:eastAsia="ko-KR"/>
              </w:rPr>
            </w:pPr>
            <w:r>
              <w:rPr>
                <w:bCs/>
                <w:color w:val="000000" w:themeColor="text1"/>
                <w:lang w:val="en-US" w:eastAsia="ko-KR"/>
              </w:rPr>
              <w:t xml:space="preserve">Fine to support this. </w:t>
            </w:r>
          </w:p>
          <w:p w14:paraId="38B558DA" w14:textId="77777777" w:rsidR="00656EB4" w:rsidRPr="00097004" w:rsidRDefault="00656EB4" w:rsidP="00656EB4">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201E7133" w14:textId="77777777" w:rsidR="00656EB4" w:rsidRDefault="00656EB4" w:rsidP="00656EB4">
            <w:pPr>
              <w:rPr>
                <w:b/>
                <w:color w:val="000000" w:themeColor="text1"/>
                <w:u w:val="single"/>
                <w:lang w:val="en-US" w:eastAsia="ko-KR"/>
              </w:rPr>
            </w:pPr>
            <w:r w:rsidRPr="00CC1862">
              <w:rPr>
                <w:bCs/>
                <w:color w:val="000000" w:themeColor="text1"/>
                <w:lang w:val="en-US" w:eastAsia="ko-KR"/>
              </w:rPr>
              <w:t xml:space="preserve">In our view, the initial timing requirements shall be based on SSB hence no support for this issue. </w:t>
            </w:r>
          </w:p>
        </w:tc>
      </w:tr>
      <w:tr w:rsidR="00FC17E5" w14:paraId="136EC6DD" w14:textId="77777777" w:rsidTr="00FC17E5">
        <w:tc>
          <w:tcPr>
            <w:tcW w:w="1236" w:type="dxa"/>
            <w:hideMark/>
          </w:tcPr>
          <w:p w14:paraId="77560336" w14:textId="77777777" w:rsidR="00FC17E5" w:rsidRDefault="00FC17E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95" w:type="dxa"/>
            <w:hideMark/>
          </w:tcPr>
          <w:p w14:paraId="39C634BD" w14:textId="77777777" w:rsidR="00FC17E5" w:rsidRDefault="00FC17E5">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03E215E6" w14:textId="77777777" w:rsidR="00FC17E5" w:rsidRDefault="008A2706" w:rsidP="00F53585">
            <w:pPr>
              <w:rPr>
                <w:b/>
                <w:color w:val="000000" w:themeColor="text1"/>
                <w:u w:val="single"/>
                <w:lang w:val="en-US" w:eastAsia="ko-KR"/>
              </w:rPr>
            </w:pPr>
            <w:r>
              <w:rPr>
                <w:rFonts w:eastAsiaTheme="minorEastAsia"/>
                <w:color w:val="000000" w:themeColor="text1"/>
                <w:lang w:val="en-US" w:eastAsia="zh-CN"/>
              </w:rPr>
              <w:t>Prefer</w:t>
            </w:r>
            <w:r w:rsidR="00FC17E5">
              <w:rPr>
                <w:rFonts w:eastAsiaTheme="minorEastAsia"/>
                <w:color w:val="000000" w:themeColor="text1"/>
                <w:lang w:val="en-US" w:eastAsia="zh-CN"/>
              </w:rPr>
              <w:t xml:space="preserve"> option 1.</w:t>
            </w:r>
            <w:r>
              <w:rPr>
                <w:color w:val="000000" w:themeColor="text1"/>
              </w:rPr>
              <w:t xml:space="preserve"> In our understanding, there exists the BWP without SSB case f</w:t>
            </w:r>
            <w:r>
              <w:rPr>
                <w:rFonts w:hint="eastAsia"/>
                <w:color w:val="000000" w:themeColor="text1"/>
              </w:rPr>
              <w:t>or</w:t>
            </w:r>
            <w:r>
              <w:rPr>
                <w:color w:val="000000" w:themeColor="text1"/>
              </w:rPr>
              <w:t xml:space="preserve"> </w:t>
            </w:r>
            <w:r>
              <w:rPr>
                <w:rFonts w:hint="eastAsia"/>
                <w:color w:val="000000" w:themeColor="text1"/>
              </w:rPr>
              <w:t>normal</w:t>
            </w:r>
            <w:r w:rsidR="00F53585">
              <w:rPr>
                <w:color w:val="000000" w:themeColor="text1"/>
              </w:rPr>
              <w:t xml:space="preserve"> UE</w:t>
            </w:r>
            <w:r>
              <w:rPr>
                <w:color w:val="000000" w:themeColor="text1"/>
              </w:rPr>
              <w:t>, while the legacy requirement shall be satisfied. So, w</w:t>
            </w:r>
            <w:r w:rsidRPr="002F4929">
              <w:rPr>
                <w:rFonts w:eastAsia="SimSun"/>
              </w:rPr>
              <w:t>e prefer</w:t>
            </w:r>
            <w:r w:rsidRPr="007111ED">
              <w:rPr>
                <w:rFonts w:eastAsia="SimSun"/>
              </w:rPr>
              <w:t xml:space="preserve"> </w:t>
            </w:r>
            <w:r>
              <w:rPr>
                <w:rFonts w:eastAsia="SimSun"/>
              </w:rPr>
              <w:t>RedCap UE</w:t>
            </w:r>
            <w:r w:rsidRPr="002F4929">
              <w:rPr>
                <w:rFonts w:eastAsia="SimSun"/>
              </w:rPr>
              <w:t xml:space="preserve"> to </w:t>
            </w:r>
            <w:r>
              <w:rPr>
                <w:rFonts w:eastAsia="SimSun"/>
              </w:rPr>
              <w:t>follow</w:t>
            </w:r>
            <w:r w:rsidRPr="002F4929">
              <w:rPr>
                <w:rFonts w:eastAsia="SimSun"/>
              </w:rPr>
              <w:t xml:space="preserve"> the legacy </w:t>
            </w:r>
            <w:r>
              <w:rPr>
                <w:rFonts w:eastAsia="SimSun"/>
              </w:rPr>
              <w:t>requirement.</w:t>
            </w:r>
          </w:p>
        </w:tc>
      </w:tr>
      <w:tr w:rsidR="003B383D" w14:paraId="7F3685CF" w14:textId="77777777" w:rsidTr="00FC17E5">
        <w:tc>
          <w:tcPr>
            <w:tcW w:w="1236" w:type="dxa"/>
          </w:tcPr>
          <w:p w14:paraId="1BCFC981"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D721CB4" w14:textId="77777777" w:rsidR="003B383D" w:rsidRDefault="003B383D" w:rsidP="003B383D">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6DC3D9C3" w14:textId="77777777" w:rsidR="003B383D" w:rsidRDefault="003B383D" w:rsidP="003B383D">
            <w:pPr>
              <w:rPr>
                <w:rFonts w:eastAsiaTheme="minorEastAsia"/>
                <w:color w:val="000000" w:themeColor="text1"/>
                <w:lang w:val="en-US" w:eastAsia="zh-CN"/>
              </w:rPr>
            </w:pPr>
            <w:r>
              <w:rPr>
                <w:rFonts w:eastAsiaTheme="minorEastAsia"/>
                <w:color w:val="000000" w:themeColor="text1"/>
                <w:lang w:val="en-US" w:eastAsia="zh-CN"/>
              </w:rPr>
              <w:t>Support option 1. This is a generic question not only applied to RedCap UE. We think it’s not necessary to consider if SSB is inside active BWP or not. UE could have its own implementation or other alternatives (CSI-RS) to track the timing, and in practical cases TRS would be used.</w:t>
            </w:r>
          </w:p>
          <w:p w14:paraId="0D860CC6" w14:textId="77777777" w:rsidR="003B383D" w:rsidRDefault="003B383D" w:rsidP="003B383D">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6AA4B004" w14:textId="77777777" w:rsidR="003B383D" w:rsidRDefault="003B383D" w:rsidP="003B383D">
            <w:pPr>
              <w:rPr>
                <w:bCs/>
                <w:color w:val="000000" w:themeColor="text1"/>
                <w:lang w:val="en-US" w:eastAsia="ko-KR"/>
              </w:rPr>
            </w:pPr>
            <w:r>
              <w:rPr>
                <w:bCs/>
                <w:color w:val="000000" w:themeColor="text1"/>
                <w:lang w:val="en-US" w:eastAsia="ko-KR"/>
              </w:rPr>
              <w:t>Option 1.</w:t>
            </w:r>
          </w:p>
          <w:p w14:paraId="4B016A1C" w14:textId="77777777" w:rsidR="003B383D" w:rsidRDefault="003B383D" w:rsidP="003B383D">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10509A27" w14:textId="77777777" w:rsidR="003B383D" w:rsidRDefault="003B383D" w:rsidP="003B383D">
            <w:pPr>
              <w:rPr>
                <w:b/>
                <w:color w:val="000000" w:themeColor="text1"/>
                <w:u w:val="single"/>
                <w:lang w:val="en-US" w:eastAsia="ko-KR"/>
              </w:rPr>
            </w:pPr>
            <w:r w:rsidRPr="008C78C1">
              <w:rPr>
                <w:bCs/>
                <w:color w:val="000000" w:themeColor="text1"/>
                <w:lang w:val="en-US" w:eastAsia="ko-KR"/>
              </w:rPr>
              <w:t>Even though this is most practical case that UE use</w:t>
            </w:r>
            <w:r>
              <w:rPr>
                <w:bCs/>
                <w:color w:val="000000" w:themeColor="text1"/>
                <w:lang w:val="en-US" w:eastAsia="ko-KR"/>
              </w:rPr>
              <w:t>s</w:t>
            </w:r>
            <w:r w:rsidRPr="008C78C1">
              <w:rPr>
                <w:bCs/>
                <w:color w:val="000000" w:themeColor="text1"/>
                <w:lang w:val="en-US" w:eastAsia="ko-KR"/>
              </w:rPr>
              <w:t xml:space="preserve"> TRS to do timing tracking, but no need to explicitly specify it in timing requirement like legacy UE requirement.</w:t>
            </w:r>
          </w:p>
        </w:tc>
      </w:tr>
      <w:tr w:rsidR="002C40D6" w14:paraId="6D52994F" w14:textId="77777777" w:rsidTr="00FC17E5">
        <w:tc>
          <w:tcPr>
            <w:tcW w:w="1236" w:type="dxa"/>
          </w:tcPr>
          <w:p w14:paraId="69B84684" w14:textId="77777777" w:rsidR="002C40D6" w:rsidRDefault="002C40D6" w:rsidP="002C40D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D761A95" w14:textId="77777777" w:rsidR="002C40D6" w:rsidRPr="00C91660" w:rsidRDefault="002C40D6" w:rsidP="002C40D6">
            <w:pPr>
              <w:rPr>
                <w:b/>
                <w:color w:val="000000" w:themeColor="text1"/>
                <w:u w:val="single"/>
                <w:lang w:val="en-US" w:eastAsia="ko-KR"/>
              </w:rPr>
            </w:pPr>
            <w:r w:rsidRPr="00C91660">
              <w:rPr>
                <w:b/>
                <w:color w:val="000000" w:themeColor="text1"/>
                <w:u w:val="single"/>
                <w:lang w:val="en-US" w:eastAsia="ko-KR"/>
              </w:rPr>
              <w:t>Issue 3-1-1: Whether SSB has to be in UE active BWP for meeting the UE transmit timing requirements</w:t>
            </w:r>
          </w:p>
          <w:p w14:paraId="16E69DCC" w14:textId="77777777" w:rsidR="002C40D6" w:rsidRDefault="002C40D6" w:rsidP="002C40D6">
            <w:pPr>
              <w:rPr>
                <w:rFonts w:eastAsiaTheme="minorEastAsia"/>
                <w:color w:val="000000" w:themeColor="text1"/>
                <w:lang w:val="en-US" w:eastAsia="zh-CN"/>
              </w:rPr>
            </w:pPr>
            <w:r>
              <w:rPr>
                <w:rFonts w:eastAsiaTheme="minorEastAsia"/>
                <w:color w:val="000000" w:themeColor="text1"/>
                <w:lang w:val="en-US" w:eastAsia="zh-CN"/>
              </w:rPr>
              <w:t>Option 4 and 4a. In our view, other options yield a higher UE complexity and requirements should be built on basis of UE with mandatory FG 6-1 operation according to RAN1.</w:t>
            </w:r>
          </w:p>
          <w:p w14:paraId="28406285" w14:textId="77777777" w:rsidR="002C40D6" w:rsidRDefault="002C40D6" w:rsidP="002C40D6">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49103FC3" w14:textId="77777777" w:rsidR="002C40D6" w:rsidRDefault="002C40D6" w:rsidP="002C40D6">
            <w:pPr>
              <w:rPr>
                <w:bCs/>
                <w:color w:val="000000" w:themeColor="text1"/>
                <w:lang w:val="en-US" w:eastAsia="ko-KR"/>
              </w:rPr>
            </w:pPr>
            <w:r>
              <w:rPr>
                <w:bCs/>
                <w:color w:val="000000" w:themeColor="text1"/>
                <w:lang w:val="en-US" w:eastAsia="ko-KR"/>
              </w:rPr>
              <w:t>We support option 1,</w:t>
            </w:r>
          </w:p>
          <w:p w14:paraId="0F6B0591" w14:textId="77777777" w:rsidR="002C40D6" w:rsidRPr="00097004" w:rsidRDefault="002C40D6" w:rsidP="002C40D6">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17C14A78" w14:textId="77777777" w:rsidR="002C40D6" w:rsidRDefault="002C40D6" w:rsidP="002C40D6">
            <w:pPr>
              <w:rPr>
                <w:b/>
                <w:color w:val="000000" w:themeColor="text1"/>
                <w:u w:val="single"/>
                <w:lang w:val="en-US" w:eastAsia="ko-KR"/>
              </w:rPr>
            </w:pPr>
            <w:r w:rsidRPr="00286525">
              <w:rPr>
                <w:rFonts w:eastAsiaTheme="minorEastAsia"/>
                <w:bCs/>
                <w:color w:val="000000" w:themeColor="text1"/>
                <w:u w:val="single"/>
                <w:lang w:val="en-US" w:eastAsia="zh-CN"/>
              </w:rPr>
              <w:t>We don’t agree option 1. This was discussed in last meeting. There was an agreement that CSI-RS will not be used for reference cell timing acquisition</w:t>
            </w:r>
            <w:r>
              <w:rPr>
                <w:rFonts w:eastAsiaTheme="minorEastAsia"/>
                <w:bCs/>
                <w:color w:val="000000" w:themeColor="text1"/>
                <w:u w:val="single"/>
                <w:lang w:val="en-US" w:eastAsia="zh-CN"/>
              </w:rPr>
              <w:t xml:space="preserve"> in Rel-17</w:t>
            </w:r>
            <w:r w:rsidRPr="00286525">
              <w:rPr>
                <w:rFonts w:eastAsiaTheme="minorEastAsia"/>
                <w:bCs/>
                <w:color w:val="000000" w:themeColor="text1"/>
                <w:u w:val="single"/>
                <w:lang w:val="en-US" w:eastAsia="zh-CN"/>
              </w:rPr>
              <w:t>.</w:t>
            </w:r>
          </w:p>
        </w:tc>
      </w:tr>
      <w:tr w:rsidR="00EA3268" w14:paraId="779020CC" w14:textId="77777777" w:rsidTr="00FC17E5">
        <w:tc>
          <w:tcPr>
            <w:tcW w:w="1236" w:type="dxa"/>
          </w:tcPr>
          <w:p w14:paraId="14D062FD" w14:textId="77777777" w:rsidR="00EA3268" w:rsidRDefault="00EA3268" w:rsidP="00EA326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9723DFB" w14:textId="77777777" w:rsidR="00EA3268" w:rsidRDefault="00EA3268" w:rsidP="00EA3268">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4EC09741" w14:textId="77777777" w:rsidR="00EA3268" w:rsidRDefault="00EA3268" w:rsidP="00EA3268">
            <w:pPr>
              <w:jc w:val="both"/>
              <w:rPr>
                <w:rFonts w:eastAsiaTheme="minorEastAsia"/>
                <w:color w:val="000000" w:themeColor="text1"/>
                <w:lang w:val="en-US" w:eastAsia="zh-CN"/>
              </w:rPr>
            </w:pPr>
            <w:r>
              <w:rPr>
                <w:rFonts w:eastAsiaTheme="minorEastAsia"/>
                <w:color w:val="000000" w:themeColor="text1"/>
                <w:lang w:val="en-US" w:eastAsia="zh-CN"/>
              </w:rPr>
              <w:t>We can comprise with Option 4.</w:t>
            </w:r>
          </w:p>
          <w:p w14:paraId="4D7786FB" w14:textId="77777777" w:rsidR="00EA3268" w:rsidRDefault="00EA3268" w:rsidP="00EA3268">
            <w:pPr>
              <w:jc w:val="both"/>
              <w:rPr>
                <w:bCs/>
                <w:szCs w:val="21"/>
                <w:lang w:val="en-US"/>
              </w:rPr>
            </w:pPr>
            <w:r>
              <w:rPr>
                <w:rFonts w:eastAsiaTheme="minorEastAsia"/>
                <w:color w:val="000000" w:themeColor="text1"/>
                <w:lang w:val="en-US" w:eastAsia="zh-CN"/>
              </w:rPr>
              <w:lastRenderedPageBreak/>
              <w:t xml:space="preserve">Since it is mandatory to </w:t>
            </w:r>
            <w:r>
              <w:rPr>
                <w:color w:val="000000" w:themeColor="text1"/>
                <w:lang w:val="en-US"/>
              </w:rPr>
              <w:t>support FG 6-1 (BWP with SSB) f</w:t>
            </w:r>
            <w:r>
              <w:rPr>
                <w:rFonts w:eastAsiaTheme="minorEastAsia"/>
                <w:color w:val="000000" w:themeColor="text1"/>
                <w:lang w:val="en-US" w:eastAsia="zh-CN"/>
              </w:rPr>
              <w:t xml:space="preserve">rom UE capability point of view, </w:t>
            </w:r>
            <w:r>
              <w:rPr>
                <w:color w:val="000000" w:themeColor="text1"/>
                <w:lang w:val="en-US"/>
              </w:rPr>
              <w:t xml:space="preserve">it is reasonable to define timing requirements of </w:t>
            </w:r>
            <w:r>
              <w:rPr>
                <w:bCs/>
                <w:szCs w:val="21"/>
                <w:lang w:val="en-US"/>
              </w:rPr>
              <w:t>RedCap UE based on SSB from RRM specification point of view as below (like as Option 4):</w:t>
            </w:r>
          </w:p>
          <w:p w14:paraId="7D823A60" w14:textId="77777777" w:rsidR="00EA3268" w:rsidRDefault="00EA3268" w:rsidP="00EA3268">
            <w:pPr>
              <w:jc w:val="both"/>
              <w:rPr>
                <w:bCs/>
                <w:szCs w:val="21"/>
                <w:lang w:val="en-US"/>
              </w:rPr>
            </w:pPr>
            <w:r>
              <w:rPr>
                <w:bCs/>
                <w:szCs w:val="21"/>
                <w:lang w:val="en-US"/>
              </w:rPr>
              <w:t xml:space="preserve">“The RedCap UE should meet the existing Te and Tq requirements provided that the SSB (CD-SSB or NCD-SSB) is available at the UE at least once every 160 ms and the SSB is in active BWP”. </w:t>
            </w:r>
          </w:p>
          <w:p w14:paraId="080663FF" w14:textId="77777777" w:rsidR="00EA3268" w:rsidRDefault="00EA3268" w:rsidP="00EA3268">
            <w:pPr>
              <w:jc w:val="both"/>
              <w:rPr>
                <w:rFonts w:eastAsiaTheme="minorEastAsia"/>
                <w:color w:val="000000" w:themeColor="text1"/>
                <w:lang w:val="en-US" w:eastAsia="zh-CN"/>
              </w:rPr>
            </w:pPr>
            <w:r>
              <w:rPr>
                <w:bCs/>
                <w:szCs w:val="21"/>
                <w:lang w:val="en-US"/>
              </w:rPr>
              <w:t xml:space="preserve">For RedCap UE supporting FG 6-1a (BWP w/o SSB), let’s leave it as implementation issue at least in Rel-17. </w:t>
            </w:r>
            <w:r w:rsidRPr="009C1EFD">
              <w:rPr>
                <w:bCs/>
                <w:szCs w:val="21"/>
                <w:lang w:val="en-US"/>
              </w:rPr>
              <w:t xml:space="preserve">UE </w:t>
            </w:r>
            <w:r>
              <w:rPr>
                <w:bCs/>
                <w:szCs w:val="21"/>
                <w:lang w:val="en-US"/>
              </w:rPr>
              <w:t xml:space="preserve">may get </w:t>
            </w:r>
            <w:r w:rsidRPr="009C1EFD">
              <w:rPr>
                <w:bCs/>
                <w:szCs w:val="21"/>
                <w:lang w:val="en-US"/>
              </w:rPr>
              <w:t xml:space="preserve">timing on a BWP without SSB </w:t>
            </w:r>
            <w:r>
              <w:rPr>
                <w:bCs/>
                <w:szCs w:val="21"/>
                <w:lang w:val="en-US"/>
              </w:rPr>
              <w:t xml:space="preserve">either by </w:t>
            </w:r>
            <w:r w:rsidRPr="009C1EFD">
              <w:rPr>
                <w:bCs/>
                <w:szCs w:val="21"/>
                <w:lang w:val="en-US"/>
              </w:rPr>
              <w:t>retuning RF to measure on SSB in another BWP or using CSI-RS</w:t>
            </w:r>
            <w:r>
              <w:rPr>
                <w:bCs/>
                <w:szCs w:val="21"/>
                <w:lang w:val="en-US"/>
              </w:rPr>
              <w:t>/TRS</w:t>
            </w:r>
            <w:r w:rsidRPr="009C1EFD">
              <w:rPr>
                <w:bCs/>
                <w:szCs w:val="21"/>
                <w:lang w:val="en-US"/>
              </w:rPr>
              <w:t xml:space="preserve"> resource</w:t>
            </w:r>
            <w:r>
              <w:rPr>
                <w:bCs/>
                <w:szCs w:val="21"/>
                <w:lang w:val="en-US"/>
              </w:rPr>
              <w:t xml:space="preserve"> if configured or wider RF processing at UE (like Option 2)</w:t>
            </w:r>
            <w:r w:rsidRPr="009C1EFD">
              <w:rPr>
                <w:bCs/>
                <w:szCs w:val="21"/>
                <w:lang w:val="en-US"/>
              </w:rPr>
              <w:t>.</w:t>
            </w:r>
            <w:r>
              <w:rPr>
                <w:bCs/>
                <w:szCs w:val="21"/>
                <w:lang w:val="en-US"/>
              </w:rPr>
              <w:t xml:space="preserve">   </w:t>
            </w:r>
          </w:p>
          <w:p w14:paraId="7836EF7F" w14:textId="77777777" w:rsidR="00EA3268" w:rsidRDefault="00EA3268" w:rsidP="00EA3268">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6E8ECE60" w14:textId="77777777" w:rsidR="00EA3268" w:rsidRPr="00C91660" w:rsidRDefault="00EA3268" w:rsidP="00EA3268">
            <w:pPr>
              <w:rPr>
                <w:b/>
                <w:color w:val="000000" w:themeColor="text1"/>
                <w:u w:val="single"/>
                <w:lang w:val="en-US" w:eastAsia="ko-KR"/>
              </w:rPr>
            </w:pPr>
            <w:r>
              <w:t xml:space="preserve">CSI-RS/TRS can be used in implementation. However, RAN4 already concluded that it out of scope of Rel-17 RRM specifications of timing requirements </w:t>
            </w:r>
            <w:r>
              <w:rPr>
                <w:lang w:val="en-US" w:eastAsia="ko-KR"/>
              </w:rPr>
              <w:t>in LS reply to RAN1 in R4-2202773. No need to change this decision at this stage.</w:t>
            </w:r>
          </w:p>
        </w:tc>
      </w:tr>
      <w:tr w:rsidR="0024453A" w14:paraId="2ABD13A2" w14:textId="77777777" w:rsidTr="00FC17E5">
        <w:tc>
          <w:tcPr>
            <w:tcW w:w="1236" w:type="dxa"/>
          </w:tcPr>
          <w:p w14:paraId="6F472FE9" w14:textId="77777777" w:rsidR="0024453A" w:rsidRPr="00BD3377" w:rsidRDefault="0024453A" w:rsidP="00EA326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1905FCF3" w14:textId="77777777" w:rsidR="0024453A" w:rsidRDefault="0024453A" w:rsidP="0024453A">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15C5C122" w14:textId="77777777" w:rsidR="0024453A" w:rsidRDefault="0024453A" w:rsidP="0024453A">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Option1. SSB is avaialbe at the UE is the key point. How it is </w:t>
            </w:r>
            <w:r>
              <w:rPr>
                <w:rFonts w:eastAsiaTheme="minorEastAsia"/>
                <w:b/>
                <w:color w:val="000000" w:themeColor="text1"/>
                <w:u w:val="single"/>
                <w:lang w:val="en-US" w:eastAsia="zh-CN"/>
              </w:rPr>
              <w:t>available</w:t>
            </w:r>
            <w:r>
              <w:rPr>
                <w:rFonts w:eastAsiaTheme="minorEastAsia" w:hint="eastAsia"/>
                <w:b/>
                <w:color w:val="000000" w:themeColor="text1"/>
                <w:u w:val="single"/>
                <w:lang w:val="en-US" w:eastAsia="zh-CN"/>
              </w:rPr>
              <w:t xml:space="preserve">, whether it </w:t>
            </w:r>
            <w:r w:rsidR="00D50914">
              <w:rPr>
                <w:rFonts w:eastAsiaTheme="minorEastAsia" w:hint="eastAsia"/>
                <w:b/>
                <w:color w:val="000000" w:themeColor="text1"/>
                <w:u w:val="single"/>
                <w:lang w:val="en-US" w:eastAsia="zh-CN"/>
              </w:rPr>
              <w:t xml:space="preserve">is </w:t>
            </w:r>
            <w:r>
              <w:rPr>
                <w:rFonts w:eastAsiaTheme="minorEastAsia" w:hint="eastAsia"/>
                <w:b/>
                <w:color w:val="000000" w:themeColor="text1"/>
                <w:u w:val="single"/>
                <w:lang w:val="en-US" w:eastAsia="zh-CN"/>
              </w:rPr>
              <w:t xml:space="preserve">within active BWP, or UE can implement with FG 6-1a to obtain the signals outside active BWP or use TRS/CSI-RS, these all can left to UE implementation.  </w:t>
            </w:r>
          </w:p>
          <w:p w14:paraId="5E8EFA6F" w14:textId="77777777" w:rsidR="0024453A" w:rsidRDefault="0024453A" w:rsidP="0024453A">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E2A604C" w14:textId="77777777" w:rsidR="00D50914" w:rsidRPr="00D50914" w:rsidRDefault="00D50914" w:rsidP="00D50914">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tc>
      </w:tr>
      <w:tr w:rsidR="005D39B7" w14:paraId="4E390F47" w14:textId="77777777" w:rsidTr="00FC17E5">
        <w:tc>
          <w:tcPr>
            <w:tcW w:w="1236" w:type="dxa"/>
          </w:tcPr>
          <w:p w14:paraId="32A70764" w14:textId="77777777" w:rsidR="005D39B7" w:rsidRDefault="005D39B7" w:rsidP="005D39B7">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4CD3637D" w14:textId="77777777" w:rsidR="005D39B7" w:rsidRPr="00C91660" w:rsidRDefault="005D39B7" w:rsidP="005D39B7">
            <w:pPr>
              <w:rPr>
                <w:b/>
                <w:color w:val="000000" w:themeColor="text1"/>
                <w:u w:val="single"/>
                <w:lang w:val="en-US" w:eastAsia="ko-KR"/>
              </w:rPr>
            </w:pPr>
            <w:r w:rsidRPr="00C91660">
              <w:rPr>
                <w:b/>
                <w:color w:val="000000" w:themeColor="text1"/>
                <w:u w:val="single"/>
                <w:lang w:val="en-US" w:eastAsia="ko-KR"/>
              </w:rPr>
              <w:t>Issue 3-1-1: Whether SSB has to be in UE active BWP for meeting the UE transmit timing requirements</w:t>
            </w:r>
          </w:p>
          <w:p w14:paraId="649C9C48" w14:textId="77777777" w:rsidR="005D39B7" w:rsidRDefault="005D39B7" w:rsidP="005D39B7">
            <w:pPr>
              <w:rPr>
                <w:rFonts w:eastAsiaTheme="minorEastAsia"/>
                <w:color w:val="000000" w:themeColor="text1"/>
                <w:lang w:val="en-US" w:eastAsia="zh-CN"/>
              </w:rPr>
            </w:pPr>
            <w:r>
              <w:rPr>
                <w:rFonts w:eastAsiaTheme="minorEastAsia"/>
                <w:color w:val="000000" w:themeColor="text1"/>
                <w:lang w:val="en-US" w:eastAsia="zh-CN"/>
              </w:rPr>
              <w:t>Support Option 4.</w:t>
            </w:r>
          </w:p>
          <w:p w14:paraId="6724693E" w14:textId="77777777" w:rsidR="005D39B7" w:rsidRDefault="005D39B7" w:rsidP="005D39B7">
            <w:pPr>
              <w:rPr>
                <w:rFonts w:eastAsiaTheme="minorEastAsia"/>
                <w:color w:val="000000" w:themeColor="text1"/>
                <w:lang w:val="en-US" w:eastAsia="zh-CN"/>
              </w:rPr>
            </w:pPr>
            <w:r>
              <w:rPr>
                <w:rFonts w:eastAsiaTheme="minorEastAsia"/>
                <w:color w:val="000000" w:themeColor="text1"/>
                <w:lang w:val="en-US" w:eastAsia="zh-CN"/>
              </w:rPr>
              <w:t xml:space="preserve">There is no way a UE can meet timing requirements if the SSB is not available in the active BWP. Measuring SSBs outside the active BWP needs MGs. </w:t>
            </w:r>
          </w:p>
          <w:p w14:paraId="7AE66FB9" w14:textId="77777777" w:rsidR="005D39B7" w:rsidRDefault="005D39B7" w:rsidP="005D39B7">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7559043D" w14:textId="77777777" w:rsidR="005D39B7" w:rsidRDefault="005D39B7" w:rsidP="005D39B7">
            <w:pPr>
              <w:rPr>
                <w:bCs/>
                <w:color w:val="000000" w:themeColor="text1"/>
                <w:lang w:val="en-US" w:eastAsia="ko-KR"/>
              </w:rPr>
            </w:pPr>
            <w:r>
              <w:rPr>
                <w:bCs/>
                <w:color w:val="000000" w:themeColor="text1"/>
                <w:lang w:val="en-US" w:eastAsia="ko-KR"/>
              </w:rPr>
              <w:t xml:space="preserve">Fine to support this. </w:t>
            </w:r>
          </w:p>
          <w:p w14:paraId="7304980F" w14:textId="77777777" w:rsidR="005D39B7" w:rsidRPr="00097004" w:rsidRDefault="005D39B7" w:rsidP="005D39B7">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124A7A0D" w14:textId="77777777" w:rsidR="005D39B7" w:rsidRDefault="005D39B7" w:rsidP="005D39B7">
            <w:pPr>
              <w:rPr>
                <w:b/>
                <w:color w:val="000000" w:themeColor="text1"/>
                <w:u w:val="single"/>
                <w:lang w:val="en-US" w:eastAsia="ko-KR"/>
              </w:rPr>
            </w:pPr>
            <w:r>
              <w:rPr>
                <w:bCs/>
                <w:color w:val="000000" w:themeColor="text1"/>
                <w:lang w:val="en-US" w:eastAsia="ko-KR"/>
              </w:rPr>
              <w:t>Cannot agree with Option 1. I</w:t>
            </w:r>
            <w:r w:rsidRPr="00CC1862">
              <w:rPr>
                <w:bCs/>
                <w:color w:val="000000" w:themeColor="text1"/>
                <w:lang w:val="en-US" w:eastAsia="ko-KR"/>
              </w:rPr>
              <w:t xml:space="preserve">nitial timing requirements </w:t>
            </w:r>
            <w:r>
              <w:rPr>
                <w:bCs/>
                <w:color w:val="000000" w:themeColor="text1"/>
                <w:lang w:val="en-US" w:eastAsia="ko-KR"/>
              </w:rPr>
              <w:t>are defined only with SSB.</w:t>
            </w:r>
          </w:p>
        </w:tc>
      </w:tr>
      <w:tr w:rsidR="00EF39FB" w14:paraId="5CCC82A1" w14:textId="77777777" w:rsidTr="00FC17E5">
        <w:tc>
          <w:tcPr>
            <w:tcW w:w="1236" w:type="dxa"/>
          </w:tcPr>
          <w:p w14:paraId="7E0BE65D" w14:textId="77777777" w:rsidR="00EF39FB" w:rsidRDefault="00EF39FB" w:rsidP="00EF39FB">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29917A3E" w14:textId="77777777" w:rsidR="00EF39FB" w:rsidRDefault="00EF39FB" w:rsidP="00EF39FB">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4D0B6B1F" w14:textId="77777777" w:rsidR="00EF39FB" w:rsidRDefault="00EF39FB" w:rsidP="00EF39FB">
            <w:pPr>
              <w:spacing w:before="240" w:after="0"/>
              <w:jc w:val="both"/>
              <w:rPr>
                <w:sz w:val="22"/>
                <w:szCs w:val="22"/>
              </w:rPr>
            </w:pPr>
            <w:r w:rsidRPr="00484C15">
              <w:rPr>
                <w:sz w:val="22"/>
                <w:szCs w:val="22"/>
              </w:rPr>
              <w:t xml:space="preserve">For the legacy UE transmit timing requirements, UE is not required to retune RF for serving cell timing </w:t>
            </w:r>
            <w:r>
              <w:rPr>
                <w:sz w:val="22"/>
                <w:szCs w:val="22"/>
              </w:rPr>
              <w:t>acquisition and tracking</w:t>
            </w:r>
            <w:r w:rsidRPr="00484C15">
              <w:rPr>
                <w:sz w:val="22"/>
                <w:szCs w:val="22"/>
              </w:rPr>
              <w:t xml:space="preserve">. </w:t>
            </w:r>
            <w:r>
              <w:rPr>
                <w:sz w:val="22"/>
                <w:szCs w:val="22"/>
              </w:rPr>
              <w:t>The</w:t>
            </w:r>
            <w:r w:rsidRPr="00484C15">
              <w:rPr>
                <w:sz w:val="22"/>
                <w:szCs w:val="22"/>
              </w:rPr>
              <w:t xml:space="preserve"> mandatory basic BWP operation FG 6-1 requires an SSB in the BWP. For UE supporting FG 6-1 only, </w:t>
            </w:r>
            <w:r>
              <w:rPr>
                <w:sz w:val="22"/>
                <w:szCs w:val="22"/>
              </w:rPr>
              <w:t>there should always be</w:t>
            </w:r>
            <w:r w:rsidRPr="00484C15">
              <w:rPr>
                <w:sz w:val="22"/>
                <w:szCs w:val="22"/>
              </w:rPr>
              <w:t xml:space="preserve"> SSB available in active BWP.</w:t>
            </w:r>
            <w:r>
              <w:rPr>
                <w:sz w:val="22"/>
                <w:szCs w:val="22"/>
              </w:rPr>
              <w:t xml:space="preserve"> </w:t>
            </w:r>
          </w:p>
          <w:p w14:paraId="4A1972DB" w14:textId="77777777" w:rsidR="00EF39FB" w:rsidRDefault="00EF39FB" w:rsidP="00EF39FB">
            <w:pPr>
              <w:spacing w:before="240" w:after="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RedCap UE, BWP operation with SSB is also mandatory feature.</w:t>
            </w:r>
          </w:p>
          <w:p w14:paraId="4D58194B" w14:textId="77777777" w:rsidR="00EF39FB" w:rsidRPr="00060B70" w:rsidRDefault="00EF39FB" w:rsidP="00EF39FB">
            <w:pPr>
              <w:numPr>
                <w:ilvl w:val="0"/>
                <w:numId w:val="58"/>
              </w:numPr>
              <w:shd w:val="clear" w:color="auto" w:fill="FFFFFF"/>
              <w:overflowPunct/>
              <w:autoSpaceDE/>
              <w:autoSpaceDN/>
              <w:adjustRightInd/>
              <w:spacing w:after="0" w:line="231" w:lineRule="atLeast"/>
              <w:jc w:val="both"/>
              <w:textAlignment w:val="auto"/>
              <w:rPr>
                <w:color w:val="000000"/>
                <w:lang w:val="en-US" w:eastAsia="zh-CN"/>
              </w:rPr>
            </w:pPr>
            <w:r w:rsidRPr="00060B70">
              <w:rPr>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47CF3500" w14:textId="77777777" w:rsidR="00EF39FB" w:rsidRDefault="00EF39FB" w:rsidP="00EF39FB">
            <w:pPr>
              <w:spacing w:before="240" w:after="0"/>
              <w:jc w:val="both"/>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bviously, for UE supporting mandatory feature only there has to be SSB configured in the active BWP.</w:t>
            </w:r>
          </w:p>
          <w:p w14:paraId="73312A45" w14:textId="77777777" w:rsidR="00EF39FB" w:rsidRDefault="00EF39FB" w:rsidP="00EF39FB">
            <w:pPr>
              <w:spacing w:before="240" w:after="0"/>
              <w:jc w:val="both"/>
              <w:rPr>
                <w:sz w:val="22"/>
                <w:szCs w:val="22"/>
              </w:rPr>
            </w:pPr>
            <w:r>
              <w:rPr>
                <w:rFonts w:eastAsiaTheme="minorEastAsia" w:hint="eastAsia"/>
                <w:sz w:val="22"/>
                <w:szCs w:val="22"/>
                <w:lang w:val="en-US" w:eastAsia="zh-CN"/>
              </w:rPr>
              <w:lastRenderedPageBreak/>
              <w:t>F</w:t>
            </w:r>
            <w:r>
              <w:rPr>
                <w:rFonts w:eastAsiaTheme="minorEastAsia"/>
                <w:sz w:val="22"/>
                <w:szCs w:val="22"/>
                <w:lang w:val="en-US" w:eastAsia="zh-CN"/>
              </w:rPr>
              <w:t xml:space="preserve">or legacy UE, </w:t>
            </w:r>
            <w:r w:rsidRPr="00484C15">
              <w:rPr>
                <w:sz w:val="22"/>
                <w:szCs w:val="22"/>
              </w:rPr>
              <w:t>BWP operation without SSB (FG 6-1a) is optional feature.</w:t>
            </w:r>
            <w:r>
              <w:rPr>
                <w:sz w:val="22"/>
                <w:szCs w:val="22"/>
              </w:rPr>
              <w:t xml:space="preserve"> I</w:t>
            </w:r>
            <w:r w:rsidRPr="00484C15">
              <w:rPr>
                <w:sz w:val="22"/>
                <w:szCs w:val="22"/>
              </w:rPr>
              <w:t>t is not clear</w:t>
            </w:r>
            <w:r>
              <w:rPr>
                <w:sz w:val="22"/>
                <w:szCs w:val="22"/>
              </w:rPr>
              <w:t xml:space="preserve"> from RAN4 spec point of view</w:t>
            </w:r>
            <w:r w:rsidRPr="00484C15">
              <w:rPr>
                <w:sz w:val="22"/>
                <w:szCs w:val="22"/>
              </w:rPr>
              <w:t xml:space="preserve"> how UE support</w:t>
            </w:r>
            <w:r>
              <w:rPr>
                <w:sz w:val="22"/>
                <w:szCs w:val="22"/>
              </w:rPr>
              <w:t>ing</w:t>
            </w:r>
            <w:r w:rsidRPr="00484C15">
              <w:rPr>
                <w:sz w:val="22"/>
                <w:szCs w:val="22"/>
              </w:rPr>
              <w:t xml:space="preserve"> </w:t>
            </w:r>
            <w:r>
              <w:rPr>
                <w:sz w:val="22"/>
                <w:szCs w:val="22"/>
              </w:rPr>
              <w:t>BWP</w:t>
            </w:r>
            <w:r w:rsidRPr="00484C15">
              <w:rPr>
                <w:sz w:val="22"/>
                <w:szCs w:val="22"/>
              </w:rPr>
              <w:t xml:space="preserve"> operation</w:t>
            </w:r>
            <w:r>
              <w:rPr>
                <w:sz w:val="22"/>
                <w:szCs w:val="22"/>
              </w:rPr>
              <w:t xml:space="preserve"> without SSB to</w:t>
            </w:r>
            <w:r w:rsidRPr="00484C15">
              <w:rPr>
                <w:sz w:val="22"/>
                <w:szCs w:val="22"/>
              </w:rPr>
              <w:t xml:space="preserve"> meet UE transmit timing requirements. </w:t>
            </w:r>
            <w:r>
              <w:rPr>
                <w:sz w:val="22"/>
                <w:szCs w:val="22"/>
              </w:rPr>
              <w:t>It has never been discussed in RAN4 actually. Therefore, there is no requirements for such UE or existing requirements for UE supporting FG 6-1 should be met by certain UE implementations. E.g.,</w:t>
            </w:r>
          </w:p>
          <w:p w14:paraId="402FA123" w14:textId="77777777" w:rsidR="00EF39FB" w:rsidRDefault="00EF39FB" w:rsidP="00EF39FB">
            <w:pPr>
              <w:spacing w:before="240" w:after="0"/>
              <w:jc w:val="both"/>
              <w:rPr>
                <w:sz w:val="22"/>
                <w:szCs w:val="22"/>
              </w:rPr>
            </w:pPr>
            <w:r w:rsidRPr="00484C15">
              <w:rPr>
                <w:sz w:val="22"/>
                <w:szCs w:val="22"/>
              </w:rPr>
              <w:t>UE may use larger CBW than active BWP</w:t>
            </w:r>
            <w:r>
              <w:rPr>
                <w:sz w:val="22"/>
                <w:szCs w:val="22"/>
              </w:rPr>
              <w:t xml:space="preserve"> for this case,</w:t>
            </w:r>
            <w:r w:rsidRPr="00484C15">
              <w:rPr>
                <w:sz w:val="22"/>
                <w:szCs w:val="22"/>
              </w:rPr>
              <w:t xml:space="preserve"> then there is no problem for such UE to meet UE transmit timing requirements. However, there should be cost in terms of power saving.</w:t>
            </w:r>
            <w:r>
              <w:rPr>
                <w:sz w:val="22"/>
                <w:szCs w:val="22"/>
              </w:rPr>
              <w:t xml:space="preserve"> or</w:t>
            </w:r>
          </w:p>
          <w:p w14:paraId="7E459028" w14:textId="77777777" w:rsidR="00EF39FB" w:rsidRDefault="00EF39FB" w:rsidP="00EF39FB">
            <w:pPr>
              <w:spacing w:before="240" w:after="0"/>
              <w:jc w:val="both"/>
              <w:rPr>
                <w:sz w:val="22"/>
                <w:szCs w:val="22"/>
              </w:rPr>
            </w:pPr>
            <w:r>
              <w:rPr>
                <w:sz w:val="22"/>
                <w:szCs w:val="22"/>
              </w:rPr>
              <w:t>UE conduct</w:t>
            </w:r>
            <w:r w:rsidRPr="00484C15">
              <w:rPr>
                <w:sz w:val="22"/>
                <w:szCs w:val="22"/>
              </w:rPr>
              <w:t xml:space="preserve"> RF retuning</w:t>
            </w:r>
            <w:r>
              <w:rPr>
                <w:sz w:val="22"/>
                <w:szCs w:val="22"/>
              </w:rPr>
              <w:t xml:space="preserve"> for timing tracking.</w:t>
            </w:r>
            <w:r w:rsidRPr="00484C15">
              <w:rPr>
                <w:sz w:val="22"/>
                <w:szCs w:val="22"/>
              </w:rPr>
              <w:t xml:space="preserve"> However, we don’t think RAN4 has ever discussed these aspects</w:t>
            </w:r>
            <w:r>
              <w:rPr>
                <w:sz w:val="22"/>
                <w:szCs w:val="22"/>
              </w:rPr>
              <w:t xml:space="preserve"> before</w:t>
            </w:r>
            <w:r w:rsidRPr="00484C15">
              <w:rPr>
                <w:sz w:val="22"/>
                <w:szCs w:val="22"/>
              </w:rPr>
              <w:t xml:space="preserve">. </w:t>
            </w:r>
            <w:r>
              <w:rPr>
                <w:sz w:val="22"/>
                <w:szCs w:val="22"/>
              </w:rPr>
              <w:t xml:space="preserve">There are no interruption requirements related to UE transmit timing requirements. or </w:t>
            </w:r>
          </w:p>
          <w:p w14:paraId="4DB84392" w14:textId="77777777" w:rsidR="00EF39FB" w:rsidRDefault="00EF39FB" w:rsidP="00EF39FB">
            <w:pPr>
              <w:spacing w:before="240" w:after="0"/>
              <w:jc w:val="both"/>
              <w:rPr>
                <w:sz w:val="22"/>
                <w:szCs w:val="22"/>
              </w:rPr>
            </w:pPr>
            <w:r>
              <w:rPr>
                <w:sz w:val="22"/>
                <w:szCs w:val="22"/>
              </w:rPr>
              <w:t>UE uses</w:t>
            </w:r>
            <w:r w:rsidRPr="00484C15">
              <w:rPr>
                <w:sz w:val="22"/>
                <w:szCs w:val="22"/>
              </w:rPr>
              <w:t xml:space="preserve"> measurement gaps which should be ensured that UE is able to conduct serving cell measurements within 160ms. However,</w:t>
            </w:r>
            <w:r>
              <w:rPr>
                <w:sz w:val="22"/>
                <w:szCs w:val="22"/>
              </w:rPr>
              <w:t xml:space="preserve"> there could be issues either. The</w:t>
            </w:r>
            <w:r w:rsidRPr="009F061B">
              <w:rPr>
                <w:sz w:val="22"/>
                <w:szCs w:val="22"/>
              </w:rPr>
              <w:t xml:space="preserve"> gap periodicity could be </w:t>
            </w:r>
            <w:r>
              <w:rPr>
                <w:sz w:val="22"/>
                <w:szCs w:val="22"/>
              </w:rPr>
              <w:t xml:space="preserve">configured as </w:t>
            </w:r>
            <w:r w:rsidRPr="009F061B">
              <w:rPr>
                <w:sz w:val="22"/>
                <w:szCs w:val="22"/>
              </w:rPr>
              <w:t>160ms. There could be measurements with gap on multiple frequency layers</w:t>
            </w:r>
            <w:r>
              <w:rPr>
                <w:sz w:val="22"/>
                <w:szCs w:val="22"/>
              </w:rPr>
              <w:t xml:space="preserve"> being configured</w:t>
            </w:r>
            <w:r w:rsidRPr="009F061B">
              <w:rPr>
                <w:sz w:val="22"/>
                <w:szCs w:val="22"/>
              </w:rPr>
              <w:t>. In these cases, it cannot guarantee the serving cell T/F tracking performance as the SSB would not be available during 160ms due to measurements on other frequency layers within the gap.</w:t>
            </w:r>
            <w:r>
              <w:rPr>
                <w:sz w:val="22"/>
                <w:szCs w:val="22"/>
              </w:rPr>
              <w:t xml:space="preserve"> However, the UE transmit timing requirements are based on availability of SSB at least with 160ms periodicity. </w:t>
            </w:r>
          </w:p>
          <w:p w14:paraId="31050764" w14:textId="77777777" w:rsidR="00EF39FB" w:rsidRPr="00FF326F" w:rsidRDefault="00EF39FB" w:rsidP="00EF39FB">
            <w:pPr>
              <w:spacing w:before="240" w:after="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believe existing timing requirements are specified based SSB within active BWP. For UE supporting FG 6-1a, it is up to UE implementation, i.e., using a larger CH BW, to meet the requirements.</w:t>
            </w:r>
          </w:p>
          <w:p w14:paraId="28F94884" w14:textId="77777777" w:rsidR="00EF39FB" w:rsidRPr="00484C15" w:rsidRDefault="00EF39FB" w:rsidP="00EF39FB">
            <w:pPr>
              <w:spacing w:before="240" w:after="0"/>
              <w:jc w:val="both"/>
              <w:rPr>
                <w:sz w:val="22"/>
                <w:szCs w:val="22"/>
              </w:rPr>
            </w:pPr>
            <w:r>
              <w:rPr>
                <w:rFonts w:hint="eastAsia"/>
                <w:sz w:val="22"/>
                <w:szCs w:val="22"/>
              </w:rPr>
              <w:t>F</w:t>
            </w:r>
            <w:r>
              <w:rPr>
                <w:sz w:val="22"/>
                <w:szCs w:val="22"/>
              </w:rPr>
              <w:t xml:space="preserve">or RedCap UE, it may not always be possible to operate in larger channel BW as 20MHz at maximum is supported in FR1. </w:t>
            </w:r>
            <w:r w:rsidRPr="00484C15">
              <w:rPr>
                <w:sz w:val="22"/>
                <w:szCs w:val="22"/>
              </w:rPr>
              <w:t>Therefore, SSB available with active BWP is a must for</w:t>
            </w:r>
            <w:r>
              <w:rPr>
                <w:sz w:val="22"/>
                <w:szCs w:val="22"/>
              </w:rPr>
              <w:t xml:space="preserve"> RedCap</w:t>
            </w:r>
            <w:r w:rsidRPr="00484C15">
              <w:rPr>
                <w:sz w:val="22"/>
                <w:szCs w:val="22"/>
              </w:rPr>
              <w:t xml:space="preserve"> UE to meet UE transmit timing requirements</w:t>
            </w:r>
            <w:r>
              <w:rPr>
                <w:sz w:val="22"/>
                <w:szCs w:val="22"/>
              </w:rPr>
              <w:t>, at least from standardization perspective</w:t>
            </w:r>
            <w:r w:rsidRPr="00484C15">
              <w:rPr>
                <w:sz w:val="22"/>
                <w:szCs w:val="22"/>
              </w:rPr>
              <w:t>.</w:t>
            </w:r>
          </w:p>
          <w:p w14:paraId="7E5FCAD6" w14:textId="77777777" w:rsidR="00EF39FB" w:rsidRPr="001700E5" w:rsidRDefault="00EF39FB" w:rsidP="00EF39FB">
            <w:pPr>
              <w:rPr>
                <w:sz w:val="22"/>
                <w:szCs w:val="22"/>
              </w:rPr>
            </w:pPr>
            <w:r w:rsidRPr="001700E5">
              <w:rPr>
                <w:sz w:val="22"/>
                <w:szCs w:val="22"/>
              </w:rPr>
              <w:t xml:space="preserve">We don’t think option 2 is necessary. We already agreed that measurement scenarios will be defined with SSB available in active BWP. </w:t>
            </w:r>
            <w:r>
              <w:rPr>
                <w:sz w:val="22"/>
                <w:szCs w:val="22"/>
              </w:rPr>
              <w:t xml:space="preserve">Furthermore, it would be not typical case that RedCap UE is configured with smaller BWP just leaving adjacent SSB out. </w:t>
            </w:r>
          </w:p>
          <w:p w14:paraId="3BF5809C" w14:textId="77777777" w:rsidR="00EF39FB" w:rsidRDefault="00EF39FB" w:rsidP="00EF39F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5453A6BB" w14:textId="77777777" w:rsidR="00EF39FB" w:rsidRPr="00384426" w:rsidRDefault="00EF39FB" w:rsidP="00EF39FB">
            <w:pPr>
              <w:rPr>
                <w:sz w:val="22"/>
                <w:szCs w:val="22"/>
              </w:rPr>
            </w:pPr>
            <w:r w:rsidRPr="00384426">
              <w:rPr>
                <w:rFonts w:hint="eastAsia"/>
                <w:sz w:val="22"/>
                <w:szCs w:val="22"/>
              </w:rPr>
              <w:t>F</w:t>
            </w:r>
            <w:r w:rsidRPr="00384426">
              <w:rPr>
                <w:sz w:val="22"/>
                <w:szCs w:val="22"/>
              </w:rPr>
              <w:t>ine with option 1.</w:t>
            </w:r>
          </w:p>
          <w:p w14:paraId="28302768" w14:textId="77777777" w:rsidR="00EF39FB" w:rsidRDefault="00EF39FB" w:rsidP="00EF39FB">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5A648198" w14:textId="77777777" w:rsidR="00EF39FB" w:rsidRPr="00C91660" w:rsidRDefault="00EF39FB" w:rsidP="00EF39FB">
            <w:pPr>
              <w:rPr>
                <w:b/>
                <w:color w:val="000000" w:themeColor="text1"/>
                <w:u w:val="single"/>
                <w:lang w:val="en-US" w:eastAsia="ko-KR"/>
              </w:rPr>
            </w:pPr>
            <w:r w:rsidRPr="00E107C1">
              <w:rPr>
                <w:color w:val="000000" w:themeColor="text1"/>
                <w:u w:val="single"/>
                <w:lang w:val="en-US" w:eastAsia="ko-KR"/>
              </w:rPr>
              <w:t>Same view as HW and Ericsson, RAN4 has already had a conclusion on this issue</w:t>
            </w:r>
            <w:r>
              <w:rPr>
                <w:color w:val="000000" w:themeColor="text1"/>
                <w:u w:val="single"/>
                <w:lang w:val="en-US" w:eastAsia="ko-KR"/>
              </w:rPr>
              <w:t xml:space="preserve"> and should not discuss this issue again.</w:t>
            </w:r>
          </w:p>
        </w:tc>
      </w:tr>
      <w:tr w:rsidR="0065613D" w14:paraId="27F45136" w14:textId="77777777" w:rsidTr="00FC17E5">
        <w:tc>
          <w:tcPr>
            <w:tcW w:w="1236" w:type="dxa"/>
          </w:tcPr>
          <w:p w14:paraId="2CBC2F3C" w14:textId="77777777" w:rsidR="0065613D" w:rsidRDefault="0065613D" w:rsidP="0065613D">
            <w:pPr>
              <w:spacing w:after="120"/>
              <w:rPr>
                <w:color w:val="000000" w:themeColor="text1"/>
                <w:lang w:val="en-US" w:eastAsia="zh-CN"/>
              </w:rPr>
            </w:pPr>
            <w:r>
              <w:rPr>
                <w:rFonts w:eastAsiaTheme="minorEastAsia"/>
                <w:color w:val="000000" w:themeColor="text1"/>
                <w:lang w:val="en-US" w:eastAsia="zh-CN"/>
              </w:rPr>
              <w:lastRenderedPageBreak/>
              <w:t>OPPO</w:t>
            </w:r>
          </w:p>
        </w:tc>
        <w:tc>
          <w:tcPr>
            <w:tcW w:w="8395" w:type="dxa"/>
          </w:tcPr>
          <w:p w14:paraId="4A6CD4FB" w14:textId="77777777" w:rsidR="0065613D" w:rsidRPr="00C91660" w:rsidRDefault="0065613D" w:rsidP="0065613D">
            <w:pPr>
              <w:rPr>
                <w:b/>
                <w:color w:val="000000" w:themeColor="text1"/>
                <w:u w:val="single"/>
                <w:lang w:val="en-US" w:eastAsia="ko-KR"/>
              </w:rPr>
            </w:pPr>
            <w:r w:rsidRPr="00C91660">
              <w:rPr>
                <w:b/>
                <w:color w:val="000000" w:themeColor="text1"/>
                <w:u w:val="single"/>
                <w:lang w:val="en-US" w:eastAsia="ko-KR"/>
              </w:rPr>
              <w:t>Issue 3-1-1: Whether SSB has to be in UE active BWP for meeting the UE transmit timing requirements</w:t>
            </w:r>
          </w:p>
          <w:p w14:paraId="4C338643"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Support option 4. Agree with MTK that RAN4 has already agreed not to define any requirements for scenarios of BWP without SSB.</w:t>
            </w:r>
          </w:p>
          <w:p w14:paraId="6FB29373" w14:textId="77777777" w:rsidR="0065613D" w:rsidRDefault="0065613D" w:rsidP="0065613D">
            <w:pPr>
              <w:rPr>
                <w:b/>
                <w:color w:val="000000" w:themeColor="text1"/>
                <w:u w:val="single"/>
                <w:lang w:val="en-US" w:eastAsia="ko-KR"/>
              </w:rPr>
            </w:pPr>
            <w:r w:rsidRPr="00025498">
              <w:rPr>
                <w:b/>
                <w:color w:val="000000" w:themeColor="text1"/>
                <w:u w:val="single"/>
                <w:lang w:val="en-US" w:eastAsia="ko-KR"/>
              </w:rPr>
              <w:t>Issue 3-1-2: Updated definition of reference point for UE transmit timing requirements</w:t>
            </w:r>
          </w:p>
          <w:p w14:paraId="30CF9E2F" w14:textId="77777777" w:rsidR="0065613D" w:rsidRDefault="0065613D" w:rsidP="0065613D">
            <w:pPr>
              <w:rPr>
                <w:b/>
                <w:color w:val="000000" w:themeColor="text1"/>
                <w:u w:val="single"/>
                <w:lang w:val="en-US" w:eastAsia="ko-KR"/>
              </w:rPr>
            </w:pPr>
            <w:r>
              <w:rPr>
                <w:bCs/>
                <w:color w:val="000000" w:themeColor="text1"/>
                <w:lang w:val="en-US" w:eastAsia="ko-KR"/>
              </w:rPr>
              <w:t xml:space="preserve">Fine with option 1. </w:t>
            </w:r>
            <w:r w:rsidRPr="00CC1862">
              <w:rPr>
                <w:bCs/>
                <w:color w:val="000000" w:themeColor="text1"/>
                <w:lang w:val="en-US" w:eastAsia="ko-KR"/>
              </w:rPr>
              <w:t xml:space="preserve"> </w:t>
            </w:r>
          </w:p>
        </w:tc>
      </w:tr>
      <w:tr w:rsidR="008A0B1B" w14:paraId="6A458C63" w14:textId="77777777" w:rsidTr="00FC17E5">
        <w:tc>
          <w:tcPr>
            <w:tcW w:w="1236" w:type="dxa"/>
          </w:tcPr>
          <w:p w14:paraId="62DC39D1" w14:textId="77777777" w:rsidR="008A0B1B" w:rsidRPr="00BD3377" w:rsidRDefault="008A0B1B"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35A2DF6B" w14:textId="77777777" w:rsidR="008A0B1B" w:rsidRPr="00C91660" w:rsidRDefault="008A0B1B" w:rsidP="008A0B1B">
            <w:pPr>
              <w:rPr>
                <w:b/>
                <w:color w:val="000000" w:themeColor="text1"/>
                <w:u w:val="single"/>
                <w:lang w:val="en-US" w:eastAsia="ko-KR"/>
              </w:rPr>
            </w:pPr>
            <w:r w:rsidRPr="00C91660">
              <w:rPr>
                <w:b/>
                <w:color w:val="000000" w:themeColor="text1"/>
                <w:u w:val="single"/>
                <w:lang w:val="en-US" w:eastAsia="ko-KR"/>
              </w:rPr>
              <w:t>Issue 3-1-1: Whether SSB has to be in UE active BWP for meeting the UE transmit timing requirements</w:t>
            </w:r>
          </w:p>
          <w:p w14:paraId="4461D334" w14:textId="77777777" w:rsidR="008A0B1B" w:rsidRDefault="008A0B1B" w:rsidP="008A0B1B">
            <w:pPr>
              <w:spacing w:before="120"/>
              <w:rPr>
                <w:color w:val="000000" w:themeColor="text1"/>
                <w:lang w:val="en-US" w:eastAsia="zh-CN"/>
              </w:rPr>
            </w:pPr>
            <w:r>
              <w:rPr>
                <w:rFonts w:hint="eastAsia"/>
                <w:color w:val="000000" w:themeColor="text1"/>
                <w:lang w:val="en-US" w:eastAsia="zh-CN"/>
              </w:rPr>
              <w:lastRenderedPageBreak/>
              <w:t xml:space="preserve">We prefer option 1, but can compromise to </w:t>
            </w:r>
            <w:bookmarkStart w:id="20" w:name="OLE_LINK48"/>
            <w:bookmarkStart w:id="21" w:name="OLE_LINK49"/>
            <w:r>
              <w:rPr>
                <w:rFonts w:hint="eastAsia"/>
                <w:color w:val="000000" w:themeColor="text1"/>
                <w:lang w:val="en-US" w:eastAsia="zh-CN"/>
              </w:rPr>
              <w:t>option 2</w:t>
            </w:r>
            <w:bookmarkEnd w:id="20"/>
            <w:bookmarkEnd w:id="21"/>
            <w:r>
              <w:rPr>
                <w:rFonts w:hint="eastAsia"/>
                <w:color w:val="000000" w:themeColor="text1"/>
                <w:lang w:val="en-US" w:eastAsia="zh-CN"/>
              </w:rPr>
              <w:t xml:space="preserve"> or option 3.</w:t>
            </w:r>
          </w:p>
          <w:p w14:paraId="77F048BB" w14:textId="77777777" w:rsidR="008A0B1B" w:rsidRDefault="008A0B1B" w:rsidP="008A0B1B">
            <w:pPr>
              <w:spacing w:before="120"/>
              <w:rPr>
                <w:color w:val="000000" w:themeColor="text1"/>
                <w:lang w:val="en-US" w:eastAsia="zh-CN"/>
              </w:rPr>
            </w:pPr>
            <w:r w:rsidRPr="00BD3377">
              <w:rPr>
                <w:iCs/>
                <w:lang w:val="en-US" w:eastAsia="zh-CN" w:bidi="hi-IN"/>
              </w:rPr>
              <w:t xml:space="preserve">Because </w:t>
            </w:r>
            <w:r w:rsidRPr="00BD3377">
              <w:rPr>
                <w:rFonts w:eastAsia="SimSun"/>
                <w:iCs/>
                <w:lang w:val="en-US" w:eastAsia="zh-CN" w:bidi="hi-IN"/>
              </w:rPr>
              <w:t>BWP operation without SSB is an optional feature</w:t>
            </w:r>
            <w:r w:rsidRPr="00BD3377">
              <w:rPr>
                <w:iCs/>
                <w:lang w:val="en-US" w:eastAsia="zh-CN" w:bidi="hi-IN"/>
              </w:rPr>
              <w:t xml:space="preserve"> i</w:t>
            </w:r>
            <w:r w:rsidRPr="00BD3377">
              <w:rPr>
                <w:rFonts w:eastAsia="SimSun"/>
                <w:iCs/>
                <w:lang w:val="en-US" w:eastAsia="zh-CN" w:bidi="hi-IN"/>
              </w:rPr>
              <w:t>n the current spec, and for UEs that support FG 6-1a, there is</w:t>
            </w:r>
            <w:r w:rsidRPr="00BD3377">
              <w:rPr>
                <w:iCs/>
                <w:lang w:val="en-US" w:eastAsia="zh-CN" w:bidi="hi-IN"/>
              </w:rPr>
              <w:t xml:space="preserve"> no SSB available in active BWP. We consider </w:t>
            </w:r>
            <w:r w:rsidRPr="00BD3377">
              <w:rPr>
                <w:lang w:val="en-US" w:eastAsia="zh-CN"/>
              </w:rPr>
              <w:t>h</w:t>
            </w:r>
            <w:r>
              <w:rPr>
                <w:lang w:eastAsia="zh-CN"/>
              </w:rPr>
              <w:t>ow UE implements timing on a BWP without SSB is up to UE implementation</w:t>
            </w:r>
            <w:r>
              <w:rPr>
                <w:rFonts w:hint="eastAsia"/>
                <w:lang w:eastAsia="zh-CN"/>
              </w:rPr>
              <w:t>, so we don</w:t>
            </w:r>
            <w:r>
              <w:rPr>
                <w:lang w:eastAsia="zh-CN"/>
              </w:rPr>
              <w:t>’</w:t>
            </w:r>
            <w:r>
              <w:rPr>
                <w:rFonts w:hint="eastAsia"/>
                <w:lang w:eastAsia="zh-CN"/>
              </w:rPr>
              <w:t>t need to restrict t</w:t>
            </w:r>
            <w:r w:rsidRPr="001E50C6">
              <w:rPr>
                <w:bCs/>
                <w:szCs w:val="21"/>
                <w:lang w:val="en-US"/>
              </w:rPr>
              <w:t xml:space="preserve">he SSB </w:t>
            </w:r>
            <w:r>
              <w:rPr>
                <w:rFonts w:hint="eastAsia"/>
                <w:bCs/>
                <w:szCs w:val="21"/>
                <w:lang w:val="en-US" w:eastAsia="zh-CN"/>
              </w:rPr>
              <w:t xml:space="preserve">must be </w:t>
            </w:r>
            <w:r w:rsidRPr="001E50C6">
              <w:rPr>
                <w:bCs/>
                <w:szCs w:val="21"/>
                <w:lang w:val="en-US"/>
              </w:rPr>
              <w:t>in active BWP</w:t>
            </w:r>
            <w:r>
              <w:rPr>
                <w:rFonts w:hint="eastAsia"/>
                <w:bCs/>
                <w:szCs w:val="21"/>
                <w:lang w:val="en-US" w:eastAsia="zh-CN"/>
              </w:rPr>
              <w:t>.</w:t>
            </w:r>
          </w:p>
          <w:p w14:paraId="58231BC7" w14:textId="77777777" w:rsidR="008A0B1B" w:rsidRPr="00C4640F" w:rsidRDefault="008A0B1B" w:rsidP="008A0B1B">
            <w:pPr>
              <w:spacing w:before="120"/>
              <w:rPr>
                <w:color w:val="000000" w:themeColor="text1"/>
                <w:lang w:val="en-US" w:eastAsia="zh-CN"/>
              </w:rPr>
            </w:pPr>
            <w:r>
              <w:rPr>
                <w:rFonts w:hint="eastAsia"/>
                <w:color w:val="000000" w:themeColor="text1"/>
                <w:lang w:val="en-US" w:eastAsia="zh-CN"/>
              </w:rPr>
              <w:t>For option 2 and option 3, we consider</w:t>
            </w:r>
            <w:r w:rsidRPr="0002605B">
              <w:rPr>
                <w:rFonts w:hint="eastAsia"/>
                <w:color w:val="000000" w:themeColor="text1"/>
                <w:lang w:val="en-US" w:eastAsia="zh-CN"/>
              </w:rPr>
              <w:t xml:space="preserve"> </w:t>
            </w:r>
            <w:r>
              <w:rPr>
                <w:rFonts w:hint="eastAsia"/>
                <w:color w:val="000000" w:themeColor="text1"/>
                <w:lang w:val="en-US" w:eastAsia="zh-CN"/>
              </w:rPr>
              <w:t>option 2</w:t>
            </w:r>
            <w:r w:rsidRPr="0002605B">
              <w:rPr>
                <w:rFonts w:hint="eastAsia"/>
                <w:color w:val="000000" w:themeColor="text1"/>
                <w:lang w:val="en-US" w:eastAsia="zh-CN"/>
              </w:rPr>
              <w:t xml:space="preserve"> </w:t>
            </w:r>
            <w:r>
              <w:rPr>
                <w:rFonts w:hint="eastAsia"/>
                <w:color w:val="000000" w:themeColor="text1"/>
                <w:lang w:val="en-US" w:eastAsia="zh-CN"/>
              </w:rPr>
              <w:t xml:space="preserve">is just a possible reasonable restriction for Redcap UEs to access </w:t>
            </w:r>
            <w:r>
              <w:rPr>
                <w:color w:val="000000" w:themeColor="text1"/>
                <w:lang w:val="en-US" w:eastAsia="zh-CN"/>
              </w:rPr>
              <w:t xml:space="preserve">the CD-SSB outside of </w:t>
            </w:r>
            <w:r w:rsidRPr="00E24617">
              <w:rPr>
                <w:color w:val="000000" w:themeColor="text1"/>
                <w:lang w:val="en-US" w:eastAsia="zh-CN"/>
              </w:rPr>
              <w:t>UE’s active BWP through measurement gap</w:t>
            </w:r>
            <w:r>
              <w:rPr>
                <w:rFonts w:hint="eastAsia"/>
                <w:color w:val="000000" w:themeColor="text1"/>
                <w:lang w:val="en-US" w:eastAsia="zh-CN"/>
              </w:rPr>
              <w:t xml:space="preserve"> described in option 3, so option 3 </w:t>
            </w:r>
            <w:r w:rsidRPr="00D36D30">
              <w:rPr>
                <w:color w:val="000000" w:themeColor="text1"/>
                <w:lang w:val="en-US" w:eastAsia="zh-CN"/>
              </w:rPr>
              <w:t>certainly</w:t>
            </w:r>
            <w:r>
              <w:rPr>
                <w:rFonts w:hint="eastAsia"/>
                <w:color w:val="000000" w:themeColor="text1"/>
                <w:lang w:val="en-US" w:eastAsia="zh-CN"/>
              </w:rPr>
              <w:t xml:space="preserve"> is also ok for us.</w:t>
            </w:r>
          </w:p>
          <w:p w14:paraId="55ED8638" w14:textId="77777777" w:rsidR="008A0B1B" w:rsidRPr="00097004" w:rsidRDefault="008A0B1B" w:rsidP="008A0B1B">
            <w:pPr>
              <w:rPr>
                <w:b/>
                <w:color w:val="000000" w:themeColor="text1"/>
                <w:u w:val="single"/>
                <w:lang w:val="en-US" w:eastAsia="ko-KR"/>
              </w:rPr>
            </w:pPr>
            <w:r w:rsidRPr="00097004">
              <w:rPr>
                <w:b/>
                <w:color w:val="000000" w:themeColor="text1"/>
                <w:u w:val="single"/>
                <w:lang w:val="en-US" w:eastAsia="ko-KR"/>
              </w:rPr>
              <w:t xml:space="preserve">Issue 3-1-3: Whether CSI-RS/TRS can be used for meeting the timing requirements </w:t>
            </w:r>
          </w:p>
          <w:p w14:paraId="144305E3" w14:textId="77777777" w:rsidR="008A0B1B" w:rsidRPr="00C91660" w:rsidRDefault="008A0B1B" w:rsidP="008A0B1B">
            <w:pPr>
              <w:rPr>
                <w:b/>
                <w:color w:val="000000" w:themeColor="text1"/>
                <w:u w:val="single"/>
                <w:lang w:val="en-US" w:eastAsia="ko-KR"/>
              </w:rPr>
            </w:pPr>
            <w:r w:rsidRPr="007C4BE0">
              <w:rPr>
                <w:rFonts w:hint="eastAsia"/>
                <w:color w:val="000000" w:themeColor="text1"/>
                <w:lang w:val="en-US" w:eastAsia="zh-CN"/>
              </w:rPr>
              <w:t xml:space="preserve">Agree with the </w:t>
            </w:r>
            <w:r w:rsidRPr="007C4BE0">
              <w:rPr>
                <w:color w:val="000000" w:themeColor="text1"/>
                <w:lang w:val="en-US" w:eastAsia="zh-CN"/>
              </w:rPr>
              <w:t>Recommended WF</w:t>
            </w:r>
            <w:r w:rsidRPr="007C4BE0">
              <w:rPr>
                <w:rFonts w:hint="eastAsia"/>
                <w:color w:val="000000" w:themeColor="text1"/>
                <w:lang w:val="en-US" w:eastAsia="zh-CN"/>
              </w:rPr>
              <w:t>.</w:t>
            </w:r>
          </w:p>
        </w:tc>
      </w:tr>
      <w:tr w:rsidR="00CE2068" w14:paraId="7EDE99A2" w14:textId="77777777" w:rsidTr="00FC17E5">
        <w:tc>
          <w:tcPr>
            <w:tcW w:w="1236" w:type="dxa"/>
          </w:tcPr>
          <w:p w14:paraId="09279147" w14:textId="77777777" w:rsidR="00CE2068" w:rsidRDefault="00CE2068" w:rsidP="0065613D">
            <w:pPr>
              <w:spacing w:after="120"/>
              <w:rPr>
                <w:color w:val="000000" w:themeColor="text1"/>
                <w:lang w:val="en-US" w:eastAsia="zh-CN"/>
              </w:rPr>
            </w:pPr>
            <w:r>
              <w:rPr>
                <w:color w:val="000000" w:themeColor="text1"/>
                <w:lang w:val="en-US" w:eastAsia="zh-CN"/>
              </w:rPr>
              <w:lastRenderedPageBreak/>
              <w:t>Ericsson</w:t>
            </w:r>
          </w:p>
        </w:tc>
        <w:tc>
          <w:tcPr>
            <w:tcW w:w="8395" w:type="dxa"/>
          </w:tcPr>
          <w:p w14:paraId="4DFD0611" w14:textId="77777777" w:rsidR="00CE2068" w:rsidRPr="00BD3377" w:rsidRDefault="00CE2068" w:rsidP="008A0B1B">
            <w:pPr>
              <w:rPr>
                <w:bCs/>
                <w:color w:val="000000" w:themeColor="text1"/>
                <w:lang w:val="en-US" w:eastAsia="ko-KR"/>
              </w:rPr>
            </w:pPr>
            <w:r w:rsidRPr="00BD3377">
              <w:rPr>
                <w:bCs/>
                <w:color w:val="000000" w:themeColor="text1"/>
                <w:lang w:val="en-US" w:eastAsia="ko-KR"/>
              </w:rPr>
              <w:t xml:space="preserve">For the updated proposal after GTW, we are fine with the highlighted proposal. We are also fine to capture the agreement in WF or in spec. </w:t>
            </w:r>
          </w:p>
        </w:tc>
      </w:tr>
      <w:tr w:rsidR="00CD23AC" w14:paraId="7A3AC449" w14:textId="77777777" w:rsidTr="00FC17E5">
        <w:tc>
          <w:tcPr>
            <w:tcW w:w="1236" w:type="dxa"/>
          </w:tcPr>
          <w:p w14:paraId="3CB8C56D" w14:textId="77777777" w:rsidR="00CD23AC" w:rsidRDefault="00CD23AC" w:rsidP="0065613D">
            <w:pPr>
              <w:spacing w:after="120"/>
              <w:rPr>
                <w:color w:val="000000" w:themeColor="text1"/>
                <w:lang w:val="en-US" w:eastAsia="zh-CN"/>
              </w:rPr>
            </w:pPr>
            <w:r>
              <w:rPr>
                <w:color w:val="000000" w:themeColor="text1"/>
                <w:lang w:val="en-US" w:eastAsia="zh-CN"/>
              </w:rPr>
              <w:t>MediaTek</w:t>
            </w:r>
          </w:p>
        </w:tc>
        <w:tc>
          <w:tcPr>
            <w:tcW w:w="8395" w:type="dxa"/>
          </w:tcPr>
          <w:p w14:paraId="177ABDE4" w14:textId="77777777" w:rsidR="00CD23AC" w:rsidRPr="00CD23AC" w:rsidRDefault="00CD23AC" w:rsidP="00CD23AC">
            <w:pPr>
              <w:spacing w:line="240" w:lineRule="auto"/>
              <w:rPr>
                <w:rFonts w:eastAsia="Times New Roman"/>
                <w:color w:val="000000"/>
                <w:lang w:eastAsia="zh-CN"/>
              </w:rPr>
            </w:pPr>
            <w:r w:rsidRPr="00CD23AC">
              <w:rPr>
                <w:rFonts w:eastAsia="Times New Roman"/>
                <w:color w:val="000000"/>
                <w:lang w:eastAsia="zh-CN"/>
              </w:rPr>
              <w:t>Discussion points: For core requirement, Redcap UE should meet the existing Te and Tq requirements provided that the SSB is available at the UE at least once every 160 ms on the condition that</w:t>
            </w:r>
          </w:p>
          <w:p w14:paraId="5AD39EC1" w14:textId="77777777" w:rsidR="00CD23AC" w:rsidRPr="00CD23AC" w:rsidRDefault="00CD23AC" w:rsidP="00CD23AC">
            <w:pPr>
              <w:numPr>
                <w:ilvl w:val="0"/>
                <w:numId w:val="61"/>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t>The SSB should be within active BWP, or</w:t>
            </w:r>
          </w:p>
          <w:p w14:paraId="037E4488" w14:textId="77777777" w:rsidR="00CD23AC" w:rsidRPr="00CD23AC" w:rsidRDefault="00CD23AC" w:rsidP="00CD23AC">
            <w:pPr>
              <w:numPr>
                <w:ilvl w:val="1"/>
                <w:numId w:val="61"/>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t>[MTK]:</w:t>
            </w:r>
            <w:r w:rsidRPr="00CD23AC">
              <w:rPr>
                <w:rFonts w:eastAsia="Times New Roman"/>
                <w:color w:val="000000"/>
                <w:lang w:eastAsia="zh-CN"/>
              </w:rPr>
              <w:t xml:space="preserve"> this is the baseline for the UE to operate in CONNECTED mode. Also, we have the agreement on the measurement scenarios for the CONNECTED mode, which mentions that there will be no requiremenets for the cases of BWP without SSB.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139"/>
            </w:tblGrid>
            <w:tr w:rsidR="00CD23AC" w:rsidRPr="00CD23AC" w14:paraId="4CEFA333" w14:textId="77777777" w:rsidTr="00CD23AC">
              <w:tc>
                <w:tcPr>
                  <w:tcW w:w="110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7D6E5" w14:textId="77777777" w:rsidR="00CD23AC" w:rsidRPr="00CD23AC" w:rsidRDefault="00CD23AC" w:rsidP="00CD23AC">
                  <w:pPr>
                    <w:spacing w:after="0" w:line="240" w:lineRule="auto"/>
                    <w:ind w:left="720"/>
                    <w:rPr>
                      <w:rFonts w:eastAsia="Times New Roman"/>
                      <w:color w:val="000000"/>
                      <w:lang w:eastAsia="zh-CN"/>
                    </w:rPr>
                  </w:pPr>
                  <w:r w:rsidRPr="00CD23AC">
                    <w:rPr>
                      <w:rFonts w:eastAsia="Times New Roman"/>
                      <w:b/>
                      <w:bCs/>
                      <w:color w:val="000000"/>
                      <w:highlight w:val="green"/>
                      <w:lang w:eastAsia="zh-CN"/>
                    </w:rPr>
                    <w:t>RAN4 agreement:</w:t>
                  </w:r>
                  <w:r w:rsidRPr="00CD23AC">
                    <w:rPr>
                      <w:rFonts w:eastAsia="Times New Roman"/>
                      <w:color w:val="000000"/>
                      <w:highlight w:val="green"/>
                      <w:lang w:eastAsia="zh-CN"/>
                    </w:rPr>
                    <w:br/>
                  </w:r>
                  <w:r w:rsidRPr="00CD23AC">
                    <w:rPr>
                      <w:rFonts w:eastAsia="Times New Roman"/>
                      <w:color w:val="000000"/>
                      <w:lang w:eastAsia="zh-CN"/>
                    </w:rPr>
                    <w:t> </w:t>
                  </w:r>
                </w:p>
                <w:p w14:paraId="139BDF98" w14:textId="77777777" w:rsidR="00CD23AC" w:rsidRPr="00CD23AC" w:rsidRDefault="00CD23AC" w:rsidP="00CD23AC">
                  <w:pPr>
                    <w:spacing w:line="240" w:lineRule="auto"/>
                    <w:ind w:left="720"/>
                    <w:rPr>
                      <w:rFonts w:eastAsia="Times New Roman"/>
                      <w:color w:val="000000"/>
                      <w:lang w:eastAsia="zh-CN"/>
                    </w:rPr>
                  </w:pPr>
                  <w:r w:rsidRPr="00CD23AC">
                    <w:rPr>
                      <w:rFonts w:eastAsia="Times New Roman"/>
                      <w:b/>
                      <w:bCs/>
                      <w:color w:val="000000"/>
                      <w:u w:val="single"/>
                      <w:lang w:eastAsia="zh-CN"/>
                    </w:rPr>
                    <w:t>The measurement scenarios for NCD-SSB and CD-SSB</w:t>
                  </w:r>
                </w:p>
                <w:p w14:paraId="5DDD79DF" w14:textId="77777777" w:rsidR="00CD23AC" w:rsidRPr="00CD23AC" w:rsidRDefault="00CD23AC" w:rsidP="00CD23AC">
                  <w:pPr>
                    <w:numPr>
                      <w:ilvl w:val="1"/>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Define RedCap UE’s measurement requirements based on the following scenarios:</w:t>
                  </w:r>
                </w:p>
                <w:p w14:paraId="14994DEF" w14:textId="77777777" w:rsidR="00CD23AC" w:rsidRPr="00CD23AC" w:rsidRDefault="00CD23AC" w:rsidP="00CD23AC">
                  <w:pPr>
                    <w:numPr>
                      <w:ilvl w:val="2"/>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 xml:space="preserve">Case A: Serving cell active BWP includes CD-SSB </w:t>
                  </w:r>
                </w:p>
                <w:p w14:paraId="584F8F35" w14:textId="77777777" w:rsidR="00CD23AC" w:rsidRPr="00CD23AC" w:rsidRDefault="00CD23AC" w:rsidP="00CD23AC">
                  <w:pPr>
                    <w:numPr>
                      <w:ilvl w:val="2"/>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Case B: Serving cell active BWP includes NCD-SSB</w:t>
                  </w:r>
                </w:p>
                <w:p w14:paraId="7F35C5BB" w14:textId="77777777" w:rsidR="00CD23AC" w:rsidRPr="00CD23AC" w:rsidRDefault="00CD23AC" w:rsidP="00CD23AC">
                  <w:pPr>
                    <w:numPr>
                      <w:ilvl w:val="3"/>
                      <w:numId w:val="62"/>
                    </w:numPr>
                    <w:spacing w:after="120" w:line="240" w:lineRule="auto"/>
                    <w:textAlignment w:val="center"/>
                    <w:rPr>
                      <w:rFonts w:eastAsia="Times New Roman"/>
                      <w:sz w:val="24"/>
                      <w:szCs w:val="24"/>
                      <w:lang w:eastAsia="zh-CN"/>
                    </w:rPr>
                  </w:pPr>
                  <w:r w:rsidRPr="00CD23AC">
                    <w:rPr>
                      <w:rFonts w:eastAsia="Times New Roman"/>
                      <w:highlight w:val="green"/>
                      <w:lang w:eastAsia="zh-CN"/>
                    </w:rPr>
                    <w:t xml:space="preserve">Case B-1: All neighbour cells include NCD-SSB on the same frequency location as serving cell NCD-SSB/[CD-SSB] </w:t>
                  </w:r>
                </w:p>
              </w:tc>
            </w:tr>
          </w:tbl>
          <w:p w14:paraId="2054B691" w14:textId="77777777" w:rsidR="00CD23AC" w:rsidRPr="00CD23AC" w:rsidRDefault="00CD23AC" w:rsidP="00CD23AC">
            <w:pPr>
              <w:numPr>
                <w:ilvl w:val="0"/>
                <w:numId w:val="63"/>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t>The SSB is not within active BWP, and the gap is configured</w:t>
            </w:r>
          </w:p>
          <w:p w14:paraId="6CECA6C0" w14:textId="77777777" w:rsidR="00CD23AC" w:rsidRPr="00CD23AC" w:rsidRDefault="00CD23AC" w:rsidP="00CD23AC">
            <w:pPr>
              <w:numPr>
                <w:ilvl w:val="1"/>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t xml:space="preserve">[MTK]: </w:t>
            </w:r>
          </w:p>
          <w:p w14:paraId="4DC5F7EE" w14:textId="77777777" w:rsidR="00CD23AC" w:rsidRPr="00CD23AC" w:rsidRDefault="00CD23AC" w:rsidP="00BD3377">
            <w:pPr>
              <w:numPr>
                <w:ilvl w:val="2"/>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lang w:eastAsia="zh-CN"/>
              </w:rPr>
              <w:t>For CONNECTED mode this is not aligned with the agreement from previous meeting (as shown above). RAN4 shall respect agreement made in previous meetings.</w:t>
            </w:r>
          </w:p>
          <w:p w14:paraId="3EC539C1" w14:textId="77777777" w:rsidR="00CD23AC" w:rsidRPr="00CD23AC" w:rsidRDefault="00CD23AC" w:rsidP="00BD3377">
            <w:pPr>
              <w:numPr>
                <w:ilvl w:val="2"/>
                <w:numId w:val="63"/>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lang w:eastAsia="zh-CN"/>
              </w:rPr>
              <w:t xml:space="preserve">Yet, BWP without SSB can only exist for the RACH procedure for the RedCap specific initial DL BWP, however, there is no gap during this procedure. Also, RAN2 has an agreement, which is indicated in their LS [as shown below], therefore, the requirements should not apply to this case.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139"/>
            </w:tblGrid>
            <w:tr w:rsidR="00CD23AC" w:rsidRPr="00CD23AC" w14:paraId="19877D6D" w14:textId="77777777" w:rsidTr="00CD23AC">
              <w:tc>
                <w:tcPr>
                  <w:tcW w:w="12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58837" w14:textId="77777777" w:rsidR="00CD23AC" w:rsidRPr="00CD23AC" w:rsidRDefault="00CD23AC" w:rsidP="00CD23AC">
                  <w:pPr>
                    <w:spacing w:after="0" w:line="240" w:lineRule="auto"/>
                    <w:rPr>
                      <w:rFonts w:ascii="Calibri" w:eastAsia="Times New Roman" w:hAnsi="Calibri" w:cs="Calibri"/>
                      <w:sz w:val="22"/>
                      <w:szCs w:val="22"/>
                      <w:lang w:eastAsia="zh-CN"/>
                    </w:rPr>
                  </w:pPr>
                  <w:r w:rsidRPr="00CD23AC">
                    <w:rPr>
                      <w:rFonts w:ascii="Calibri" w:eastAsia="Times New Roman" w:hAnsi="Calibri" w:cs="Calibri"/>
                      <w:sz w:val="22"/>
                      <w:szCs w:val="22"/>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7DE37119" w14:textId="77777777" w:rsidR="00CD23AC" w:rsidRPr="00CD23AC" w:rsidRDefault="00CD23AC" w:rsidP="00CD23AC">
            <w:pPr>
              <w:numPr>
                <w:ilvl w:val="0"/>
                <w:numId w:val="64"/>
              </w:numPr>
              <w:spacing w:after="120" w:line="240" w:lineRule="auto"/>
              <w:textAlignment w:val="center"/>
              <w:rPr>
                <w:rFonts w:ascii="Calibri" w:eastAsia="Times New Roman" w:hAnsi="Calibri" w:cs="Calibri"/>
                <w:sz w:val="22"/>
                <w:szCs w:val="22"/>
                <w:lang w:val="en-US" w:eastAsia="zh-CN"/>
              </w:rPr>
            </w:pPr>
            <w:r w:rsidRPr="00CD23AC">
              <w:rPr>
                <w:rFonts w:eastAsia="Times New Roman"/>
                <w:color w:val="000000"/>
                <w:lang w:val="en-US" w:eastAsia="zh-CN"/>
              </w:rPr>
              <w:t>FFS how to capture the above two sub-bullets in the specification</w:t>
            </w:r>
          </w:p>
          <w:p w14:paraId="1976B642" w14:textId="77777777" w:rsidR="00CD23AC" w:rsidRPr="00BD3377" w:rsidRDefault="00CD23AC" w:rsidP="00BD3377">
            <w:pPr>
              <w:numPr>
                <w:ilvl w:val="1"/>
                <w:numId w:val="64"/>
              </w:numPr>
              <w:spacing w:after="120" w:line="240" w:lineRule="auto"/>
              <w:textAlignment w:val="center"/>
              <w:rPr>
                <w:rFonts w:ascii="Calibri" w:eastAsia="Times New Roman" w:hAnsi="Calibri" w:cs="Calibri"/>
                <w:sz w:val="22"/>
                <w:szCs w:val="22"/>
                <w:lang w:eastAsia="zh-CN"/>
              </w:rPr>
            </w:pPr>
            <w:r w:rsidRPr="00CD23AC">
              <w:rPr>
                <w:rFonts w:eastAsia="Times New Roman"/>
                <w:color w:val="000000"/>
                <w:highlight w:val="cyan"/>
                <w:lang w:eastAsia="zh-CN"/>
              </w:rPr>
              <w:lastRenderedPageBreak/>
              <w:t>[MTK]:</w:t>
            </w:r>
            <w:r w:rsidRPr="00CD23AC">
              <w:rPr>
                <w:rFonts w:eastAsia="Times New Roman"/>
                <w:color w:val="000000"/>
                <w:lang w:eastAsia="zh-CN"/>
              </w:rPr>
              <w:t xml:space="preserve"> Thus, only the first bullet '</w:t>
            </w:r>
            <w:r w:rsidRPr="00CD23AC">
              <w:rPr>
                <w:rFonts w:eastAsia="Times New Roman"/>
                <w:color w:val="000000"/>
                <w:highlight w:val="green"/>
                <w:lang w:val="en-US" w:eastAsia="zh-CN"/>
              </w:rPr>
              <w:t>The SSB should be within active BWP</w:t>
            </w:r>
            <w:r w:rsidRPr="00CD23AC">
              <w:rPr>
                <w:rFonts w:eastAsia="Times New Roman"/>
                <w:color w:val="000000"/>
                <w:lang w:eastAsia="zh-CN"/>
              </w:rPr>
              <w:t xml:space="preserve">' is supported from RAN4 persepctive. </w:t>
            </w:r>
          </w:p>
        </w:tc>
      </w:tr>
    </w:tbl>
    <w:p w14:paraId="3B891B35" w14:textId="77777777" w:rsidR="002239C4" w:rsidRPr="00FC17E5" w:rsidRDefault="002239C4">
      <w:pPr>
        <w:rPr>
          <w:color w:val="000000" w:themeColor="text1"/>
          <w:lang w:val="en-US" w:eastAsia="zh-CN"/>
        </w:rPr>
      </w:pPr>
    </w:p>
    <w:p w14:paraId="15E58F4E" w14:textId="77777777" w:rsidR="002239C4" w:rsidRDefault="00F272CB">
      <w:pPr>
        <w:pStyle w:val="Heading3"/>
        <w:rPr>
          <w:sz w:val="24"/>
          <w:szCs w:val="16"/>
        </w:rPr>
      </w:pPr>
      <w:r>
        <w:rPr>
          <w:sz w:val="24"/>
          <w:szCs w:val="16"/>
        </w:rPr>
        <w:t>CRs/TPs comments collection</w:t>
      </w:r>
    </w:p>
    <w:p w14:paraId="22B76F04"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364D9F28" w14:textId="77777777">
        <w:tc>
          <w:tcPr>
            <w:tcW w:w="1236" w:type="dxa"/>
          </w:tcPr>
          <w:p w14:paraId="722AB176"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6AE6E0DE"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36D7FAD6" w14:textId="77777777">
        <w:tc>
          <w:tcPr>
            <w:tcW w:w="1236" w:type="dxa"/>
            <w:vMerge w:val="restart"/>
          </w:tcPr>
          <w:p w14:paraId="5ADF9AC5" w14:textId="77777777" w:rsidR="002239C4" w:rsidRDefault="004258BC">
            <w:pPr>
              <w:rPr>
                <w:rFonts w:ascii="Arial" w:hAnsi="Arial" w:cs="Arial"/>
                <w:b/>
                <w:bCs/>
                <w:color w:val="0000FF"/>
                <w:sz w:val="16"/>
                <w:szCs w:val="16"/>
                <w:u w:val="single"/>
              </w:rPr>
            </w:pPr>
            <w:hyperlink r:id="rId62" w:history="1">
              <w:r w:rsidR="00F272CB">
                <w:rPr>
                  <w:rStyle w:val="Hyperlink"/>
                  <w:rFonts w:ascii="Arial" w:hAnsi="Arial" w:cs="Arial"/>
                  <w:b/>
                  <w:bCs/>
                  <w:sz w:val="16"/>
                  <w:szCs w:val="16"/>
                </w:rPr>
                <w:t>R4-2208109</w:t>
              </w:r>
            </w:hyperlink>
          </w:p>
          <w:p w14:paraId="4F415E38" w14:textId="77777777" w:rsidR="002239C4" w:rsidRDefault="00F272CB">
            <w:pPr>
              <w:spacing w:after="120"/>
              <w:rPr>
                <w:rFonts w:eastAsiaTheme="minorEastAsia"/>
                <w:lang w:val="en-US" w:eastAsia="zh-CN"/>
              </w:rPr>
            </w:pPr>
            <w:r>
              <w:rPr>
                <w:rFonts w:eastAsiaTheme="minorEastAsia"/>
                <w:lang w:val="en-US" w:eastAsia="zh-CN"/>
              </w:rPr>
              <w:t>(Xiaomi)</w:t>
            </w:r>
          </w:p>
        </w:tc>
        <w:tc>
          <w:tcPr>
            <w:tcW w:w="8395" w:type="dxa"/>
          </w:tcPr>
          <w:p w14:paraId="19C85E57"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timing requirements for RedCap UE</w:t>
            </w:r>
          </w:p>
        </w:tc>
      </w:tr>
      <w:tr w:rsidR="002239C4" w14:paraId="4D9B6349" w14:textId="77777777">
        <w:tc>
          <w:tcPr>
            <w:tcW w:w="1236" w:type="dxa"/>
            <w:vMerge/>
          </w:tcPr>
          <w:p w14:paraId="16BEA54F" w14:textId="77777777" w:rsidR="002239C4" w:rsidRDefault="002239C4">
            <w:pPr>
              <w:spacing w:after="120"/>
              <w:rPr>
                <w:rFonts w:eastAsiaTheme="minorEastAsia"/>
                <w:lang w:val="en-US" w:eastAsia="zh-CN"/>
              </w:rPr>
            </w:pPr>
          </w:p>
        </w:tc>
        <w:tc>
          <w:tcPr>
            <w:tcW w:w="8395" w:type="dxa"/>
          </w:tcPr>
          <w:p w14:paraId="2AD878B4" w14:textId="77777777" w:rsidR="002239C4" w:rsidRDefault="00217081">
            <w:pPr>
              <w:spacing w:after="120"/>
              <w:rPr>
                <w:rFonts w:eastAsiaTheme="minorEastAsia"/>
                <w:lang w:val="en-US" w:eastAsia="zh-CN"/>
              </w:rPr>
            </w:pPr>
            <w:r>
              <w:rPr>
                <w:rFonts w:eastAsiaTheme="minorEastAsia"/>
                <w:lang w:val="en-US" w:eastAsia="zh-CN"/>
              </w:rPr>
              <w:t xml:space="preserve">Ericsson: </w:t>
            </w:r>
            <w:r w:rsidRPr="00CC0D0D">
              <w:rPr>
                <w:rFonts w:eastAsiaTheme="minorEastAsia"/>
                <w:lang w:val="en-US" w:eastAsia="zh-CN"/>
              </w:rPr>
              <w:t xml:space="preserve">CR should be based on Big CR </w:t>
            </w:r>
            <w:r>
              <w:rPr>
                <w:rFonts w:eastAsiaTheme="minorEastAsia"/>
                <w:lang w:val="en-US" w:eastAsia="zh-CN"/>
              </w:rPr>
              <w:t xml:space="preserve">which was endorsed at last meeting </w:t>
            </w:r>
            <w:r w:rsidRPr="00CC0D0D">
              <w:rPr>
                <w:rFonts w:eastAsiaTheme="minorEastAsia"/>
                <w:lang w:val="en-US" w:eastAsia="zh-CN"/>
              </w:rPr>
              <w:t xml:space="preserve">with revision mark. </w:t>
            </w:r>
            <w:r>
              <w:rPr>
                <w:rFonts w:eastAsiaTheme="minorEastAsia"/>
                <w:lang w:val="en-US" w:eastAsia="zh-CN"/>
              </w:rPr>
              <w:t>The technical changes are fine.</w:t>
            </w:r>
          </w:p>
        </w:tc>
      </w:tr>
      <w:tr w:rsidR="002239C4" w14:paraId="0E043643" w14:textId="77777777">
        <w:tc>
          <w:tcPr>
            <w:tcW w:w="1236" w:type="dxa"/>
            <w:vMerge/>
          </w:tcPr>
          <w:p w14:paraId="5D3CD5D0" w14:textId="77777777" w:rsidR="002239C4" w:rsidRDefault="002239C4">
            <w:pPr>
              <w:spacing w:after="120"/>
              <w:rPr>
                <w:rFonts w:eastAsiaTheme="minorEastAsia"/>
                <w:lang w:val="en-US" w:eastAsia="zh-CN"/>
              </w:rPr>
            </w:pPr>
          </w:p>
        </w:tc>
        <w:tc>
          <w:tcPr>
            <w:tcW w:w="8395" w:type="dxa"/>
          </w:tcPr>
          <w:p w14:paraId="01E374CB" w14:textId="77777777" w:rsidR="002239C4" w:rsidRDefault="002C40D6">
            <w:pPr>
              <w:spacing w:after="120"/>
              <w:rPr>
                <w:rFonts w:eastAsiaTheme="minorEastAsia"/>
                <w:lang w:val="en-US" w:eastAsia="zh-CN"/>
              </w:rPr>
            </w:pPr>
            <w:r>
              <w:rPr>
                <w:rFonts w:eastAsiaTheme="minorEastAsia"/>
                <w:lang w:val="en-US" w:eastAsia="zh-CN"/>
              </w:rPr>
              <w:t xml:space="preserve">Nokia: </w:t>
            </w:r>
            <w:r w:rsidRPr="00610B47">
              <w:rPr>
                <w:rFonts w:eastAsiaTheme="minorEastAsia"/>
                <w:lang w:val="en-US" w:eastAsia="zh-CN"/>
              </w:rPr>
              <w:t xml:space="preserve">For the change regarding the conditions for meeting the Te requirement, this depends on </w:t>
            </w:r>
            <w:r>
              <w:rPr>
                <w:rFonts w:eastAsiaTheme="minorEastAsia"/>
                <w:lang w:val="en-US" w:eastAsia="zh-CN"/>
              </w:rPr>
              <w:t xml:space="preserve">outcome of </w:t>
            </w:r>
            <w:r w:rsidRPr="00610B47">
              <w:rPr>
                <w:rFonts w:eastAsiaTheme="minorEastAsia"/>
                <w:lang w:val="en-US" w:eastAsia="zh-CN"/>
              </w:rPr>
              <w:t>issue 3-1-1.</w:t>
            </w:r>
          </w:p>
        </w:tc>
      </w:tr>
      <w:tr w:rsidR="002239C4" w14:paraId="683A90D4" w14:textId="77777777">
        <w:tc>
          <w:tcPr>
            <w:tcW w:w="1236" w:type="dxa"/>
            <w:vMerge w:val="restart"/>
          </w:tcPr>
          <w:p w14:paraId="52A269C1" w14:textId="77777777" w:rsidR="002239C4" w:rsidRDefault="004258BC">
            <w:pPr>
              <w:rPr>
                <w:rFonts w:ascii="Arial" w:hAnsi="Arial" w:cs="Arial"/>
                <w:b/>
                <w:bCs/>
                <w:color w:val="0000FF"/>
                <w:sz w:val="16"/>
                <w:szCs w:val="16"/>
                <w:u w:val="single"/>
              </w:rPr>
            </w:pPr>
            <w:hyperlink r:id="rId63" w:history="1">
              <w:r w:rsidR="00F272CB">
                <w:rPr>
                  <w:rStyle w:val="Hyperlink"/>
                  <w:rFonts w:ascii="Arial" w:hAnsi="Arial" w:cs="Arial"/>
                  <w:b/>
                  <w:bCs/>
                  <w:sz w:val="16"/>
                  <w:szCs w:val="16"/>
                </w:rPr>
                <w:t>R4-2209701</w:t>
              </w:r>
            </w:hyperlink>
          </w:p>
          <w:p w14:paraId="3BBFF18C"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4DA258EE"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Correction on timing requirements for RedCap UEs</w:t>
            </w:r>
          </w:p>
        </w:tc>
      </w:tr>
      <w:tr w:rsidR="002239C4" w14:paraId="2792A8AA" w14:textId="77777777">
        <w:tc>
          <w:tcPr>
            <w:tcW w:w="1236" w:type="dxa"/>
            <w:vMerge/>
          </w:tcPr>
          <w:p w14:paraId="29D30436" w14:textId="77777777" w:rsidR="002239C4" w:rsidRDefault="002239C4">
            <w:pPr>
              <w:spacing w:after="120"/>
              <w:rPr>
                <w:rFonts w:eastAsiaTheme="minorEastAsia"/>
                <w:lang w:val="en-US" w:eastAsia="zh-CN"/>
              </w:rPr>
            </w:pPr>
          </w:p>
        </w:tc>
        <w:tc>
          <w:tcPr>
            <w:tcW w:w="8395" w:type="dxa"/>
          </w:tcPr>
          <w:p w14:paraId="1F555460" w14:textId="77777777" w:rsidR="002239C4" w:rsidRDefault="00C50D1F">
            <w:pPr>
              <w:spacing w:after="120"/>
              <w:rPr>
                <w:rFonts w:eastAsiaTheme="minorEastAsia"/>
                <w:lang w:val="en-US" w:eastAsia="zh-CN"/>
              </w:rPr>
            </w:pPr>
            <w:r>
              <w:rPr>
                <w:rFonts w:eastAsiaTheme="minorEastAsia"/>
                <w:lang w:val="en-US" w:eastAsia="zh-CN"/>
              </w:rPr>
              <w:t>Ericsson: Changes depend on the outcome issue 3-1-1.</w:t>
            </w:r>
          </w:p>
        </w:tc>
      </w:tr>
      <w:tr w:rsidR="002239C4" w14:paraId="0ABE6617" w14:textId="77777777">
        <w:tc>
          <w:tcPr>
            <w:tcW w:w="1236" w:type="dxa"/>
            <w:vMerge/>
          </w:tcPr>
          <w:p w14:paraId="405D47AB" w14:textId="77777777" w:rsidR="002239C4" w:rsidRDefault="002239C4">
            <w:pPr>
              <w:spacing w:after="120"/>
              <w:rPr>
                <w:rFonts w:eastAsiaTheme="minorEastAsia"/>
                <w:lang w:val="en-US" w:eastAsia="zh-CN"/>
              </w:rPr>
            </w:pPr>
          </w:p>
        </w:tc>
        <w:tc>
          <w:tcPr>
            <w:tcW w:w="8395" w:type="dxa"/>
          </w:tcPr>
          <w:p w14:paraId="559330A7" w14:textId="77777777" w:rsidR="002239C4" w:rsidRDefault="002239C4">
            <w:pPr>
              <w:spacing w:after="120"/>
              <w:rPr>
                <w:rFonts w:eastAsiaTheme="minorEastAsia"/>
                <w:lang w:val="en-US" w:eastAsia="zh-CN"/>
              </w:rPr>
            </w:pPr>
          </w:p>
        </w:tc>
      </w:tr>
      <w:tr w:rsidR="002239C4" w14:paraId="6E4AA119" w14:textId="77777777">
        <w:trPr>
          <w:trHeight w:val="113"/>
        </w:trPr>
        <w:tc>
          <w:tcPr>
            <w:tcW w:w="1236" w:type="dxa"/>
            <w:vMerge w:val="restart"/>
          </w:tcPr>
          <w:p w14:paraId="455F37A7" w14:textId="77777777" w:rsidR="002239C4" w:rsidRDefault="004258BC">
            <w:pPr>
              <w:rPr>
                <w:rFonts w:ascii="Arial" w:hAnsi="Arial" w:cs="Arial"/>
                <w:b/>
                <w:bCs/>
                <w:color w:val="0000FF"/>
                <w:sz w:val="16"/>
                <w:szCs w:val="16"/>
                <w:u w:val="single"/>
              </w:rPr>
            </w:pPr>
            <w:hyperlink r:id="rId64" w:history="1">
              <w:r w:rsidR="00F272CB">
                <w:rPr>
                  <w:rStyle w:val="Hyperlink"/>
                  <w:rFonts w:ascii="Arial" w:hAnsi="Arial" w:cs="Arial"/>
                  <w:b/>
                  <w:bCs/>
                  <w:sz w:val="16"/>
                  <w:szCs w:val="16"/>
                </w:rPr>
                <w:t>R4-2210176</w:t>
              </w:r>
            </w:hyperlink>
          </w:p>
          <w:p w14:paraId="70E6DD74"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95" w:type="dxa"/>
          </w:tcPr>
          <w:p w14:paraId="63CA9889"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UE transmit timing requirements in RedCap</w:t>
            </w:r>
          </w:p>
        </w:tc>
      </w:tr>
      <w:tr w:rsidR="002239C4" w14:paraId="7B0D2FA9" w14:textId="77777777">
        <w:trPr>
          <w:trHeight w:val="112"/>
        </w:trPr>
        <w:tc>
          <w:tcPr>
            <w:tcW w:w="1236" w:type="dxa"/>
            <w:vMerge/>
          </w:tcPr>
          <w:p w14:paraId="40133A69" w14:textId="77777777" w:rsidR="002239C4" w:rsidRDefault="002239C4">
            <w:pPr>
              <w:spacing w:after="0"/>
              <w:rPr>
                <w:rFonts w:ascii="Arial" w:hAnsi="Arial" w:cs="Arial"/>
                <w:b/>
                <w:bCs/>
                <w:color w:val="0000FF"/>
                <w:sz w:val="16"/>
                <w:szCs w:val="16"/>
                <w:u w:val="single"/>
                <w:lang w:val="en-US"/>
              </w:rPr>
            </w:pPr>
          </w:p>
        </w:tc>
        <w:tc>
          <w:tcPr>
            <w:tcW w:w="8395" w:type="dxa"/>
          </w:tcPr>
          <w:p w14:paraId="3CB4B193" w14:textId="77777777" w:rsidR="002239C4" w:rsidRDefault="002C40D6">
            <w:pPr>
              <w:spacing w:after="120"/>
              <w:rPr>
                <w:rFonts w:eastAsiaTheme="minorEastAsia"/>
                <w:lang w:val="en-US" w:eastAsia="zh-CN"/>
              </w:rPr>
            </w:pPr>
            <w:r>
              <w:rPr>
                <w:rFonts w:eastAsiaTheme="minorEastAsia"/>
                <w:lang w:val="en-US" w:eastAsia="zh-CN"/>
              </w:rPr>
              <w:t>Nokia: we agree to the change regarding the reference for downlink timing. For the change regarding the conditions for meeting the Te requirement, this depends on outcome of issue  3-1-1.</w:t>
            </w:r>
          </w:p>
        </w:tc>
      </w:tr>
      <w:tr w:rsidR="002239C4" w14:paraId="4D566689" w14:textId="77777777">
        <w:trPr>
          <w:trHeight w:val="112"/>
        </w:trPr>
        <w:tc>
          <w:tcPr>
            <w:tcW w:w="1236" w:type="dxa"/>
            <w:vMerge/>
          </w:tcPr>
          <w:p w14:paraId="43EA6FBD" w14:textId="77777777" w:rsidR="002239C4" w:rsidRDefault="002239C4">
            <w:pPr>
              <w:spacing w:after="0"/>
              <w:rPr>
                <w:rFonts w:ascii="Arial" w:hAnsi="Arial" w:cs="Arial"/>
                <w:b/>
                <w:bCs/>
                <w:color w:val="0000FF"/>
                <w:sz w:val="16"/>
                <w:szCs w:val="16"/>
                <w:u w:val="single"/>
                <w:lang w:val="en-US"/>
              </w:rPr>
            </w:pPr>
          </w:p>
        </w:tc>
        <w:tc>
          <w:tcPr>
            <w:tcW w:w="8395" w:type="dxa"/>
          </w:tcPr>
          <w:p w14:paraId="13CD7D8E" w14:textId="77777777" w:rsidR="002239C4" w:rsidRDefault="002239C4">
            <w:pPr>
              <w:spacing w:after="120"/>
              <w:rPr>
                <w:rFonts w:eastAsiaTheme="minorEastAsia"/>
                <w:lang w:val="en-US" w:eastAsia="zh-CN"/>
              </w:rPr>
            </w:pPr>
          </w:p>
        </w:tc>
      </w:tr>
      <w:tr w:rsidR="002239C4" w14:paraId="7D10069A" w14:textId="77777777">
        <w:trPr>
          <w:trHeight w:val="112"/>
        </w:trPr>
        <w:tc>
          <w:tcPr>
            <w:tcW w:w="1236" w:type="dxa"/>
          </w:tcPr>
          <w:p w14:paraId="06A86738" w14:textId="77777777" w:rsidR="002239C4" w:rsidRDefault="002239C4">
            <w:pPr>
              <w:spacing w:after="0"/>
              <w:rPr>
                <w:rFonts w:ascii="Arial" w:hAnsi="Arial" w:cs="Arial"/>
                <w:color w:val="0000FF"/>
                <w:sz w:val="16"/>
                <w:szCs w:val="16"/>
                <w:lang w:val="en-US"/>
              </w:rPr>
            </w:pPr>
          </w:p>
        </w:tc>
        <w:tc>
          <w:tcPr>
            <w:tcW w:w="8395" w:type="dxa"/>
          </w:tcPr>
          <w:p w14:paraId="058C93D5" w14:textId="77777777" w:rsidR="002239C4" w:rsidRDefault="002239C4">
            <w:pPr>
              <w:spacing w:after="120"/>
              <w:rPr>
                <w:rFonts w:eastAsiaTheme="minorEastAsia"/>
                <w:b/>
                <w:bCs/>
                <w:i/>
                <w:iCs/>
                <w:lang w:val="en-US" w:eastAsia="zh-CN"/>
              </w:rPr>
            </w:pPr>
          </w:p>
        </w:tc>
      </w:tr>
    </w:tbl>
    <w:p w14:paraId="6ADA32EF" w14:textId="77777777" w:rsidR="002239C4" w:rsidRDefault="002239C4">
      <w:pPr>
        <w:rPr>
          <w:color w:val="0070C0"/>
          <w:lang w:val="en-US" w:eastAsia="zh-CN"/>
        </w:rPr>
      </w:pPr>
    </w:p>
    <w:p w14:paraId="4FE0F7BB" w14:textId="77777777" w:rsidR="002239C4" w:rsidRDefault="002239C4">
      <w:pPr>
        <w:rPr>
          <w:color w:val="000000" w:themeColor="text1"/>
          <w:lang w:val="en-US" w:eastAsia="zh-CN"/>
        </w:rPr>
      </w:pPr>
    </w:p>
    <w:p w14:paraId="048C92FC"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1FEF7D0E"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419D3BB5" w14:textId="77777777" w:rsidR="002239C4" w:rsidRDefault="00F272CB">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2239C4" w14:paraId="6439780A" w14:textId="77777777">
        <w:tc>
          <w:tcPr>
            <w:tcW w:w="1242" w:type="dxa"/>
          </w:tcPr>
          <w:p w14:paraId="48085C61" w14:textId="77777777" w:rsidR="002239C4" w:rsidRDefault="002239C4">
            <w:pPr>
              <w:rPr>
                <w:rFonts w:eastAsiaTheme="minorEastAsia"/>
                <w:b/>
                <w:bCs/>
                <w:color w:val="000000" w:themeColor="text1"/>
                <w:lang w:val="en-US" w:eastAsia="zh-CN"/>
              </w:rPr>
            </w:pPr>
          </w:p>
        </w:tc>
        <w:tc>
          <w:tcPr>
            <w:tcW w:w="8615" w:type="dxa"/>
          </w:tcPr>
          <w:p w14:paraId="03CCD5FA"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20AA39A1" w14:textId="77777777">
        <w:tc>
          <w:tcPr>
            <w:tcW w:w="1242" w:type="dxa"/>
          </w:tcPr>
          <w:p w14:paraId="0BBEF585"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37DDB9A5"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027CFF9"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26265EA"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3EC8F69" w14:textId="77777777" w:rsidR="00FB52FF" w:rsidRDefault="00FB52FF" w:rsidP="00FB52FF">
            <w:pPr>
              <w:rPr>
                <w:b/>
                <w:color w:val="000000" w:themeColor="text1"/>
                <w:u w:val="single"/>
                <w:lang w:val="en-US" w:eastAsia="ko-KR"/>
              </w:rPr>
            </w:pPr>
            <w:r>
              <w:rPr>
                <w:b/>
                <w:color w:val="000000" w:themeColor="text1"/>
                <w:u w:val="single"/>
                <w:lang w:val="en-US" w:eastAsia="ko-KR"/>
              </w:rPr>
              <w:t>Issue 3-1-1: Whether SSB has to be in UE active BWP for meeting the UE transmit timing requirements</w:t>
            </w:r>
          </w:p>
          <w:p w14:paraId="15467AFA" w14:textId="77777777" w:rsidR="006D4A20" w:rsidRDefault="006D4A20" w:rsidP="006D4A2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7A66D98" w14:textId="77777777" w:rsidR="00546F5F" w:rsidRDefault="00E2344B" w:rsidP="00546F5F">
            <w:pPr>
              <w:rPr>
                <w:color w:val="000000" w:themeColor="text1"/>
                <w:lang w:eastAsia="zh-CN"/>
              </w:rPr>
            </w:pPr>
            <w:r>
              <w:rPr>
                <w:color w:val="000000" w:themeColor="text1"/>
                <w:lang w:eastAsia="zh-CN"/>
              </w:rPr>
              <w:t>Following agreement was reached during the GTW on 2022-05-13:</w:t>
            </w:r>
          </w:p>
          <w:p w14:paraId="06C734E4" w14:textId="77777777" w:rsidR="006236FA" w:rsidRPr="0006238A" w:rsidRDefault="006236FA" w:rsidP="006236FA">
            <w:pPr>
              <w:rPr>
                <w:color w:val="000000"/>
                <w:highlight w:val="green"/>
              </w:rPr>
            </w:pPr>
            <w:r w:rsidRPr="0006238A">
              <w:rPr>
                <w:b/>
                <w:color w:val="000000"/>
                <w:highlight w:val="green"/>
                <w:lang w:val="en-US"/>
              </w:rPr>
              <w:lastRenderedPageBreak/>
              <w:t>Agreement</w:t>
            </w:r>
            <w:r w:rsidRPr="0006238A">
              <w:rPr>
                <w:b/>
                <w:color w:val="000000"/>
                <w:highlight w:val="green"/>
              </w:rPr>
              <w:t>s:</w:t>
            </w:r>
            <w:r w:rsidRPr="0006238A">
              <w:rPr>
                <w:color w:val="000000"/>
                <w:highlight w:val="green"/>
              </w:rPr>
              <w:t xml:space="preserve"> For core requirement, Redcap UE should meet the existing Te and Tq requirements provided that the SSB is available at the UE at least once every 160 ms on the following conditions that</w:t>
            </w:r>
          </w:p>
          <w:p w14:paraId="2344CC0C" w14:textId="77777777" w:rsidR="006236FA" w:rsidRPr="0006238A" w:rsidRDefault="006236FA" w:rsidP="006236FA">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highlight w:val="green"/>
              </w:rPr>
            </w:pPr>
            <w:r w:rsidRPr="0006238A">
              <w:rPr>
                <w:rFonts w:eastAsia="DengXian"/>
                <w:bCs/>
                <w:color w:val="000000"/>
                <w:highlight w:val="green"/>
              </w:rPr>
              <w:t>The SSB should be within active BWP, or</w:t>
            </w:r>
          </w:p>
          <w:p w14:paraId="2154AB33" w14:textId="77777777" w:rsidR="006236FA" w:rsidRPr="0006238A" w:rsidRDefault="006236FA" w:rsidP="006236FA">
            <w:pPr>
              <w:pStyle w:val="ListParagraph"/>
              <w:numPr>
                <w:ilvl w:val="0"/>
                <w:numId w:val="9"/>
              </w:numPr>
              <w:overflowPunct/>
              <w:autoSpaceDE/>
              <w:autoSpaceDN/>
              <w:adjustRightInd/>
              <w:spacing w:after="120" w:line="240" w:lineRule="auto"/>
              <w:ind w:left="541" w:firstLineChars="0"/>
              <w:textAlignment w:val="auto"/>
              <w:rPr>
                <w:rFonts w:eastAsiaTheme="minorEastAsia"/>
                <w:bCs/>
                <w:strike/>
                <w:color w:val="000000"/>
                <w:highlight w:val="green"/>
              </w:rPr>
            </w:pPr>
            <w:r w:rsidRPr="0006238A">
              <w:rPr>
                <w:rFonts w:eastAsia="DengXian"/>
                <w:bCs/>
                <w:color w:val="000000"/>
                <w:highlight w:val="green"/>
              </w:rPr>
              <w:t>The SSB is not within active BWP, and the gap is configured</w:t>
            </w:r>
          </w:p>
          <w:p w14:paraId="483877E7" w14:textId="77777777" w:rsidR="006236FA" w:rsidRPr="0006238A" w:rsidRDefault="006236FA" w:rsidP="006236FA">
            <w:pPr>
              <w:pStyle w:val="ListParagraph"/>
              <w:numPr>
                <w:ilvl w:val="0"/>
                <w:numId w:val="9"/>
              </w:numPr>
              <w:overflowPunct/>
              <w:autoSpaceDE/>
              <w:autoSpaceDN/>
              <w:adjustRightInd/>
              <w:spacing w:after="120" w:line="240" w:lineRule="auto"/>
              <w:ind w:left="541" w:firstLineChars="0"/>
              <w:textAlignment w:val="auto"/>
              <w:rPr>
                <w:rFonts w:eastAsiaTheme="minorEastAsia"/>
                <w:bCs/>
                <w:color w:val="000000"/>
                <w:highlight w:val="green"/>
              </w:rPr>
            </w:pPr>
            <w:r w:rsidRPr="0006238A">
              <w:rPr>
                <w:rFonts w:eastAsia="DengXian" w:hint="eastAsia"/>
                <w:bCs/>
                <w:color w:val="000000"/>
                <w:highlight w:val="green"/>
              </w:rPr>
              <w:t>C</w:t>
            </w:r>
            <w:r w:rsidRPr="0006238A">
              <w:rPr>
                <w:rFonts w:eastAsia="DengXian"/>
                <w:bCs/>
                <w:color w:val="000000"/>
                <w:highlight w:val="green"/>
              </w:rPr>
              <w:t>apture the condition in the section for RedCap timing of the specification</w:t>
            </w:r>
          </w:p>
          <w:p w14:paraId="395CB17C" w14:textId="7BDADA33" w:rsidR="00E2344B" w:rsidRDefault="00270D0B" w:rsidP="00546F5F">
            <w:pPr>
              <w:rPr>
                <w:color w:val="000000" w:themeColor="text1"/>
                <w:lang w:eastAsia="zh-CN"/>
              </w:rPr>
            </w:pPr>
            <w:r>
              <w:rPr>
                <w:color w:val="000000" w:themeColor="text1"/>
                <w:lang w:eastAsia="zh-CN"/>
              </w:rPr>
              <w:t>Thus,</w:t>
            </w:r>
            <w:r w:rsidR="006236FA">
              <w:rPr>
                <w:color w:val="000000" w:themeColor="text1"/>
                <w:lang w:eastAsia="zh-CN"/>
              </w:rPr>
              <w:t xml:space="preserve"> no further discussions needed in 2</w:t>
            </w:r>
            <w:r w:rsidR="006236FA" w:rsidRPr="006236FA">
              <w:rPr>
                <w:color w:val="000000" w:themeColor="text1"/>
                <w:vertAlign w:val="superscript"/>
                <w:lang w:eastAsia="zh-CN"/>
              </w:rPr>
              <w:t>nd</w:t>
            </w:r>
            <w:r w:rsidR="006236FA">
              <w:rPr>
                <w:color w:val="000000" w:themeColor="text1"/>
                <w:lang w:eastAsia="zh-CN"/>
              </w:rPr>
              <w:t xml:space="preserve"> round.</w:t>
            </w:r>
          </w:p>
          <w:p w14:paraId="3411B059" w14:textId="77777777" w:rsidR="00694DCB" w:rsidRDefault="00694DCB" w:rsidP="00694DCB">
            <w:pPr>
              <w:rPr>
                <w:b/>
                <w:color w:val="000000" w:themeColor="text1"/>
                <w:u w:val="single"/>
                <w:lang w:val="en-US" w:eastAsia="ko-KR"/>
              </w:rPr>
            </w:pPr>
            <w:r>
              <w:rPr>
                <w:b/>
                <w:color w:val="000000" w:themeColor="text1"/>
                <w:u w:val="single"/>
                <w:lang w:val="en-US" w:eastAsia="ko-KR"/>
              </w:rPr>
              <w:t>Issue 3-1-2: Updated definition of reference point for UE transmit timing requirements</w:t>
            </w:r>
          </w:p>
          <w:p w14:paraId="25A7190E" w14:textId="77777777" w:rsidR="00694DCB" w:rsidRDefault="00694DCB" w:rsidP="00694D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678F5F2" w14:textId="77777777" w:rsidR="00694DCB" w:rsidRPr="00BD3377" w:rsidRDefault="00694DCB" w:rsidP="00BD3377">
            <w:pPr>
              <w:spacing w:before="120"/>
              <w:rPr>
                <w:color w:val="000000" w:themeColor="text1"/>
                <w:sz w:val="22"/>
                <w:szCs w:val="28"/>
                <w:lang w:val="en-US"/>
              </w:rPr>
            </w:pPr>
            <w:r w:rsidRPr="00BD3377">
              <w:rPr>
                <w:rFonts w:eastAsiaTheme="minorEastAsia"/>
                <w:color w:val="000000" w:themeColor="text1"/>
                <w:sz w:val="22"/>
                <w:szCs w:val="28"/>
                <w:lang w:val="en-US"/>
              </w:rPr>
              <w:t xml:space="preserve">Use the following reference point definition as in 38.133 v17.5.0 for Redcap UE timing: </w:t>
            </w:r>
          </w:p>
          <w:p w14:paraId="397FFFCF" w14:textId="77777777" w:rsidR="00694DCB" w:rsidRDefault="00694DCB" w:rsidP="00BD3377">
            <w:pPr>
              <w:pStyle w:val="ListParagraph"/>
              <w:numPr>
                <w:ilvl w:val="0"/>
                <w:numId w:val="27"/>
              </w:numPr>
              <w:spacing w:before="120"/>
              <w:ind w:firstLineChars="0"/>
              <w:rPr>
                <w:color w:val="000000" w:themeColor="text1"/>
                <w:sz w:val="22"/>
                <w:szCs w:val="28"/>
                <w:lang w:val="en-US"/>
              </w:rPr>
            </w:pPr>
            <w:r>
              <w:rPr>
                <w:color w:val="000000" w:themeColor="text1"/>
                <w:sz w:val="22"/>
                <w:szCs w:val="28"/>
                <w:lang w:val="en-US"/>
              </w:rPr>
              <w:t>The downlink timing is defined as the time when the first path (in time) of the corresponding downlink frame used by the UE to determine downlink timing is received from the reference cell at the UE antenna.</w:t>
            </w:r>
          </w:p>
          <w:p w14:paraId="7E857931" w14:textId="77777777" w:rsidR="00E4569D" w:rsidRDefault="00E4569D" w:rsidP="00E4569D">
            <w:pPr>
              <w:rPr>
                <w:b/>
                <w:color w:val="000000" w:themeColor="text1"/>
                <w:u w:val="single"/>
                <w:lang w:val="en-US" w:eastAsia="ko-KR"/>
              </w:rPr>
            </w:pPr>
            <w:r>
              <w:rPr>
                <w:b/>
                <w:color w:val="000000" w:themeColor="text1"/>
                <w:u w:val="single"/>
                <w:lang w:val="en-US" w:eastAsia="ko-KR"/>
              </w:rPr>
              <w:t xml:space="preserve">Issue 3-1-3: Whether CSI-RS/TRS can be used for meeting the timing requirements </w:t>
            </w:r>
          </w:p>
          <w:p w14:paraId="61875A90" w14:textId="77777777" w:rsidR="00694DCB" w:rsidRPr="00BD3377" w:rsidRDefault="00E162F6" w:rsidP="00546F5F">
            <w:pPr>
              <w:rPr>
                <w:color w:val="000000" w:themeColor="text1"/>
                <w:lang w:val="en-US" w:eastAsia="zh-CN"/>
              </w:rPr>
            </w:pPr>
            <w:r>
              <w:rPr>
                <w:color w:val="000000" w:themeColor="text1"/>
                <w:lang w:val="en-US" w:eastAsia="zh-CN"/>
              </w:rPr>
              <w:t xml:space="preserve">No consensus on whether CSI-RS/TRS can be used for meeting the timing requirements. No </w:t>
            </w:r>
            <w:r w:rsidR="0064039A">
              <w:rPr>
                <w:color w:val="000000" w:themeColor="text1"/>
                <w:lang w:val="en-US" w:eastAsia="zh-CN"/>
              </w:rPr>
              <w:t xml:space="preserve">further discussion on this issue </w:t>
            </w:r>
            <w:r>
              <w:rPr>
                <w:color w:val="000000" w:themeColor="text1"/>
                <w:lang w:val="en-US" w:eastAsia="zh-CN"/>
              </w:rPr>
              <w:t xml:space="preserve">in </w:t>
            </w:r>
            <w:r w:rsidR="0064039A">
              <w:rPr>
                <w:color w:val="000000" w:themeColor="text1"/>
                <w:lang w:val="en-US" w:eastAsia="zh-CN"/>
              </w:rPr>
              <w:t>2</w:t>
            </w:r>
            <w:r w:rsidR="0064039A" w:rsidRPr="00BD3377">
              <w:rPr>
                <w:color w:val="000000" w:themeColor="text1"/>
                <w:vertAlign w:val="superscript"/>
                <w:lang w:val="en-US" w:eastAsia="zh-CN"/>
              </w:rPr>
              <w:t>nd</w:t>
            </w:r>
            <w:r w:rsidR="0064039A">
              <w:rPr>
                <w:color w:val="000000" w:themeColor="text1"/>
                <w:lang w:val="en-US" w:eastAsia="zh-CN"/>
              </w:rPr>
              <w:t xml:space="preserve"> </w:t>
            </w:r>
            <w:r>
              <w:rPr>
                <w:color w:val="000000" w:themeColor="text1"/>
                <w:lang w:val="en-US" w:eastAsia="zh-CN"/>
              </w:rPr>
              <w:t xml:space="preserve">round. </w:t>
            </w:r>
          </w:p>
        </w:tc>
      </w:tr>
      <w:tr w:rsidR="00CF716F" w14:paraId="181DD94E" w14:textId="77777777">
        <w:tc>
          <w:tcPr>
            <w:tcW w:w="1242" w:type="dxa"/>
          </w:tcPr>
          <w:p w14:paraId="3D719DDF" w14:textId="77777777" w:rsidR="00CF716F" w:rsidRDefault="00CF716F">
            <w:pPr>
              <w:rPr>
                <w:b/>
                <w:bCs/>
                <w:color w:val="000000" w:themeColor="text1"/>
                <w:lang w:val="en-US" w:eastAsia="zh-CN"/>
              </w:rPr>
            </w:pPr>
          </w:p>
        </w:tc>
        <w:tc>
          <w:tcPr>
            <w:tcW w:w="8615" w:type="dxa"/>
          </w:tcPr>
          <w:p w14:paraId="4AC23952" w14:textId="77777777" w:rsidR="00CF716F" w:rsidRDefault="00CF716F">
            <w:pPr>
              <w:rPr>
                <w:i/>
                <w:color w:val="000000" w:themeColor="text1"/>
                <w:lang w:val="en-US" w:eastAsia="zh-CN"/>
              </w:rPr>
            </w:pPr>
          </w:p>
        </w:tc>
      </w:tr>
    </w:tbl>
    <w:p w14:paraId="4C2648FF" w14:textId="77777777" w:rsidR="002239C4" w:rsidRDefault="002239C4">
      <w:pPr>
        <w:rPr>
          <w:i/>
          <w:color w:val="000000" w:themeColor="text1"/>
          <w:lang w:val="en-US" w:eastAsia="zh-CN"/>
        </w:rPr>
      </w:pPr>
    </w:p>
    <w:p w14:paraId="73CB394C" w14:textId="77777777" w:rsidR="002239C4" w:rsidRDefault="00F272C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6621092" w14:textId="77777777" w:rsidR="006D3D6E" w:rsidRPr="00E05584" w:rsidRDefault="006D3D6E" w:rsidP="006D3D6E">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topic #</w:t>
      </w:r>
      <w:r>
        <w:rPr>
          <w:bCs/>
          <w:color w:val="000000" w:themeColor="text1"/>
          <w:u w:val="single"/>
          <w:lang w:eastAsia="ko-KR"/>
        </w:rPr>
        <w:t>2</w:t>
      </w:r>
    </w:p>
    <w:p w14:paraId="0B22838A" w14:textId="77777777" w:rsidR="006D3D6E" w:rsidRDefault="00275B86" w:rsidP="006D3D6E">
      <w:pPr>
        <w:rPr>
          <w:color w:val="000000" w:themeColor="text1"/>
          <w:lang w:val="en-US" w:eastAsia="zh-CN"/>
        </w:rPr>
      </w:pPr>
      <w:r>
        <w:rPr>
          <w:lang w:val="en-US" w:eastAsia="zh-CN"/>
        </w:rPr>
        <w:t>No issue to discuss</w:t>
      </w:r>
      <w:r w:rsidR="00E4060B">
        <w:rPr>
          <w:lang w:val="en-US" w:eastAsia="zh-CN"/>
        </w:rPr>
        <w:t xml:space="preserve"> in 2</w:t>
      </w:r>
      <w:r w:rsidR="00E4060B" w:rsidRPr="00E4060B">
        <w:rPr>
          <w:vertAlign w:val="superscript"/>
          <w:lang w:val="en-US" w:eastAsia="zh-CN"/>
        </w:rPr>
        <w:t>nd</w:t>
      </w:r>
      <w:r w:rsidR="00E4060B">
        <w:rPr>
          <w:lang w:val="en-US" w:eastAsia="zh-CN"/>
        </w:rPr>
        <w:t xml:space="preserve"> round.</w:t>
      </w:r>
    </w:p>
    <w:p w14:paraId="461CF816" w14:textId="77777777" w:rsidR="002239C4" w:rsidRDefault="002239C4">
      <w:pPr>
        <w:rPr>
          <w:color w:val="000000" w:themeColor="text1"/>
          <w:highlight w:val="lightGray"/>
          <w:lang w:val="en-US" w:eastAsia="zh-CN"/>
        </w:rPr>
      </w:pPr>
    </w:p>
    <w:p w14:paraId="60662B3F" w14:textId="77777777" w:rsidR="002239C4" w:rsidRDefault="00F272CB">
      <w:pPr>
        <w:pStyle w:val="Heading1"/>
        <w:rPr>
          <w:color w:val="000000" w:themeColor="text1"/>
          <w:lang w:eastAsia="ja-JP"/>
        </w:rPr>
      </w:pPr>
      <w:r>
        <w:rPr>
          <w:color w:val="000000" w:themeColor="text1"/>
          <w:lang w:eastAsia="ja-JP"/>
        </w:rPr>
        <w:t>Topic #4: Signalling characteristics</w:t>
      </w:r>
    </w:p>
    <w:p w14:paraId="4A960620"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9.19.3.1.4</w:t>
      </w:r>
      <w:r>
        <w:rPr>
          <w:iCs/>
          <w:color w:val="000000" w:themeColor="text1"/>
          <w:lang w:val="en-US" w:eastAsia="zh-CN"/>
        </w:rPr>
        <w:t xml:space="preserve"> are discussed here.</w:t>
      </w:r>
    </w:p>
    <w:p w14:paraId="7875C539"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2239C4" w14:paraId="479AFBBE" w14:textId="77777777">
        <w:trPr>
          <w:trHeight w:val="468"/>
        </w:trPr>
        <w:tc>
          <w:tcPr>
            <w:tcW w:w="1129" w:type="dxa"/>
            <w:vAlign w:val="center"/>
          </w:tcPr>
          <w:p w14:paraId="591C2679" w14:textId="77777777" w:rsidR="002239C4" w:rsidRDefault="00F272CB">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27FCD915" w14:textId="77777777" w:rsidR="002239C4" w:rsidRDefault="00F272CB">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2A20CE67" w14:textId="77777777" w:rsidR="002239C4" w:rsidRDefault="00F272CB">
            <w:pPr>
              <w:spacing w:before="120" w:after="120"/>
              <w:rPr>
                <w:b/>
                <w:bCs/>
                <w:color w:val="000000" w:themeColor="text1"/>
                <w:sz w:val="16"/>
                <w:szCs w:val="16"/>
              </w:rPr>
            </w:pPr>
            <w:r>
              <w:rPr>
                <w:b/>
                <w:bCs/>
                <w:color w:val="000000" w:themeColor="text1"/>
                <w:sz w:val="16"/>
                <w:szCs w:val="16"/>
              </w:rPr>
              <w:t>Proposals / Observations</w:t>
            </w:r>
          </w:p>
        </w:tc>
      </w:tr>
      <w:tr w:rsidR="002239C4" w14:paraId="06709276" w14:textId="77777777">
        <w:trPr>
          <w:trHeight w:val="468"/>
        </w:trPr>
        <w:tc>
          <w:tcPr>
            <w:tcW w:w="1129" w:type="dxa"/>
          </w:tcPr>
          <w:p w14:paraId="1FB875F3" w14:textId="77777777" w:rsidR="002239C4" w:rsidRDefault="004258BC">
            <w:pPr>
              <w:rPr>
                <w:b/>
                <w:bCs/>
                <w:color w:val="0000FF"/>
                <w:sz w:val="16"/>
                <w:szCs w:val="16"/>
                <w:u w:val="single"/>
              </w:rPr>
            </w:pPr>
            <w:hyperlink r:id="rId65" w:history="1">
              <w:r w:rsidR="00F272CB">
                <w:rPr>
                  <w:rStyle w:val="Hyperlink"/>
                  <w:b/>
                  <w:bCs/>
                  <w:sz w:val="16"/>
                  <w:szCs w:val="16"/>
                </w:rPr>
                <w:t>R4-2208394</w:t>
              </w:r>
            </w:hyperlink>
          </w:p>
          <w:p w14:paraId="0291C186" w14:textId="77777777" w:rsidR="002239C4" w:rsidRDefault="002239C4">
            <w:pPr>
              <w:spacing w:before="120" w:after="120"/>
              <w:rPr>
                <w:color w:val="000000" w:themeColor="text1"/>
                <w:sz w:val="16"/>
                <w:szCs w:val="16"/>
              </w:rPr>
            </w:pPr>
          </w:p>
        </w:tc>
        <w:tc>
          <w:tcPr>
            <w:tcW w:w="1276" w:type="dxa"/>
          </w:tcPr>
          <w:p w14:paraId="2CB9E7C8" w14:textId="77777777" w:rsidR="002239C4" w:rsidRDefault="00F272CB">
            <w:pPr>
              <w:spacing w:before="120" w:after="120"/>
              <w:rPr>
                <w:color w:val="000000" w:themeColor="text1"/>
                <w:sz w:val="16"/>
                <w:szCs w:val="16"/>
                <w:lang w:val="en-US"/>
              </w:rPr>
            </w:pPr>
            <w:r>
              <w:rPr>
                <w:color w:val="000000" w:themeColor="text1"/>
                <w:sz w:val="16"/>
                <w:szCs w:val="16"/>
                <w:lang w:val="en-US"/>
              </w:rPr>
              <w:t>CMCC</w:t>
            </w:r>
          </w:p>
        </w:tc>
        <w:tc>
          <w:tcPr>
            <w:tcW w:w="7226" w:type="dxa"/>
          </w:tcPr>
          <w:p w14:paraId="72FD9CAD" w14:textId="77777777" w:rsidR="002239C4" w:rsidRDefault="00F272CB">
            <w:pPr>
              <w:pStyle w:val="RAN4proposal"/>
              <w:numPr>
                <w:ilvl w:val="0"/>
                <w:numId w:val="0"/>
              </w:numPr>
              <w:rPr>
                <w:rFonts w:cs="Times New Roman"/>
                <w:b w:val="0"/>
                <w:iCs w:val="0"/>
                <w:color w:val="000000" w:themeColor="text1"/>
                <w:sz w:val="16"/>
                <w:szCs w:val="16"/>
              </w:rPr>
            </w:pPr>
            <w:r>
              <w:rPr>
                <w:rFonts w:eastAsiaTheme="minorEastAsia" w:cs="Times New Roman"/>
                <w:b w:val="0"/>
                <w:i/>
                <w:sz w:val="16"/>
                <w:szCs w:val="16"/>
                <w:lang w:eastAsia="zh-CN"/>
              </w:rPr>
              <w:t>Draft CR to 38.133 introducing RedCap requirements on active BWP switch delay, active TCI state switching delay and UE specific CBW change</w:t>
            </w:r>
          </w:p>
        </w:tc>
      </w:tr>
      <w:tr w:rsidR="002239C4" w14:paraId="7B4F09A4" w14:textId="77777777">
        <w:trPr>
          <w:trHeight w:val="468"/>
        </w:trPr>
        <w:tc>
          <w:tcPr>
            <w:tcW w:w="1129" w:type="dxa"/>
          </w:tcPr>
          <w:p w14:paraId="27AF64DA" w14:textId="77777777" w:rsidR="002239C4" w:rsidRDefault="004258BC">
            <w:pPr>
              <w:rPr>
                <w:b/>
                <w:bCs/>
                <w:color w:val="0000FF"/>
                <w:sz w:val="16"/>
                <w:szCs w:val="16"/>
                <w:u w:val="single"/>
              </w:rPr>
            </w:pPr>
            <w:hyperlink r:id="rId66" w:history="1">
              <w:r w:rsidR="00F272CB">
                <w:rPr>
                  <w:rStyle w:val="Hyperlink"/>
                  <w:b/>
                  <w:bCs/>
                  <w:sz w:val="16"/>
                  <w:szCs w:val="16"/>
                </w:rPr>
                <w:t>R4-2209046</w:t>
              </w:r>
            </w:hyperlink>
          </w:p>
          <w:p w14:paraId="0EBCCA94" w14:textId="77777777" w:rsidR="002239C4" w:rsidRDefault="002239C4">
            <w:pPr>
              <w:spacing w:after="0"/>
              <w:rPr>
                <w:color w:val="000000" w:themeColor="text1"/>
                <w:sz w:val="16"/>
                <w:szCs w:val="16"/>
                <w:u w:val="single"/>
                <w:lang w:val="en-US"/>
              </w:rPr>
            </w:pPr>
          </w:p>
        </w:tc>
        <w:tc>
          <w:tcPr>
            <w:tcW w:w="1276" w:type="dxa"/>
          </w:tcPr>
          <w:p w14:paraId="7BB438E6"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Nokia, Nokia Shanghai Bell</w:t>
            </w:r>
          </w:p>
        </w:tc>
        <w:tc>
          <w:tcPr>
            <w:tcW w:w="7226" w:type="dxa"/>
          </w:tcPr>
          <w:p w14:paraId="4BF7C50B" w14:textId="77777777" w:rsidR="002239C4" w:rsidRDefault="00F272CB">
            <w:pPr>
              <w:widowControl w:val="0"/>
              <w:overflowPunct/>
              <w:autoSpaceDE/>
              <w:autoSpaceDN/>
              <w:adjustRightInd/>
              <w:spacing w:after="120"/>
              <w:jc w:val="both"/>
              <w:textAlignment w:val="auto"/>
              <w:rPr>
                <w:sz w:val="16"/>
                <w:szCs w:val="16"/>
                <w:lang w:val="en-US"/>
              </w:rPr>
            </w:pPr>
            <w:r>
              <w:rPr>
                <w:rFonts w:eastAsiaTheme="minorEastAsia"/>
                <w:i/>
                <w:iCs/>
                <w:sz w:val="16"/>
                <w:szCs w:val="16"/>
                <w:lang w:val="en-US" w:eastAsia="zh-CN"/>
              </w:rPr>
              <w:t>Draft CR to TS 38.133 Signalling characteristics for RedCap</w:t>
            </w:r>
          </w:p>
        </w:tc>
      </w:tr>
      <w:tr w:rsidR="002239C4" w14:paraId="3D9F3C82" w14:textId="77777777">
        <w:trPr>
          <w:trHeight w:val="468"/>
        </w:trPr>
        <w:tc>
          <w:tcPr>
            <w:tcW w:w="1129" w:type="dxa"/>
          </w:tcPr>
          <w:p w14:paraId="2231BFD5" w14:textId="77777777" w:rsidR="002239C4" w:rsidRDefault="004258BC">
            <w:pPr>
              <w:rPr>
                <w:b/>
                <w:bCs/>
                <w:color w:val="0000FF"/>
                <w:sz w:val="16"/>
                <w:szCs w:val="16"/>
                <w:u w:val="single"/>
              </w:rPr>
            </w:pPr>
            <w:hyperlink r:id="rId67" w:history="1">
              <w:r w:rsidR="00F272CB">
                <w:rPr>
                  <w:rStyle w:val="Hyperlink"/>
                  <w:b/>
                  <w:bCs/>
                  <w:sz w:val="16"/>
                  <w:szCs w:val="16"/>
                </w:rPr>
                <w:t>R4-2209770</w:t>
              </w:r>
            </w:hyperlink>
          </w:p>
          <w:p w14:paraId="69990D8B" w14:textId="77777777" w:rsidR="002239C4" w:rsidRDefault="002239C4">
            <w:pPr>
              <w:spacing w:after="0"/>
              <w:rPr>
                <w:sz w:val="16"/>
                <w:szCs w:val="16"/>
                <w:lang w:val="en-US"/>
              </w:rPr>
            </w:pPr>
          </w:p>
        </w:tc>
        <w:tc>
          <w:tcPr>
            <w:tcW w:w="1276" w:type="dxa"/>
          </w:tcPr>
          <w:p w14:paraId="2FA96C0F" w14:textId="77777777" w:rsidR="002239C4" w:rsidRDefault="00F272CB">
            <w:pPr>
              <w:spacing w:before="120" w:after="120"/>
              <w:jc w:val="center"/>
              <w:rPr>
                <w:color w:val="000000" w:themeColor="text1"/>
                <w:sz w:val="16"/>
                <w:szCs w:val="16"/>
                <w:lang w:val="en-US"/>
              </w:rPr>
            </w:pPr>
            <w:r>
              <w:rPr>
                <w:rFonts w:eastAsiaTheme="minorEastAsia"/>
                <w:sz w:val="16"/>
                <w:szCs w:val="16"/>
                <w:lang w:val="en-US" w:eastAsia="zh-CN"/>
              </w:rPr>
              <w:t>MediaTek inc.)</w:t>
            </w:r>
          </w:p>
        </w:tc>
        <w:tc>
          <w:tcPr>
            <w:tcW w:w="7226" w:type="dxa"/>
          </w:tcPr>
          <w:p w14:paraId="11A337C5" w14:textId="77777777" w:rsidR="002239C4" w:rsidRDefault="00F272CB">
            <w:pPr>
              <w:pStyle w:val="ListParagraph"/>
              <w:overflowPunct/>
              <w:autoSpaceDE/>
              <w:autoSpaceDN/>
              <w:adjustRightInd/>
              <w:ind w:firstLineChars="0" w:firstLine="0"/>
              <w:jc w:val="both"/>
              <w:textAlignment w:val="auto"/>
              <w:rPr>
                <w:sz w:val="16"/>
                <w:szCs w:val="16"/>
                <w:lang w:val="en-US"/>
              </w:rPr>
            </w:pPr>
            <w:r>
              <w:rPr>
                <w:rFonts w:eastAsiaTheme="minorEastAsia"/>
                <w:i/>
                <w:iCs/>
                <w:sz w:val="16"/>
                <w:szCs w:val="16"/>
                <w:lang w:val="en-US" w:eastAsia="zh-CN"/>
              </w:rPr>
              <w:t>DraftCR on reduced capability Ues for RLM for RedCap</w:t>
            </w:r>
          </w:p>
        </w:tc>
      </w:tr>
      <w:tr w:rsidR="002239C4" w14:paraId="0E2C34B8" w14:textId="77777777">
        <w:trPr>
          <w:trHeight w:val="468"/>
        </w:trPr>
        <w:tc>
          <w:tcPr>
            <w:tcW w:w="1129" w:type="dxa"/>
          </w:tcPr>
          <w:p w14:paraId="20E12D0E" w14:textId="77777777" w:rsidR="002239C4" w:rsidRDefault="004258BC">
            <w:pPr>
              <w:rPr>
                <w:b/>
                <w:bCs/>
                <w:color w:val="0000FF"/>
                <w:sz w:val="16"/>
                <w:szCs w:val="16"/>
                <w:u w:val="single"/>
              </w:rPr>
            </w:pPr>
            <w:hyperlink r:id="rId68" w:history="1">
              <w:r w:rsidR="00F272CB">
                <w:rPr>
                  <w:rStyle w:val="Hyperlink"/>
                  <w:b/>
                  <w:bCs/>
                  <w:sz w:val="16"/>
                  <w:szCs w:val="16"/>
                </w:rPr>
                <w:t>R4-2208148</w:t>
              </w:r>
            </w:hyperlink>
          </w:p>
          <w:p w14:paraId="798A4627" w14:textId="77777777" w:rsidR="002239C4" w:rsidRDefault="002239C4">
            <w:pPr>
              <w:spacing w:after="0"/>
              <w:rPr>
                <w:sz w:val="16"/>
                <w:szCs w:val="16"/>
                <w:lang w:val="en-US"/>
              </w:rPr>
            </w:pPr>
          </w:p>
        </w:tc>
        <w:tc>
          <w:tcPr>
            <w:tcW w:w="1276" w:type="dxa"/>
          </w:tcPr>
          <w:p w14:paraId="48B23EBA"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CATT</w:t>
            </w:r>
          </w:p>
        </w:tc>
        <w:tc>
          <w:tcPr>
            <w:tcW w:w="7226" w:type="dxa"/>
          </w:tcPr>
          <w:p w14:paraId="791D4972" w14:textId="77777777" w:rsidR="002239C4" w:rsidRPr="00BD3377" w:rsidRDefault="00BE4D4A" w:rsidP="00870140">
            <w:pPr>
              <w:overflowPunct/>
              <w:autoSpaceDE/>
              <w:autoSpaceDN/>
              <w:adjustRightInd/>
              <w:spacing w:afterLines="50" w:after="120"/>
              <w:textAlignment w:val="auto"/>
              <w:rPr>
                <w:sz w:val="16"/>
                <w:szCs w:val="16"/>
                <w:lang w:val="en-US"/>
              </w:rPr>
            </w:pPr>
            <w:r w:rsidRPr="00BD3377">
              <w:rPr>
                <w:sz w:val="16"/>
                <w:szCs w:val="16"/>
                <w:lang w:val="en-US" w:eastAsia="zh-CN"/>
              </w:rPr>
              <w:t xml:space="preserve">Proposal </w:t>
            </w:r>
            <w:r w:rsidRPr="00BD3377">
              <w:rPr>
                <w:sz w:val="16"/>
                <w:szCs w:val="16"/>
                <w:lang w:val="en-US"/>
              </w:rPr>
              <w:t>1</w:t>
            </w:r>
            <w:r w:rsidRPr="00BD3377">
              <w:rPr>
                <w:rFonts w:hint="eastAsia"/>
                <w:sz w:val="16"/>
                <w:szCs w:val="16"/>
                <w:lang w:val="en-US"/>
              </w:rPr>
              <w:t>：</w:t>
            </w:r>
            <w:r w:rsidRPr="00BD3377">
              <w:rPr>
                <w:sz w:val="16"/>
                <w:szCs w:val="16"/>
                <w:lang w:val="en-US"/>
              </w:rPr>
              <w:t xml:space="preserve">For </w:t>
            </w:r>
            <w:r w:rsidRPr="00BD3377">
              <w:rPr>
                <w:sz w:val="16"/>
                <w:szCs w:val="16"/>
                <w:lang w:val="en-US" w:eastAsia="zh-CN"/>
              </w:rPr>
              <w:t>whether to define BWP switching delay when only center-frequency is changed in Rel-17</w:t>
            </w:r>
            <w:r w:rsidRPr="00BD3377">
              <w:rPr>
                <w:sz w:val="16"/>
                <w:szCs w:val="16"/>
                <w:lang w:val="en-US"/>
              </w:rPr>
              <w:t xml:space="preserve">, </w:t>
            </w:r>
            <w:r w:rsidRPr="00BD3377">
              <w:rPr>
                <w:sz w:val="16"/>
                <w:szCs w:val="16"/>
                <w:lang w:val="en-US" w:eastAsia="zh-CN"/>
              </w:rPr>
              <w:t>it is suggested to focus on the need to define for this scenario</w:t>
            </w:r>
            <w:r w:rsidRPr="00BD3377">
              <w:rPr>
                <w:sz w:val="16"/>
                <w:szCs w:val="16"/>
                <w:lang w:val="en-US"/>
              </w:rPr>
              <w:t>.</w:t>
            </w:r>
          </w:p>
          <w:p w14:paraId="73979F7C" w14:textId="77777777" w:rsidR="002239C4" w:rsidRPr="00BD3377" w:rsidRDefault="00BE4D4A">
            <w:pPr>
              <w:pStyle w:val="NormalIndent"/>
              <w:overflowPunct/>
              <w:autoSpaceDE/>
              <w:autoSpaceDN/>
              <w:adjustRightInd/>
              <w:spacing w:before="240"/>
              <w:ind w:firstLine="0"/>
              <w:textAlignment w:val="auto"/>
              <w:rPr>
                <w:iCs/>
                <w:sz w:val="16"/>
                <w:szCs w:val="16"/>
                <w:lang w:val="en-US"/>
              </w:rPr>
            </w:pPr>
            <w:r w:rsidRPr="00BD3377">
              <w:rPr>
                <w:iCs/>
                <w:sz w:val="16"/>
                <w:szCs w:val="16"/>
                <w:lang w:val="en-US"/>
              </w:rPr>
              <w:t>Proposal 2</w:t>
            </w:r>
            <w:r w:rsidRPr="00BD3377">
              <w:rPr>
                <w:rFonts w:eastAsia="MS Mincho" w:hint="eastAsia"/>
                <w:iCs/>
                <w:sz w:val="16"/>
                <w:szCs w:val="16"/>
                <w:lang w:val="en-US"/>
              </w:rPr>
              <w:t>：</w:t>
            </w:r>
            <w:r w:rsidRPr="00BD3377">
              <w:rPr>
                <w:iCs/>
                <w:sz w:val="16"/>
                <w:szCs w:val="16"/>
                <w:lang w:val="en-US"/>
              </w:rPr>
              <w:t>For the RedCap UEs configured in the BWP without SSB, whether it is necessary to quickly switch from the initial BWP to achieve the fast RA also needs to wait for the reply from the RAN2 to the LS.</w:t>
            </w:r>
          </w:p>
          <w:p w14:paraId="1ACE48AB" w14:textId="77777777" w:rsidR="002239C4" w:rsidRPr="00BD3377" w:rsidRDefault="00BE4D4A" w:rsidP="00870140">
            <w:pPr>
              <w:pStyle w:val="ListParagraph"/>
              <w:widowControl w:val="0"/>
              <w:numPr>
                <w:ilvl w:val="0"/>
                <w:numId w:val="28"/>
              </w:numPr>
              <w:overflowPunct/>
              <w:autoSpaceDE/>
              <w:autoSpaceDN/>
              <w:adjustRightInd/>
              <w:spacing w:afterLines="50" w:after="120"/>
              <w:ind w:firstLineChars="0"/>
              <w:jc w:val="both"/>
              <w:textAlignment w:val="auto"/>
              <w:rPr>
                <w:rFonts w:eastAsia="SimSun"/>
                <w:sz w:val="16"/>
                <w:szCs w:val="16"/>
                <w:lang w:val="en-US"/>
              </w:rPr>
            </w:pPr>
            <w:r w:rsidRPr="00BD3377">
              <w:rPr>
                <w:rFonts w:eastAsia="SimSun"/>
                <w:sz w:val="16"/>
                <w:szCs w:val="16"/>
                <w:lang w:val="en-US"/>
              </w:rPr>
              <w:lastRenderedPageBreak/>
              <w:t>Option 1: I</w:t>
            </w:r>
            <w:r w:rsidRPr="00BD3377">
              <w:rPr>
                <w:rFonts w:eastAsia="SimSun"/>
                <w:sz w:val="16"/>
                <w:szCs w:val="16"/>
                <w:lang w:val="en-US" w:eastAsia="zh-CN"/>
              </w:rPr>
              <w:t>t is less necessary to quickly switch from the initial BWP to achieve fast RA</w:t>
            </w:r>
            <w:r w:rsidRPr="00BD3377">
              <w:rPr>
                <w:rFonts w:eastAsia="SimSun"/>
                <w:sz w:val="16"/>
                <w:szCs w:val="16"/>
                <w:lang w:val="en-US"/>
              </w:rPr>
              <w:t>.</w:t>
            </w:r>
          </w:p>
          <w:p w14:paraId="76C67BE5" w14:textId="77777777" w:rsidR="002239C4" w:rsidRDefault="00BE4D4A">
            <w:pPr>
              <w:pStyle w:val="NormalIndent"/>
              <w:spacing w:before="240"/>
              <w:ind w:firstLine="0"/>
              <w:rPr>
                <w:iCs/>
                <w:sz w:val="16"/>
                <w:szCs w:val="16"/>
                <w:lang w:val="fi-FI"/>
              </w:rPr>
            </w:pPr>
            <w:r w:rsidRPr="00BD3377">
              <w:rPr>
                <w:iCs/>
                <w:sz w:val="16"/>
                <w:szCs w:val="16"/>
                <w:lang w:val="en-US"/>
              </w:rPr>
              <w:t>Proposal 3:</w:t>
            </w:r>
            <w:r w:rsidR="00F272CB">
              <w:rPr>
                <w:iCs/>
                <w:sz w:val="16"/>
                <w:szCs w:val="16"/>
                <w:lang w:val="fi-FI"/>
              </w:rPr>
              <w:t xml:space="preserve"> It is supported to</w:t>
            </w:r>
            <w:r w:rsidRPr="00BD3377">
              <w:rPr>
                <w:sz w:val="16"/>
                <w:szCs w:val="16"/>
                <w:lang w:val="en-US"/>
              </w:rPr>
              <w:t xml:space="preserve"> </w:t>
            </w:r>
            <w:r w:rsidR="00F272CB">
              <w:rPr>
                <w:iCs/>
                <w:sz w:val="16"/>
                <w:szCs w:val="16"/>
                <w:lang w:val="fi-FI"/>
              </w:rPr>
              <w:t>reuse the legacy BWP switching delay when only center frequency is changed in Rel-17.</w:t>
            </w:r>
          </w:p>
          <w:p w14:paraId="378BEDBD" w14:textId="77777777" w:rsidR="002239C4" w:rsidRDefault="002239C4">
            <w:pPr>
              <w:jc w:val="both"/>
              <w:rPr>
                <w:sz w:val="16"/>
                <w:szCs w:val="16"/>
                <w:lang w:val="fi-FI"/>
              </w:rPr>
            </w:pPr>
          </w:p>
        </w:tc>
      </w:tr>
      <w:tr w:rsidR="002239C4" w14:paraId="7F419588" w14:textId="77777777">
        <w:trPr>
          <w:trHeight w:val="468"/>
        </w:trPr>
        <w:tc>
          <w:tcPr>
            <w:tcW w:w="1129" w:type="dxa"/>
          </w:tcPr>
          <w:p w14:paraId="50EF2E24" w14:textId="77777777" w:rsidR="002239C4" w:rsidRDefault="004258BC">
            <w:pPr>
              <w:rPr>
                <w:b/>
                <w:bCs/>
                <w:color w:val="0000FF"/>
                <w:sz w:val="16"/>
                <w:szCs w:val="16"/>
                <w:u w:val="single"/>
              </w:rPr>
            </w:pPr>
            <w:hyperlink r:id="rId69" w:history="1">
              <w:r w:rsidR="00F272CB">
                <w:rPr>
                  <w:rStyle w:val="Hyperlink"/>
                  <w:b/>
                  <w:bCs/>
                  <w:sz w:val="16"/>
                  <w:szCs w:val="16"/>
                </w:rPr>
                <w:t>R4-2208269</w:t>
              </w:r>
            </w:hyperlink>
          </w:p>
          <w:p w14:paraId="02C9F6DF" w14:textId="77777777" w:rsidR="002239C4" w:rsidRDefault="002239C4">
            <w:pPr>
              <w:rPr>
                <w:b/>
                <w:bCs/>
                <w:color w:val="0000FF"/>
                <w:sz w:val="16"/>
                <w:szCs w:val="16"/>
                <w:u w:val="single"/>
              </w:rPr>
            </w:pPr>
          </w:p>
        </w:tc>
        <w:tc>
          <w:tcPr>
            <w:tcW w:w="1276" w:type="dxa"/>
          </w:tcPr>
          <w:p w14:paraId="191069AF"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vivo</w:t>
            </w:r>
          </w:p>
        </w:tc>
        <w:tc>
          <w:tcPr>
            <w:tcW w:w="7226" w:type="dxa"/>
          </w:tcPr>
          <w:p w14:paraId="25B3198C" w14:textId="77777777" w:rsidR="002239C4" w:rsidRDefault="00F272CB">
            <w:pPr>
              <w:jc w:val="both"/>
              <w:rPr>
                <w:sz w:val="16"/>
                <w:szCs w:val="16"/>
                <w:lang w:val="en-US"/>
              </w:rPr>
            </w:pPr>
            <w:r>
              <w:rPr>
                <w:sz w:val="16"/>
                <w:szCs w:val="16"/>
                <w:lang w:val="en-US"/>
              </w:rPr>
              <w:t xml:space="preserve">Proposal 1: Regarding remaining issues for BFD evaluation period, the measurement period of SS-SINR for legacy UE can be reused for BFD when 1 Rx is used, i.e., Option 1. And the measurement period of CSI-SINR for legacy UE can be reused for BFD when 1 Rx is used. </w:t>
            </w:r>
          </w:p>
          <w:p w14:paraId="62E7D877" w14:textId="77777777" w:rsidR="002239C4" w:rsidRDefault="00F272CB">
            <w:pPr>
              <w:pStyle w:val="ListParagraph"/>
              <w:ind w:firstLineChars="0" w:firstLine="0"/>
              <w:jc w:val="both"/>
              <w:rPr>
                <w:color w:val="000000"/>
                <w:sz w:val="16"/>
                <w:szCs w:val="16"/>
              </w:rPr>
            </w:pPr>
            <w:r>
              <w:rPr>
                <w:sz w:val="16"/>
                <w:szCs w:val="16"/>
                <w:lang w:val="en-US"/>
              </w:rPr>
              <w:t xml:space="preserve">Proposal 2: </w:t>
            </w:r>
            <w:r>
              <w:rPr>
                <w:color w:val="000000"/>
                <w:sz w:val="16"/>
                <w:szCs w:val="16"/>
              </w:rPr>
              <w:t xml:space="preserve">For absolute accuracy and relative accuracy in FR1 for SSB-based L1-RSRP and CSI-RS based L1-RSRP, we support to relax 3dB </w:t>
            </w:r>
            <w:r>
              <w:rPr>
                <w:sz w:val="16"/>
                <w:szCs w:val="16"/>
                <w:lang w:val="en-US"/>
              </w:rPr>
              <w:t>when 1Rx is used</w:t>
            </w:r>
            <w:r>
              <w:rPr>
                <w:color w:val="000000"/>
                <w:sz w:val="16"/>
                <w:szCs w:val="16"/>
              </w:rPr>
              <w:t xml:space="preserve"> compared with the legacy UE. </w:t>
            </w:r>
          </w:p>
          <w:p w14:paraId="73682771" w14:textId="77777777" w:rsidR="002239C4" w:rsidRDefault="00F272CB">
            <w:pPr>
              <w:rPr>
                <w:rFonts w:eastAsia="Malgun Gothic"/>
                <w:color w:val="000000"/>
                <w:sz w:val="16"/>
                <w:szCs w:val="16"/>
                <w:lang w:val="en-US" w:eastAsia="ko-KR"/>
              </w:rPr>
            </w:pPr>
            <w:r>
              <w:rPr>
                <w:color w:val="000000"/>
                <w:sz w:val="16"/>
                <w:szCs w:val="16"/>
                <w:lang w:val="en-US" w:eastAsia="ko-KR"/>
              </w:rPr>
              <w:t>Proposal 3: Agree that L1 measurement gap will not be introduced.</w:t>
            </w:r>
          </w:p>
          <w:p w14:paraId="7DBE0E90" w14:textId="77777777" w:rsidR="002239C4" w:rsidRDefault="002239C4" w:rsidP="00870140">
            <w:pPr>
              <w:spacing w:afterLines="50" w:after="120"/>
              <w:rPr>
                <w:sz w:val="16"/>
                <w:szCs w:val="16"/>
                <w:lang w:val="en-US" w:eastAsia="zh-CN"/>
              </w:rPr>
            </w:pPr>
          </w:p>
        </w:tc>
      </w:tr>
      <w:tr w:rsidR="002239C4" w14:paraId="141DE4BD" w14:textId="77777777">
        <w:trPr>
          <w:trHeight w:val="468"/>
        </w:trPr>
        <w:tc>
          <w:tcPr>
            <w:tcW w:w="1129" w:type="dxa"/>
          </w:tcPr>
          <w:p w14:paraId="12127FEA" w14:textId="77777777" w:rsidR="002239C4" w:rsidRDefault="004258BC">
            <w:pPr>
              <w:rPr>
                <w:b/>
                <w:bCs/>
                <w:color w:val="0000FF"/>
                <w:sz w:val="16"/>
                <w:szCs w:val="16"/>
                <w:u w:val="single"/>
              </w:rPr>
            </w:pPr>
            <w:hyperlink r:id="rId70" w:history="1">
              <w:r w:rsidR="00F272CB">
                <w:rPr>
                  <w:rStyle w:val="Hyperlink"/>
                  <w:b/>
                  <w:bCs/>
                  <w:sz w:val="16"/>
                  <w:szCs w:val="16"/>
                </w:rPr>
                <w:t>R4-2208368</w:t>
              </w:r>
            </w:hyperlink>
          </w:p>
          <w:p w14:paraId="6AC1F112" w14:textId="77777777" w:rsidR="002239C4" w:rsidRDefault="002239C4">
            <w:pPr>
              <w:rPr>
                <w:b/>
                <w:bCs/>
                <w:color w:val="0000FF"/>
                <w:sz w:val="16"/>
                <w:szCs w:val="16"/>
                <w:u w:val="single"/>
              </w:rPr>
            </w:pPr>
          </w:p>
        </w:tc>
        <w:tc>
          <w:tcPr>
            <w:tcW w:w="1276" w:type="dxa"/>
          </w:tcPr>
          <w:p w14:paraId="2D4A412B"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OPPO</w:t>
            </w:r>
          </w:p>
        </w:tc>
        <w:tc>
          <w:tcPr>
            <w:tcW w:w="7226" w:type="dxa"/>
          </w:tcPr>
          <w:p w14:paraId="14B2CB3E" w14:textId="77777777" w:rsidR="002239C4" w:rsidRDefault="00F272CB" w:rsidP="00870140">
            <w:pPr>
              <w:spacing w:beforeLines="50" w:before="120" w:afterLines="50" w:after="120"/>
              <w:rPr>
                <w:sz w:val="16"/>
                <w:szCs w:val="16"/>
              </w:rPr>
            </w:pPr>
            <w:r>
              <w:rPr>
                <w:sz w:val="16"/>
                <w:szCs w:val="16"/>
              </w:rPr>
              <w:t>Proposal 1: Both evaluation period and the lower bound for SSB based BFD can be extended by a factor of 2 for 1 Rx UE</w:t>
            </w:r>
          </w:p>
          <w:p w14:paraId="2A2BBAFA" w14:textId="77777777" w:rsidR="002239C4" w:rsidRDefault="00F272CB">
            <w:pPr>
              <w:spacing w:before="50" w:after="50"/>
              <w:rPr>
                <w:sz w:val="16"/>
                <w:szCs w:val="16"/>
                <w:lang w:val="en-US"/>
              </w:rPr>
            </w:pPr>
            <w:r>
              <w:rPr>
                <w:sz w:val="16"/>
                <w:szCs w:val="16"/>
                <w:lang w:val="en-US"/>
              </w:rPr>
              <w:t xml:space="preserve">Proposal 2: </w:t>
            </w:r>
            <w:r>
              <w:rPr>
                <w:sz w:val="16"/>
                <w:szCs w:val="16"/>
                <w:lang w:val="en-US" w:eastAsia="ko-KR"/>
              </w:rPr>
              <w:t>The relaxed L1-RSRP requirements (absolute and relative accuracy) can apply to both intra- and inter-frequency L1-RSRP measurements.</w:t>
            </w:r>
          </w:p>
          <w:p w14:paraId="6AB0DE29" w14:textId="77777777" w:rsidR="002239C4" w:rsidRDefault="00F272CB">
            <w:pPr>
              <w:spacing w:before="50" w:after="50"/>
              <w:rPr>
                <w:sz w:val="16"/>
                <w:szCs w:val="16"/>
                <w:lang w:val="en-US"/>
              </w:rPr>
            </w:pPr>
            <w:r>
              <w:rPr>
                <w:sz w:val="16"/>
                <w:szCs w:val="16"/>
                <w:lang w:val="en-US"/>
              </w:rPr>
              <w:t xml:space="preserve">Proposal 3: </w:t>
            </w:r>
            <w:r>
              <w:rPr>
                <w:sz w:val="16"/>
                <w:szCs w:val="16"/>
                <w:lang w:val="en-US" w:eastAsia="ko-KR"/>
              </w:rPr>
              <w:t>Absolute accuracy and relative accuracy for SSB-based and CSI-RS L1-RSRP measurements with measurement restriction in FR1 can be relaxed by 2dB when 1Rx is used compared with legacy UE.</w:t>
            </w:r>
          </w:p>
          <w:p w14:paraId="1E47C6D4" w14:textId="77777777" w:rsidR="002239C4" w:rsidRDefault="00F272CB" w:rsidP="00870140">
            <w:pPr>
              <w:spacing w:beforeLines="50" w:before="120" w:afterLines="50" w:after="120"/>
              <w:rPr>
                <w:rFonts w:eastAsia="MS Mincho"/>
                <w:sz w:val="16"/>
                <w:szCs w:val="16"/>
              </w:rPr>
            </w:pPr>
            <w:r>
              <w:rPr>
                <w:rFonts w:eastAsia="MS Mincho"/>
                <w:sz w:val="16"/>
                <w:szCs w:val="16"/>
              </w:rPr>
              <w:t>Proposal 4: Do not introduce L1 measurement gaps.</w:t>
            </w:r>
          </w:p>
          <w:p w14:paraId="42A37720" w14:textId="77777777" w:rsidR="002239C4" w:rsidRDefault="002239C4">
            <w:pPr>
              <w:jc w:val="both"/>
              <w:rPr>
                <w:sz w:val="16"/>
                <w:szCs w:val="16"/>
              </w:rPr>
            </w:pPr>
          </w:p>
        </w:tc>
      </w:tr>
      <w:tr w:rsidR="002239C4" w14:paraId="39A8B0A8" w14:textId="77777777">
        <w:trPr>
          <w:trHeight w:val="468"/>
        </w:trPr>
        <w:tc>
          <w:tcPr>
            <w:tcW w:w="1129" w:type="dxa"/>
          </w:tcPr>
          <w:p w14:paraId="59DCDF88" w14:textId="77777777" w:rsidR="002239C4" w:rsidRDefault="004258BC">
            <w:pPr>
              <w:rPr>
                <w:b/>
                <w:bCs/>
                <w:color w:val="0000FF"/>
                <w:sz w:val="16"/>
                <w:szCs w:val="16"/>
                <w:u w:val="single"/>
              </w:rPr>
            </w:pPr>
            <w:hyperlink r:id="rId71" w:history="1">
              <w:r w:rsidR="00F272CB">
                <w:rPr>
                  <w:rStyle w:val="Hyperlink"/>
                  <w:b/>
                  <w:bCs/>
                  <w:sz w:val="16"/>
                  <w:szCs w:val="16"/>
                </w:rPr>
                <w:t>R4-2208393</w:t>
              </w:r>
            </w:hyperlink>
          </w:p>
          <w:p w14:paraId="09783914" w14:textId="77777777" w:rsidR="002239C4" w:rsidRDefault="002239C4">
            <w:pPr>
              <w:rPr>
                <w:b/>
                <w:bCs/>
                <w:color w:val="0000FF"/>
                <w:sz w:val="16"/>
                <w:szCs w:val="16"/>
                <w:u w:val="single"/>
              </w:rPr>
            </w:pPr>
          </w:p>
        </w:tc>
        <w:tc>
          <w:tcPr>
            <w:tcW w:w="1276" w:type="dxa"/>
          </w:tcPr>
          <w:p w14:paraId="6432717B"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CMCC</w:t>
            </w:r>
          </w:p>
        </w:tc>
        <w:tc>
          <w:tcPr>
            <w:tcW w:w="7226" w:type="dxa"/>
          </w:tcPr>
          <w:p w14:paraId="7E3864E1" w14:textId="77777777" w:rsidR="002239C4" w:rsidRDefault="00F272CB">
            <w:pPr>
              <w:tabs>
                <w:tab w:val="left" w:pos="1134"/>
              </w:tabs>
              <w:spacing w:line="240" w:lineRule="exact"/>
              <w:rPr>
                <w:sz w:val="16"/>
                <w:szCs w:val="16"/>
                <w:lang w:val="en-US"/>
              </w:rPr>
            </w:pPr>
            <w:r>
              <w:rPr>
                <w:sz w:val="16"/>
                <w:szCs w:val="16"/>
                <w:lang w:val="en-US"/>
              </w:rPr>
              <w:t>Proposal 1: Define new BWP switching delay involving only changing of the center-frequency of the BWP without changing its BW, SCS or any other parameter for RF retuning as follows:</w:t>
            </w:r>
          </w:p>
          <w:p w14:paraId="54830CD7" w14:textId="77777777" w:rsidR="002239C4" w:rsidRDefault="00F272CB">
            <w:pPr>
              <w:tabs>
                <w:tab w:val="left" w:pos="1134"/>
              </w:tabs>
              <w:spacing w:line="240" w:lineRule="exact"/>
              <w:rPr>
                <w:sz w:val="16"/>
                <w:szCs w:val="16"/>
                <w:lang w:val="en-US" w:eastAsia="zh-CN"/>
              </w:rPr>
            </w:pPr>
            <w:r>
              <w:rPr>
                <w:sz w:val="16"/>
                <w:szCs w:val="16"/>
                <w:lang w:val="en-US" w:eastAsia="zh-CN"/>
              </w:rPr>
              <w:t>Proposal 2: It is proposed to define a new UE capability to indicate the support of new BWP switching delay when only center-frequency is changed.</w:t>
            </w:r>
          </w:p>
          <w:p w14:paraId="42906CBF" w14:textId="77777777" w:rsidR="002239C4" w:rsidRDefault="002239C4">
            <w:pPr>
              <w:spacing w:beforeLines="50" w:before="120" w:afterLines="50" w:after="120"/>
              <w:rPr>
                <w:sz w:val="16"/>
                <w:szCs w:val="16"/>
                <w:lang w:val="en-US"/>
              </w:rPr>
            </w:pPr>
          </w:p>
        </w:tc>
      </w:tr>
      <w:tr w:rsidR="002239C4" w14:paraId="6BBC117C" w14:textId="77777777">
        <w:trPr>
          <w:trHeight w:val="468"/>
        </w:trPr>
        <w:tc>
          <w:tcPr>
            <w:tcW w:w="1129" w:type="dxa"/>
          </w:tcPr>
          <w:p w14:paraId="178DEBA2" w14:textId="77777777" w:rsidR="002239C4" w:rsidRDefault="004258BC">
            <w:pPr>
              <w:rPr>
                <w:b/>
                <w:bCs/>
                <w:color w:val="0000FF"/>
                <w:sz w:val="16"/>
                <w:szCs w:val="16"/>
                <w:u w:val="single"/>
              </w:rPr>
            </w:pPr>
            <w:hyperlink r:id="rId72" w:history="1">
              <w:r w:rsidR="00F272CB">
                <w:rPr>
                  <w:rStyle w:val="Hyperlink"/>
                  <w:b/>
                  <w:bCs/>
                  <w:sz w:val="16"/>
                  <w:szCs w:val="16"/>
                </w:rPr>
                <w:t>R4-2208721</w:t>
              </w:r>
            </w:hyperlink>
          </w:p>
          <w:p w14:paraId="3A956E15" w14:textId="77777777" w:rsidR="002239C4" w:rsidRDefault="002239C4">
            <w:pPr>
              <w:rPr>
                <w:b/>
                <w:bCs/>
                <w:color w:val="0000FF"/>
                <w:sz w:val="16"/>
                <w:szCs w:val="16"/>
                <w:u w:val="single"/>
              </w:rPr>
            </w:pPr>
          </w:p>
        </w:tc>
        <w:tc>
          <w:tcPr>
            <w:tcW w:w="1276" w:type="dxa"/>
          </w:tcPr>
          <w:p w14:paraId="11ACF95E"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ZTE Corporation</w:t>
            </w:r>
          </w:p>
        </w:tc>
        <w:tc>
          <w:tcPr>
            <w:tcW w:w="7226" w:type="dxa"/>
          </w:tcPr>
          <w:p w14:paraId="33E7478B" w14:textId="77777777" w:rsidR="002239C4" w:rsidRDefault="00F272CB">
            <w:pPr>
              <w:pStyle w:val="RAN4proposal"/>
              <w:numPr>
                <w:ilvl w:val="0"/>
                <w:numId w:val="0"/>
              </w:numPr>
              <w:rPr>
                <w:rFonts w:eastAsia="SimSun" w:cs="Times New Roman"/>
                <w:b w:val="0"/>
                <w:sz w:val="16"/>
                <w:szCs w:val="16"/>
                <w:lang w:eastAsia="zh-CN"/>
              </w:rPr>
            </w:pPr>
            <w:r>
              <w:rPr>
                <w:rFonts w:cs="Times New Roman"/>
                <w:b w:val="0"/>
                <w:sz w:val="16"/>
                <w:szCs w:val="16"/>
                <w:lang w:eastAsia="zh-CN"/>
              </w:rPr>
              <w:t xml:space="preserve">Proposal 1: </w:t>
            </w:r>
            <w:r>
              <w:rPr>
                <w:rFonts w:eastAsia="SimSun" w:cs="Times New Roman"/>
                <w:b w:val="0"/>
                <w:sz w:val="16"/>
                <w:szCs w:val="16"/>
              </w:rPr>
              <w:t>No need to extend the evaluation period for BFD compared to legacy evaluation period.</w:t>
            </w:r>
          </w:p>
          <w:p w14:paraId="4AB06268" w14:textId="77777777" w:rsidR="002239C4" w:rsidRDefault="002239C4">
            <w:pPr>
              <w:tabs>
                <w:tab w:val="left" w:pos="1134"/>
              </w:tabs>
              <w:spacing w:line="240" w:lineRule="exact"/>
              <w:rPr>
                <w:sz w:val="16"/>
                <w:szCs w:val="16"/>
                <w:lang w:val="en-US"/>
              </w:rPr>
            </w:pPr>
          </w:p>
        </w:tc>
      </w:tr>
      <w:tr w:rsidR="002239C4" w14:paraId="15B9917F" w14:textId="77777777">
        <w:trPr>
          <w:trHeight w:val="468"/>
        </w:trPr>
        <w:tc>
          <w:tcPr>
            <w:tcW w:w="1129" w:type="dxa"/>
          </w:tcPr>
          <w:p w14:paraId="28F7BCDB" w14:textId="77777777" w:rsidR="002239C4" w:rsidRDefault="004258BC">
            <w:pPr>
              <w:rPr>
                <w:b/>
                <w:bCs/>
                <w:color w:val="0000FF"/>
                <w:sz w:val="16"/>
                <w:szCs w:val="16"/>
                <w:u w:val="single"/>
              </w:rPr>
            </w:pPr>
            <w:hyperlink r:id="rId73" w:history="1">
              <w:r w:rsidR="00F272CB">
                <w:rPr>
                  <w:rStyle w:val="Hyperlink"/>
                  <w:b/>
                  <w:bCs/>
                  <w:sz w:val="16"/>
                  <w:szCs w:val="16"/>
                </w:rPr>
                <w:t>R4-2208979</w:t>
              </w:r>
            </w:hyperlink>
          </w:p>
          <w:p w14:paraId="4314EC4F" w14:textId="77777777" w:rsidR="002239C4" w:rsidRDefault="002239C4">
            <w:pPr>
              <w:rPr>
                <w:b/>
                <w:bCs/>
                <w:color w:val="0000FF"/>
                <w:sz w:val="16"/>
                <w:szCs w:val="16"/>
                <w:u w:val="single"/>
              </w:rPr>
            </w:pPr>
          </w:p>
        </w:tc>
        <w:tc>
          <w:tcPr>
            <w:tcW w:w="1276" w:type="dxa"/>
          </w:tcPr>
          <w:p w14:paraId="14BA68DF"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Huawei, Hisilicon</w:t>
            </w:r>
          </w:p>
        </w:tc>
        <w:tc>
          <w:tcPr>
            <w:tcW w:w="7226" w:type="dxa"/>
          </w:tcPr>
          <w:p w14:paraId="4E55E224" w14:textId="77777777" w:rsidR="002239C4" w:rsidRDefault="00F272CB">
            <w:pPr>
              <w:ind w:leftChars="100" w:left="200"/>
              <w:rPr>
                <w:sz w:val="16"/>
                <w:szCs w:val="16"/>
                <w:lang w:val="en-US" w:eastAsia="zh-CN"/>
              </w:rPr>
            </w:pPr>
            <w:r>
              <w:rPr>
                <w:sz w:val="16"/>
                <w:szCs w:val="16"/>
                <w:lang w:val="en-US" w:eastAsia="zh-CN"/>
              </w:rPr>
              <w:t>Proposal 1: Legacy SSB based BFD evaluation period can be reused for 1 RX Redcap, in other words, no need to extend the evaluation period for BFD compared to legacy evaluation period.</w:t>
            </w:r>
          </w:p>
          <w:p w14:paraId="4FD16295" w14:textId="77777777" w:rsidR="002239C4" w:rsidRDefault="002239C4">
            <w:pPr>
              <w:ind w:leftChars="100" w:left="200"/>
              <w:rPr>
                <w:sz w:val="16"/>
                <w:szCs w:val="16"/>
                <w:lang w:val="en-US" w:eastAsia="zh-CN"/>
              </w:rPr>
            </w:pPr>
          </w:p>
          <w:p w14:paraId="2EBFD05C" w14:textId="77777777" w:rsidR="002239C4" w:rsidRDefault="00F272CB">
            <w:pPr>
              <w:ind w:leftChars="100" w:left="200"/>
              <w:rPr>
                <w:sz w:val="16"/>
                <w:szCs w:val="16"/>
                <w:lang w:val="en-US" w:eastAsia="zh-CN"/>
              </w:rPr>
            </w:pPr>
            <w:r>
              <w:rPr>
                <w:sz w:val="16"/>
                <w:szCs w:val="16"/>
                <w:lang w:val="en-US" w:eastAsia="zh-CN"/>
              </w:rPr>
              <w:t>Proposal 2: For RedCap UE with 1RX, the measurement accuracy shall be based on one sample.</w:t>
            </w:r>
          </w:p>
          <w:p w14:paraId="0FA93849" w14:textId="77777777" w:rsidR="002239C4" w:rsidRDefault="00F272CB">
            <w:pPr>
              <w:pStyle w:val="ListParagraph"/>
              <w:numPr>
                <w:ilvl w:val="0"/>
                <w:numId w:val="29"/>
              </w:numPr>
              <w:overflowPunct/>
              <w:autoSpaceDE/>
              <w:autoSpaceDN/>
              <w:adjustRightInd/>
              <w:ind w:firstLineChars="0"/>
              <w:contextualSpacing/>
              <w:textAlignment w:val="auto"/>
              <w:rPr>
                <w:rFonts w:eastAsia="SimSun"/>
                <w:sz w:val="16"/>
                <w:szCs w:val="16"/>
                <w:lang w:val="en-US" w:eastAsia="zh-CN"/>
              </w:rPr>
            </w:pPr>
            <w:r>
              <w:rPr>
                <w:rFonts w:eastAsia="SimSun"/>
                <w:sz w:val="16"/>
                <w:szCs w:val="16"/>
                <w:lang w:val="en-US" w:eastAsia="zh-CN"/>
              </w:rPr>
              <w:t>The absolute accuracy for both SSB based L1-RSRP can be relaxed by 3dB;</w:t>
            </w:r>
          </w:p>
          <w:p w14:paraId="69E0FA58" w14:textId="77777777" w:rsidR="002239C4" w:rsidRDefault="00F272CB">
            <w:pPr>
              <w:pStyle w:val="ListParagraph"/>
              <w:numPr>
                <w:ilvl w:val="0"/>
                <w:numId w:val="29"/>
              </w:numPr>
              <w:overflowPunct/>
              <w:autoSpaceDE/>
              <w:autoSpaceDN/>
              <w:adjustRightInd/>
              <w:ind w:firstLineChars="0"/>
              <w:contextualSpacing/>
              <w:textAlignment w:val="auto"/>
              <w:rPr>
                <w:rFonts w:eastAsia="SimSun"/>
                <w:sz w:val="16"/>
                <w:szCs w:val="16"/>
                <w:lang w:val="en-US" w:eastAsia="zh-CN"/>
              </w:rPr>
            </w:pPr>
            <w:r>
              <w:rPr>
                <w:rFonts w:eastAsia="SimSun"/>
                <w:sz w:val="16"/>
                <w:szCs w:val="16"/>
                <w:lang w:val="en-US" w:eastAsia="zh-CN"/>
              </w:rPr>
              <w:t>The relative accuracy for both SSB based L1-RSRP can be relaxed by 3dB.</w:t>
            </w:r>
          </w:p>
          <w:p w14:paraId="76F0FA27" w14:textId="77777777" w:rsidR="002239C4" w:rsidRDefault="002239C4">
            <w:pPr>
              <w:pStyle w:val="RAN4proposal"/>
              <w:numPr>
                <w:ilvl w:val="0"/>
                <w:numId w:val="0"/>
              </w:numPr>
              <w:rPr>
                <w:rFonts w:cs="Times New Roman"/>
                <w:b w:val="0"/>
                <w:sz w:val="16"/>
                <w:szCs w:val="16"/>
                <w:lang w:eastAsia="zh-CN"/>
              </w:rPr>
            </w:pPr>
          </w:p>
        </w:tc>
      </w:tr>
      <w:tr w:rsidR="002239C4" w14:paraId="7A4B4615" w14:textId="77777777">
        <w:trPr>
          <w:trHeight w:val="468"/>
        </w:trPr>
        <w:tc>
          <w:tcPr>
            <w:tcW w:w="1129" w:type="dxa"/>
          </w:tcPr>
          <w:p w14:paraId="0B0F7B33" w14:textId="77777777" w:rsidR="002239C4" w:rsidRDefault="004258BC">
            <w:pPr>
              <w:rPr>
                <w:b/>
                <w:bCs/>
                <w:color w:val="0000FF"/>
                <w:sz w:val="16"/>
                <w:szCs w:val="16"/>
                <w:u w:val="single"/>
              </w:rPr>
            </w:pPr>
            <w:hyperlink r:id="rId74" w:history="1">
              <w:r w:rsidR="00F272CB">
                <w:rPr>
                  <w:rStyle w:val="Hyperlink"/>
                  <w:b/>
                  <w:bCs/>
                  <w:sz w:val="16"/>
                  <w:szCs w:val="16"/>
                </w:rPr>
                <w:t>R4-2209047</w:t>
              </w:r>
            </w:hyperlink>
          </w:p>
          <w:p w14:paraId="6BF600A2" w14:textId="77777777" w:rsidR="002239C4" w:rsidRDefault="002239C4">
            <w:pPr>
              <w:rPr>
                <w:b/>
                <w:bCs/>
                <w:color w:val="0000FF"/>
                <w:sz w:val="16"/>
                <w:szCs w:val="16"/>
                <w:u w:val="single"/>
              </w:rPr>
            </w:pPr>
          </w:p>
        </w:tc>
        <w:tc>
          <w:tcPr>
            <w:tcW w:w="1276" w:type="dxa"/>
          </w:tcPr>
          <w:p w14:paraId="57832E07"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Nokia, Nokia Shanghai Bell</w:t>
            </w:r>
          </w:p>
        </w:tc>
        <w:tc>
          <w:tcPr>
            <w:tcW w:w="7226" w:type="dxa"/>
          </w:tcPr>
          <w:p w14:paraId="5E89A107" w14:textId="77777777" w:rsidR="002239C4" w:rsidRDefault="00F272CB">
            <w:pPr>
              <w:pStyle w:val="RAN4proposal"/>
              <w:numPr>
                <w:ilvl w:val="0"/>
                <w:numId w:val="30"/>
              </w:numPr>
              <w:rPr>
                <w:rFonts w:cs="Times New Roman"/>
                <w:b w:val="0"/>
                <w:sz w:val="16"/>
                <w:szCs w:val="16"/>
              </w:rPr>
            </w:pPr>
            <w:r>
              <w:rPr>
                <w:rFonts w:cs="Times New Roman"/>
                <w:b w:val="0"/>
                <w:sz w:val="16"/>
                <w:szCs w:val="16"/>
              </w:rPr>
              <w:t>For SSB-based or CSI-RS-based BFD: do not extend the evaluation period.</w:t>
            </w:r>
          </w:p>
          <w:p w14:paraId="60F36541" w14:textId="77777777" w:rsidR="002239C4" w:rsidRDefault="00F272CB">
            <w:pPr>
              <w:pStyle w:val="RAN4proposal"/>
              <w:numPr>
                <w:ilvl w:val="0"/>
                <w:numId w:val="30"/>
              </w:numPr>
              <w:rPr>
                <w:rFonts w:cs="Times New Roman"/>
                <w:b w:val="0"/>
                <w:sz w:val="16"/>
                <w:szCs w:val="16"/>
              </w:rPr>
            </w:pPr>
            <w:r>
              <w:rPr>
                <w:rFonts w:cs="Times New Roman"/>
                <w:b w:val="0"/>
                <w:sz w:val="16"/>
                <w:szCs w:val="16"/>
                <w:lang w:val="en-GB"/>
              </w:rPr>
              <w:t xml:space="preserve">The accuracy relaxation to RedCap UEs with 1 Rx is defined based on the simulation results with AWGN. </w:t>
            </w:r>
          </w:p>
          <w:p w14:paraId="7480550A" w14:textId="77777777" w:rsidR="002239C4" w:rsidRDefault="002239C4">
            <w:pPr>
              <w:ind w:leftChars="100" w:left="200"/>
              <w:rPr>
                <w:sz w:val="16"/>
                <w:szCs w:val="16"/>
                <w:lang w:val="en-US" w:eastAsia="zh-CN"/>
              </w:rPr>
            </w:pPr>
          </w:p>
        </w:tc>
      </w:tr>
      <w:tr w:rsidR="002239C4" w14:paraId="4102842B" w14:textId="77777777">
        <w:trPr>
          <w:trHeight w:val="468"/>
        </w:trPr>
        <w:tc>
          <w:tcPr>
            <w:tcW w:w="1129" w:type="dxa"/>
          </w:tcPr>
          <w:p w14:paraId="34CC91BC" w14:textId="77777777" w:rsidR="002239C4" w:rsidRDefault="004258BC">
            <w:pPr>
              <w:rPr>
                <w:b/>
                <w:bCs/>
                <w:color w:val="0000FF"/>
                <w:sz w:val="16"/>
                <w:szCs w:val="16"/>
                <w:u w:val="single"/>
              </w:rPr>
            </w:pPr>
            <w:hyperlink r:id="rId75" w:history="1">
              <w:r w:rsidR="00F272CB">
                <w:rPr>
                  <w:rStyle w:val="Hyperlink"/>
                  <w:b/>
                  <w:bCs/>
                  <w:sz w:val="16"/>
                  <w:szCs w:val="16"/>
                </w:rPr>
                <w:t>R4-2209765</w:t>
              </w:r>
            </w:hyperlink>
          </w:p>
          <w:p w14:paraId="26FFA7C0" w14:textId="77777777" w:rsidR="002239C4" w:rsidRDefault="002239C4">
            <w:pPr>
              <w:rPr>
                <w:b/>
                <w:bCs/>
                <w:color w:val="0000FF"/>
                <w:sz w:val="16"/>
                <w:szCs w:val="16"/>
                <w:u w:val="single"/>
              </w:rPr>
            </w:pPr>
          </w:p>
        </w:tc>
        <w:tc>
          <w:tcPr>
            <w:tcW w:w="1276" w:type="dxa"/>
          </w:tcPr>
          <w:p w14:paraId="38D32B0C"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MediaTek inc.</w:t>
            </w:r>
          </w:p>
        </w:tc>
        <w:tc>
          <w:tcPr>
            <w:tcW w:w="7226" w:type="dxa"/>
          </w:tcPr>
          <w:p w14:paraId="18272AFA" w14:textId="77777777" w:rsidR="002239C4" w:rsidRDefault="00B97453">
            <w:pPr>
              <w:jc w:val="both"/>
              <w:rPr>
                <w:sz w:val="16"/>
                <w:szCs w:val="16"/>
                <w:lang w:val="en-US"/>
              </w:rPr>
            </w:pPr>
            <w:r>
              <w:fldChar w:fldCharType="begin"/>
            </w:r>
            <w:r>
              <w:instrText xml:space="preserve"> REF _Ref79095613 \r \h  \* MERGEFORMAT </w:instrText>
            </w:r>
            <w:r>
              <w:fldChar w:fldCharType="separate"/>
            </w:r>
            <w:r w:rsidR="00F272CB">
              <w:rPr>
                <w:sz w:val="16"/>
                <w:szCs w:val="16"/>
                <w:lang w:val="en-US"/>
              </w:rPr>
              <w:t>Proposal 1:</w:t>
            </w:r>
            <w:r>
              <w:fldChar w:fldCharType="end"/>
            </w:r>
            <w:r w:rsidR="00F272CB">
              <w:rPr>
                <w:sz w:val="16"/>
                <w:szCs w:val="16"/>
                <w:lang w:val="en-US"/>
              </w:rPr>
              <w:t xml:space="preserve"> </w:t>
            </w:r>
            <w:r>
              <w:fldChar w:fldCharType="begin"/>
            </w:r>
            <w:r>
              <w:instrText xml:space="preserve"> REF _Ref79095613 \h  \* MERGEFORMAT </w:instrText>
            </w:r>
            <w:r>
              <w:fldChar w:fldCharType="separate"/>
            </w:r>
            <w:r w:rsidR="00F272CB">
              <w:rPr>
                <w:sz w:val="16"/>
                <w:szCs w:val="16"/>
                <w:lang w:val="en-US" w:eastAsia="ko-KR"/>
              </w:rPr>
              <w:t>BFD requirements shall follow the agreement of out-of-sync requirements from RLM.</w:t>
            </w:r>
            <w:r>
              <w:fldChar w:fldCharType="end"/>
            </w:r>
          </w:p>
          <w:p w14:paraId="31A87477" w14:textId="77777777" w:rsidR="002239C4" w:rsidRDefault="00B97453">
            <w:pPr>
              <w:jc w:val="both"/>
              <w:rPr>
                <w:sz w:val="16"/>
                <w:szCs w:val="16"/>
                <w:lang w:val="en-US"/>
              </w:rPr>
            </w:pPr>
            <w:r>
              <w:fldChar w:fldCharType="begin"/>
            </w:r>
            <w:r>
              <w:instrText xml:space="preserve"> REF _Ref95732642 \r \h  \* MERGEFORMAT </w:instrText>
            </w:r>
            <w:r>
              <w:fldChar w:fldCharType="separate"/>
            </w:r>
            <w:r w:rsidR="00F272CB">
              <w:rPr>
                <w:sz w:val="16"/>
                <w:szCs w:val="16"/>
                <w:lang w:val="en-US"/>
              </w:rPr>
              <w:t>Proposal 2:</w:t>
            </w:r>
            <w:r>
              <w:fldChar w:fldCharType="end"/>
            </w:r>
            <w:r w:rsidR="00F272CB">
              <w:rPr>
                <w:sz w:val="16"/>
                <w:szCs w:val="16"/>
                <w:lang w:val="en-US"/>
              </w:rPr>
              <w:t xml:space="preserve"> </w:t>
            </w:r>
            <w:r>
              <w:fldChar w:fldCharType="begin"/>
            </w:r>
            <w:r>
              <w:instrText xml:space="preserve"> REF _Ref95732642 \h  \* MERGEFORMAT </w:instrText>
            </w:r>
            <w:r>
              <w:fldChar w:fldCharType="separate"/>
            </w:r>
            <w:r w:rsidR="00F272CB">
              <w:rPr>
                <w:sz w:val="16"/>
                <w:szCs w:val="16"/>
                <w:lang w:val="en-US" w:eastAsia="ko-KR"/>
              </w:rPr>
              <w:t>Support extending the evaluation period for BFD by a factor of two in comparison to the existing NR.</w:t>
            </w:r>
            <w:r>
              <w:fldChar w:fldCharType="end"/>
            </w:r>
          </w:p>
          <w:p w14:paraId="2688C330" w14:textId="77777777" w:rsidR="002239C4" w:rsidRDefault="00B97453">
            <w:pPr>
              <w:jc w:val="both"/>
              <w:rPr>
                <w:sz w:val="16"/>
                <w:szCs w:val="16"/>
                <w:lang w:val="en-US"/>
              </w:rPr>
            </w:pPr>
            <w:r>
              <w:fldChar w:fldCharType="begin"/>
            </w:r>
            <w:r>
              <w:instrText xml:space="preserve"> REF _Ref79095628 \r \h  \* MERGEFORMAT </w:instrText>
            </w:r>
            <w:r>
              <w:fldChar w:fldCharType="separate"/>
            </w:r>
            <w:r w:rsidR="00F272CB">
              <w:rPr>
                <w:sz w:val="16"/>
                <w:szCs w:val="16"/>
                <w:lang w:val="en-US"/>
              </w:rPr>
              <w:t>Proposal 3:</w:t>
            </w:r>
            <w:r>
              <w:fldChar w:fldCharType="end"/>
            </w:r>
            <w:r w:rsidR="00F272CB">
              <w:rPr>
                <w:sz w:val="16"/>
                <w:szCs w:val="16"/>
                <w:lang w:val="en-US"/>
              </w:rPr>
              <w:t xml:space="preserve"> </w:t>
            </w:r>
            <w:r>
              <w:fldChar w:fldCharType="begin"/>
            </w:r>
            <w:r>
              <w:instrText xml:space="preserve"> REF _Ref79095628 \h  \* MERGEFORMAT </w:instrText>
            </w:r>
            <w:r>
              <w:fldChar w:fldCharType="separate"/>
            </w:r>
            <w:r w:rsidR="00F272CB">
              <w:rPr>
                <w:sz w:val="16"/>
                <w:szCs w:val="16"/>
                <w:lang w:val="en-US" w:eastAsia="ko-KR"/>
              </w:rPr>
              <w:t>The relaxed L1-RSRP requirements (absolute and relative accuracy) apply to intra-frequency measurements.</w:t>
            </w:r>
            <w:r>
              <w:fldChar w:fldCharType="end"/>
            </w:r>
          </w:p>
          <w:p w14:paraId="67B4C6A0" w14:textId="77777777" w:rsidR="002239C4" w:rsidRDefault="00B97453">
            <w:pPr>
              <w:jc w:val="both"/>
              <w:rPr>
                <w:sz w:val="16"/>
                <w:szCs w:val="16"/>
                <w:lang w:val="en-US"/>
              </w:rPr>
            </w:pPr>
            <w:r>
              <w:fldChar w:fldCharType="begin"/>
            </w:r>
            <w:r>
              <w:instrText xml:space="preserve"> REF _Ref95732682 \r \h  \* MERGEFORMAT </w:instrText>
            </w:r>
            <w:r>
              <w:fldChar w:fldCharType="separate"/>
            </w:r>
            <w:r w:rsidR="00F272CB">
              <w:rPr>
                <w:sz w:val="16"/>
                <w:szCs w:val="16"/>
                <w:lang w:val="en-US"/>
              </w:rPr>
              <w:t>Proposal 4:</w:t>
            </w:r>
            <w:r>
              <w:fldChar w:fldCharType="end"/>
            </w:r>
            <w:r w:rsidR="00F272CB">
              <w:rPr>
                <w:sz w:val="16"/>
                <w:szCs w:val="16"/>
                <w:lang w:val="en-US"/>
              </w:rPr>
              <w:t xml:space="preserve"> </w:t>
            </w:r>
            <w:r>
              <w:fldChar w:fldCharType="begin"/>
            </w:r>
            <w:r>
              <w:instrText xml:space="preserve"> REF _Ref95732682 \h  \* MERGEFORMAT </w:instrText>
            </w:r>
            <w:r>
              <w:fldChar w:fldCharType="separate"/>
            </w:r>
            <w:r w:rsidR="00F272CB">
              <w:rPr>
                <w:sz w:val="16"/>
                <w:szCs w:val="16"/>
                <w:lang w:val="en-US" w:eastAsia="ko-KR"/>
              </w:rPr>
              <w:t>Support all performance accuracy requirements related to L1-RSRP for FR1 as agreed in the previous meeting.</w:t>
            </w:r>
            <w:r>
              <w:fldChar w:fldCharType="end"/>
            </w:r>
          </w:p>
          <w:p w14:paraId="1D34DF30" w14:textId="77777777" w:rsidR="002239C4" w:rsidRDefault="00B97453">
            <w:pPr>
              <w:jc w:val="both"/>
              <w:rPr>
                <w:sz w:val="16"/>
                <w:szCs w:val="16"/>
                <w:lang w:val="en-US"/>
              </w:rPr>
            </w:pPr>
            <w:r>
              <w:lastRenderedPageBreak/>
              <w:fldChar w:fldCharType="begin"/>
            </w:r>
            <w:r>
              <w:instrText xml:space="preserve"> REF _Ref95732704 \n \h  \* MERGEFORMAT </w:instrText>
            </w:r>
            <w:r>
              <w:fldChar w:fldCharType="separate"/>
            </w:r>
            <w:r w:rsidR="00F272CB">
              <w:rPr>
                <w:sz w:val="16"/>
                <w:szCs w:val="16"/>
                <w:lang w:val="en-US"/>
              </w:rPr>
              <w:t>Proposal 5:</w:t>
            </w:r>
            <w:r>
              <w:fldChar w:fldCharType="end"/>
            </w:r>
            <w:r w:rsidR="00F272CB">
              <w:rPr>
                <w:sz w:val="16"/>
                <w:szCs w:val="16"/>
                <w:lang w:val="en-US"/>
              </w:rPr>
              <w:t xml:space="preserve"> </w:t>
            </w:r>
            <w:r>
              <w:fldChar w:fldCharType="begin"/>
            </w:r>
            <w:r>
              <w:instrText xml:space="preserve"> REF _Ref95732704 \h  \* MERGEFORMAT </w:instrText>
            </w:r>
            <w:r>
              <w:fldChar w:fldCharType="separate"/>
            </w:r>
            <w:r w:rsidR="00F272CB">
              <w:rPr>
                <w:sz w:val="16"/>
                <w:szCs w:val="16"/>
                <w:lang w:val="en-US" w:eastAsia="ko-KR"/>
              </w:rPr>
              <w:t>Do not introduce L1 measurement gaps for acquiring SSB outside active BWP for RedCap UE in Release 17.</w:t>
            </w:r>
            <w:r>
              <w:fldChar w:fldCharType="end"/>
            </w:r>
          </w:p>
          <w:p w14:paraId="1062FFF8" w14:textId="77777777" w:rsidR="002239C4" w:rsidRDefault="002239C4">
            <w:pPr>
              <w:pStyle w:val="RAN4proposal"/>
              <w:numPr>
                <w:ilvl w:val="0"/>
                <w:numId w:val="0"/>
              </w:numPr>
              <w:ind w:left="360"/>
              <w:rPr>
                <w:rFonts w:cs="Times New Roman"/>
                <w:b w:val="0"/>
                <w:sz w:val="16"/>
                <w:szCs w:val="16"/>
              </w:rPr>
            </w:pPr>
          </w:p>
        </w:tc>
      </w:tr>
      <w:tr w:rsidR="002239C4" w14:paraId="4758B77E" w14:textId="77777777">
        <w:trPr>
          <w:trHeight w:val="468"/>
        </w:trPr>
        <w:tc>
          <w:tcPr>
            <w:tcW w:w="1129" w:type="dxa"/>
          </w:tcPr>
          <w:p w14:paraId="18952C82" w14:textId="77777777" w:rsidR="002239C4" w:rsidRDefault="004258BC">
            <w:pPr>
              <w:rPr>
                <w:b/>
                <w:bCs/>
                <w:color w:val="0000FF"/>
                <w:sz w:val="16"/>
                <w:szCs w:val="16"/>
                <w:u w:val="single"/>
              </w:rPr>
            </w:pPr>
            <w:hyperlink r:id="rId76" w:history="1">
              <w:r w:rsidR="00F272CB">
                <w:rPr>
                  <w:rStyle w:val="Hyperlink"/>
                  <w:b/>
                  <w:bCs/>
                  <w:sz w:val="16"/>
                  <w:szCs w:val="16"/>
                </w:rPr>
                <w:t>R4-2209774</w:t>
              </w:r>
            </w:hyperlink>
          </w:p>
          <w:p w14:paraId="2DD92443" w14:textId="77777777" w:rsidR="002239C4" w:rsidRDefault="002239C4">
            <w:pPr>
              <w:rPr>
                <w:b/>
                <w:bCs/>
                <w:color w:val="0000FF"/>
                <w:sz w:val="16"/>
                <w:szCs w:val="16"/>
                <w:u w:val="single"/>
              </w:rPr>
            </w:pPr>
          </w:p>
        </w:tc>
        <w:tc>
          <w:tcPr>
            <w:tcW w:w="1276" w:type="dxa"/>
          </w:tcPr>
          <w:p w14:paraId="7E50D82E"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Apple</w:t>
            </w:r>
          </w:p>
        </w:tc>
        <w:tc>
          <w:tcPr>
            <w:tcW w:w="7226" w:type="dxa"/>
          </w:tcPr>
          <w:p w14:paraId="7E82659A" w14:textId="77777777" w:rsidR="002239C4" w:rsidRDefault="00F272CB">
            <w:pPr>
              <w:spacing w:after="120"/>
              <w:jc w:val="both"/>
              <w:rPr>
                <w:i/>
                <w:iCs/>
                <w:color w:val="000000" w:themeColor="text1"/>
                <w:sz w:val="16"/>
                <w:szCs w:val="16"/>
                <w:lang w:val="en-US"/>
              </w:rPr>
            </w:pPr>
            <w:r>
              <w:rPr>
                <w:i/>
                <w:iCs/>
                <w:color w:val="000000"/>
                <w:sz w:val="16"/>
                <w:szCs w:val="16"/>
                <w:lang w:val="en-US"/>
              </w:rPr>
              <w:t xml:space="preserve">Proposal 1: </w:t>
            </w:r>
            <w:r>
              <w:rPr>
                <w:i/>
                <w:iCs/>
                <w:sz w:val="16"/>
                <w:szCs w:val="16"/>
                <w:lang w:val="en-US"/>
              </w:rPr>
              <w:t>For RedCap UE with 1Rx</w:t>
            </w:r>
            <w:r>
              <w:rPr>
                <w:i/>
                <w:iCs/>
                <w:color w:val="000000" w:themeColor="text1"/>
                <w:sz w:val="16"/>
                <w:szCs w:val="16"/>
                <w:lang w:val="en-US"/>
              </w:rPr>
              <w:t xml:space="preserve">, </w:t>
            </w:r>
            <w:r>
              <w:rPr>
                <w:i/>
                <w:iCs/>
                <w:color w:val="000000"/>
                <w:sz w:val="16"/>
                <w:szCs w:val="16"/>
                <w:lang w:val="en-US"/>
              </w:rPr>
              <w:t xml:space="preserve">to </w:t>
            </w:r>
            <w:r>
              <w:rPr>
                <w:i/>
                <w:iCs/>
                <w:color w:val="000000" w:themeColor="text1"/>
                <w:sz w:val="16"/>
                <w:szCs w:val="16"/>
                <w:lang w:val="en-US"/>
              </w:rPr>
              <w:t>follow the OOS evaluation period of RLM, RAN4 to double the evaluation period for SSB based and CSI-RS based BFD in FR1.</w:t>
            </w:r>
          </w:p>
          <w:p w14:paraId="6B80BFC0" w14:textId="77777777" w:rsidR="002239C4" w:rsidRDefault="00F272CB">
            <w:pPr>
              <w:spacing w:after="120"/>
              <w:jc w:val="both"/>
              <w:rPr>
                <w:i/>
                <w:iCs/>
                <w:sz w:val="16"/>
                <w:szCs w:val="16"/>
                <w:lang w:val="en-US"/>
              </w:rPr>
            </w:pPr>
            <w:r>
              <w:rPr>
                <w:i/>
                <w:iCs/>
                <w:sz w:val="16"/>
                <w:szCs w:val="16"/>
                <w:lang w:val="en-US"/>
              </w:rPr>
              <w:t>Proposal 2: the SSB-based and CSI-RS-based L1-RSRP measurement accuracy requirement shall be defined:</w:t>
            </w:r>
          </w:p>
          <w:p w14:paraId="45491DDD"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rPr>
            </w:pPr>
            <w:r>
              <w:rPr>
                <w:i/>
                <w:iCs/>
                <w:sz w:val="16"/>
                <w:szCs w:val="16"/>
                <w:lang w:val="en-US"/>
              </w:rPr>
              <w:t>For FR1 RedCap with 1Rx</w:t>
            </w:r>
          </w:p>
          <w:p w14:paraId="210B7D88"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Relax the current absolute L1-RSRP accuracy by 3dB  </w:t>
            </w:r>
          </w:p>
          <w:p w14:paraId="50DB8081"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Relax the current relative L1-RSRP accuracy by 3dB</w:t>
            </w:r>
          </w:p>
          <w:p w14:paraId="0FDDB440" w14:textId="77777777" w:rsidR="002239C4" w:rsidRDefault="002239C4">
            <w:pPr>
              <w:jc w:val="both"/>
              <w:rPr>
                <w:sz w:val="16"/>
                <w:szCs w:val="16"/>
                <w:lang w:val="en-US"/>
              </w:rPr>
            </w:pPr>
          </w:p>
        </w:tc>
      </w:tr>
      <w:tr w:rsidR="002239C4" w14:paraId="6E11B20B" w14:textId="77777777">
        <w:trPr>
          <w:trHeight w:val="468"/>
        </w:trPr>
        <w:tc>
          <w:tcPr>
            <w:tcW w:w="1129" w:type="dxa"/>
          </w:tcPr>
          <w:p w14:paraId="3184381D" w14:textId="77777777" w:rsidR="002239C4" w:rsidRDefault="004258BC">
            <w:pPr>
              <w:rPr>
                <w:b/>
                <w:bCs/>
                <w:color w:val="0000FF"/>
                <w:sz w:val="16"/>
                <w:szCs w:val="16"/>
                <w:u w:val="single"/>
              </w:rPr>
            </w:pPr>
            <w:hyperlink r:id="rId77" w:history="1">
              <w:r w:rsidR="00F272CB">
                <w:rPr>
                  <w:rStyle w:val="Hyperlink"/>
                  <w:b/>
                  <w:bCs/>
                  <w:sz w:val="16"/>
                  <w:szCs w:val="16"/>
                </w:rPr>
                <w:t>R4-2209904</w:t>
              </w:r>
            </w:hyperlink>
          </w:p>
          <w:p w14:paraId="3869741F" w14:textId="77777777" w:rsidR="002239C4" w:rsidRDefault="002239C4">
            <w:pPr>
              <w:rPr>
                <w:b/>
                <w:bCs/>
                <w:color w:val="0000FF"/>
                <w:sz w:val="16"/>
                <w:szCs w:val="16"/>
                <w:u w:val="single"/>
              </w:rPr>
            </w:pPr>
          </w:p>
        </w:tc>
        <w:tc>
          <w:tcPr>
            <w:tcW w:w="1276" w:type="dxa"/>
          </w:tcPr>
          <w:p w14:paraId="40989CF5"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Ericsson</w:t>
            </w:r>
          </w:p>
        </w:tc>
        <w:tc>
          <w:tcPr>
            <w:tcW w:w="7226" w:type="dxa"/>
          </w:tcPr>
          <w:p w14:paraId="39CA38B9" w14:textId="77777777" w:rsidR="002239C4" w:rsidRDefault="00F272CB">
            <w:pPr>
              <w:rPr>
                <w:sz w:val="16"/>
                <w:szCs w:val="16"/>
                <w:lang w:val="en-US"/>
              </w:rPr>
            </w:pPr>
            <w:r>
              <w:rPr>
                <w:sz w:val="16"/>
                <w:szCs w:val="16"/>
                <w:lang w:val="en-US"/>
              </w:rPr>
              <w:t xml:space="preserve">Proposal #1: </w:t>
            </w:r>
            <w:r>
              <w:rPr>
                <w:color w:val="000000" w:themeColor="text1"/>
                <w:sz w:val="16"/>
                <w:szCs w:val="16"/>
                <w:lang w:val="en-US"/>
              </w:rPr>
              <w:t>Set SSB based BFD evaluation period to be extended by a factor of 2 (10 samples) for 1Rx UE.</w:t>
            </w:r>
          </w:p>
          <w:p w14:paraId="1DEEE342" w14:textId="77777777" w:rsidR="002239C4" w:rsidRDefault="00F272CB">
            <w:pPr>
              <w:rPr>
                <w:color w:val="000000" w:themeColor="text1"/>
                <w:sz w:val="16"/>
                <w:szCs w:val="16"/>
                <w:lang w:val="en-US"/>
              </w:rPr>
            </w:pPr>
            <w:r>
              <w:rPr>
                <w:sz w:val="16"/>
                <w:szCs w:val="16"/>
                <w:lang w:val="en-US"/>
              </w:rPr>
              <w:t xml:space="preserve">Proposal #2: </w:t>
            </w:r>
            <w:r>
              <w:rPr>
                <w:color w:val="000000" w:themeColor="text1"/>
                <w:sz w:val="16"/>
                <w:szCs w:val="16"/>
                <w:lang w:val="en-US"/>
              </w:rPr>
              <w:t>Support relaxation by 3 dB when 1 Rx is used compared to legacy UE requirements for following:</w:t>
            </w:r>
          </w:p>
          <w:p w14:paraId="70910A7A"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SSB-based L1-RSRP measurement absolute accuracy with measurement restriction in FR1</w:t>
            </w:r>
          </w:p>
          <w:p w14:paraId="074BF0AC"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SS-based L1-RSRP measurement relative accuracy with measurement restriction in FR1</w:t>
            </w:r>
          </w:p>
          <w:p w14:paraId="075C9DD3" w14:textId="77777777" w:rsidR="002239C4" w:rsidRDefault="00F272CB">
            <w:pPr>
              <w:pStyle w:val="ListParagraph"/>
              <w:numPr>
                <w:ilvl w:val="0"/>
                <w:numId w:val="32"/>
              </w:numPr>
              <w:overflowPunct/>
              <w:autoSpaceDE/>
              <w:autoSpaceDN/>
              <w:adjustRightInd/>
              <w:ind w:firstLineChars="0" w:firstLine="480"/>
              <w:contextualSpacing/>
              <w:textAlignment w:val="auto"/>
              <w:rPr>
                <w:sz w:val="16"/>
                <w:szCs w:val="16"/>
                <w:lang w:val="en-US"/>
              </w:rPr>
            </w:pPr>
            <w:r>
              <w:rPr>
                <w:sz w:val="16"/>
                <w:szCs w:val="16"/>
                <w:lang w:val="en-US"/>
              </w:rPr>
              <w:t>CSI-RS based L1-RSRP measurement absolute accuracy with measurement restriction in FR1</w:t>
            </w:r>
          </w:p>
          <w:p w14:paraId="071F68FE" w14:textId="77777777" w:rsidR="002239C4" w:rsidRDefault="00F272CB">
            <w:pPr>
              <w:rPr>
                <w:color w:val="000000" w:themeColor="text1"/>
                <w:sz w:val="16"/>
                <w:szCs w:val="16"/>
                <w:lang w:val="en-US"/>
              </w:rPr>
            </w:pPr>
            <w:r>
              <w:rPr>
                <w:sz w:val="16"/>
                <w:szCs w:val="16"/>
                <w:lang w:val="en-US"/>
              </w:rPr>
              <w:t xml:space="preserve">Proposal #3: </w:t>
            </w:r>
            <w:r>
              <w:rPr>
                <w:color w:val="000000" w:themeColor="text1"/>
                <w:sz w:val="16"/>
                <w:szCs w:val="16"/>
                <w:lang w:val="en-US"/>
              </w:rPr>
              <w:t xml:space="preserve">No further discussions in RAN4 on L1 measurement gaps are needed. </w:t>
            </w:r>
          </w:p>
          <w:p w14:paraId="5B0B9ABC" w14:textId="77777777" w:rsidR="002239C4" w:rsidRDefault="00F272CB">
            <w:pPr>
              <w:pStyle w:val="Caption"/>
              <w:rPr>
                <w:b w:val="0"/>
                <w:sz w:val="16"/>
                <w:szCs w:val="16"/>
                <w:lang w:val="en-US"/>
              </w:rPr>
            </w:pPr>
            <w:r>
              <w:rPr>
                <w:b w:val="0"/>
                <w:sz w:val="16"/>
                <w:szCs w:val="16"/>
                <w:lang w:val="en-US"/>
              </w:rPr>
              <w:t>Proposal 4: For UL spatial relation switching requirements, the legacy UL spatial relation switch requirements are reused with following updates:</w:t>
            </w:r>
          </w:p>
          <w:p w14:paraId="673BFC8E" w14:textId="77777777" w:rsidR="002239C4" w:rsidRDefault="00F272CB">
            <w:pPr>
              <w:pStyle w:val="ListParagraph"/>
              <w:numPr>
                <w:ilvl w:val="0"/>
                <w:numId w:val="5"/>
              </w:numPr>
              <w:overflowPunct/>
              <w:autoSpaceDE/>
              <w:autoSpaceDN/>
              <w:adjustRightInd/>
              <w:ind w:firstLineChars="0" w:firstLine="480"/>
              <w:contextualSpacing/>
              <w:textAlignment w:val="auto"/>
              <w:rPr>
                <w:sz w:val="16"/>
                <w:szCs w:val="16"/>
                <w:lang w:val="en-US"/>
              </w:rPr>
            </w:pPr>
            <w:r>
              <w:rPr>
                <w:sz w:val="16"/>
                <w:szCs w:val="16"/>
                <w:lang w:val="en-US" w:eastAsia="en-GB"/>
              </w:rPr>
              <w:t>T</w:t>
            </w:r>
            <w:r>
              <w:rPr>
                <w:sz w:val="16"/>
                <w:szCs w:val="16"/>
                <w:vertAlign w:val="subscript"/>
                <w:lang w:val="en-US" w:eastAsia="en-GB"/>
              </w:rPr>
              <w:t xml:space="preserve">L1-RSRP_Measurement_Period_SSB </w:t>
            </w:r>
            <w:r>
              <w:rPr>
                <w:sz w:val="16"/>
                <w:szCs w:val="16"/>
                <w:lang w:val="en-US" w:eastAsia="en-GB"/>
              </w:rPr>
              <w:t xml:space="preserve">replaced to </w:t>
            </w:r>
            <w:r>
              <w:rPr>
                <w:sz w:val="16"/>
                <w:szCs w:val="16"/>
                <w:lang w:val="en-US"/>
              </w:rPr>
              <w:t>T</w:t>
            </w:r>
            <w:r>
              <w:rPr>
                <w:sz w:val="16"/>
                <w:szCs w:val="16"/>
                <w:vertAlign w:val="subscript"/>
                <w:lang w:val="en-US"/>
              </w:rPr>
              <w:t>L1-RSRP_Measurement_Period_SSB_RedCap</w:t>
            </w:r>
          </w:p>
          <w:p w14:paraId="0354C0C3" w14:textId="77777777" w:rsidR="002239C4" w:rsidRDefault="00F272CB">
            <w:pPr>
              <w:pStyle w:val="ListParagraph"/>
              <w:numPr>
                <w:ilvl w:val="0"/>
                <w:numId w:val="5"/>
              </w:numPr>
              <w:overflowPunct/>
              <w:autoSpaceDE/>
              <w:autoSpaceDN/>
              <w:adjustRightInd/>
              <w:ind w:firstLineChars="0" w:firstLine="480"/>
              <w:contextualSpacing/>
              <w:textAlignment w:val="auto"/>
              <w:rPr>
                <w:sz w:val="16"/>
                <w:szCs w:val="16"/>
                <w:lang w:val="en-US"/>
              </w:rPr>
            </w:pPr>
            <w:r>
              <w:rPr>
                <w:sz w:val="16"/>
                <w:szCs w:val="16"/>
                <w:lang w:val="en-US"/>
              </w:rPr>
              <w:t>T</w:t>
            </w:r>
            <w:r>
              <w:rPr>
                <w:sz w:val="16"/>
                <w:szCs w:val="16"/>
                <w:vertAlign w:val="subscript"/>
                <w:lang w:val="en-US"/>
              </w:rPr>
              <w:t xml:space="preserve">L1-RSRP_Measurement_Period_CSI-RS </w:t>
            </w:r>
            <w:r>
              <w:rPr>
                <w:sz w:val="16"/>
                <w:szCs w:val="16"/>
                <w:lang w:val="en-US"/>
              </w:rPr>
              <w:t>replaced to T</w:t>
            </w:r>
            <w:r>
              <w:rPr>
                <w:sz w:val="16"/>
                <w:szCs w:val="16"/>
                <w:vertAlign w:val="subscript"/>
                <w:lang w:val="en-US"/>
              </w:rPr>
              <w:t>L1-RSRP_Measurement_Period_CSI-RS_RedCap</w:t>
            </w:r>
          </w:p>
          <w:p w14:paraId="65739EE7" w14:textId="77777777" w:rsidR="002239C4" w:rsidRDefault="00F272CB">
            <w:pPr>
              <w:pStyle w:val="Caption"/>
              <w:rPr>
                <w:b w:val="0"/>
                <w:sz w:val="16"/>
                <w:szCs w:val="16"/>
                <w:lang w:val="en-US"/>
              </w:rPr>
            </w:pPr>
            <w:r>
              <w:rPr>
                <w:b w:val="0"/>
                <w:sz w:val="16"/>
                <w:szCs w:val="16"/>
                <w:lang w:val="en-US"/>
              </w:rPr>
              <w:t>Proposal 5: For RedCap UE in HD-FDD mode, if a downlink reception overlaps with uplink transmission associated with the target spatial relation of the serving cell then the UE is allowed to postpone the uplink transmission.</w:t>
            </w:r>
          </w:p>
          <w:p w14:paraId="1FA3E840" w14:textId="77777777" w:rsidR="002239C4" w:rsidRDefault="002239C4">
            <w:pPr>
              <w:spacing w:after="120"/>
              <w:jc w:val="both"/>
              <w:rPr>
                <w:i/>
                <w:iCs/>
                <w:color w:val="000000"/>
                <w:sz w:val="16"/>
                <w:szCs w:val="16"/>
                <w:lang w:val="en-US"/>
              </w:rPr>
            </w:pPr>
          </w:p>
        </w:tc>
      </w:tr>
      <w:tr w:rsidR="002239C4" w14:paraId="5FD87CDA" w14:textId="77777777">
        <w:trPr>
          <w:trHeight w:val="468"/>
        </w:trPr>
        <w:tc>
          <w:tcPr>
            <w:tcW w:w="1129" w:type="dxa"/>
          </w:tcPr>
          <w:p w14:paraId="37E8452F" w14:textId="77777777" w:rsidR="002239C4" w:rsidRDefault="004258BC">
            <w:pPr>
              <w:rPr>
                <w:b/>
                <w:bCs/>
                <w:color w:val="0000FF"/>
                <w:sz w:val="16"/>
                <w:szCs w:val="16"/>
                <w:u w:val="single"/>
              </w:rPr>
            </w:pPr>
            <w:hyperlink r:id="rId78" w:history="1">
              <w:r w:rsidR="00F272CB">
                <w:rPr>
                  <w:rStyle w:val="Hyperlink"/>
                  <w:b/>
                  <w:bCs/>
                  <w:sz w:val="16"/>
                  <w:szCs w:val="16"/>
                </w:rPr>
                <w:t>R4-2210221</w:t>
              </w:r>
            </w:hyperlink>
          </w:p>
          <w:p w14:paraId="64B2F935" w14:textId="77777777" w:rsidR="002239C4" w:rsidRDefault="002239C4">
            <w:pPr>
              <w:rPr>
                <w:b/>
                <w:bCs/>
                <w:color w:val="0000FF"/>
                <w:sz w:val="16"/>
                <w:szCs w:val="16"/>
                <w:u w:val="single"/>
              </w:rPr>
            </w:pPr>
          </w:p>
        </w:tc>
        <w:tc>
          <w:tcPr>
            <w:tcW w:w="1276" w:type="dxa"/>
          </w:tcPr>
          <w:p w14:paraId="410F5DFD"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Qualcomm Incorporated</w:t>
            </w:r>
          </w:p>
        </w:tc>
        <w:tc>
          <w:tcPr>
            <w:tcW w:w="7226" w:type="dxa"/>
          </w:tcPr>
          <w:p w14:paraId="059596CB" w14:textId="77777777" w:rsidR="002239C4" w:rsidRDefault="00F272CB">
            <w:pPr>
              <w:rPr>
                <w:sz w:val="16"/>
                <w:szCs w:val="16"/>
                <w:lang w:val="en-US" w:eastAsia="zh-CN"/>
              </w:rPr>
            </w:pPr>
            <w:r>
              <w:rPr>
                <w:sz w:val="16"/>
                <w:szCs w:val="16"/>
                <w:lang w:val="en-US" w:eastAsia="zh-CN"/>
              </w:rPr>
              <w:t>Proposal 1: The evaluation period of SSB based BFD is extended by factor of 2 to guarantee accuracy for BFD Q</w:t>
            </w:r>
            <w:r>
              <w:rPr>
                <w:sz w:val="16"/>
                <w:szCs w:val="16"/>
                <w:vertAlign w:val="subscript"/>
                <w:lang w:val="en-US" w:eastAsia="zh-CN"/>
              </w:rPr>
              <w:t>out-LR</w:t>
            </w:r>
            <w:r>
              <w:rPr>
                <w:sz w:val="16"/>
                <w:szCs w:val="16"/>
                <w:lang w:val="en-US" w:eastAsia="zh-CN"/>
              </w:rPr>
              <w:t xml:space="preserve"> for RedCap UE with 1 Rx, i.e., use 10 BFD-RS samples.</w:t>
            </w:r>
          </w:p>
          <w:p w14:paraId="56C6A217" w14:textId="77777777" w:rsidR="002239C4" w:rsidRDefault="00F272CB">
            <w:pPr>
              <w:rPr>
                <w:sz w:val="16"/>
                <w:szCs w:val="16"/>
                <w:lang w:val="en-US" w:eastAsia="zh-CN"/>
              </w:rPr>
            </w:pPr>
            <w:r>
              <w:rPr>
                <w:sz w:val="16"/>
                <w:szCs w:val="16"/>
                <w:lang w:val="en-US" w:eastAsia="zh-CN"/>
              </w:rPr>
              <w:t>Proposal 2: Relaxations to relative/absolute L1-RSRP measurement accuracies are applicable to both intra-frequency and inter-frequency requirements.</w:t>
            </w:r>
          </w:p>
          <w:p w14:paraId="1D453CFA" w14:textId="77777777" w:rsidR="002239C4" w:rsidRDefault="00F272CB">
            <w:pPr>
              <w:rPr>
                <w:color w:val="000000" w:themeColor="text1"/>
                <w:sz w:val="16"/>
                <w:szCs w:val="16"/>
                <w:lang w:val="en-US" w:eastAsia="zh-CN"/>
              </w:rPr>
            </w:pPr>
            <w:r>
              <w:rPr>
                <w:sz w:val="16"/>
                <w:szCs w:val="16"/>
                <w:lang w:val="en-US" w:eastAsia="zh-CN"/>
              </w:rPr>
              <w:t>Proposal 3: RAN4 to define 1Rx related relaxations to L1-RSRP measurement performance requirements (accuracy and test cases) for AWGN channel only as was done during R15/R16.</w:t>
            </w:r>
          </w:p>
          <w:p w14:paraId="0440F686" w14:textId="77777777" w:rsidR="002239C4" w:rsidRDefault="00F272CB">
            <w:pPr>
              <w:rPr>
                <w:color w:val="000000" w:themeColor="text1"/>
                <w:sz w:val="16"/>
                <w:szCs w:val="16"/>
                <w:lang w:val="en-US" w:eastAsia="zh-CN"/>
              </w:rPr>
            </w:pPr>
            <w:r>
              <w:rPr>
                <w:sz w:val="16"/>
                <w:szCs w:val="16"/>
                <w:lang w:val="en-US" w:eastAsia="zh-CN"/>
              </w:rPr>
              <w:t xml:space="preserve">Proposal 4: RAN4 </w:t>
            </w:r>
            <w:r>
              <w:rPr>
                <w:color w:val="000000" w:themeColor="text1"/>
                <w:sz w:val="16"/>
                <w:szCs w:val="16"/>
                <w:lang w:val="en-US" w:eastAsia="zh-CN"/>
              </w:rPr>
              <w:t xml:space="preserve">to relax the L1-RSRP measurement accuracy requirements by +-1db. </w:t>
            </w:r>
          </w:p>
          <w:p w14:paraId="4B3E32E5" w14:textId="77777777" w:rsidR="002239C4" w:rsidRDefault="00F272CB">
            <w:pPr>
              <w:rPr>
                <w:sz w:val="16"/>
                <w:szCs w:val="16"/>
                <w:lang w:val="en-US" w:eastAsia="zh-CN"/>
              </w:rPr>
            </w:pPr>
            <w:r>
              <w:rPr>
                <w:sz w:val="16"/>
                <w:szCs w:val="16"/>
                <w:lang w:val="en-US" w:eastAsia="zh-CN"/>
              </w:rPr>
              <w:t>Proposal 5: RAN4 to define further relaxations (e.g., larger K values) to RLM/BFD measurements for a Rel-17 RedCap UE that is configured with and satisfies the stationary criterion.</w:t>
            </w:r>
          </w:p>
          <w:p w14:paraId="2C334838" w14:textId="77777777" w:rsidR="002239C4" w:rsidRDefault="00F272CB">
            <w:pPr>
              <w:rPr>
                <w:sz w:val="16"/>
                <w:szCs w:val="16"/>
                <w:lang w:val="en-US" w:eastAsia="zh-CN"/>
              </w:rPr>
            </w:pPr>
            <w:r>
              <w:rPr>
                <w:sz w:val="16"/>
                <w:szCs w:val="16"/>
                <w:lang w:val="en-US" w:eastAsia="zh-CN"/>
              </w:rPr>
              <w:t>Proposal 6: RAN4 to consider defining the applicability of power-saving enhancements to longer DRX cycles (up-to 160ms) to allow stationary UEs save significant power.</w:t>
            </w:r>
          </w:p>
          <w:p w14:paraId="46665BB1" w14:textId="77777777" w:rsidR="002239C4" w:rsidRDefault="002239C4">
            <w:pPr>
              <w:rPr>
                <w:sz w:val="16"/>
                <w:szCs w:val="16"/>
                <w:lang w:val="en-US"/>
              </w:rPr>
            </w:pPr>
          </w:p>
        </w:tc>
      </w:tr>
      <w:tr w:rsidR="002239C4" w14:paraId="08387B9E" w14:textId="77777777">
        <w:trPr>
          <w:trHeight w:val="468"/>
        </w:trPr>
        <w:tc>
          <w:tcPr>
            <w:tcW w:w="1129" w:type="dxa"/>
          </w:tcPr>
          <w:p w14:paraId="0F3A9216" w14:textId="77777777" w:rsidR="002239C4" w:rsidRDefault="004258BC">
            <w:pPr>
              <w:rPr>
                <w:sz w:val="16"/>
                <w:szCs w:val="16"/>
              </w:rPr>
            </w:pPr>
            <w:hyperlink r:id="rId79" w:history="1">
              <w:r w:rsidR="00F272CB">
                <w:rPr>
                  <w:rStyle w:val="Hyperlink"/>
                  <w:b/>
                  <w:bCs/>
                  <w:sz w:val="16"/>
                  <w:szCs w:val="16"/>
                </w:rPr>
                <w:t>R4-2209910</w:t>
              </w:r>
            </w:hyperlink>
          </w:p>
        </w:tc>
        <w:tc>
          <w:tcPr>
            <w:tcW w:w="1276" w:type="dxa"/>
          </w:tcPr>
          <w:p w14:paraId="55031621" w14:textId="77777777" w:rsidR="002239C4" w:rsidRDefault="00F272CB">
            <w:pPr>
              <w:spacing w:before="120" w:after="120"/>
              <w:jc w:val="center"/>
              <w:rPr>
                <w:color w:val="000000" w:themeColor="text1"/>
                <w:sz w:val="16"/>
                <w:szCs w:val="16"/>
                <w:lang w:val="en-US"/>
              </w:rPr>
            </w:pPr>
            <w:r>
              <w:rPr>
                <w:color w:val="000000" w:themeColor="text1"/>
                <w:sz w:val="16"/>
                <w:szCs w:val="16"/>
                <w:lang w:val="en-US"/>
              </w:rPr>
              <w:t>Ericsson</w:t>
            </w:r>
          </w:p>
        </w:tc>
        <w:tc>
          <w:tcPr>
            <w:tcW w:w="7226" w:type="dxa"/>
          </w:tcPr>
          <w:p w14:paraId="7274DC68" w14:textId="77777777" w:rsidR="002239C4" w:rsidRDefault="00F272CB">
            <w:pPr>
              <w:rPr>
                <w:sz w:val="16"/>
                <w:szCs w:val="16"/>
                <w:lang w:val="en-US" w:eastAsia="zh-CN"/>
              </w:rPr>
            </w:pPr>
            <w:r>
              <w:rPr>
                <w:sz w:val="16"/>
                <w:szCs w:val="16"/>
                <w:lang w:val="en-US"/>
              </w:rPr>
              <w:t>Draft CR on uplink spatial relation requirements for RedCap for TS 38.133</w:t>
            </w:r>
          </w:p>
        </w:tc>
      </w:tr>
    </w:tbl>
    <w:p w14:paraId="79EB1D5C" w14:textId="77777777" w:rsidR="002239C4" w:rsidRDefault="002239C4">
      <w:pPr>
        <w:rPr>
          <w:color w:val="000000" w:themeColor="text1"/>
          <w:lang w:val="en-US"/>
        </w:rPr>
      </w:pPr>
    </w:p>
    <w:p w14:paraId="4BD23EC5" w14:textId="77777777" w:rsidR="002239C4" w:rsidRDefault="00F272CB">
      <w:pPr>
        <w:pStyle w:val="Heading2"/>
        <w:rPr>
          <w:color w:val="FF0000"/>
        </w:rPr>
      </w:pPr>
      <w:r>
        <w:rPr>
          <w:rFonts w:hint="eastAsia"/>
          <w:color w:val="000000" w:themeColor="text1"/>
        </w:rPr>
        <w:t>Open issues</w:t>
      </w:r>
      <w:r>
        <w:rPr>
          <w:color w:val="000000" w:themeColor="text1"/>
        </w:rPr>
        <w:t xml:space="preserve"> summary</w:t>
      </w:r>
    </w:p>
    <w:p w14:paraId="5BBED837" w14:textId="77777777" w:rsidR="002239C4" w:rsidRDefault="00F272CB">
      <w:pPr>
        <w:pStyle w:val="Heading3"/>
        <w:rPr>
          <w:color w:val="000000" w:themeColor="text1"/>
          <w:sz w:val="24"/>
          <w:szCs w:val="16"/>
        </w:rPr>
      </w:pPr>
      <w:r>
        <w:rPr>
          <w:color w:val="000000" w:themeColor="text1"/>
          <w:sz w:val="24"/>
          <w:szCs w:val="16"/>
        </w:rPr>
        <w:t>Sub-topic 4-1 BFD</w:t>
      </w:r>
    </w:p>
    <w:p w14:paraId="4379AF37"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E43A6C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7461D2F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lastRenderedPageBreak/>
        <w:t>Option 1 (vivo, ZTE, HW, Nokia):</w:t>
      </w:r>
      <w:r>
        <w:rPr>
          <w:color w:val="000000" w:themeColor="text1"/>
          <w:lang w:val="en-US"/>
        </w:rPr>
        <w:t xml:space="preserve"> </w:t>
      </w:r>
      <w:r>
        <w:rPr>
          <w:rFonts w:eastAsia="SimSun"/>
          <w:color w:val="000000" w:themeColor="text1"/>
          <w:lang w:val="en-US"/>
        </w:rPr>
        <w:t>No need to extend the evaluation period for BFD compared to legacy evaluation period.</w:t>
      </w:r>
    </w:p>
    <w:p w14:paraId="67E65FA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rPr>
        <w:t xml:space="preserve">Option 2 (OPPO, MTK, Apple, E///, QC): </w:t>
      </w:r>
      <w:r>
        <w:rPr>
          <w:rFonts w:eastAsia="SimSun"/>
          <w:color w:val="000000" w:themeColor="text1"/>
          <w:lang w:val="en-US"/>
        </w:rPr>
        <w:t>E</w:t>
      </w:r>
      <w:r>
        <w:rPr>
          <w:color w:val="000000" w:themeColor="text1"/>
          <w:szCs w:val="21"/>
        </w:rPr>
        <w:t>valuation period is extended by a factor of 2 for 1 Rx UE</w:t>
      </w:r>
    </w:p>
    <w:p w14:paraId="0BF0B6D5"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szCs w:val="21"/>
        </w:rPr>
        <w:t>Option 2a (OPPO): Also the lower bound for SSB based BFD can be extended by a factor of 2 for 1 Rx UE</w:t>
      </w:r>
    </w:p>
    <w:p w14:paraId="2CA2B41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8E39E5C"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Companies are encouraged to check the SNR levels for which the BFD requirements are defined, i.e. if they are similar to RLM out-of-sync.</w:t>
      </w:r>
    </w:p>
    <w:p w14:paraId="4F3F1E9D" w14:textId="77777777" w:rsidR="002239C4" w:rsidRDefault="00F272CB">
      <w:pPr>
        <w:pStyle w:val="ListParagraph"/>
        <w:spacing w:after="120"/>
        <w:ind w:left="936" w:firstLineChars="0" w:firstLine="0"/>
        <w:rPr>
          <w:bCs/>
          <w:color w:val="FF0000"/>
          <w:lang w:val="en-US" w:eastAsia="zh-CN"/>
        </w:rPr>
      </w:pPr>
      <w:r>
        <w:rPr>
          <w:bCs/>
          <w:color w:val="000000" w:themeColor="text1"/>
          <w:lang w:val="en-US" w:eastAsia="zh-CN"/>
        </w:rPr>
        <w:t xml:space="preserve">If SNR level of BFD is higher than RLM out-of-sync SNR, then check if companies can agree to option 1. </w:t>
      </w:r>
    </w:p>
    <w:p w14:paraId="43865C27" w14:textId="77777777" w:rsidR="002239C4" w:rsidRDefault="00F272CB">
      <w:pPr>
        <w:pStyle w:val="ListParagraph"/>
        <w:spacing w:after="120"/>
        <w:ind w:left="936" w:firstLineChars="0" w:firstLine="0"/>
        <w:rPr>
          <w:bCs/>
          <w:color w:val="FF0000"/>
          <w:lang w:val="en-US" w:eastAsia="zh-CN"/>
        </w:rPr>
      </w:pPr>
      <w:r>
        <w:rPr>
          <w:bCs/>
          <w:color w:val="000000" w:themeColor="text1"/>
          <w:lang w:val="en-US" w:eastAsia="zh-CN"/>
        </w:rPr>
        <w:t xml:space="preserve">If similar SNR level of BFD is similar to RLM out-of-sync SNR, then can companies agree to option 2. </w:t>
      </w:r>
    </w:p>
    <w:p w14:paraId="148A2C52" w14:textId="77777777" w:rsidR="00522B80" w:rsidRDefault="00522B80" w:rsidP="00522B80">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936" w:type="dxa"/>
        <w:tblLook w:val="04A0" w:firstRow="1" w:lastRow="0" w:firstColumn="1" w:lastColumn="0" w:noHBand="0" w:noVBand="1"/>
      </w:tblPr>
      <w:tblGrid>
        <w:gridCol w:w="8695"/>
      </w:tblGrid>
      <w:tr w:rsidR="00522B80" w14:paraId="22749790" w14:textId="77777777" w:rsidTr="00522B80">
        <w:tc>
          <w:tcPr>
            <w:tcW w:w="9781" w:type="dxa"/>
          </w:tcPr>
          <w:p w14:paraId="13D30BB3" w14:textId="77777777" w:rsidR="00522B80" w:rsidRPr="00BD3377" w:rsidRDefault="00522B80" w:rsidP="00BD3377">
            <w:pPr>
              <w:pStyle w:val="ListParagraph"/>
              <w:numPr>
                <w:ilvl w:val="0"/>
                <w:numId w:val="9"/>
              </w:numPr>
              <w:ind w:firstLineChars="0"/>
              <w:rPr>
                <w:rFonts w:eastAsia="DengXian"/>
                <w:bCs/>
                <w:lang w:val="en-US" w:eastAsia="zh-CN"/>
              </w:rPr>
            </w:pPr>
            <w:r w:rsidRPr="00522B80">
              <w:rPr>
                <w:rFonts w:eastAsia="DengXian" w:hint="eastAsia"/>
                <w:b/>
                <w:bCs/>
                <w:highlight w:val="green"/>
                <w:lang w:val="en-US" w:eastAsia="zh-CN"/>
              </w:rPr>
              <w:t>A</w:t>
            </w:r>
            <w:r w:rsidRPr="00522B80">
              <w:rPr>
                <w:rFonts w:eastAsia="DengXian"/>
                <w:b/>
                <w:bCs/>
                <w:highlight w:val="green"/>
                <w:lang w:val="en-US" w:eastAsia="zh-CN"/>
              </w:rPr>
              <w:t xml:space="preserve">greement: </w:t>
            </w:r>
            <w:r w:rsidRPr="00522B80">
              <w:rPr>
                <w:color w:val="000000"/>
                <w:highlight w:val="green"/>
              </w:rPr>
              <w:t>Evaluation period is extended by a factor of 2 for 1 Rx UE.</w:t>
            </w:r>
          </w:p>
        </w:tc>
      </w:tr>
    </w:tbl>
    <w:p w14:paraId="6DE7385D" w14:textId="77777777" w:rsidR="002239C4" w:rsidRDefault="002239C4">
      <w:pPr>
        <w:pStyle w:val="ListParagraph"/>
        <w:spacing w:after="120"/>
        <w:ind w:left="936" w:firstLineChars="0" w:firstLine="0"/>
        <w:rPr>
          <w:color w:val="FF0000"/>
          <w:highlight w:val="lightGray"/>
          <w:lang w:val="en-US" w:eastAsia="zh-CN"/>
        </w:rPr>
      </w:pPr>
    </w:p>
    <w:p w14:paraId="5A6A4BCF" w14:textId="77777777" w:rsidR="002239C4" w:rsidRDefault="00F272CB">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3AEB202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693CB3A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color w:val="000000" w:themeColor="text1"/>
          <w:lang w:val="en-US" w:eastAsia="zh-CN"/>
        </w:rPr>
        <w:t>RAN4 to define further relaxations (e.g., larger K values) to RLM/BFD measurements for a Rel-17 RedCap UE that is configured with and satisfies the stationary criterion.</w:t>
      </w:r>
    </w:p>
    <w:p w14:paraId="58C619A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42D36779"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Discuss the option.</w:t>
      </w:r>
    </w:p>
    <w:p w14:paraId="43356932" w14:textId="77777777" w:rsidR="002239C4" w:rsidRDefault="002239C4">
      <w:pPr>
        <w:spacing w:after="120"/>
        <w:rPr>
          <w:color w:val="FF0000"/>
          <w:lang w:val="en-US" w:eastAsia="zh-CN"/>
        </w:rPr>
      </w:pPr>
    </w:p>
    <w:p w14:paraId="73116DA4" w14:textId="77777777" w:rsidR="002239C4" w:rsidRDefault="00F272CB">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7EA81B8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235A42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lang w:val="en-US" w:eastAsia="zh-CN"/>
        </w:rPr>
        <w:t>RAN4 to consider defining the applicability of power-saving enhancements to longer DRX cycles (up-to 160ms) to allow stationary UEs save significant power.</w:t>
      </w:r>
    </w:p>
    <w:p w14:paraId="2EE71B0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30396A1" w14:textId="77777777" w:rsidR="002239C4" w:rsidRDefault="00F272CB">
      <w:pPr>
        <w:pStyle w:val="ListParagraph"/>
        <w:spacing w:after="120"/>
        <w:ind w:left="936" w:firstLineChars="0" w:firstLine="0"/>
        <w:rPr>
          <w:bCs/>
          <w:color w:val="000000" w:themeColor="text1"/>
          <w:lang w:val="en-US" w:eastAsia="zh-CN"/>
        </w:rPr>
      </w:pPr>
      <w:r>
        <w:rPr>
          <w:bCs/>
          <w:color w:val="000000" w:themeColor="text1"/>
          <w:lang w:val="en-US" w:eastAsia="zh-CN"/>
        </w:rPr>
        <w:t>Discuss the option.</w:t>
      </w:r>
    </w:p>
    <w:p w14:paraId="6BB69133" w14:textId="77777777" w:rsidR="002239C4" w:rsidRDefault="002239C4">
      <w:pPr>
        <w:spacing w:after="120"/>
        <w:rPr>
          <w:color w:val="000000" w:themeColor="text1"/>
          <w:highlight w:val="lightGray"/>
          <w:lang w:eastAsia="zh-CN"/>
        </w:rPr>
      </w:pPr>
    </w:p>
    <w:p w14:paraId="55ED5553" w14:textId="77777777" w:rsidR="002239C4" w:rsidRDefault="00F272CB">
      <w:pPr>
        <w:rPr>
          <w:bCs/>
          <w:color w:val="000000" w:themeColor="text1"/>
          <w:u w:val="single"/>
          <w:lang w:eastAsia="ko-KR"/>
        </w:rPr>
      </w:pPr>
      <w:r>
        <w:rPr>
          <w:bCs/>
          <w:color w:val="000000" w:themeColor="text1"/>
          <w:u w:val="single"/>
          <w:lang w:eastAsia="ko-KR"/>
        </w:rPr>
        <w:t>Sub topic 4-1</w:t>
      </w:r>
    </w:p>
    <w:tbl>
      <w:tblPr>
        <w:tblStyle w:val="TableGrid"/>
        <w:tblW w:w="0" w:type="auto"/>
        <w:tblLook w:val="04A0" w:firstRow="1" w:lastRow="0" w:firstColumn="1" w:lastColumn="0" w:noHBand="0" w:noVBand="1"/>
      </w:tblPr>
      <w:tblGrid>
        <w:gridCol w:w="1236"/>
        <w:gridCol w:w="8395"/>
      </w:tblGrid>
      <w:tr w:rsidR="002239C4" w14:paraId="19605FE1" w14:textId="77777777">
        <w:tc>
          <w:tcPr>
            <w:tcW w:w="1236" w:type="dxa"/>
          </w:tcPr>
          <w:p w14:paraId="0CEF3E7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3C8252"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1B3AA8BA" w14:textId="77777777">
        <w:tc>
          <w:tcPr>
            <w:tcW w:w="1236" w:type="dxa"/>
          </w:tcPr>
          <w:p w14:paraId="214AF748"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53FD5601"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38D93DD4" w14:textId="77777777" w:rsidR="002239C4" w:rsidRDefault="002239C4">
            <w:pPr>
              <w:rPr>
                <w:rFonts w:eastAsiaTheme="minorEastAsia"/>
                <w:b/>
                <w:bCs/>
                <w:color w:val="000000" w:themeColor="text1"/>
                <w:u w:val="single"/>
                <w:lang w:val="en-US" w:eastAsia="zh-CN"/>
              </w:rPr>
            </w:pPr>
          </w:p>
          <w:p w14:paraId="0125C337" w14:textId="77777777" w:rsidR="002239C4" w:rsidRDefault="00F272CB">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20BEB640" w14:textId="77777777" w:rsidR="002239C4" w:rsidRDefault="002239C4">
            <w:pPr>
              <w:rPr>
                <w:rFonts w:eastAsiaTheme="minorEastAsia"/>
                <w:color w:val="000000" w:themeColor="text1"/>
                <w:lang w:val="en-US" w:eastAsia="zh-CN"/>
              </w:rPr>
            </w:pPr>
          </w:p>
          <w:p w14:paraId="4F62819A" w14:textId="77777777" w:rsidR="002239C4" w:rsidRDefault="00F272CB">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1112D9D0" w14:textId="77777777" w:rsidR="002239C4" w:rsidRDefault="002239C4">
            <w:pPr>
              <w:rPr>
                <w:rFonts w:eastAsiaTheme="minorEastAsia"/>
                <w:b/>
                <w:bCs/>
                <w:color w:val="000000" w:themeColor="text1"/>
                <w:u w:val="single"/>
                <w:lang w:val="en-US" w:eastAsia="zh-CN"/>
              </w:rPr>
            </w:pPr>
          </w:p>
        </w:tc>
      </w:tr>
      <w:tr w:rsidR="002239C4" w14:paraId="048CE352" w14:textId="77777777">
        <w:tc>
          <w:tcPr>
            <w:tcW w:w="1236" w:type="dxa"/>
          </w:tcPr>
          <w:p w14:paraId="3467A8D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07C4D53D"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2535412E" w14:textId="77777777" w:rsidR="002239C4" w:rsidRDefault="00F272CB">
            <w:pPr>
              <w:rPr>
                <w:rFonts w:eastAsiaTheme="minorEastAsia"/>
                <w:b/>
                <w:bCs/>
                <w:color w:val="000000" w:themeColor="text1"/>
                <w:u w:val="single"/>
                <w:lang w:eastAsia="zh-CN"/>
              </w:rPr>
            </w:pPr>
            <w:r>
              <w:rPr>
                <w:lang w:eastAsia="zh-CN"/>
              </w:rPr>
              <w:t>Prefer option 1. Regarding BFD, Qout is observed around side condition -6dB (note: Qout for RLM is observed @-10dB). From our simulation results, it is up to 0.5 dB delta-SINR difference between 2RX@ -6dB and 1RX@ -6dB with 5 sample numbers. Therefore the performance gap between 2RX and 1Rx is small.</w:t>
            </w:r>
          </w:p>
          <w:p w14:paraId="07124826" w14:textId="77777777" w:rsidR="002239C4" w:rsidRDefault="00F272CB">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63668363"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would not like to further relax RLM/BFD for Redcap UE. This enhancement seems out of the RedCap WI scope.</w:t>
            </w:r>
          </w:p>
          <w:p w14:paraId="6ECB65E6" w14:textId="77777777" w:rsidR="002239C4" w:rsidRDefault="00F272CB">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0C1108D7" w14:textId="77777777" w:rsidR="002239C4" w:rsidRDefault="00F272CB">
            <w:pPr>
              <w:rPr>
                <w:b/>
                <w:color w:val="000000" w:themeColor="text1"/>
                <w:u w:val="single"/>
                <w:lang w:val="en-US" w:eastAsia="ko-KR"/>
              </w:rPr>
            </w:pPr>
            <w:r>
              <w:rPr>
                <w:rFonts w:eastAsiaTheme="minorEastAsia"/>
                <w:color w:val="000000" w:themeColor="text1"/>
                <w:lang w:val="en-US" w:eastAsia="zh-CN"/>
              </w:rPr>
              <w:t>Same comments as Issue 4-1-2.</w:t>
            </w:r>
          </w:p>
        </w:tc>
      </w:tr>
      <w:tr w:rsidR="002239C4" w14:paraId="77AB5B82" w14:textId="77777777">
        <w:tc>
          <w:tcPr>
            <w:tcW w:w="1236" w:type="dxa"/>
          </w:tcPr>
          <w:p w14:paraId="2BF971A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B898AE7" w14:textId="77777777" w:rsidR="002239C4" w:rsidRDefault="00F272CB">
            <w:pPr>
              <w:rPr>
                <w:b/>
                <w:color w:val="000000" w:themeColor="text1"/>
                <w:u w:val="single"/>
                <w:lang w:val="en-US" w:eastAsia="ko-KR"/>
              </w:rPr>
            </w:pPr>
            <w:r>
              <w:rPr>
                <w:b/>
                <w:color w:val="000000" w:themeColor="text1"/>
                <w:u w:val="single"/>
                <w:lang w:val="en-US" w:eastAsia="ko-KR"/>
              </w:rPr>
              <w:t>Issue 4-1-1: SSB-based based BFD: evaluation period for FR1</w:t>
            </w:r>
          </w:p>
          <w:p w14:paraId="06A2901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2 because the SNR levels used for triggering BFD is similar to those used for triggering RLM out-of-sync. However, we can also accept option 1. </w:t>
            </w:r>
          </w:p>
          <w:p w14:paraId="257EA9D5" w14:textId="77777777" w:rsidR="002239C4" w:rsidRDefault="00F272CB">
            <w:r>
              <w:t>For example, it is noted in the test cases (e.g. A.7.5.5.1</w:t>
            </w:r>
            <w:r>
              <w:tab/>
              <w:t>Beam Failure Detection and Link Recovery Test for FR2 PCell configured with SSB-based BFD and LR in non-DRX mode), the BFD requirements are tested at SNR level (-12 SNR) which is similar to RLM out-of-sync SNR level. Since the RLM out-of-sync evaluation period was extended by factor 2, our view is that it is reasonable to also extend the BFD evaluation period by the same factor.</w:t>
            </w:r>
          </w:p>
          <w:p w14:paraId="0746244D" w14:textId="77777777" w:rsidR="002239C4" w:rsidRDefault="002239C4">
            <w:pPr>
              <w:rPr>
                <w:rFonts w:eastAsiaTheme="minorEastAsia"/>
                <w:color w:val="000000" w:themeColor="text1"/>
                <w:lang w:val="en-US" w:eastAsia="zh-CN"/>
              </w:rPr>
            </w:pPr>
          </w:p>
          <w:p w14:paraId="28EB623C" w14:textId="77777777" w:rsidR="002239C4" w:rsidRDefault="00F272CB">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69245D7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Does option 1 refer to reusing the relaxed RLM/BFD requirements introduced in the Rel-17 UE power saving WI? This proposal is related to combining of two different Rel-17 WIs which is typically done as part of maintenance. We are fine with option 1 but can discuss the details as part of maintenance. </w:t>
            </w:r>
          </w:p>
          <w:p w14:paraId="33230EAD" w14:textId="77777777" w:rsidR="002239C4" w:rsidRDefault="002239C4">
            <w:pPr>
              <w:rPr>
                <w:rFonts w:eastAsiaTheme="minorEastAsia"/>
                <w:color w:val="000000" w:themeColor="text1"/>
                <w:lang w:val="en-US" w:eastAsia="zh-CN"/>
              </w:rPr>
            </w:pPr>
          </w:p>
          <w:p w14:paraId="62F6D844" w14:textId="77777777" w:rsidR="002239C4" w:rsidRDefault="00F272CB">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32D3853E" w14:textId="77777777" w:rsidR="002239C4" w:rsidRDefault="00F272CB">
            <w:pPr>
              <w:rPr>
                <w:b/>
                <w:color w:val="000000" w:themeColor="text1"/>
                <w:u w:val="single"/>
                <w:lang w:val="en-US" w:eastAsia="ko-KR"/>
              </w:rPr>
            </w:pPr>
            <w:r>
              <w:rPr>
                <w:rFonts w:eastAsiaTheme="minorEastAsia"/>
                <w:color w:val="000000" w:themeColor="text1"/>
                <w:lang w:val="en-US" w:eastAsia="zh-CN"/>
              </w:rPr>
              <w:t xml:space="preserve">If it is agreed to reuse the relaxed RLM/BFD requirements introduced in the Rel-17 WI for RedCap, then discussions are needed on the details. Since the issue is related to combining of two Rel-17 WIs, we prefer to discuss the details as part of maintenance. </w:t>
            </w:r>
          </w:p>
        </w:tc>
      </w:tr>
      <w:tr w:rsidR="0068653C" w14:paraId="121E1BD2" w14:textId="77777777">
        <w:tc>
          <w:tcPr>
            <w:tcW w:w="1236" w:type="dxa"/>
          </w:tcPr>
          <w:p w14:paraId="03E28F14" w14:textId="77777777" w:rsidR="0068653C" w:rsidRDefault="0068653C" w:rsidP="0068653C">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597A7B1" w14:textId="77777777" w:rsidR="0068653C" w:rsidRPr="006C3C57" w:rsidRDefault="0068653C" w:rsidP="0068653C">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4608F855" w14:textId="77777777" w:rsidR="0068653C" w:rsidRPr="00CC1862" w:rsidRDefault="0068653C" w:rsidP="0068653C">
            <w:pPr>
              <w:rPr>
                <w:rFonts w:eastAsiaTheme="minorEastAsia"/>
                <w:color w:val="000000" w:themeColor="text1"/>
                <w:lang w:val="en-US" w:eastAsia="zh-CN"/>
              </w:rPr>
            </w:pPr>
            <w:r w:rsidRPr="00CC1862">
              <w:rPr>
                <w:rFonts w:eastAsiaTheme="minorEastAsia"/>
                <w:color w:val="000000" w:themeColor="text1"/>
                <w:lang w:val="en-US" w:eastAsia="zh-CN"/>
              </w:rPr>
              <w:t>Although the SNR level is different for BFD and OOS RLM, yet the number of samples in</w:t>
            </w:r>
            <w:r>
              <w:rPr>
                <w:rFonts w:eastAsiaTheme="minorEastAsia"/>
                <w:color w:val="000000" w:themeColor="text1"/>
                <w:lang w:val="en-US" w:eastAsia="zh-CN"/>
              </w:rPr>
              <w:t xml:space="preserve"> the existing requirements for</w:t>
            </w:r>
            <w:r w:rsidRPr="00CC1862">
              <w:rPr>
                <w:rFonts w:eastAsiaTheme="minorEastAsia"/>
                <w:color w:val="000000" w:themeColor="text1"/>
                <w:lang w:val="en-US" w:eastAsia="zh-CN"/>
              </w:rPr>
              <w:t xml:space="preserve"> BFD</w:t>
            </w:r>
            <w:r>
              <w:rPr>
                <w:rFonts w:eastAsiaTheme="minorEastAsia"/>
                <w:color w:val="000000" w:themeColor="text1"/>
                <w:lang w:val="en-US" w:eastAsia="zh-CN"/>
              </w:rPr>
              <w:t xml:space="preserve"> (5 samples)</w:t>
            </w:r>
            <w:r w:rsidRPr="00CC1862">
              <w:rPr>
                <w:rFonts w:eastAsiaTheme="minorEastAsia"/>
                <w:color w:val="000000" w:themeColor="text1"/>
                <w:lang w:val="en-US" w:eastAsia="zh-CN"/>
              </w:rPr>
              <w:t xml:space="preserve"> is lesser </w:t>
            </w:r>
            <w:r>
              <w:rPr>
                <w:rFonts w:eastAsiaTheme="minorEastAsia"/>
                <w:color w:val="000000" w:themeColor="text1"/>
                <w:lang w:val="en-US" w:eastAsia="zh-CN"/>
              </w:rPr>
              <w:t>than the number of samples for</w:t>
            </w:r>
            <w:r w:rsidRPr="00CC1862">
              <w:rPr>
                <w:rFonts w:eastAsiaTheme="minorEastAsia"/>
                <w:color w:val="000000" w:themeColor="text1"/>
                <w:lang w:val="en-US" w:eastAsia="zh-CN"/>
              </w:rPr>
              <w:t xml:space="preserve"> OOS RLM</w:t>
            </w:r>
            <w:r>
              <w:rPr>
                <w:rFonts w:eastAsiaTheme="minorEastAsia"/>
                <w:color w:val="000000" w:themeColor="text1"/>
                <w:lang w:val="en-US" w:eastAsia="zh-CN"/>
              </w:rPr>
              <w:t xml:space="preserve"> (10)</w:t>
            </w:r>
            <w:r w:rsidRPr="00CC1862">
              <w:rPr>
                <w:rFonts w:eastAsiaTheme="minorEastAsia"/>
                <w:color w:val="000000" w:themeColor="text1"/>
                <w:lang w:val="en-US" w:eastAsia="zh-CN"/>
              </w:rPr>
              <w:t xml:space="preserve">. </w:t>
            </w:r>
            <w:r>
              <w:rPr>
                <w:rFonts w:eastAsiaTheme="minorEastAsia"/>
                <w:color w:val="000000" w:themeColor="text1"/>
                <w:lang w:val="en-US" w:eastAsia="zh-CN"/>
              </w:rPr>
              <w:t>Now, given that the OOS RLM is extended to 20 samples, h</w:t>
            </w:r>
            <w:r w:rsidRPr="00CC1862">
              <w:rPr>
                <w:rFonts w:eastAsiaTheme="minorEastAsia"/>
                <w:color w:val="000000" w:themeColor="text1"/>
                <w:lang w:val="en-US" w:eastAsia="zh-CN"/>
              </w:rPr>
              <w:t xml:space="preserve">ence, the BFD should be </w:t>
            </w:r>
            <w:r w:rsidRPr="00CC1862">
              <w:rPr>
                <w:rFonts w:eastAsiaTheme="minorEastAsia"/>
                <w:b/>
                <w:bCs/>
                <w:highlight w:val="green"/>
                <w:lang w:val="en-US" w:eastAsia="zh-CN"/>
              </w:rPr>
              <w:t>10</w:t>
            </w:r>
            <w:r w:rsidRPr="00CC1862">
              <w:rPr>
                <w:rFonts w:eastAsiaTheme="minorEastAsia"/>
                <w:b/>
                <w:bCs/>
                <w:lang w:val="en-US" w:eastAsia="zh-CN"/>
              </w:rPr>
              <w:t xml:space="preserve"> </w:t>
            </w:r>
            <w:r w:rsidRPr="00CC1862">
              <w:rPr>
                <w:rFonts w:eastAsiaTheme="minorEastAsia"/>
                <w:color w:val="000000" w:themeColor="text1"/>
                <w:lang w:val="en-US" w:eastAsia="zh-CN"/>
              </w:rPr>
              <w:t>samples.</w:t>
            </w:r>
          </w:p>
          <w:p w14:paraId="612BB636" w14:textId="77777777" w:rsidR="0068653C" w:rsidRPr="006C3C57" w:rsidRDefault="0068653C" w:rsidP="0068653C">
            <w:pPr>
              <w:rPr>
                <w:b/>
                <w:color w:val="000000" w:themeColor="text1"/>
                <w:u w:val="single"/>
                <w:lang w:val="en-US" w:eastAsia="ko-KR"/>
              </w:rPr>
            </w:pPr>
            <w:r w:rsidRPr="00CC1862">
              <w:rPr>
                <w:b/>
                <w:color w:val="000000" w:themeColor="text1"/>
                <w:u w:val="single"/>
                <w:lang w:val="en-US" w:eastAsia="ko-KR"/>
              </w:rPr>
              <w:t>Issue 4-1-2: Whether to define further relaxation (relaxed RLM/BFD) based on Rel-17 UE power saving WI for RedCap in Rel-17</w:t>
            </w:r>
          </w:p>
          <w:p w14:paraId="64FA0D95" w14:textId="77777777" w:rsidR="0068653C" w:rsidRPr="00A936BF" w:rsidRDefault="0068653C" w:rsidP="0068653C">
            <w:pPr>
              <w:rPr>
                <w:rFonts w:eastAsiaTheme="minorEastAsia"/>
                <w:color w:val="000000" w:themeColor="text1"/>
                <w:lang w:val="en-US" w:eastAsia="zh-CN"/>
              </w:rPr>
            </w:pPr>
            <w:r w:rsidRPr="00CC1862">
              <w:rPr>
                <w:color w:val="000000"/>
              </w:rPr>
              <w:t>We are open to discuss this in a similar manner to how we discussed SDT for RedCap.</w:t>
            </w:r>
            <w:r>
              <w:rPr>
                <w:color w:val="000000"/>
              </w:rPr>
              <w:t xml:space="preserve"> Yet, we want to clarify that R17 UE power saving WI has no stationary criterion. </w:t>
            </w:r>
          </w:p>
          <w:p w14:paraId="67E7F068" w14:textId="77777777" w:rsidR="0068653C" w:rsidRPr="006C3C57" w:rsidRDefault="0068653C" w:rsidP="0068653C">
            <w:pPr>
              <w:rPr>
                <w:b/>
                <w:color w:val="000000" w:themeColor="text1"/>
                <w:u w:val="single"/>
                <w:lang w:val="en-US" w:eastAsia="ko-KR"/>
              </w:rPr>
            </w:pPr>
            <w:r w:rsidRPr="00506B08">
              <w:rPr>
                <w:b/>
                <w:color w:val="000000" w:themeColor="text1"/>
                <w:u w:val="single"/>
                <w:lang w:val="en-US" w:eastAsia="ko-KR"/>
              </w:rPr>
              <w:lastRenderedPageBreak/>
              <w:t>Issue 4-1-3: If further relaxation (relaxed RLM/BFD) based on Rel-17 UE power saving WI is defined for RedCap in Rel-17</w:t>
            </w:r>
          </w:p>
          <w:p w14:paraId="47FEB978" w14:textId="77777777" w:rsidR="0068653C" w:rsidRDefault="0068653C" w:rsidP="0068653C">
            <w:pPr>
              <w:rPr>
                <w:b/>
                <w:color w:val="000000" w:themeColor="text1"/>
                <w:u w:val="single"/>
                <w:lang w:val="en-US" w:eastAsia="ko-KR"/>
              </w:rPr>
            </w:pPr>
            <w:r w:rsidRPr="00CC1862">
              <w:rPr>
                <w:color w:val="000000"/>
              </w:rPr>
              <w:t>We are open to discuss this in a similar manner to how we discussed SDT for RedCap</w:t>
            </w:r>
            <w:r w:rsidRPr="006C64BB">
              <w:rPr>
                <w:color w:val="000000"/>
              </w:rPr>
              <w:t>.</w:t>
            </w:r>
          </w:p>
        </w:tc>
      </w:tr>
      <w:tr w:rsidR="003B38F4" w14:paraId="4316F76C" w14:textId="77777777">
        <w:tc>
          <w:tcPr>
            <w:tcW w:w="1236" w:type="dxa"/>
          </w:tcPr>
          <w:p w14:paraId="281DF7FF" w14:textId="77777777" w:rsidR="003B38F4" w:rsidRDefault="003B38F4" w:rsidP="003B38F4">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95" w:type="dxa"/>
          </w:tcPr>
          <w:p w14:paraId="20BFA7AA" w14:textId="77777777" w:rsidR="003B38F4" w:rsidRDefault="003B38F4" w:rsidP="003B38F4">
            <w:pPr>
              <w:rPr>
                <w:b/>
                <w:color w:val="000000" w:themeColor="text1"/>
                <w:u w:val="single"/>
                <w:lang w:val="en-US" w:eastAsia="ko-KR"/>
              </w:rPr>
            </w:pPr>
            <w:r>
              <w:rPr>
                <w:b/>
                <w:color w:val="000000" w:themeColor="text1"/>
                <w:u w:val="single"/>
                <w:lang w:val="en-US" w:eastAsia="ko-KR"/>
              </w:rPr>
              <w:t>Issue 4-1-1: SSB-based based BFD: evaluation period for FR1</w:t>
            </w:r>
          </w:p>
          <w:p w14:paraId="738FD6CF" w14:textId="77777777" w:rsidR="003B38F4" w:rsidRDefault="003B38F4" w:rsidP="003B38F4">
            <w:pPr>
              <w:rPr>
                <w:rFonts w:eastAsiaTheme="minorEastAsia"/>
                <w:b/>
                <w:bCs/>
                <w:color w:val="000000" w:themeColor="text1"/>
                <w:u w:val="single"/>
                <w:lang w:eastAsia="zh-CN"/>
              </w:rPr>
            </w:pPr>
            <w:r>
              <w:rPr>
                <w:lang w:eastAsia="zh-CN"/>
              </w:rPr>
              <w:t xml:space="preserve">Prefer option 1. </w:t>
            </w:r>
          </w:p>
          <w:p w14:paraId="7030A9EC" w14:textId="77777777" w:rsidR="003B38F4" w:rsidRDefault="003B38F4" w:rsidP="003B38F4">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15F3C423" w14:textId="77777777" w:rsidR="003B38F4" w:rsidRDefault="003B38F4" w:rsidP="003B38F4">
            <w:pPr>
              <w:rPr>
                <w:rFonts w:eastAsiaTheme="minorEastAsia"/>
                <w:color w:val="000000" w:themeColor="text1"/>
                <w:lang w:val="en-US" w:eastAsia="zh-CN"/>
              </w:rPr>
            </w:pPr>
            <w:r>
              <w:rPr>
                <w:rFonts w:eastAsiaTheme="minorEastAsia"/>
                <w:color w:val="000000" w:themeColor="text1"/>
                <w:lang w:val="en-US" w:eastAsia="zh-CN"/>
              </w:rPr>
              <w:t>Generally fine with Option1. We can further discuss.</w:t>
            </w:r>
          </w:p>
          <w:p w14:paraId="43B840DD" w14:textId="77777777" w:rsidR="003B38F4" w:rsidRDefault="003B38F4" w:rsidP="003B38F4">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0E9D4970" w14:textId="77777777" w:rsidR="003B38F4" w:rsidRPr="00A936BF" w:rsidRDefault="003B38F4" w:rsidP="003B38F4">
            <w:pPr>
              <w:rPr>
                <w:b/>
                <w:color w:val="000000" w:themeColor="text1"/>
                <w:u w:val="single"/>
                <w:lang w:val="en-US" w:eastAsia="ko-KR"/>
              </w:rPr>
            </w:pPr>
            <w:r>
              <w:rPr>
                <w:rFonts w:eastAsiaTheme="minorEastAsia"/>
                <w:color w:val="000000" w:themeColor="text1"/>
                <w:lang w:val="en-US" w:eastAsia="zh-CN"/>
              </w:rPr>
              <w:t>Depend on the conclusion of previous issue.</w:t>
            </w:r>
          </w:p>
        </w:tc>
      </w:tr>
      <w:tr w:rsidR="003B383D" w14:paraId="26EB3E46" w14:textId="77777777">
        <w:tc>
          <w:tcPr>
            <w:tcW w:w="1236" w:type="dxa"/>
          </w:tcPr>
          <w:p w14:paraId="631ECABD" w14:textId="77777777" w:rsidR="003B383D" w:rsidRDefault="003B383D" w:rsidP="003B383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F54B311" w14:textId="77777777" w:rsidR="003B383D" w:rsidRDefault="003B383D" w:rsidP="003B383D">
            <w:pPr>
              <w:rPr>
                <w:b/>
                <w:color w:val="000000" w:themeColor="text1"/>
                <w:u w:val="single"/>
                <w:lang w:val="en-US" w:eastAsia="ko-KR"/>
              </w:rPr>
            </w:pPr>
            <w:r>
              <w:rPr>
                <w:b/>
                <w:color w:val="000000" w:themeColor="text1"/>
                <w:u w:val="single"/>
                <w:lang w:val="en-US" w:eastAsia="ko-KR"/>
              </w:rPr>
              <w:t>Issue 4-1-1: SSB-based based BFD: evaluation period for FR1</w:t>
            </w:r>
          </w:p>
          <w:p w14:paraId="5F66570F" w14:textId="77777777" w:rsidR="003B383D" w:rsidRPr="008C78C1" w:rsidRDefault="003B383D" w:rsidP="003B383D">
            <w:pPr>
              <w:rPr>
                <w:rFonts w:eastAsiaTheme="minorEastAsia"/>
                <w:color w:val="000000" w:themeColor="text1"/>
                <w:lang w:val="en-US" w:eastAsia="zh-CN"/>
              </w:rPr>
            </w:pPr>
            <w:r w:rsidRPr="008C78C1">
              <w:rPr>
                <w:rFonts w:eastAsiaTheme="minorEastAsia"/>
                <w:color w:val="000000" w:themeColor="text1"/>
                <w:lang w:val="en-US" w:eastAsia="zh-CN"/>
              </w:rPr>
              <w:t xml:space="preserve">Option 2. </w:t>
            </w:r>
          </w:p>
          <w:p w14:paraId="7426CA04" w14:textId="77777777" w:rsidR="003B383D" w:rsidRDefault="003B383D" w:rsidP="003B383D">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0F20E70E" w14:textId="77777777" w:rsidR="003B383D" w:rsidRDefault="003B383D" w:rsidP="003B383D">
            <w:pPr>
              <w:rPr>
                <w:rFonts w:eastAsiaTheme="minorEastAsia"/>
                <w:color w:val="000000" w:themeColor="text1"/>
                <w:lang w:val="en-US" w:eastAsia="zh-CN"/>
              </w:rPr>
            </w:pPr>
            <w:r>
              <w:rPr>
                <w:rFonts w:eastAsiaTheme="minorEastAsia"/>
                <w:color w:val="000000" w:themeColor="text1"/>
                <w:lang w:val="en-US" w:eastAsia="zh-CN"/>
              </w:rPr>
              <w:t>Option 1 is out of RedCap WI scope and no need to consider.</w:t>
            </w:r>
          </w:p>
          <w:p w14:paraId="7C4CB144" w14:textId="77777777" w:rsidR="003B383D" w:rsidRDefault="003B383D" w:rsidP="003B383D">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25396BDA" w14:textId="77777777" w:rsidR="003B383D" w:rsidRDefault="003B383D" w:rsidP="003B383D">
            <w:pPr>
              <w:rPr>
                <w:b/>
                <w:color w:val="000000" w:themeColor="text1"/>
                <w:u w:val="single"/>
                <w:lang w:val="en-US" w:eastAsia="ko-KR"/>
              </w:rPr>
            </w:pPr>
            <w:r w:rsidRPr="008C78C1">
              <w:rPr>
                <w:bCs/>
                <w:color w:val="000000" w:themeColor="text1"/>
                <w:lang w:val="en-US" w:eastAsia="ko-KR"/>
              </w:rPr>
              <w:t>As commented to issue 4-1-2.</w:t>
            </w:r>
          </w:p>
        </w:tc>
      </w:tr>
      <w:tr w:rsidR="00581A6D" w14:paraId="4845BB43" w14:textId="77777777">
        <w:tc>
          <w:tcPr>
            <w:tcW w:w="1236" w:type="dxa"/>
          </w:tcPr>
          <w:p w14:paraId="29C0C020" w14:textId="77777777" w:rsidR="00581A6D" w:rsidRDefault="00581A6D" w:rsidP="00581A6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6297440B" w14:textId="77777777" w:rsidR="00581A6D" w:rsidRDefault="00581A6D" w:rsidP="00581A6D">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601A5194" w14:textId="77777777" w:rsidR="00581A6D" w:rsidRDefault="00581A6D" w:rsidP="00581A6D">
            <w:pPr>
              <w:rPr>
                <w:bCs/>
                <w:color w:val="000000" w:themeColor="text1"/>
                <w:u w:val="single"/>
                <w:lang w:val="en-US" w:eastAsia="ko-KR"/>
              </w:rPr>
            </w:pPr>
            <w:r w:rsidRPr="00727905">
              <w:rPr>
                <w:bCs/>
                <w:color w:val="000000" w:themeColor="text1"/>
                <w:u w:val="single"/>
                <w:lang w:val="en-US" w:eastAsia="ko-KR"/>
              </w:rPr>
              <w:t>We prefer Option 1, as Huawei mentions in their comment, the side condition for BFD is higher than for RLM OOS</w:t>
            </w:r>
            <w:r>
              <w:rPr>
                <w:bCs/>
                <w:color w:val="000000" w:themeColor="text1"/>
                <w:u w:val="single"/>
                <w:lang w:val="en-US" w:eastAsia="ko-KR"/>
              </w:rPr>
              <w:t>. Therefore, we would prefer not to extend the evaluation period.</w:t>
            </w:r>
          </w:p>
          <w:p w14:paraId="6CB89712" w14:textId="77777777" w:rsidR="00581A6D" w:rsidRPr="006C3C57" w:rsidRDefault="00581A6D" w:rsidP="00581A6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-2: Whether to define further relaxation (relaxed RLM/BFD) based on Rel-17 UE power saving WI for RedCap in Rel-17</w:t>
            </w:r>
          </w:p>
          <w:p w14:paraId="0088747F" w14:textId="77777777" w:rsidR="00581A6D" w:rsidRDefault="00581A6D" w:rsidP="00581A6D">
            <w:pPr>
              <w:rPr>
                <w:rFonts w:eastAsiaTheme="minorEastAsia"/>
                <w:color w:val="000000" w:themeColor="text1"/>
                <w:lang w:val="en-US" w:eastAsia="zh-CN"/>
              </w:rPr>
            </w:pPr>
            <w:r w:rsidRPr="001F7E95">
              <w:rPr>
                <w:rFonts w:eastAsiaTheme="minorEastAsia"/>
                <w:color w:val="000000" w:themeColor="text1"/>
                <w:lang w:val="en-US" w:eastAsia="zh-CN"/>
              </w:rPr>
              <w:t>We should focus on issues that are essential to the completion of the RedCap WI, and take this discussion in the maintenance.</w:t>
            </w:r>
          </w:p>
          <w:p w14:paraId="0DE9CF6E" w14:textId="77777777" w:rsidR="00581A6D" w:rsidRDefault="00581A6D" w:rsidP="00581A6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-3: If further relaxation (relaxed RLM/BFD) based on Rel-17 UE power saving WI is defined for RedCap in Rel-17</w:t>
            </w:r>
          </w:p>
          <w:p w14:paraId="5DC777A4" w14:textId="77777777" w:rsidR="00581A6D" w:rsidRDefault="00581A6D" w:rsidP="00581A6D">
            <w:pPr>
              <w:rPr>
                <w:b/>
                <w:color w:val="000000" w:themeColor="text1"/>
                <w:u w:val="single"/>
                <w:lang w:val="en-US" w:eastAsia="ko-KR"/>
              </w:rPr>
            </w:pPr>
            <w:r w:rsidRPr="00727905">
              <w:rPr>
                <w:rFonts w:eastAsiaTheme="minorEastAsia"/>
                <w:color w:val="000000" w:themeColor="text1"/>
                <w:lang w:val="en-US" w:eastAsia="zh-CN"/>
              </w:rPr>
              <w:t>We should focus on issues that are essential to the completion of the RedCap WI, and take this discussion in the maintenance.</w:t>
            </w:r>
          </w:p>
        </w:tc>
      </w:tr>
      <w:tr w:rsidR="00D50914" w14:paraId="262452FF" w14:textId="77777777">
        <w:tc>
          <w:tcPr>
            <w:tcW w:w="1236" w:type="dxa"/>
          </w:tcPr>
          <w:p w14:paraId="362DD20E" w14:textId="77777777" w:rsidR="00D50914" w:rsidRPr="00BD3377" w:rsidRDefault="00D50914" w:rsidP="00581A6D">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16E03F53" w14:textId="77777777" w:rsidR="00D50914" w:rsidRDefault="00D50914" w:rsidP="00D50914">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33EA1DA2" w14:textId="77777777" w:rsidR="00D50914" w:rsidRDefault="00D50914" w:rsidP="00D50914">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377F9875" w14:textId="77777777" w:rsidR="00E51376" w:rsidRDefault="00E51376" w:rsidP="00E5137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Do not define further relaxation for RedCap. According to RAN </w:t>
            </w:r>
            <w:r>
              <w:rPr>
                <w:rFonts w:eastAsiaTheme="minorEastAsia"/>
                <w:b/>
                <w:color w:val="000000" w:themeColor="text1"/>
                <w:u w:val="single"/>
                <w:lang w:val="en-US" w:eastAsia="zh-CN"/>
              </w:rPr>
              <w:t>plenary</w:t>
            </w:r>
            <w:r>
              <w:rPr>
                <w:rFonts w:eastAsiaTheme="minorEastAsia" w:hint="eastAsia"/>
                <w:b/>
                <w:color w:val="000000" w:themeColor="text1"/>
                <w:u w:val="single"/>
                <w:lang w:val="en-US" w:eastAsia="zh-CN"/>
              </w:rPr>
              <w:t xml:space="preserve"> decision in RAN#95e:</w:t>
            </w:r>
          </w:p>
          <w:p w14:paraId="35089AB8" w14:textId="77777777" w:rsidR="00D50914" w:rsidRPr="00E51376" w:rsidRDefault="00E51376" w:rsidP="00D50914">
            <w:pPr>
              <w:rPr>
                <w:rFonts w:eastAsiaTheme="minorEastAsia"/>
                <w:b/>
                <w:color w:val="000000" w:themeColor="text1"/>
                <w:u w:val="single"/>
                <w:lang w:val="en-US" w:eastAsia="zh-CN"/>
              </w:rPr>
            </w:pPr>
            <w:r>
              <w:rPr>
                <w:rFonts w:ascii="TimesNewRomanPS-BoldMT" w:eastAsia="TimesNewRomanPS-BoldMT" w:cs="TimesNewRomanPS-BoldMT"/>
                <w:b/>
                <w:bCs/>
                <w:sz w:val="22"/>
                <w:szCs w:val="22"/>
                <w:lang w:val="en-US" w:eastAsia="zh-CN"/>
              </w:rPr>
              <w:t>It is not pursued to support RRM relaxation for non-RedCap UE in Rel-17.</w:t>
            </w:r>
            <w:r>
              <w:rPr>
                <w:rFonts w:eastAsiaTheme="minorEastAsia" w:hint="eastAsia"/>
                <w:b/>
                <w:color w:val="000000" w:themeColor="text1"/>
                <w:u w:val="single"/>
                <w:lang w:val="en-US" w:eastAsia="zh-CN"/>
              </w:rPr>
              <w:t xml:space="preserve"> </w:t>
            </w:r>
          </w:p>
        </w:tc>
      </w:tr>
      <w:tr w:rsidR="001669F2" w14:paraId="1E857E5E" w14:textId="77777777">
        <w:tc>
          <w:tcPr>
            <w:tcW w:w="1236" w:type="dxa"/>
          </w:tcPr>
          <w:p w14:paraId="5A90C56B" w14:textId="77777777" w:rsidR="001669F2" w:rsidRDefault="001669F2" w:rsidP="001669F2">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7EF29054" w14:textId="77777777" w:rsidR="001669F2" w:rsidRDefault="001669F2" w:rsidP="001669F2">
            <w:pPr>
              <w:rPr>
                <w:b/>
                <w:color w:val="000000" w:themeColor="text1"/>
                <w:u w:val="single"/>
                <w:lang w:val="en-US" w:eastAsia="ko-KR"/>
              </w:rPr>
            </w:pPr>
            <w:r>
              <w:rPr>
                <w:b/>
                <w:color w:val="000000" w:themeColor="text1"/>
                <w:u w:val="single"/>
                <w:lang w:val="en-US" w:eastAsia="ko-KR"/>
              </w:rPr>
              <w:t>Issue 4-1-1: SSB-based based BFD: evaluation period for FR1</w:t>
            </w:r>
          </w:p>
          <w:p w14:paraId="3A97ED63" w14:textId="77777777" w:rsidR="001669F2" w:rsidRDefault="001669F2" w:rsidP="001669F2">
            <w:pPr>
              <w:rPr>
                <w:rFonts w:eastAsiaTheme="minorEastAsia"/>
                <w:b/>
                <w:bCs/>
                <w:color w:val="000000" w:themeColor="text1"/>
                <w:u w:val="single"/>
                <w:lang w:eastAsia="zh-CN"/>
              </w:rPr>
            </w:pPr>
            <w:r>
              <w:rPr>
                <w:lang w:eastAsia="zh-CN"/>
              </w:rPr>
              <w:lastRenderedPageBreak/>
              <w:t>We support option 2. As pointed out by Ericsson, the SNR levels for BFD are quite low as compared to RLM IS and are much close to RLM OOS. We think doubling the number of samples for BFD does help with better SNR estimation.</w:t>
            </w:r>
          </w:p>
          <w:p w14:paraId="717AC701" w14:textId="77777777" w:rsidR="001669F2" w:rsidRDefault="001669F2" w:rsidP="001669F2">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0E315B9D" w14:textId="77777777" w:rsidR="001669F2" w:rsidRDefault="001669F2" w:rsidP="001669F2">
            <w:pPr>
              <w:rPr>
                <w:rFonts w:eastAsiaTheme="minorEastAsia"/>
                <w:color w:val="000000" w:themeColor="text1"/>
                <w:lang w:val="en-US" w:eastAsia="zh-CN"/>
              </w:rPr>
            </w:pPr>
            <w:r>
              <w:rPr>
                <w:rFonts w:eastAsiaTheme="minorEastAsia"/>
                <w:color w:val="000000" w:themeColor="text1"/>
                <w:lang w:val="en-US" w:eastAsia="zh-CN"/>
              </w:rPr>
              <w:t>Rel-17 WI on power savings is discussing RLM/BFD relaxations only for low mobility UEs. Redcap UEs that meet stationary criterion can benefit from longer RLM/BFD relaxations and can save significant power.</w:t>
            </w:r>
          </w:p>
          <w:p w14:paraId="16945F65" w14:textId="77777777" w:rsidR="001669F2" w:rsidRDefault="001669F2" w:rsidP="001669F2">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551C527F" w14:textId="77777777" w:rsidR="001669F2" w:rsidRDefault="001669F2" w:rsidP="001669F2">
            <w:pPr>
              <w:rPr>
                <w:rFonts w:eastAsiaTheme="minorEastAsia"/>
                <w:color w:val="000000" w:themeColor="text1"/>
                <w:lang w:val="en-US" w:eastAsia="zh-CN"/>
              </w:rPr>
            </w:pPr>
            <w:r>
              <w:rPr>
                <w:rFonts w:eastAsiaTheme="minorEastAsia"/>
                <w:color w:val="000000" w:themeColor="text1"/>
                <w:lang w:val="en-US" w:eastAsia="zh-CN"/>
              </w:rPr>
              <w:t xml:space="preserve">We think it makes to increase the applicability of RLM/BFD relaxations to larger DRX cycles (up-to 160ms) for a better adoption of that feature as DRX cycle &lt;=40ms are seldom seen on field. We understand that this is something to be discussed in the Rel-17 power savings WI, but RAN4 can at-least enable it for Redcap UEs meeting stationary criterion. </w:t>
            </w:r>
          </w:p>
          <w:p w14:paraId="3A95C3CE" w14:textId="77777777" w:rsidR="001669F2" w:rsidRDefault="001669F2" w:rsidP="001669F2">
            <w:pPr>
              <w:rPr>
                <w:b/>
                <w:color w:val="000000" w:themeColor="text1"/>
                <w:u w:val="single"/>
                <w:lang w:val="en-US" w:eastAsia="ko-KR"/>
              </w:rPr>
            </w:pPr>
            <w:r>
              <w:rPr>
                <w:rFonts w:eastAsiaTheme="minorEastAsia"/>
                <w:color w:val="000000" w:themeColor="text1"/>
                <w:lang w:val="en-US" w:eastAsia="zh-CN"/>
              </w:rPr>
              <w:t>Support Option 1.</w:t>
            </w:r>
          </w:p>
        </w:tc>
      </w:tr>
      <w:tr w:rsidR="00183C16" w14:paraId="3B66587F" w14:textId="77777777">
        <w:tc>
          <w:tcPr>
            <w:tcW w:w="1236" w:type="dxa"/>
          </w:tcPr>
          <w:p w14:paraId="024DAF66" w14:textId="77777777" w:rsidR="00183C16" w:rsidRDefault="00183C16" w:rsidP="00183C16">
            <w:pPr>
              <w:spacing w:after="120"/>
              <w:rPr>
                <w:color w:val="000000" w:themeColor="text1"/>
                <w:lang w:val="en-US" w:eastAsia="zh-CN"/>
              </w:rPr>
            </w:pPr>
            <w:r>
              <w:rPr>
                <w:rFonts w:eastAsiaTheme="minorEastAsia"/>
                <w:color w:val="000000" w:themeColor="text1"/>
                <w:lang w:val="en-US" w:eastAsia="zh-CN"/>
              </w:rPr>
              <w:lastRenderedPageBreak/>
              <w:t>vivo</w:t>
            </w:r>
          </w:p>
        </w:tc>
        <w:tc>
          <w:tcPr>
            <w:tcW w:w="8395" w:type="dxa"/>
          </w:tcPr>
          <w:p w14:paraId="794E87F6" w14:textId="77777777" w:rsidR="00183C16" w:rsidRDefault="00183C16" w:rsidP="00183C16">
            <w:pPr>
              <w:rPr>
                <w:b/>
                <w:color w:val="000000" w:themeColor="text1"/>
                <w:u w:val="single"/>
                <w:lang w:val="en-US" w:eastAsia="ko-KR"/>
              </w:rPr>
            </w:pPr>
            <w:r>
              <w:rPr>
                <w:b/>
                <w:color w:val="000000" w:themeColor="text1"/>
                <w:u w:val="single"/>
                <w:lang w:val="en-US" w:eastAsia="ko-KR"/>
              </w:rPr>
              <w:t>Issue 4-1-1: SSB-based based BFD: evaluation period for FR1</w:t>
            </w:r>
          </w:p>
          <w:p w14:paraId="54C2D324" w14:textId="77777777" w:rsidR="00183C16" w:rsidRDefault="00183C16" w:rsidP="00183C1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P</w:t>
            </w:r>
            <w:r>
              <w:rPr>
                <w:rFonts w:eastAsiaTheme="minorEastAsia"/>
                <w:b/>
                <w:color w:val="000000" w:themeColor="text1"/>
                <w:u w:val="single"/>
                <w:lang w:val="en-US" w:eastAsia="zh-CN"/>
              </w:rPr>
              <w:t>refer Option 1. As commented from Huawei, the SINR level of BFD is higher than RLM out-of-sync SNR. Due to the target SINR for BFD is high enough and only a small number of samples are needed to meet measurement accuracy. Similar to RLM in-sync, it is feasible to reuse the legacy sample number for 1Rx.</w:t>
            </w:r>
          </w:p>
          <w:p w14:paraId="512AF6B3" w14:textId="77777777" w:rsidR="00183C16" w:rsidRPr="004B5021" w:rsidRDefault="00183C16" w:rsidP="00183C16">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However, we are also fine with Option 2. Considering the target Bler is 10% for both BFD and RLM out-of-sync, the BFD evaluation period can follow the same rule with </w:t>
            </w:r>
            <w:r w:rsidRPr="004B5021">
              <w:rPr>
                <w:rFonts w:eastAsiaTheme="minorEastAsia"/>
                <w:b/>
                <w:color w:val="000000" w:themeColor="text1"/>
                <w:u w:val="single"/>
                <w:lang w:val="en-US" w:eastAsia="zh-CN"/>
              </w:rPr>
              <w:t>RLM out-of-sync evaluation period</w:t>
            </w:r>
            <w:r>
              <w:rPr>
                <w:rFonts w:eastAsiaTheme="minorEastAsia"/>
                <w:b/>
                <w:color w:val="000000" w:themeColor="text1"/>
                <w:u w:val="single"/>
                <w:lang w:val="en-US" w:eastAsia="zh-CN"/>
              </w:rPr>
              <w:t>, i.e., e</w:t>
            </w:r>
            <w:r w:rsidRPr="004B5021">
              <w:rPr>
                <w:rFonts w:eastAsiaTheme="minorEastAsia"/>
                <w:b/>
                <w:color w:val="000000" w:themeColor="text1"/>
                <w:u w:val="single"/>
                <w:lang w:val="en-US" w:eastAsia="zh-CN"/>
              </w:rPr>
              <w:t xml:space="preserve">valuation period </w:t>
            </w:r>
            <w:r>
              <w:rPr>
                <w:rFonts w:eastAsiaTheme="minorEastAsia"/>
                <w:b/>
                <w:color w:val="000000" w:themeColor="text1"/>
                <w:u w:val="single"/>
                <w:lang w:val="en-US" w:eastAsia="zh-CN"/>
              </w:rPr>
              <w:t xml:space="preserve">for BFD </w:t>
            </w:r>
            <w:r w:rsidRPr="004B5021">
              <w:rPr>
                <w:rFonts w:eastAsiaTheme="minorEastAsia"/>
                <w:b/>
                <w:color w:val="000000" w:themeColor="text1"/>
                <w:u w:val="single"/>
                <w:lang w:val="en-US" w:eastAsia="zh-CN"/>
              </w:rPr>
              <w:t xml:space="preserve">is extended by a factor of 2 for 1 Rx </w:t>
            </w:r>
            <w:r>
              <w:rPr>
                <w:rFonts w:eastAsiaTheme="minorEastAsia"/>
                <w:b/>
                <w:color w:val="000000" w:themeColor="text1"/>
                <w:u w:val="single"/>
                <w:lang w:val="en-US" w:eastAsia="zh-CN"/>
              </w:rPr>
              <w:t>compared with 2Rx.</w:t>
            </w:r>
          </w:p>
          <w:p w14:paraId="78471D12" w14:textId="77777777" w:rsidR="00183C16" w:rsidRDefault="00183C16" w:rsidP="00183C16">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5B3338E5" w14:textId="77777777" w:rsidR="00183C16" w:rsidRPr="00715718" w:rsidRDefault="00183C16" w:rsidP="00183C16">
            <w:pPr>
              <w:rPr>
                <w:color w:val="000000" w:themeColor="text1"/>
                <w:u w:val="single"/>
                <w:lang w:val="en-US" w:eastAsia="ko-KR"/>
              </w:rPr>
            </w:pPr>
            <w:r>
              <w:rPr>
                <w:color w:val="000000" w:themeColor="text1"/>
                <w:u w:val="single"/>
                <w:lang w:val="en-US" w:eastAsia="ko-KR"/>
              </w:rPr>
              <w:t xml:space="preserve">Support more investigation on option </w:t>
            </w:r>
            <w:r w:rsidRPr="00715718">
              <w:rPr>
                <w:color w:val="000000" w:themeColor="text1"/>
                <w:u w:val="single"/>
                <w:lang w:val="en-US" w:eastAsia="ko-KR"/>
              </w:rPr>
              <w:t>1</w:t>
            </w:r>
            <w:r>
              <w:rPr>
                <w:color w:val="000000" w:themeColor="text1"/>
                <w:u w:val="single"/>
                <w:lang w:val="en-US" w:eastAsia="ko-KR"/>
              </w:rPr>
              <w:t>.</w:t>
            </w:r>
          </w:p>
          <w:p w14:paraId="571A7EAF" w14:textId="77777777" w:rsidR="00183C16" w:rsidRDefault="00183C16" w:rsidP="00183C16">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2E7AE315" w14:textId="77777777" w:rsidR="00183C16" w:rsidRDefault="00183C16" w:rsidP="00183C16">
            <w:pPr>
              <w:rPr>
                <w:b/>
                <w:color w:val="000000" w:themeColor="text1"/>
                <w:u w:val="single"/>
                <w:lang w:val="en-US" w:eastAsia="ko-KR"/>
              </w:rPr>
            </w:pPr>
          </w:p>
        </w:tc>
      </w:tr>
      <w:tr w:rsidR="0065613D" w14:paraId="640456A1" w14:textId="77777777">
        <w:tc>
          <w:tcPr>
            <w:tcW w:w="1236" w:type="dxa"/>
          </w:tcPr>
          <w:p w14:paraId="605DDEFF" w14:textId="77777777" w:rsidR="0065613D" w:rsidRDefault="0065613D" w:rsidP="0065613D">
            <w:pPr>
              <w:spacing w:after="120"/>
              <w:rPr>
                <w:color w:val="000000" w:themeColor="text1"/>
                <w:lang w:val="en-US" w:eastAsia="zh-CN"/>
              </w:rPr>
            </w:pPr>
            <w:r w:rsidRPr="0066356E">
              <w:rPr>
                <w:rFonts w:hint="eastAsia"/>
                <w:bCs/>
                <w:color w:val="000000" w:themeColor="text1"/>
                <w:u w:val="single"/>
                <w:lang w:val="en-US" w:eastAsia="ko-KR"/>
              </w:rPr>
              <w:t>OPPO</w:t>
            </w:r>
          </w:p>
        </w:tc>
        <w:tc>
          <w:tcPr>
            <w:tcW w:w="8395" w:type="dxa"/>
          </w:tcPr>
          <w:p w14:paraId="0C40B4D5" w14:textId="77777777" w:rsidR="0065613D" w:rsidRDefault="0065613D" w:rsidP="0065613D">
            <w:pPr>
              <w:rPr>
                <w:b/>
                <w:color w:val="000000" w:themeColor="text1"/>
                <w:u w:val="single"/>
                <w:lang w:val="en-US" w:eastAsia="ko-KR"/>
              </w:rPr>
            </w:pPr>
            <w:r w:rsidRPr="00A936BF">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-1: SSB-based based BFD: evaluation period for FR1</w:t>
            </w:r>
          </w:p>
          <w:p w14:paraId="2965FAD7" w14:textId="77777777" w:rsidR="0065613D" w:rsidRPr="0066356E" w:rsidRDefault="0065613D" w:rsidP="0065613D">
            <w:pPr>
              <w:rPr>
                <w:bCs/>
                <w:color w:val="000000" w:themeColor="text1"/>
                <w:u w:val="single"/>
                <w:lang w:val="en-US" w:eastAsia="ko-KR"/>
              </w:rPr>
            </w:pPr>
            <w:r>
              <w:rPr>
                <w:bCs/>
                <w:color w:val="000000" w:themeColor="text1"/>
                <w:u w:val="single"/>
                <w:lang w:val="en-US" w:eastAsia="ko-KR"/>
              </w:rPr>
              <w:t xml:space="preserve">Support </w:t>
            </w:r>
            <w:r w:rsidRPr="00727905">
              <w:rPr>
                <w:bCs/>
                <w:color w:val="000000" w:themeColor="text1"/>
                <w:u w:val="single"/>
                <w:lang w:val="en-US" w:eastAsia="ko-KR"/>
              </w:rPr>
              <w:t xml:space="preserve">Option </w:t>
            </w:r>
            <w:r w:rsidRPr="0066356E">
              <w:rPr>
                <w:rFonts w:hint="eastAsia"/>
                <w:bCs/>
                <w:color w:val="000000" w:themeColor="text1"/>
                <w:u w:val="single"/>
                <w:lang w:val="en-US" w:eastAsia="ko-KR"/>
              </w:rPr>
              <w:t>2</w:t>
            </w:r>
            <w:r>
              <w:rPr>
                <w:bCs/>
                <w:color w:val="000000" w:themeColor="text1"/>
                <w:u w:val="single"/>
                <w:lang w:val="en-US" w:eastAsia="ko-KR"/>
              </w:rPr>
              <w:t xml:space="preserve"> and 2a</w:t>
            </w:r>
            <w:r w:rsidRPr="0066356E">
              <w:rPr>
                <w:bCs/>
                <w:color w:val="000000" w:themeColor="text1"/>
                <w:u w:val="single"/>
                <w:lang w:val="en-US" w:eastAsia="ko-KR"/>
              </w:rPr>
              <w:t>.</w:t>
            </w:r>
            <w:r w:rsidRPr="00727905">
              <w:rPr>
                <w:bCs/>
                <w:color w:val="000000" w:themeColor="text1"/>
                <w:u w:val="single"/>
                <w:lang w:val="en-US" w:eastAsia="ko-KR"/>
              </w:rPr>
              <w:t xml:space="preserve"> </w:t>
            </w:r>
            <w:r>
              <w:rPr>
                <w:bCs/>
                <w:color w:val="000000" w:themeColor="text1"/>
                <w:u w:val="single"/>
                <w:lang w:val="en-US" w:eastAsia="ko-KR"/>
              </w:rPr>
              <w:t>T</w:t>
            </w:r>
            <w:r w:rsidRPr="00727905">
              <w:rPr>
                <w:bCs/>
                <w:color w:val="000000" w:themeColor="text1"/>
                <w:u w:val="single"/>
                <w:lang w:val="en-US" w:eastAsia="ko-KR"/>
              </w:rPr>
              <w:t xml:space="preserve">he </w:t>
            </w:r>
            <w:r>
              <w:rPr>
                <w:bCs/>
                <w:color w:val="000000" w:themeColor="text1"/>
                <w:u w:val="single"/>
                <w:lang w:val="en-US" w:eastAsia="ko-KR"/>
              </w:rPr>
              <w:t>SNR level</w:t>
            </w:r>
            <w:r w:rsidRPr="00727905">
              <w:rPr>
                <w:bCs/>
                <w:color w:val="000000" w:themeColor="text1"/>
                <w:u w:val="single"/>
                <w:lang w:val="en-US" w:eastAsia="ko-KR"/>
              </w:rPr>
              <w:t xml:space="preserve"> for BFD is higher than for RLM OOS</w:t>
            </w:r>
            <w:r>
              <w:rPr>
                <w:bCs/>
                <w:color w:val="000000" w:themeColor="text1"/>
                <w:u w:val="single"/>
                <w:lang w:val="en-US" w:eastAsia="ko-KR"/>
              </w:rPr>
              <w:t>, leading to</w:t>
            </w:r>
            <w:r w:rsidRPr="0066356E">
              <w:rPr>
                <w:bCs/>
                <w:color w:val="000000" w:themeColor="text1"/>
                <w:u w:val="single"/>
                <w:lang w:val="en-US" w:eastAsia="ko-KR"/>
              </w:rPr>
              <w:t xml:space="preserve"> the number of samples in the existing requirements for BFD (5 samples) is lesser than the number of samples for OOS RLM (10). </w:t>
            </w:r>
            <w:r w:rsidRPr="0066356E">
              <w:rPr>
                <w:rFonts w:hint="eastAsia"/>
                <w:bCs/>
                <w:color w:val="000000" w:themeColor="text1"/>
                <w:u w:val="single"/>
                <w:lang w:val="en-US" w:eastAsia="ko-KR"/>
              </w:rPr>
              <w:t>However</w:t>
            </w:r>
            <w:r>
              <w:rPr>
                <w:rFonts w:eastAsiaTheme="minorEastAsia" w:hint="eastAsia"/>
                <w:bCs/>
                <w:color w:val="000000" w:themeColor="text1"/>
                <w:u w:val="single"/>
                <w:lang w:val="en-US" w:eastAsia="zh-CN"/>
              </w:rPr>
              <w:t>,</w:t>
            </w:r>
            <w:r w:rsidRPr="0066356E">
              <w:rPr>
                <w:bCs/>
                <w:color w:val="000000" w:themeColor="text1"/>
                <w:u w:val="single"/>
                <w:lang w:val="en-US" w:eastAsia="ko-KR"/>
              </w:rPr>
              <w:t>we have agreed that the number of samples for RLM OOS is extended to 20, hence, the BFD should be also extended to 10, by a factor of 2.</w:t>
            </w:r>
            <w:r>
              <w:rPr>
                <w:bCs/>
                <w:color w:val="000000" w:themeColor="text1"/>
                <w:u w:val="single"/>
                <w:lang w:val="en-US" w:eastAsia="ko-KR"/>
              </w:rPr>
              <w:t xml:space="preserve"> </w:t>
            </w:r>
            <w:r>
              <w:rPr>
                <w:color w:val="000000" w:themeColor="text1"/>
                <w:szCs w:val="21"/>
              </w:rPr>
              <w:t>The lower bound for SSB based BFD can be also  extended by a factor of 2 for 1 Rx UE</w:t>
            </w:r>
          </w:p>
          <w:p w14:paraId="4854CB11" w14:textId="77777777" w:rsidR="0065613D" w:rsidRPr="006C3C57" w:rsidRDefault="0065613D" w:rsidP="0065613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-2: Whether to define further relaxation (relaxed RLM/BFD) based on Rel-17 UE power saving WI for RedCap in Rel-17</w:t>
            </w:r>
          </w:p>
          <w:p w14:paraId="77FF3785"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to</w:t>
            </w:r>
            <w:r w:rsidRPr="001F7E95">
              <w:rPr>
                <w:rFonts w:eastAsiaTheme="minorEastAsia"/>
                <w:color w:val="000000" w:themeColor="text1"/>
                <w:lang w:val="en-US" w:eastAsia="zh-CN"/>
              </w:rPr>
              <w:t xml:space="preserve"> take this discussion in the maintenance.</w:t>
            </w:r>
          </w:p>
          <w:p w14:paraId="1501DC2F" w14:textId="77777777" w:rsidR="0065613D" w:rsidRDefault="0065613D" w:rsidP="0065613D">
            <w:pPr>
              <w:rPr>
                <w:b/>
                <w:color w:val="000000" w:themeColor="text1"/>
                <w:u w:val="single"/>
                <w:lang w:val="en-US" w:eastAsia="ko-KR"/>
              </w:rPr>
            </w:pPr>
            <w:r w:rsidRPr="006C3C57">
              <w:rPr>
                <w:b/>
                <w:color w:val="000000" w:themeColor="text1"/>
                <w:u w:val="single"/>
                <w:lang w:val="en-US" w:eastAsia="ko-KR"/>
              </w:rPr>
              <w:t>Issue 4-</w:t>
            </w:r>
            <w:r>
              <w:rPr>
                <w:b/>
                <w:color w:val="000000" w:themeColor="text1"/>
                <w:u w:val="single"/>
                <w:lang w:val="en-US" w:eastAsia="ko-KR"/>
              </w:rPr>
              <w:t>1</w:t>
            </w:r>
            <w:r w:rsidRPr="006C3C57">
              <w:rPr>
                <w:b/>
                <w:color w:val="000000" w:themeColor="text1"/>
                <w:u w:val="single"/>
                <w:lang w:val="en-US" w:eastAsia="ko-KR"/>
              </w:rPr>
              <w:t>-3: If further relaxation (relaxed RLM/BFD) based on Rel-17 UE power saving WI is defined for RedCap in Rel-17</w:t>
            </w:r>
          </w:p>
          <w:p w14:paraId="0368BC16" w14:textId="77777777" w:rsidR="0065613D" w:rsidRDefault="0065613D" w:rsidP="0065613D">
            <w:pPr>
              <w:rPr>
                <w:b/>
                <w:color w:val="000000" w:themeColor="text1"/>
                <w:u w:val="single"/>
                <w:lang w:val="en-US" w:eastAsia="ko-KR"/>
              </w:rPr>
            </w:pPr>
            <w:r>
              <w:rPr>
                <w:rFonts w:eastAsiaTheme="minorEastAsia"/>
                <w:color w:val="000000" w:themeColor="text1"/>
                <w:lang w:val="en-US" w:eastAsia="zh-CN"/>
              </w:rPr>
              <w:t>Agree to</w:t>
            </w:r>
            <w:r w:rsidRPr="00727905">
              <w:rPr>
                <w:rFonts w:eastAsiaTheme="minorEastAsia"/>
                <w:color w:val="000000" w:themeColor="text1"/>
                <w:lang w:val="en-US" w:eastAsia="zh-CN"/>
              </w:rPr>
              <w:t xml:space="preserve"> take this discussion in the maintenance.</w:t>
            </w:r>
          </w:p>
        </w:tc>
      </w:tr>
    </w:tbl>
    <w:p w14:paraId="157C5900" w14:textId="77777777" w:rsidR="002239C4" w:rsidRDefault="002239C4">
      <w:pPr>
        <w:spacing w:after="120"/>
        <w:rPr>
          <w:color w:val="FF0000"/>
          <w:lang w:val="en-US" w:eastAsia="zh-CN"/>
        </w:rPr>
      </w:pPr>
    </w:p>
    <w:p w14:paraId="5E6F07CD" w14:textId="77777777" w:rsidR="002239C4" w:rsidRDefault="00F272CB">
      <w:pPr>
        <w:pStyle w:val="Heading3"/>
        <w:rPr>
          <w:color w:val="000000" w:themeColor="text1"/>
          <w:sz w:val="24"/>
          <w:szCs w:val="16"/>
          <w:lang w:val="en-US"/>
        </w:rPr>
      </w:pPr>
      <w:r>
        <w:rPr>
          <w:color w:val="000000" w:themeColor="text1"/>
          <w:sz w:val="24"/>
          <w:szCs w:val="16"/>
          <w:lang w:val="en-US"/>
        </w:rPr>
        <w:lastRenderedPageBreak/>
        <w:t>Sub-topic 4-2 CBD including L1-RSRP measurements</w:t>
      </w:r>
    </w:p>
    <w:p w14:paraId="648B2327"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48D08DA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3D6E42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(OPPO, QC): </w:t>
      </w:r>
      <w:r>
        <w:rPr>
          <w:color w:val="000000" w:themeColor="text1"/>
          <w:szCs w:val="21"/>
          <w:lang w:val="en-US" w:eastAsia="ko-KR"/>
        </w:rPr>
        <w:t>The relaxed L1-RSRP requirements (absolute and relative accuracy) can apply to both intra- and inter-frequency L1-RSRP measurements.</w:t>
      </w:r>
    </w:p>
    <w:p w14:paraId="65FBBDF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2 (MTK): </w:t>
      </w:r>
      <w:r>
        <w:rPr>
          <w:color w:val="000000" w:themeColor="text1"/>
          <w:szCs w:val="21"/>
          <w:lang w:val="en-US" w:eastAsia="ko-KR"/>
        </w:rPr>
        <w:t xml:space="preserve">No further discussions needed as relaxed L1-RSRP applies only to intra-frequency measurements. </w:t>
      </w:r>
    </w:p>
    <w:p w14:paraId="05B40BCC" w14:textId="77777777" w:rsidR="002239C4" w:rsidRDefault="002239C4">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p>
    <w:p w14:paraId="67353AC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001C711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options.</w:t>
      </w:r>
    </w:p>
    <w:p w14:paraId="5E2BF4F8" w14:textId="77777777" w:rsidR="002239C4" w:rsidRDefault="002239C4">
      <w:pPr>
        <w:spacing w:after="120"/>
        <w:rPr>
          <w:color w:val="FF0000"/>
          <w:lang w:eastAsia="zh-CN"/>
        </w:rPr>
      </w:pPr>
    </w:p>
    <w:p w14:paraId="5761B7F8"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5ADB803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1D2464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1 (Nokia, QC):</w:t>
      </w:r>
    </w:p>
    <w:p w14:paraId="6ADFB1AA" w14:textId="77777777" w:rsidR="002239C4" w:rsidRDefault="00F272CB">
      <w:pPr>
        <w:pStyle w:val="ListParagraph"/>
        <w:numPr>
          <w:ilvl w:val="2"/>
          <w:numId w:val="9"/>
        </w:numPr>
        <w:overflowPunct/>
        <w:autoSpaceDE/>
        <w:autoSpaceDN/>
        <w:adjustRightInd/>
        <w:spacing w:after="120"/>
        <w:ind w:firstLineChars="0"/>
        <w:textAlignment w:val="auto"/>
        <w:rPr>
          <w:color w:val="000000" w:themeColor="text1"/>
          <w:lang w:val="en-US"/>
        </w:rPr>
      </w:pPr>
      <w:r>
        <w:rPr>
          <w:color w:val="000000" w:themeColor="text1"/>
          <w:lang w:val="en-US"/>
        </w:rPr>
        <w:t xml:space="preserve">The accuracy relaxation to RedCap UEs with 1 Rx is defined based on the simulation results with AWGN. </w:t>
      </w:r>
    </w:p>
    <w:p w14:paraId="22AFC1B8"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color w:val="000000" w:themeColor="text1"/>
          <w:lang w:eastAsia="zh-CN"/>
        </w:rPr>
      </w:pPr>
      <w:r>
        <w:rPr>
          <w:rFonts w:eastAsia="SimSun"/>
          <w:b/>
          <w:bCs/>
          <w:color w:val="000000" w:themeColor="text1"/>
          <w:lang w:eastAsia="zh-CN"/>
        </w:rPr>
        <w:t>Option 1a (QC):</w:t>
      </w:r>
    </w:p>
    <w:p w14:paraId="4BA7662B" w14:textId="77777777" w:rsidR="002239C4" w:rsidRDefault="00F272CB">
      <w:pPr>
        <w:pStyle w:val="ListParagraph"/>
        <w:numPr>
          <w:ilvl w:val="3"/>
          <w:numId w:val="9"/>
        </w:numPr>
        <w:overflowPunct/>
        <w:autoSpaceDE/>
        <w:autoSpaceDN/>
        <w:adjustRightInd/>
        <w:spacing w:after="120"/>
        <w:ind w:firstLineChars="0"/>
        <w:textAlignment w:val="auto"/>
        <w:rPr>
          <w:color w:val="000000" w:themeColor="text1"/>
          <w:lang w:val="en-US"/>
        </w:rPr>
      </w:pPr>
      <w:r>
        <w:rPr>
          <w:lang w:val="en-US" w:eastAsia="zh-CN"/>
        </w:rPr>
        <w:t xml:space="preserve">RAN4 to define 1Rx related relaxations to L1-RSRP measurement </w:t>
      </w:r>
      <w:r>
        <w:rPr>
          <w:color w:val="000000" w:themeColor="text1"/>
          <w:lang w:val="en-US" w:eastAsia="zh-CN"/>
        </w:rPr>
        <w:t>performance requirements (accuracy and test cases) for AWGN channel only as was done during R15/R16.</w:t>
      </w:r>
    </w:p>
    <w:p w14:paraId="70074D8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6336CA1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the options.</w:t>
      </w:r>
    </w:p>
    <w:p w14:paraId="47F423FB" w14:textId="77777777" w:rsidR="002239C4" w:rsidRDefault="002239C4">
      <w:pPr>
        <w:pStyle w:val="ListParagraph"/>
        <w:overflowPunct/>
        <w:autoSpaceDE/>
        <w:autoSpaceDN/>
        <w:adjustRightInd/>
        <w:spacing w:after="120"/>
        <w:ind w:left="720" w:firstLineChars="0" w:firstLine="0"/>
        <w:textAlignment w:val="auto"/>
        <w:rPr>
          <w:rFonts w:eastAsia="SimSun"/>
          <w:color w:val="FF0000"/>
          <w:lang w:eastAsia="zh-CN"/>
        </w:rPr>
      </w:pPr>
    </w:p>
    <w:p w14:paraId="7C153A88" w14:textId="77777777" w:rsidR="002239C4" w:rsidRDefault="002239C4">
      <w:pPr>
        <w:spacing w:after="120"/>
        <w:rPr>
          <w:color w:val="FF0000"/>
          <w:lang w:val="en-US" w:eastAsia="zh-CN"/>
        </w:rPr>
      </w:pPr>
    </w:p>
    <w:p w14:paraId="55737841" w14:textId="77777777" w:rsidR="002239C4" w:rsidRDefault="002239C4">
      <w:pPr>
        <w:rPr>
          <w:b/>
          <w:color w:val="000000" w:themeColor="text1"/>
          <w:u w:val="single"/>
          <w:lang w:val="en-US" w:eastAsia="ko-KR"/>
        </w:rPr>
      </w:pPr>
    </w:p>
    <w:p w14:paraId="49D93166"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2C49037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816341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56D9EE23"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3 dB</w:t>
      </w:r>
      <w:r>
        <w:rPr>
          <w:bCs/>
          <w:color w:val="000000" w:themeColor="text1"/>
          <w:lang w:val="en-US"/>
        </w:rPr>
        <w:t xml:space="preserve"> when 1Rx is used compared with the legacy UE</w:t>
      </w:r>
      <w:r>
        <w:rPr>
          <w:color w:val="000000" w:themeColor="text1"/>
          <w:lang w:val="en-US"/>
        </w:rPr>
        <w:t xml:space="preserve">.  </w:t>
      </w:r>
    </w:p>
    <w:p w14:paraId="0191980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4980DEF6"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2 dB</w:t>
      </w:r>
      <w:r>
        <w:rPr>
          <w:bCs/>
          <w:color w:val="000000" w:themeColor="text1"/>
          <w:lang w:val="en-US"/>
        </w:rPr>
        <w:t xml:space="preserve"> when 1Rx is used compared with the legacy UE</w:t>
      </w:r>
      <w:r>
        <w:rPr>
          <w:color w:val="000000" w:themeColor="text1"/>
          <w:lang w:val="en-US"/>
        </w:rPr>
        <w:t xml:space="preserve">.  </w:t>
      </w:r>
    </w:p>
    <w:p w14:paraId="6FF66E9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5BFD7963"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26269F6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32BE4DD2" w14:textId="77777777" w:rsidR="002239C4" w:rsidRDefault="00F272CB">
      <w:pPr>
        <w:spacing w:after="120"/>
        <w:rPr>
          <w:color w:val="000000" w:themeColor="text1"/>
          <w:lang w:val="en-US" w:eastAsia="zh-CN"/>
        </w:rPr>
      </w:pPr>
      <w:r>
        <w:rPr>
          <w:color w:val="000000" w:themeColor="text1"/>
          <w:lang w:val="en-US" w:eastAsia="zh-CN"/>
        </w:rPr>
        <w:t>Moderator: Note that the RAN4 measurement accuracy requirements is generic, it should be applicable regardless of fading channel or static channel condition.  Thus can companies compromise to option 1?</w:t>
      </w:r>
    </w:p>
    <w:p w14:paraId="49BC407D" w14:textId="77777777" w:rsidR="002239C4" w:rsidRDefault="002239C4">
      <w:pPr>
        <w:spacing w:after="120"/>
        <w:rPr>
          <w:color w:val="000000" w:themeColor="text1"/>
          <w:highlight w:val="lightGray"/>
          <w:lang w:val="en-US" w:eastAsia="zh-CN"/>
        </w:rPr>
      </w:pPr>
    </w:p>
    <w:p w14:paraId="5602D506"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4-2-4: SSB-based L1-RSRP measurements: relative accuracy with measurement restriction in FR1</w:t>
      </w:r>
    </w:p>
    <w:p w14:paraId="45B32A4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56AFE75"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74B0753D"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relative L1-RSRP accuracy by 3dB</w:t>
      </w:r>
    </w:p>
    <w:p w14:paraId="308EA1D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6AE39888"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relative L1-RSRP accuracy by 2 dB</w:t>
      </w:r>
      <w:r>
        <w:rPr>
          <w:bCs/>
          <w:color w:val="000000" w:themeColor="text1"/>
          <w:lang w:val="en-US"/>
        </w:rPr>
        <w:t xml:space="preserve"> when 1Rx is used compared with the legacy UE</w:t>
      </w:r>
      <w:r>
        <w:rPr>
          <w:color w:val="000000" w:themeColor="text1"/>
          <w:lang w:val="en-US"/>
        </w:rPr>
        <w:t xml:space="preserve">.  </w:t>
      </w:r>
    </w:p>
    <w:p w14:paraId="385F9B0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46CB6509"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03EFF00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6D7E348" w14:textId="77777777" w:rsidR="002239C4" w:rsidRDefault="00F272CB">
      <w:pPr>
        <w:spacing w:after="120"/>
        <w:rPr>
          <w:color w:val="000000" w:themeColor="text1"/>
          <w:lang w:val="en-US" w:eastAsia="zh-CN"/>
        </w:rPr>
      </w:pPr>
      <w:r>
        <w:rPr>
          <w:color w:val="000000" w:themeColor="text1"/>
          <w:lang w:val="en-US" w:eastAsia="zh-CN"/>
        </w:rPr>
        <w:t>Moderator: Note that the RAN4 measurement accuracy requirements is generic, it should be applicable regardless of fading channel or static channel condition.  Thus can companies compromise to option 1?</w:t>
      </w:r>
    </w:p>
    <w:p w14:paraId="43371779" w14:textId="77777777" w:rsidR="002239C4" w:rsidRDefault="002239C4">
      <w:pPr>
        <w:spacing w:after="120"/>
        <w:rPr>
          <w:color w:val="FF0000"/>
          <w:highlight w:val="lightGray"/>
          <w:lang w:val="en-US" w:eastAsia="zh-CN"/>
        </w:rPr>
      </w:pPr>
    </w:p>
    <w:p w14:paraId="338C6063" w14:textId="77777777" w:rsidR="002239C4" w:rsidRDefault="002239C4">
      <w:pPr>
        <w:rPr>
          <w:b/>
          <w:color w:val="000000" w:themeColor="text1"/>
          <w:u w:val="single"/>
          <w:lang w:val="en-US" w:eastAsia="ko-KR"/>
        </w:rPr>
      </w:pPr>
    </w:p>
    <w:p w14:paraId="2B5A913B"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4C82410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C06678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5CBEEE7A"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 xml:space="preserve">By 3 dB </w:t>
      </w:r>
      <w:r>
        <w:rPr>
          <w:bCs/>
          <w:color w:val="000000" w:themeColor="text1"/>
          <w:lang w:val="en-US"/>
        </w:rPr>
        <w:t>when 1Rx is used compared with the legacy UE.</w:t>
      </w:r>
    </w:p>
    <w:p w14:paraId="23CF93E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6D6955EF"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absolute L1-RSRP accuracy by 2 dB</w:t>
      </w:r>
      <w:r>
        <w:rPr>
          <w:bCs/>
          <w:color w:val="000000" w:themeColor="text1"/>
          <w:lang w:val="en-US"/>
        </w:rPr>
        <w:t xml:space="preserve"> when 1Rx is used compared with the legacy UE</w:t>
      </w:r>
      <w:r>
        <w:rPr>
          <w:color w:val="000000" w:themeColor="text1"/>
          <w:lang w:val="en-US"/>
        </w:rPr>
        <w:t xml:space="preserve">.  </w:t>
      </w:r>
    </w:p>
    <w:p w14:paraId="7D12B64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51E860D8"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5AD8133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E65E92B" w14:textId="77777777" w:rsidR="002239C4" w:rsidRDefault="00F272CB">
      <w:pPr>
        <w:spacing w:after="120"/>
        <w:rPr>
          <w:color w:val="000000" w:themeColor="text1"/>
          <w:lang w:val="en-US" w:eastAsia="zh-CN"/>
        </w:rPr>
      </w:pPr>
      <w:r>
        <w:rPr>
          <w:color w:val="000000" w:themeColor="text1"/>
          <w:lang w:val="en-US" w:eastAsia="zh-CN"/>
        </w:rPr>
        <w:t>Moderator: Note that the RAN4 measurement accuracy requirements is generic, it should be applicable regardless of fading channel or static channel condition.  Thus can companies compromise to option 1?</w:t>
      </w:r>
    </w:p>
    <w:p w14:paraId="16AED557" w14:textId="77777777" w:rsidR="002239C4" w:rsidRDefault="002239C4">
      <w:pPr>
        <w:spacing w:after="120"/>
        <w:rPr>
          <w:color w:val="000000" w:themeColor="text1"/>
          <w:lang w:val="en-US" w:eastAsia="zh-CN"/>
        </w:rPr>
      </w:pPr>
    </w:p>
    <w:p w14:paraId="4C3B1F5B"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132EBB1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2CCB48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(vivo, HW, MTK, Apple, E///):</w:t>
      </w:r>
    </w:p>
    <w:p w14:paraId="02358D76"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relative L1-RSRP accuracy by 3dB</w:t>
      </w:r>
    </w:p>
    <w:p w14:paraId="5B809E1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2 (OPPO):</w:t>
      </w:r>
    </w:p>
    <w:p w14:paraId="703EC2DA"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relative  L1-RSRP accuracy by 2 dB</w:t>
      </w:r>
      <w:r>
        <w:rPr>
          <w:bCs/>
          <w:color w:val="000000" w:themeColor="text1"/>
          <w:lang w:val="en-US"/>
        </w:rPr>
        <w:t xml:space="preserve"> when 1Rx is used compared with the legacy UE</w:t>
      </w:r>
      <w:r>
        <w:rPr>
          <w:color w:val="000000" w:themeColor="text1"/>
          <w:lang w:val="en-US"/>
        </w:rPr>
        <w:t xml:space="preserve">.  </w:t>
      </w:r>
    </w:p>
    <w:p w14:paraId="32C6153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eastAsia="zh-CN"/>
        </w:rPr>
      </w:pPr>
      <w:r>
        <w:rPr>
          <w:rFonts w:eastAsia="SimSun"/>
          <w:b/>
          <w:bCs/>
          <w:color w:val="000000" w:themeColor="text1"/>
          <w:lang w:eastAsia="zh-CN"/>
        </w:rPr>
        <w:t>Option 3 (QC):</w:t>
      </w:r>
    </w:p>
    <w:p w14:paraId="7428A7BC"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color w:val="000000" w:themeColor="text1"/>
          <w:lang w:val="en-US"/>
        </w:rPr>
        <w:t>Relax the current L1-RSRP accuracy by 1 dB</w:t>
      </w:r>
      <w:r>
        <w:rPr>
          <w:bCs/>
          <w:color w:val="000000" w:themeColor="text1"/>
          <w:lang w:val="en-US"/>
        </w:rPr>
        <w:t xml:space="preserve"> when 1Rx is used compared with the legacy UE</w:t>
      </w:r>
      <w:r>
        <w:rPr>
          <w:color w:val="000000" w:themeColor="text1"/>
          <w:lang w:val="en-US"/>
        </w:rPr>
        <w:t xml:space="preserve">.  </w:t>
      </w:r>
    </w:p>
    <w:p w14:paraId="56B7BF7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623864D5" w14:textId="77777777" w:rsidR="002239C4" w:rsidRDefault="00F272CB">
      <w:pPr>
        <w:spacing w:after="120"/>
        <w:rPr>
          <w:color w:val="000000" w:themeColor="text1"/>
          <w:lang w:val="en-US" w:eastAsia="zh-CN"/>
        </w:rPr>
      </w:pPr>
      <w:r>
        <w:rPr>
          <w:color w:val="000000" w:themeColor="text1"/>
          <w:lang w:val="en-US" w:eastAsia="zh-CN"/>
        </w:rPr>
        <w:lastRenderedPageBreak/>
        <w:t>Moderator: Note that the RAN4 measurement accuracy requirements is generic, it should be applicable regardless of fading channel or static channel condition.  Thus can companies compromise to option 1?</w:t>
      </w:r>
    </w:p>
    <w:p w14:paraId="28813937" w14:textId="77777777" w:rsidR="002239C4" w:rsidRDefault="002239C4">
      <w:pPr>
        <w:spacing w:after="120"/>
        <w:rPr>
          <w:color w:val="FF0000"/>
          <w:lang w:val="en-US" w:eastAsia="zh-CN"/>
        </w:rPr>
      </w:pPr>
    </w:p>
    <w:p w14:paraId="007CB3CC" w14:textId="77777777" w:rsidR="002239C4" w:rsidRDefault="00F272CB">
      <w:pPr>
        <w:rPr>
          <w:bCs/>
          <w:color w:val="000000" w:themeColor="text1"/>
          <w:u w:val="single"/>
          <w:lang w:eastAsia="ko-KR"/>
        </w:rPr>
      </w:pPr>
      <w:r>
        <w:rPr>
          <w:bCs/>
          <w:color w:val="000000" w:themeColor="text1"/>
          <w:u w:val="single"/>
          <w:lang w:eastAsia="ko-KR"/>
        </w:rPr>
        <w:t>Sub topic 4-2</w:t>
      </w:r>
    </w:p>
    <w:tbl>
      <w:tblPr>
        <w:tblStyle w:val="TableGrid"/>
        <w:tblW w:w="0" w:type="auto"/>
        <w:tblLook w:val="04A0" w:firstRow="1" w:lastRow="0" w:firstColumn="1" w:lastColumn="0" w:noHBand="0" w:noVBand="1"/>
      </w:tblPr>
      <w:tblGrid>
        <w:gridCol w:w="1236"/>
        <w:gridCol w:w="8395"/>
      </w:tblGrid>
      <w:tr w:rsidR="002239C4" w14:paraId="3426B371" w14:textId="77777777">
        <w:tc>
          <w:tcPr>
            <w:tcW w:w="1236" w:type="dxa"/>
          </w:tcPr>
          <w:p w14:paraId="4B0A512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5D8404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009A2770" w14:textId="77777777">
        <w:tc>
          <w:tcPr>
            <w:tcW w:w="1236" w:type="dxa"/>
          </w:tcPr>
          <w:p w14:paraId="4BBED31D"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72B5C9F0"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4310E430" w14:textId="77777777" w:rsidR="002239C4" w:rsidRDefault="002239C4">
            <w:pPr>
              <w:rPr>
                <w:rFonts w:eastAsiaTheme="minorEastAsia"/>
                <w:color w:val="000000" w:themeColor="text1"/>
                <w:lang w:val="en-US" w:eastAsia="zh-CN"/>
              </w:rPr>
            </w:pPr>
          </w:p>
          <w:p w14:paraId="7A0EE3C5"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2844F0B5" w14:textId="77777777" w:rsidR="002239C4" w:rsidRDefault="002239C4">
            <w:pPr>
              <w:rPr>
                <w:rFonts w:eastAsiaTheme="minorEastAsia"/>
                <w:color w:val="000000" w:themeColor="text1"/>
                <w:lang w:val="en-US" w:eastAsia="zh-CN"/>
              </w:rPr>
            </w:pPr>
          </w:p>
          <w:p w14:paraId="77D31835"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78549BE4" w14:textId="77777777" w:rsidR="002239C4" w:rsidRDefault="002239C4">
            <w:pPr>
              <w:rPr>
                <w:rFonts w:eastAsiaTheme="minorEastAsia"/>
                <w:color w:val="000000" w:themeColor="text1"/>
                <w:lang w:val="en-US" w:eastAsia="zh-CN"/>
              </w:rPr>
            </w:pPr>
          </w:p>
          <w:p w14:paraId="60ED76BB"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10F0DC59" w14:textId="77777777" w:rsidR="002239C4" w:rsidRDefault="002239C4">
            <w:pPr>
              <w:rPr>
                <w:rFonts w:eastAsiaTheme="minorEastAsia"/>
                <w:color w:val="000000" w:themeColor="text1"/>
                <w:lang w:val="en-US" w:eastAsia="zh-CN"/>
              </w:rPr>
            </w:pPr>
          </w:p>
          <w:p w14:paraId="0341F1D7"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13E77EBA" w14:textId="77777777" w:rsidR="002239C4" w:rsidRDefault="002239C4">
            <w:pPr>
              <w:rPr>
                <w:rFonts w:eastAsiaTheme="minorEastAsia"/>
                <w:color w:val="000000" w:themeColor="text1"/>
                <w:lang w:val="en-US" w:eastAsia="zh-CN"/>
              </w:rPr>
            </w:pPr>
          </w:p>
          <w:p w14:paraId="32F57333"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0D513CE7" w14:textId="77777777" w:rsidR="002239C4" w:rsidRDefault="002239C4">
            <w:pPr>
              <w:rPr>
                <w:rFonts w:eastAsiaTheme="minorEastAsia"/>
                <w:color w:val="000000" w:themeColor="text1"/>
                <w:lang w:val="en-US" w:eastAsia="zh-CN"/>
              </w:rPr>
            </w:pPr>
          </w:p>
        </w:tc>
      </w:tr>
      <w:tr w:rsidR="002239C4" w14:paraId="39EC9A05" w14:textId="77777777">
        <w:tc>
          <w:tcPr>
            <w:tcW w:w="1236" w:type="dxa"/>
          </w:tcPr>
          <w:p w14:paraId="34E7AC0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6BF9F87"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7057BD3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L1-RSRP measurement is for </w:t>
            </w:r>
            <w:r>
              <w:rPr>
                <w:rFonts w:eastAsiaTheme="minorEastAsia"/>
                <w:b/>
                <w:color w:val="000000" w:themeColor="text1"/>
                <w:lang w:val="en-US" w:eastAsia="zh-CN"/>
              </w:rPr>
              <w:t>serving</w:t>
            </w:r>
            <w:r>
              <w:rPr>
                <w:rFonts w:eastAsiaTheme="minorEastAsia"/>
                <w:color w:val="000000" w:themeColor="text1"/>
                <w:lang w:val="en-US" w:eastAsia="zh-CN"/>
              </w:rPr>
              <w:t xml:space="preserve"> </w:t>
            </w:r>
            <w:r>
              <w:rPr>
                <w:rFonts w:eastAsiaTheme="minorEastAsia"/>
                <w:b/>
                <w:color w:val="000000" w:themeColor="text1"/>
                <w:lang w:val="en-US" w:eastAsia="zh-CN"/>
              </w:rPr>
              <w:t>cell</w:t>
            </w:r>
            <w:r>
              <w:rPr>
                <w:rFonts w:eastAsiaTheme="minorEastAsia"/>
                <w:color w:val="000000" w:themeColor="text1"/>
                <w:lang w:val="en-US" w:eastAsia="zh-CN"/>
              </w:rPr>
              <w:t>, so no concept for intra-f/inter-f measurement.</w:t>
            </w:r>
          </w:p>
          <w:p w14:paraId="7103E8B5"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3E036B4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1a.</w:t>
            </w:r>
          </w:p>
          <w:p w14:paraId="24366E10"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5729204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5FC8DE32"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3801152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1C957613"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CDF88E0"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 based on our simulation results.</w:t>
            </w:r>
          </w:p>
          <w:p w14:paraId="1692C847"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181A0989" w14:textId="77777777" w:rsidR="002239C4" w:rsidRDefault="00F272CB">
            <w:pPr>
              <w:rPr>
                <w:b/>
                <w:color w:val="000000" w:themeColor="text1"/>
                <w:u w:val="single"/>
                <w:lang w:val="en-US" w:eastAsia="ko-KR"/>
              </w:rPr>
            </w:pPr>
            <w:r>
              <w:rPr>
                <w:rFonts w:eastAsiaTheme="minorEastAsia"/>
                <w:color w:val="000000" w:themeColor="text1"/>
                <w:lang w:val="en-US" w:eastAsia="zh-CN"/>
              </w:rPr>
              <w:t>Support option 1 based on our simulation results.</w:t>
            </w:r>
          </w:p>
        </w:tc>
      </w:tr>
      <w:tr w:rsidR="002239C4" w14:paraId="1B0D0DF3" w14:textId="77777777">
        <w:tc>
          <w:tcPr>
            <w:tcW w:w="1236" w:type="dxa"/>
          </w:tcPr>
          <w:p w14:paraId="44DD9612"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03D30BBB" w14:textId="77777777" w:rsidR="002239C4" w:rsidRDefault="00F272CB">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5275BA95"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We support option 2. No need to clarify anything and for RedCap.  RAN4 can follow the approach used for defining the link recovery requirements for the legacy UEs. In the legacy link recovery requirements, the UE shall evaluate the L1-RSRP on the configured set Q1 according to the Annex Table B.2.4.1 and they are not defined in terms of intra- or inter-frequency.</w:t>
            </w:r>
          </w:p>
          <w:p w14:paraId="0983C212" w14:textId="77777777" w:rsidR="002239C4" w:rsidRDefault="002239C4">
            <w:pPr>
              <w:rPr>
                <w:rFonts w:eastAsiaTheme="minorEastAsia"/>
                <w:color w:val="000000" w:themeColor="text1"/>
                <w:lang w:val="en-US" w:eastAsia="zh-CN"/>
              </w:rPr>
            </w:pPr>
          </w:p>
          <w:p w14:paraId="1EB8DB26" w14:textId="77777777" w:rsidR="002239C4" w:rsidRDefault="00F272CB">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34BBF388" w14:textId="77777777" w:rsidR="002239C4" w:rsidRDefault="00F272CB">
            <w:pPr>
              <w:rPr>
                <w:rFonts w:eastAsiaTheme="minorEastAsia"/>
                <w:color w:val="000000" w:themeColor="text1"/>
                <w:lang w:val="en-US" w:eastAsia="zh-CN"/>
              </w:rPr>
            </w:pPr>
            <w:r>
              <w:rPr>
                <w:color w:val="000000" w:themeColor="text1"/>
                <w:lang w:val="en-US" w:eastAsia="zh-CN"/>
              </w:rPr>
              <w:t xml:space="preserve">Our view is that the RAN4 measurement accuracy requirements is generic and the accuracy requirements shall apply to any channel model (static of fading). That is why the simulations include both channels. </w:t>
            </w:r>
          </w:p>
          <w:p w14:paraId="297A8120" w14:textId="77777777" w:rsidR="002239C4" w:rsidRDefault="00F272CB">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5BB85E7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4B0E1EFA" w14:textId="77777777" w:rsidR="002239C4" w:rsidRDefault="00F272CB">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77C74BC9"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33B35E99" w14:textId="77777777" w:rsidR="002239C4" w:rsidRDefault="002239C4">
            <w:pPr>
              <w:rPr>
                <w:rFonts w:eastAsiaTheme="minorEastAsia"/>
                <w:color w:val="000000" w:themeColor="text1"/>
                <w:lang w:val="en-US" w:eastAsia="zh-CN"/>
              </w:rPr>
            </w:pPr>
          </w:p>
          <w:p w14:paraId="0340E1BC" w14:textId="77777777" w:rsidR="002239C4" w:rsidRDefault="00F272CB">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6B20AE14"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5FC32BBA" w14:textId="77777777" w:rsidR="002239C4" w:rsidRDefault="002239C4">
            <w:pPr>
              <w:rPr>
                <w:rFonts w:eastAsiaTheme="minorEastAsia"/>
                <w:color w:val="000000" w:themeColor="text1"/>
                <w:lang w:val="en-US" w:eastAsia="zh-CN"/>
              </w:rPr>
            </w:pPr>
          </w:p>
          <w:p w14:paraId="5D717614" w14:textId="77777777" w:rsidR="002239C4" w:rsidRDefault="00F272CB">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64CBD29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recommended WF. </w:t>
            </w:r>
          </w:p>
          <w:p w14:paraId="7A5B4904" w14:textId="77777777" w:rsidR="002239C4" w:rsidRDefault="002239C4">
            <w:pPr>
              <w:rPr>
                <w:b/>
                <w:color w:val="000000" w:themeColor="text1"/>
                <w:u w:val="single"/>
                <w:lang w:val="en-US" w:eastAsia="ko-KR"/>
              </w:rPr>
            </w:pPr>
          </w:p>
        </w:tc>
      </w:tr>
      <w:tr w:rsidR="0041713A" w14:paraId="3DA80F93" w14:textId="77777777">
        <w:tc>
          <w:tcPr>
            <w:tcW w:w="1236" w:type="dxa"/>
          </w:tcPr>
          <w:p w14:paraId="5EDCE18B" w14:textId="77777777" w:rsidR="0041713A" w:rsidRDefault="0041713A" w:rsidP="0041713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AC56929" w14:textId="77777777" w:rsidR="0041713A" w:rsidRPr="008E2B0B" w:rsidRDefault="0041713A" w:rsidP="0041713A">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626037AA"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Support option 2.</w:t>
            </w:r>
          </w:p>
          <w:p w14:paraId="20445292" w14:textId="77777777" w:rsidR="0041713A" w:rsidRPr="005D7D52" w:rsidRDefault="0041713A" w:rsidP="0041713A">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78206E66"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w:t>
            </w:r>
            <w:r w:rsidRPr="00A700EE">
              <w:rPr>
                <w:rFonts w:eastAsiaTheme="minorEastAsia"/>
                <w:color w:val="000000" w:themeColor="text1"/>
                <w:lang w:val="en-US" w:eastAsia="zh-CN"/>
              </w:rPr>
              <w:t>upport AWGN as it is the generic scenario and also it applies for the test case</w:t>
            </w:r>
            <w:r>
              <w:rPr>
                <w:rFonts w:eastAsiaTheme="minorEastAsia"/>
                <w:color w:val="000000" w:themeColor="text1"/>
                <w:lang w:val="en-US" w:eastAsia="zh-CN"/>
              </w:rPr>
              <w:t>.</w:t>
            </w:r>
          </w:p>
          <w:p w14:paraId="0F382436"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77D1E77B"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Support recommended WF, i.e. option 1.</w:t>
            </w:r>
          </w:p>
          <w:p w14:paraId="4AAA5EE8"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0507C2A0"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Support recommended WF, i.e. option 1.</w:t>
            </w:r>
          </w:p>
          <w:p w14:paraId="15C22D86" w14:textId="77777777" w:rsidR="0041713A" w:rsidRPr="001F5D5D" w:rsidRDefault="0041713A" w:rsidP="0041713A">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55592666" w14:textId="77777777" w:rsidR="0041713A" w:rsidRDefault="0041713A" w:rsidP="0041713A">
            <w:pPr>
              <w:rPr>
                <w:rFonts w:eastAsiaTheme="minorEastAsia"/>
                <w:color w:val="000000" w:themeColor="text1"/>
                <w:lang w:val="en-US" w:eastAsia="zh-CN"/>
              </w:rPr>
            </w:pPr>
            <w:r>
              <w:rPr>
                <w:rFonts w:eastAsiaTheme="minorEastAsia"/>
                <w:color w:val="000000" w:themeColor="text1"/>
                <w:lang w:val="en-US" w:eastAsia="zh-CN"/>
              </w:rPr>
              <w:t>Support recommended WF, i.e. option 1.</w:t>
            </w:r>
          </w:p>
          <w:p w14:paraId="58230426" w14:textId="77777777" w:rsidR="0041713A" w:rsidRPr="00DD3DD2" w:rsidRDefault="0041713A" w:rsidP="0041713A">
            <w:pPr>
              <w:rPr>
                <w:b/>
                <w:color w:val="000000" w:themeColor="text1"/>
                <w:u w:val="single"/>
                <w:lang w:val="en-US" w:eastAsia="ko-KR"/>
              </w:rPr>
            </w:pPr>
            <w:r w:rsidRPr="00DD3DD2">
              <w:rPr>
                <w:b/>
                <w:color w:val="000000" w:themeColor="text1"/>
                <w:u w:val="single"/>
                <w:lang w:val="en-US" w:eastAsia="ko-KR"/>
              </w:rPr>
              <w:lastRenderedPageBreak/>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526311A0" w14:textId="77777777" w:rsidR="0041713A" w:rsidRDefault="0041713A" w:rsidP="0041713A">
            <w:pPr>
              <w:rPr>
                <w:b/>
                <w:color w:val="000000" w:themeColor="text1"/>
                <w:u w:val="single"/>
                <w:lang w:val="en-US" w:eastAsia="ko-KR"/>
              </w:rPr>
            </w:pPr>
            <w:r>
              <w:rPr>
                <w:rFonts w:eastAsiaTheme="minorEastAsia"/>
                <w:color w:val="000000" w:themeColor="text1"/>
                <w:lang w:val="en-US" w:eastAsia="zh-CN"/>
              </w:rPr>
              <w:t>Support recommended WF, i.e. option 1.</w:t>
            </w:r>
          </w:p>
        </w:tc>
      </w:tr>
      <w:tr w:rsidR="00170B22" w14:paraId="327F10B1" w14:textId="77777777">
        <w:tc>
          <w:tcPr>
            <w:tcW w:w="1236" w:type="dxa"/>
          </w:tcPr>
          <w:p w14:paraId="736A5C2E"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525F527C" w14:textId="77777777" w:rsidR="00170B22" w:rsidRDefault="00170B22" w:rsidP="00170B22">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2DEC4FF7"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Can proponent of option 1 clarify why L1-RSRP is used for neighbor cell measurement(intra-/inter-frequency)? Does it mean it consider the FeMIMO NSC L1-RSRP?  We think it’s no need to consider L1-RSRP for neighbor cell in this stage of RedCap.</w:t>
            </w:r>
          </w:p>
          <w:p w14:paraId="5DC4864E" w14:textId="77777777" w:rsidR="00170B22" w:rsidRDefault="00170B22" w:rsidP="00170B22">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5761346D"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We have different view from option 1. The accuracy requirement is defined based on simulation of both AWGN and fading channel. But test case is setup in AWGN.</w:t>
            </w:r>
          </w:p>
          <w:p w14:paraId="47252E7C" w14:textId="77777777" w:rsidR="00170B22" w:rsidRDefault="00170B22" w:rsidP="00170B22">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787532AB"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4325D257" w14:textId="77777777" w:rsidR="00170B22" w:rsidRDefault="00170B22" w:rsidP="00170B22">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1D033623"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1F40B116" w14:textId="77777777" w:rsidR="00170B22" w:rsidRDefault="00170B22" w:rsidP="00170B22">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0FD660B4"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 based on our simulation.</w:t>
            </w:r>
          </w:p>
          <w:p w14:paraId="2E488659" w14:textId="77777777" w:rsidR="00170B22" w:rsidRDefault="00170B22" w:rsidP="00170B22">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F56DD93" w14:textId="77777777" w:rsidR="00170B22" w:rsidRPr="008E2B0B" w:rsidRDefault="00170B22" w:rsidP="00170B22">
            <w:pPr>
              <w:rPr>
                <w:b/>
                <w:color w:val="000000" w:themeColor="text1"/>
                <w:u w:val="single"/>
                <w:lang w:val="en-US" w:eastAsia="ko-KR"/>
              </w:rPr>
            </w:pPr>
            <w:r>
              <w:rPr>
                <w:rFonts w:eastAsiaTheme="minorEastAsia"/>
                <w:color w:val="000000" w:themeColor="text1"/>
                <w:lang w:val="en-US" w:eastAsia="zh-CN"/>
              </w:rPr>
              <w:t>Option 1 based on our simulation.</w:t>
            </w:r>
          </w:p>
        </w:tc>
      </w:tr>
      <w:tr w:rsidR="00D05405" w14:paraId="6410D6F4" w14:textId="77777777">
        <w:tc>
          <w:tcPr>
            <w:tcW w:w="1236" w:type="dxa"/>
          </w:tcPr>
          <w:p w14:paraId="4FB02A4B" w14:textId="77777777" w:rsidR="00D05405" w:rsidRDefault="00D05405" w:rsidP="00D05405">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345370D7" w14:textId="77777777" w:rsidR="00D05405" w:rsidRPr="008E2B0B" w:rsidRDefault="00D05405" w:rsidP="00D05405">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001CA9AC"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 xml:space="preserve">Option 2. The L1-RSRP measurements are for serving cell. </w:t>
            </w:r>
          </w:p>
          <w:p w14:paraId="66A5DC7C" w14:textId="77777777" w:rsidR="00D05405" w:rsidRPr="005D7D52" w:rsidRDefault="00D05405" w:rsidP="00D05405">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04087950"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 xml:space="preserve">We support Option 1. The accuracy requirements are defined assuming that IO has constant EPRE across the bandwidth. </w:t>
            </w:r>
          </w:p>
          <w:p w14:paraId="5422A204" w14:textId="77777777" w:rsidR="00D05405" w:rsidRPr="00DD3DD2"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4FAE56E2"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6E47F75D" w14:textId="77777777" w:rsidR="00D05405" w:rsidRPr="00DD3DD2"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59E98DC4"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6FF07017" w14:textId="77777777" w:rsidR="00D05405" w:rsidRPr="001F5D5D" w:rsidRDefault="00D05405" w:rsidP="00D05405">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76092507" w14:textId="77777777" w:rsidR="00D05405" w:rsidRDefault="00D05405" w:rsidP="00D05405">
            <w:pPr>
              <w:rPr>
                <w:rFonts w:eastAsiaTheme="minorEastAsia"/>
                <w:color w:val="000000" w:themeColor="text1"/>
                <w:lang w:val="en-US" w:eastAsia="zh-CN"/>
              </w:rPr>
            </w:pPr>
            <w:r>
              <w:rPr>
                <w:rFonts w:eastAsiaTheme="minorEastAsia"/>
                <w:color w:val="000000" w:themeColor="text1"/>
                <w:lang w:val="en-US" w:eastAsia="zh-CN"/>
              </w:rPr>
              <w:t>Option 3</w:t>
            </w:r>
          </w:p>
          <w:p w14:paraId="57DE755A" w14:textId="77777777" w:rsidR="00D05405" w:rsidRDefault="00D05405" w:rsidP="00D05405">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0C48E89F" w14:textId="77777777" w:rsidR="00D05405" w:rsidRPr="0025463C" w:rsidRDefault="00D05405" w:rsidP="00D05405">
            <w:pPr>
              <w:rPr>
                <w:bCs/>
                <w:color w:val="000000" w:themeColor="text1"/>
                <w:lang w:val="en-US" w:eastAsia="ko-KR"/>
              </w:rPr>
            </w:pPr>
            <w:r w:rsidRPr="00727905">
              <w:rPr>
                <w:bCs/>
                <w:color w:val="000000" w:themeColor="text1"/>
                <w:lang w:val="en-US" w:eastAsia="ko-KR"/>
              </w:rPr>
              <w:lastRenderedPageBreak/>
              <w:t>Option 3</w:t>
            </w:r>
          </w:p>
        </w:tc>
      </w:tr>
      <w:tr w:rsidR="00E51376" w14:paraId="7E45B194" w14:textId="77777777">
        <w:tc>
          <w:tcPr>
            <w:tcW w:w="1236" w:type="dxa"/>
          </w:tcPr>
          <w:p w14:paraId="75133B82" w14:textId="77777777" w:rsidR="00E51376" w:rsidRPr="00E51376" w:rsidRDefault="00E51376" w:rsidP="00D0540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7DDEE781" w14:textId="77777777" w:rsidR="001451B8" w:rsidRDefault="001451B8" w:rsidP="001451B8">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6B6434AD" w14:textId="77777777" w:rsidR="00E51376" w:rsidRPr="001451B8" w:rsidRDefault="001451B8" w:rsidP="001451B8">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L1-RSRP is only for serving cell. Why we need to consider inter-frequency L1 RSRP? </w:t>
            </w:r>
          </w:p>
        </w:tc>
      </w:tr>
      <w:tr w:rsidR="002026A4" w14:paraId="3F92EBAF" w14:textId="77777777">
        <w:tc>
          <w:tcPr>
            <w:tcW w:w="1236" w:type="dxa"/>
          </w:tcPr>
          <w:p w14:paraId="52BA67C9" w14:textId="77777777" w:rsidR="002026A4" w:rsidRDefault="002026A4" w:rsidP="002026A4">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542C6EF2" w14:textId="77777777" w:rsidR="002026A4" w:rsidRPr="008E2B0B" w:rsidRDefault="002026A4" w:rsidP="002026A4">
            <w:pPr>
              <w:rPr>
                <w:b/>
                <w:color w:val="000000" w:themeColor="text1"/>
                <w:u w:val="single"/>
                <w:lang w:val="en-US" w:eastAsia="ko-KR"/>
              </w:rPr>
            </w:pPr>
            <w:r w:rsidRPr="008E2B0B">
              <w:rPr>
                <w:b/>
                <w:color w:val="000000" w:themeColor="text1"/>
                <w:u w:val="single"/>
                <w:lang w:val="en-US" w:eastAsia="ko-KR"/>
              </w:rPr>
              <w:t>Issue 4-2-1: Whether relaxed L1-RSRP requirements applies to both intra- and inter-frequency</w:t>
            </w:r>
          </w:p>
          <w:p w14:paraId="47A92D74"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Thanks @Huawei and @Ericsson for the clarification. After reviewing the L1-RSRP requirements, we agree that no further discussion is needed on intra/inter frequency measurements. Support option 2.</w:t>
            </w:r>
          </w:p>
          <w:p w14:paraId="4041986D" w14:textId="77777777" w:rsidR="002026A4" w:rsidRPr="005D7D52" w:rsidRDefault="002026A4" w:rsidP="002026A4">
            <w:pPr>
              <w:rPr>
                <w:b/>
                <w:color w:val="000000" w:themeColor="text1"/>
                <w:u w:val="single"/>
                <w:lang w:val="en-US" w:eastAsia="ko-KR"/>
              </w:rPr>
            </w:pPr>
            <w:r w:rsidRPr="005D7D52">
              <w:rPr>
                <w:b/>
                <w:color w:val="000000" w:themeColor="text1"/>
                <w:u w:val="single"/>
                <w:lang w:val="en-US" w:eastAsia="ko-KR"/>
              </w:rPr>
              <w:t>Issue 4-</w:t>
            </w:r>
            <w:r>
              <w:rPr>
                <w:b/>
                <w:color w:val="000000" w:themeColor="text1"/>
                <w:u w:val="single"/>
                <w:lang w:val="en-US" w:eastAsia="ko-KR"/>
              </w:rPr>
              <w:t>2</w:t>
            </w:r>
            <w:r w:rsidRPr="005D7D52">
              <w:rPr>
                <w:b/>
                <w:color w:val="000000" w:themeColor="text1"/>
                <w:u w:val="single"/>
                <w:lang w:val="en-US" w:eastAsia="ko-KR"/>
              </w:rPr>
              <w:t>-</w:t>
            </w:r>
            <w:r>
              <w:rPr>
                <w:b/>
                <w:color w:val="000000" w:themeColor="text1"/>
                <w:u w:val="single"/>
                <w:lang w:val="en-US" w:eastAsia="ko-KR"/>
              </w:rPr>
              <w:t>2</w:t>
            </w:r>
            <w:r w:rsidRPr="005D7D52">
              <w:rPr>
                <w:b/>
                <w:color w:val="000000" w:themeColor="text1"/>
                <w:u w:val="single"/>
                <w:lang w:val="en-US" w:eastAsia="ko-KR"/>
              </w:rPr>
              <w:t xml:space="preserve">: </w:t>
            </w:r>
            <w:r>
              <w:rPr>
                <w:b/>
                <w:color w:val="000000" w:themeColor="text1"/>
                <w:u w:val="single"/>
                <w:lang w:val="en-US" w:eastAsia="ko-KR"/>
              </w:rPr>
              <w:t>Channel models for defining the accuracy requirements</w:t>
            </w:r>
          </w:p>
          <w:p w14:paraId="2F816CE8" w14:textId="77777777" w:rsidR="002026A4" w:rsidRPr="00297DCF" w:rsidRDefault="002026A4" w:rsidP="002026A4">
            <w:pPr>
              <w:spacing w:after="0" w:line="240" w:lineRule="auto"/>
              <w:rPr>
                <w:rFonts w:ascii="Segoe UI" w:eastAsia="Times New Roman" w:hAnsi="Segoe UI" w:cs="Segoe UI"/>
                <w:sz w:val="18"/>
                <w:szCs w:val="18"/>
                <w:lang w:val="en-US"/>
              </w:rPr>
            </w:pPr>
            <w:r>
              <w:rPr>
                <w:rFonts w:eastAsiaTheme="minorEastAsia"/>
                <w:color w:val="000000" w:themeColor="text1"/>
                <w:lang w:val="en-US" w:eastAsia="zh-CN"/>
              </w:rPr>
              <w:t xml:space="preserve">Support proposal 1a. </w:t>
            </w:r>
            <w:r w:rsidRPr="00297DCF">
              <w:rPr>
                <w:rFonts w:eastAsia="Times New Roman"/>
                <w:color w:val="000000"/>
              </w:rPr>
              <w:t>We think the legacy requirements were defined with AWGN channel. Note that the test cases are defined with AWGN channels only.</w:t>
            </w:r>
            <w:r w:rsidRPr="00297DCF">
              <w:rPr>
                <w:rFonts w:ascii="Calibri" w:eastAsia="Times New Roman" w:hAnsi="Calibri" w:cs="Calibri"/>
                <w:sz w:val="22"/>
                <w:szCs w:val="22"/>
                <w:lang w:val="en-US"/>
              </w:rPr>
              <w:t xml:space="preserve"> </w:t>
            </w:r>
            <w:r w:rsidRPr="00297DCF">
              <w:rPr>
                <w:rFonts w:eastAsia="Times New Roman"/>
                <w:color w:val="000000"/>
                <w:lang w:val="en-US"/>
              </w:rPr>
              <w:t xml:space="preserve">If you look at the following note in </w:t>
            </w:r>
            <w:r w:rsidRPr="00297DCF">
              <w:rPr>
                <w:rFonts w:eastAsia="Times New Roman"/>
              </w:rPr>
              <w:t>Table 10.1.19.1.1-1</w:t>
            </w:r>
            <w:r w:rsidRPr="00297DCF">
              <w:rPr>
                <w:rFonts w:eastAsia="Times New Roman"/>
                <w:lang w:val="en-US"/>
              </w:rPr>
              <w:t> </w:t>
            </w:r>
          </w:p>
          <w:p w14:paraId="133BDBEC" w14:textId="77777777" w:rsidR="002026A4" w:rsidRPr="00297DCF" w:rsidRDefault="002026A4" w:rsidP="002026A4">
            <w:pPr>
              <w:spacing w:after="0" w:line="240" w:lineRule="auto"/>
              <w:rPr>
                <w:rFonts w:ascii="Segoe UI" w:eastAsia="Times New Roman" w:hAnsi="Segoe UI" w:cs="Segoe UI"/>
                <w:sz w:val="18"/>
                <w:szCs w:val="18"/>
                <w:lang w:val="en-US"/>
              </w:rPr>
            </w:pPr>
            <w:r w:rsidRPr="00297DCF">
              <w:rPr>
                <w:rFonts w:eastAsia="Times New Roman"/>
                <w:b/>
                <w:bCs/>
                <w:color w:val="000000"/>
                <w:lang w:val="en-US"/>
              </w:rPr>
              <w:t>NOTE 1: Io is assumed to have constant EPRE across the bandwidth.</w:t>
            </w:r>
            <w:r w:rsidRPr="00297DCF">
              <w:rPr>
                <w:rFonts w:eastAsia="Times New Roman"/>
                <w:color w:val="000000"/>
                <w:lang w:val="en-US"/>
              </w:rPr>
              <w:t> </w:t>
            </w:r>
          </w:p>
          <w:p w14:paraId="7A70A5D4" w14:textId="77777777" w:rsidR="002026A4" w:rsidRPr="00297DCF" w:rsidRDefault="002026A4" w:rsidP="002026A4">
            <w:pPr>
              <w:spacing w:after="0" w:line="240" w:lineRule="auto"/>
              <w:rPr>
                <w:rFonts w:ascii="Segoe UI" w:eastAsia="Times New Roman" w:hAnsi="Segoe UI" w:cs="Segoe UI"/>
                <w:sz w:val="18"/>
                <w:szCs w:val="18"/>
                <w:lang w:val="en-US"/>
              </w:rPr>
            </w:pPr>
            <w:r w:rsidRPr="00297DCF">
              <w:rPr>
                <w:rFonts w:eastAsia="Times New Roman"/>
                <w:color w:val="000000"/>
                <w:lang w:val="en-US"/>
              </w:rPr>
              <w:t>Fading channels won’t have constant EPRE across bandwidth, and hence they should be precluded. We think the accuracy requirements should be defined with AWGN channels </w:t>
            </w:r>
          </w:p>
          <w:p w14:paraId="4E969F97" w14:textId="77777777" w:rsidR="002026A4" w:rsidRDefault="002026A4" w:rsidP="002026A4">
            <w:pPr>
              <w:rPr>
                <w:rFonts w:eastAsiaTheme="minorEastAsia"/>
                <w:color w:val="000000" w:themeColor="text1"/>
                <w:lang w:val="en-US" w:eastAsia="zh-CN"/>
              </w:rPr>
            </w:pPr>
          </w:p>
          <w:p w14:paraId="03753B27"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3</w:t>
            </w:r>
            <w:r w:rsidRPr="00DD3DD2">
              <w:rPr>
                <w:b/>
                <w:color w:val="000000" w:themeColor="text1"/>
                <w:u w:val="single"/>
                <w:lang w:val="en-US" w:eastAsia="ko-KR"/>
              </w:rPr>
              <w:t>: SSB-based L1-RSRP measurements: absolute accuracy with measurement restriction in FR1</w:t>
            </w:r>
          </w:p>
          <w:p w14:paraId="436AEBBC" w14:textId="77777777" w:rsidR="002026A4" w:rsidRDefault="002026A4" w:rsidP="002026A4">
            <w:pPr>
              <w:spacing w:after="0" w:line="240" w:lineRule="auto"/>
              <w:rPr>
                <w:rFonts w:eastAsia="Times New Roman"/>
                <w:color w:val="000000"/>
                <w:lang w:val="en-US"/>
              </w:rPr>
            </w:pPr>
            <w:r>
              <w:rPr>
                <w:rFonts w:eastAsia="Times New Roman"/>
                <w:color w:val="000000"/>
                <w:lang w:val="en-US"/>
              </w:rPr>
              <w:t xml:space="preserve">If we are to consider only AWGN channel then </w:t>
            </w:r>
            <w:r w:rsidRPr="00297DCF">
              <w:rPr>
                <w:rFonts w:eastAsia="Times New Roman"/>
                <w:color w:val="000000"/>
                <w:lang w:val="en-US"/>
              </w:rPr>
              <w:t>relax</w:t>
            </w:r>
            <w:r>
              <w:rPr>
                <w:rFonts w:eastAsia="Times New Roman"/>
                <w:color w:val="000000"/>
                <w:lang w:val="en-US"/>
              </w:rPr>
              <w:t>ation</w:t>
            </w:r>
            <w:r w:rsidRPr="00297DCF">
              <w:rPr>
                <w:rFonts w:eastAsia="Times New Roman"/>
                <w:color w:val="000000"/>
                <w:lang w:val="en-US"/>
              </w:rPr>
              <w:t xml:space="preserve"> </w:t>
            </w:r>
            <w:r>
              <w:rPr>
                <w:rFonts w:eastAsia="Times New Roman"/>
                <w:color w:val="000000"/>
                <w:lang w:val="en-US"/>
              </w:rPr>
              <w:t xml:space="preserve">in </w:t>
            </w:r>
            <w:r w:rsidRPr="00297DCF">
              <w:rPr>
                <w:rFonts w:eastAsia="Times New Roman"/>
                <w:color w:val="000000"/>
                <w:lang w:val="en-US"/>
              </w:rPr>
              <w:t xml:space="preserve">the accuracy requirements by +-1db </w:t>
            </w:r>
            <w:r>
              <w:rPr>
                <w:rFonts w:eastAsia="Times New Roman"/>
                <w:color w:val="000000"/>
                <w:lang w:val="en-US"/>
              </w:rPr>
              <w:t xml:space="preserve">is enough </w:t>
            </w:r>
            <w:r w:rsidRPr="00297DCF">
              <w:rPr>
                <w:rFonts w:eastAsia="Times New Roman"/>
                <w:color w:val="000000"/>
                <w:lang w:val="en-US"/>
              </w:rPr>
              <w:t>as was done in LTE CAT1-bis requirements. </w:t>
            </w:r>
          </w:p>
          <w:p w14:paraId="77E25759" w14:textId="77777777" w:rsidR="002026A4" w:rsidRDefault="002026A4" w:rsidP="002026A4">
            <w:pPr>
              <w:spacing w:after="0" w:line="240" w:lineRule="auto"/>
              <w:rPr>
                <w:rFonts w:eastAsia="Times New Roman"/>
                <w:color w:val="000000"/>
                <w:lang w:val="en-US"/>
              </w:rPr>
            </w:pPr>
            <w:r>
              <w:rPr>
                <w:rFonts w:eastAsia="Times New Roman"/>
                <w:color w:val="000000"/>
                <w:lang w:val="en-US"/>
              </w:rPr>
              <w:t>If we are to consider fading channel, then a relaxation of around +-4.5db is needed</w:t>
            </w:r>
          </w:p>
          <w:p w14:paraId="413DD92F" w14:textId="77777777" w:rsidR="002026A4" w:rsidRPr="00297DCF" w:rsidRDefault="002026A4" w:rsidP="002026A4">
            <w:pPr>
              <w:spacing w:after="0" w:line="240" w:lineRule="auto"/>
              <w:rPr>
                <w:rFonts w:ascii="Segoe UI" w:eastAsia="Times New Roman" w:hAnsi="Segoe UI" w:cs="Segoe UI"/>
                <w:sz w:val="18"/>
                <w:szCs w:val="18"/>
                <w:lang w:val="en-US"/>
              </w:rPr>
            </w:pPr>
          </w:p>
          <w:p w14:paraId="7CC1B09E"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4</w:t>
            </w:r>
            <w:r w:rsidRPr="00DD3DD2">
              <w:rPr>
                <w:b/>
                <w:color w:val="000000" w:themeColor="text1"/>
                <w:u w:val="single"/>
                <w:lang w:val="en-US" w:eastAsia="ko-KR"/>
              </w:rPr>
              <w:t>: SSB-based L1-RSRP measurements: relative accuracy with measurement restriction in FR1</w:t>
            </w:r>
          </w:p>
          <w:p w14:paraId="2DA1A7B8"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Same comment as above</w:t>
            </w:r>
          </w:p>
          <w:p w14:paraId="2DABFD4F" w14:textId="77777777" w:rsidR="002026A4" w:rsidRPr="001F5D5D" w:rsidRDefault="002026A4" w:rsidP="002026A4">
            <w:pPr>
              <w:rPr>
                <w:b/>
                <w:color w:val="000000" w:themeColor="text1"/>
                <w:u w:val="single"/>
                <w:lang w:val="en-US" w:eastAsia="ko-KR"/>
              </w:rPr>
            </w:pPr>
            <w:r w:rsidRPr="001F5D5D">
              <w:rPr>
                <w:b/>
                <w:color w:val="000000" w:themeColor="text1"/>
                <w:u w:val="single"/>
                <w:lang w:val="en-US" w:eastAsia="ko-KR"/>
              </w:rPr>
              <w:t>Issue 4-</w:t>
            </w:r>
            <w:r>
              <w:rPr>
                <w:b/>
                <w:color w:val="000000" w:themeColor="text1"/>
                <w:u w:val="single"/>
                <w:lang w:val="en-US" w:eastAsia="ko-KR"/>
              </w:rPr>
              <w:t>2</w:t>
            </w:r>
            <w:r w:rsidRPr="001F5D5D">
              <w:rPr>
                <w:b/>
                <w:color w:val="000000" w:themeColor="text1"/>
                <w:u w:val="single"/>
                <w:lang w:val="en-US" w:eastAsia="ko-KR"/>
              </w:rPr>
              <w:t>-</w:t>
            </w:r>
            <w:r>
              <w:rPr>
                <w:b/>
                <w:color w:val="000000" w:themeColor="text1"/>
                <w:u w:val="single"/>
                <w:lang w:val="en-US" w:eastAsia="ko-KR"/>
              </w:rPr>
              <w:t>5</w:t>
            </w:r>
            <w:r w:rsidRPr="001F5D5D">
              <w:rPr>
                <w:b/>
                <w:color w:val="000000" w:themeColor="text1"/>
                <w:u w:val="single"/>
                <w:lang w:val="en-US" w:eastAsia="ko-KR"/>
              </w:rPr>
              <w:t>: CSI-RS based L1-RSRP measurements: absolute accuracy with measurement restriction in FR1</w:t>
            </w:r>
          </w:p>
          <w:p w14:paraId="3A2193C5" w14:textId="77777777" w:rsidR="002026A4" w:rsidRDefault="002026A4" w:rsidP="002026A4">
            <w:pPr>
              <w:rPr>
                <w:rFonts w:eastAsiaTheme="minorEastAsia"/>
                <w:color w:val="000000" w:themeColor="text1"/>
                <w:lang w:val="en-US" w:eastAsia="zh-CN"/>
              </w:rPr>
            </w:pPr>
            <w:r>
              <w:rPr>
                <w:rFonts w:eastAsiaTheme="minorEastAsia"/>
                <w:color w:val="000000" w:themeColor="text1"/>
                <w:lang w:val="en-US" w:eastAsia="zh-CN"/>
              </w:rPr>
              <w:t>Same comment as above</w:t>
            </w:r>
          </w:p>
          <w:p w14:paraId="352EBEC4" w14:textId="77777777" w:rsidR="002026A4" w:rsidRPr="00DD3DD2" w:rsidRDefault="002026A4" w:rsidP="002026A4">
            <w:pPr>
              <w:rPr>
                <w:b/>
                <w:color w:val="000000" w:themeColor="text1"/>
                <w:u w:val="single"/>
                <w:lang w:val="en-US" w:eastAsia="ko-KR"/>
              </w:rPr>
            </w:pPr>
            <w:r w:rsidRPr="00DD3DD2">
              <w:rPr>
                <w:b/>
                <w:color w:val="000000" w:themeColor="text1"/>
                <w:u w:val="single"/>
                <w:lang w:val="en-US" w:eastAsia="ko-KR"/>
              </w:rPr>
              <w:t>Issue 4-2-</w:t>
            </w:r>
            <w:r>
              <w:rPr>
                <w:b/>
                <w:color w:val="000000" w:themeColor="text1"/>
                <w:u w:val="single"/>
                <w:lang w:val="en-US" w:eastAsia="ko-KR"/>
              </w:rPr>
              <w:t>6</w:t>
            </w:r>
            <w:r w:rsidRPr="00DD3DD2">
              <w:rPr>
                <w:b/>
                <w:color w:val="000000" w:themeColor="text1"/>
                <w:u w:val="single"/>
                <w:lang w:val="en-US" w:eastAsia="ko-KR"/>
              </w:rPr>
              <w:t>: CSI-RS based L1-RSRP measurements: relative accuracy with measurement restriction in FR1</w:t>
            </w:r>
          </w:p>
          <w:p w14:paraId="5D5922A5" w14:textId="77777777" w:rsidR="002026A4" w:rsidRDefault="002026A4" w:rsidP="002026A4">
            <w:pPr>
              <w:rPr>
                <w:b/>
                <w:color w:val="000000" w:themeColor="text1"/>
                <w:u w:val="single"/>
                <w:lang w:val="en-US" w:eastAsia="ko-KR"/>
              </w:rPr>
            </w:pPr>
            <w:r>
              <w:rPr>
                <w:rFonts w:eastAsiaTheme="minorEastAsia"/>
                <w:color w:val="000000" w:themeColor="text1"/>
                <w:lang w:val="en-US" w:eastAsia="zh-CN"/>
              </w:rPr>
              <w:t>Same comment as above</w:t>
            </w:r>
          </w:p>
        </w:tc>
      </w:tr>
      <w:tr w:rsidR="004575F6" w14:paraId="50EB9431" w14:textId="77777777">
        <w:tc>
          <w:tcPr>
            <w:tcW w:w="1236" w:type="dxa"/>
          </w:tcPr>
          <w:p w14:paraId="026866F4" w14:textId="77777777" w:rsidR="004575F6" w:rsidRDefault="004575F6" w:rsidP="004575F6">
            <w:pPr>
              <w:spacing w:after="120"/>
              <w:rPr>
                <w:color w:val="000000" w:themeColor="text1"/>
                <w:lang w:val="en-US" w:eastAsia="zh-CN"/>
              </w:rPr>
            </w:pPr>
            <w:r>
              <w:rPr>
                <w:rFonts w:eastAsiaTheme="minorEastAsia"/>
                <w:color w:val="000000" w:themeColor="text1"/>
                <w:lang w:val="en-US" w:eastAsia="zh-CN"/>
              </w:rPr>
              <w:t>vivo</w:t>
            </w:r>
          </w:p>
        </w:tc>
        <w:tc>
          <w:tcPr>
            <w:tcW w:w="8395" w:type="dxa"/>
          </w:tcPr>
          <w:p w14:paraId="7A4251F7" w14:textId="77777777" w:rsidR="004575F6" w:rsidRDefault="004575F6" w:rsidP="004575F6">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5D4F5AD4"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485C6FBA" w14:textId="77777777" w:rsidR="004575F6" w:rsidRDefault="004575F6" w:rsidP="004575F6">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1D36FDF3" w14:textId="77777777" w:rsidR="004575F6" w:rsidRDefault="004575F6" w:rsidP="004575F6">
            <w:pPr>
              <w:rPr>
                <w:b/>
                <w:color w:val="000000" w:themeColor="text1"/>
                <w:u w:val="single"/>
                <w:lang w:val="en-US" w:eastAsia="ko-KR"/>
              </w:rPr>
            </w:pPr>
            <w:r>
              <w:rPr>
                <w:b/>
                <w:color w:val="000000" w:themeColor="text1"/>
                <w:u w:val="single"/>
                <w:lang w:val="en-US" w:eastAsia="ko-KR"/>
              </w:rPr>
              <w:t>In general the simulation parameters have been agreed a few meeting ago and accuracy requirements should be based on simulation results, for 1RX as well.</w:t>
            </w:r>
          </w:p>
          <w:p w14:paraId="61B922C6" w14:textId="77777777" w:rsidR="004575F6" w:rsidRDefault="004575F6" w:rsidP="004575F6">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1677FB6C"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13F50A85" w14:textId="77777777" w:rsidR="004575F6" w:rsidRDefault="004575F6" w:rsidP="004575F6">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3AA15134"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59B51D44" w14:textId="77777777" w:rsidR="004575F6" w:rsidRDefault="004575F6" w:rsidP="004575F6">
            <w:pPr>
              <w:rPr>
                <w:b/>
                <w:color w:val="000000" w:themeColor="text1"/>
                <w:u w:val="single"/>
                <w:lang w:val="en-US" w:eastAsia="ko-KR"/>
              </w:rPr>
            </w:pPr>
            <w:r>
              <w:rPr>
                <w:b/>
                <w:color w:val="000000" w:themeColor="text1"/>
                <w:u w:val="single"/>
                <w:lang w:val="en-US" w:eastAsia="ko-KR"/>
              </w:rPr>
              <w:lastRenderedPageBreak/>
              <w:t>Issue 4-2-5: CSI-RS based L1-RSRP measurements: absolute accuracy with measurement restriction in FR1</w:t>
            </w:r>
          </w:p>
          <w:p w14:paraId="1430B0B1"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 xml:space="preserve">Ok with recommended WF. Support option 1. </w:t>
            </w:r>
          </w:p>
          <w:p w14:paraId="2AF73ADD" w14:textId="77777777" w:rsidR="004575F6" w:rsidRDefault="004575F6" w:rsidP="004575F6">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6999EB7A" w14:textId="77777777" w:rsidR="004575F6" w:rsidRPr="008E2B0B" w:rsidRDefault="004575F6" w:rsidP="004575F6">
            <w:pPr>
              <w:rPr>
                <w:b/>
                <w:color w:val="000000" w:themeColor="text1"/>
                <w:u w:val="single"/>
                <w:lang w:val="en-US" w:eastAsia="ko-KR"/>
              </w:rPr>
            </w:pPr>
            <w:r>
              <w:rPr>
                <w:rFonts w:eastAsiaTheme="minorEastAsia"/>
                <w:color w:val="000000" w:themeColor="text1"/>
                <w:lang w:val="en-US" w:eastAsia="zh-CN"/>
              </w:rPr>
              <w:t xml:space="preserve">Ok with recommended WF. Support option 1. </w:t>
            </w:r>
          </w:p>
        </w:tc>
      </w:tr>
      <w:tr w:rsidR="0065613D" w14:paraId="73C1E927" w14:textId="77777777">
        <w:tc>
          <w:tcPr>
            <w:tcW w:w="1236" w:type="dxa"/>
          </w:tcPr>
          <w:p w14:paraId="78A0F2B7" w14:textId="7777777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518C4B4B" w14:textId="77777777" w:rsidR="0065613D" w:rsidRDefault="0065613D" w:rsidP="0065613D">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0E315CFB"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We are ok to focus on L1-RSRP for serving cell at this stage and not consider intra- or inter-frequency. Option 2 is fine to us.</w:t>
            </w:r>
          </w:p>
          <w:p w14:paraId="16C8CFC5" w14:textId="77777777" w:rsidR="0065613D" w:rsidRDefault="0065613D" w:rsidP="0065613D">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30D77017"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Fine with recommended WF. </w:t>
            </w:r>
          </w:p>
          <w:p w14:paraId="53F3ECAF" w14:textId="77777777" w:rsidR="0065613D" w:rsidRDefault="0065613D" w:rsidP="0065613D">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4FCBD69B"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Fine with recommended WF. </w:t>
            </w:r>
          </w:p>
          <w:p w14:paraId="59F4DAC3" w14:textId="77777777" w:rsidR="0065613D" w:rsidRDefault="0065613D" w:rsidP="0065613D">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1795E9B"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Fine with recommended WF. </w:t>
            </w:r>
          </w:p>
          <w:p w14:paraId="482F2C23" w14:textId="77777777" w:rsidR="0065613D" w:rsidRDefault="0065613D" w:rsidP="0065613D">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54BD0DA9" w14:textId="77777777" w:rsidR="0065613D" w:rsidRDefault="0065613D" w:rsidP="0065613D">
            <w:pPr>
              <w:rPr>
                <w:b/>
                <w:color w:val="000000" w:themeColor="text1"/>
                <w:u w:val="single"/>
                <w:lang w:val="en-US" w:eastAsia="ko-KR"/>
              </w:rPr>
            </w:pPr>
            <w:r>
              <w:rPr>
                <w:rFonts w:eastAsiaTheme="minorEastAsia"/>
                <w:color w:val="000000" w:themeColor="text1"/>
                <w:lang w:val="en-US" w:eastAsia="zh-CN"/>
              </w:rPr>
              <w:t xml:space="preserve">Fine with recommended WF. </w:t>
            </w:r>
          </w:p>
        </w:tc>
      </w:tr>
    </w:tbl>
    <w:p w14:paraId="711A786C" w14:textId="77777777" w:rsidR="002239C4" w:rsidRDefault="002239C4">
      <w:pPr>
        <w:spacing w:after="120"/>
        <w:rPr>
          <w:color w:val="FF0000"/>
          <w:lang w:val="en-US" w:eastAsia="zh-CN"/>
        </w:rPr>
      </w:pPr>
    </w:p>
    <w:p w14:paraId="1F8ABFCC" w14:textId="77777777" w:rsidR="002239C4" w:rsidRDefault="002239C4">
      <w:pPr>
        <w:spacing w:after="120"/>
        <w:rPr>
          <w:color w:val="FF0000"/>
          <w:lang w:val="en-US" w:eastAsia="zh-CN"/>
        </w:rPr>
      </w:pPr>
    </w:p>
    <w:p w14:paraId="28ECB2A1" w14:textId="77777777" w:rsidR="002239C4" w:rsidRDefault="00F272CB">
      <w:pPr>
        <w:pStyle w:val="Heading3"/>
        <w:rPr>
          <w:color w:val="000000" w:themeColor="text1"/>
          <w:sz w:val="24"/>
          <w:szCs w:val="16"/>
        </w:rPr>
      </w:pPr>
      <w:r>
        <w:rPr>
          <w:color w:val="000000" w:themeColor="text1"/>
          <w:sz w:val="24"/>
          <w:szCs w:val="16"/>
        </w:rPr>
        <w:t>Sub-topic 4-3 BWP switching</w:t>
      </w:r>
    </w:p>
    <w:p w14:paraId="1B8D82D6"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1EE1160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C15B1B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(CMCC</w:t>
      </w:r>
      <w:r>
        <w:rPr>
          <w:rFonts w:eastAsia="SimSun"/>
          <w:color w:val="000000" w:themeColor="text1"/>
          <w:lang w:val="en-US" w:eastAsia="zh-CN"/>
        </w:rPr>
        <w:t xml:space="preserve">):  </w:t>
      </w:r>
      <w:r>
        <w:rPr>
          <w:bCs/>
          <w:color w:val="000000" w:themeColor="text1"/>
          <w:lang w:val="en-US" w:eastAsia="zh-CN"/>
        </w:rPr>
        <w:t>RAN4 to define a new UE capability to indicate the support of new BWP switching delay when only center-frequency is changed.</w:t>
      </w:r>
    </w:p>
    <w:p w14:paraId="274F069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1DBD3556" w14:textId="77777777" w:rsidR="002239C4" w:rsidRDefault="00F272CB">
      <w:pPr>
        <w:rPr>
          <w:color w:val="000000" w:themeColor="text1"/>
          <w:lang w:val="en-US" w:eastAsia="zh-CN"/>
        </w:rPr>
      </w:pPr>
      <w:r>
        <w:rPr>
          <w:color w:val="000000" w:themeColor="text1"/>
          <w:lang w:val="en-US" w:eastAsia="zh-CN"/>
        </w:rPr>
        <w:t>At last meeting, following agreement was reached [R4-2206950]: “</w:t>
      </w:r>
      <w:r>
        <w:rPr>
          <w:i/>
          <w:iCs/>
        </w:rPr>
        <w:t>No consensus to introduce new UE capability to indicate</w:t>
      </w:r>
      <w:r>
        <w:rPr>
          <w:i/>
          <w:iCs/>
          <w:color w:val="000000" w:themeColor="text1"/>
          <w:lang w:eastAsia="ko-KR"/>
        </w:rPr>
        <w:t xml:space="preserve"> the support of new BWP switching delay when only center-frequency is changed.</w:t>
      </w:r>
      <w:r>
        <w:rPr>
          <w:i/>
          <w:iCs/>
        </w:rPr>
        <w:t xml:space="preserve"> </w:t>
      </w:r>
      <w:r>
        <w:rPr>
          <w:color w:val="000000" w:themeColor="text1"/>
          <w:lang w:val="en-US" w:eastAsia="zh-CN"/>
        </w:rPr>
        <w:t>”</w:t>
      </w:r>
    </w:p>
    <w:p w14:paraId="7EB3F39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To be discussed. Given that this is the last meeting to complete the core-part of the WI, if no consensus is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round, then issue will not be further discussed. </w:t>
      </w:r>
    </w:p>
    <w:p w14:paraId="5894CF68" w14:textId="77777777" w:rsidR="002239C4" w:rsidRDefault="002239C4">
      <w:pPr>
        <w:rPr>
          <w:b/>
          <w:color w:val="FF0000"/>
          <w:u w:val="single"/>
          <w:lang w:val="en-US" w:eastAsia="ko-KR"/>
        </w:rPr>
      </w:pPr>
    </w:p>
    <w:p w14:paraId="5FE5A3D1"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07CA7D5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7E383CF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 (CATT): </w:t>
      </w:r>
      <w:r>
        <w:rPr>
          <w:rFonts w:eastAsia="SimSun"/>
          <w:color w:val="000000" w:themeColor="text1"/>
          <w:lang w:val="en-US" w:eastAsia="zh-CN"/>
        </w:rPr>
        <w:t>I</w:t>
      </w:r>
      <w:r w:rsidR="00BE4D4A" w:rsidRPr="00BD3377">
        <w:rPr>
          <w:rFonts w:eastAsia="SimSun"/>
          <w:color w:val="000000" w:themeColor="text1"/>
          <w:lang w:eastAsia="zh-CN"/>
        </w:rPr>
        <w:t>t is suggested to focus on the need to define for this scenario</w:t>
      </w:r>
      <w:r>
        <w:rPr>
          <w:rFonts w:eastAsia="SimSun"/>
          <w:color w:val="000000" w:themeColor="text1"/>
          <w:lang w:val="en-US"/>
        </w:rPr>
        <w:t>, depends on RAN2 reply on the scenario.</w:t>
      </w:r>
    </w:p>
    <w:p w14:paraId="4E87A3F3"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b/>
          <w:iCs/>
          <w:color w:val="000000" w:themeColor="text1"/>
          <w:lang w:val="en-US"/>
        </w:rPr>
        <w:lastRenderedPageBreak/>
        <w:t>Option 1a (CATT):</w:t>
      </w:r>
      <w:r>
        <w:rPr>
          <w:bCs/>
          <w:iCs/>
          <w:color w:val="000000" w:themeColor="text1"/>
          <w:lang w:val="en-US"/>
        </w:rPr>
        <w:t xml:space="preserve"> </w:t>
      </w:r>
      <w:r>
        <w:rPr>
          <w:bCs/>
          <w:color w:val="000000" w:themeColor="text1"/>
          <w:lang w:val="en-US"/>
        </w:rPr>
        <w:t xml:space="preserve">Reuse the legacy BWP switching delay when only center frequency is changed in release 17. </w:t>
      </w:r>
    </w:p>
    <w:p w14:paraId="44A9816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2 (CMCC): </w:t>
      </w:r>
      <w:r>
        <w:rPr>
          <w:color w:val="000000" w:themeColor="text1"/>
          <w:lang w:val="en-US" w:eastAsia="zh-CN"/>
        </w:rPr>
        <w:t xml:space="preserve"> Define BWP switching delay between non-initial DL BWP for RedCap and initial BWP for RedCap involving only changing of the center-frequency of the BWP.</w:t>
      </w:r>
    </w:p>
    <w:p w14:paraId="35D674B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7F481C3E" w14:textId="77777777" w:rsidR="002239C4" w:rsidRDefault="00F272CB">
      <w:pPr>
        <w:rPr>
          <w:color w:val="000000" w:themeColor="text1"/>
          <w:lang w:val="en-US" w:eastAsia="zh-CN"/>
        </w:rPr>
      </w:pPr>
      <w:r>
        <w:rPr>
          <w:color w:val="000000" w:themeColor="text1"/>
          <w:lang w:val="en-US" w:eastAsia="zh-CN"/>
        </w:rPr>
        <w:t>At last meeting following agreement was reached [R4-2206950]: “</w:t>
      </w:r>
      <w:r>
        <w:rPr>
          <w:bCs/>
          <w:i/>
          <w:iCs/>
          <w:lang w:eastAsia="ko-KR"/>
        </w:rPr>
        <w:t xml:space="preserve">No consensus to define </w:t>
      </w:r>
      <w:r>
        <w:rPr>
          <w:bCs/>
          <w:i/>
          <w:iCs/>
          <w:color w:val="000000" w:themeColor="text1"/>
          <w:lang w:eastAsia="ko-KR"/>
        </w:rPr>
        <w:t>BWP switching delay when only center-frequency is changed in Rel-17 for RedCap.</w:t>
      </w:r>
      <w:r>
        <w:rPr>
          <w:i/>
          <w:iCs/>
          <w:color w:val="000000" w:themeColor="text1"/>
          <w:lang w:val="en-US" w:eastAsia="zh-CN"/>
        </w:rPr>
        <w:t>”.</w:t>
      </w:r>
      <w:r>
        <w:rPr>
          <w:color w:val="000000" w:themeColor="text1"/>
          <w:lang w:val="en-US" w:eastAsia="zh-CN"/>
        </w:rPr>
        <w:t xml:space="preserve"> </w:t>
      </w:r>
    </w:p>
    <w:p w14:paraId="0C70643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To be discussed.  Given that this is the last meeting to complete the core-part of the WI, if no consensus is reached in the 1st round, then issue will not be further discussed. </w:t>
      </w:r>
    </w:p>
    <w:p w14:paraId="4EC18F2F"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729EEBEB"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55CD7B2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6FA467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(CMCC</w:t>
      </w:r>
      <w:r>
        <w:rPr>
          <w:rFonts w:eastAsia="SimSun"/>
          <w:color w:val="000000" w:themeColor="text1"/>
          <w:lang w:val="en-US" w:eastAsia="zh-CN"/>
        </w:rPr>
        <w:t xml:space="preserve">):  </w:t>
      </w:r>
      <w:r>
        <w:rPr>
          <w:color w:val="000000" w:themeColor="text1"/>
          <w:lang w:val="en-US" w:eastAsia="zh-CN"/>
        </w:rPr>
        <w:t>Define BWP switching delay between non-initial DL BWP for RedCap and initial BWP for RedCap involving only changing of the center-frequency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2239C4" w14:paraId="769B7EB4" w14:textId="77777777">
        <w:tc>
          <w:tcPr>
            <w:tcW w:w="1722" w:type="dxa"/>
          </w:tcPr>
          <w:p w14:paraId="0A6EC92F" w14:textId="77777777" w:rsidR="002239C4" w:rsidRDefault="00F272CB">
            <w:pPr>
              <w:spacing w:after="0"/>
              <w:rPr>
                <w:b/>
                <w:bCs/>
                <w:color w:val="000000" w:themeColor="text1"/>
                <w:sz w:val="18"/>
                <w:szCs w:val="18"/>
                <w:u w:val="single"/>
              </w:rPr>
            </w:pPr>
            <w:r>
              <w:rPr>
                <w:b/>
                <w:bCs/>
                <w:color w:val="000000" w:themeColor="text1"/>
                <w:sz w:val="18"/>
                <w:szCs w:val="18"/>
                <w:u w:val="single"/>
              </w:rPr>
              <w:t>Frequency Range</w:t>
            </w:r>
          </w:p>
        </w:tc>
        <w:tc>
          <w:tcPr>
            <w:tcW w:w="1711" w:type="dxa"/>
          </w:tcPr>
          <w:p w14:paraId="5728C426" w14:textId="77777777" w:rsidR="002239C4" w:rsidRDefault="00F272CB">
            <w:pPr>
              <w:spacing w:after="0"/>
              <w:rPr>
                <w:b/>
                <w:bCs/>
                <w:color w:val="000000" w:themeColor="text1"/>
                <w:sz w:val="18"/>
                <w:szCs w:val="18"/>
                <w:u w:val="single"/>
              </w:rPr>
            </w:pPr>
            <w:r>
              <w:rPr>
                <w:b/>
                <w:bCs/>
                <w:color w:val="000000" w:themeColor="text1"/>
                <w:sz w:val="18"/>
                <w:szCs w:val="18"/>
                <w:u w:val="single"/>
              </w:rPr>
              <w:t>Type 1 Delay (us)</w:t>
            </w:r>
          </w:p>
        </w:tc>
        <w:tc>
          <w:tcPr>
            <w:tcW w:w="1711" w:type="dxa"/>
          </w:tcPr>
          <w:p w14:paraId="51F9C8DC" w14:textId="77777777" w:rsidR="002239C4" w:rsidRDefault="00F272CB">
            <w:pPr>
              <w:spacing w:after="0"/>
              <w:rPr>
                <w:b/>
                <w:bCs/>
                <w:color w:val="000000" w:themeColor="text1"/>
                <w:sz w:val="18"/>
                <w:szCs w:val="18"/>
                <w:u w:val="single"/>
              </w:rPr>
            </w:pPr>
            <w:r>
              <w:rPr>
                <w:b/>
                <w:bCs/>
                <w:color w:val="000000" w:themeColor="text1"/>
                <w:sz w:val="18"/>
                <w:szCs w:val="18"/>
                <w:u w:val="single"/>
              </w:rPr>
              <w:t>Type 2 Delay (us)</w:t>
            </w:r>
          </w:p>
        </w:tc>
      </w:tr>
      <w:tr w:rsidR="002239C4" w14:paraId="1A97B241" w14:textId="77777777">
        <w:tc>
          <w:tcPr>
            <w:tcW w:w="1722" w:type="dxa"/>
          </w:tcPr>
          <w:p w14:paraId="4658B6FA" w14:textId="77777777" w:rsidR="002239C4" w:rsidRDefault="00F272CB">
            <w:pPr>
              <w:spacing w:after="0"/>
              <w:rPr>
                <w:color w:val="000000" w:themeColor="text1"/>
                <w:sz w:val="18"/>
                <w:szCs w:val="18"/>
              </w:rPr>
            </w:pPr>
            <w:r>
              <w:rPr>
                <w:color w:val="000000" w:themeColor="text1"/>
                <w:sz w:val="18"/>
                <w:szCs w:val="18"/>
              </w:rPr>
              <w:t>1</w:t>
            </w:r>
          </w:p>
        </w:tc>
        <w:tc>
          <w:tcPr>
            <w:tcW w:w="1711" w:type="dxa"/>
          </w:tcPr>
          <w:p w14:paraId="54706AC3" w14:textId="77777777" w:rsidR="002239C4" w:rsidRDefault="00F272CB">
            <w:pPr>
              <w:spacing w:after="0"/>
              <w:rPr>
                <w:color w:val="000000" w:themeColor="text1"/>
                <w:sz w:val="18"/>
                <w:szCs w:val="18"/>
              </w:rPr>
            </w:pPr>
            <w:r>
              <w:rPr>
                <w:color w:val="000000" w:themeColor="text1"/>
                <w:sz w:val="18"/>
                <w:szCs w:val="18"/>
              </w:rPr>
              <w:t>200</w:t>
            </w:r>
          </w:p>
        </w:tc>
        <w:tc>
          <w:tcPr>
            <w:tcW w:w="1711" w:type="dxa"/>
          </w:tcPr>
          <w:p w14:paraId="77BCA1CA" w14:textId="77777777" w:rsidR="002239C4" w:rsidRDefault="00F272CB">
            <w:pPr>
              <w:spacing w:after="0"/>
              <w:rPr>
                <w:color w:val="000000" w:themeColor="text1"/>
                <w:sz w:val="18"/>
                <w:szCs w:val="18"/>
              </w:rPr>
            </w:pPr>
            <w:r>
              <w:rPr>
                <w:color w:val="000000" w:themeColor="text1"/>
                <w:sz w:val="18"/>
                <w:szCs w:val="18"/>
              </w:rPr>
              <w:t>1050</w:t>
            </w:r>
          </w:p>
        </w:tc>
      </w:tr>
      <w:tr w:rsidR="002239C4" w14:paraId="71996EFE" w14:textId="77777777">
        <w:tc>
          <w:tcPr>
            <w:tcW w:w="1722" w:type="dxa"/>
          </w:tcPr>
          <w:p w14:paraId="489E226F" w14:textId="77777777" w:rsidR="002239C4" w:rsidRDefault="00F272CB">
            <w:pPr>
              <w:spacing w:after="0"/>
              <w:rPr>
                <w:color w:val="000000" w:themeColor="text1"/>
                <w:sz w:val="18"/>
                <w:szCs w:val="18"/>
              </w:rPr>
            </w:pPr>
            <w:r>
              <w:rPr>
                <w:color w:val="000000" w:themeColor="text1"/>
                <w:sz w:val="18"/>
                <w:szCs w:val="18"/>
              </w:rPr>
              <w:t>2</w:t>
            </w:r>
          </w:p>
        </w:tc>
        <w:tc>
          <w:tcPr>
            <w:tcW w:w="1711" w:type="dxa"/>
          </w:tcPr>
          <w:p w14:paraId="759BC65A" w14:textId="77777777" w:rsidR="002239C4" w:rsidRDefault="00F272CB">
            <w:pPr>
              <w:spacing w:after="0"/>
              <w:rPr>
                <w:color w:val="000000" w:themeColor="text1"/>
                <w:sz w:val="18"/>
                <w:szCs w:val="18"/>
              </w:rPr>
            </w:pPr>
            <w:r>
              <w:rPr>
                <w:color w:val="000000" w:themeColor="text1"/>
                <w:sz w:val="18"/>
                <w:szCs w:val="18"/>
              </w:rPr>
              <w:t>200</w:t>
            </w:r>
          </w:p>
        </w:tc>
        <w:tc>
          <w:tcPr>
            <w:tcW w:w="1711" w:type="dxa"/>
          </w:tcPr>
          <w:p w14:paraId="74155637" w14:textId="77777777" w:rsidR="002239C4" w:rsidRDefault="00F272CB">
            <w:pPr>
              <w:keepNext/>
              <w:spacing w:after="0"/>
              <w:rPr>
                <w:color w:val="000000" w:themeColor="text1"/>
                <w:sz w:val="18"/>
                <w:szCs w:val="18"/>
              </w:rPr>
            </w:pPr>
            <w:r>
              <w:rPr>
                <w:color w:val="000000" w:themeColor="text1"/>
                <w:sz w:val="18"/>
                <w:szCs w:val="18"/>
              </w:rPr>
              <w:t>1050</w:t>
            </w:r>
          </w:p>
        </w:tc>
      </w:tr>
    </w:tbl>
    <w:p w14:paraId="2643FF96"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19B0D3F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FC0869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At last meeting following agreement was reached [R4-2206950]: “</w:t>
      </w:r>
      <w:r>
        <w:rPr>
          <w:bCs/>
          <w:i/>
          <w:iCs/>
          <w:lang w:eastAsia="ko-KR"/>
        </w:rPr>
        <w:t xml:space="preserve">No consensus to define </w:t>
      </w:r>
      <w:r>
        <w:rPr>
          <w:bCs/>
          <w:i/>
          <w:iCs/>
          <w:color w:val="000000" w:themeColor="text1"/>
          <w:lang w:eastAsia="ko-KR"/>
        </w:rPr>
        <w:t>BWP switching delay when only center-frequency is changed in Rel-17 for RedCap.</w:t>
      </w:r>
      <w:r>
        <w:rPr>
          <w:rFonts w:eastAsia="SimSun"/>
          <w:i/>
          <w:iCs/>
          <w:color w:val="000000" w:themeColor="text1"/>
          <w:lang w:val="en-US" w:eastAsia="zh-CN"/>
        </w:rPr>
        <w:t>”.</w:t>
      </w:r>
      <w:r>
        <w:rPr>
          <w:rFonts w:eastAsia="SimSun"/>
          <w:color w:val="000000" w:themeColor="text1"/>
          <w:lang w:val="en-US" w:eastAsia="zh-CN"/>
        </w:rPr>
        <w:t xml:space="preserve"> </w:t>
      </w:r>
    </w:p>
    <w:p w14:paraId="07F8433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To be discussed.  Given that this is the last meeting to complete the core-part of the WI, if no consensus is reached in the 1</w:t>
      </w:r>
      <w:r>
        <w:rPr>
          <w:rFonts w:eastAsia="SimSun"/>
          <w:color w:val="000000" w:themeColor="text1"/>
          <w:vertAlign w:val="superscript"/>
          <w:lang w:val="en-US" w:eastAsia="zh-CN"/>
        </w:rPr>
        <w:t>st</w:t>
      </w:r>
      <w:r>
        <w:rPr>
          <w:rFonts w:eastAsia="SimSun"/>
          <w:color w:val="000000" w:themeColor="text1"/>
          <w:lang w:val="en-US" w:eastAsia="zh-CN"/>
        </w:rPr>
        <w:t xml:space="preserve"> round, then issue will not be further discussed. </w:t>
      </w:r>
    </w:p>
    <w:p w14:paraId="5A37988E" w14:textId="77777777" w:rsidR="002239C4" w:rsidRDefault="002239C4">
      <w:pPr>
        <w:spacing w:after="120"/>
        <w:rPr>
          <w:color w:val="FF0000"/>
          <w:lang w:val="en-US" w:eastAsia="zh-CN"/>
        </w:rPr>
      </w:pPr>
    </w:p>
    <w:p w14:paraId="21E457E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i/>
          <w:iCs/>
          <w:color w:val="000000" w:themeColor="text1"/>
          <w:lang w:val="en-US" w:eastAsia="zh-CN"/>
        </w:rPr>
        <w:t>.”</w:t>
      </w:r>
    </w:p>
    <w:p w14:paraId="500DFEDB" w14:textId="77777777" w:rsidR="002239C4" w:rsidRDefault="002239C4">
      <w:pPr>
        <w:rPr>
          <w:i/>
          <w:color w:val="FF0000"/>
          <w:lang w:val="en-US" w:eastAsia="zh-CN"/>
        </w:rPr>
      </w:pPr>
    </w:p>
    <w:p w14:paraId="43F6F6A5" w14:textId="77777777" w:rsidR="002239C4" w:rsidRDefault="00F272CB">
      <w:pPr>
        <w:rPr>
          <w:bCs/>
          <w:color w:val="000000" w:themeColor="text1"/>
          <w:u w:val="single"/>
          <w:lang w:eastAsia="ko-KR"/>
        </w:rPr>
      </w:pPr>
      <w:r>
        <w:rPr>
          <w:bCs/>
          <w:color w:val="000000" w:themeColor="text1"/>
          <w:u w:val="single"/>
          <w:lang w:eastAsia="ko-KR"/>
        </w:rPr>
        <w:t xml:space="preserve">Sub topic 4-4 </w:t>
      </w:r>
    </w:p>
    <w:tbl>
      <w:tblPr>
        <w:tblStyle w:val="TableGrid"/>
        <w:tblW w:w="0" w:type="auto"/>
        <w:tblLook w:val="04A0" w:firstRow="1" w:lastRow="0" w:firstColumn="1" w:lastColumn="0" w:noHBand="0" w:noVBand="1"/>
      </w:tblPr>
      <w:tblGrid>
        <w:gridCol w:w="1236"/>
        <w:gridCol w:w="8395"/>
      </w:tblGrid>
      <w:tr w:rsidR="002239C4" w14:paraId="3C8790DD" w14:textId="77777777">
        <w:tc>
          <w:tcPr>
            <w:tcW w:w="1236" w:type="dxa"/>
          </w:tcPr>
          <w:p w14:paraId="7460DEA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34B584E"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49D08B7F" w14:textId="77777777">
        <w:tc>
          <w:tcPr>
            <w:tcW w:w="1236" w:type="dxa"/>
          </w:tcPr>
          <w:p w14:paraId="37CD30A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8395" w:type="dxa"/>
          </w:tcPr>
          <w:p w14:paraId="55D10DC6"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500A5638" w14:textId="77777777" w:rsidR="002239C4" w:rsidRDefault="002239C4">
            <w:pPr>
              <w:rPr>
                <w:rFonts w:eastAsiaTheme="minorEastAsia"/>
                <w:color w:val="000000" w:themeColor="text1"/>
                <w:lang w:val="en-US" w:eastAsia="zh-CN"/>
              </w:rPr>
            </w:pPr>
          </w:p>
          <w:p w14:paraId="379A94C3"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4049BE54" w14:textId="77777777" w:rsidR="002239C4" w:rsidRDefault="002239C4">
            <w:pPr>
              <w:rPr>
                <w:rFonts w:eastAsiaTheme="minorEastAsia"/>
                <w:color w:val="000000" w:themeColor="text1"/>
                <w:lang w:val="en-US" w:eastAsia="zh-CN"/>
              </w:rPr>
            </w:pPr>
          </w:p>
          <w:p w14:paraId="68176CE9"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65BA2306" w14:textId="77777777" w:rsidR="002239C4" w:rsidRDefault="002239C4">
            <w:pPr>
              <w:rPr>
                <w:rFonts w:eastAsiaTheme="minorEastAsia"/>
                <w:color w:val="000000" w:themeColor="text1"/>
                <w:lang w:val="en-US" w:eastAsia="zh-CN"/>
              </w:rPr>
            </w:pPr>
          </w:p>
          <w:p w14:paraId="30DE8B1A" w14:textId="77777777" w:rsidR="002239C4" w:rsidRDefault="00F272CB">
            <w:pPr>
              <w:rPr>
                <w:b/>
                <w:color w:val="000000" w:themeColor="text1"/>
                <w:u w:val="single"/>
                <w:lang w:val="en-US" w:eastAsia="ko-KR"/>
              </w:rPr>
            </w:pPr>
            <w:r>
              <w:rPr>
                <w:b/>
                <w:color w:val="000000" w:themeColor="text1"/>
                <w:u w:val="single"/>
                <w:lang w:val="en-US" w:eastAsia="ko-KR"/>
              </w:rPr>
              <w:t xml:space="preserve">Issue 4-3-4: Whether to introduce L1 measurement gaps for performing receiving SSB outside active BWP in Rel-17 </w:t>
            </w:r>
          </w:p>
          <w:p w14:paraId="648B29D4" w14:textId="77777777" w:rsidR="002239C4" w:rsidRDefault="002239C4">
            <w:pPr>
              <w:rPr>
                <w:rFonts w:eastAsiaTheme="minorEastAsia"/>
                <w:color w:val="000000" w:themeColor="text1"/>
                <w:lang w:val="en-US" w:eastAsia="zh-CN"/>
              </w:rPr>
            </w:pPr>
          </w:p>
        </w:tc>
      </w:tr>
      <w:tr w:rsidR="002239C4" w14:paraId="3BFBD67D" w14:textId="77777777">
        <w:tc>
          <w:tcPr>
            <w:tcW w:w="1236" w:type="dxa"/>
          </w:tcPr>
          <w:p w14:paraId="60846D0A"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357F3AB" w14:textId="77777777" w:rsidR="002239C4" w:rsidRDefault="00F272CB">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702BDB8F"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Our view is the requirements shall be applicable for all RedCap capable UEs. This means a RedCap capable UE shall meet the requirements defined for RedCap UEs, in other words meeting the requirements shall not be optional.</w:t>
            </w:r>
          </w:p>
          <w:p w14:paraId="5D92E120" w14:textId="77777777" w:rsidR="002239C4" w:rsidRDefault="002239C4">
            <w:pPr>
              <w:rPr>
                <w:rFonts w:eastAsiaTheme="minorEastAsia"/>
                <w:color w:val="000000" w:themeColor="text1"/>
                <w:lang w:eastAsia="zh-CN"/>
              </w:rPr>
            </w:pPr>
          </w:p>
          <w:p w14:paraId="66D38348" w14:textId="77777777" w:rsidR="002239C4" w:rsidRDefault="00F272CB">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5B604842" w14:textId="77777777" w:rsidR="002239C4" w:rsidRDefault="00F272CB">
            <w:pPr>
              <w:rPr>
                <w:bCs/>
                <w:color w:val="000000" w:themeColor="text1"/>
                <w:lang w:val="en-US" w:eastAsia="ko-KR"/>
              </w:rPr>
            </w:pPr>
            <w:r>
              <w:rPr>
                <w:bCs/>
                <w:color w:val="000000" w:themeColor="text1"/>
                <w:lang w:val="en-US" w:eastAsia="ko-KR"/>
              </w:rPr>
              <w:t xml:space="preserve">We support option 2. </w:t>
            </w:r>
          </w:p>
          <w:p w14:paraId="17C0E36C" w14:textId="77777777" w:rsidR="002239C4" w:rsidRDefault="002239C4">
            <w:pPr>
              <w:rPr>
                <w:rFonts w:eastAsiaTheme="minorEastAsia"/>
                <w:color w:val="000000" w:themeColor="text1"/>
                <w:lang w:val="en-US" w:eastAsia="zh-CN"/>
              </w:rPr>
            </w:pPr>
          </w:p>
          <w:p w14:paraId="5DE158BC" w14:textId="77777777" w:rsidR="002239C4" w:rsidRDefault="00F272CB">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29160E79"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4E35FA31" w14:textId="77777777" w:rsidR="002239C4" w:rsidRDefault="002239C4">
            <w:pPr>
              <w:rPr>
                <w:rFonts w:eastAsiaTheme="minorEastAsia"/>
                <w:color w:val="000000" w:themeColor="text1"/>
                <w:lang w:val="en-US" w:eastAsia="zh-CN"/>
              </w:rPr>
            </w:pPr>
          </w:p>
          <w:p w14:paraId="07CC1986" w14:textId="77777777" w:rsidR="002239C4" w:rsidRDefault="002239C4">
            <w:pPr>
              <w:rPr>
                <w:b/>
                <w:color w:val="000000" w:themeColor="text1"/>
                <w:u w:val="single"/>
                <w:lang w:val="en-US" w:eastAsia="ko-KR"/>
              </w:rPr>
            </w:pPr>
          </w:p>
        </w:tc>
      </w:tr>
      <w:tr w:rsidR="00224BE4" w14:paraId="50C406C5" w14:textId="77777777">
        <w:tc>
          <w:tcPr>
            <w:tcW w:w="1236" w:type="dxa"/>
          </w:tcPr>
          <w:p w14:paraId="476044B7" w14:textId="77777777" w:rsidR="00224BE4" w:rsidRDefault="00224BE4" w:rsidP="00224BE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338E903" w14:textId="77777777" w:rsidR="00224BE4" w:rsidRPr="002B4432" w:rsidRDefault="00224BE4" w:rsidP="00224BE4">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494FEB56" w14:textId="77777777" w:rsidR="00224BE4" w:rsidRDefault="00224BE4" w:rsidP="00224BE4">
            <w:pPr>
              <w:rPr>
                <w:rFonts w:eastAsiaTheme="minorEastAsia"/>
                <w:color w:val="000000" w:themeColor="text1"/>
                <w:lang w:val="en-US" w:eastAsia="zh-CN"/>
              </w:rPr>
            </w:pPr>
            <w:r>
              <w:t>Given that we have the following agreement from the previous meeting: ‘No consensus to introduce new UE capability to indicate the support of new BWP switching delay when only center-frequency is changed.’. Therefore, this issue should not be discussed in this meeting one more time. Agreements from previous meeting shall be respected.</w:t>
            </w:r>
          </w:p>
          <w:p w14:paraId="1A041484"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2993D05D" w14:textId="77777777" w:rsidR="00224BE4" w:rsidRDefault="00224BE4" w:rsidP="00224BE4">
            <w:pPr>
              <w:rPr>
                <w:rFonts w:eastAsiaTheme="minorEastAsia"/>
                <w:color w:val="000000" w:themeColor="text1"/>
                <w:lang w:val="en-US" w:eastAsia="zh-CN"/>
              </w:rPr>
            </w:pPr>
            <w:r>
              <w:t>Given that we have the following agreement from the previous meeting: ‘No consensus to introduce new UE capability to indicate the support of new BWP switching delay when only center-frequency is changed.’. Therefore, this issue should not be discussed in this meeting one more time. Agreements from previous meeting shall be respected.</w:t>
            </w:r>
          </w:p>
          <w:p w14:paraId="26AD5368"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62658B87" w14:textId="77777777" w:rsidR="00224BE4" w:rsidRDefault="00224BE4" w:rsidP="00224BE4">
            <w:pPr>
              <w:rPr>
                <w:rFonts w:eastAsiaTheme="minorEastAsia"/>
                <w:color w:val="000000" w:themeColor="text1"/>
                <w:lang w:val="en-US" w:eastAsia="zh-CN"/>
              </w:rPr>
            </w:pPr>
            <w:r>
              <w:t>Given that we have the following agreement from the previous meeting: ‘No consensus to define BWP switching delay when only center-frequency is changed in Rel-17 for RedCap.’. Therefore, this issue should not be discussed in this meeting one more time. Agreements from previous meeting shall be respected.</w:t>
            </w:r>
          </w:p>
          <w:p w14:paraId="6CA6B692" w14:textId="77777777" w:rsidR="00224BE4" w:rsidRPr="00422E2D" w:rsidRDefault="00224BE4" w:rsidP="00224BE4">
            <w:pPr>
              <w:rPr>
                <w:b/>
                <w:color w:val="000000" w:themeColor="text1"/>
                <w:u w:val="single"/>
                <w:lang w:val="en-US" w:eastAsia="ko-KR"/>
              </w:rPr>
            </w:pPr>
            <w:r w:rsidRPr="00422E2D">
              <w:rPr>
                <w:b/>
                <w:color w:val="000000" w:themeColor="text1"/>
                <w:u w:val="single"/>
                <w:lang w:val="en-US" w:eastAsia="ko-KR"/>
              </w:rPr>
              <w:t>Issue 4-</w:t>
            </w:r>
            <w:r>
              <w:rPr>
                <w:b/>
                <w:color w:val="000000" w:themeColor="text1"/>
                <w:u w:val="single"/>
                <w:lang w:val="en-US" w:eastAsia="ko-KR"/>
              </w:rPr>
              <w:t>3</w:t>
            </w:r>
            <w:r w:rsidRPr="00422E2D">
              <w:rPr>
                <w:b/>
                <w:color w:val="000000" w:themeColor="text1"/>
                <w:u w:val="single"/>
                <w:lang w:val="en-US" w:eastAsia="ko-KR"/>
              </w:rPr>
              <w:t xml:space="preserve">-4: Whether to introduce L1 measurement gaps for performing receiving SSB outside active BWP in Rel-17 </w:t>
            </w:r>
          </w:p>
          <w:p w14:paraId="52B6FAE5" w14:textId="77777777" w:rsidR="00224BE4" w:rsidRDefault="00224BE4" w:rsidP="00224BE4">
            <w:pPr>
              <w:rPr>
                <w:b/>
                <w:color w:val="000000" w:themeColor="text1"/>
                <w:u w:val="single"/>
                <w:lang w:val="en-US" w:eastAsia="ko-KR"/>
              </w:rPr>
            </w:pPr>
            <w:r w:rsidRPr="00CC1862">
              <w:rPr>
                <w:bCs/>
                <w:color w:val="000000" w:themeColor="text1"/>
                <w:lang w:val="en-US" w:eastAsia="ko-KR"/>
              </w:rPr>
              <w:t>Support tentative agreement:</w:t>
            </w:r>
            <w:r>
              <w:rPr>
                <w:bCs/>
                <w:color w:val="000000" w:themeColor="text1"/>
                <w:lang w:val="en-US" w:eastAsia="ko-KR"/>
              </w:rPr>
              <w:t xml:space="preserve"> </w:t>
            </w:r>
            <w:r>
              <w:rPr>
                <w:i/>
                <w:iCs/>
                <w:color w:val="000000"/>
                <w:lang w:val="en-US"/>
              </w:rPr>
              <w:t>Do not introduce L1 measurement gaps for acquiring SSB outside active BWP.</w:t>
            </w:r>
          </w:p>
        </w:tc>
      </w:tr>
      <w:tr w:rsidR="00170B22" w14:paraId="1F037763" w14:textId="77777777">
        <w:tc>
          <w:tcPr>
            <w:tcW w:w="1236" w:type="dxa"/>
          </w:tcPr>
          <w:p w14:paraId="0B449CC5"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23EE5F1"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208271E"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As discussed before, we don’t think new BWP switching delay is needed.</w:t>
            </w:r>
          </w:p>
          <w:p w14:paraId="2DD17833" w14:textId="77777777" w:rsidR="00170B22" w:rsidRDefault="00170B22" w:rsidP="00170B22">
            <w:pPr>
              <w:rPr>
                <w:b/>
                <w:color w:val="000000" w:themeColor="text1"/>
                <w:u w:val="single"/>
                <w:lang w:val="en-US" w:eastAsia="ko-KR"/>
              </w:rPr>
            </w:pPr>
            <w:r>
              <w:rPr>
                <w:b/>
                <w:color w:val="000000" w:themeColor="text1"/>
                <w:u w:val="single"/>
                <w:lang w:val="en-US" w:eastAsia="ko-KR"/>
              </w:rPr>
              <w:lastRenderedPageBreak/>
              <w:t xml:space="preserve">Issue 4-3-2: Whether to define BWP switching delay when only center-frequency is changed in Rel-17 </w:t>
            </w:r>
          </w:p>
          <w:p w14:paraId="57FD0F3F"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1a.</w:t>
            </w:r>
          </w:p>
          <w:p w14:paraId="223ED21C"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5F0F3710"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As commented for issue 4-3-1.</w:t>
            </w:r>
          </w:p>
          <w:p w14:paraId="65C0582C" w14:textId="77777777" w:rsidR="00170B22" w:rsidRPr="00953627" w:rsidRDefault="00170B22" w:rsidP="00170B22">
            <w:pPr>
              <w:rPr>
                <w:b/>
                <w:color w:val="000000" w:themeColor="text1"/>
                <w:u w:val="single"/>
                <w:lang w:val="en-US" w:eastAsia="ko-KR"/>
              </w:rPr>
            </w:pPr>
          </w:p>
        </w:tc>
      </w:tr>
      <w:tr w:rsidR="00902AF0" w14:paraId="3AB3C0DC" w14:textId="77777777">
        <w:tc>
          <w:tcPr>
            <w:tcW w:w="1236" w:type="dxa"/>
          </w:tcPr>
          <w:p w14:paraId="6307DDEA" w14:textId="77777777" w:rsidR="00902AF0" w:rsidRDefault="00902AF0" w:rsidP="00902AF0">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3FD948C1" w14:textId="77777777" w:rsidR="00902AF0" w:rsidRPr="002B4432" w:rsidRDefault="00902AF0" w:rsidP="00902AF0">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0DC8D96D"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We do not support introducing this capability at this point of the WI. This issue was closed by agreements in the last RAN4 meeting.</w:t>
            </w:r>
          </w:p>
          <w:p w14:paraId="6D49DEBF"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45F32F69"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1D6EA9E3"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39781BAB" w14:textId="77777777" w:rsidR="00902AF0" w:rsidRDefault="00902AF0" w:rsidP="00902AF0">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4FCA3D6C" w14:textId="77777777" w:rsidR="00902AF0" w:rsidRPr="00422E2D" w:rsidRDefault="00902AF0" w:rsidP="00902AF0">
            <w:pPr>
              <w:rPr>
                <w:b/>
                <w:color w:val="000000" w:themeColor="text1"/>
                <w:u w:val="single"/>
                <w:lang w:val="en-US" w:eastAsia="ko-KR"/>
              </w:rPr>
            </w:pPr>
            <w:r w:rsidRPr="00422E2D">
              <w:rPr>
                <w:b/>
                <w:color w:val="000000" w:themeColor="text1"/>
                <w:u w:val="single"/>
                <w:lang w:val="en-US" w:eastAsia="ko-KR"/>
              </w:rPr>
              <w:t>Issue 4-</w:t>
            </w:r>
            <w:r>
              <w:rPr>
                <w:b/>
                <w:color w:val="000000" w:themeColor="text1"/>
                <w:u w:val="single"/>
                <w:lang w:val="en-US" w:eastAsia="ko-KR"/>
              </w:rPr>
              <w:t>3</w:t>
            </w:r>
            <w:r w:rsidRPr="00422E2D">
              <w:rPr>
                <w:b/>
                <w:color w:val="000000" w:themeColor="text1"/>
                <w:u w:val="single"/>
                <w:lang w:val="en-US" w:eastAsia="ko-KR"/>
              </w:rPr>
              <w:t xml:space="preserve">-4: Whether to introduce L1 measurement gaps for performing receiving SSB outside active BWP in Rel-17 </w:t>
            </w:r>
          </w:p>
          <w:p w14:paraId="1CA32AF5" w14:textId="77777777" w:rsidR="00902AF0" w:rsidRDefault="00902AF0" w:rsidP="00902AF0">
            <w:pPr>
              <w:rPr>
                <w:b/>
                <w:color w:val="000000" w:themeColor="text1"/>
                <w:u w:val="single"/>
                <w:lang w:val="en-US" w:eastAsia="ko-KR"/>
              </w:rPr>
            </w:pPr>
            <w:r>
              <w:rPr>
                <w:rFonts w:eastAsiaTheme="minorEastAsia"/>
                <w:color w:val="000000" w:themeColor="text1"/>
                <w:lang w:val="en-US" w:eastAsia="zh-CN"/>
              </w:rPr>
              <w:t>We do not support introducing L1 measurement gaps.</w:t>
            </w:r>
          </w:p>
        </w:tc>
      </w:tr>
      <w:tr w:rsidR="001451B8" w14:paraId="31092ECA" w14:textId="77777777">
        <w:tc>
          <w:tcPr>
            <w:tcW w:w="1236" w:type="dxa"/>
          </w:tcPr>
          <w:p w14:paraId="1CFA992E" w14:textId="77777777" w:rsidR="001451B8" w:rsidRPr="00BD3377" w:rsidRDefault="001451B8" w:rsidP="00902AF0">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4D34AB5" w14:textId="77777777" w:rsidR="001451B8" w:rsidRDefault="001451B8" w:rsidP="001451B8">
            <w:pPr>
              <w:rPr>
                <w:rFonts w:eastAsiaTheme="minorEastAsia"/>
                <w:b/>
                <w:color w:val="000000" w:themeColor="text1"/>
                <w:u w:val="single"/>
                <w:lang w:val="en-US" w:eastAsia="zh-CN"/>
              </w:rPr>
            </w:pPr>
            <w:r>
              <w:rPr>
                <w:b/>
                <w:color w:val="000000" w:themeColor="text1"/>
                <w:u w:val="single"/>
                <w:lang w:val="en-US" w:eastAsia="ko-KR"/>
              </w:rPr>
              <w:t xml:space="preserve">Issue 4-3-1: Whether to introduce new UE capability to indicate support of new BWP switching delay when only center-frequency is changed </w:t>
            </w:r>
          </w:p>
          <w:p w14:paraId="48E5E928" w14:textId="77777777" w:rsidR="001451B8" w:rsidRPr="001451B8" w:rsidRDefault="001451B8" w:rsidP="001451B8">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This is a compromise. We are also OK to apply new BWP switching to all UEs.</w:t>
            </w:r>
          </w:p>
          <w:p w14:paraId="372E707C" w14:textId="77777777" w:rsidR="001451B8" w:rsidRPr="00422E2D" w:rsidRDefault="001451B8" w:rsidP="001451B8">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0B9E0D6E" w14:textId="77777777" w:rsidR="001451B8" w:rsidRDefault="001451B8" w:rsidP="00902AF0">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Option 2. Reply to other companies, since RedCap WI is extended 1Q, we </w:t>
            </w:r>
            <w:r>
              <w:rPr>
                <w:rFonts w:eastAsiaTheme="minorEastAsia"/>
                <w:b/>
                <w:color w:val="000000" w:themeColor="text1"/>
                <w:u w:val="single"/>
                <w:lang w:val="en-US" w:eastAsia="zh-CN"/>
              </w:rPr>
              <w:t>don’t</w:t>
            </w:r>
            <w:r>
              <w:rPr>
                <w:rFonts w:eastAsiaTheme="minorEastAsia" w:hint="eastAsia"/>
                <w:b/>
                <w:color w:val="000000" w:themeColor="text1"/>
                <w:u w:val="single"/>
                <w:lang w:val="en-US" w:eastAsia="zh-CN"/>
              </w:rPr>
              <w:t xml:space="preserve"> think </w:t>
            </w:r>
            <w:r>
              <w:rPr>
                <w:rFonts w:eastAsiaTheme="minorEastAsia"/>
                <w:b/>
                <w:color w:val="000000" w:themeColor="text1"/>
                <w:u w:val="single"/>
                <w:lang w:val="en-US" w:eastAsia="zh-CN"/>
              </w:rPr>
              <w:t>“</w:t>
            </w:r>
            <w:r>
              <w:rPr>
                <w:rFonts w:eastAsiaTheme="minorEastAsia" w:hint="eastAsia"/>
                <w:b/>
                <w:color w:val="000000" w:themeColor="text1"/>
                <w:u w:val="single"/>
                <w:lang w:val="en-US" w:eastAsia="zh-CN"/>
              </w:rPr>
              <w:t>no consensus</w:t>
            </w:r>
            <w:r>
              <w:rPr>
                <w:rFonts w:eastAsiaTheme="minorEastAsia"/>
                <w:b/>
                <w:color w:val="000000" w:themeColor="text1"/>
                <w:u w:val="single"/>
                <w:lang w:val="en-US" w:eastAsia="zh-CN"/>
              </w:rPr>
              <w:t>”</w:t>
            </w:r>
            <w:r>
              <w:rPr>
                <w:rFonts w:eastAsiaTheme="minorEastAsia" w:hint="eastAsia"/>
                <w:b/>
                <w:color w:val="000000" w:themeColor="text1"/>
                <w:u w:val="single"/>
                <w:lang w:val="en-US" w:eastAsia="zh-CN"/>
              </w:rPr>
              <w:t xml:space="preserve"> in last meeting is the final decision and we still need to discuss based on contribution driven. </w:t>
            </w:r>
          </w:p>
          <w:p w14:paraId="4975FA45" w14:textId="77777777" w:rsidR="001451B8" w:rsidRDefault="001451B8" w:rsidP="001451B8">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4E0F0394" w14:textId="77777777" w:rsidR="001451B8" w:rsidRPr="001451B8" w:rsidRDefault="001451B8" w:rsidP="00902AF0">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tc>
      </w:tr>
      <w:tr w:rsidR="00F3604B" w14:paraId="131BD50D" w14:textId="77777777">
        <w:tc>
          <w:tcPr>
            <w:tcW w:w="1236" w:type="dxa"/>
          </w:tcPr>
          <w:p w14:paraId="4854D60C" w14:textId="77777777" w:rsidR="00F3604B" w:rsidRDefault="00F3604B" w:rsidP="00F3604B">
            <w:pPr>
              <w:spacing w:after="120"/>
              <w:rPr>
                <w:color w:val="000000" w:themeColor="text1"/>
                <w:lang w:val="en-US" w:eastAsia="zh-CN"/>
              </w:rPr>
            </w:pPr>
            <w:r>
              <w:rPr>
                <w:rFonts w:eastAsiaTheme="minorEastAsia"/>
                <w:color w:val="000000" w:themeColor="text1"/>
                <w:lang w:val="en-US" w:eastAsia="zh-CN"/>
              </w:rPr>
              <w:t>Qualcomm</w:t>
            </w:r>
          </w:p>
        </w:tc>
        <w:tc>
          <w:tcPr>
            <w:tcW w:w="8395" w:type="dxa"/>
          </w:tcPr>
          <w:p w14:paraId="79A45BF4" w14:textId="77777777" w:rsidR="00F3604B" w:rsidRPr="002B4432" w:rsidRDefault="00F3604B" w:rsidP="00F3604B">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3168986D" w14:textId="77777777" w:rsidR="00F3604B" w:rsidRDefault="00F3604B" w:rsidP="00F3604B">
            <w:r>
              <w:t>We had the following agreement from the last meeting - ‘No consensus to introduce new UE capability to indicate the support of new BWP switching delay when only center-frequency is changed.’ No further discussion is needed on this issue.</w:t>
            </w:r>
          </w:p>
          <w:p w14:paraId="14AC5FF2" w14:textId="77777777" w:rsidR="00F3604B" w:rsidRPr="00422E2D" w:rsidRDefault="00F3604B" w:rsidP="00F3604B">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33E9924B" w14:textId="77777777" w:rsidR="00F3604B" w:rsidRDefault="00F3604B" w:rsidP="00F3604B">
            <w:r>
              <w:lastRenderedPageBreak/>
              <w:t>We had the following agreement from the last meeting - ‘No consensus to introduce new UE capability to indicate the support of new BWP switching delay when only center-frequency is changed.’ No further discussion is needed on this issue.</w:t>
            </w:r>
          </w:p>
          <w:p w14:paraId="229E16BF" w14:textId="77777777" w:rsidR="00F3604B" w:rsidRPr="00422E2D" w:rsidRDefault="00F3604B" w:rsidP="00F3604B">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25DB6C83" w14:textId="77777777" w:rsidR="00F3604B" w:rsidRDefault="00F3604B" w:rsidP="00F3604B">
            <w:r>
              <w:t>We had the following agreement from the last meeting - ‘No consensus to introduce new UE capability to indicate the support of new BWP switching delay when only center-frequency is changed.’ No further discussion is needed on this issue.</w:t>
            </w:r>
          </w:p>
          <w:p w14:paraId="6DDEB03C" w14:textId="77777777" w:rsidR="00F3604B" w:rsidRDefault="00F3604B" w:rsidP="00F3604B">
            <w:pPr>
              <w:rPr>
                <w:b/>
                <w:color w:val="000000" w:themeColor="text1"/>
                <w:u w:val="single"/>
                <w:lang w:val="en-US" w:eastAsia="ko-KR"/>
              </w:rPr>
            </w:pPr>
          </w:p>
        </w:tc>
      </w:tr>
      <w:tr w:rsidR="004575F6" w14:paraId="26B3E198" w14:textId="77777777">
        <w:tc>
          <w:tcPr>
            <w:tcW w:w="1236" w:type="dxa"/>
          </w:tcPr>
          <w:p w14:paraId="2DC912E3" w14:textId="77777777" w:rsidR="004575F6" w:rsidRDefault="004575F6" w:rsidP="004575F6">
            <w:pPr>
              <w:spacing w:after="120"/>
              <w:rPr>
                <w:color w:val="000000" w:themeColor="text1"/>
                <w:lang w:val="en-US" w:eastAsia="zh-CN"/>
              </w:rPr>
            </w:pPr>
            <w:r>
              <w:rPr>
                <w:rFonts w:eastAsiaTheme="minorEastAsia"/>
                <w:color w:val="000000" w:themeColor="text1"/>
                <w:lang w:val="en-US" w:eastAsia="zh-CN"/>
              </w:rPr>
              <w:lastRenderedPageBreak/>
              <w:t>vivo</w:t>
            </w:r>
          </w:p>
        </w:tc>
        <w:tc>
          <w:tcPr>
            <w:tcW w:w="8395" w:type="dxa"/>
          </w:tcPr>
          <w:p w14:paraId="15E66D07"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43F161DC"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We do not think it is necessary to define it. </w:t>
            </w:r>
          </w:p>
          <w:p w14:paraId="1E44173B"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353BF1E6" w14:textId="77777777" w:rsidR="004575F6" w:rsidRDefault="004575F6" w:rsidP="004575F6">
            <w:pPr>
              <w:rPr>
                <w:rFonts w:eastAsiaTheme="minorEastAsia"/>
                <w:color w:val="000000" w:themeColor="text1"/>
                <w:lang w:val="en-US" w:eastAsia="zh-CN"/>
              </w:rPr>
            </w:pPr>
            <w:r>
              <w:rPr>
                <w:rFonts w:eastAsiaTheme="minorEastAsia"/>
                <w:color w:val="000000" w:themeColor="text1"/>
                <w:lang w:val="en-US" w:eastAsia="zh-CN"/>
              </w:rPr>
              <w:t>Option 1a.</w:t>
            </w:r>
          </w:p>
          <w:p w14:paraId="57BBD8A0" w14:textId="77777777" w:rsidR="004575F6" w:rsidRDefault="004575F6" w:rsidP="004575F6">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5C724452" w14:textId="77777777" w:rsidR="004575F6" w:rsidRPr="00953627" w:rsidRDefault="004575F6" w:rsidP="004575F6">
            <w:pPr>
              <w:rPr>
                <w:b/>
                <w:color w:val="000000" w:themeColor="text1"/>
                <w:u w:val="single"/>
                <w:lang w:val="en-US" w:eastAsia="ko-KR"/>
              </w:rPr>
            </w:pPr>
            <w:r>
              <w:rPr>
                <w:b/>
                <w:color w:val="000000" w:themeColor="text1"/>
                <w:u w:val="single"/>
                <w:lang w:val="en-US" w:eastAsia="ko-KR"/>
              </w:rPr>
              <w:t>Follow previous RAN4 agreement.</w:t>
            </w:r>
          </w:p>
        </w:tc>
      </w:tr>
      <w:tr w:rsidR="0065613D" w14:paraId="63190437" w14:textId="77777777">
        <w:tc>
          <w:tcPr>
            <w:tcW w:w="1236" w:type="dxa"/>
          </w:tcPr>
          <w:p w14:paraId="5DE25BF5" w14:textId="77777777" w:rsidR="0065613D" w:rsidRDefault="0065613D" w:rsidP="0065613D">
            <w:pPr>
              <w:spacing w:after="120"/>
              <w:rPr>
                <w:color w:val="000000" w:themeColor="text1"/>
                <w:lang w:val="en-US" w:eastAsia="zh-CN"/>
              </w:rPr>
            </w:pPr>
            <w:r>
              <w:rPr>
                <w:rFonts w:eastAsiaTheme="minorEastAsia"/>
                <w:color w:val="000000" w:themeColor="text1"/>
                <w:lang w:val="en-US" w:eastAsia="zh-CN"/>
              </w:rPr>
              <w:t>OPPO</w:t>
            </w:r>
          </w:p>
        </w:tc>
        <w:tc>
          <w:tcPr>
            <w:tcW w:w="8395" w:type="dxa"/>
          </w:tcPr>
          <w:p w14:paraId="4FEEBABE" w14:textId="77777777" w:rsidR="0065613D" w:rsidRPr="002B4432" w:rsidRDefault="0065613D" w:rsidP="0065613D">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147EE4B7" w14:textId="77777777" w:rsidR="0065613D" w:rsidRDefault="0065613D" w:rsidP="0065613D">
            <w:pPr>
              <w:rPr>
                <w:b/>
                <w:color w:val="000000" w:themeColor="text1"/>
                <w:u w:val="single"/>
                <w:lang w:val="en-US" w:eastAsia="ko-KR"/>
              </w:rPr>
            </w:pPr>
            <w:r>
              <w:t>Follow the agreements in last meeting.</w:t>
            </w:r>
          </w:p>
        </w:tc>
      </w:tr>
      <w:tr w:rsidR="00F72ED2" w14:paraId="707EB3B5" w14:textId="77777777">
        <w:tc>
          <w:tcPr>
            <w:tcW w:w="1236" w:type="dxa"/>
          </w:tcPr>
          <w:p w14:paraId="51C3939C" w14:textId="77777777" w:rsidR="00F72ED2" w:rsidRPr="00BD3377" w:rsidRDefault="00F72ED2"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5702BB83" w14:textId="77777777" w:rsidR="00F72ED2" w:rsidRPr="002B4432" w:rsidRDefault="00F72ED2" w:rsidP="00F72ED2">
            <w:pPr>
              <w:rPr>
                <w:b/>
                <w:color w:val="000000" w:themeColor="text1"/>
                <w:u w:val="single"/>
                <w:lang w:val="en-US" w:eastAsia="ko-KR"/>
              </w:rPr>
            </w:pPr>
            <w:r w:rsidRPr="00953627">
              <w:rPr>
                <w:b/>
                <w:color w:val="000000" w:themeColor="text1"/>
                <w:u w:val="single"/>
                <w:lang w:val="en-US" w:eastAsia="ko-KR"/>
              </w:rPr>
              <w:t>Issue 4-</w:t>
            </w:r>
            <w:r>
              <w:rPr>
                <w:b/>
                <w:color w:val="000000" w:themeColor="text1"/>
                <w:u w:val="single"/>
                <w:lang w:val="en-US" w:eastAsia="ko-KR"/>
              </w:rPr>
              <w:t>3</w:t>
            </w:r>
            <w:r w:rsidRPr="00953627">
              <w:rPr>
                <w:b/>
                <w:color w:val="000000" w:themeColor="text1"/>
                <w:u w:val="single"/>
                <w:lang w:val="en-US" w:eastAsia="ko-KR"/>
              </w:rPr>
              <w:t xml:space="preserve">-1: </w:t>
            </w:r>
            <w:r w:rsidRPr="002B4432">
              <w:rPr>
                <w:b/>
                <w:color w:val="000000" w:themeColor="text1"/>
                <w:u w:val="single"/>
                <w:lang w:val="en-US" w:eastAsia="ko-KR"/>
              </w:rPr>
              <w:t xml:space="preserve">Whether to introduce new UE capability to indicate support of new BWP switching delay when only center-frequency is changed </w:t>
            </w:r>
          </w:p>
          <w:p w14:paraId="1EE06363" w14:textId="77777777" w:rsidR="00F72ED2" w:rsidRPr="00910D15" w:rsidRDefault="00F72ED2" w:rsidP="00F72ED2">
            <w:pPr>
              <w:rPr>
                <w:rFonts w:eastAsiaTheme="minorEastAsia"/>
                <w:color w:val="000000" w:themeColor="text1"/>
                <w:lang w:val="en-US" w:eastAsia="zh-CN"/>
              </w:rPr>
            </w:pPr>
            <w:r>
              <w:rPr>
                <w:rFonts w:eastAsiaTheme="minorEastAsia"/>
                <w:color w:val="000000" w:themeColor="text1"/>
                <w:lang w:val="en-US" w:eastAsia="zh-CN"/>
              </w:rPr>
              <w:t>This issue was closed by agreements in the last RAN4 meeting.</w:t>
            </w:r>
          </w:p>
          <w:p w14:paraId="21519BCB" w14:textId="77777777" w:rsidR="00F72ED2" w:rsidRPr="00422E2D" w:rsidRDefault="00F72ED2" w:rsidP="00F72ED2">
            <w:pPr>
              <w:rPr>
                <w:b/>
                <w:color w:val="000000" w:themeColor="text1"/>
                <w:u w:val="single"/>
                <w:lang w:val="en-US" w:eastAsia="ko-KR"/>
              </w:rPr>
            </w:pPr>
            <w:r w:rsidRPr="00422E2D">
              <w:rPr>
                <w:b/>
                <w:color w:val="000000" w:themeColor="text1"/>
                <w:u w:val="single"/>
                <w:lang w:val="en-US" w:eastAsia="ko-KR"/>
              </w:rPr>
              <w:t xml:space="preserve">Issue 4-3-2: Whether to define BWP switching delay when only center-frequency is changed in Rel-17 </w:t>
            </w:r>
          </w:p>
          <w:p w14:paraId="52D27185" w14:textId="77777777" w:rsidR="00F72ED2" w:rsidRPr="00910D15" w:rsidRDefault="00F72ED2" w:rsidP="00F72ED2">
            <w:pPr>
              <w:rPr>
                <w:rFonts w:eastAsiaTheme="minorEastAsia"/>
                <w:color w:val="000000" w:themeColor="text1"/>
                <w:lang w:val="en-US" w:eastAsia="zh-CN"/>
              </w:rPr>
            </w:pPr>
            <w:r>
              <w:rPr>
                <w:rFonts w:eastAsiaTheme="minorEastAsia"/>
                <w:color w:val="000000" w:themeColor="text1"/>
                <w:lang w:val="en-US" w:eastAsia="zh-CN"/>
              </w:rPr>
              <w:t>Option 1a</w:t>
            </w:r>
            <w:r>
              <w:rPr>
                <w:rFonts w:eastAsiaTheme="minorEastAsia" w:hint="eastAsia"/>
                <w:color w:val="000000" w:themeColor="text1"/>
                <w:lang w:val="en-US" w:eastAsia="zh-CN"/>
              </w:rPr>
              <w:t>.</w:t>
            </w:r>
          </w:p>
          <w:p w14:paraId="6E59CCB0" w14:textId="77777777" w:rsidR="00F72ED2" w:rsidRPr="00422E2D" w:rsidRDefault="00F72ED2" w:rsidP="00F72ED2">
            <w:pPr>
              <w:rPr>
                <w:b/>
                <w:color w:val="000000" w:themeColor="text1"/>
                <w:u w:val="single"/>
                <w:lang w:val="en-US" w:eastAsia="ko-KR"/>
              </w:rPr>
            </w:pPr>
            <w:r w:rsidRPr="00422E2D">
              <w:rPr>
                <w:b/>
                <w:color w:val="000000" w:themeColor="text1"/>
                <w:u w:val="single"/>
                <w:lang w:val="en-US" w:eastAsia="ko-KR"/>
              </w:rPr>
              <w:t xml:space="preserve">Issue 4-3-3: If new BWP switching delay when only center-frequency is changed is introduced, how to express those: </w:t>
            </w:r>
          </w:p>
          <w:p w14:paraId="060E5FD2" w14:textId="77777777" w:rsidR="00F72ED2" w:rsidRPr="00BD3377" w:rsidRDefault="00F72ED2" w:rsidP="0065613D">
            <w:pPr>
              <w:rPr>
                <w:rFonts w:eastAsiaTheme="minorEastAsia"/>
                <w:color w:val="000000" w:themeColor="text1"/>
                <w:lang w:val="en-US" w:eastAsia="zh-CN"/>
              </w:rPr>
            </w:pPr>
            <w:r w:rsidRPr="00910D15">
              <w:rPr>
                <w:rFonts w:eastAsiaTheme="minorEastAsia"/>
                <w:color w:val="000000" w:themeColor="text1"/>
                <w:lang w:val="en-US" w:eastAsia="zh-CN"/>
              </w:rPr>
              <w:t>Reuse the legacy BWP switching delay when only center frequency is changed in release 17.</w:t>
            </w:r>
          </w:p>
        </w:tc>
      </w:tr>
    </w:tbl>
    <w:p w14:paraId="47C11E57" w14:textId="77777777" w:rsidR="002239C4" w:rsidRDefault="002239C4">
      <w:pPr>
        <w:spacing w:after="120"/>
        <w:rPr>
          <w:color w:val="000000" w:themeColor="text1"/>
          <w:lang w:val="en-US" w:eastAsia="zh-CN"/>
        </w:rPr>
      </w:pPr>
    </w:p>
    <w:p w14:paraId="56B5C58C" w14:textId="77777777" w:rsidR="002239C4" w:rsidRDefault="00F272CB">
      <w:pPr>
        <w:pStyle w:val="Heading3"/>
        <w:rPr>
          <w:color w:val="000000" w:themeColor="text1"/>
          <w:sz w:val="24"/>
          <w:szCs w:val="16"/>
          <w:lang w:val="en-US"/>
        </w:rPr>
      </w:pPr>
      <w:r>
        <w:rPr>
          <w:color w:val="000000" w:themeColor="text1"/>
          <w:sz w:val="24"/>
          <w:szCs w:val="16"/>
          <w:lang w:val="en-US"/>
        </w:rPr>
        <w:t>Sub-topic 4-4 UL spatial relation switch delay</w:t>
      </w:r>
    </w:p>
    <w:p w14:paraId="166872D0"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40095F1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290F048" w14:textId="77777777" w:rsidR="002239C4" w:rsidRDefault="00F272CB">
      <w:pPr>
        <w:pStyle w:val="ListParagraph"/>
        <w:numPr>
          <w:ilvl w:val="1"/>
          <w:numId w:val="9"/>
        </w:numPr>
        <w:tabs>
          <w:tab w:val="left" w:pos="1134"/>
        </w:tabs>
        <w:overflowPunct/>
        <w:autoSpaceDE/>
        <w:autoSpaceDN/>
        <w:adjustRightInd/>
        <w:spacing w:after="120" w:line="240" w:lineRule="exact"/>
        <w:ind w:left="1440" w:firstLineChars="0"/>
        <w:textAlignment w:val="auto"/>
        <w:rPr>
          <w:b/>
          <w:bCs/>
          <w:iCs/>
          <w:color w:val="000000" w:themeColor="text1"/>
          <w:lang w:val="en-US"/>
        </w:rPr>
      </w:pPr>
      <w:r>
        <w:rPr>
          <w:b/>
          <w:bCs/>
          <w:iCs/>
          <w:color w:val="000000" w:themeColor="text1"/>
          <w:lang w:val="en-US"/>
        </w:rPr>
        <w:t xml:space="preserve">Option 1 (E///): </w:t>
      </w:r>
    </w:p>
    <w:p w14:paraId="4D5EE394" w14:textId="77777777" w:rsidR="002239C4" w:rsidRDefault="00F272CB">
      <w:pPr>
        <w:pStyle w:val="Caption"/>
        <w:ind w:left="1988"/>
        <w:rPr>
          <w:b w:val="0"/>
          <w:bCs/>
          <w:lang w:val="en-US"/>
        </w:rPr>
      </w:pPr>
      <w:r>
        <w:rPr>
          <w:b w:val="0"/>
          <w:bCs/>
          <w:color w:val="000000" w:themeColor="text1"/>
          <w:lang w:val="en-US"/>
        </w:rPr>
        <w:t xml:space="preserve">For UL spatial relation switching requirements, the legacy UL spatial relation switch </w:t>
      </w:r>
      <w:r>
        <w:rPr>
          <w:b w:val="0"/>
          <w:bCs/>
          <w:lang w:val="en-US"/>
        </w:rPr>
        <w:t>requirements are reused with following updates:</w:t>
      </w:r>
    </w:p>
    <w:p w14:paraId="4C4D9469" w14:textId="77777777" w:rsidR="002239C4" w:rsidRDefault="00F272CB">
      <w:pPr>
        <w:pStyle w:val="ListParagraph"/>
        <w:numPr>
          <w:ilvl w:val="0"/>
          <w:numId w:val="9"/>
        </w:numPr>
        <w:overflowPunct/>
        <w:autoSpaceDE/>
        <w:autoSpaceDN/>
        <w:adjustRightInd/>
        <w:ind w:left="2924" w:firstLineChars="0"/>
        <w:contextualSpacing/>
        <w:textAlignment w:val="auto"/>
        <w:rPr>
          <w:bCs/>
          <w:lang w:val="en-US"/>
        </w:rPr>
      </w:pPr>
      <w:r>
        <w:rPr>
          <w:bCs/>
          <w:lang w:val="en-US" w:eastAsia="en-GB"/>
        </w:rPr>
        <w:t>T</w:t>
      </w:r>
      <w:r>
        <w:rPr>
          <w:bCs/>
          <w:vertAlign w:val="subscript"/>
          <w:lang w:val="en-US" w:eastAsia="en-GB"/>
        </w:rPr>
        <w:t xml:space="preserve">L1-RSRP_Measurement_Period_SSB </w:t>
      </w:r>
      <w:r>
        <w:rPr>
          <w:bCs/>
          <w:lang w:val="en-US" w:eastAsia="en-GB"/>
        </w:rPr>
        <w:t xml:space="preserve">replaced to </w:t>
      </w:r>
      <w:r>
        <w:rPr>
          <w:bCs/>
          <w:lang w:val="en-US"/>
        </w:rPr>
        <w:t>T</w:t>
      </w:r>
      <w:r>
        <w:rPr>
          <w:bCs/>
          <w:vertAlign w:val="subscript"/>
          <w:lang w:val="en-US"/>
        </w:rPr>
        <w:t>L1-RSRP_Measurement_Period_SSB_RedCap</w:t>
      </w:r>
    </w:p>
    <w:p w14:paraId="57434C58" w14:textId="77777777" w:rsidR="002239C4" w:rsidRDefault="00F272CB">
      <w:pPr>
        <w:pStyle w:val="ListParagraph"/>
        <w:numPr>
          <w:ilvl w:val="0"/>
          <w:numId w:val="9"/>
        </w:numPr>
        <w:overflowPunct/>
        <w:autoSpaceDE/>
        <w:autoSpaceDN/>
        <w:adjustRightInd/>
        <w:ind w:left="2924" w:firstLineChars="0"/>
        <w:contextualSpacing/>
        <w:textAlignment w:val="auto"/>
        <w:rPr>
          <w:bCs/>
          <w:lang w:val="en-US"/>
        </w:rPr>
      </w:pPr>
      <w:r>
        <w:rPr>
          <w:bCs/>
          <w:lang w:val="en-US"/>
        </w:rPr>
        <w:t>T</w:t>
      </w:r>
      <w:r>
        <w:rPr>
          <w:bCs/>
          <w:vertAlign w:val="subscript"/>
          <w:lang w:val="en-US"/>
        </w:rPr>
        <w:t xml:space="preserve">L1-RSRP_Measurement_Period_CSI-RS </w:t>
      </w:r>
      <w:r>
        <w:rPr>
          <w:bCs/>
          <w:lang w:val="en-US"/>
        </w:rPr>
        <w:t>replaced to T</w:t>
      </w:r>
      <w:r>
        <w:rPr>
          <w:bCs/>
          <w:vertAlign w:val="subscript"/>
          <w:lang w:val="en-US"/>
        </w:rPr>
        <w:t>L1-RSRP_Measurement_Period_CSI-RS_RedCap</w:t>
      </w:r>
    </w:p>
    <w:p w14:paraId="4BD4C1C1" w14:textId="77777777" w:rsidR="002239C4" w:rsidRDefault="002239C4">
      <w:pPr>
        <w:pStyle w:val="ListParagraph"/>
        <w:tabs>
          <w:tab w:val="left" w:pos="1134"/>
        </w:tabs>
        <w:overflowPunct/>
        <w:autoSpaceDE/>
        <w:autoSpaceDN/>
        <w:adjustRightInd/>
        <w:spacing w:after="120" w:line="240" w:lineRule="exact"/>
        <w:ind w:left="1440" w:firstLineChars="0" w:firstLine="0"/>
        <w:textAlignment w:val="auto"/>
        <w:rPr>
          <w:b/>
          <w:bCs/>
          <w:iCs/>
          <w:color w:val="000000" w:themeColor="text1"/>
          <w:lang w:val="en-US"/>
        </w:rPr>
      </w:pPr>
    </w:p>
    <w:p w14:paraId="3C19F7A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lastRenderedPageBreak/>
        <w:t>Recommended WF</w:t>
      </w:r>
    </w:p>
    <w:p w14:paraId="4B3DD89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1EAC0C47" w14:textId="77777777" w:rsidR="002239C4" w:rsidRDefault="002239C4">
      <w:pPr>
        <w:spacing w:after="120"/>
        <w:rPr>
          <w:color w:val="FF0000"/>
          <w:lang w:val="en-US" w:eastAsia="zh-CN"/>
        </w:rPr>
      </w:pPr>
    </w:p>
    <w:p w14:paraId="495FC254"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79AEF5B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8166313" w14:textId="77777777" w:rsidR="002239C4" w:rsidRDefault="00F272CB">
      <w:pPr>
        <w:pStyle w:val="ListParagraph"/>
        <w:numPr>
          <w:ilvl w:val="1"/>
          <w:numId w:val="9"/>
        </w:numPr>
        <w:tabs>
          <w:tab w:val="left" w:pos="1134"/>
        </w:tabs>
        <w:overflowPunct/>
        <w:autoSpaceDE/>
        <w:autoSpaceDN/>
        <w:adjustRightInd/>
        <w:spacing w:after="120" w:line="240" w:lineRule="exact"/>
        <w:ind w:left="1440" w:firstLineChars="0"/>
        <w:textAlignment w:val="auto"/>
        <w:rPr>
          <w:b/>
          <w:bCs/>
          <w:iCs/>
          <w:color w:val="000000" w:themeColor="text1"/>
          <w:lang w:val="en-US"/>
        </w:rPr>
      </w:pPr>
      <w:r>
        <w:rPr>
          <w:b/>
          <w:bCs/>
          <w:iCs/>
          <w:color w:val="000000" w:themeColor="text1"/>
          <w:lang w:val="en-US"/>
        </w:rPr>
        <w:t xml:space="preserve">Option 1 (E///): </w:t>
      </w:r>
    </w:p>
    <w:p w14:paraId="1DE39CDB" w14:textId="77777777" w:rsidR="002239C4" w:rsidRDefault="00F272CB">
      <w:pPr>
        <w:pStyle w:val="ListParagraph"/>
        <w:numPr>
          <w:ilvl w:val="0"/>
          <w:numId w:val="9"/>
        </w:numPr>
        <w:overflowPunct/>
        <w:autoSpaceDE/>
        <w:autoSpaceDN/>
        <w:adjustRightInd/>
        <w:ind w:left="2924" w:firstLineChars="0"/>
        <w:contextualSpacing/>
        <w:textAlignment w:val="auto"/>
        <w:rPr>
          <w:bCs/>
          <w:color w:val="000000" w:themeColor="text1"/>
          <w:lang w:val="en-US"/>
        </w:rPr>
      </w:pPr>
      <w:r>
        <w:rPr>
          <w:bCs/>
          <w:color w:val="000000" w:themeColor="text1"/>
          <w:lang w:val="en-US"/>
        </w:rPr>
        <w:t>For RedCap UE in HD-FDD mode, if a downlink reception overlaps with uplink transmission associated with the target spatial relation of the serving cell then the UE is allowed to postpone the uplink transmission.</w:t>
      </w:r>
    </w:p>
    <w:p w14:paraId="400545F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558F3D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Check if option 1 can be agreed. </w:t>
      </w:r>
    </w:p>
    <w:p w14:paraId="6090196F" w14:textId="77777777" w:rsidR="002239C4" w:rsidRDefault="002239C4">
      <w:pPr>
        <w:spacing w:after="120"/>
        <w:rPr>
          <w:color w:val="FF0000"/>
          <w:lang w:val="en-US" w:eastAsia="zh-CN"/>
        </w:rPr>
      </w:pPr>
    </w:p>
    <w:p w14:paraId="132CA15A" w14:textId="77777777" w:rsidR="002239C4" w:rsidRDefault="002239C4">
      <w:pPr>
        <w:rPr>
          <w:lang w:val="en-US" w:eastAsia="zh-CN"/>
        </w:rPr>
      </w:pPr>
    </w:p>
    <w:p w14:paraId="3236ADFF" w14:textId="77777777" w:rsidR="002239C4" w:rsidRDefault="00F272CB">
      <w:pPr>
        <w:rPr>
          <w:bCs/>
          <w:color w:val="000000" w:themeColor="text1"/>
          <w:u w:val="single"/>
          <w:lang w:eastAsia="ko-KR"/>
        </w:rPr>
      </w:pPr>
      <w:r>
        <w:rPr>
          <w:bCs/>
          <w:color w:val="000000" w:themeColor="text1"/>
          <w:u w:val="single"/>
          <w:lang w:eastAsia="ko-KR"/>
        </w:rPr>
        <w:t>Sub topic 4-4</w:t>
      </w:r>
    </w:p>
    <w:tbl>
      <w:tblPr>
        <w:tblStyle w:val="TableGrid"/>
        <w:tblW w:w="0" w:type="auto"/>
        <w:tblLook w:val="04A0" w:firstRow="1" w:lastRow="0" w:firstColumn="1" w:lastColumn="0" w:noHBand="0" w:noVBand="1"/>
      </w:tblPr>
      <w:tblGrid>
        <w:gridCol w:w="1236"/>
        <w:gridCol w:w="8395"/>
      </w:tblGrid>
      <w:tr w:rsidR="002239C4" w14:paraId="78146FB0" w14:textId="77777777">
        <w:tc>
          <w:tcPr>
            <w:tcW w:w="1236" w:type="dxa"/>
          </w:tcPr>
          <w:p w14:paraId="76BDE13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D768D3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7D8CBA71" w14:textId="77777777">
        <w:tc>
          <w:tcPr>
            <w:tcW w:w="1236" w:type="dxa"/>
          </w:tcPr>
          <w:p w14:paraId="430DA4C1"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7D7656A7"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3FE73D01" w14:textId="77777777" w:rsidR="002239C4" w:rsidRDefault="002239C4">
            <w:pPr>
              <w:rPr>
                <w:rFonts w:eastAsiaTheme="minorEastAsia"/>
                <w:color w:val="000000" w:themeColor="text1"/>
                <w:lang w:val="en-US" w:eastAsia="zh-CN"/>
              </w:rPr>
            </w:pPr>
          </w:p>
          <w:p w14:paraId="251C1E6A"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42C7942F" w14:textId="77777777" w:rsidR="002239C4" w:rsidRDefault="002239C4">
            <w:pPr>
              <w:rPr>
                <w:rFonts w:eastAsiaTheme="minorEastAsia"/>
                <w:color w:val="000000" w:themeColor="text1"/>
                <w:lang w:val="en-US" w:eastAsia="zh-CN"/>
              </w:rPr>
            </w:pPr>
          </w:p>
        </w:tc>
      </w:tr>
      <w:tr w:rsidR="002239C4" w14:paraId="72574B3D" w14:textId="77777777">
        <w:tc>
          <w:tcPr>
            <w:tcW w:w="1236" w:type="dxa"/>
          </w:tcPr>
          <w:p w14:paraId="1AD98C6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6ECB904"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6282A79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 1.</w:t>
            </w:r>
          </w:p>
          <w:p w14:paraId="49653815"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4B2555BF" w14:textId="77777777" w:rsidR="002239C4" w:rsidRDefault="00F272CB">
            <w:pPr>
              <w:rPr>
                <w:b/>
                <w:color w:val="000000" w:themeColor="text1"/>
                <w:u w:val="single"/>
                <w:lang w:val="en-US" w:eastAsia="ko-KR"/>
              </w:rPr>
            </w:pPr>
            <w:r>
              <w:rPr>
                <w:rFonts w:eastAsiaTheme="minorEastAsia"/>
                <w:color w:val="000000" w:themeColor="text1"/>
                <w:lang w:val="en-US" w:eastAsia="zh-CN"/>
              </w:rPr>
              <w:t>Fine with option 1.</w:t>
            </w:r>
          </w:p>
        </w:tc>
      </w:tr>
      <w:tr w:rsidR="002239C4" w14:paraId="037FE75C" w14:textId="77777777">
        <w:tc>
          <w:tcPr>
            <w:tcW w:w="1236" w:type="dxa"/>
          </w:tcPr>
          <w:p w14:paraId="19EE4E9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64A7C6E" w14:textId="77777777" w:rsidR="002239C4" w:rsidRDefault="00F272CB">
            <w:pPr>
              <w:rPr>
                <w:b/>
                <w:color w:val="000000" w:themeColor="text1"/>
                <w:u w:val="single"/>
                <w:lang w:val="en-US" w:eastAsia="ko-KR"/>
              </w:rPr>
            </w:pPr>
            <w:r>
              <w:rPr>
                <w:b/>
                <w:color w:val="000000" w:themeColor="text1"/>
                <w:u w:val="single"/>
                <w:lang w:val="en-US" w:eastAsia="ko-KR"/>
              </w:rPr>
              <w:t xml:space="preserve">Issue 4-4-1: UL spatial relation switch delay </w:t>
            </w:r>
          </w:p>
          <w:p w14:paraId="529465E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2216E009" w14:textId="77777777" w:rsidR="002239C4" w:rsidRDefault="00F272CB">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629D6FD1"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4CD787C1" w14:textId="77777777" w:rsidR="002239C4" w:rsidRDefault="002239C4">
            <w:pPr>
              <w:rPr>
                <w:b/>
                <w:color w:val="000000" w:themeColor="text1"/>
                <w:u w:val="single"/>
                <w:lang w:val="en-US" w:eastAsia="ko-KR"/>
              </w:rPr>
            </w:pPr>
          </w:p>
        </w:tc>
      </w:tr>
      <w:tr w:rsidR="004C2041" w14:paraId="1D151E42" w14:textId="77777777">
        <w:tc>
          <w:tcPr>
            <w:tcW w:w="1236" w:type="dxa"/>
          </w:tcPr>
          <w:p w14:paraId="5CDB6BA5" w14:textId="77777777" w:rsidR="004C2041" w:rsidRDefault="004C2041" w:rsidP="004C204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8BD6DC2" w14:textId="77777777" w:rsidR="004C2041" w:rsidRPr="003B3A20" w:rsidRDefault="004C2041" w:rsidP="004C2041">
            <w:pPr>
              <w:rPr>
                <w:b/>
                <w:color w:val="000000" w:themeColor="text1"/>
                <w:u w:val="single"/>
                <w:lang w:val="en-US" w:eastAsia="ko-KR"/>
              </w:rPr>
            </w:pPr>
            <w:r w:rsidRPr="00CC1862">
              <w:rPr>
                <w:b/>
                <w:color w:val="000000" w:themeColor="text1"/>
                <w:u w:val="single"/>
                <w:lang w:val="en-US" w:eastAsia="ko-KR"/>
              </w:rPr>
              <w:t>Issue 4-4-1: UL spatial relation switch delay</w:t>
            </w:r>
            <w:r w:rsidRPr="003B3A20">
              <w:rPr>
                <w:b/>
                <w:color w:val="000000" w:themeColor="text1"/>
                <w:u w:val="single"/>
                <w:lang w:val="en-US" w:eastAsia="ko-KR"/>
              </w:rPr>
              <w:t xml:space="preserve"> </w:t>
            </w:r>
          </w:p>
          <w:p w14:paraId="46289CFE" w14:textId="77777777" w:rsidR="004C2041" w:rsidRDefault="004C2041" w:rsidP="004C2041">
            <w:pPr>
              <w:rPr>
                <w:rFonts w:eastAsiaTheme="minorEastAsia"/>
                <w:color w:val="000000" w:themeColor="text1"/>
                <w:lang w:val="en-US" w:eastAsia="zh-CN"/>
              </w:rPr>
            </w:pPr>
            <w:r>
              <w:rPr>
                <w:rFonts w:eastAsiaTheme="minorEastAsia"/>
                <w:color w:val="000000" w:themeColor="text1"/>
                <w:lang w:val="en-US" w:eastAsia="zh-CN"/>
              </w:rPr>
              <w:t>Fine with option 1.</w:t>
            </w:r>
          </w:p>
          <w:p w14:paraId="1F1B9D3C" w14:textId="77777777" w:rsidR="004C2041" w:rsidRPr="005A4DA0" w:rsidRDefault="004C2041" w:rsidP="004C2041">
            <w:pPr>
              <w:rPr>
                <w:b/>
                <w:color w:val="000000" w:themeColor="text1"/>
                <w:u w:val="single"/>
                <w:lang w:val="en-US" w:eastAsia="ko-KR"/>
              </w:rPr>
            </w:pPr>
            <w:r w:rsidRPr="00CC1862">
              <w:rPr>
                <w:b/>
                <w:color w:val="000000" w:themeColor="text1"/>
                <w:u w:val="single"/>
                <w:lang w:val="en-US" w:eastAsia="ko-KR"/>
              </w:rPr>
              <w:t>Issue 4-4-2: UL spatial relation switch for HD-FDD UE</w:t>
            </w:r>
            <w:r w:rsidRPr="005A4DA0">
              <w:rPr>
                <w:b/>
                <w:color w:val="000000" w:themeColor="text1"/>
                <w:u w:val="single"/>
                <w:lang w:val="en-US" w:eastAsia="ko-KR"/>
              </w:rPr>
              <w:t xml:space="preserve"> </w:t>
            </w:r>
          </w:p>
          <w:p w14:paraId="016BBBED" w14:textId="77777777" w:rsidR="004C2041" w:rsidRDefault="004C2041" w:rsidP="004C2041">
            <w:pPr>
              <w:rPr>
                <w:b/>
                <w:color w:val="000000" w:themeColor="text1"/>
                <w:u w:val="single"/>
                <w:lang w:val="en-US" w:eastAsia="ko-KR"/>
              </w:rPr>
            </w:pPr>
            <w:r w:rsidRPr="00CC1862">
              <w:rPr>
                <w:bCs/>
                <w:color w:val="000000" w:themeColor="text1"/>
                <w:lang w:val="en-US" w:eastAsia="ko-KR"/>
              </w:rPr>
              <w:t>Fine with option 1.</w:t>
            </w:r>
          </w:p>
        </w:tc>
      </w:tr>
      <w:tr w:rsidR="00170B22" w14:paraId="3A65E67F" w14:textId="77777777">
        <w:tc>
          <w:tcPr>
            <w:tcW w:w="1236" w:type="dxa"/>
          </w:tcPr>
          <w:p w14:paraId="4E36956E"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F0F7EEF"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4-4-1: UL spatial relation switch delay </w:t>
            </w:r>
          </w:p>
          <w:p w14:paraId="30854A14" w14:textId="77777777" w:rsidR="00170B22" w:rsidRDefault="00170B22" w:rsidP="00170B22">
            <w:pPr>
              <w:rPr>
                <w:rFonts w:eastAsiaTheme="minorEastAsia"/>
                <w:color w:val="000000" w:themeColor="text1"/>
                <w:lang w:val="en-US" w:eastAsia="zh-CN"/>
              </w:rPr>
            </w:pPr>
            <w:r>
              <w:rPr>
                <w:rFonts w:eastAsiaTheme="minorEastAsia"/>
                <w:color w:val="000000" w:themeColor="text1"/>
                <w:lang w:val="en-US" w:eastAsia="zh-CN"/>
              </w:rPr>
              <w:t>Option 1.</w:t>
            </w:r>
          </w:p>
          <w:p w14:paraId="04779E09"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7BF67EA8" w14:textId="77777777" w:rsidR="00170B22" w:rsidRPr="00CC1862" w:rsidRDefault="00170B22" w:rsidP="00170B22">
            <w:pPr>
              <w:rPr>
                <w:b/>
                <w:color w:val="000000" w:themeColor="text1"/>
                <w:u w:val="single"/>
                <w:lang w:val="en-US" w:eastAsia="ko-KR"/>
              </w:rPr>
            </w:pPr>
            <w:r w:rsidRPr="008C78C1">
              <w:rPr>
                <w:bCs/>
                <w:color w:val="000000" w:themeColor="text1"/>
                <w:lang w:val="en-US" w:eastAsia="ko-KR"/>
              </w:rPr>
              <w:lastRenderedPageBreak/>
              <w:t>Option 1.</w:t>
            </w:r>
            <w:r>
              <w:rPr>
                <w:bCs/>
                <w:color w:val="000000" w:themeColor="text1"/>
                <w:lang w:val="en-US" w:eastAsia="ko-KR"/>
              </w:rPr>
              <w:t xml:space="preserve"> </w:t>
            </w:r>
          </w:p>
        </w:tc>
      </w:tr>
    </w:tbl>
    <w:p w14:paraId="72486C87" w14:textId="77777777" w:rsidR="002239C4" w:rsidRDefault="00F272CB">
      <w:pPr>
        <w:pStyle w:val="Heading3"/>
        <w:rPr>
          <w:sz w:val="24"/>
          <w:szCs w:val="16"/>
        </w:rPr>
      </w:pPr>
      <w:r>
        <w:rPr>
          <w:sz w:val="24"/>
          <w:szCs w:val="16"/>
        </w:rPr>
        <w:lastRenderedPageBreak/>
        <w:t>CRs/TPs comments collection</w:t>
      </w:r>
    </w:p>
    <w:p w14:paraId="5F786171"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4DDE9CD3" w14:textId="77777777">
        <w:tc>
          <w:tcPr>
            <w:tcW w:w="1236" w:type="dxa"/>
          </w:tcPr>
          <w:p w14:paraId="283F0332"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146A5229"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3F4FB5E6" w14:textId="77777777">
        <w:tc>
          <w:tcPr>
            <w:tcW w:w="1236" w:type="dxa"/>
            <w:vMerge w:val="restart"/>
          </w:tcPr>
          <w:p w14:paraId="703331C0" w14:textId="77777777" w:rsidR="002239C4" w:rsidRDefault="004258BC">
            <w:pPr>
              <w:rPr>
                <w:rFonts w:ascii="Arial" w:hAnsi="Arial" w:cs="Arial"/>
                <w:b/>
                <w:bCs/>
                <w:color w:val="0000FF"/>
                <w:sz w:val="16"/>
                <w:szCs w:val="16"/>
                <w:u w:val="single"/>
              </w:rPr>
            </w:pPr>
            <w:hyperlink r:id="rId80" w:history="1">
              <w:r w:rsidR="00F272CB">
                <w:rPr>
                  <w:rStyle w:val="Hyperlink"/>
                  <w:rFonts w:ascii="Arial" w:hAnsi="Arial" w:cs="Arial"/>
                  <w:b/>
                  <w:bCs/>
                  <w:sz w:val="16"/>
                  <w:szCs w:val="16"/>
                </w:rPr>
                <w:t>R4-2208394</w:t>
              </w:r>
            </w:hyperlink>
          </w:p>
          <w:p w14:paraId="7708908D" w14:textId="77777777" w:rsidR="002239C4" w:rsidRDefault="00F272CB">
            <w:pPr>
              <w:spacing w:after="120"/>
              <w:rPr>
                <w:rFonts w:eastAsiaTheme="minorEastAsia"/>
                <w:lang w:val="en-US" w:eastAsia="zh-CN"/>
              </w:rPr>
            </w:pPr>
            <w:r>
              <w:rPr>
                <w:rFonts w:eastAsiaTheme="minorEastAsia"/>
                <w:lang w:val="en-US" w:eastAsia="zh-CN"/>
              </w:rPr>
              <w:t>(CMCC)</w:t>
            </w:r>
          </w:p>
        </w:tc>
        <w:tc>
          <w:tcPr>
            <w:tcW w:w="8395" w:type="dxa"/>
          </w:tcPr>
          <w:p w14:paraId="1E9E7087"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to 38.133 introducing RedCap requirements on active BWP switch delay, active TCI state switching delay and UE specific CBW change</w:t>
            </w:r>
          </w:p>
        </w:tc>
      </w:tr>
      <w:tr w:rsidR="002239C4" w14:paraId="2F33FB8A" w14:textId="77777777">
        <w:tc>
          <w:tcPr>
            <w:tcW w:w="1236" w:type="dxa"/>
            <w:vMerge/>
          </w:tcPr>
          <w:p w14:paraId="7001FDA3" w14:textId="77777777" w:rsidR="002239C4" w:rsidRDefault="002239C4">
            <w:pPr>
              <w:spacing w:after="120"/>
              <w:rPr>
                <w:rFonts w:eastAsiaTheme="minorEastAsia"/>
                <w:lang w:val="en-US" w:eastAsia="zh-CN"/>
              </w:rPr>
            </w:pPr>
          </w:p>
        </w:tc>
        <w:tc>
          <w:tcPr>
            <w:tcW w:w="8395" w:type="dxa"/>
          </w:tcPr>
          <w:p w14:paraId="176C4230" w14:textId="77777777" w:rsidR="002239C4" w:rsidRDefault="00F272CB">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The legacy requirements of UE-specific CBW change seem be duplicated to RedCap UE. </w:t>
            </w:r>
            <w:r>
              <w:rPr>
                <w:lang w:eastAsia="zh-CN"/>
              </w:rPr>
              <w:t>To avoid duplicating the legacy requirements and avoid the redundancy of specification, it is suggested to cite the clause No. of CBW change in cluased 3 applicability rule, rather than creating new clause with suffix for Redcap.</w:t>
            </w:r>
          </w:p>
        </w:tc>
      </w:tr>
      <w:tr w:rsidR="002239C4" w14:paraId="671513B3" w14:textId="77777777">
        <w:tc>
          <w:tcPr>
            <w:tcW w:w="1236" w:type="dxa"/>
            <w:vMerge/>
          </w:tcPr>
          <w:p w14:paraId="78459746" w14:textId="77777777" w:rsidR="002239C4" w:rsidRDefault="002239C4">
            <w:pPr>
              <w:spacing w:after="120"/>
              <w:rPr>
                <w:rFonts w:eastAsiaTheme="minorEastAsia"/>
                <w:lang w:val="en-US" w:eastAsia="zh-CN"/>
              </w:rPr>
            </w:pPr>
          </w:p>
        </w:tc>
        <w:tc>
          <w:tcPr>
            <w:tcW w:w="8395" w:type="dxa"/>
          </w:tcPr>
          <w:p w14:paraId="20C956D6" w14:textId="77777777" w:rsidR="002239C4" w:rsidRDefault="007D5C34">
            <w:pPr>
              <w:spacing w:after="120"/>
              <w:rPr>
                <w:rFonts w:eastAsiaTheme="minorEastAsia"/>
                <w:lang w:val="en-US" w:eastAsia="zh-CN"/>
              </w:rPr>
            </w:pPr>
            <w:r>
              <w:rPr>
                <w:rFonts w:eastAsiaTheme="minorEastAsia"/>
                <w:lang w:val="en-US" w:eastAsia="zh-CN"/>
              </w:rPr>
              <w:t xml:space="preserve">Ericsson: We support this CR. This CR follows the agreed specification structure which is based on separate section for RedCap. Although there are some similarlities, the references are different and also the terminologies are different. Hence we support the CR which follows the approach used for all other sections also.  </w:t>
            </w:r>
          </w:p>
        </w:tc>
      </w:tr>
      <w:tr w:rsidR="00231EC0" w14:paraId="60D6F84D" w14:textId="77777777">
        <w:tc>
          <w:tcPr>
            <w:tcW w:w="1236" w:type="dxa"/>
          </w:tcPr>
          <w:p w14:paraId="2EA1B091" w14:textId="77777777" w:rsidR="00231EC0" w:rsidRDefault="00231EC0">
            <w:pPr>
              <w:spacing w:after="120"/>
              <w:rPr>
                <w:rFonts w:eastAsiaTheme="minorEastAsia"/>
                <w:lang w:val="en-US" w:eastAsia="zh-CN"/>
              </w:rPr>
            </w:pPr>
          </w:p>
        </w:tc>
        <w:tc>
          <w:tcPr>
            <w:tcW w:w="8395" w:type="dxa"/>
          </w:tcPr>
          <w:p w14:paraId="0BFF6BCB" w14:textId="77777777" w:rsidR="00231EC0" w:rsidRDefault="00231EC0">
            <w:pPr>
              <w:spacing w:after="120"/>
              <w:rPr>
                <w:rFonts w:eastAsiaTheme="minorEastAsia"/>
                <w:lang w:val="en-US" w:eastAsia="zh-CN"/>
              </w:rPr>
            </w:pPr>
            <w:r>
              <w:rPr>
                <w:rFonts w:eastAsiaTheme="minorEastAsia"/>
                <w:lang w:val="en-US" w:eastAsia="zh-CN"/>
              </w:rPr>
              <w:t>Nokia</w:t>
            </w:r>
            <w:r w:rsidR="00E31026">
              <w:rPr>
                <w:rFonts w:eastAsiaTheme="minorEastAsia"/>
                <w:lang w:val="en-US" w:eastAsia="zh-CN"/>
              </w:rPr>
              <w:t xml:space="preserve">: </w:t>
            </w:r>
            <w:r>
              <w:rPr>
                <w:rFonts w:eastAsiaTheme="minorEastAsia"/>
                <w:lang w:val="en-US" w:eastAsia="zh-CN"/>
              </w:rPr>
              <w:t>We also support this CR, except for the parts which still have no conclusion, such as the BWP switching delay</w:t>
            </w:r>
            <w:r w:rsidR="00E31026">
              <w:rPr>
                <w:rFonts w:eastAsiaTheme="minorEastAsia"/>
                <w:lang w:val="en-US" w:eastAsia="zh-CN"/>
              </w:rPr>
              <w:t xml:space="preserve"> requirements</w:t>
            </w:r>
            <w:r>
              <w:rPr>
                <w:rFonts w:eastAsiaTheme="minorEastAsia"/>
                <w:lang w:val="en-US" w:eastAsia="zh-CN"/>
              </w:rPr>
              <w:t>.</w:t>
            </w:r>
          </w:p>
        </w:tc>
      </w:tr>
      <w:tr w:rsidR="002239C4" w14:paraId="60205415" w14:textId="77777777">
        <w:tc>
          <w:tcPr>
            <w:tcW w:w="1236" w:type="dxa"/>
            <w:vMerge w:val="restart"/>
          </w:tcPr>
          <w:p w14:paraId="32008C99" w14:textId="77777777" w:rsidR="002239C4" w:rsidRDefault="004258BC">
            <w:pPr>
              <w:rPr>
                <w:rFonts w:ascii="Arial" w:hAnsi="Arial" w:cs="Arial"/>
                <w:b/>
                <w:bCs/>
                <w:color w:val="0000FF"/>
                <w:sz w:val="16"/>
                <w:szCs w:val="16"/>
                <w:u w:val="single"/>
              </w:rPr>
            </w:pPr>
            <w:hyperlink r:id="rId81" w:history="1">
              <w:r w:rsidR="00F272CB">
                <w:rPr>
                  <w:rStyle w:val="Hyperlink"/>
                  <w:rFonts w:ascii="Arial" w:hAnsi="Arial" w:cs="Arial"/>
                  <w:b/>
                  <w:bCs/>
                  <w:sz w:val="16"/>
                  <w:szCs w:val="16"/>
                </w:rPr>
                <w:t>R4-2209046</w:t>
              </w:r>
            </w:hyperlink>
          </w:p>
          <w:p w14:paraId="5A1E8F44"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616AFAB1"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to TS 38.133 Signalling characteristics for RedCap</w:t>
            </w:r>
          </w:p>
        </w:tc>
      </w:tr>
      <w:tr w:rsidR="002239C4" w14:paraId="37B04228" w14:textId="77777777">
        <w:tc>
          <w:tcPr>
            <w:tcW w:w="1236" w:type="dxa"/>
            <w:vMerge/>
          </w:tcPr>
          <w:p w14:paraId="5346862A" w14:textId="77777777" w:rsidR="002239C4" w:rsidRDefault="002239C4">
            <w:pPr>
              <w:spacing w:after="120"/>
              <w:rPr>
                <w:rFonts w:eastAsiaTheme="minorEastAsia"/>
                <w:lang w:val="en-US" w:eastAsia="zh-CN"/>
              </w:rPr>
            </w:pPr>
          </w:p>
        </w:tc>
        <w:tc>
          <w:tcPr>
            <w:tcW w:w="8395" w:type="dxa"/>
          </w:tcPr>
          <w:p w14:paraId="5395DF9C" w14:textId="77777777" w:rsidR="002239C4" w:rsidRDefault="00310F5A">
            <w:pPr>
              <w:spacing w:after="120"/>
              <w:rPr>
                <w:rFonts w:eastAsiaTheme="minorEastAsia"/>
                <w:lang w:val="en-US" w:eastAsia="zh-CN"/>
              </w:rPr>
            </w:pPr>
            <w:r>
              <w:rPr>
                <w:rFonts w:eastAsiaTheme="minorEastAsia"/>
                <w:lang w:val="en-US" w:eastAsia="zh-CN"/>
              </w:rPr>
              <w:t>Ericsson: The changes are fine.</w:t>
            </w:r>
          </w:p>
        </w:tc>
      </w:tr>
      <w:tr w:rsidR="002239C4" w14:paraId="402133CE" w14:textId="77777777">
        <w:tc>
          <w:tcPr>
            <w:tcW w:w="1236" w:type="dxa"/>
            <w:vMerge/>
          </w:tcPr>
          <w:p w14:paraId="7FE6D43D" w14:textId="77777777" w:rsidR="002239C4" w:rsidRDefault="002239C4">
            <w:pPr>
              <w:spacing w:after="120"/>
              <w:rPr>
                <w:rFonts w:eastAsiaTheme="minorEastAsia"/>
                <w:lang w:val="en-US" w:eastAsia="zh-CN"/>
              </w:rPr>
            </w:pPr>
          </w:p>
        </w:tc>
        <w:tc>
          <w:tcPr>
            <w:tcW w:w="8395" w:type="dxa"/>
          </w:tcPr>
          <w:p w14:paraId="556934F3" w14:textId="77777777" w:rsidR="002239C4" w:rsidRDefault="002239C4">
            <w:pPr>
              <w:spacing w:after="120"/>
              <w:rPr>
                <w:rFonts w:eastAsiaTheme="minorEastAsia"/>
                <w:lang w:val="en-US" w:eastAsia="zh-CN"/>
              </w:rPr>
            </w:pPr>
          </w:p>
        </w:tc>
      </w:tr>
      <w:tr w:rsidR="002239C4" w14:paraId="3F4D5EC1" w14:textId="77777777">
        <w:trPr>
          <w:trHeight w:val="113"/>
        </w:trPr>
        <w:tc>
          <w:tcPr>
            <w:tcW w:w="1236" w:type="dxa"/>
            <w:vMerge w:val="restart"/>
          </w:tcPr>
          <w:p w14:paraId="54CD4465" w14:textId="77777777" w:rsidR="002239C4" w:rsidRDefault="004258BC">
            <w:pPr>
              <w:rPr>
                <w:rFonts w:ascii="Arial" w:hAnsi="Arial" w:cs="Arial"/>
                <w:b/>
                <w:bCs/>
                <w:color w:val="0000FF"/>
                <w:sz w:val="16"/>
                <w:szCs w:val="16"/>
                <w:u w:val="single"/>
              </w:rPr>
            </w:pPr>
            <w:hyperlink r:id="rId82" w:history="1">
              <w:r w:rsidR="00F272CB">
                <w:rPr>
                  <w:rStyle w:val="Hyperlink"/>
                  <w:rFonts w:ascii="Arial" w:hAnsi="Arial" w:cs="Arial"/>
                  <w:b/>
                  <w:bCs/>
                  <w:sz w:val="16"/>
                  <w:szCs w:val="16"/>
                </w:rPr>
                <w:t>R4-2209770</w:t>
              </w:r>
            </w:hyperlink>
          </w:p>
          <w:p w14:paraId="61C5B95F"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796553D1" w14:textId="77777777" w:rsidR="002239C4" w:rsidRDefault="00F272CB">
            <w:pPr>
              <w:spacing w:after="120"/>
              <w:rPr>
                <w:rFonts w:eastAsiaTheme="minorEastAsia"/>
                <w:b/>
                <w:bCs/>
                <w:i/>
                <w:iCs/>
                <w:lang w:val="en-US" w:eastAsia="zh-CN"/>
              </w:rPr>
            </w:pPr>
            <w:r>
              <w:rPr>
                <w:rFonts w:eastAsiaTheme="minorEastAsia"/>
                <w:b/>
                <w:bCs/>
                <w:i/>
                <w:iCs/>
                <w:lang w:val="en-US" w:eastAsia="zh-CN"/>
              </w:rPr>
              <w:t>Title:</w:t>
            </w:r>
            <w:r>
              <w:rPr>
                <w:lang w:val="en-US"/>
              </w:rPr>
              <w:t xml:space="preserve"> </w:t>
            </w:r>
            <w:r>
              <w:rPr>
                <w:rFonts w:eastAsiaTheme="minorEastAsia"/>
                <w:b/>
                <w:bCs/>
                <w:i/>
                <w:iCs/>
                <w:lang w:val="en-US" w:eastAsia="zh-CN"/>
              </w:rPr>
              <w:t>DraftCR on reduced capability Ues for RLM for RedCap</w:t>
            </w:r>
          </w:p>
        </w:tc>
      </w:tr>
      <w:tr w:rsidR="002239C4" w14:paraId="60DD83C3" w14:textId="77777777">
        <w:trPr>
          <w:trHeight w:val="112"/>
        </w:trPr>
        <w:tc>
          <w:tcPr>
            <w:tcW w:w="1236" w:type="dxa"/>
            <w:vMerge/>
          </w:tcPr>
          <w:p w14:paraId="1638E643" w14:textId="77777777" w:rsidR="002239C4" w:rsidRDefault="002239C4">
            <w:pPr>
              <w:spacing w:after="0"/>
              <w:rPr>
                <w:rFonts w:ascii="Arial" w:hAnsi="Arial" w:cs="Arial"/>
                <w:b/>
                <w:bCs/>
                <w:color w:val="0000FF"/>
                <w:sz w:val="16"/>
                <w:szCs w:val="16"/>
                <w:u w:val="single"/>
                <w:lang w:val="en-US"/>
              </w:rPr>
            </w:pPr>
          </w:p>
        </w:tc>
        <w:tc>
          <w:tcPr>
            <w:tcW w:w="8395" w:type="dxa"/>
          </w:tcPr>
          <w:p w14:paraId="1FE64B25" w14:textId="77777777" w:rsidR="002239C4" w:rsidRDefault="00F478C7">
            <w:pPr>
              <w:spacing w:after="120"/>
              <w:rPr>
                <w:rFonts w:eastAsiaTheme="minorEastAsia"/>
                <w:lang w:val="en-US" w:eastAsia="zh-CN"/>
              </w:rPr>
            </w:pPr>
            <w:r>
              <w:rPr>
                <w:rFonts w:eastAsiaTheme="minorEastAsia"/>
                <w:lang w:val="en-US" w:eastAsia="zh-CN"/>
              </w:rPr>
              <w:t xml:space="preserve">Ericsson: The new changes in the </w:t>
            </w:r>
            <w:r w:rsidRPr="00CC0D0D">
              <w:rPr>
                <w:rFonts w:eastAsiaTheme="minorEastAsia"/>
                <w:lang w:val="en-US" w:eastAsia="zh-CN"/>
              </w:rPr>
              <w:t xml:space="preserve">CR should be based on Big CR </w:t>
            </w:r>
            <w:r>
              <w:rPr>
                <w:rFonts w:eastAsiaTheme="minorEastAsia"/>
                <w:lang w:val="en-US" w:eastAsia="zh-CN"/>
              </w:rPr>
              <w:t xml:space="preserve">which was endorsed at last meeting </w:t>
            </w:r>
            <w:r w:rsidRPr="00CC0D0D">
              <w:rPr>
                <w:rFonts w:eastAsiaTheme="minorEastAsia"/>
                <w:lang w:val="en-US" w:eastAsia="zh-CN"/>
              </w:rPr>
              <w:t>with revision mark.</w:t>
            </w:r>
            <w:r>
              <w:rPr>
                <w:rFonts w:eastAsiaTheme="minorEastAsia"/>
                <w:lang w:val="en-US" w:eastAsia="zh-CN"/>
              </w:rPr>
              <w:t xml:space="preserve"> Without revision marks for the additional changes, it is difficult for companies to see the new changes.</w:t>
            </w:r>
          </w:p>
        </w:tc>
      </w:tr>
      <w:tr w:rsidR="002239C4" w14:paraId="12D1B902" w14:textId="77777777">
        <w:trPr>
          <w:trHeight w:val="112"/>
        </w:trPr>
        <w:tc>
          <w:tcPr>
            <w:tcW w:w="1236" w:type="dxa"/>
            <w:vMerge/>
          </w:tcPr>
          <w:p w14:paraId="2D14A7F5" w14:textId="77777777" w:rsidR="002239C4" w:rsidRDefault="002239C4">
            <w:pPr>
              <w:spacing w:after="0"/>
              <w:rPr>
                <w:rFonts w:ascii="Arial" w:hAnsi="Arial" w:cs="Arial"/>
                <w:b/>
                <w:bCs/>
                <w:color w:val="0000FF"/>
                <w:sz w:val="16"/>
                <w:szCs w:val="16"/>
                <w:u w:val="single"/>
                <w:lang w:val="en-US"/>
              </w:rPr>
            </w:pPr>
          </w:p>
        </w:tc>
        <w:tc>
          <w:tcPr>
            <w:tcW w:w="8395" w:type="dxa"/>
          </w:tcPr>
          <w:p w14:paraId="0C7C2CDC" w14:textId="77777777" w:rsidR="002239C4" w:rsidRDefault="005B676D">
            <w:pPr>
              <w:spacing w:after="120"/>
              <w:rPr>
                <w:rFonts w:eastAsiaTheme="minorEastAsia"/>
                <w:lang w:val="en-US" w:eastAsia="zh-CN"/>
              </w:rPr>
            </w:pPr>
            <w:r>
              <w:rPr>
                <w:rFonts w:eastAsiaTheme="minorEastAsia"/>
                <w:lang w:val="en-US" w:eastAsia="zh-CN"/>
              </w:rPr>
              <w:t>Nokia: We are fine with the changes highlighted in yellow.</w:t>
            </w:r>
          </w:p>
        </w:tc>
      </w:tr>
      <w:tr w:rsidR="002239C4" w14:paraId="472CD03E" w14:textId="77777777">
        <w:trPr>
          <w:trHeight w:val="112"/>
        </w:trPr>
        <w:tc>
          <w:tcPr>
            <w:tcW w:w="1236" w:type="dxa"/>
          </w:tcPr>
          <w:p w14:paraId="12B34757" w14:textId="77777777" w:rsidR="002239C4" w:rsidRDefault="004258BC">
            <w:pPr>
              <w:spacing w:after="0"/>
              <w:rPr>
                <w:rFonts w:ascii="Arial" w:hAnsi="Arial" w:cs="Arial"/>
                <w:color w:val="0000FF"/>
                <w:sz w:val="16"/>
                <w:szCs w:val="16"/>
                <w:lang w:val="en-US"/>
              </w:rPr>
            </w:pPr>
            <w:hyperlink r:id="rId83" w:history="1">
              <w:r w:rsidR="00F272CB">
                <w:rPr>
                  <w:rStyle w:val="Hyperlink"/>
                  <w:rFonts w:ascii="Arial" w:hAnsi="Arial" w:cs="Arial"/>
                  <w:b/>
                  <w:bCs/>
                  <w:sz w:val="16"/>
                  <w:szCs w:val="16"/>
                </w:rPr>
                <w:t>R4-2209910</w:t>
              </w:r>
            </w:hyperlink>
            <w:r w:rsidR="00F272CB">
              <w:rPr>
                <w:rFonts w:ascii="Arial" w:hAnsi="Arial" w:cs="Arial"/>
                <w:b/>
                <w:bCs/>
                <w:color w:val="0000FF"/>
                <w:sz w:val="16"/>
                <w:szCs w:val="16"/>
                <w:u w:val="single"/>
              </w:rPr>
              <w:t xml:space="preserve"> </w:t>
            </w:r>
            <w:r w:rsidR="00F272CB">
              <w:rPr>
                <w:rFonts w:eastAsiaTheme="minorEastAsia"/>
                <w:lang w:val="en-US" w:eastAsia="zh-CN"/>
              </w:rPr>
              <w:t>(Ericsson)</w:t>
            </w:r>
          </w:p>
        </w:tc>
        <w:tc>
          <w:tcPr>
            <w:tcW w:w="8395" w:type="dxa"/>
          </w:tcPr>
          <w:p w14:paraId="02C47E45" w14:textId="77777777" w:rsidR="002239C4" w:rsidRDefault="00F272CB">
            <w:pPr>
              <w:spacing w:after="120"/>
              <w:rPr>
                <w:rFonts w:eastAsiaTheme="minorEastAsia"/>
                <w:b/>
                <w:bCs/>
                <w:i/>
                <w:iCs/>
                <w:lang w:val="en-US" w:eastAsia="zh-CN"/>
              </w:rPr>
            </w:pPr>
            <w:r>
              <w:rPr>
                <w:rFonts w:eastAsiaTheme="minorEastAsia"/>
                <w:b/>
                <w:bCs/>
                <w:i/>
                <w:iCs/>
                <w:lang w:val="en-US" w:eastAsia="zh-CN"/>
              </w:rPr>
              <w:t xml:space="preserve">Title: </w:t>
            </w:r>
            <w:r>
              <w:rPr>
                <w:rFonts w:eastAsiaTheme="minorEastAsia"/>
                <w:b/>
                <w:bCs/>
                <w:i/>
                <w:iCs/>
                <w:sz w:val="24"/>
                <w:szCs w:val="24"/>
                <w:lang w:val="en-US" w:eastAsia="zh-CN"/>
              </w:rPr>
              <w:t>Draft CR on uplink spatial relation requirements for RedCap for TS 38.133</w:t>
            </w:r>
          </w:p>
        </w:tc>
      </w:tr>
      <w:tr w:rsidR="009A05A8" w14:paraId="19CC1DCE" w14:textId="77777777">
        <w:trPr>
          <w:trHeight w:val="112"/>
        </w:trPr>
        <w:tc>
          <w:tcPr>
            <w:tcW w:w="1236" w:type="dxa"/>
          </w:tcPr>
          <w:p w14:paraId="1D3DB6B1" w14:textId="77777777" w:rsidR="009A05A8" w:rsidRDefault="009A05A8" w:rsidP="005B676D">
            <w:pPr>
              <w:spacing w:after="0"/>
            </w:pPr>
          </w:p>
        </w:tc>
        <w:tc>
          <w:tcPr>
            <w:tcW w:w="8395" w:type="dxa"/>
          </w:tcPr>
          <w:p w14:paraId="63965873" w14:textId="77777777" w:rsidR="009A05A8" w:rsidRDefault="009A05A8" w:rsidP="005B676D">
            <w:pPr>
              <w:spacing w:after="120"/>
              <w:rPr>
                <w:rFonts w:eastAsiaTheme="minorEastAsia"/>
                <w:b/>
                <w:bCs/>
                <w:i/>
                <w:iCs/>
                <w:lang w:val="en-US" w:eastAsia="zh-CN"/>
              </w:rPr>
            </w:pPr>
            <w:r w:rsidRPr="00727905">
              <w:rPr>
                <w:rFonts w:eastAsiaTheme="minorEastAsia"/>
                <w:lang w:val="en-US" w:eastAsia="zh-CN"/>
              </w:rPr>
              <w:t>Nokia:</w:t>
            </w:r>
            <w:r>
              <w:rPr>
                <w:rFonts w:eastAsiaTheme="minorEastAsia"/>
                <w:lang w:val="en-US" w:eastAsia="zh-CN"/>
              </w:rPr>
              <w:t xml:space="preserve"> In general the changes are fine. The only comment we have is regarding t</w:t>
            </w:r>
            <w:r w:rsidRPr="00727905">
              <w:rPr>
                <w:rFonts w:eastAsiaTheme="minorEastAsia"/>
                <w:lang w:val="en-US" w:eastAsia="zh-CN"/>
              </w:rPr>
              <w:t>he reference to</w:t>
            </w:r>
            <w:r>
              <w:rPr>
                <w:rFonts w:eastAsiaTheme="minorEastAsia"/>
                <w:b/>
                <w:bCs/>
                <w:lang w:val="en-US" w:eastAsia="zh-CN"/>
              </w:rPr>
              <w:t xml:space="preserve"> </w:t>
            </w:r>
            <w:r>
              <w:t>T</w:t>
            </w:r>
            <w:r>
              <w:rPr>
                <w:vertAlign w:val="subscript"/>
              </w:rPr>
              <w:t xml:space="preserve">L1-RSRP_Measurement_Period_SSB_RedCap </w:t>
            </w:r>
            <w:r>
              <w:rPr>
                <w:rFonts w:eastAsiaTheme="minorEastAsia"/>
                <w:lang w:val="en-US" w:eastAsia="zh-CN"/>
              </w:rPr>
              <w:t>which n</w:t>
            </w:r>
            <w:r w:rsidRPr="00727905">
              <w:rPr>
                <w:rFonts w:eastAsiaTheme="minorEastAsia"/>
                <w:lang w:val="en-US" w:eastAsia="zh-CN"/>
              </w:rPr>
              <w:t>eeds to be adjusted to the corresponding</w:t>
            </w:r>
            <w:r>
              <w:rPr>
                <w:rFonts w:eastAsiaTheme="minorEastAsia"/>
                <w:lang w:val="en-US" w:eastAsia="zh-CN"/>
              </w:rPr>
              <w:t xml:space="preserve"> clause</w:t>
            </w:r>
            <w:r w:rsidRPr="00727905">
              <w:rPr>
                <w:rFonts w:eastAsiaTheme="minorEastAsia"/>
                <w:lang w:val="en-US" w:eastAsia="zh-CN"/>
              </w:rPr>
              <w:t xml:space="preserve"> for RedCap requirements</w:t>
            </w:r>
            <w:r>
              <w:rPr>
                <w:rFonts w:eastAsiaTheme="minorEastAsia"/>
                <w:lang w:val="en-US" w:eastAsia="zh-CN"/>
              </w:rPr>
              <w:t xml:space="preserve"> (9.5B)</w:t>
            </w:r>
          </w:p>
        </w:tc>
      </w:tr>
    </w:tbl>
    <w:p w14:paraId="46A01C23" w14:textId="77777777" w:rsidR="002239C4" w:rsidRDefault="002239C4">
      <w:pPr>
        <w:rPr>
          <w:color w:val="0070C0"/>
          <w:lang w:val="en-US" w:eastAsia="zh-CN"/>
        </w:rPr>
      </w:pPr>
    </w:p>
    <w:p w14:paraId="07643C51"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B6A9B7C"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33DBB665" w14:textId="77777777" w:rsidR="002239C4" w:rsidRDefault="002239C4">
      <w:pPr>
        <w:rPr>
          <w:i/>
          <w:color w:val="000000" w:themeColor="text1"/>
          <w:lang w:val="en-US" w:eastAsia="zh-CN"/>
        </w:rPr>
      </w:pPr>
    </w:p>
    <w:tbl>
      <w:tblPr>
        <w:tblStyle w:val="TableGrid"/>
        <w:tblW w:w="0" w:type="auto"/>
        <w:tblLook w:val="04A0" w:firstRow="1" w:lastRow="0" w:firstColumn="1" w:lastColumn="0" w:noHBand="0" w:noVBand="1"/>
      </w:tblPr>
      <w:tblGrid>
        <w:gridCol w:w="1220"/>
        <w:gridCol w:w="8411"/>
      </w:tblGrid>
      <w:tr w:rsidR="002239C4" w14:paraId="621AF4C1" w14:textId="77777777">
        <w:tc>
          <w:tcPr>
            <w:tcW w:w="1242" w:type="dxa"/>
          </w:tcPr>
          <w:p w14:paraId="0EF10C13" w14:textId="77777777" w:rsidR="002239C4" w:rsidRDefault="002239C4">
            <w:pPr>
              <w:rPr>
                <w:rFonts w:eastAsiaTheme="minorEastAsia"/>
                <w:b/>
                <w:bCs/>
                <w:color w:val="000000" w:themeColor="text1"/>
                <w:lang w:val="en-US" w:eastAsia="zh-CN"/>
              </w:rPr>
            </w:pPr>
          </w:p>
        </w:tc>
        <w:tc>
          <w:tcPr>
            <w:tcW w:w="8615" w:type="dxa"/>
          </w:tcPr>
          <w:p w14:paraId="5068DE0A"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rsidRPr="007D6ACE" w14:paraId="16E76844" w14:textId="77777777">
        <w:tc>
          <w:tcPr>
            <w:tcW w:w="1242" w:type="dxa"/>
          </w:tcPr>
          <w:p w14:paraId="3F2C891F"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4361E5">
              <w:rPr>
                <w:rFonts w:eastAsiaTheme="minorEastAsia"/>
                <w:b/>
                <w:bCs/>
                <w:color w:val="000000" w:themeColor="text1"/>
                <w:lang w:val="en-US" w:eastAsia="zh-CN"/>
              </w:rPr>
              <w:t>4</w:t>
            </w:r>
            <w:r w:rsidR="00D624FF">
              <w:rPr>
                <w:rFonts w:eastAsiaTheme="minorEastAsia"/>
                <w:b/>
                <w:bCs/>
                <w:color w:val="000000" w:themeColor="text1"/>
                <w:lang w:val="en-US" w:eastAsia="zh-CN"/>
              </w:rPr>
              <w:t>-1</w:t>
            </w:r>
          </w:p>
        </w:tc>
        <w:tc>
          <w:tcPr>
            <w:tcW w:w="8615" w:type="dxa"/>
          </w:tcPr>
          <w:p w14:paraId="2A955184"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D64F3F8"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64F041B7" w14:textId="77777777" w:rsidR="002239C4" w:rsidRDefault="00F272C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7015F467" w14:textId="77777777" w:rsidR="00D52939" w:rsidRDefault="00D52939" w:rsidP="00D52939">
            <w:pPr>
              <w:rPr>
                <w:b/>
                <w:color w:val="000000" w:themeColor="text1"/>
                <w:u w:val="single"/>
                <w:lang w:val="en-US" w:eastAsia="ko-KR"/>
              </w:rPr>
            </w:pPr>
            <w:r>
              <w:rPr>
                <w:b/>
                <w:color w:val="000000" w:themeColor="text1"/>
                <w:u w:val="single"/>
                <w:lang w:val="en-US" w:eastAsia="ko-KR"/>
              </w:rPr>
              <w:lastRenderedPageBreak/>
              <w:t>Issue 4-1-1: SSB-based based BFD: evaluation period for FR1</w:t>
            </w:r>
          </w:p>
          <w:p w14:paraId="154DF4FA" w14:textId="77777777" w:rsidR="00EC09B0" w:rsidRDefault="00EC09B0" w:rsidP="00EC09B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ABBE17A" w14:textId="77777777" w:rsidR="00FD32B3" w:rsidRDefault="00FD32B3" w:rsidP="00EC09B0">
            <w:pPr>
              <w:rPr>
                <w:color w:val="000000" w:themeColor="text1"/>
                <w:szCs w:val="21"/>
              </w:rPr>
            </w:pPr>
            <w:r>
              <w:rPr>
                <w:rFonts w:eastAsia="SimSun"/>
                <w:color w:val="000000" w:themeColor="text1"/>
                <w:lang w:val="en-US"/>
              </w:rPr>
              <w:t>BFD e</w:t>
            </w:r>
            <w:r>
              <w:rPr>
                <w:color w:val="000000" w:themeColor="text1"/>
                <w:szCs w:val="21"/>
              </w:rPr>
              <w:t>valuation period is extended by a factor of 2 for 1 Rx UE</w:t>
            </w:r>
            <w:r w:rsidR="00DA48C8">
              <w:rPr>
                <w:color w:val="000000" w:themeColor="text1"/>
                <w:szCs w:val="21"/>
              </w:rPr>
              <w:t xml:space="preserve"> compared to 2 Rx UE.</w:t>
            </w:r>
          </w:p>
          <w:p w14:paraId="44C5EA2C" w14:textId="77777777" w:rsidR="00614EE8" w:rsidRDefault="00614EE8" w:rsidP="00EC09B0">
            <w:pPr>
              <w:rPr>
                <w:color w:val="000000" w:themeColor="text1"/>
                <w:szCs w:val="21"/>
              </w:rPr>
            </w:pPr>
          </w:p>
          <w:p w14:paraId="77B5868D" w14:textId="77777777" w:rsidR="00614EE8" w:rsidRDefault="00614EE8" w:rsidP="00614EE8">
            <w:pPr>
              <w:rPr>
                <w:b/>
                <w:color w:val="000000" w:themeColor="text1"/>
                <w:u w:val="single"/>
                <w:lang w:val="en-US" w:eastAsia="ko-KR"/>
              </w:rPr>
            </w:pPr>
            <w:r>
              <w:rPr>
                <w:b/>
                <w:color w:val="000000" w:themeColor="text1"/>
                <w:u w:val="single"/>
                <w:lang w:val="en-US" w:eastAsia="ko-KR"/>
              </w:rPr>
              <w:t>Issue 4-1-2: Whether to define further relaxation (relaxed RLM/BFD) based on Rel-17 UE power saving WI for RedCap in Rel-17</w:t>
            </w:r>
          </w:p>
          <w:p w14:paraId="09F7D6FF" w14:textId="77777777" w:rsidR="00150279" w:rsidRDefault="00150279" w:rsidP="0015027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3FFAD36" w14:textId="77777777" w:rsidR="00150279" w:rsidRDefault="00150279" w:rsidP="00150279">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(QC):</w:t>
            </w:r>
            <w:r>
              <w:rPr>
                <w:b/>
                <w:bCs/>
                <w:color w:val="000000" w:themeColor="text1"/>
                <w:lang w:val="en-US"/>
              </w:rPr>
              <w:t xml:space="preserve"> </w:t>
            </w:r>
            <w:r>
              <w:rPr>
                <w:color w:val="000000" w:themeColor="text1"/>
                <w:lang w:val="en-US" w:eastAsia="zh-CN"/>
              </w:rPr>
              <w:t>RAN4 to define further relaxations (e.g., larger K values) to RLM/BFD measurements for a Rel-17 RedCap UE that is configured with and satisfies the stationary criterion.</w:t>
            </w:r>
          </w:p>
          <w:p w14:paraId="02A4A96B" w14:textId="77777777" w:rsidR="0093260C" w:rsidRPr="00BD3377" w:rsidRDefault="0093260C" w:rsidP="0093260C">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(HW</w:t>
            </w:r>
            <w:r w:rsidR="00EA4455">
              <w:rPr>
                <w:rFonts w:eastAsia="SimSun"/>
                <w:b/>
                <w:bCs/>
                <w:color w:val="000000" w:themeColor="text1"/>
                <w:lang w:val="en-US" w:eastAsia="zh-CN"/>
              </w:rPr>
              <w:t>, Apple</w:t>
            </w:r>
            <w:r w:rsidR="00180EDB">
              <w:rPr>
                <w:rFonts w:eastAsia="SimSun"/>
                <w:b/>
                <w:bCs/>
                <w:color w:val="000000" w:themeColor="text1"/>
                <w:lang w:val="en-US" w:eastAsia="zh-CN"/>
              </w:rPr>
              <w:t>, CMCC, vivo, OPPO</w:t>
            </w:r>
            <w:r>
              <w:rPr>
                <w:rFonts w:eastAsia="SimSun"/>
                <w:b/>
                <w:bCs/>
                <w:color w:val="000000" w:themeColor="text1"/>
                <w:lang w:val="en-US" w:eastAsia="zh-CN"/>
              </w:rPr>
              <w:t>):</w:t>
            </w:r>
            <w:r>
              <w:rPr>
                <w:b/>
                <w:bCs/>
                <w:color w:val="000000" w:themeColor="text1"/>
                <w:lang w:val="en-US"/>
              </w:rPr>
              <w:t xml:space="preserve"> </w:t>
            </w:r>
            <w:r w:rsidRPr="00BD3377">
              <w:rPr>
                <w:color w:val="000000" w:themeColor="text1"/>
                <w:lang w:val="en-US"/>
              </w:rPr>
              <w:t>Relaxed RLM/BFD based on Rel-17 UE power saving WI is o</w:t>
            </w:r>
            <w:r w:rsidRPr="006B08BC">
              <w:rPr>
                <w:color w:val="000000" w:themeColor="text1"/>
                <w:lang w:val="en-US" w:eastAsia="zh-CN"/>
              </w:rPr>
              <w:t>ut of RedCap WI s</w:t>
            </w:r>
            <w:r w:rsidRPr="00054960">
              <w:rPr>
                <w:color w:val="000000" w:themeColor="text1"/>
                <w:lang w:val="en-US" w:eastAsia="zh-CN"/>
              </w:rPr>
              <w:t>cope.</w:t>
            </w:r>
          </w:p>
          <w:p w14:paraId="02041536" w14:textId="77777777" w:rsidR="00054960" w:rsidRPr="007D6ACE" w:rsidRDefault="00054960" w:rsidP="00054960">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sidRPr="007D6ACE">
              <w:rPr>
                <w:rFonts w:eastAsia="SimSun"/>
                <w:b/>
                <w:color w:val="000000" w:themeColor="text1"/>
                <w:lang w:val="en-US" w:eastAsia="zh-CN"/>
              </w:rPr>
              <w:t>Option 3 (E///</w:t>
            </w:r>
            <w:r w:rsidR="008706F9" w:rsidRPr="007D6ACE">
              <w:rPr>
                <w:rFonts w:eastAsia="SimSun"/>
                <w:b/>
                <w:color w:val="000000" w:themeColor="text1"/>
                <w:lang w:val="en-US" w:eastAsia="zh-CN"/>
              </w:rPr>
              <w:t>, MTK</w:t>
            </w:r>
            <w:r w:rsidR="008A44F8" w:rsidRPr="007D6ACE">
              <w:rPr>
                <w:rFonts w:eastAsia="SimSun"/>
                <w:b/>
                <w:color w:val="000000" w:themeColor="text1"/>
                <w:lang w:val="en-US" w:eastAsia="zh-CN"/>
              </w:rPr>
              <w:t>, Xiaomi</w:t>
            </w:r>
            <w:r w:rsidR="007D6ACE" w:rsidRPr="007D6ACE">
              <w:rPr>
                <w:rFonts w:eastAsia="SimSun"/>
                <w:b/>
                <w:color w:val="000000" w:themeColor="text1"/>
                <w:lang w:val="en-US" w:eastAsia="zh-CN"/>
              </w:rPr>
              <w:t>, MTK</w:t>
            </w:r>
            <w:r w:rsidRPr="007D6ACE">
              <w:rPr>
                <w:rFonts w:eastAsia="SimSun"/>
                <w:b/>
                <w:color w:val="000000" w:themeColor="text1"/>
                <w:lang w:val="en-US" w:eastAsia="zh-CN"/>
              </w:rPr>
              <w:t>):</w:t>
            </w:r>
            <w:r w:rsidRPr="007D6ACE">
              <w:rPr>
                <w:b/>
                <w:color w:val="000000" w:themeColor="text1"/>
                <w:lang w:val="en-US"/>
              </w:rPr>
              <w:t xml:space="preserve"> </w:t>
            </w:r>
            <w:r w:rsidR="007D6ACE" w:rsidRPr="00BD3377">
              <w:rPr>
                <w:color w:val="000000" w:themeColor="text1"/>
                <w:lang w:val="en-US"/>
              </w:rPr>
              <w:t>FFS under maintenance</w:t>
            </w:r>
          </w:p>
          <w:p w14:paraId="71AE79F4" w14:textId="77777777" w:rsidR="00780D93" w:rsidRDefault="00780D93" w:rsidP="00780D93">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D898577" w14:textId="77777777" w:rsidR="00780D93" w:rsidRPr="00BD3377" w:rsidRDefault="00780D93" w:rsidP="00780D93">
            <w:pPr>
              <w:overflowPunct/>
              <w:autoSpaceDE/>
              <w:autoSpaceDN/>
              <w:adjustRightInd/>
              <w:spacing w:after="120"/>
              <w:textAlignment w:val="auto"/>
              <w:rPr>
                <w:rFonts w:eastAsia="SimSun"/>
                <w:i/>
                <w:iCs/>
                <w:color w:val="000000" w:themeColor="text1"/>
                <w:lang w:val="en-US" w:eastAsia="zh-CN"/>
              </w:rPr>
            </w:pPr>
            <w:r>
              <w:rPr>
                <w:rFonts w:eastAsia="SimSun"/>
                <w:color w:val="000000" w:themeColor="text1"/>
                <w:lang w:val="en-US" w:eastAsia="zh-CN"/>
              </w:rPr>
              <w:t xml:space="preserve">Moderator comment: </w:t>
            </w:r>
            <w:r w:rsidRPr="00BD3377">
              <w:rPr>
                <w:rFonts w:eastAsia="SimSun"/>
                <w:i/>
                <w:iCs/>
                <w:color w:val="000000" w:themeColor="text1"/>
                <w:lang w:val="en-US" w:eastAsia="zh-CN"/>
              </w:rPr>
              <w:t xml:space="preserve">Focus on essential issues needed to complete the RedCap WI. </w:t>
            </w:r>
          </w:p>
          <w:p w14:paraId="2FD1F3EF" w14:textId="77777777" w:rsidR="00780D93" w:rsidRPr="00BD3377" w:rsidRDefault="00780D93" w:rsidP="00780D93">
            <w:pPr>
              <w:overflowPunct/>
              <w:autoSpaceDE/>
              <w:autoSpaceDN/>
              <w:adjustRightInd/>
              <w:spacing w:after="120"/>
              <w:textAlignment w:val="auto"/>
              <w:rPr>
                <w:rFonts w:eastAsia="SimSun"/>
                <w:i/>
                <w:iCs/>
                <w:color w:val="000000" w:themeColor="text1"/>
                <w:lang w:val="en-US" w:eastAsia="zh-CN"/>
              </w:rPr>
            </w:pPr>
            <w:r w:rsidRPr="00BD3377">
              <w:rPr>
                <w:rFonts w:eastAsia="SimSun"/>
                <w:i/>
                <w:iCs/>
                <w:color w:val="000000" w:themeColor="text1"/>
                <w:lang w:val="en-US" w:eastAsia="zh-CN"/>
              </w:rPr>
              <w:t xml:space="preserve">Since the issue is related to combining of two Rel-17 WIs, discussions can take place during </w:t>
            </w:r>
            <w:r w:rsidR="001B330C">
              <w:rPr>
                <w:rFonts w:eastAsia="SimSun"/>
                <w:i/>
                <w:iCs/>
                <w:color w:val="000000" w:themeColor="text1"/>
                <w:lang w:val="en-US" w:eastAsia="zh-CN"/>
              </w:rPr>
              <w:t>the</w:t>
            </w:r>
            <w:r w:rsidR="00797787">
              <w:rPr>
                <w:rFonts w:eastAsia="SimSun"/>
                <w:i/>
                <w:iCs/>
                <w:color w:val="000000" w:themeColor="text1"/>
                <w:lang w:val="en-US" w:eastAsia="zh-CN"/>
              </w:rPr>
              <w:t xml:space="preserve"> </w:t>
            </w:r>
            <w:r w:rsidRPr="00BD3377">
              <w:rPr>
                <w:rFonts w:eastAsia="SimSun"/>
                <w:i/>
                <w:iCs/>
                <w:color w:val="000000" w:themeColor="text1"/>
                <w:lang w:val="en-US" w:eastAsia="zh-CN"/>
              </w:rPr>
              <w:t>maintenance phase (if needed).</w:t>
            </w:r>
          </w:p>
          <w:p w14:paraId="2487D92A" w14:textId="77777777" w:rsidR="00780D93" w:rsidRDefault="00780D93" w:rsidP="00CA360E">
            <w:pPr>
              <w:spacing w:after="120"/>
              <w:rPr>
                <w:rFonts w:eastAsiaTheme="minorEastAsia"/>
                <w:color w:val="000000" w:themeColor="text1"/>
                <w:lang w:val="en-US" w:eastAsia="zh-CN"/>
              </w:rPr>
            </w:pPr>
          </w:p>
          <w:p w14:paraId="0AA2E2B9" w14:textId="77777777" w:rsidR="0076238A" w:rsidRDefault="0076238A" w:rsidP="0076238A">
            <w:pPr>
              <w:rPr>
                <w:b/>
                <w:color w:val="000000" w:themeColor="text1"/>
                <w:u w:val="single"/>
                <w:lang w:val="en-US" w:eastAsia="ko-KR"/>
              </w:rPr>
            </w:pPr>
            <w:r>
              <w:rPr>
                <w:b/>
                <w:color w:val="000000" w:themeColor="text1"/>
                <w:u w:val="single"/>
                <w:lang w:val="en-US" w:eastAsia="ko-KR"/>
              </w:rPr>
              <w:t>Issue 4-1-3: If further relaxation (relaxed RLM/BFD) based on Rel-17 UE power saving WI is defined for RedCap in Rel-17</w:t>
            </w:r>
          </w:p>
          <w:p w14:paraId="25E08B1B" w14:textId="77777777" w:rsidR="00427BA7" w:rsidRDefault="00427BA7" w:rsidP="00427BA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245519E" w14:textId="77777777" w:rsidR="00427BA7" w:rsidRPr="00D624FF" w:rsidRDefault="00427BA7" w:rsidP="00BD3377">
            <w:pPr>
              <w:pStyle w:val="ListParagraph"/>
              <w:numPr>
                <w:ilvl w:val="1"/>
                <w:numId w:val="9"/>
              </w:numPr>
              <w:overflowPunct/>
              <w:autoSpaceDE/>
              <w:autoSpaceDN/>
              <w:adjustRightInd/>
              <w:spacing w:after="120"/>
              <w:ind w:left="1440" w:firstLineChars="0"/>
              <w:textAlignment w:val="auto"/>
              <w:rPr>
                <w:b/>
                <w:color w:val="000000" w:themeColor="text1"/>
                <w:u w:val="single"/>
                <w:lang w:val="en-US" w:eastAsia="ko-KR"/>
              </w:rPr>
            </w:pPr>
            <w:r w:rsidRPr="00427BA7">
              <w:rPr>
                <w:rFonts w:eastAsia="SimSun"/>
                <w:b/>
                <w:bCs/>
                <w:color w:val="000000" w:themeColor="text1"/>
                <w:lang w:val="en-US" w:eastAsia="zh-CN"/>
              </w:rPr>
              <w:t>Option 1 (QC):</w:t>
            </w:r>
            <w:r w:rsidRPr="00427BA7">
              <w:rPr>
                <w:b/>
                <w:bCs/>
                <w:color w:val="000000" w:themeColor="text1"/>
                <w:lang w:val="en-US"/>
              </w:rPr>
              <w:t xml:space="preserve"> </w:t>
            </w:r>
            <w:r w:rsidRPr="00D624FF">
              <w:rPr>
                <w:lang w:val="en-US" w:eastAsia="zh-CN"/>
              </w:rPr>
              <w:t>RAN4 to consider defining the applicability of power-saving enhancements to longer DRX cycles (up-to 160ms) to allow stationary UEs save significant power.</w:t>
            </w:r>
          </w:p>
          <w:p w14:paraId="2858E6D4" w14:textId="77777777" w:rsidR="0076238A" w:rsidRDefault="0076238A" w:rsidP="0076238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59C10FA" w14:textId="77777777" w:rsidR="0076238A" w:rsidRPr="00E33025" w:rsidRDefault="0076238A" w:rsidP="0076238A">
            <w:pPr>
              <w:overflowPunct/>
              <w:autoSpaceDE/>
              <w:autoSpaceDN/>
              <w:adjustRightInd/>
              <w:spacing w:after="120"/>
              <w:textAlignment w:val="auto"/>
              <w:rPr>
                <w:rFonts w:eastAsia="SimSun"/>
                <w:i/>
                <w:iCs/>
                <w:color w:val="000000" w:themeColor="text1"/>
                <w:lang w:val="en-US" w:eastAsia="zh-CN"/>
              </w:rPr>
            </w:pPr>
            <w:r>
              <w:rPr>
                <w:rFonts w:eastAsia="SimSun"/>
                <w:color w:val="000000" w:themeColor="text1"/>
                <w:lang w:val="en-US" w:eastAsia="zh-CN"/>
              </w:rPr>
              <w:t xml:space="preserve">Moderator comment: </w:t>
            </w:r>
            <w:r w:rsidRPr="00E33025">
              <w:rPr>
                <w:rFonts w:eastAsia="SimSun"/>
                <w:i/>
                <w:iCs/>
                <w:color w:val="000000" w:themeColor="text1"/>
                <w:lang w:val="en-US" w:eastAsia="zh-CN"/>
              </w:rPr>
              <w:t xml:space="preserve">Focus on essential issues needed to complete the RedCap WI. </w:t>
            </w:r>
          </w:p>
          <w:p w14:paraId="7F444F56" w14:textId="77777777" w:rsidR="0076238A" w:rsidRPr="00E33025" w:rsidRDefault="0076238A" w:rsidP="0076238A">
            <w:pPr>
              <w:overflowPunct/>
              <w:autoSpaceDE/>
              <w:autoSpaceDN/>
              <w:adjustRightInd/>
              <w:spacing w:after="120"/>
              <w:textAlignment w:val="auto"/>
              <w:rPr>
                <w:rFonts w:eastAsia="SimSun"/>
                <w:i/>
                <w:iCs/>
                <w:color w:val="000000" w:themeColor="text1"/>
                <w:lang w:val="en-US" w:eastAsia="zh-CN"/>
              </w:rPr>
            </w:pPr>
            <w:r w:rsidRPr="00E33025">
              <w:rPr>
                <w:rFonts w:eastAsia="SimSun"/>
                <w:i/>
                <w:iCs/>
                <w:color w:val="000000" w:themeColor="text1"/>
                <w:lang w:val="en-US" w:eastAsia="zh-CN"/>
              </w:rPr>
              <w:t xml:space="preserve">Since the issue is related to combining of two Rel-17 WIs, discussions can take place during </w:t>
            </w:r>
            <w:r>
              <w:rPr>
                <w:rFonts w:eastAsia="SimSun"/>
                <w:i/>
                <w:iCs/>
                <w:color w:val="000000" w:themeColor="text1"/>
                <w:lang w:val="en-US" w:eastAsia="zh-CN"/>
              </w:rPr>
              <w:t xml:space="preserve">the </w:t>
            </w:r>
            <w:r w:rsidRPr="00E33025">
              <w:rPr>
                <w:rFonts w:eastAsia="SimSun"/>
                <w:i/>
                <w:iCs/>
                <w:color w:val="000000" w:themeColor="text1"/>
                <w:lang w:val="en-US" w:eastAsia="zh-CN"/>
              </w:rPr>
              <w:t>maintenance phase (if needed).</w:t>
            </w:r>
          </w:p>
          <w:p w14:paraId="7AA494A5" w14:textId="77777777" w:rsidR="0076238A" w:rsidRPr="002043B0" w:rsidRDefault="0076238A" w:rsidP="00BD3377">
            <w:pPr>
              <w:spacing w:after="120"/>
              <w:rPr>
                <w:rFonts w:eastAsiaTheme="minorEastAsia"/>
                <w:color w:val="000000" w:themeColor="text1"/>
                <w:lang w:val="en-US" w:eastAsia="zh-CN"/>
              </w:rPr>
            </w:pPr>
          </w:p>
        </w:tc>
      </w:tr>
      <w:tr w:rsidR="00D624FF" w:rsidRPr="007D6ACE" w14:paraId="5973AE17" w14:textId="77777777">
        <w:tc>
          <w:tcPr>
            <w:tcW w:w="1242" w:type="dxa"/>
          </w:tcPr>
          <w:p w14:paraId="4697C8F4" w14:textId="77777777" w:rsidR="00D624FF" w:rsidRDefault="00D624FF">
            <w:pPr>
              <w:rPr>
                <w:b/>
                <w:bCs/>
                <w:color w:val="000000" w:themeColor="text1"/>
                <w:lang w:val="en-US" w:eastAsia="zh-CN"/>
              </w:rPr>
            </w:pPr>
            <w:r>
              <w:rPr>
                <w:b/>
                <w:bCs/>
                <w:color w:val="000000" w:themeColor="text1"/>
                <w:lang w:val="en-US" w:eastAsia="zh-CN"/>
              </w:rPr>
              <w:lastRenderedPageBreak/>
              <w:t>Sub-topic 4-2</w:t>
            </w:r>
          </w:p>
        </w:tc>
        <w:tc>
          <w:tcPr>
            <w:tcW w:w="8615" w:type="dxa"/>
          </w:tcPr>
          <w:p w14:paraId="480500B9" w14:textId="77777777" w:rsidR="00BA5709" w:rsidRDefault="00BA5709" w:rsidP="00BA5709">
            <w:pPr>
              <w:rPr>
                <w:b/>
                <w:color w:val="000000" w:themeColor="text1"/>
                <w:u w:val="single"/>
                <w:lang w:val="en-US" w:eastAsia="ko-KR"/>
              </w:rPr>
            </w:pPr>
            <w:r>
              <w:rPr>
                <w:b/>
                <w:color w:val="000000" w:themeColor="text1"/>
                <w:u w:val="single"/>
                <w:lang w:val="en-US" w:eastAsia="ko-KR"/>
              </w:rPr>
              <w:t>Issue 4-2-1: Whether relaxed L1-RSRP requirements applies to both intra- and inter-frequency</w:t>
            </w:r>
          </w:p>
          <w:p w14:paraId="02F98902" w14:textId="77777777" w:rsidR="00BA5709" w:rsidRDefault="00BA5709" w:rsidP="00BA57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A09D65D" w14:textId="77777777" w:rsidR="00D624FF" w:rsidRDefault="00BA5709" w:rsidP="00BA5709">
            <w:pPr>
              <w:ind w:firstLine="284"/>
              <w:rPr>
                <w:color w:val="000000" w:themeColor="text1"/>
                <w:szCs w:val="21"/>
                <w:lang w:val="en-US" w:eastAsia="ko-KR"/>
              </w:rPr>
            </w:pPr>
            <w:r>
              <w:rPr>
                <w:color w:val="000000" w:themeColor="text1"/>
                <w:szCs w:val="21"/>
                <w:lang w:val="en-US" w:eastAsia="ko-KR"/>
              </w:rPr>
              <w:t>No further discussions needed as relaxed L1-RSRP applies only to intra-frequency measurements.</w:t>
            </w:r>
          </w:p>
          <w:p w14:paraId="26716FF3" w14:textId="77777777" w:rsidR="003F2371" w:rsidRDefault="003F2371" w:rsidP="003F2371">
            <w:pPr>
              <w:rPr>
                <w:b/>
                <w:color w:val="000000" w:themeColor="text1"/>
                <w:u w:val="single"/>
                <w:lang w:val="en-US" w:eastAsia="ko-KR"/>
              </w:rPr>
            </w:pPr>
            <w:r>
              <w:rPr>
                <w:b/>
                <w:color w:val="000000" w:themeColor="text1"/>
                <w:u w:val="single"/>
                <w:lang w:val="en-US" w:eastAsia="ko-KR"/>
              </w:rPr>
              <w:t>Issue 4-2-2: Channel models for defining the accuracy requirements</w:t>
            </w:r>
          </w:p>
          <w:p w14:paraId="68E096AA" w14:textId="77777777" w:rsidR="003F2371" w:rsidRDefault="003F2371" w:rsidP="003F2371">
            <w:pPr>
              <w:rPr>
                <w:iCs/>
                <w:color w:val="000000" w:themeColor="text1"/>
                <w:lang w:val="en-US" w:eastAsia="zh-CN"/>
              </w:rPr>
            </w:pPr>
            <w:r w:rsidRPr="00BD3377">
              <w:rPr>
                <w:iCs/>
                <w:color w:val="000000" w:themeColor="text1"/>
                <w:lang w:val="en-US" w:eastAsia="zh-CN"/>
              </w:rPr>
              <w:t>Moderator comment:</w:t>
            </w:r>
            <w:r>
              <w:rPr>
                <w:iCs/>
                <w:color w:val="000000" w:themeColor="text1"/>
                <w:lang w:val="en-US" w:eastAsia="zh-CN"/>
              </w:rPr>
              <w:t xml:space="preserve"> No discussions needed in 2</w:t>
            </w:r>
            <w:r w:rsidRPr="00BD3377">
              <w:rPr>
                <w:iCs/>
                <w:color w:val="000000" w:themeColor="text1"/>
                <w:vertAlign w:val="superscript"/>
                <w:lang w:val="en-US" w:eastAsia="zh-CN"/>
              </w:rPr>
              <w:t>nd</w:t>
            </w:r>
            <w:r>
              <w:rPr>
                <w:iCs/>
                <w:color w:val="000000" w:themeColor="text1"/>
                <w:lang w:val="en-US" w:eastAsia="zh-CN"/>
              </w:rPr>
              <w:t xml:space="preserve"> round.</w:t>
            </w:r>
          </w:p>
          <w:p w14:paraId="0B00EC5A" w14:textId="77777777" w:rsidR="00843C98" w:rsidRDefault="00843C98" w:rsidP="003F2371">
            <w:pPr>
              <w:rPr>
                <w:iCs/>
                <w:color w:val="000000" w:themeColor="text1"/>
                <w:lang w:val="en-US" w:eastAsia="zh-CN"/>
              </w:rPr>
            </w:pPr>
          </w:p>
          <w:p w14:paraId="3D77DE16" w14:textId="77777777" w:rsidR="00726022" w:rsidRDefault="00726022" w:rsidP="00726022">
            <w:pPr>
              <w:rPr>
                <w:b/>
                <w:color w:val="000000" w:themeColor="text1"/>
                <w:u w:val="single"/>
                <w:lang w:val="en-US" w:eastAsia="ko-KR"/>
              </w:rPr>
            </w:pPr>
            <w:r>
              <w:rPr>
                <w:b/>
                <w:color w:val="000000" w:themeColor="text1"/>
                <w:u w:val="single"/>
                <w:lang w:val="en-US" w:eastAsia="ko-KR"/>
              </w:rPr>
              <w:t>Issue 4-2-3: SSB-based L1-RSRP measurements: absolute accuracy with measurement restriction in FR1</w:t>
            </w:r>
          </w:p>
          <w:p w14:paraId="3A8FBDF8" w14:textId="77777777" w:rsidR="001E2196" w:rsidRDefault="001E2196" w:rsidP="001E219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777B3FA" w14:textId="77777777" w:rsidR="00726022" w:rsidRDefault="00726022" w:rsidP="00726022">
            <w:pPr>
              <w:overflowPunct/>
              <w:autoSpaceDE/>
              <w:autoSpaceDN/>
              <w:adjustRightInd/>
              <w:spacing w:after="120"/>
              <w:textAlignment w:val="auto"/>
              <w:rPr>
                <w:color w:val="000000" w:themeColor="text1"/>
                <w:lang w:val="en-US"/>
              </w:rPr>
            </w:pPr>
            <w:r w:rsidRPr="00BD3377">
              <w:rPr>
                <w:color w:val="000000" w:themeColor="text1"/>
                <w:lang w:val="en-US"/>
              </w:rPr>
              <w:lastRenderedPageBreak/>
              <w:t>Relax the current absolute L1-RSRP accuracy by 3 dB</w:t>
            </w:r>
            <w:r w:rsidRPr="00BD3377">
              <w:rPr>
                <w:bCs/>
                <w:color w:val="000000" w:themeColor="text1"/>
                <w:lang w:val="en-US"/>
              </w:rPr>
              <w:t xml:space="preserve"> when 1Rx is used compared with the legacy UE</w:t>
            </w:r>
            <w:r w:rsidRPr="00BD3377">
              <w:rPr>
                <w:color w:val="000000" w:themeColor="text1"/>
                <w:lang w:val="en-US"/>
              </w:rPr>
              <w:t xml:space="preserve">.  </w:t>
            </w:r>
          </w:p>
          <w:p w14:paraId="06405258" w14:textId="77777777" w:rsidR="00726022" w:rsidRPr="00BD3377" w:rsidRDefault="00726022" w:rsidP="00BD3377">
            <w:pPr>
              <w:spacing w:after="120"/>
              <w:rPr>
                <w:rFonts w:eastAsia="SimSun"/>
                <w:color w:val="000000" w:themeColor="text1"/>
                <w:lang w:val="en-US" w:eastAsia="zh-CN"/>
              </w:rPr>
            </w:pPr>
            <w:r w:rsidRPr="00726022">
              <w:rPr>
                <w:color w:val="000000" w:themeColor="text1"/>
                <w:lang w:val="en-US"/>
              </w:rPr>
              <w:t xml:space="preserve">Note: </w:t>
            </w:r>
            <w:r w:rsidR="00EB1A60">
              <w:rPr>
                <w:color w:val="000000" w:themeColor="text1"/>
                <w:lang w:val="en-US"/>
              </w:rPr>
              <w:t>T</w:t>
            </w:r>
            <w:r w:rsidR="00EB1A60">
              <w:rPr>
                <w:lang w:val="en-US"/>
              </w:rPr>
              <w:t>est cases will be defined with AWGN channel following the same principle as in Rel15/16 requirements.</w:t>
            </w:r>
          </w:p>
          <w:p w14:paraId="6CA3A93F" w14:textId="77777777" w:rsidR="001E3F4D" w:rsidRDefault="001E3F4D" w:rsidP="001E3F4D">
            <w:pPr>
              <w:rPr>
                <w:b/>
                <w:color w:val="000000" w:themeColor="text1"/>
                <w:u w:val="single"/>
                <w:lang w:val="en-US" w:eastAsia="ko-KR"/>
              </w:rPr>
            </w:pPr>
            <w:r>
              <w:rPr>
                <w:b/>
                <w:color w:val="000000" w:themeColor="text1"/>
                <w:u w:val="single"/>
                <w:lang w:val="en-US" w:eastAsia="ko-KR"/>
              </w:rPr>
              <w:t>Issue 4-2-4: SSB-based L1-RSRP measurements: relative accuracy with measurement restriction in FR1</w:t>
            </w:r>
          </w:p>
          <w:p w14:paraId="5DA0C754" w14:textId="77777777" w:rsidR="001E3F4D" w:rsidRDefault="001E3F4D" w:rsidP="001E3F4D">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C0BBBA7" w14:textId="77777777" w:rsidR="001E3F4D" w:rsidRPr="00BD3377" w:rsidRDefault="001E3F4D" w:rsidP="00BD3377">
            <w:pPr>
              <w:spacing w:after="120"/>
              <w:rPr>
                <w:rFonts w:eastAsia="SimSun"/>
                <w:color w:val="000000" w:themeColor="text1"/>
                <w:lang w:val="en-US" w:eastAsia="zh-CN"/>
              </w:rPr>
            </w:pPr>
            <w:r w:rsidRPr="00BD3377">
              <w:rPr>
                <w:rFonts w:eastAsiaTheme="minorEastAsia"/>
                <w:color w:val="000000" w:themeColor="text1"/>
                <w:lang w:val="en-US"/>
              </w:rPr>
              <w:t>Relax the relative L1-RSRP accuracy by 3dB</w:t>
            </w:r>
          </w:p>
          <w:p w14:paraId="692AE336" w14:textId="77777777" w:rsidR="001E3F4D" w:rsidRPr="00E33025" w:rsidRDefault="001E3F4D" w:rsidP="001E3F4D">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2D5B7E09" w14:textId="77777777" w:rsidR="001E3F4D" w:rsidRDefault="001E3F4D" w:rsidP="001E3F4D">
            <w:pPr>
              <w:rPr>
                <w:b/>
                <w:color w:val="000000" w:themeColor="text1"/>
                <w:u w:val="single"/>
                <w:lang w:val="en-US" w:eastAsia="ko-KR"/>
              </w:rPr>
            </w:pPr>
            <w:r>
              <w:rPr>
                <w:b/>
                <w:color w:val="000000" w:themeColor="text1"/>
                <w:u w:val="single"/>
                <w:lang w:val="en-US" w:eastAsia="ko-KR"/>
              </w:rPr>
              <w:t>Issue 4-2-5: CSI-RS based L1-RSRP measurements: absolute accuracy with measurement restriction in FR1</w:t>
            </w:r>
          </w:p>
          <w:p w14:paraId="29FEFCEE" w14:textId="77777777" w:rsidR="0023796A" w:rsidRDefault="0023796A" w:rsidP="0023796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63A1240" w14:textId="77777777" w:rsidR="0023796A" w:rsidRPr="00BD3377" w:rsidRDefault="0023796A" w:rsidP="00BD3377">
            <w:pPr>
              <w:spacing w:after="120"/>
              <w:rPr>
                <w:rFonts w:eastAsia="SimSun"/>
                <w:color w:val="000000" w:themeColor="text1"/>
                <w:lang w:val="en-US" w:eastAsia="zh-CN"/>
              </w:rPr>
            </w:pPr>
            <w:r>
              <w:rPr>
                <w:color w:val="000000" w:themeColor="text1"/>
                <w:lang w:val="en-US"/>
              </w:rPr>
              <w:t xml:space="preserve">Relax by </w:t>
            </w:r>
            <w:r w:rsidRPr="00BD3377">
              <w:rPr>
                <w:rFonts w:eastAsiaTheme="minorEastAsia"/>
                <w:color w:val="000000" w:themeColor="text1"/>
                <w:lang w:val="en-US"/>
              </w:rPr>
              <w:t>3 dB when 1Rx is used compared with the legacy UE.</w:t>
            </w:r>
          </w:p>
          <w:p w14:paraId="6CDAE848" w14:textId="77777777" w:rsidR="009646B0" w:rsidRPr="00E33025" w:rsidRDefault="009646B0" w:rsidP="009646B0">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250DF37D" w14:textId="77777777" w:rsidR="009646B0" w:rsidRDefault="009646B0" w:rsidP="009646B0">
            <w:pPr>
              <w:rPr>
                <w:b/>
                <w:color w:val="000000" w:themeColor="text1"/>
                <w:u w:val="single"/>
                <w:lang w:val="en-US" w:eastAsia="ko-KR"/>
              </w:rPr>
            </w:pPr>
            <w:r>
              <w:rPr>
                <w:b/>
                <w:color w:val="000000" w:themeColor="text1"/>
                <w:u w:val="single"/>
                <w:lang w:val="en-US" w:eastAsia="ko-KR"/>
              </w:rPr>
              <w:t>Issue 4-2-6: CSI-RS based L1-RSRP measurements: relative accuracy with measurement restriction in FR1</w:t>
            </w:r>
          </w:p>
          <w:p w14:paraId="2342DA74" w14:textId="77777777" w:rsidR="009646B0" w:rsidRDefault="009646B0" w:rsidP="009646B0">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6C35806" w14:textId="77777777" w:rsidR="009646B0" w:rsidRPr="00BD3377" w:rsidRDefault="009646B0" w:rsidP="00BD3377">
            <w:pPr>
              <w:spacing w:after="120"/>
              <w:rPr>
                <w:rFonts w:eastAsia="SimSun"/>
                <w:color w:val="000000" w:themeColor="text1"/>
                <w:lang w:val="en-US" w:eastAsia="zh-CN"/>
              </w:rPr>
            </w:pPr>
            <w:r w:rsidRPr="00BD3377">
              <w:rPr>
                <w:rFonts w:eastAsiaTheme="minorEastAsia"/>
                <w:color w:val="000000" w:themeColor="text1"/>
                <w:lang w:val="en-US"/>
              </w:rPr>
              <w:t>Relax the relative L1-RSRP accuracy by 3dB</w:t>
            </w:r>
          </w:p>
          <w:p w14:paraId="1F14CDC0" w14:textId="77777777" w:rsidR="009646B0" w:rsidRPr="00E33025" w:rsidRDefault="009646B0" w:rsidP="009646B0">
            <w:pPr>
              <w:overflowPunct/>
              <w:autoSpaceDE/>
              <w:autoSpaceDN/>
              <w:adjustRightInd/>
              <w:spacing w:after="120"/>
              <w:textAlignment w:val="auto"/>
              <w:rPr>
                <w:rFonts w:eastAsia="SimSun"/>
                <w:color w:val="000000" w:themeColor="text1"/>
                <w:lang w:val="en-US" w:eastAsia="zh-CN"/>
              </w:rPr>
            </w:pPr>
            <w:r w:rsidRPr="00726022">
              <w:rPr>
                <w:color w:val="000000" w:themeColor="text1"/>
                <w:lang w:val="en-US"/>
              </w:rPr>
              <w:t xml:space="preserve">Note: </w:t>
            </w:r>
            <w:r>
              <w:rPr>
                <w:color w:val="000000" w:themeColor="text1"/>
                <w:lang w:val="en-US"/>
              </w:rPr>
              <w:t>T</w:t>
            </w:r>
            <w:r>
              <w:rPr>
                <w:lang w:val="en-US"/>
              </w:rPr>
              <w:t>est cases will be defined with AWGN channel following the same principle as in Rel15/16 requirements.</w:t>
            </w:r>
          </w:p>
          <w:p w14:paraId="7C2603FB" w14:textId="77777777" w:rsidR="00726022" w:rsidRPr="00BD3377" w:rsidRDefault="00726022" w:rsidP="003F2371">
            <w:pPr>
              <w:rPr>
                <w:iCs/>
                <w:color w:val="000000" w:themeColor="text1"/>
                <w:lang w:val="en-US" w:eastAsia="zh-CN"/>
              </w:rPr>
            </w:pPr>
          </w:p>
        </w:tc>
      </w:tr>
      <w:tr w:rsidR="00905D9F" w:rsidRPr="007D6ACE" w14:paraId="011C1065" w14:textId="77777777">
        <w:tc>
          <w:tcPr>
            <w:tcW w:w="1242" w:type="dxa"/>
          </w:tcPr>
          <w:p w14:paraId="45EA9693" w14:textId="77777777" w:rsidR="00905D9F" w:rsidRDefault="00383959">
            <w:pPr>
              <w:rPr>
                <w:b/>
                <w:bCs/>
                <w:color w:val="000000" w:themeColor="text1"/>
                <w:lang w:val="en-US" w:eastAsia="zh-CN"/>
              </w:rPr>
            </w:pPr>
            <w:r>
              <w:rPr>
                <w:b/>
                <w:bCs/>
                <w:color w:val="000000" w:themeColor="text1"/>
                <w:lang w:val="en-US" w:eastAsia="zh-CN"/>
              </w:rPr>
              <w:lastRenderedPageBreak/>
              <w:t>Sub-topic 4-3</w:t>
            </w:r>
          </w:p>
        </w:tc>
        <w:tc>
          <w:tcPr>
            <w:tcW w:w="8615" w:type="dxa"/>
          </w:tcPr>
          <w:p w14:paraId="539F66A9" w14:textId="77777777" w:rsidR="00381143" w:rsidRDefault="00381143" w:rsidP="00381143">
            <w:pPr>
              <w:rPr>
                <w:b/>
                <w:color w:val="000000" w:themeColor="text1"/>
                <w:u w:val="single"/>
                <w:lang w:val="en-US" w:eastAsia="ko-KR"/>
              </w:rPr>
            </w:pPr>
            <w:r>
              <w:rPr>
                <w:b/>
                <w:color w:val="000000" w:themeColor="text1"/>
                <w:u w:val="single"/>
                <w:lang w:val="en-US" w:eastAsia="ko-KR"/>
              </w:rPr>
              <w:t xml:space="preserve">Issue 4-3-1: Whether to introduce new UE capability to indicate support of new BWP switching delay when only center-frequency is changed </w:t>
            </w:r>
          </w:p>
          <w:p w14:paraId="25323265" w14:textId="77777777" w:rsidR="00381143" w:rsidRDefault="00381143" w:rsidP="00381143">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1C40DBB" w14:textId="77777777" w:rsidR="00381143" w:rsidRPr="00BD3377" w:rsidRDefault="00381143" w:rsidP="00381143">
            <w:r w:rsidRPr="00BD3377">
              <w:t>No consensus to introduce new UE capability to indicate</w:t>
            </w:r>
            <w:r w:rsidRPr="00BD3377">
              <w:rPr>
                <w:color w:val="000000" w:themeColor="text1"/>
                <w:lang w:eastAsia="ko-KR"/>
              </w:rPr>
              <w:t xml:space="preserve"> the support of new BWP switching delay when only center-frequency is changed.</w:t>
            </w:r>
            <w:r w:rsidRPr="00BD3377">
              <w:t xml:space="preserve"> No further discussion in 2</w:t>
            </w:r>
            <w:r w:rsidRPr="00BD3377">
              <w:rPr>
                <w:vertAlign w:val="superscript"/>
              </w:rPr>
              <w:t>nd</w:t>
            </w:r>
            <w:r w:rsidRPr="00BD3377">
              <w:t xml:space="preserve"> round.</w:t>
            </w:r>
          </w:p>
          <w:p w14:paraId="294F8BE3" w14:textId="77777777" w:rsidR="00C45E94" w:rsidRDefault="00C45E94" w:rsidP="00381143">
            <w:pPr>
              <w:rPr>
                <w:color w:val="000000" w:themeColor="text1"/>
                <w:lang w:val="en-US" w:eastAsia="zh-CN"/>
              </w:rPr>
            </w:pPr>
          </w:p>
          <w:p w14:paraId="6BB64BD8" w14:textId="77777777" w:rsidR="00373452" w:rsidRDefault="00373452" w:rsidP="00373452">
            <w:pPr>
              <w:rPr>
                <w:b/>
                <w:color w:val="000000" w:themeColor="text1"/>
                <w:u w:val="single"/>
                <w:lang w:val="en-US" w:eastAsia="ko-KR"/>
              </w:rPr>
            </w:pPr>
            <w:r>
              <w:rPr>
                <w:b/>
                <w:color w:val="000000" w:themeColor="text1"/>
                <w:u w:val="single"/>
                <w:lang w:val="en-US" w:eastAsia="ko-KR"/>
              </w:rPr>
              <w:t xml:space="preserve">Issue 4-3-2: Whether to define BWP switching delay when only center-frequency is changed in Rel-17 </w:t>
            </w:r>
          </w:p>
          <w:p w14:paraId="4B888924" w14:textId="77777777" w:rsidR="00373452" w:rsidRDefault="00373452" w:rsidP="00373452">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00204AA" w14:textId="77777777" w:rsidR="00905D9F" w:rsidRDefault="00373452" w:rsidP="00BA5709">
            <w:r w:rsidRPr="00BD3377">
              <w:rPr>
                <w:bCs/>
                <w:lang w:eastAsia="ko-KR"/>
              </w:rPr>
              <w:t xml:space="preserve">No consensus to define </w:t>
            </w:r>
            <w:r w:rsidRPr="00BD3377">
              <w:rPr>
                <w:bCs/>
                <w:color w:val="000000" w:themeColor="text1"/>
                <w:lang w:eastAsia="ko-KR"/>
              </w:rPr>
              <w:t>BWP switching delay when only center-frequency is changed in Rel-17 for RedCap.</w:t>
            </w:r>
            <w:r w:rsidR="00C37EF5" w:rsidRPr="00E33025">
              <w:t xml:space="preserve"> No further discussion in 2</w:t>
            </w:r>
            <w:r w:rsidR="00C37EF5" w:rsidRPr="00E33025">
              <w:rPr>
                <w:vertAlign w:val="superscript"/>
              </w:rPr>
              <w:t>nd</w:t>
            </w:r>
            <w:r w:rsidR="00C37EF5" w:rsidRPr="00E33025">
              <w:t xml:space="preserve"> round.</w:t>
            </w:r>
          </w:p>
          <w:p w14:paraId="7879DEBF" w14:textId="77777777" w:rsidR="00C37EF5" w:rsidRDefault="00C37EF5" w:rsidP="00BA5709">
            <w:pPr>
              <w:rPr>
                <w:b/>
                <w:color w:val="000000" w:themeColor="text1"/>
                <w:u w:val="single"/>
              </w:rPr>
            </w:pPr>
          </w:p>
          <w:p w14:paraId="7663424A" w14:textId="77777777" w:rsidR="00C37EF5" w:rsidRDefault="00C37EF5" w:rsidP="00C37EF5">
            <w:pPr>
              <w:rPr>
                <w:b/>
                <w:color w:val="000000" w:themeColor="text1"/>
                <w:u w:val="single"/>
                <w:lang w:val="en-US" w:eastAsia="ko-KR"/>
              </w:rPr>
            </w:pPr>
            <w:r>
              <w:rPr>
                <w:b/>
                <w:color w:val="000000" w:themeColor="text1"/>
                <w:u w:val="single"/>
                <w:lang w:val="en-US" w:eastAsia="ko-KR"/>
              </w:rPr>
              <w:t xml:space="preserve">Issue 4-3-3: If new BWP switching delay when only center-frequency is changed is introduced, how to express those: </w:t>
            </w:r>
          </w:p>
          <w:p w14:paraId="58F3094B" w14:textId="77777777" w:rsidR="00851EAE" w:rsidRPr="00BD3377" w:rsidRDefault="00851EAE" w:rsidP="00C37EF5">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EB8582F" w14:textId="77777777" w:rsidR="00C37EF5" w:rsidRPr="00851EAE" w:rsidRDefault="00C37EF5" w:rsidP="00BA5709">
            <w:pPr>
              <w:rPr>
                <w:b/>
                <w:color w:val="000000" w:themeColor="text1"/>
                <w:u w:val="single"/>
                <w:lang w:val="en-US" w:eastAsia="ko-KR"/>
              </w:rPr>
            </w:pPr>
            <w:r w:rsidRPr="00BD3377">
              <w:rPr>
                <w:bCs/>
                <w:lang w:eastAsia="ko-KR"/>
              </w:rPr>
              <w:t xml:space="preserve">No consensus to define </w:t>
            </w:r>
            <w:r w:rsidRPr="00BD3377">
              <w:rPr>
                <w:bCs/>
                <w:color w:val="000000" w:themeColor="text1"/>
                <w:lang w:eastAsia="ko-KR"/>
              </w:rPr>
              <w:t>BWP switching delay when only center-frequency is changed in Rel-17 for RedCap.</w:t>
            </w:r>
            <w:r w:rsidRPr="00543E7A">
              <w:t xml:space="preserve"> </w:t>
            </w:r>
            <w:r w:rsidRPr="00AE2339">
              <w:t>No further discussion in 2</w:t>
            </w:r>
            <w:r w:rsidRPr="00851EAE">
              <w:rPr>
                <w:vertAlign w:val="superscript"/>
              </w:rPr>
              <w:t>nd</w:t>
            </w:r>
            <w:r w:rsidRPr="00851EAE">
              <w:t xml:space="preserve"> round.</w:t>
            </w:r>
          </w:p>
        </w:tc>
      </w:tr>
      <w:tr w:rsidR="00AE2339" w:rsidRPr="007D6ACE" w14:paraId="35F59409" w14:textId="77777777">
        <w:tc>
          <w:tcPr>
            <w:tcW w:w="1242" w:type="dxa"/>
          </w:tcPr>
          <w:p w14:paraId="2CAD95FC" w14:textId="77777777" w:rsidR="00AE2339" w:rsidRDefault="00AE2339">
            <w:pPr>
              <w:rPr>
                <w:b/>
                <w:bCs/>
                <w:color w:val="000000" w:themeColor="text1"/>
                <w:lang w:val="en-US" w:eastAsia="zh-CN"/>
              </w:rPr>
            </w:pPr>
            <w:r>
              <w:rPr>
                <w:b/>
                <w:bCs/>
                <w:color w:val="000000" w:themeColor="text1"/>
                <w:lang w:val="en-US" w:eastAsia="zh-CN"/>
              </w:rPr>
              <w:lastRenderedPageBreak/>
              <w:t>Sub-topic 4-4</w:t>
            </w:r>
          </w:p>
        </w:tc>
        <w:tc>
          <w:tcPr>
            <w:tcW w:w="8615" w:type="dxa"/>
          </w:tcPr>
          <w:p w14:paraId="1A5FAD3B" w14:textId="77777777" w:rsidR="00EE0809" w:rsidRDefault="00EE0809" w:rsidP="00EE0809">
            <w:pPr>
              <w:rPr>
                <w:b/>
                <w:color w:val="000000" w:themeColor="text1"/>
                <w:u w:val="single"/>
                <w:lang w:val="en-US" w:eastAsia="ko-KR"/>
              </w:rPr>
            </w:pPr>
            <w:r>
              <w:rPr>
                <w:b/>
                <w:color w:val="000000" w:themeColor="text1"/>
                <w:u w:val="single"/>
                <w:lang w:val="en-US" w:eastAsia="ko-KR"/>
              </w:rPr>
              <w:t xml:space="preserve">Issue 4-4-1: UL spatial relation switch delay </w:t>
            </w:r>
          </w:p>
          <w:p w14:paraId="638576C1" w14:textId="77777777" w:rsidR="00EE0809" w:rsidRPr="00E33025" w:rsidRDefault="00EE0809" w:rsidP="00EE08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229A2CB" w14:textId="77777777" w:rsidR="00EE0809" w:rsidRDefault="00EE0809" w:rsidP="00BD3377">
            <w:pPr>
              <w:pStyle w:val="Caption"/>
              <w:rPr>
                <w:b w:val="0"/>
                <w:bCs/>
                <w:lang w:val="en-US"/>
              </w:rPr>
            </w:pPr>
            <w:r>
              <w:rPr>
                <w:b w:val="0"/>
                <w:bCs/>
                <w:color w:val="000000" w:themeColor="text1"/>
                <w:lang w:val="en-US"/>
              </w:rPr>
              <w:t xml:space="preserve">For UL spatial relation switching requirements, the legacy UL spatial relation switch </w:t>
            </w:r>
            <w:r>
              <w:rPr>
                <w:b w:val="0"/>
                <w:bCs/>
                <w:lang w:val="en-US"/>
              </w:rPr>
              <w:t>requirements are reused with following updates:</w:t>
            </w:r>
          </w:p>
          <w:p w14:paraId="62570B47" w14:textId="77777777" w:rsidR="00EE0809" w:rsidRDefault="00EE0809" w:rsidP="00EE0809">
            <w:pPr>
              <w:pStyle w:val="ListParagraph"/>
              <w:numPr>
                <w:ilvl w:val="0"/>
                <w:numId w:val="9"/>
              </w:numPr>
              <w:overflowPunct/>
              <w:autoSpaceDE/>
              <w:autoSpaceDN/>
              <w:adjustRightInd/>
              <w:ind w:left="2924" w:firstLineChars="0"/>
              <w:contextualSpacing/>
              <w:textAlignment w:val="auto"/>
              <w:rPr>
                <w:bCs/>
                <w:lang w:val="en-US"/>
              </w:rPr>
            </w:pPr>
            <w:r>
              <w:rPr>
                <w:bCs/>
                <w:lang w:val="en-US" w:eastAsia="en-GB"/>
              </w:rPr>
              <w:t>T</w:t>
            </w:r>
            <w:r>
              <w:rPr>
                <w:bCs/>
                <w:vertAlign w:val="subscript"/>
                <w:lang w:val="en-US" w:eastAsia="en-GB"/>
              </w:rPr>
              <w:t xml:space="preserve">L1-RSRP_Measurement_Period_SSB </w:t>
            </w:r>
            <w:r>
              <w:rPr>
                <w:bCs/>
                <w:lang w:val="en-US" w:eastAsia="en-GB"/>
              </w:rPr>
              <w:t xml:space="preserve">replaced to </w:t>
            </w:r>
            <w:r>
              <w:rPr>
                <w:bCs/>
                <w:lang w:val="en-US"/>
              </w:rPr>
              <w:t>T</w:t>
            </w:r>
            <w:r>
              <w:rPr>
                <w:bCs/>
                <w:vertAlign w:val="subscript"/>
                <w:lang w:val="en-US"/>
              </w:rPr>
              <w:t>L1-RSRP_Measurement_Period_SSB_RedCap</w:t>
            </w:r>
          </w:p>
          <w:p w14:paraId="40589236" w14:textId="77777777" w:rsidR="00EE0809" w:rsidRDefault="00EE0809" w:rsidP="00EE0809">
            <w:pPr>
              <w:pStyle w:val="ListParagraph"/>
              <w:numPr>
                <w:ilvl w:val="0"/>
                <w:numId w:val="9"/>
              </w:numPr>
              <w:overflowPunct/>
              <w:autoSpaceDE/>
              <w:autoSpaceDN/>
              <w:adjustRightInd/>
              <w:ind w:left="2924" w:firstLineChars="0"/>
              <w:contextualSpacing/>
              <w:textAlignment w:val="auto"/>
              <w:rPr>
                <w:bCs/>
                <w:lang w:val="en-US"/>
              </w:rPr>
            </w:pPr>
            <w:r>
              <w:rPr>
                <w:bCs/>
                <w:lang w:val="en-US"/>
              </w:rPr>
              <w:t>T</w:t>
            </w:r>
            <w:r>
              <w:rPr>
                <w:bCs/>
                <w:vertAlign w:val="subscript"/>
                <w:lang w:val="en-US"/>
              </w:rPr>
              <w:t xml:space="preserve">L1-RSRP_Measurement_Period_CSI-RS </w:t>
            </w:r>
            <w:r>
              <w:rPr>
                <w:bCs/>
                <w:lang w:val="en-US"/>
              </w:rPr>
              <w:t>replaced to T</w:t>
            </w:r>
            <w:r>
              <w:rPr>
                <w:bCs/>
                <w:vertAlign w:val="subscript"/>
                <w:lang w:val="en-US"/>
              </w:rPr>
              <w:t>L1-RSRP_Measurement_Period_CSI-RS_RedCap</w:t>
            </w:r>
          </w:p>
          <w:p w14:paraId="20EDFF48" w14:textId="77777777" w:rsidR="00EE0809" w:rsidRDefault="00EE0809" w:rsidP="00EE0809">
            <w:pPr>
              <w:rPr>
                <w:b/>
                <w:color w:val="000000" w:themeColor="text1"/>
                <w:u w:val="single"/>
                <w:lang w:val="en-US" w:eastAsia="ko-KR"/>
              </w:rPr>
            </w:pPr>
            <w:r>
              <w:rPr>
                <w:b/>
                <w:color w:val="000000" w:themeColor="text1"/>
                <w:u w:val="single"/>
                <w:lang w:val="en-US" w:eastAsia="ko-KR"/>
              </w:rPr>
              <w:t xml:space="preserve">Issue 4-4-2: UL spatial relation switch for HD-FDD UE </w:t>
            </w:r>
          </w:p>
          <w:p w14:paraId="65672294" w14:textId="77777777" w:rsidR="00EE0809" w:rsidRPr="00E33025" w:rsidRDefault="00EE0809" w:rsidP="00EE08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0A67529" w14:textId="77777777" w:rsidR="00EE0809" w:rsidRDefault="00EE0809" w:rsidP="00EE0809">
            <w:pPr>
              <w:pStyle w:val="ListParagraph"/>
              <w:numPr>
                <w:ilvl w:val="0"/>
                <w:numId w:val="9"/>
              </w:numPr>
              <w:overflowPunct/>
              <w:autoSpaceDE/>
              <w:autoSpaceDN/>
              <w:adjustRightInd/>
              <w:ind w:left="2924" w:firstLineChars="0"/>
              <w:contextualSpacing/>
              <w:textAlignment w:val="auto"/>
              <w:rPr>
                <w:bCs/>
                <w:color w:val="000000" w:themeColor="text1"/>
                <w:lang w:val="en-US"/>
              </w:rPr>
            </w:pPr>
            <w:r>
              <w:rPr>
                <w:bCs/>
                <w:color w:val="000000" w:themeColor="text1"/>
                <w:lang w:val="en-US"/>
              </w:rPr>
              <w:t>For RedCap UE in HD-FDD mode, if a downlink reception overlaps with uplink transmission associated with the target spatial relation of the serving cell then the UE is allowed to postpone the uplink transmission.</w:t>
            </w:r>
          </w:p>
          <w:p w14:paraId="4CE9873A" w14:textId="77777777" w:rsidR="00AE2339" w:rsidRDefault="00AE2339" w:rsidP="00381143">
            <w:pPr>
              <w:rPr>
                <w:b/>
                <w:color w:val="000000" w:themeColor="text1"/>
                <w:u w:val="single"/>
                <w:lang w:val="en-US" w:eastAsia="ko-KR"/>
              </w:rPr>
            </w:pPr>
          </w:p>
        </w:tc>
      </w:tr>
    </w:tbl>
    <w:p w14:paraId="293D008D" w14:textId="77777777" w:rsidR="002239C4" w:rsidRPr="007D6ACE" w:rsidRDefault="002239C4">
      <w:pPr>
        <w:rPr>
          <w:i/>
          <w:color w:val="000000" w:themeColor="text1"/>
          <w:highlight w:val="lightGray"/>
          <w:lang w:val="en-US" w:eastAsia="zh-CN"/>
        </w:rPr>
      </w:pPr>
    </w:p>
    <w:p w14:paraId="244AEE8D" w14:textId="77777777" w:rsidR="002239C4" w:rsidRDefault="00F272C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69AE5C14" w14:textId="77777777" w:rsidR="00722F21" w:rsidRPr="00E05584" w:rsidRDefault="00722F21" w:rsidP="00722F21">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topic #</w:t>
      </w:r>
      <w:r w:rsidR="00B2616E">
        <w:rPr>
          <w:bCs/>
          <w:color w:val="000000" w:themeColor="text1"/>
          <w:u w:val="single"/>
          <w:lang w:eastAsia="ko-KR"/>
        </w:rPr>
        <w:t>4</w:t>
      </w:r>
    </w:p>
    <w:p w14:paraId="610F68B2" w14:textId="77777777" w:rsidR="004B7257" w:rsidRDefault="004B7257" w:rsidP="004B7257">
      <w:pPr>
        <w:rPr>
          <w:color w:val="000000" w:themeColor="text1"/>
          <w:lang w:val="en-US" w:eastAsia="zh-CN"/>
        </w:rPr>
      </w:pPr>
      <w:r>
        <w:rPr>
          <w:lang w:val="en-US" w:eastAsia="zh-CN"/>
        </w:rPr>
        <w:t>No issue to discuss in 2</w:t>
      </w:r>
      <w:r w:rsidRPr="00E4060B">
        <w:rPr>
          <w:vertAlign w:val="superscript"/>
          <w:lang w:val="en-US" w:eastAsia="zh-CN"/>
        </w:rPr>
        <w:t>nd</w:t>
      </w:r>
      <w:r>
        <w:rPr>
          <w:lang w:val="en-US" w:eastAsia="zh-CN"/>
        </w:rPr>
        <w:t xml:space="preserve"> round.</w:t>
      </w:r>
    </w:p>
    <w:p w14:paraId="2730510D" w14:textId="77777777" w:rsidR="00722F21" w:rsidRPr="00722F21" w:rsidRDefault="00722F21" w:rsidP="00722F21">
      <w:pPr>
        <w:rPr>
          <w:lang w:val="en-US" w:eastAsia="zh-CN"/>
        </w:rPr>
      </w:pPr>
    </w:p>
    <w:p w14:paraId="03A23824" w14:textId="77777777" w:rsidR="002239C4" w:rsidRDefault="00F272CB">
      <w:pPr>
        <w:pStyle w:val="Heading1"/>
        <w:rPr>
          <w:color w:val="000000" w:themeColor="text1"/>
          <w:lang w:eastAsia="ja-JP"/>
        </w:rPr>
      </w:pPr>
      <w:r>
        <w:rPr>
          <w:color w:val="000000" w:themeColor="text1"/>
          <w:lang w:eastAsia="ja-JP"/>
        </w:rPr>
        <w:t>Topic #5: Measurement procedure</w:t>
      </w:r>
    </w:p>
    <w:p w14:paraId="01507D72"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9.19.3.1.5</w:t>
      </w:r>
      <w:r>
        <w:rPr>
          <w:iCs/>
          <w:color w:val="000000" w:themeColor="text1"/>
          <w:lang w:val="en-US" w:eastAsia="zh-CN"/>
        </w:rPr>
        <w:t xml:space="preserve"> </w:t>
      </w:r>
      <w:r>
        <w:rPr>
          <w:color w:val="000000" w:themeColor="text1"/>
          <w:lang w:val="en-US" w:eastAsia="zh-CN"/>
        </w:rPr>
        <w:t>are discussed here.</w:t>
      </w:r>
    </w:p>
    <w:p w14:paraId="07E93304"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79EDE2A0" w14:textId="77777777">
        <w:trPr>
          <w:trHeight w:val="468"/>
        </w:trPr>
        <w:tc>
          <w:tcPr>
            <w:tcW w:w="1621" w:type="dxa"/>
            <w:vAlign w:val="center"/>
          </w:tcPr>
          <w:p w14:paraId="1856E790" w14:textId="77777777" w:rsidR="002239C4" w:rsidRDefault="00F272CB">
            <w:pPr>
              <w:spacing w:before="120" w:after="120"/>
              <w:rPr>
                <w:color w:val="000000" w:themeColor="text1"/>
                <w:sz w:val="16"/>
                <w:szCs w:val="16"/>
              </w:rPr>
            </w:pPr>
            <w:r>
              <w:rPr>
                <w:color w:val="000000" w:themeColor="text1"/>
                <w:sz w:val="16"/>
                <w:szCs w:val="16"/>
              </w:rPr>
              <w:t>T-doc number</w:t>
            </w:r>
          </w:p>
        </w:tc>
        <w:tc>
          <w:tcPr>
            <w:tcW w:w="1431" w:type="dxa"/>
            <w:vAlign w:val="center"/>
          </w:tcPr>
          <w:p w14:paraId="58FE4CC0" w14:textId="77777777" w:rsidR="002239C4" w:rsidRDefault="00F272CB">
            <w:pPr>
              <w:spacing w:before="120" w:after="120"/>
              <w:rPr>
                <w:color w:val="000000" w:themeColor="text1"/>
                <w:sz w:val="16"/>
                <w:szCs w:val="16"/>
              </w:rPr>
            </w:pPr>
            <w:r>
              <w:rPr>
                <w:color w:val="000000" w:themeColor="text1"/>
                <w:sz w:val="16"/>
                <w:szCs w:val="16"/>
              </w:rPr>
              <w:t>Company</w:t>
            </w:r>
          </w:p>
        </w:tc>
        <w:tc>
          <w:tcPr>
            <w:tcW w:w="6579" w:type="dxa"/>
            <w:vAlign w:val="center"/>
          </w:tcPr>
          <w:p w14:paraId="2ED3443F" w14:textId="77777777" w:rsidR="002239C4" w:rsidRDefault="00F272CB">
            <w:pPr>
              <w:spacing w:before="120" w:after="120"/>
              <w:rPr>
                <w:color w:val="000000" w:themeColor="text1"/>
                <w:sz w:val="16"/>
                <w:szCs w:val="16"/>
              </w:rPr>
            </w:pPr>
            <w:r>
              <w:rPr>
                <w:color w:val="000000" w:themeColor="text1"/>
                <w:sz w:val="16"/>
                <w:szCs w:val="16"/>
              </w:rPr>
              <w:t>Proposals / Observations</w:t>
            </w:r>
          </w:p>
        </w:tc>
      </w:tr>
      <w:tr w:rsidR="002239C4" w14:paraId="2D390FE2" w14:textId="77777777">
        <w:trPr>
          <w:trHeight w:val="468"/>
        </w:trPr>
        <w:tc>
          <w:tcPr>
            <w:tcW w:w="1621" w:type="dxa"/>
            <w:vAlign w:val="center"/>
          </w:tcPr>
          <w:p w14:paraId="361C07BE" w14:textId="77777777" w:rsidR="002239C4" w:rsidRDefault="004258BC">
            <w:pPr>
              <w:rPr>
                <w:color w:val="0000FF"/>
                <w:sz w:val="16"/>
                <w:szCs w:val="16"/>
                <w:u w:val="single"/>
              </w:rPr>
            </w:pPr>
            <w:hyperlink r:id="rId84" w:history="1">
              <w:r w:rsidR="00F272CB">
                <w:rPr>
                  <w:rStyle w:val="Hyperlink"/>
                  <w:sz w:val="16"/>
                  <w:szCs w:val="16"/>
                </w:rPr>
                <w:t>R4-2208115</w:t>
              </w:r>
            </w:hyperlink>
          </w:p>
          <w:p w14:paraId="6C61C1FD" w14:textId="77777777" w:rsidR="002239C4" w:rsidRDefault="002239C4">
            <w:pPr>
              <w:spacing w:before="120" w:after="120"/>
              <w:rPr>
                <w:color w:val="000000" w:themeColor="text1"/>
                <w:sz w:val="16"/>
                <w:szCs w:val="16"/>
              </w:rPr>
            </w:pPr>
          </w:p>
        </w:tc>
        <w:tc>
          <w:tcPr>
            <w:tcW w:w="1431" w:type="dxa"/>
            <w:vAlign w:val="center"/>
          </w:tcPr>
          <w:p w14:paraId="7D5BE910" w14:textId="77777777" w:rsidR="002239C4" w:rsidRDefault="00F272CB">
            <w:pPr>
              <w:spacing w:before="120" w:after="120"/>
              <w:rPr>
                <w:color w:val="000000" w:themeColor="text1"/>
                <w:sz w:val="16"/>
                <w:szCs w:val="16"/>
              </w:rPr>
            </w:pPr>
            <w:r>
              <w:rPr>
                <w:color w:val="000000" w:themeColor="text1"/>
                <w:sz w:val="16"/>
                <w:szCs w:val="16"/>
              </w:rPr>
              <w:t>Xiaomi</w:t>
            </w:r>
          </w:p>
        </w:tc>
        <w:tc>
          <w:tcPr>
            <w:tcW w:w="6579" w:type="dxa"/>
          </w:tcPr>
          <w:p w14:paraId="4A090937" w14:textId="77777777" w:rsidR="002239C4" w:rsidRDefault="00F272CB">
            <w:pPr>
              <w:rPr>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1</w:t>
            </w:r>
            <w:r w:rsidR="00EF1E16">
              <w:rPr>
                <w:rFonts w:eastAsia="MS Mincho"/>
                <w:sz w:val="16"/>
                <w:szCs w:val="16"/>
              </w:rPr>
              <w:fldChar w:fldCharType="end"/>
            </w:r>
            <w:r>
              <w:rPr>
                <w:rFonts w:eastAsia="MS Mincho"/>
                <w:sz w:val="16"/>
                <w:szCs w:val="16"/>
              </w:rPr>
              <w:t>:</w:t>
            </w:r>
            <w:r>
              <w:rPr>
                <w:sz w:val="16"/>
                <w:szCs w:val="16"/>
              </w:rPr>
              <w:t xml:space="preserve"> If single servingCellMO is confirmed in RAN2, the SSB indicated in serving cell MO should be used as reference SSB (CD-SSB or NCD-SSB). </w:t>
            </w:r>
          </w:p>
          <w:p w14:paraId="57B36D4D" w14:textId="77777777" w:rsidR="002239C4" w:rsidRDefault="00F272CB">
            <w:pPr>
              <w:rPr>
                <w:rFonts w:eastAsia="MS Mincho"/>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2</w:t>
            </w:r>
            <w:r w:rsidR="00EF1E16">
              <w:rPr>
                <w:rFonts w:eastAsia="MS Mincho"/>
                <w:sz w:val="16"/>
                <w:szCs w:val="16"/>
              </w:rPr>
              <w:fldChar w:fldCharType="end"/>
            </w:r>
            <w:r>
              <w:rPr>
                <w:rFonts w:eastAsia="MS Mincho"/>
                <w:sz w:val="16"/>
                <w:szCs w:val="16"/>
              </w:rPr>
              <w:t>: If RAN2 agreed to introduce the scenario that both CD-SSB and NCD-SSB are configured for serving cell measurements:</w:t>
            </w:r>
          </w:p>
          <w:p w14:paraId="19751983" w14:textId="77777777" w:rsidR="002239C4" w:rsidRDefault="00F272CB">
            <w:pPr>
              <w:ind w:firstLine="420"/>
              <w:rPr>
                <w:sz w:val="16"/>
                <w:szCs w:val="16"/>
              </w:rPr>
            </w:pPr>
            <w:r>
              <w:rPr>
                <w:sz w:val="16"/>
                <w:szCs w:val="16"/>
              </w:rPr>
              <w:t>If either CD-SSB or NCD-SSB is in active BWP, the SSB in active BWP should be used as reference SSB;</w:t>
            </w:r>
          </w:p>
          <w:p w14:paraId="3C6077B4" w14:textId="77777777" w:rsidR="002239C4" w:rsidRDefault="00F272CB">
            <w:pPr>
              <w:ind w:firstLine="420"/>
              <w:rPr>
                <w:sz w:val="16"/>
                <w:szCs w:val="16"/>
              </w:rPr>
            </w:pPr>
            <w:r>
              <w:rPr>
                <w:sz w:val="16"/>
                <w:szCs w:val="16"/>
              </w:rPr>
              <w:t>otherwise, CD-SSB should be used as reference SSB.</w:t>
            </w:r>
          </w:p>
          <w:p w14:paraId="5BDD084F" w14:textId="77777777" w:rsidR="002239C4" w:rsidRDefault="00F272CB">
            <w:pPr>
              <w:rPr>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3</w:t>
            </w:r>
            <w:r w:rsidR="00EF1E16">
              <w:rPr>
                <w:rFonts w:eastAsia="MS Mincho"/>
                <w:sz w:val="16"/>
                <w:szCs w:val="16"/>
              </w:rPr>
              <w:fldChar w:fldCharType="end"/>
            </w:r>
            <w:r>
              <w:rPr>
                <w:rFonts w:eastAsia="MS Mincho"/>
                <w:sz w:val="16"/>
                <w:szCs w:val="16"/>
              </w:rPr>
              <w:t>:</w:t>
            </w:r>
            <w:r>
              <w:rPr>
                <w:sz w:val="16"/>
                <w:szCs w:val="16"/>
              </w:rPr>
              <w:t xml:space="preserve"> A measurement is defined as a SSB based intra-frequency measurement provided the centre frequency of the reference SSB and the centre frequency of the SSB of the neighbour cell are the same, and the subcarrier spacing of the two SSBs are also the same.</w:t>
            </w:r>
          </w:p>
          <w:p w14:paraId="4994A952" w14:textId="77777777" w:rsidR="002239C4" w:rsidRDefault="00F272CB">
            <w:pPr>
              <w:rPr>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4</w:t>
            </w:r>
            <w:r w:rsidR="00EF1E16">
              <w:rPr>
                <w:rFonts w:eastAsia="MS Mincho"/>
                <w:sz w:val="16"/>
                <w:szCs w:val="16"/>
              </w:rPr>
              <w:fldChar w:fldCharType="end"/>
            </w:r>
            <w:r>
              <w:rPr>
                <w:rFonts w:eastAsia="MS Mincho"/>
                <w:sz w:val="16"/>
                <w:szCs w:val="16"/>
              </w:rPr>
              <w:t xml:space="preserve">: </w:t>
            </w:r>
            <w:r>
              <w:rPr>
                <w:sz w:val="16"/>
                <w:szCs w:val="16"/>
              </w:rPr>
              <w:t xml:space="preserve">When both CD-SSB and NCD-SSB are configured for neighbor cell measurements, UE shall perform the neighbour cell measurement based on the configured MOs. </w:t>
            </w:r>
          </w:p>
          <w:p w14:paraId="67309AD5" w14:textId="77777777" w:rsidR="002239C4" w:rsidRDefault="00F272CB">
            <w:pPr>
              <w:rPr>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5</w:t>
            </w:r>
            <w:r w:rsidR="00EF1E16">
              <w:rPr>
                <w:rFonts w:eastAsia="MS Mincho"/>
                <w:sz w:val="16"/>
                <w:szCs w:val="16"/>
              </w:rPr>
              <w:fldChar w:fldCharType="end"/>
            </w:r>
            <w:r>
              <w:rPr>
                <w:rFonts w:eastAsia="MS Mincho"/>
                <w:sz w:val="16"/>
                <w:szCs w:val="16"/>
              </w:rPr>
              <w:t xml:space="preserve">: </w:t>
            </w:r>
            <w:r>
              <w:rPr>
                <w:sz w:val="16"/>
                <w:szCs w:val="16"/>
              </w:rPr>
              <w:t>RedCap UE won’t support ‘Inter-frequency without gap’ measurement capability in Rel-17.</w:t>
            </w:r>
          </w:p>
          <w:p w14:paraId="4EB0DABC" w14:textId="77777777" w:rsidR="002239C4" w:rsidRDefault="00F272CB">
            <w:pPr>
              <w:rPr>
                <w:sz w:val="16"/>
                <w:szCs w:val="16"/>
              </w:rPr>
            </w:pPr>
            <w:r>
              <w:rPr>
                <w:rFonts w:eastAsia="MS Mincho"/>
                <w:sz w:val="16"/>
                <w:szCs w:val="16"/>
              </w:rPr>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6</w:t>
            </w:r>
            <w:r w:rsidR="00EF1E16">
              <w:rPr>
                <w:rFonts w:eastAsia="MS Mincho"/>
                <w:sz w:val="16"/>
                <w:szCs w:val="16"/>
              </w:rPr>
              <w:fldChar w:fldCharType="end"/>
            </w:r>
            <w:r>
              <w:rPr>
                <w:rFonts w:eastAsia="MS Mincho"/>
                <w:sz w:val="16"/>
                <w:szCs w:val="16"/>
              </w:rPr>
              <w:t xml:space="preserve">: </w:t>
            </w:r>
            <w:r>
              <w:rPr>
                <w:color w:val="000000" w:themeColor="text1"/>
                <w:sz w:val="16"/>
                <w:szCs w:val="16"/>
                <w:lang w:val="en-US"/>
              </w:rPr>
              <w:t>CSSF</w:t>
            </w:r>
            <w:r>
              <w:rPr>
                <w:color w:val="000000" w:themeColor="text1"/>
                <w:sz w:val="16"/>
                <w:szCs w:val="16"/>
                <w:vertAlign w:val="subscript"/>
                <w:lang w:val="en-US"/>
              </w:rPr>
              <w:t xml:space="preserve">outside_gap,i </w:t>
            </w:r>
            <w:r>
              <w:rPr>
                <w:color w:val="000000" w:themeColor="text1"/>
                <w:sz w:val="16"/>
                <w:szCs w:val="16"/>
                <w:lang w:val="en-US"/>
              </w:rPr>
              <w:t>= 1 for RedCap UE measurement outside gap based on Rel-15 requirement.</w:t>
            </w:r>
          </w:p>
          <w:p w14:paraId="71C433B6" w14:textId="77777777" w:rsidR="002239C4" w:rsidRDefault="00F272CB">
            <w:pPr>
              <w:rPr>
                <w:sz w:val="16"/>
                <w:szCs w:val="16"/>
              </w:rPr>
            </w:pPr>
            <w:r>
              <w:rPr>
                <w:rFonts w:eastAsia="MS Mincho"/>
                <w:sz w:val="16"/>
                <w:szCs w:val="16"/>
              </w:rPr>
              <w:lastRenderedPageBreak/>
              <w:t xml:space="preserve">Proposal </w:t>
            </w:r>
            <w:r w:rsidR="00EF1E16">
              <w:rPr>
                <w:rFonts w:eastAsia="MS Mincho"/>
                <w:sz w:val="16"/>
                <w:szCs w:val="16"/>
              </w:rPr>
              <w:fldChar w:fldCharType="begin"/>
            </w:r>
            <w:r>
              <w:rPr>
                <w:rFonts w:eastAsia="MS Mincho"/>
                <w:sz w:val="16"/>
                <w:szCs w:val="16"/>
              </w:rPr>
              <w:instrText xml:space="preserve"> SEQ Proposal \* ARABIC </w:instrText>
            </w:r>
            <w:r w:rsidR="00EF1E16">
              <w:rPr>
                <w:rFonts w:eastAsia="MS Mincho"/>
                <w:sz w:val="16"/>
                <w:szCs w:val="16"/>
              </w:rPr>
              <w:fldChar w:fldCharType="separate"/>
            </w:r>
            <w:r>
              <w:rPr>
                <w:rFonts w:eastAsia="MS Mincho"/>
                <w:sz w:val="16"/>
                <w:szCs w:val="16"/>
              </w:rPr>
              <w:t>7</w:t>
            </w:r>
            <w:r w:rsidR="00EF1E16">
              <w:rPr>
                <w:rFonts w:eastAsia="MS Mincho"/>
                <w:sz w:val="16"/>
                <w:szCs w:val="16"/>
              </w:rPr>
              <w:fldChar w:fldCharType="end"/>
            </w:r>
            <w:r>
              <w:rPr>
                <w:rFonts w:eastAsia="MS Mincho"/>
                <w:sz w:val="16"/>
                <w:szCs w:val="16"/>
              </w:rPr>
              <w:t xml:space="preserve">: </w:t>
            </w:r>
            <w:r>
              <w:rPr>
                <w:sz w:val="16"/>
                <w:szCs w:val="16"/>
              </w:rPr>
              <w:t>The current design for CSSF within gap could be reused for RedCap UE.</w:t>
            </w:r>
          </w:p>
          <w:p w14:paraId="0F00D005" w14:textId="77777777" w:rsidR="00870140" w:rsidRDefault="00DD229C" w:rsidP="004258BC">
            <w:pPr>
              <w:tabs>
                <w:tab w:val="left" w:pos="472"/>
              </w:tabs>
              <w:spacing w:before="240" w:after="240"/>
              <w:rPr>
                <w:rFonts w:eastAsiaTheme="minorEastAsia"/>
                <w:color w:val="000000" w:themeColor="text1"/>
                <w:sz w:val="16"/>
                <w:szCs w:val="16"/>
              </w:rPr>
            </w:pPr>
            <w:r>
              <w:rPr>
                <w:color w:val="000000" w:themeColor="text1"/>
                <w:sz w:val="16"/>
                <w:szCs w:val="16"/>
              </w:rPr>
              <w:tab/>
            </w:r>
          </w:p>
        </w:tc>
      </w:tr>
      <w:tr w:rsidR="002239C4" w14:paraId="14BABE9D" w14:textId="77777777">
        <w:trPr>
          <w:trHeight w:val="468"/>
        </w:trPr>
        <w:tc>
          <w:tcPr>
            <w:tcW w:w="1621" w:type="dxa"/>
            <w:vAlign w:val="center"/>
          </w:tcPr>
          <w:p w14:paraId="01231032" w14:textId="77777777" w:rsidR="002239C4" w:rsidRDefault="004258BC">
            <w:pPr>
              <w:rPr>
                <w:color w:val="0000FF"/>
                <w:sz w:val="16"/>
                <w:szCs w:val="16"/>
                <w:u w:val="single"/>
              </w:rPr>
            </w:pPr>
            <w:hyperlink r:id="rId85" w:history="1">
              <w:r w:rsidR="00F272CB">
                <w:rPr>
                  <w:rStyle w:val="Hyperlink"/>
                  <w:sz w:val="16"/>
                  <w:szCs w:val="16"/>
                </w:rPr>
                <w:t>R4-2208149</w:t>
              </w:r>
            </w:hyperlink>
          </w:p>
          <w:p w14:paraId="3930FF65" w14:textId="77777777" w:rsidR="002239C4" w:rsidRDefault="002239C4">
            <w:pPr>
              <w:spacing w:before="120" w:after="120"/>
              <w:rPr>
                <w:color w:val="000000" w:themeColor="text1"/>
                <w:sz w:val="16"/>
                <w:szCs w:val="16"/>
                <w:lang w:val="en-US"/>
              </w:rPr>
            </w:pPr>
          </w:p>
        </w:tc>
        <w:tc>
          <w:tcPr>
            <w:tcW w:w="1431" w:type="dxa"/>
            <w:vAlign w:val="center"/>
          </w:tcPr>
          <w:p w14:paraId="27C28622" w14:textId="77777777" w:rsidR="002239C4" w:rsidRDefault="00F272CB">
            <w:pPr>
              <w:spacing w:before="120" w:after="120"/>
              <w:rPr>
                <w:color w:val="000000" w:themeColor="text1"/>
                <w:sz w:val="16"/>
                <w:szCs w:val="16"/>
                <w:lang w:val="en-US"/>
              </w:rPr>
            </w:pPr>
            <w:r>
              <w:rPr>
                <w:color w:val="000000" w:themeColor="text1"/>
                <w:sz w:val="16"/>
                <w:szCs w:val="16"/>
                <w:lang w:val="en-US"/>
              </w:rPr>
              <w:t>CATT</w:t>
            </w:r>
          </w:p>
        </w:tc>
        <w:tc>
          <w:tcPr>
            <w:tcW w:w="6579" w:type="dxa"/>
          </w:tcPr>
          <w:p w14:paraId="6CA08D62" w14:textId="77777777" w:rsidR="002239C4" w:rsidRPr="00BD3377" w:rsidRDefault="00BE4D4A">
            <w:pPr>
              <w:pStyle w:val="NormalIndent"/>
              <w:overflowPunct/>
              <w:autoSpaceDE/>
              <w:autoSpaceDN/>
              <w:adjustRightInd/>
              <w:spacing w:before="240"/>
              <w:ind w:firstLine="0"/>
              <w:textAlignment w:val="auto"/>
              <w:rPr>
                <w:sz w:val="16"/>
                <w:szCs w:val="16"/>
                <w:lang w:val="en-US"/>
              </w:rPr>
            </w:pPr>
            <w:r w:rsidRPr="00BD3377">
              <w:rPr>
                <w:iCs/>
                <w:sz w:val="16"/>
                <w:szCs w:val="16"/>
                <w:lang w:val="en-US"/>
              </w:rPr>
              <w:t xml:space="preserve">Proposal 1: It is suggested to support </w:t>
            </w:r>
            <w:r w:rsidRPr="00BD3377">
              <w:rPr>
                <w:sz w:val="16"/>
                <w:szCs w:val="16"/>
                <w:lang w:val="en-US"/>
              </w:rPr>
              <w:t>the following case for the measurement scenarios for NCD-SSB and CD-SSB.</w:t>
            </w:r>
          </w:p>
          <w:p w14:paraId="665CC9EE" w14:textId="77777777" w:rsidR="002239C4" w:rsidRPr="00BD3377" w:rsidRDefault="00BE4D4A">
            <w:pPr>
              <w:pStyle w:val="NormalIndent"/>
              <w:numPr>
                <w:ilvl w:val="0"/>
                <w:numId w:val="33"/>
              </w:numPr>
              <w:overflowPunct/>
              <w:autoSpaceDE/>
              <w:autoSpaceDN/>
              <w:adjustRightInd/>
              <w:textAlignment w:val="auto"/>
              <w:rPr>
                <w:sz w:val="16"/>
                <w:szCs w:val="16"/>
                <w:lang w:val="en-US"/>
              </w:rPr>
            </w:pPr>
            <w:r w:rsidRPr="00BD3377">
              <w:rPr>
                <w:sz w:val="16"/>
                <w:szCs w:val="16"/>
                <w:lang w:val="en-US" w:eastAsia="ja-JP"/>
              </w:rPr>
              <w:t>Case B-2</w:t>
            </w:r>
            <w:r w:rsidRPr="00BD3377">
              <w:rPr>
                <w:sz w:val="16"/>
                <w:szCs w:val="16"/>
                <w:lang w:val="en-US"/>
              </w:rPr>
              <w:t>: S</w:t>
            </w:r>
            <w:r w:rsidRPr="00BD3377">
              <w:rPr>
                <w:sz w:val="16"/>
                <w:szCs w:val="16"/>
                <w:lang w:val="en-US" w:eastAsia="ja-JP"/>
              </w:rPr>
              <w:t>ome neighbour cells include NCD-SSB, and some neighbour cells without NCD-SSB on the same frequency location as serving cell NCD-SSB/CD-SSB.</w:t>
            </w:r>
          </w:p>
          <w:p w14:paraId="10BBADDE" w14:textId="77777777" w:rsidR="002239C4" w:rsidRPr="00BD3377" w:rsidRDefault="00BE4D4A">
            <w:pPr>
              <w:pStyle w:val="NormalIndent"/>
              <w:overflowPunct/>
              <w:autoSpaceDE/>
              <w:autoSpaceDN/>
              <w:adjustRightInd/>
              <w:spacing w:before="240"/>
              <w:ind w:firstLine="0"/>
              <w:textAlignment w:val="auto"/>
              <w:rPr>
                <w:sz w:val="16"/>
                <w:szCs w:val="16"/>
                <w:lang w:val="en-US"/>
              </w:rPr>
            </w:pPr>
            <w:r w:rsidRPr="00BD3377">
              <w:rPr>
                <w:iCs/>
                <w:sz w:val="16"/>
                <w:szCs w:val="16"/>
                <w:lang w:val="en-US"/>
              </w:rPr>
              <w:t xml:space="preserve">Proposal 2: It is suggested to support </w:t>
            </w:r>
            <w:r w:rsidRPr="00BD3377">
              <w:rPr>
                <w:sz w:val="16"/>
                <w:szCs w:val="16"/>
                <w:lang w:val="en-US" w:eastAsia="ja-JP"/>
              </w:rPr>
              <w:t>the SSB indicated in serving cell MO is used as reference SSB</w:t>
            </w:r>
            <w:r w:rsidRPr="00BD3377">
              <w:rPr>
                <w:sz w:val="16"/>
                <w:szCs w:val="16"/>
                <w:lang w:val="en-US"/>
              </w:rPr>
              <w:t>.</w:t>
            </w:r>
          </w:p>
          <w:p w14:paraId="0B09E189" w14:textId="77777777" w:rsidR="002239C4" w:rsidRPr="00BD3377" w:rsidRDefault="00BE4D4A">
            <w:pPr>
              <w:pStyle w:val="NormalIndent"/>
              <w:overflowPunct/>
              <w:autoSpaceDE/>
              <w:autoSpaceDN/>
              <w:adjustRightInd/>
              <w:spacing w:before="240"/>
              <w:ind w:firstLine="0"/>
              <w:textAlignment w:val="auto"/>
              <w:rPr>
                <w:iCs/>
                <w:sz w:val="16"/>
                <w:szCs w:val="16"/>
                <w:lang w:val="en-US"/>
              </w:rPr>
            </w:pPr>
            <w:r w:rsidRPr="00BD3377">
              <w:rPr>
                <w:iCs/>
                <w:sz w:val="16"/>
                <w:szCs w:val="16"/>
                <w:lang w:val="en-US"/>
              </w:rPr>
              <w:t>Proposal 3: Wait for the conclusions of RAN2, if RAN2 supports CD-SSB and NCD-SSB can be configured in servingCellMO, NW should further indicate which SSB is the reference SSB.</w:t>
            </w:r>
          </w:p>
          <w:p w14:paraId="151E0DFA" w14:textId="77777777" w:rsidR="002239C4" w:rsidRDefault="00BE4D4A">
            <w:pPr>
              <w:pStyle w:val="NormalIndent"/>
              <w:spacing w:before="240"/>
              <w:ind w:firstLine="0"/>
              <w:rPr>
                <w:iCs/>
                <w:sz w:val="16"/>
                <w:szCs w:val="16"/>
                <w:lang w:val="en-US"/>
              </w:rPr>
            </w:pPr>
            <w:r w:rsidRPr="00BD3377">
              <w:rPr>
                <w:iCs/>
                <w:sz w:val="16"/>
                <w:szCs w:val="16"/>
                <w:lang w:val="en-US"/>
              </w:rPr>
              <w:t xml:space="preserve">Proposal 4: </w:t>
            </w:r>
            <w:r w:rsidR="00F272CB">
              <w:rPr>
                <w:iCs/>
                <w:sz w:val="16"/>
                <w:szCs w:val="16"/>
                <w:lang w:val="en-US"/>
              </w:rPr>
              <w:t>A measurement is defined as an SSB based intra-frequency when</w:t>
            </w:r>
          </w:p>
          <w:p w14:paraId="3D0AF50E" w14:textId="77777777" w:rsidR="002239C4" w:rsidRDefault="00F272CB">
            <w:pPr>
              <w:pStyle w:val="ListParagraph"/>
              <w:widowControl w:val="0"/>
              <w:numPr>
                <w:ilvl w:val="0"/>
                <w:numId w:val="34"/>
              </w:numPr>
              <w:overflowPunct/>
              <w:autoSpaceDE/>
              <w:autoSpaceDN/>
              <w:adjustRightInd/>
              <w:ind w:firstLineChars="0"/>
              <w:jc w:val="both"/>
              <w:textAlignment w:val="auto"/>
              <w:rPr>
                <w:rFonts w:eastAsia="SimSun"/>
                <w:iCs/>
                <w:sz w:val="16"/>
                <w:szCs w:val="16"/>
                <w:lang w:val="en-US"/>
              </w:rPr>
            </w:pPr>
            <w:r>
              <w:rPr>
                <w:rFonts w:eastAsia="SimSun"/>
                <w:iCs/>
                <w:sz w:val="16"/>
                <w:szCs w:val="16"/>
                <w:lang w:val="en-US"/>
              </w:rPr>
              <w:t>the centre frequency of the CD-SSB or NCD-SSB of the serving cell indicated for measurement and the centre frequency of the target SSB of the neighbour cell indicated for measurement are the same, and</w:t>
            </w:r>
          </w:p>
          <w:p w14:paraId="6867EDA1" w14:textId="77777777" w:rsidR="002239C4" w:rsidRDefault="00F272CB">
            <w:pPr>
              <w:pStyle w:val="ListParagraph"/>
              <w:widowControl w:val="0"/>
              <w:numPr>
                <w:ilvl w:val="0"/>
                <w:numId w:val="34"/>
              </w:numPr>
              <w:overflowPunct/>
              <w:autoSpaceDE/>
              <w:autoSpaceDN/>
              <w:adjustRightInd/>
              <w:ind w:firstLineChars="0"/>
              <w:jc w:val="both"/>
              <w:textAlignment w:val="auto"/>
              <w:rPr>
                <w:rFonts w:eastAsia="SimSun"/>
                <w:iCs/>
                <w:sz w:val="16"/>
                <w:szCs w:val="16"/>
                <w:lang w:val="en-US"/>
              </w:rPr>
            </w:pPr>
            <w:r>
              <w:rPr>
                <w:rFonts w:eastAsia="SimSun"/>
                <w:iCs/>
                <w:sz w:val="16"/>
                <w:szCs w:val="16"/>
                <w:lang w:val="en-US"/>
              </w:rPr>
              <w:t>the subcarrier spacing of the two SSBs are also the same.</w:t>
            </w:r>
          </w:p>
          <w:p w14:paraId="761427A1" w14:textId="77777777" w:rsidR="002239C4" w:rsidRDefault="00BE4D4A">
            <w:pPr>
              <w:pStyle w:val="NormalIndent"/>
              <w:spacing w:before="240"/>
              <w:ind w:firstLine="0"/>
              <w:rPr>
                <w:iCs/>
                <w:sz w:val="16"/>
                <w:szCs w:val="16"/>
                <w:lang w:val="en-US"/>
              </w:rPr>
            </w:pPr>
            <w:r w:rsidRPr="00BD3377">
              <w:rPr>
                <w:iCs/>
                <w:sz w:val="16"/>
                <w:szCs w:val="16"/>
                <w:lang w:val="en-US"/>
              </w:rPr>
              <w:t>Proposal 5: If both CD-SSB and NCD-SSB can be configured for serving cell measurements, UE should perform serving cell measurements based on SSB with active BWP.</w:t>
            </w:r>
          </w:p>
          <w:p w14:paraId="7E414C23" w14:textId="77777777" w:rsidR="002239C4" w:rsidRDefault="00BE4D4A">
            <w:pPr>
              <w:pStyle w:val="NormalIndent"/>
              <w:spacing w:before="240"/>
              <w:ind w:firstLine="0"/>
              <w:rPr>
                <w:iCs/>
                <w:sz w:val="16"/>
                <w:szCs w:val="16"/>
                <w:lang w:val="en-US"/>
              </w:rPr>
            </w:pPr>
            <w:r w:rsidRPr="00BD3377">
              <w:rPr>
                <w:iCs/>
                <w:sz w:val="16"/>
                <w:szCs w:val="16"/>
                <w:lang w:val="en-US"/>
              </w:rPr>
              <w:t>Proposal</w:t>
            </w:r>
            <w:r w:rsidR="00F272CB">
              <w:rPr>
                <w:iCs/>
                <w:sz w:val="16"/>
                <w:szCs w:val="16"/>
                <w:lang w:val="en-US"/>
              </w:rPr>
              <w:t xml:space="preserve"> 6: There is no case of 'when both CD-SSB and NCD-SSB are configured for serving cell measurements and both require MG', and this issue is invalid.</w:t>
            </w:r>
          </w:p>
          <w:p w14:paraId="2A12D646" w14:textId="77777777" w:rsidR="002239C4" w:rsidRDefault="00BE4D4A">
            <w:pPr>
              <w:pStyle w:val="NormalIndent"/>
              <w:spacing w:before="240"/>
              <w:ind w:firstLine="0"/>
              <w:rPr>
                <w:iCs/>
                <w:sz w:val="16"/>
                <w:szCs w:val="16"/>
                <w:lang w:val="en-US"/>
              </w:rPr>
            </w:pPr>
            <w:r w:rsidRPr="00BD3377">
              <w:rPr>
                <w:iCs/>
                <w:sz w:val="16"/>
                <w:szCs w:val="16"/>
                <w:lang w:val="en-US"/>
              </w:rPr>
              <w:t xml:space="preserve">Proposal 7: </w:t>
            </w:r>
            <w:r w:rsidRPr="00BD3377">
              <w:rPr>
                <w:color w:val="000000" w:themeColor="text1"/>
                <w:sz w:val="16"/>
                <w:szCs w:val="16"/>
                <w:lang w:val="en-US"/>
              </w:rPr>
              <w:t>When both CD-SSB and NCD-SSB neighbour cell measurement are configured:</w:t>
            </w:r>
          </w:p>
          <w:p w14:paraId="2FB30323" w14:textId="77777777" w:rsidR="002239C4" w:rsidRDefault="00F272CB">
            <w:pPr>
              <w:pStyle w:val="ListParagraph"/>
              <w:widowControl w:val="0"/>
              <w:numPr>
                <w:ilvl w:val="0"/>
                <w:numId w:val="34"/>
              </w:numPr>
              <w:overflowPunct/>
              <w:autoSpaceDE/>
              <w:autoSpaceDN/>
              <w:adjustRightInd/>
              <w:ind w:firstLineChars="0"/>
              <w:jc w:val="both"/>
              <w:textAlignment w:val="auto"/>
              <w:rPr>
                <w:color w:val="000000" w:themeColor="text1"/>
                <w:sz w:val="16"/>
                <w:szCs w:val="16"/>
                <w:lang w:val="en-US"/>
              </w:rPr>
            </w:pPr>
            <w:r>
              <w:rPr>
                <w:rFonts w:eastAsia="SimSun"/>
                <w:iCs/>
                <w:sz w:val="16"/>
                <w:szCs w:val="16"/>
                <w:lang w:val="en-US"/>
              </w:rPr>
              <w:t>UE should follow NW’s configuration to perform measurements on both SSBs.</w:t>
            </w:r>
          </w:p>
          <w:p w14:paraId="018C290A" w14:textId="77777777" w:rsidR="002239C4" w:rsidRDefault="00BE4D4A">
            <w:pPr>
              <w:pStyle w:val="NormalIndent"/>
              <w:spacing w:before="240"/>
              <w:ind w:firstLine="0"/>
              <w:rPr>
                <w:iCs/>
                <w:sz w:val="16"/>
                <w:szCs w:val="16"/>
                <w:lang w:val="en-US"/>
              </w:rPr>
            </w:pPr>
            <w:r w:rsidRPr="00BD3377">
              <w:rPr>
                <w:iCs/>
                <w:sz w:val="16"/>
                <w:szCs w:val="16"/>
                <w:lang w:val="en-US"/>
              </w:rPr>
              <w:t>Proposal 8: The neighbor cell’s NCD-SSB information (frequency/SCS) shall be provided to UE if UE is configured to perform cell identification/measurement on neighbor cell’s NCD-SSB.</w:t>
            </w:r>
          </w:p>
          <w:p w14:paraId="790F1782" w14:textId="77777777" w:rsidR="002239C4" w:rsidRDefault="00BE4D4A">
            <w:pPr>
              <w:pStyle w:val="NormalIndent"/>
              <w:spacing w:before="240"/>
              <w:ind w:firstLine="0"/>
              <w:rPr>
                <w:iCs/>
                <w:sz w:val="16"/>
                <w:szCs w:val="16"/>
                <w:lang w:val="en-US"/>
              </w:rPr>
            </w:pPr>
            <w:r w:rsidRPr="00BD3377">
              <w:rPr>
                <w:iCs/>
                <w:sz w:val="16"/>
                <w:szCs w:val="16"/>
                <w:lang w:val="en-US"/>
              </w:rPr>
              <w:t>Proposal 9: For delay requirements for NCD-SSB based measurement, current requirements apply, no addition requirements are introduced.</w:t>
            </w:r>
          </w:p>
          <w:p w14:paraId="5305BCE1" w14:textId="77777777" w:rsidR="002239C4" w:rsidRDefault="00BE4D4A">
            <w:pPr>
              <w:pStyle w:val="NormalIndent"/>
              <w:spacing w:before="240"/>
              <w:ind w:firstLine="0"/>
              <w:rPr>
                <w:iCs/>
                <w:sz w:val="16"/>
                <w:szCs w:val="16"/>
                <w:lang w:val="en-US"/>
              </w:rPr>
            </w:pPr>
            <w:r w:rsidRPr="00BD3377">
              <w:rPr>
                <w:iCs/>
                <w:sz w:val="16"/>
                <w:szCs w:val="16"/>
                <w:lang w:val="en-US"/>
              </w:rPr>
              <w:t>Proposal 10: The periodicity of NCD-SSB cannot be configured to be greater than 160ms.</w:t>
            </w:r>
          </w:p>
          <w:p w14:paraId="1E2BE346" w14:textId="77777777" w:rsidR="002239C4" w:rsidRDefault="002239C4">
            <w:pPr>
              <w:spacing w:before="240" w:after="240"/>
              <w:rPr>
                <w:color w:val="000000" w:themeColor="text1"/>
                <w:sz w:val="16"/>
                <w:szCs w:val="16"/>
                <w:lang w:val="en-US"/>
              </w:rPr>
            </w:pPr>
          </w:p>
        </w:tc>
      </w:tr>
      <w:tr w:rsidR="002239C4" w14:paraId="498FF432" w14:textId="77777777">
        <w:trPr>
          <w:trHeight w:val="468"/>
        </w:trPr>
        <w:tc>
          <w:tcPr>
            <w:tcW w:w="1621" w:type="dxa"/>
            <w:vAlign w:val="center"/>
          </w:tcPr>
          <w:p w14:paraId="5B2F39C4" w14:textId="77777777" w:rsidR="002239C4" w:rsidRDefault="004258BC">
            <w:pPr>
              <w:rPr>
                <w:color w:val="0000FF"/>
                <w:sz w:val="16"/>
                <w:szCs w:val="16"/>
                <w:u w:val="single"/>
              </w:rPr>
            </w:pPr>
            <w:hyperlink r:id="rId86" w:history="1">
              <w:r w:rsidR="00F272CB">
                <w:rPr>
                  <w:rStyle w:val="Hyperlink"/>
                  <w:sz w:val="16"/>
                  <w:szCs w:val="16"/>
                </w:rPr>
                <w:t>R4-2208267</w:t>
              </w:r>
            </w:hyperlink>
          </w:p>
          <w:p w14:paraId="3DC7FEE7" w14:textId="77777777" w:rsidR="002239C4" w:rsidRDefault="002239C4">
            <w:pPr>
              <w:rPr>
                <w:color w:val="0000FF"/>
                <w:sz w:val="16"/>
                <w:szCs w:val="16"/>
                <w:u w:val="single"/>
              </w:rPr>
            </w:pPr>
          </w:p>
        </w:tc>
        <w:tc>
          <w:tcPr>
            <w:tcW w:w="1431" w:type="dxa"/>
            <w:vAlign w:val="center"/>
          </w:tcPr>
          <w:p w14:paraId="3C8AB092"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2FA4A3E9" w14:textId="77777777" w:rsidR="002239C4" w:rsidRDefault="00F272CB">
            <w:pPr>
              <w:rPr>
                <w:sz w:val="16"/>
                <w:szCs w:val="16"/>
                <w:lang w:val="en-US"/>
              </w:rPr>
            </w:pPr>
            <w:r>
              <w:rPr>
                <w:sz w:val="16"/>
                <w:szCs w:val="16"/>
                <w:lang w:val="en-US"/>
              </w:rPr>
              <w:t>Proposal 1: For the issue “</w:t>
            </w:r>
            <w:r>
              <w:rPr>
                <w:color w:val="000000"/>
                <w:sz w:val="16"/>
                <w:szCs w:val="16"/>
                <w:u w:val="single"/>
                <w:lang w:val="en-US" w:eastAsia="ko-KR"/>
              </w:rPr>
              <w:t>Inter-frequency without gap”</w:t>
            </w:r>
            <w:r>
              <w:rPr>
                <w:sz w:val="16"/>
                <w:szCs w:val="16"/>
                <w:lang w:val="en-US"/>
              </w:rPr>
              <w:t xml:space="preserve">, prefer that RedCap UE won’t support ‘Inter-frequency without gap’ measurement capability in Rel-17, i.e., option 1. </w:t>
            </w:r>
          </w:p>
          <w:p w14:paraId="5A30F770" w14:textId="77777777" w:rsidR="002239C4" w:rsidRDefault="00F272CB">
            <w:pPr>
              <w:rPr>
                <w:sz w:val="16"/>
                <w:szCs w:val="16"/>
                <w:lang w:val="en-US"/>
              </w:rPr>
            </w:pPr>
            <w:r>
              <w:rPr>
                <w:sz w:val="16"/>
                <w:szCs w:val="16"/>
                <w:lang w:val="en-US"/>
              </w:rPr>
              <w:t>Proposal 2: For the issue “</w:t>
            </w:r>
            <w:r>
              <w:rPr>
                <w:color w:val="000000"/>
                <w:sz w:val="16"/>
                <w:szCs w:val="16"/>
                <w:u w:val="single"/>
                <w:lang w:val="en-US" w:eastAsia="ko-KR"/>
              </w:rPr>
              <w:t>CSSF outside gap”</w:t>
            </w:r>
            <w:r>
              <w:rPr>
                <w:sz w:val="16"/>
                <w:szCs w:val="16"/>
                <w:lang w:val="en-US"/>
              </w:rPr>
              <w:t>, prefer that CSSFoutside_gap,i = 1 for RedCap UE measurement outside gap based on Rel-15 requirement, i.e., option 1.</w:t>
            </w:r>
          </w:p>
          <w:p w14:paraId="23915CB4" w14:textId="77777777" w:rsidR="002239C4" w:rsidRDefault="00F272CB">
            <w:pPr>
              <w:rPr>
                <w:sz w:val="16"/>
                <w:szCs w:val="16"/>
                <w:lang w:val="en-US"/>
              </w:rPr>
            </w:pPr>
            <w:r>
              <w:rPr>
                <w:sz w:val="16"/>
                <w:szCs w:val="16"/>
                <w:lang w:val="en-US"/>
              </w:rPr>
              <w:t>Proposal 3: One sample need to be increased for PSS/SSS detection when 1Rx is used for FR1.</w:t>
            </w:r>
          </w:p>
          <w:p w14:paraId="1A9E3724" w14:textId="77777777" w:rsidR="002239C4" w:rsidRDefault="00F272CB">
            <w:pPr>
              <w:rPr>
                <w:sz w:val="16"/>
                <w:szCs w:val="16"/>
                <w:lang w:val="en-US"/>
              </w:rPr>
            </w:pPr>
            <w:r>
              <w:rPr>
                <w:sz w:val="16"/>
                <w:szCs w:val="16"/>
                <w:lang w:val="en-US"/>
              </w:rPr>
              <w:t>Proposal 4: There is no need to extend the lower bound in PSS/SSS detection delay for FR1 and FR2.</w:t>
            </w:r>
          </w:p>
          <w:p w14:paraId="42B61A13" w14:textId="77777777" w:rsidR="002239C4" w:rsidRDefault="00F272CB">
            <w:pPr>
              <w:rPr>
                <w:sz w:val="16"/>
                <w:szCs w:val="16"/>
                <w:lang w:val="en-US"/>
              </w:rPr>
            </w:pPr>
            <w:r>
              <w:rPr>
                <w:sz w:val="16"/>
                <w:szCs w:val="16"/>
                <w:lang w:val="en-US"/>
              </w:rPr>
              <w:t>Proposal 5: Two samples need to be increased for time index detection when 1Rx is used for FR1, i.e., total 5 samples are needed for 1Rx for FR1.</w:t>
            </w:r>
          </w:p>
          <w:p w14:paraId="5F131501" w14:textId="77777777" w:rsidR="002239C4" w:rsidRDefault="00F272CB">
            <w:pPr>
              <w:rPr>
                <w:sz w:val="16"/>
                <w:szCs w:val="16"/>
                <w:lang w:val="en-US"/>
              </w:rPr>
            </w:pPr>
            <w:r>
              <w:rPr>
                <w:sz w:val="16"/>
                <w:szCs w:val="16"/>
                <w:lang w:val="en-US"/>
              </w:rPr>
              <w:t>Proposal 6: The absolute and relative RSRP accuracy for SSB based measurement for FR1 and FR2 needs to be relaxed about 1dB when 1Rx is used.</w:t>
            </w:r>
          </w:p>
          <w:p w14:paraId="7A19B9DA" w14:textId="77777777" w:rsidR="002239C4" w:rsidRDefault="00F272CB">
            <w:pPr>
              <w:rPr>
                <w:sz w:val="16"/>
                <w:szCs w:val="16"/>
                <w:lang w:val="en-US"/>
              </w:rPr>
            </w:pPr>
            <w:r>
              <w:rPr>
                <w:sz w:val="16"/>
                <w:szCs w:val="16"/>
                <w:lang w:val="en-US"/>
              </w:rPr>
              <w:t>Proposal 7: There is no need to extend the lower bound for SSB based measurement when 1Rx is used.</w:t>
            </w:r>
          </w:p>
          <w:p w14:paraId="47FBCF04" w14:textId="77777777" w:rsidR="002239C4" w:rsidRDefault="002239C4">
            <w:pPr>
              <w:rPr>
                <w:color w:val="000000"/>
                <w:sz w:val="16"/>
                <w:szCs w:val="16"/>
                <w:u w:val="single"/>
                <w:lang w:val="en-US" w:eastAsia="ko-KR"/>
              </w:rPr>
            </w:pPr>
          </w:p>
          <w:p w14:paraId="224198CF" w14:textId="77777777" w:rsidR="002239C4" w:rsidRDefault="002239C4">
            <w:pPr>
              <w:pStyle w:val="NormalIndent"/>
              <w:spacing w:before="240"/>
              <w:ind w:firstLine="0"/>
              <w:rPr>
                <w:iCs/>
                <w:sz w:val="16"/>
                <w:szCs w:val="16"/>
                <w:lang w:val="en-US"/>
              </w:rPr>
            </w:pPr>
          </w:p>
        </w:tc>
      </w:tr>
      <w:tr w:rsidR="002239C4" w14:paraId="48B69846" w14:textId="77777777">
        <w:trPr>
          <w:trHeight w:val="468"/>
        </w:trPr>
        <w:tc>
          <w:tcPr>
            <w:tcW w:w="1621" w:type="dxa"/>
            <w:vAlign w:val="center"/>
          </w:tcPr>
          <w:p w14:paraId="32980871" w14:textId="77777777" w:rsidR="002239C4" w:rsidRDefault="004258BC">
            <w:pPr>
              <w:rPr>
                <w:color w:val="0000FF"/>
                <w:sz w:val="16"/>
                <w:szCs w:val="16"/>
                <w:u w:val="single"/>
              </w:rPr>
            </w:pPr>
            <w:hyperlink r:id="rId87" w:history="1">
              <w:r w:rsidR="00F272CB">
                <w:rPr>
                  <w:rStyle w:val="Hyperlink"/>
                  <w:sz w:val="16"/>
                  <w:szCs w:val="16"/>
                </w:rPr>
                <w:t>R4-2208369</w:t>
              </w:r>
            </w:hyperlink>
          </w:p>
          <w:p w14:paraId="0D88AE92" w14:textId="77777777" w:rsidR="002239C4" w:rsidRDefault="002239C4">
            <w:pPr>
              <w:rPr>
                <w:color w:val="0000FF"/>
                <w:sz w:val="16"/>
                <w:szCs w:val="16"/>
                <w:u w:val="single"/>
              </w:rPr>
            </w:pPr>
          </w:p>
        </w:tc>
        <w:tc>
          <w:tcPr>
            <w:tcW w:w="1431" w:type="dxa"/>
            <w:vAlign w:val="center"/>
          </w:tcPr>
          <w:p w14:paraId="4F9DD082" w14:textId="77777777" w:rsidR="002239C4" w:rsidRDefault="00F272CB">
            <w:pPr>
              <w:spacing w:before="120" w:after="120"/>
              <w:rPr>
                <w:color w:val="000000" w:themeColor="text1"/>
                <w:sz w:val="16"/>
                <w:szCs w:val="16"/>
                <w:lang w:val="en-US"/>
              </w:rPr>
            </w:pPr>
            <w:r>
              <w:rPr>
                <w:color w:val="000000" w:themeColor="text1"/>
                <w:sz w:val="16"/>
                <w:szCs w:val="16"/>
                <w:lang w:val="en-US"/>
              </w:rPr>
              <w:t>OPPO</w:t>
            </w:r>
          </w:p>
        </w:tc>
        <w:tc>
          <w:tcPr>
            <w:tcW w:w="6579" w:type="dxa"/>
          </w:tcPr>
          <w:p w14:paraId="7454F147" w14:textId="77777777" w:rsidR="002239C4" w:rsidRDefault="00F272CB">
            <w:pPr>
              <w:spacing w:before="240"/>
              <w:jc w:val="both"/>
              <w:rPr>
                <w:sz w:val="16"/>
                <w:szCs w:val="16"/>
                <w:lang w:val="en-US"/>
              </w:rPr>
            </w:pPr>
            <w:r>
              <w:rPr>
                <w:sz w:val="16"/>
                <w:szCs w:val="16"/>
                <w:lang w:val="en-US"/>
              </w:rPr>
              <w:t>Proposal 1: SSB in the active BWP is used (CD-SSB or NCD-SSB) as reference SSB to decide measurement type.</w:t>
            </w:r>
          </w:p>
          <w:p w14:paraId="79B919C4" w14:textId="77777777" w:rsidR="002239C4" w:rsidRDefault="00F272CB">
            <w:pPr>
              <w:spacing w:before="120" w:after="120"/>
              <w:jc w:val="both"/>
              <w:rPr>
                <w:sz w:val="16"/>
                <w:szCs w:val="16"/>
              </w:rPr>
            </w:pPr>
            <w:r>
              <w:rPr>
                <w:rFonts w:eastAsia="MS Mincho"/>
                <w:sz w:val="16"/>
                <w:szCs w:val="16"/>
              </w:rPr>
              <w:t xml:space="preserve">Proposal 2: </w:t>
            </w:r>
            <w:r>
              <w:rPr>
                <w:sz w:val="16"/>
                <w:szCs w:val="16"/>
              </w:rPr>
              <w:t>RedCap UE won’t support ‘Inter-frequency without gap’ measurement capability in Rel-17.</w:t>
            </w:r>
          </w:p>
          <w:p w14:paraId="4D1E6079" w14:textId="77777777" w:rsidR="002239C4" w:rsidRDefault="00F272CB">
            <w:pPr>
              <w:spacing w:before="240"/>
              <w:jc w:val="both"/>
              <w:rPr>
                <w:sz w:val="16"/>
                <w:szCs w:val="16"/>
              </w:rPr>
            </w:pPr>
            <w:r>
              <w:rPr>
                <w:sz w:val="16"/>
                <w:szCs w:val="16"/>
              </w:rPr>
              <w:t>Proposal 3: The searcher will be exclusively used by intra-frequency without gap measurement provided that RAN4 agrees that RedCap UE does NOT support ‘Inter-frequency without gap’ measurement capability in Rel-17.</w:t>
            </w:r>
          </w:p>
          <w:p w14:paraId="2167EDEE" w14:textId="77777777" w:rsidR="002239C4" w:rsidRDefault="00F272CB">
            <w:pPr>
              <w:spacing w:before="120" w:after="120"/>
              <w:jc w:val="both"/>
              <w:rPr>
                <w:sz w:val="16"/>
                <w:szCs w:val="16"/>
              </w:rPr>
            </w:pPr>
            <w:r>
              <w:rPr>
                <w:rFonts w:eastAsia="MS Mincho"/>
                <w:sz w:val="16"/>
                <w:szCs w:val="16"/>
              </w:rPr>
              <w:t xml:space="preserve">Proposal 4: </w:t>
            </w:r>
            <w:r>
              <w:rPr>
                <w:color w:val="000000" w:themeColor="text1"/>
                <w:sz w:val="16"/>
                <w:szCs w:val="16"/>
                <w:lang w:val="en-US"/>
              </w:rPr>
              <w:t>CSSF</w:t>
            </w:r>
            <w:r>
              <w:rPr>
                <w:color w:val="000000" w:themeColor="text1"/>
                <w:sz w:val="16"/>
                <w:szCs w:val="16"/>
                <w:vertAlign w:val="subscript"/>
                <w:lang w:val="en-US"/>
              </w:rPr>
              <w:t xml:space="preserve">outside_gap,i </w:t>
            </w:r>
            <w:r>
              <w:rPr>
                <w:color w:val="000000" w:themeColor="text1"/>
                <w:sz w:val="16"/>
                <w:szCs w:val="16"/>
                <w:lang w:val="en-US"/>
              </w:rPr>
              <w:t>= 1 for RedCap UE measurement outside gap based on Rel-15 requirement.</w:t>
            </w:r>
          </w:p>
          <w:p w14:paraId="2B1F937C" w14:textId="77777777" w:rsidR="002239C4" w:rsidRDefault="00F272CB">
            <w:pPr>
              <w:spacing w:before="120" w:after="120"/>
              <w:jc w:val="both"/>
              <w:rPr>
                <w:rFonts w:eastAsia="MS Mincho"/>
                <w:color w:val="000000" w:themeColor="text1"/>
                <w:sz w:val="16"/>
                <w:szCs w:val="16"/>
              </w:rPr>
            </w:pPr>
            <w:r>
              <w:rPr>
                <w:rFonts w:eastAsia="MS Mincho"/>
                <w:color w:val="000000" w:themeColor="text1"/>
                <w:sz w:val="16"/>
                <w:szCs w:val="16"/>
              </w:rPr>
              <w:t>Proposal 5: If a RedCap UE support both FR1 and FR2, whether RedCap UE can support per-FR gap(e.g., independentGapConfigdf) depends on UE capability.</w:t>
            </w:r>
          </w:p>
          <w:p w14:paraId="7569D595" w14:textId="77777777" w:rsidR="002239C4" w:rsidRDefault="00F272CB" w:rsidP="00870140">
            <w:pPr>
              <w:spacing w:beforeLines="50" w:before="120" w:afterLines="50" w:after="120"/>
              <w:jc w:val="both"/>
              <w:rPr>
                <w:sz w:val="16"/>
                <w:szCs w:val="16"/>
              </w:rPr>
            </w:pPr>
            <w:r>
              <w:rPr>
                <w:rFonts w:eastAsia="MS Mincho"/>
                <w:color w:val="000000" w:themeColor="text1"/>
                <w:sz w:val="16"/>
                <w:szCs w:val="16"/>
              </w:rPr>
              <w:t>Proposal 6: For PSS/SSS detection with 1 Rx</w:t>
            </w:r>
            <w:r>
              <w:rPr>
                <w:color w:val="000000" w:themeColor="text1"/>
                <w:sz w:val="16"/>
                <w:szCs w:val="16"/>
              </w:rPr>
              <w:t>，</w:t>
            </w:r>
            <w:r>
              <w:rPr>
                <w:rFonts w:eastAsia="MS Mincho"/>
                <w:sz w:val="16"/>
                <w:szCs w:val="16"/>
              </w:rPr>
              <w:t>increase 1 sample and extend lower bound from 600ms to 960 ms.</w:t>
            </w:r>
          </w:p>
          <w:p w14:paraId="7833B7A7" w14:textId="77777777" w:rsidR="002239C4" w:rsidRDefault="00F272CB" w:rsidP="008333E2">
            <w:pPr>
              <w:spacing w:beforeLines="50" w:before="120" w:afterLines="50" w:after="120"/>
              <w:jc w:val="both"/>
              <w:rPr>
                <w:rFonts w:eastAsia="MS Mincho"/>
                <w:sz w:val="16"/>
                <w:szCs w:val="16"/>
              </w:rPr>
            </w:pPr>
            <w:r>
              <w:rPr>
                <w:rFonts w:eastAsia="MS Mincho"/>
                <w:sz w:val="16"/>
                <w:szCs w:val="16"/>
              </w:rPr>
              <w:t>Proposal 7</w:t>
            </w:r>
            <w:r>
              <w:rPr>
                <w:rFonts w:eastAsia="MS Mincho"/>
                <w:sz w:val="16"/>
                <w:szCs w:val="16"/>
              </w:rPr>
              <w:t>：</w:t>
            </w:r>
            <w:r>
              <w:rPr>
                <w:rFonts w:eastAsia="MS Mincho"/>
                <w:sz w:val="16"/>
                <w:szCs w:val="16"/>
              </w:rPr>
              <w:t>For time index detection with 1 Rx</w:t>
            </w:r>
            <w:r>
              <w:rPr>
                <w:rFonts w:eastAsia="MS Mincho"/>
                <w:sz w:val="16"/>
                <w:szCs w:val="16"/>
              </w:rPr>
              <w:t>，</w:t>
            </w:r>
            <w:r>
              <w:rPr>
                <w:rFonts w:eastAsia="MS Mincho"/>
                <w:sz w:val="16"/>
                <w:szCs w:val="16"/>
              </w:rPr>
              <w:t>compromise to extend by 3 samples, i.e., a total of 6 samples.</w:t>
            </w:r>
          </w:p>
          <w:p w14:paraId="73196BB0" w14:textId="77777777" w:rsidR="002239C4" w:rsidRDefault="00F272CB">
            <w:pPr>
              <w:spacing w:beforeLines="50" w:before="120" w:afterLines="50" w:after="120"/>
              <w:jc w:val="both"/>
              <w:rPr>
                <w:rFonts w:eastAsia="MS Mincho"/>
                <w:sz w:val="16"/>
                <w:szCs w:val="16"/>
              </w:rPr>
            </w:pPr>
            <w:r>
              <w:rPr>
                <w:rFonts w:eastAsia="MS Mincho"/>
                <w:sz w:val="16"/>
                <w:szCs w:val="16"/>
              </w:rPr>
              <w:t>Proposal 8: For SSB based L3 measurement with 1 Rx, lower bound is not extended compared to Release 15 requirements.</w:t>
            </w:r>
          </w:p>
          <w:p w14:paraId="3145400A" w14:textId="77777777" w:rsidR="002239C4" w:rsidRDefault="002239C4">
            <w:pPr>
              <w:rPr>
                <w:sz w:val="16"/>
                <w:szCs w:val="16"/>
              </w:rPr>
            </w:pPr>
          </w:p>
        </w:tc>
      </w:tr>
      <w:tr w:rsidR="002239C4" w14:paraId="2D0288A2" w14:textId="77777777">
        <w:trPr>
          <w:trHeight w:val="468"/>
        </w:trPr>
        <w:tc>
          <w:tcPr>
            <w:tcW w:w="1621" w:type="dxa"/>
            <w:vAlign w:val="center"/>
          </w:tcPr>
          <w:p w14:paraId="1FFC8AB3" w14:textId="77777777" w:rsidR="002239C4" w:rsidRDefault="004258BC">
            <w:pPr>
              <w:rPr>
                <w:color w:val="0000FF"/>
                <w:sz w:val="16"/>
                <w:szCs w:val="16"/>
                <w:u w:val="single"/>
              </w:rPr>
            </w:pPr>
            <w:hyperlink r:id="rId88" w:history="1">
              <w:r w:rsidR="00F272CB">
                <w:rPr>
                  <w:rStyle w:val="Hyperlink"/>
                  <w:sz w:val="16"/>
                  <w:szCs w:val="16"/>
                </w:rPr>
                <w:t>R4-2208395</w:t>
              </w:r>
            </w:hyperlink>
          </w:p>
          <w:p w14:paraId="3661C3A1" w14:textId="77777777" w:rsidR="002239C4" w:rsidRDefault="002239C4">
            <w:pPr>
              <w:rPr>
                <w:color w:val="0000FF"/>
                <w:sz w:val="16"/>
                <w:szCs w:val="16"/>
                <w:u w:val="single"/>
              </w:rPr>
            </w:pPr>
          </w:p>
        </w:tc>
        <w:tc>
          <w:tcPr>
            <w:tcW w:w="1431" w:type="dxa"/>
            <w:vAlign w:val="center"/>
          </w:tcPr>
          <w:p w14:paraId="5F9ABFB8" w14:textId="77777777" w:rsidR="002239C4" w:rsidRDefault="00F272CB">
            <w:pPr>
              <w:spacing w:before="120" w:after="120"/>
              <w:rPr>
                <w:color w:val="000000" w:themeColor="text1"/>
                <w:sz w:val="16"/>
                <w:szCs w:val="16"/>
                <w:lang w:val="en-US"/>
              </w:rPr>
            </w:pPr>
            <w:r>
              <w:rPr>
                <w:color w:val="000000" w:themeColor="text1"/>
                <w:sz w:val="16"/>
                <w:szCs w:val="16"/>
                <w:lang w:val="en-US"/>
              </w:rPr>
              <w:t>CMCC</w:t>
            </w:r>
          </w:p>
        </w:tc>
        <w:tc>
          <w:tcPr>
            <w:tcW w:w="6579" w:type="dxa"/>
          </w:tcPr>
          <w:p w14:paraId="4EB9D394" w14:textId="77777777" w:rsidR="002239C4" w:rsidRDefault="00F272CB">
            <w:pPr>
              <w:tabs>
                <w:tab w:val="left" w:pos="1134"/>
              </w:tabs>
              <w:rPr>
                <w:sz w:val="16"/>
                <w:szCs w:val="16"/>
              </w:rPr>
            </w:pPr>
            <w:r>
              <w:rPr>
                <w:sz w:val="16"/>
                <w:szCs w:val="16"/>
              </w:rPr>
              <w:t>Proposal 1: Define RedCap UE’s measurement requirements based on the following scenarios:</w:t>
            </w:r>
          </w:p>
          <w:p w14:paraId="49F6B785"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 xml:space="preserve">Case A: Serving cell active BWP includes CD-SSB </w:t>
            </w:r>
          </w:p>
          <w:p w14:paraId="18EB5298"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Case B: Serving cell active BWP includes NCD-SSB</w:t>
            </w:r>
          </w:p>
          <w:p w14:paraId="16CC4C91" w14:textId="77777777" w:rsidR="002239C4" w:rsidRDefault="00F272CB">
            <w:pPr>
              <w:numPr>
                <w:ilvl w:val="3"/>
                <w:numId w:val="35"/>
              </w:numPr>
              <w:spacing w:after="120" w:line="252" w:lineRule="auto"/>
              <w:rPr>
                <w:rFonts w:eastAsia="MS Mincho"/>
                <w:sz w:val="16"/>
                <w:szCs w:val="16"/>
                <w:lang w:eastAsia="ja-JP"/>
              </w:rPr>
            </w:pPr>
            <w:r>
              <w:rPr>
                <w:rFonts w:eastAsia="MS Mincho"/>
                <w:sz w:val="16"/>
                <w:szCs w:val="16"/>
                <w:lang w:eastAsia="ja-JP"/>
              </w:rPr>
              <w:t xml:space="preserve">Case B-1: All neighbour cells include NCD-SSB on the same frequency location as serving cell NCD-SSB/[CD-SSB] </w:t>
            </w:r>
          </w:p>
          <w:p w14:paraId="36A204C2" w14:textId="77777777" w:rsidR="002239C4" w:rsidRDefault="00F272CB">
            <w:pPr>
              <w:numPr>
                <w:ilvl w:val="3"/>
                <w:numId w:val="35"/>
              </w:numPr>
              <w:spacing w:after="120" w:line="252" w:lineRule="auto"/>
              <w:rPr>
                <w:rFonts w:eastAsia="MS Mincho"/>
                <w:sz w:val="16"/>
                <w:szCs w:val="16"/>
                <w:lang w:eastAsia="ja-JP"/>
              </w:rPr>
            </w:pPr>
            <w:r>
              <w:rPr>
                <w:rFonts w:eastAsia="MS Mincho"/>
                <w:sz w:val="16"/>
                <w:szCs w:val="16"/>
                <w:lang w:eastAsia="ja-JP"/>
              </w:rPr>
              <w:t>Case B-2: Some neighbour cells include NCD-SSB, and some neighbour cells without NCD-SSB on the same frequency location as serving cell NCD-SSB/CD-SSB</w:t>
            </w:r>
          </w:p>
          <w:p w14:paraId="009D5528" w14:textId="77777777" w:rsidR="002239C4" w:rsidRDefault="00F272CB">
            <w:pPr>
              <w:tabs>
                <w:tab w:val="left" w:pos="1134"/>
              </w:tabs>
              <w:spacing w:line="240" w:lineRule="exact"/>
              <w:rPr>
                <w:sz w:val="16"/>
                <w:szCs w:val="16"/>
              </w:rPr>
            </w:pPr>
            <w:r>
              <w:rPr>
                <w:sz w:val="16"/>
                <w:szCs w:val="16"/>
                <w:lang w:val="en-US"/>
              </w:rPr>
              <w:t xml:space="preserve">Proposal 2: it is proposed to use fixed SSB as the reference to decide measurement type. </w:t>
            </w:r>
            <w:r>
              <w:rPr>
                <w:sz w:val="16"/>
                <w:szCs w:val="16"/>
              </w:rPr>
              <w:t>The following options can be considered:</w:t>
            </w:r>
          </w:p>
          <w:p w14:paraId="2ED8885E"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t>Option 1 (E///, QC, ZTE): NW indicates the reference SSB (CD-SSB or</w:t>
            </w:r>
            <w:r>
              <w:rPr>
                <w:rFonts w:eastAsia="MS Mincho"/>
                <w:color w:val="FF0000"/>
                <w:sz w:val="16"/>
                <w:szCs w:val="16"/>
                <w:lang w:eastAsia="ja-JP"/>
              </w:rPr>
              <w:t xml:space="preserve"> </w:t>
            </w:r>
            <w:r>
              <w:rPr>
                <w:color w:val="FF0000"/>
                <w:sz w:val="16"/>
                <w:szCs w:val="16"/>
              </w:rPr>
              <w:t xml:space="preserve">one of the </w:t>
            </w:r>
            <w:r>
              <w:rPr>
                <w:rFonts w:eastAsia="MS Mincho"/>
                <w:color w:val="FF0000"/>
                <w:sz w:val="16"/>
                <w:szCs w:val="16"/>
                <w:lang w:eastAsia="ja-JP"/>
              </w:rPr>
              <w:t>NCD-SSB</w:t>
            </w:r>
            <w:r>
              <w:rPr>
                <w:color w:val="FF0000"/>
                <w:sz w:val="16"/>
                <w:szCs w:val="16"/>
              </w:rPr>
              <w:t>s</w:t>
            </w:r>
            <w:r>
              <w:rPr>
                <w:rFonts w:eastAsia="MS Mincho"/>
                <w:sz w:val="16"/>
                <w:szCs w:val="16"/>
                <w:lang w:eastAsia="ja-JP"/>
              </w:rPr>
              <w:t>)</w:t>
            </w:r>
          </w:p>
          <w:p w14:paraId="43F457C4"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t xml:space="preserve">Option </w:t>
            </w:r>
            <w:r>
              <w:rPr>
                <w:rFonts w:eastAsia="MS Mincho"/>
                <w:color w:val="FF0000"/>
                <w:sz w:val="16"/>
                <w:szCs w:val="16"/>
                <w:lang w:eastAsia="ja-JP"/>
              </w:rPr>
              <w:t>1a</w:t>
            </w:r>
            <w:r>
              <w:rPr>
                <w:rFonts w:eastAsia="MS Mincho"/>
                <w:sz w:val="16"/>
                <w:szCs w:val="16"/>
                <w:lang w:eastAsia="ja-JP"/>
              </w:rPr>
              <w:t xml:space="preserve"> (Apple, Nokia, CMCC): The SSB indicated in serving cell MO is used as reference SSB (CD-SSB or</w:t>
            </w:r>
            <w:r>
              <w:rPr>
                <w:rFonts w:eastAsia="MS Mincho"/>
                <w:color w:val="FF0000"/>
                <w:sz w:val="16"/>
                <w:szCs w:val="16"/>
                <w:lang w:eastAsia="ja-JP"/>
              </w:rPr>
              <w:t xml:space="preserve"> </w:t>
            </w:r>
            <w:r>
              <w:rPr>
                <w:color w:val="FF0000"/>
                <w:sz w:val="16"/>
                <w:szCs w:val="16"/>
              </w:rPr>
              <w:t xml:space="preserve">one of the </w:t>
            </w:r>
            <w:r>
              <w:rPr>
                <w:rFonts w:eastAsia="MS Mincho"/>
                <w:color w:val="FF0000"/>
                <w:sz w:val="16"/>
                <w:szCs w:val="16"/>
                <w:lang w:eastAsia="ja-JP"/>
              </w:rPr>
              <w:t>NCD-SSB</w:t>
            </w:r>
            <w:r>
              <w:rPr>
                <w:color w:val="FF0000"/>
                <w:sz w:val="16"/>
                <w:szCs w:val="16"/>
              </w:rPr>
              <w:t>s</w:t>
            </w:r>
            <w:r>
              <w:rPr>
                <w:rFonts w:eastAsia="MS Mincho"/>
                <w:sz w:val="16"/>
                <w:szCs w:val="16"/>
                <w:lang w:eastAsia="ja-JP"/>
              </w:rPr>
              <w:t>)</w:t>
            </w:r>
            <w:r>
              <w:rPr>
                <w:sz w:val="16"/>
                <w:szCs w:val="16"/>
              </w:rPr>
              <w:t xml:space="preserve"> </w:t>
            </w:r>
          </w:p>
          <w:p w14:paraId="0FD7C27A" w14:textId="77777777" w:rsidR="002239C4" w:rsidRDefault="00F272CB">
            <w:pPr>
              <w:numPr>
                <w:ilvl w:val="3"/>
                <w:numId w:val="35"/>
              </w:numPr>
              <w:spacing w:after="120" w:line="252" w:lineRule="auto"/>
              <w:rPr>
                <w:rFonts w:eastAsia="MS Mincho"/>
                <w:sz w:val="16"/>
                <w:szCs w:val="16"/>
                <w:lang w:eastAsia="ja-JP"/>
              </w:rPr>
            </w:pPr>
            <w:r>
              <w:rPr>
                <w:sz w:val="16"/>
                <w:szCs w:val="16"/>
              </w:rPr>
              <w:t>only one SSB is indicated in the serving cell MO</w:t>
            </w:r>
          </w:p>
          <w:p w14:paraId="634C6A08" w14:textId="77777777" w:rsidR="002239C4" w:rsidRDefault="00F272CB">
            <w:pPr>
              <w:numPr>
                <w:ilvl w:val="2"/>
                <w:numId w:val="35"/>
              </w:numPr>
              <w:spacing w:after="120" w:line="252" w:lineRule="auto"/>
              <w:ind w:left="1276" w:hanging="425"/>
              <w:rPr>
                <w:rFonts w:eastAsia="MS Mincho"/>
                <w:sz w:val="16"/>
                <w:szCs w:val="16"/>
                <w:lang w:eastAsia="ja-JP"/>
              </w:rPr>
            </w:pPr>
            <w:r>
              <w:rPr>
                <w:rFonts w:eastAsia="MS Mincho"/>
                <w:sz w:val="16"/>
                <w:szCs w:val="16"/>
                <w:lang w:eastAsia="ja-JP"/>
              </w:rPr>
              <w:t>Option 3 (HW, CMCC): CD-SSB of the serving cell</w:t>
            </w:r>
          </w:p>
          <w:p w14:paraId="058C9917" w14:textId="77777777" w:rsidR="002239C4" w:rsidRDefault="00F272CB">
            <w:pPr>
              <w:tabs>
                <w:tab w:val="left" w:pos="1134"/>
              </w:tabs>
              <w:spacing w:line="240" w:lineRule="exact"/>
              <w:rPr>
                <w:sz w:val="16"/>
                <w:szCs w:val="16"/>
                <w:lang w:val="en-US"/>
              </w:rPr>
            </w:pPr>
            <w:r>
              <w:rPr>
                <w:sz w:val="16"/>
                <w:szCs w:val="16"/>
                <w:lang w:val="en-US"/>
              </w:rPr>
              <w:t>Proposal 3: For the sake of progress, if no RAN2 feedback is received in this meeting, we propose RAN4 should make decision in this meeting and adopt option 3.</w:t>
            </w:r>
          </w:p>
          <w:p w14:paraId="7DD9B535" w14:textId="77777777" w:rsidR="002239C4" w:rsidRDefault="00F272CB">
            <w:pPr>
              <w:tabs>
                <w:tab w:val="left" w:pos="1134"/>
              </w:tabs>
              <w:rPr>
                <w:sz w:val="16"/>
                <w:szCs w:val="16"/>
              </w:rPr>
            </w:pPr>
            <w:r>
              <w:rPr>
                <w:sz w:val="16"/>
                <w:szCs w:val="16"/>
                <w:lang w:val="en-US"/>
              </w:rPr>
              <w:t xml:space="preserve">Proposal 4: </w:t>
            </w:r>
            <w:r>
              <w:rPr>
                <w:color w:val="000000"/>
                <w:sz w:val="16"/>
                <w:szCs w:val="16"/>
              </w:rPr>
              <w:t>A measurement is defined as an SSB based intra-frequency when</w:t>
            </w:r>
          </w:p>
          <w:p w14:paraId="2409B8C1" w14:textId="77777777" w:rsidR="002239C4" w:rsidRDefault="00F272CB">
            <w:pPr>
              <w:numPr>
                <w:ilvl w:val="0"/>
                <w:numId w:val="36"/>
              </w:numPr>
              <w:tabs>
                <w:tab w:val="left" w:pos="426"/>
              </w:tabs>
              <w:rPr>
                <w:sz w:val="16"/>
                <w:szCs w:val="16"/>
                <w:lang w:val="en-US"/>
              </w:rPr>
            </w:pPr>
            <w:r>
              <w:rPr>
                <w:color w:val="000000"/>
                <w:sz w:val="16"/>
                <w:szCs w:val="16"/>
              </w:rPr>
              <w:t xml:space="preserve">the centre frequency of </w:t>
            </w:r>
            <w:r>
              <w:rPr>
                <w:color w:val="FF0000"/>
                <w:sz w:val="16"/>
                <w:szCs w:val="16"/>
              </w:rPr>
              <w:t>the reference SSB of the serving cell</w:t>
            </w:r>
            <w:r>
              <w:rPr>
                <w:color w:val="000000"/>
                <w:sz w:val="16"/>
                <w:szCs w:val="16"/>
              </w:rPr>
              <w:t xml:space="preserve"> indicated for measurement and the centre frequency </w:t>
            </w:r>
            <w:r>
              <w:rPr>
                <w:rFonts w:eastAsia="MS Mincho"/>
                <w:color w:val="000000"/>
                <w:sz w:val="16"/>
                <w:szCs w:val="16"/>
              </w:rPr>
              <w:t xml:space="preserve">of the target SSB of the neighbour cell indicated for measurement are the same and </w:t>
            </w:r>
          </w:p>
          <w:p w14:paraId="24017964" w14:textId="77777777" w:rsidR="002239C4" w:rsidRDefault="00F272CB">
            <w:pPr>
              <w:numPr>
                <w:ilvl w:val="0"/>
                <w:numId w:val="36"/>
              </w:numPr>
              <w:tabs>
                <w:tab w:val="left" w:pos="426"/>
              </w:tabs>
              <w:rPr>
                <w:sz w:val="16"/>
                <w:szCs w:val="16"/>
                <w:lang w:val="en-US"/>
              </w:rPr>
            </w:pPr>
            <w:r>
              <w:rPr>
                <w:rFonts w:eastAsia="MS Mincho"/>
                <w:color w:val="000000"/>
                <w:sz w:val="16"/>
                <w:szCs w:val="16"/>
              </w:rPr>
              <w:t xml:space="preserve">the subcarrier </w:t>
            </w:r>
            <w:r>
              <w:rPr>
                <w:sz w:val="16"/>
                <w:szCs w:val="16"/>
                <w:lang w:val="en-US"/>
              </w:rPr>
              <w:t>spacing of the two SSBs are also the same.</w:t>
            </w:r>
          </w:p>
          <w:p w14:paraId="679AAA6C" w14:textId="77777777" w:rsidR="002239C4" w:rsidRDefault="00F272CB">
            <w:pPr>
              <w:tabs>
                <w:tab w:val="left" w:pos="1134"/>
              </w:tabs>
              <w:rPr>
                <w:sz w:val="16"/>
                <w:szCs w:val="16"/>
                <w:lang w:val="en-US"/>
              </w:rPr>
            </w:pPr>
            <w:r>
              <w:rPr>
                <w:sz w:val="16"/>
                <w:szCs w:val="16"/>
                <w:lang w:val="en-US"/>
              </w:rPr>
              <w:t>Proposal 5: UE should perform serving cell measurements based on SSB with active BWP.</w:t>
            </w:r>
          </w:p>
          <w:p w14:paraId="3388DACF" w14:textId="77777777" w:rsidR="002239C4" w:rsidRDefault="00F272CB">
            <w:pPr>
              <w:tabs>
                <w:tab w:val="left" w:pos="1134"/>
              </w:tabs>
              <w:rPr>
                <w:sz w:val="16"/>
                <w:szCs w:val="16"/>
              </w:rPr>
            </w:pPr>
            <w:r>
              <w:rPr>
                <w:sz w:val="16"/>
                <w:szCs w:val="16"/>
              </w:rPr>
              <w:t>Proposal 6: The case that both CD-SSB and NCD-SSB serving cell measurement are configured and both need MG does not exist under the following agreed scenarios:</w:t>
            </w:r>
          </w:p>
          <w:p w14:paraId="243F0E6B"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 xml:space="preserve">Case A: Serving cell active BWP includes CD-SSB </w:t>
            </w:r>
          </w:p>
          <w:p w14:paraId="2218E2D5" w14:textId="77777777" w:rsidR="002239C4" w:rsidRDefault="00F272CB">
            <w:pPr>
              <w:numPr>
                <w:ilvl w:val="2"/>
                <w:numId w:val="35"/>
              </w:numPr>
              <w:spacing w:after="120" w:line="252" w:lineRule="auto"/>
              <w:ind w:left="1800"/>
              <w:rPr>
                <w:rFonts w:eastAsia="MS Mincho"/>
                <w:sz w:val="16"/>
                <w:szCs w:val="16"/>
                <w:lang w:eastAsia="ja-JP"/>
              </w:rPr>
            </w:pPr>
            <w:r>
              <w:rPr>
                <w:rFonts w:eastAsia="MS Mincho"/>
                <w:sz w:val="16"/>
                <w:szCs w:val="16"/>
                <w:lang w:eastAsia="ja-JP"/>
              </w:rPr>
              <w:t>Case B: Serving cell active BWP includes NCD-SSB</w:t>
            </w:r>
          </w:p>
          <w:p w14:paraId="2FC2D58E" w14:textId="77777777" w:rsidR="002239C4" w:rsidRDefault="00F272CB">
            <w:pPr>
              <w:tabs>
                <w:tab w:val="left" w:pos="1134"/>
              </w:tabs>
              <w:rPr>
                <w:sz w:val="16"/>
                <w:szCs w:val="16"/>
              </w:rPr>
            </w:pPr>
            <w:r>
              <w:rPr>
                <w:sz w:val="16"/>
                <w:szCs w:val="16"/>
              </w:rPr>
              <w:lastRenderedPageBreak/>
              <w:t>Proposal 7: If we need to consider the scenario that serving cell active BWP includes neither CD-SSB nor NCD-SSB, we propose to use CD-SSB for serving cell measurement when both CD-SSB and NCD-SSB serving cell measurement are configured and both need MG.</w:t>
            </w:r>
          </w:p>
          <w:p w14:paraId="608769B2" w14:textId="77777777" w:rsidR="002239C4" w:rsidRDefault="00F272CB">
            <w:pPr>
              <w:spacing w:after="120"/>
              <w:rPr>
                <w:sz w:val="16"/>
                <w:szCs w:val="16"/>
              </w:rPr>
            </w:pPr>
            <w:r>
              <w:rPr>
                <w:sz w:val="16"/>
                <w:szCs w:val="16"/>
              </w:rPr>
              <w:t>Proposal 8: When both CD-SSB and NCD-SSB neighbour cell measurement are configured, UE should follow NW’s configuration to perform measurements on both SSBs.</w:t>
            </w:r>
          </w:p>
          <w:p w14:paraId="45EECBF2" w14:textId="77777777" w:rsidR="002239C4" w:rsidRDefault="00F272CB">
            <w:pPr>
              <w:tabs>
                <w:tab w:val="left" w:pos="1134"/>
              </w:tabs>
              <w:rPr>
                <w:sz w:val="16"/>
                <w:szCs w:val="16"/>
              </w:rPr>
            </w:pPr>
            <w:r>
              <w:rPr>
                <w:sz w:val="16"/>
                <w:szCs w:val="16"/>
              </w:rPr>
              <w:t>Proposal 9: For measurement delay requirements, current requirements apply, no addition requirements are introduced.</w:t>
            </w:r>
          </w:p>
          <w:p w14:paraId="7512ED89" w14:textId="77777777" w:rsidR="002239C4" w:rsidRDefault="00F272CB">
            <w:pPr>
              <w:tabs>
                <w:tab w:val="left" w:pos="1134"/>
              </w:tabs>
              <w:rPr>
                <w:sz w:val="16"/>
                <w:szCs w:val="16"/>
                <w:lang w:val="en-US"/>
              </w:rPr>
            </w:pPr>
            <w:r>
              <w:rPr>
                <w:sz w:val="16"/>
                <w:szCs w:val="16"/>
              </w:rPr>
              <w:t>Proposal 10: RAN4 needs to consider ‘inter-frequency without MG’ capability when define RedCap RRM requirements.</w:t>
            </w:r>
          </w:p>
          <w:p w14:paraId="722F8CD0" w14:textId="77777777" w:rsidR="002239C4" w:rsidRDefault="00F272CB">
            <w:pPr>
              <w:tabs>
                <w:tab w:val="left" w:pos="1134"/>
              </w:tabs>
              <w:rPr>
                <w:sz w:val="16"/>
                <w:szCs w:val="16"/>
              </w:rPr>
            </w:pPr>
            <w:r>
              <w:rPr>
                <w:sz w:val="16"/>
                <w:szCs w:val="16"/>
              </w:rPr>
              <w:t>Proposal 11: CSSF outside gap</w:t>
            </w:r>
          </w:p>
          <w:p w14:paraId="253A0512" w14:textId="77777777" w:rsidR="002239C4" w:rsidRDefault="00F272CB">
            <w:pPr>
              <w:numPr>
                <w:ilvl w:val="0"/>
                <w:numId w:val="37"/>
              </w:numPr>
              <w:tabs>
                <w:tab w:val="left" w:pos="426"/>
              </w:tabs>
              <w:rPr>
                <w:sz w:val="16"/>
                <w:szCs w:val="16"/>
              </w:rPr>
            </w:pPr>
            <w:r>
              <w:rPr>
                <w:sz w:val="16"/>
                <w:szCs w:val="16"/>
              </w:rPr>
              <w:t>CSSF</w:t>
            </w:r>
            <w:r>
              <w:rPr>
                <w:sz w:val="16"/>
                <w:szCs w:val="16"/>
                <w:vertAlign w:val="subscript"/>
              </w:rPr>
              <w:t xml:space="preserve">outside_gap,i </w:t>
            </w:r>
            <w:r>
              <w:rPr>
                <w:sz w:val="16"/>
                <w:szCs w:val="16"/>
              </w:rPr>
              <w:t>=1, if only one MO is configured to be measured outside of MG for RedCap. The MO can be either intra-frequency MO without gap or inter-frequency MO without gap,</w:t>
            </w:r>
          </w:p>
          <w:p w14:paraId="3DE1409B" w14:textId="77777777" w:rsidR="002239C4" w:rsidRDefault="00F272CB">
            <w:pPr>
              <w:numPr>
                <w:ilvl w:val="1"/>
                <w:numId w:val="37"/>
              </w:numPr>
              <w:tabs>
                <w:tab w:val="left" w:pos="426"/>
              </w:tabs>
              <w:rPr>
                <w:sz w:val="16"/>
                <w:szCs w:val="16"/>
              </w:rPr>
            </w:pPr>
            <w:r>
              <w:rPr>
                <w:sz w:val="16"/>
                <w:szCs w:val="16"/>
              </w:rPr>
              <w:t>Otherwise, CSSF</w:t>
            </w:r>
            <w:r>
              <w:rPr>
                <w:sz w:val="16"/>
                <w:szCs w:val="16"/>
                <w:vertAlign w:val="subscript"/>
              </w:rPr>
              <w:t xml:space="preserve">outside_gap,i </w:t>
            </w:r>
            <w:r>
              <w:rPr>
                <w:sz w:val="16"/>
                <w:szCs w:val="16"/>
              </w:rPr>
              <w:t>=2 for intra-frequency measurement, and CSSF</w:t>
            </w:r>
            <w:r>
              <w:rPr>
                <w:sz w:val="16"/>
                <w:szCs w:val="16"/>
                <w:vertAlign w:val="subscript"/>
              </w:rPr>
              <w:t xml:space="preserve">outside_gap,i </w:t>
            </w:r>
            <w:r>
              <w:rPr>
                <w:sz w:val="16"/>
                <w:szCs w:val="16"/>
              </w:rPr>
              <w:t>= 2*Y for inter-frequency MO with no measurement gap, Y is the number of configured inter-frequency MOs without MG.</w:t>
            </w:r>
          </w:p>
          <w:p w14:paraId="05785593" w14:textId="77777777" w:rsidR="002239C4" w:rsidRDefault="00F272CB">
            <w:pPr>
              <w:numPr>
                <w:ilvl w:val="1"/>
                <w:numId w:val="37"/>
              </w:numPr>
              <w:tabs>
                <w:tab w:val="left" w:pos="426"/>
              </w:tabs>
              <w:rPr>
                <w:sz w:val="16"/>
                <w:szCs w:val="16"/>
              </w:rPr>
            </w:pPr>
            <w:r>
              <w:rPr>
                <w:sz w:val="16"/>
                <w:szCs w:val="16"/>
              </w:rPr>
              <w:t xml:space="preserve">Note: Only </w:t>
            </w:r>
            <w:r>
              <w:rPr>
                <w:rFonts w:eastAsia="MS Mincho"/>
                <w:color w:val="000000"/>
                <w:sz w:val="16"/>
                <w:szCs w:val="16"/>
              </w:rPr>
              <w:t xml:space="preserve">inter-frequency </w:t>
            </w:r>
            <w:r>
              <w:rPr>
                <w:color w:val="000000"/>
                <w:sz w:val="16"/>
                <w:szCs w:val="16"/>
              </w:rPr>
              <w:t>M</w:t>
            </w:r>
            <w:r>
              <w:rPr>
                <w:rFonts w:eastAsia="MS Mincho"/>
                <w:color w:val="000000"/>
                <w:sz w:val="16"/>
                <w:szCs w:val="16"/>
              </w:rPr>
              <w:t xml:space="preserve">Os without MG when none of the SMTC occasions of this inter-frequency measurement object are overlapped by the measurement gap </w:t>
            </w:r>
            <w:r>
              <w:rPr>
                <w:color w:val="000000"/>
                <w:sz w:val="16"/>
                <w:szCs w:val="16"/>
              </w:rPr>
              <w:t>are measured outside of MG</w:t>
            </w:r>
          </w:p>
          <w:p w14:paraId="7477A504" w14:textId="77777777" w:rsidR="002239C4" w:rsidRDefault="002239C4">
            <w:pPr>
              <w:spacing w:before="240"/>
              <w:jc w:val="both"/>
              <w:rPr>
                <w:sz w:val="16"/>
                <w:szCs w:val="16"/>
              </w:rPr>
            </w:pPr>
          </w:p>
        </w:tc>
      </w:tr>
      <w:tr w:rsidR="002239C4" w14:paraId="109ED6CF" w14:textId="77777777">
        <w:trPr>
          <w:trHeight w:val="468"/>
        </w:trPr>
        <w:tc>
          <w:tcPr>
            <w:tcW w:w="1621" w:type="dxa"/>
            <w:vAlign w:val="center"/>
          </w:tcPr>
          <w:p w14:paraId="55408432" w14:textId="77777777" w:rsidR="002239C4" w:rsidRDefault="004258BC">
            <w:pPr>
              <w:rPr>
                <w:color w:val="0000FF"/>
                <w:sz w:val="16"/>
                <w:szCs w:val="16"/>
                <w:u w:val="single"/>
              </w:rPr>
            </w:pPr>
            <w:hyperlink r:id="rId89" w:history="1">
              <w:r w:rsidR="00F272CB">
                <w:rPr>
                  <w:rStyle w:val="Hyperlink"/>
                  <w:sz w:val="16"/>
                  <w:szCs w:val="16"/>
                </w:rPr>
                <w:t>R4-2208722</w:t>
              </w:r>
            </w:hyperlink>
          </w:p>
          <w:p w14:paraId="271C47BC" w14:textId="77777777" w:rsidR="002239C4" w:rsidRDefault="002239C4">
            <w:pPr>
              <w:rPr>
                <w:color w:val="0000FF"/>
                <w:sz w:val="16"/>
                <w:szCs w:val="16"/>
                <w:u w:val="single"/>
              </w:rPr>
            </w:pPr>
          </w:p>
        </w:tc>
        <w:tc>
          <w:tcPr>
            <w:tcW w:w="1431" w:type="dxa"/>
            <w:vAlign w:val="center"/>
          </w:tcPr>
          <w:p w14:paraId="02F8BB69" w14:textId="77777777" w:rsidR="002239C4" w:rsidRDefault="00F272CB">
            <w:pPr>
              <w:spacing w:before="120" w:after="120"/>
              <w:rPr>
                <w:color w:val="000000" w:themeColor="text1"/>
                <w:sz w:val="16"/>
                <w:szCs w:val="16"/>
                <w:lang w:val="en-US"/>
              </w:rPr>
            </w:pPr>
            <w:r>
              <w:rPr>
                <w:color w:val="000000" w:themeColor="text1"/>
                <w:sz w:val="16"/>
                <w:szCs w:val="16"/>
                <w:lang w:val="en-US"/>
              </w:rPr>
              <w:t>ZTE Corporation</w:t>
            </w:r>
          </w:p>
        </w:tc>
        <w:tc>
          <w:tcPr>
            <w:tcW w:w="6579" w:type="dxa"/>
          </w:tcPr>
          <w:p w14:paraId="1B3A62E5" w14:textId="77777777" w:rsidR="002239C4" w:rsidRDefault="00F272CB">
            <w:pPr>
              <w:pStyle w:val="RAN4proposal"/>
              <w:numPr>
                <w:ilvl w:val="0"/>
                <w:numId w:val="30"/>
              </w:numPr>
              <w:rPr>
                <w:rFonts w:cs="Times New Roman"/>
                <w:b w:val="0"/>
                <w:sz w:val="16"/>
                <w:szCs w:val="16"/>
                <w:lang w:eastAsia="zh-CN"/>
              </w:rPr>
            </w:pPr>
            <w:r>
              <w:rPr>
                <w:rFonts w:cs="Times New Roman"/>
                <w:b w:val="0"/>
                <w:sz w:val="16"/>
                <w:szCs w:val="16"/>
                <w:lang w:eastAsia="ja-JP"/>
              </w:rPr>
              <w:t>NW indicates the reference SSB</w:t>
            </w:r>
            <w:r>
              <w:rPr>
                <w:rFonts w:eastAsia="SimSun" w:cs="Times New Roman"/>
                <w:b w:val="0"/>
                <w:sz w:val="16"/>
                <w:szCs w:val="16"/>
                <w:lang w:eastAsia="zh-CN"/>
              </w:rPr>
              <w:t xml:space="preserve"> </w:t>
            </w:r>
            <w:r>
              <w:rPr>
                <w:rFonts w:cs="Times New Roman"/>
                <w:b w:val="0"/>
                <w:color w:val="000000" w:themeColor="text1"/>
                <w:sz w:val="16"/>
                <w:szCs w:val="16"/>
                <w:lang w:eastAsia="ko-KR"/>
              </w:rPr>
              <w:t>to</w:t>
            </w:r>
            <w:r>
              <w:rPr>
                <w:rFonts w:eastAsia="SimSun" w:cs="Times New Roman"/>
                <w:b w:val="0"/>
                <w:color w:val="000000" w:themeColor="text1"/>
                <w:sz w:val="16"/>
                <w:szCs w:val="16"/>
                <w:lang w:eastAsia="zh-CN"/>
              </w:rPr>
              <w:t xml:space="preserve"> use as reference to</w:t>
            </w:r>
            <w:r>
              <w:rPr>
                <w:rFonts w:cs="Times New Roman"/>
                <w:b w:val="0"/>
                <w:color w:val="000000" w:themeColor="text1"/>
                <w:sz w:val="16"/>
                <w:szCs w:val="16"/>
                <w:lang w:eastAsia="ko-KR"/>
              </w:rPr>
              <w:t xml:space="preserve"> decide measurement type</w:t>
            </w:r>
            <w:r>
              <w:rPr>
                <w:rFonts w:eastAsia="SimSun" w:cs="Times New Roman"/>
                <w:b w:val="0"/>
                <w:color w:val="000000" w:themeColor="text1"/>
                <w:sz w:val="16"/>
                <w:szCs w:val="16"/>
                <w:lang w:eastAsia="zh-CN"/>
              </w:rPr>
              <w:t>s</w:t>
            </w:r>
            <w:r>
              <w:rPr>
                <w:rFonts w:cs="Times New Roman"/>
                <w:b w:val="0"/>
                <w:color w:val="000000" w:themeColor="text1"/>
                <w:sz w:val="16"/>
                <w:szCs w:val="16"/>
                <w:lang w:eastAsia="ko-KR"/>
              </w:rPr>
              <w:t xml:space="preserve"> (intra- or inter-frequency)</w:t>
            </w:r>
            <w:r>
              <w:rPr>
                <w:rFonts w:cs="Times New Roman"/>
                <w:b w:val="0"/>
                <w:sz w:val="16"/>
                <w:szCs w:val="16"/>
                <w:lang w:eastAsia="zh-CN"/>
              </w:rPr>
              <w:t>.</w:t>
            </w:r>
          </w:p>
          <w:p w14:paraId="29F0A411"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UE shall follow the NW’s configuration to perform measurement w</w:t>
            </w:r>
            <w:r>
              <w:rPr>
                <w:rFonts w:cs="Times New Roman"/>
                <w:b w:val="0"/>
                <w:color w:val="000000" w:themeColor="text1"/>
                <w:sz w:val="16"/>
                <w:szCs w:val="16"/>
                <w:lang w:eastAsia="ko-KR"/>
              </w:rPr>
              <w:t>hen both CD-SSB and NCD-SSB are configured for serving cell measurements and both require MG</w:t>
            </w:r>
            <w:r>
              <w:rPr>
                <w:rFonts w:eastAsia="SimSun" w:cs="Times New Roman"/>
                <w:b w:val="0"/>
                <w:color w:val="000000" w:themeColor="text1"/>
                <w:sz w:val="16"/>
                <w:szCs w:val="16"/>
                <w:lang w:eastAsia="zh-CN"/>
              </w:rPr>
              <w:t>.</w:t>
            </w:r>
          </w:p>
          <w:p w14:paraId="0FD2E57D"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UE shall follow the NW’s configuration to perform measurement w</w:t>
            </w:r>
            <w:r>
              <w:rPr>
                <w:rFonts w:cs="Times New Roman"/>
                <w:b w:val="0"/>
                <w:color w:val="000000" w:themeColor="text1"/>
                <w:sz w:val="16"/>
                <w:szCs w:val="16"/>
                <w:lang w:eastAsia="ko-KR"/>
              </w:rPr>
              <w:t>hen both CD-SSB and NCD-SSB are configured for neighbour cell measurements</w:t>
            </w:r>
            <w:r>
              <w:rPr>
                <w:rFonts w:eastAsia="SimSun" w:cs="Times New Roman"/>
                <w:b w:val="0"/>
                <w:color w:val="000000" w:themeColor="text1"/>
                <w:sz w:val="16"/>
                <w:szCs w:val="16"/>
                <w:lang w:eastAsia="zh-CN"/>
              </w:rPr>
              <w:t>.</w:t>
            </w:r>
          </w:p>
          <w:p w14:paraId="28BAA090"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NCD-SSB periodicity is up to NW</w:t>
            </w:r>
            <w:r>
              <w:rPr>
                <w:rFonts w:cs="Times New Roman"/>
                <w:b w:val="0"/>
                <w:sz w:val="16"/>
                <w:szCs w:val="16"/>
                <w:lang w:eastAsia="zh-CN"/>
              </w:rPr>
              <w:t>.</w:t>
            </w:r>
          </w:p>
          <w:p w14:paraId="1AAE77FA" w14:textId="77777777" w:rsidR="002239C4" w:rsidRDefault="00F272CB">
            <w:pPr>
              <w:pStyle w:val="RAN4proposal"/>
              <w:ind w:left="0" w:firstLine="0"/>
              <w:rPr>
                <w:rFonts w:cs="Times New Roman"/>
                <w:b w:val="0"/>
                <w:sz w:val="16"/>
                <w:szCs w:val="16"/>
                <w:lang w:eastAsia="zh-CN"/>
              </w:rPr>
            </w:pPr>
            <w:r>
              <w:rPr>
                <w:rFonts w:eastAsia="SimSun" w:cs="Times New Roman"/>
                <w:b w:val="0"/>
                <w:color w:val="000000" w:themeColor="text1"/>
                <w:sz w:val="16"/>
                <w:szCs w:val="16"/>
                <w:lang w:eastAsia="zh-CN"/>
              </w:rPr>
              <w:t>RedCap UE won’t support ‘Inter-frequency without gap’ measurement capability</w:t>
            </w:r>
            <w:r>
              <w:rPr>
                <w:rFonts w:cs="Times New Roman"/>
                <w:b w:val="0"/>
                <w:sz w:val="16"/>
                <w:szCs w:val="16"/>
                <w:lang w:eastAsia="zh-CN"/>
              </w:rPr>
              <w:t>.</w:t>
            </w:r>
          </w:p>
          <w:p w14:paraId="323D661F" w14:textId="77777777" w:rsidR="002239C4" w:rsidRDefault="002239C4">
            <w:pPr>
              <w:rPr>
                <w:sz w:val="16"/>
                <w:szCs w:val="16"/>
                <w:lang w:val="en-US" w:eastAsia="zh-CN"/>
              </w:rPr>
            </w:pPr>
          </w:p>
          <w:p w14:paraId="788384DB" w14:textId="77777777" w:rsidR="002239C4" w:rsidRDefault="00F272CB">
            <w:pPr>
              <w:pStyle w:val="RAN4proposal"/>
              <w:ind w:left="0" w:firstLine="0"/>
              <w:rPr>
                <w:rFonts w:cs="Times New Roman"/>
                <w:b w:val="0"/>
                <w:sz w:val="16"/>
                <w:szCs w:val="16"/>
                <w:lang w:eastAsia="zh-CN"/>
              </w:rPr>
            </w:pPr>
            <w:r>
              <w:rPr>
                <w:rFonts w:cs="Times New Roman"/>
                <w:b w:val="0"/>
                <w:sz w:val="16"/>
                <w:szCs w:val="16"/>
                <w:lang w:eastAsia="zh-CN"/>
              </w:rPr>
              <w:t>The searcher will be exclusively used by intra-frequency without gap measurement provided that RAN4 agrees that RedCap UE does NOT support ‘Inter-frequency without gap’ measurement capability in Rel-17.</w:t>
            </w:r>
          </w:p>
          <w:p w14:paraId="688CBE57" w14:textId="77777777" w:rsidR="002239C4" w:rsidRDefault="00F272CB">
            <w:pPr>
              <w:pStyle w:val="RAN4proposal"/>
              <w:ind w:left="0" w:firstLine="0"/>
              <w:rPr>
                <w:rFonts w:cs="Times New Roman"/>
                <w:b w:val="0"/>
                <w:sz w:val="16"/>
                <w:szCs w:val="16"/>
                <w:lang w:eastAsia="zh-CN"/>
              </w:rPr>
            </w:pPr>
            <w:r>
              <w:rPr>
                <w:rFonts w:cs="Times New Roman"/>
                <w:b w:val="0"/>
                <w:color w:val="000000" w:themeColor="text1"/>
                <w:sz w:val="16"/>
                <w:szCs w:val="16"/>
              </w:rPr>
              <w:t>CSSF</w:t>
            </w:r>
            <w:r>
              <w:rPr>
                <w:rFonts w:cs="Times New Roman"/>
                <w:b w:val="0"/>
                <w:color w:val="000000" w:themeColor="text1"/>
                <w:sz w:val="16"/>
                <w:szCs w:val="16"/>
                <w:vertAlign w:val="subscript"/>
              </w:rPr>
              <w:t xml:space="preserve">outside_gap,i </w:t>
            </w:r>
            <w:r>
              <w:rPr>
                <w:rFonts w:cs="Times New Roman"/>
                <w:b w:val="0"/>
                <w:color w:val="000000" w:themeColor="text1"/>
                <w:sz w:val="16"/>
                <w:szCs w:val="16"/>
              </w:rPr>
              <w:t>= 1 for RedCap UE measurement outside gap based on Rel-15 requirement.</w:t>
            </w:r>
          </w:p>
          <w:p w14:paraId="7A6F0850" w14:textId="77777777" w:rsidR="002239C4" w:rsidRDefault="002239C4">
            <w:pPr>
              <w:tabs>
                <w:tab w:val="left" w:pos="1134"/>
              </w:tabs>
              <w:rPr>
                <w:sz w:val="16"/>
                <w:szCs w:val="16"/>
                <w:lang w:val="en-US"/>
              </w:rPr>
            </w:pPr>
          </w:p>
        </w:tc>
      </w:tr>
      <w:tr w:rsidR="002239C4" w14:paraId="3131559A" w14:textId="77777777">
        <w:trPr>
          <w:trHeight w:val="468"/>
        </w:trPr>
        <w:tc>
          <w:tcPr>
            <w:tcW w:w="1621" w:type="dxa"/>
            <w:vAlign w:val="center"/>
          </w:tcPr>
          <w:p w14:paraId="38A36C7C" w14:textId="77777777" w:rsidR="002239C4" w:rsidRDefault="004258BC">
            <w:pPr>
              <w:rPr>
                <w:color w:val="0000FF"/>
                <w:sz w:val="16"/>
                <w:szCs w:val="16"/>
                <w:u w:val="single"/>
              </w:rPr>
            </w:pPr>
            <w:hyperlink r:id="rId90" w:history="1">
              <w:r w:rsidR="00F272CB">
                <w:rPr>
                  <w:rStyle w:val="Hyperlink"/>
                  <w:sz w:val="16"/>
                  <w:szCs w:val="16"/>
                </w:rPr>
                <w:t>R4-2208980</w:t>
              </w:r>
            </w:hyperlink>
          </w:p>
          <w:p w14:paraId="7085AE1B" w14:textId="77777777" w:rsidR="002239C4" w:rsidRDefault="002239C4">
            <w:pPr>
              <w:rPr>
                <w:color w:val="0000FF"/>
                <w:sz w:val="16"/>
                <w:szCs w:val="16"/>
                <w:u w:val="single"/>
              </w:rPr>
            </w:pPr>
          </w:p>
        </w:tc>
        <w:tc>
          <w:tcPr>
            <w:tcW w:w="1431" w:type="dxa"/>
            <w:vAlign w:val="center"/>
          </w:tcPr>
          <w:p w14:paraId="53753293" w14:textId="77777777" w:rsidR="002239C4" w:rsidRDefault="00F272CB">
            <w:pPr>
              <w:spacing w:before="120" w:after="120"/>
              <w:rPr>
                <w:color w:val="000000" w:themeColor="text1"/>
                <w:sz w:val="16"/>
                <w:szCs w:val="16"/>
                <w:lang w:val="en-US"/>
              </w:rPr>
            </w:pPr>
            <w:r>
              <w:rPr>
                <w:color w:val="000000" w:themeColor="text1"/>
                <w:sz w:val="16"/>
                <w:szCs w:val="16"/>
                <w:lang w:val="en-US"/>
              </w:rPr>
              <w:t>Huawei, Hisilicon</w:t>
            </w:r>
          </w:p>
        </w:tc>
        <w:tc>
          <w:tcPr>
            <w:tcW w:w="6579" w:type="dxa"/>
          </w:tcPr>
          <w:p w14:paraId="5222197A" w14:textId="77777777" w:rsidR="002239C4" w:rsidRDefault="00F272CB">
            <w:pPr>
              <w:rPr>
                <w:rFonts w:eastAsiaTheme="minorEastAsia"/>
                <w:sz w:val="16"/>
                <w:szCs w:val="16"/>
                <w:lang w:val="en-US" w:eastAsia="zh-CN"/>
              </w:rPr>
            </w:pPr>
            <w:r>
              <w:rPr>
                <w:sz w:val="16"/>
                <w:szCs w:val="16"/>
                <w:lang w:val="en-US"/>
              </w:rPr>
              <w:t>Proposal 1: Reference SSB to decide intra-frequency measurement is supposed to be fixed, and it is not expected to be changed with active BWP switching.</w:t>
            </w:r>
          </w:p>
          <w:p w14:paraId="013842A1" w14:textId="77777777" w:rsidR="002239C4" w:rsidRDefault="00F272CB">
            <w:pPr>
              <w:rPr>
                <w:rFonts w:eastAsiaTheme="minorEastAsia"/>
                <w:sz w:val="16"/>
                <w:szCs w:val="16"/>
                <w:lang w:val="en-US" w:eastAsia="zh-CN"/>
              </w:rPr>
            </w:pPr>
            <w:r>
              <w:rPr>
                <w:rFonts w:eastAsiaTheme="minorEastAsia"/>
                <w:sz w:val="16"/>
                <w:szCs w:val="16"/>
                <w:lang w:val="en-US" w:eastAsia="zh-CN"/>
              </w:rPr>
              <w:t>Proposal 2: The intra-frequency measurement definition for RedCap UE can be specified as,</w:t>
            </w:r>
          </w:p>
          <w:p w14:paraId="6660BDC7" w14:textId="77777777" w:rsidR="002239C4" w:rsidRDefault="00F272CB">
            <w:pPr>
              <w:rPr>
                <w:sz w:val="16"/>
                <w:szCs w:val="16"/>
                <w:lang w:val="en-US"/>
              </w:rPr>
            </w:pPr>
            <w:r>
              <w:rPr>
                <w:sz w:val="16"/>
                <w:szCs w:val="16"/>
                <w:lang w:val="en-US"/>
              </w:rPr>
              <w:t>A measurement is defined as a SSB based intra-frequency measurement provided the centre frequency of the reference SSB of the serving cell and the centre frequency of the SSB of the neighbour cell are the same, and the subcarrier spacing of the two SSBs are also the same, where reference SSB of serving cell is CD-SSB or a fixed NCD-SSB.</w:t>
            </w:r>
            <w:r>
              <w:rPr>
                <w:rFonts w:eastAsiaTheme="minorEastAsia"/>
                <w:sz w:val="16"/>
                <w:szCs w:val="16"/>
                <w:lang w:val="en-US" w:eastAsia="zh-CN"/>
              </w:rPr>
              <w:t xml:space="preserve"> </w:t>
            </w:r>
          </w:p>
          <w:p w14:paraId="285D6A57" w14:textId="77777777" w:rsidR="002239C4" w:rsidRDefault="00F272CB">
            <w:pPr>
              <w:rPr>
                <w:sz w:val="16"/>
                <w:szCs w:val="16"/>
                <w:lang w:val="en-US"/>
              </w:rPr>
            </w:pPr>
            <w:r>
              <w:rPr>
                <w:sz w:val="16"/>
                <w:szCs w:val="16"/>
                <w:lang w:val="en-US"/>
              </w:rPr>
              <w:t>Proposal 3: When both CD-SSB and NCD-SSB are configured for serving cell measurements, UE performs serving cell measurements based on SSB within active BWP. Whether measurement on SSB outside active BWP is up to UE implementation.</w:t>
            </w:r>
          </w:p>
          <w:p w14:paraId="22C551E4" w14:textId="77777777" w:rsidR="002239C4" w:rsidRDefault="00F272CB">
            <w:pPr>
              <w:rPr>
                <w:sz w:val="16"/>
                <w:szCs w:val="16"/>
                <w:lang w:val="en-US"/>
              </w:rPr>
            </w:pPr>
            <w:r>
              <w:rPr>
                <w:sz w:val="16"/>
                <w:szCs w:val="16"/>
                <w:lang w:val="en-US"/>
              </w:rPr>
              <w:t>Proposal 4: When both CD-SSB and NCD-SSB are configured for serving cell measurements and both require MG, UE could choose to perform measurement on CD-SSB.</w:t>
            </w:r>
          </w:p>
          <w:p w14:paraId="06E359D8" w14:textId="77777777" w:rsidR="002239C4" w:rsidRDefault="00F272CB">
            <w:pPr>
              <w:rPr>
                <w:sz w:val="16"/>
                <w:szCs w:val="16"/>
                <w:lang w:val="en-US"/>
              </w:rPr>
            </w:pPr>
            <w:r>
              <w:rPr>
                <w:sz w:val="16"/>
                <w:szCs w:val="16"/>
                <w:lang w:val="en-US"/>
              </w:rPr>
              <w:t>Proposal 5: When both CD-SSB MO and NCD-SSB MO are configured for neighbour cell measurements, UE shall follow network’s configuration to measure all MOs.</w:t>
            </w:r>
          </w:p>
          <w:p w14:paraId="5AFA67EB" w14:textId="77777777" w:rsidR="002239C4" w:rsidRDefault="00F272CB">
            <w:pPr>
              <w:rPr>
                <w:sz w:val="16"/>
                <w:szCs w:val="16"/>
                <w:lang w:val="en-US"/>
              </w:rPr>
            </w:pPr>
            <w:r>
              <w:rPr>
                <w:sz w:val="16"/>
                <w:szCs w:val="16"/>
                <w:lang w:val="en-US"/>
              </w:rPr>
              <w:lastRenderedPageBreak/>
              <w:t>Proposal 6: The neighbor cell’s SSB type (NCD-SSB or CD-SSB) shall be provided to UE if UE is configured to perform cell identification/measurement on neighbor cell’s NCD-SSB.</w:t>
            </w:r>
          </w:p>
          <w:p w14:paraId="537181E7" w14:textId="77777777" w:rsidR="002239C4" w:rsidRDefault="00F272CB">
            <w:pPr>
              <w:rPr>
                <w:sz w:val="16"/>
                <w:szCs w:val="16"/>
                <w:lang w:val="en-US"/>
              </w:rPr>
            </w:pPr>
            <w:r>
              <w:rPr>
                <w:sz w:val="16"/>
                <w:szCs w:val="16"/>
                <w:lang w:val="en-US"/>
              </w:rPr>
              <w:t>Proposal 7</w:t>
            </w:r>
            <w:r>
              <w:rPr>
                <w:rFonts w:eastAsiaTheme="minorEastAsia"/>
                <w:sz w:val="16"/>
                <w:szCs w:val="16"/>
                <w:lang w:val="en-US" w:eastAsia="zh-CN"/>
              </w:rPr>
              <w:t xml:space="preserve">: </w:t>
            </w:r>
            <w:r>
              <w:rPr>
                <w:sz w:val="16"/>
                <w:szCs w:val="16"/>
                <w:lang w:val="en-US" w:eastAsia="ja-JP"/>
              </w:rPr>
              <w:t>SMTC periodicity of NCD-SSB is up to network configuration</w:t>
            </w:r>
            <w:r>
              <w:rPr>
                <w:sz w:val="16"/>
                <w:szCs w:val="16"/>
                <w:lang w:val="en-US"/>
              </w:rPr>
              <w:t xml:space="preserve"> and shall be not larger than 160ms.</w:t>
            </w:r>
          </w:p>
          <w:p w14:paraId="44916B76" w14:textId="77777777" w:rsidR="002239C4" w:rsidRDefault="002239C4">
            <w:pPr>
              <w:rPr>
                <w:sz w:val="16"/>
                <w:szCs w:val="16"/>
                <w:lang w:val="en-US"/>
              </w:rPr>
            </w:pPr>
          </w:p>
          <w:p w14:paraId="19D460F7" w14:textId="77777777" w:rsidR="002239C4" w:rsidRDefault="00F272CB">
            <w:pPr>
              <w:rPr>
                <w:color w:val="000000" w:themeColor="text1"/>
                <w:sz w:val="16"/>
                <w:szCs w:val="16"/>
                <w:lang w:val="en-US" w:eastAsia="ja-JP"/>
              </w:rPr>
            </w:pPr>
            <w:r>
              <w:rPr>
                <w:sz w:val="16"/>
                <w:szCs w:val="16"/>
                <w:lang w:val="en-US" w:eastAsia="ja-JP"/>
              </w:rPr>
              <w:t xml:space="preserve">Proposal 8: The cases shall be first clarified when discussing on inter-frequency without gap </w:t>
            </w:r>
            <w:r>
              <w:rPr>
                <w:color w:val="000000" w:themeColor="text1"/>
                <w:sz w:val="16"/>
                <w:szCs w:val="16"/>
                <w:lang w:val="en-US" w:eastAsia="ja-JP"/>
              </w:rPr>
              <w:t>capability.</w:t>
            </w:r>
          </w:p>
          <w:p w14:paraId="0398A812" w14:textId="77777777" w:rsidR="002239C4" w:rsidRDefault="00F272CB">
            <w:pPr>
              <w:rPr>
                <w:color w:val="000000" w:themeColor="text1"/>
                <w:sz w:val="16"/>
                <w:szCs w:val="16"/>
                <w:lang w:val="en-US" w:eastAsia="zh-CN"/>
              </w:rPr>
            </w:pPr>
            <w:r>
              <w:rPr>
                <w:color w:val="000000" w:themeColor="text1"/>
                <w:sz w:val="16"/>
                <w:szCs w:val="16"/>
                <w:lang w:val="en-US" w:eastAsia="zh-CN"/>
              </w:rPr>
              <w:t>Proposal 9: For RedCap UE, one searcher shall be shared with all frequency layers which are measured without gap.</w:t>
            </w:r>
          </w:p>
          <w:p w14:paraId="127460D5" w14:textId="77777777" w:rsidR="002239C4" w:rsidRDefault="00F272CB">
            <w:pPr>
              <w:rPr>
                <w:sz w:val="16"/>
                <w:szCs w:val="16"/>
                <w:lang w:val="en-US" w:eastAsia="zh-CN"/>
              </w:rPr>
            </w:pPr>
            <w:r>
              <w:rPr>
                <w:sz w:val="16"/>
                <w:szCs w:val="16"/>
                <w:lang w:val="en-US" w:eastAsia="zh-CN"/>
              </w:rPr>
              <w:t>Proposal 10: For intra-frequency PSS/SSS detection for RedCap UE with 1RX,</w:t>
            </w:r>
            <w:r>
              <w:rPr>
                <w:sz w:val="16"/>
                <w:szCs w:val="16"/>
                <w:lang w:val="en-US"/>
              </w:rPr>
              <w:t xml:space="preserve"> </w:t>
            </w:r>
            <w:r>
              <w:rPr>
                <w:sz w:val="16"/>
                <w:szCs w:val="16"/>
                <w:lang w:val="en-US" w:eastAsia="zh-CN"/>
              </w:rPr>
              <w:t>at least 6 samples are needed for FR1.</w:t>
            </w:r>
          </w:p>
          <w:p w14:paraId="15B377E4" w14:textId="77777777" w:rsidR="002239C4" w:rsidRDefault="00F272CB">
            <w:pPr>
              <w:rPr>
                <w:sz w:val="16"/>
                <w:szCs w:val="16"/>
                <w:lang w:val="en-US" w:eastAsia="zh-CN"/>
              </w:rPr>
            </w:pPr>
            <w:r>
              <w:rPr>
                <w:sz w:val="16"/>
                <w:szCs w:val="16"/>
                <w:lang w:val="en-US" w:eastAsia="zh-CN"/>
              </w:rPr>
              <w:t>Proposal 11: Not to extend the lower bound in PSS/SSS detection delay.</w:t>
            </w:r>
          </w:p>
          <w:p w14:paraId="210B1543" w14:textId="77777777" w:rsidR="002239C4" w:rsidRDefault="00F272CB">
            <w:pPr>
              <w:rPr>
                <w:sz w:val="16"/>
                <w:szCs w:val="16"/>
                <w:lang w:val="en-US"/>
              </w:rPr>
            </w:pPr>
            <w:r>
              <w:rPr>
                <w:sz w:val="16"/>
                <w:szCs w:val="16"/>
                <w:lang w:val="en-US" w:eastAsia="zh-CN"/>
              </w:rPr>
              <w:t>Proposal 12: For time index acquisition for RedCap UE with 1RX,</w:t>
            </w:r>
            <w:r>
              <w:rPr>
                <w:rFonts w:eastAsiaTheme="minorEastAsia"/>
                <w:sz w:val="16"/>
                <w:szCs w:val="16"/>
                <w:lang w:val="en-US" w:eastAsia="zh-CN"/>
              </w:rPr>
              <w:t xml:space="preserve"> </w:t>
            </w:r>
            <w:r>
              <w:rPr>
                <w:sz w:val="16"/>
                <w:szCs w:val="16"/>
                <w:lang w:val="en-US" w:eastAsia="zh-CN"/>
              </w:rPr>
              <w:t>6 samples are needed in FR1 (3 additional samples are needed).</w:t>
            </w:r>
          </w:p>
          <w:p w14:paraId="413B5DFE" w14:textId="77777777" w:rsidR="002239C4" w:rsidRDefault="00F272CB">
            <w:pPr>
              <w:rPr>
                <w:color w:val="000000" w:themeColor="text1"/>
                <w:sz w:val="16"/>
                <w:szCs w:val="16"/>
                <w:lang w:val="en-US" w:eastAsia="ko-KR"/>
              </w:rPr>
            </w:pPr>
            <w:r>
              <w:rPr>
                <w:sz w:val="16"/>
                <w:szCs w:val="16"/>
                <w:lang w:val="en-US" w:eastAsia="zh-CN"/>
              </w:rPr>
              <w:t xml:space="preserve">Proposal 13: </w:t>
            </w:r>
            <w:r>
              <w:rPr>
                <w:color w:val="000000" w:themeColor="text1"/>
                <w:sz w:val="16"/>
                <w:szCs w:val="16"/>
                <w:lang w:val="en-US" w:eastAsia="ko-KR"/>
              </w:rPr>
              <w:t>CGI reading delay for RedCap UE with 1RX in FR1:</w:t>
            </w:r>
          </w:p>
          <w:p w14:paraId="1D91AB06" w14:textId="77777777" w:rsidR="002239C4" w:rsidRDefault="00F272CB">
            <w:pPr>
              <w:ind w:leftChars="200" w:left="400"/>
              <w:rPr>
                <w:sz w:val="16"/>
                <w:szCs w:val="16"/>
                <w:lang w:val="en-US"/>
              </w:rPr>
            </w:pPr>
            <w:r>
              <w:rPr>
                <w:sz w:val="16"/>
                <w:szCs w:val="16"/>
                <w:lang w:val="en-US"/>
              </w:rPr>
              <w:t>-The MIB decoding delay requirement can be the same as non-RedCap UE for SNR=-3Db;</w:t>
            </w:r>
          </w:p>
          <w:p w14:paraId="785ABF2C" w14:textId="77777777" w:rsidR="002239C4" w:rsidRDefault="00F272CB">
            <w:pPr>
              <w:ind w:leftChars="200" w:left="400"/>
              <w:rPr>
                <w:sz w:val="16"/>
                <w:szCs w:val="16"/>
                <w:lang w:val="en-US"/>
              </w:rPr>
            </w:pPr>
            <w:r>
              <w:rPr>
                <w:sz w:val="16"/>
                <w:szCs w:val="16"/>
                <w:lang w:val="en-US"/>
              </w:rPr>
              <w:t>- 12 samples are needed for SIB1 decoding delay for 1Rx RedCap UE to achieve the SIB1 90% successful rate.</w:t>
            </w:r>
          </w:p>
          <w:p w14:paraId="4C64EB74" w14:textId="77777777" w:rsidR="002239C4" w:rsidRDefault="00F272CB">
            <w:pPr>
              <w:rPr>
                <w:sz w:val="16"/>
                <w:szCs w:val="16"/>
                <w:lang w:val="en-US" w:eastAsia="zh-CN"/>
              </w:rPr>
            </w:pPr>
            <w:r>
              <w:rPr>
                <w:sz w:val="16"/>
                <w:szCs w:val="16"/>
                <w:lang w:val="en-US" w:eastAsia="zh-CN"/>
              </w:rPr>
              <w:t xml:space="preserve">Proposal 14: For RedCap UE with 1RX, RRM measurement period can be unchanged and RRM measurement accuracy is relaxed by 1dB. </w:t>
            </w:r>
          </w:p>
          <w:p w14:paraId="56A98D57" w14:textId="77777777" w:rsidR="002239C4" w:rsidRDefault="00F272CB">
            <w:pPr>
              <w:rPr>
                <w:sz w:val="16"/>
                <w:szCs w:val="16"/>
                <w:lang w:val="en-US" w:eastAsia="zh-CN"/>
              </w:rPr>
            </w:pPr>
            <w:r>
              <w:rPr>
                <w:sz w:val="16"/>
                <w:szCs w:val="16"/>
                <w:lang w:val="en-US" w:eastAsia="zh-CN"/>
              </w:rPr>
              <w:t>Proposal 15: No need to introduce scheduling availability restriction on NR RedCap UEs performing measurements in HD-FDD bands.</w:t>
            </w:r>
          </w:p>
          <w:p w14:paraId="41A03865" w14:textId="77777777" w:rsidR="002239C4" w:rsidRDefault="002239C4">
            <w:pPr>
              <w:rPr>
                <w:sz w:val="16"/>
                <w:szCs w:val="16"/>
                <w:lang w:val="en-US" w:eastAsia="ja-JP"/>
              </w:rPr>
            </w:pPr>
          </w:p>
          <w:p w14:paraId="3AA042D9" w14:textId="77777777" w:rsidR="002239C4" w:rsidRDefault="002239C4">
            <w:pPr>
              <w:pStyle w:val="RAN4proposal"/>
              <w:numPr>
                <w:ilvl w:val="0"/>
                <w:numId w:val="0"/>
              </w:numPr>
              <w:ind w:left="360" w:hanging="360"/>
              <w:rPr>
                <w:rFonts w:cs="Times New Roman"/>
                <w:b w:val="0"/>
                <w:sz w:val="16"/>
                <w:szCs w:val="16"/>
                <w:lang w:eastAsia="ja-JP"/>
              </w:rPr>
            </w:pPr>
          </w:p>
        </w:tc>
      </w:tr>
      <w:tr w:rsidR="002239C4" w14:paraId="7DB0A539" w14:textId="77777777">
        <w:trPr>
          <w:trHeight w:val="468"/>
        </w:trPr>
        <w:tc>
          <w:tcPr>
            <w:tcW w:w="1621" w:type="dxa"/>
            <w:vAlign w:val="center"/>
          </w:tcPr>
          <w:p w14:paraId="4CADB575" w14:textId="77777777" w:rsidR="002239C4" w:rsidRDefault="004258BC">
            <w:pPr>
              <w:rPr>
                <w:color w:val="0000FF"/>
                <w:sz w:val="16"/>
                <w:szCs w:val="16"/>
                <w:u w:val="single"/>
              </w:rPr>
            </w:pPr>
            <w:hyperlink r:id="rId91" w:history="1">
              <w:r w:rsidR="00F272CB">
                <w:rPr>
                  <w:rStyle w:val="Hyperlink"/>
                  <w:sz w:val="16"/>
                  <w:szCs w:val="16"/>
                </w:rPr>
                <w:t>R4-2209040</w:t>
              </w:r>
            </w:hyperlink>
          </w:p>
          <w:p w14:paraId="3F173267" w14:textId="77777777" w:rsidR="002239C4" w:rsidRDefault="002239C4">
            <w:pPr>
              <w:rPr>
                <w:color w:val="0000FF"/>
                <w:sz w:val="16"/>
                <w:szCs w:val="16"/>
                <w:u w:val="single"/>
              </w:rPr>
            </w:pPr>
          </w:p>
        </w:tc>
        <w:tc>
          <w:tcPr>
            <w:tcW w:w="1431" w:type="dxa"/>
            <w:vAlign w:val="center"/>
          </w:tcPr>
          <w:p w14:paraId="77F57EA5" w14:textId="77777777" w:rsidR="002239C4" w:rsidRDefault="00F272CB">
            <w:pPr>
              <w:spacing w:before="120" w:after="120"/>
              <w:rPr>
                <w:color w:val="000000" w:themeColor="text1"/>
                <w:sz w:val="16"/>
                <w:szCs w:val="16"/>
                <w:lang w:val="en-US"/>
              </w:rPr>
            </w:pPr>
            <w:r>
              <w:rPr>
                <w:color w:val="000000" w:themeColor="text1"/>
                <w:sz w:val="16"/>
                <w:szCs w:val="16"/>
                <w:lang w:val="en-US"/>
              </w:rPr>
              <w:t>Nokia, Nokia Shanghai Bell</w:t>
            </w:r>
          </w:p>
        </w:tc>
        <w:tc>
          <w:tcPr>
            <w:tcW w:w="6579" w:type="dxa"/>
          </w:tcPr>
          <w:p w14:paraId="200868FE" w14:textId="77777777" w:rsidR="002239C4" w:rsidRDefault="00F272CB">
            <w:pPr>
              <w:rPr>
                <w:sz w:val="16"/>
                <w:szCs w:val="16"/>
                <w:lang w:val="en-US"/>
              </w:rPr>
            </w:pPr>
            <w:r>
              <w:rPr>
                <w:sz w:val="16"/>
                <w:szCs w:val="16"/>
                <w:lang w:val="en-US"/>
              </w:rPr>
              <w:t>Draft CR to TS 38.133 Measurement procedures for RedCap</w:t>
            </w:r>
          </w:p>
        </w:tc>
      </w:tr>
      <w:tr w:rsidR="002239C4" w14:paraId="399E3C3E" w14:textId="77777777">
        <w:trPr>
          <w:trHeight w:val="468"/>
        </w:trPr>
        <w:tc>
          <w:tcPr>
            <w:tcW w:w="1621" w:type="dxa"/>
            <w:vAlign w:val="center"/>
          </w:tcPr>
          <w:p w14:paraId="7CBF6A73" w14:textId="77777777" w:rsidR="002239C4" w:rsidRDefault="004258BC">
            <w:pPr>
              <w:rPr>
                <w:color w:val="0000FF"/>
                <w:sz w:val="16"/>
                <w:szCs w:val="16"/>
                <w:u w:val="single"/>
              </w:rPr>
            </w:pPr>
            <w:hyperlink r:id="rId92" w:history="1">
              <w:r w:rsidR="00F272CB">
                <w:rPr>
                  <w:rStyle w:val="Hyperlink"/>
                  <w:sz w:val="16"/>
                  <w:szCs w:val="16"/>
                </w:rPr>
                <w:t>R4-2209771</w:t>
              </w:r>
            </w:hyperlink>
          </w:p>
          <w:p w14:paraId="5663A999" w14:textId="77777777" w:rsidR="002239C4" w:rsidRDefault="002239C4">
            <w:pPr>
              <w:rPr>
                <w:color w:val="0000FF"/>
                <w:sz w:val="16"/>
                <w:szCs w:val="16"/>
                <w:u w:val="single"/>
              </w:rPr>
            </w:pPr>
          </w:p>
        </w:tc>
        <w:tc>
          <w:tcPr>
            <w:tcW w:w="1431" w:type="dxa"/>
            <w:vAlign w:val="center"/>
          </w:tcPr>
          <w:p w14:paraId="486E3B1B" w14:textId="77777777" w:rsidR="002239C4" w:rsidRDefault="00F272CB">
            <w:pPr>
              <w:spacing w:before="120" w:after="120"/>
              <w:rPr>
                <w:color w:val="000000" w:themeColor="text1"/>
                <w:sz w:val="16"/>
                <w:szCs w:val="16"/>
                <w:lang w:val="en-US"/>
              </w:rPr>
            </w:pPr>
            <w:r>
              <w:rPr>
                <w:rFonts w:eastAsiaTheme="minorEastAsia"/>
                <w:sz w:val="16"/>
                <w:szCs w:val="16"/>
                <w:lang w:val="en-US" w:eastAsia="zh-CN"/>
              </w:rPr>
              <w:t>MediaTek inc.</w:t>
            </w:r>
          </w:p>
        </w:tc>
        <w:tc>
          <w:tcPr>
            <w:tcW w:w="6579" w:type="dxa"/>
          </w:tcPr>
          <w:p w14:paraId="47DE638F" w14:textId="77777777" w:rsidR="002239C4" w:rsidRDefault="00F272CB">
            <w:pPr>
              <w:rPr>
                <w:sz w:val="16"/>
                <w:szCs w:val="16"/>
                <w:lang w:val="en-US"/>
              </w:rPr>
            </w:pPr>
            <w:r>
              <w:rPr>
                <w:rFonts w:eastAsiaTheme="minorEastAsia"/>
                <w:i/>
                <w:iCs/>
                <w:sz w:val="16"/>
                <w:szCs w:val="16"/>
                <w:lang w:val="en-US" w:eastAsia="zh-CN"/>
              </w:rPr>
              <w:t>DraftCR on reduced capability Ues for general measurements and intra-frequency</w:t>
            </w:r>
          </w:p>
        </w:tc>
      </w:tr>
      <w:tr w:rsidR="002239C4" w14:paraId="44AF8B32" w14:textId="77777777">
        <w:trPr>
          <w:trHeight w:val="468"/>
        </w:trPr>
        <w:tc>
          <w:tcPr>
            <w:tcW w:w="1621" w:type="dxa"/>
            <w:vAlign w:val="center"/>
          </w:tcPr>
          <w:p w14:paraId="0679E175" w14:textId="77777777" w:rsidR="002239C4" w:rsidRDefault="004258BC">
            <w:pPr>
              <w:rPr>
                <w:color w:val="0000FF"/>
                <w:sz w:val="16"/>
                <w:szCs w:val="16"/>
                <w:u w:val="single"/>
              </w:rPr>
            </w:pPr>
            <w:hyperlink r:id="rId93" w:history="1">
              <w:r w:rsidR="00F272CB">
                <w:rPr>
                  <w:rStyle w:val="Hyperlink"/>
                  <w:sz w:val="16"/>
                  <w:szCs w:val="16"/>
                </w:rPr>
                <w:t>R4-2209772</w:t>
              </w:r>
            </w:hyperlink>
          </w:p>
          <w:p w14:paraId="0CCAEB32" w14:textId="77777777" w:rsidR="002239C4" w:rsidRDefault="002239C4">
            <w:pPr>
              <w:rPr>
                <w:color w:val="0000FF"/>
                <w:sz w:val="16"/>
                <w:szCs w:val="16"/>
                <w:u w:val="single"/>
              </w:rPr>
            </w:pPr>
          </w:p>
        </w:tc>
        <w:tc>
          <w:tcPr>
            <w:tcW w:w="1431" w:type="dxa"/>
            <w:vAlign w:val="center"/>
          </w:tcPr>
          <w:p w14:paraId="5FAD9EA6" w14:textId="77777777" w:rsidR="002239C4" w:rsidRDefault="00F272CB">
            <w:pPr>
              <w:spacing w:before="120" w:after="120"/>
              <w:rPr>
                <w:rFonts w:eastAsiaTheme="minorEastAsia"/>
                <w:sz w:val="16"/>
                <w:szCs w:val="16"/>
                <w:lang w:val="en-US" w:eastAsia="zh-CN"/>
              </w:rPr>
            </w:pPr>
            <w:r>
              <w:rPr>
                <w:rFonts w:eastAsiaTheme="minorEastAsia"/>
                <w:sz w:val="16"/>
                <w:szCs w:val="16"/>
                <w:lang w:val="en-US" w:eastAsia="zh-CN"/>
              </w:rPr>
              <w:t>MediaTek inc.</w:t>
            </w:r>
          </w:p>
        </w:tc>
        <w:tc>
          <w:tcPr>
            <w:tcW w:w="6579" w:type="dxa"/>
          </w:tcPr>
          <w:p w14:paraId="22AC3D11" w14:textId="77777777" w:rsidR="002239C4" w:rsidRDefault="00F272CB">
            <w:pPr>
              <w:rPr>
                <w:rFonts w:eastAsiaTheme="minorEastAsia"/>
                <w:i/>
                <w:iCs/>
                <w:sz w:val="16"/>
                <w:szCs w:val="16"/>
                <w:lang w:val="en-US" w:eastAsia="zh-CN"/>
              </w:rPr>
            </w:pPr>
            <w:r>
              <w:rPr>
                <w:rFonts w:eastAsiaTheme="minorEastAsia"/>
                <w:i/>
                <w:iCs/>
                <w:sz w:val="16"/>
                <w:szCs w:val="16"/>
                <w:lang w:val="en-US" w:eastAsia="zh-CN"/>
              </w:rPr>
              <w:t>DraftCR on reduced capability Ues for inter-frequency and inter-RAT measurements</w:t>
            </w:r>
          </w:p>
        </w:tc>
      </w:tr>
      <w:tr w:rsidR="002239C4" w14:paraId="72DC9574" w14:textId="77777777">
        <w:trPr>
          <w:trHeight w:val="468"/>
        </w:trPr>
        <w:tc>
          <w:tcPr>
            <w:tcW w:w="1621" w:type="dxa"/>
            <w:vAlign w:val="center"/>
          </w:tcPr>
          <w:p w14:paraId="1D7BC4B9" w14:textId="77777777" w:rsidR="002239C4" w:rsidRDefault="004258BC">
            <w:pPr>
              <w:rPr>
                <w:color w:val="0000FF"/>
                <w:sz w:val="16"/>
                <w:szCs w:val="16"/>
                <w:u w:val="single"/>
              </w:rPr>
            </w:pPr>
            <w:hyperlink r:id="rId94" w:history="1">
              <w:r w:rsidR="00F272CB">
                <w:rPr>
                  <w:rStyle w:val="Hyperlink"/>
                  <w:sz w:val="16"/>
                  <w:szCs w:val="16"/>
                </w:rPr>
                <w:t>R4-2209041</w:t>
              </w:r>
            </w:hyperlink>
          </w:p>
          <w:p w14:paraId="3036B298" w14:textId="77777777" w:rsidR="002239C4" w:rsidRDefault="002239C4">
            <w:pPr>
              <w:rPr>
                <w:color w:val="0000FF"/>
                <w:sz w:val="16"/>
                <w:szCs w:val="16"/>
                <w:u w:val="single"/>
              </w:rPr>
            </w:pPr>
          </w:p>
        </w:tc>
        <w:tc>
          <w:tcPr>
            <w:tcW w:w="1431" w:type="dxa"/>
            <w:vAlign w:val="center"/>
          </w:tcPr>
          <w:p w14:paraId="3D6E2C56" w14:textId="77777777" w:rsidR="002239C4" w:rsidRDefault="00F272CB">
            <w:pPr>
              <w:spacing w:before="120" w:after="120"/>
              <w:rPr>
                <w:rFonts w:eastAsiaTheme="minorEastAsia"/>
                <w:sz w:val="16"/>
                <w:szCs w:val="16"/>
                <w:lang w:val="en-US" w:eastAsia="zh-CN"/>
              </w:rPr>
            </w:pPr>
            <w:r>
              <w:rPr>
                <w:color w:val="000000" w:themeColor="text1"/>
                <w:sz w:val="16"/>
                <w:szCs w:val="16"/>
                <w:lang w:val="en-US"/>
              </w:rPr>
              <w:t>Nokia, Nokia Shanghai Bell</w:t>
            </w:r>
          </w:p>
        </w:tc>
        <w:tc>
          <w:tcPr>
            <w:tcW w:w="6579" w:type="dxa"/>
          </w:tcPr>
          <w:p w14:paraId="46A7C525" w14:textId="77777777" w:rsidR="002239C4" w:rsidRDefault="00F272CB">
            <w:pPr>
              <w:pStyle w:val="RAN4proposal"/>
              <w:numPr>
                <w:ilvl w:val="0"/>
                <w:numId w:val="38"/>
              </w:numPr>
              <w:rPr>
                <w:rFonts w:cs="Times New Roman"/>
                <w:b w:val="0"/>
                <w:sz w:val="16"/>
                <w:szCs w:val="16"/>
              </w:rPr>
            </w:pPr>
            <w:r>
              <w:rPr>
                <w:rFonts w:cs="Times New Roman"/>
                <w:b w:val="0"/>
                <w:sz w:val="16"/>
                <w:szCs w:val="16"/>
              </w:rPr>
              <w:t>Time period for PSS/SSS detection, T</w:t>
            </w:r>
            <w:r>
              <w:rPr>
                <w:rFonts w:cs="Times New Roman"/>
                <w:b w:val="0"/>
                <w:sz w:val="16"/>
                <w:szCs w:val="16"/>
                <w:vertAlign w:val="subscript"/>
              </w:rPr>
              <w:t>PSS/SSS_sync_intra</w:t>
            </w:r>
            <w:r>
              <w:rPr>
                <w:rFonts w:cs="Times New Roman"/>
                <w:b w:val="0"/>
                <w:sz w:val="16"/>
                <w:szCs w:val="16"/>
              </w:rPr>
              <w:t xml:space="preserve"> and T</w:t>
            </w:r>
            <w:r>
              <w:rPr>
                <w:rFonts w:cs="Times New Roman"/>
                <w:b w:val="0"/>
                <w:sz w:val="16"/>
                <w:szCs w:val="16"/>
                <w:vertAlign w:val="subscript"/>
              </w:rPr>
              <w:t>PSS/SSS_sync_inter</w:t>
            </w:r>
            <w:r>
              <w:rPr>
                <w:rFonts w:cs="Times New Roman"/>
                <w:b w:val="0"/>
                <w:sz w:val="16"/>
                <w:szCs w:val="16"/>
              </w:rPr>
              <w:t>, for RedCap UEs with 1 RX is extended by 1 sample in FR1.</w:t>
            </w:r>
          </w:p>
          <w:p w14:paraId="2D42F77B" w14:textId="77777777" w:rsidR="002239C4" w:rsidRDefault="00F272CB">
            <w:pPr>
              <w:pStyle w:val="RAN4proposal"/>
              <w:numPr>
                <w:ilvl w:val="0"/>
                <w:numId w:val="38"/>
              </w:numPr>
              <w:rPr>
                <w:rFonts w:cs="Times New Roman"/>
                <w:b w:val="0"/>
                <w:sz w:val="16"/>
                <w:szCs w:val="16"/>
              </w:rPr>
            </w:pPr>
            <w:r>
              <w:rPr>
                <w:rFonts w:cs="Times New Roman"/>
                <w:b w:val="0"/>
                <w:sz w:val="16"/>
                <w:szCs w:val="16"/>
              </w:rPr>
              <w:t>Do not extend the lower bound for PSS/SSS detection delay.</w:t>
            </w:r>
          </w:p>
          <w:p w14:paraId="7D1CF7C1" w14:textId="77777777" w:rsidR="002239C4" w:rsidRDefault="002239C4">
            <w:pPr>
              <w:pStyle w:val="RAN4proposal"/>
              <w:numPr>
                <w:ilvl w:val="0"/>
                <w:numId w:val="0"/>
              </w:numPr>
              <w:ind w:left="360"/>
              <w:rPr>
                <w:rFonts w:cs="Times New Roman"/>
                <w:b w:val="0"/>
                <w:sz w:val="16"/>
                <w:szCs w:val="16"/>
              </w:rPr>
            </w:pPr>
          </w:p>
          <w:p w14:paraId="5B59B1A8"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Extend the time index detection delay in FR1 by 2 samples for RedCap UE with 1 RX.</w:t>
            </w:r>
          </w:p>
          <w:p w14:paraId="1B014E54"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For SSB-based RRM measurements, relax the absolute and relative accuracies by 0.5 dB compared to legacy requirements for 2 Rx UE. </w:t>
            </w:r>
          </w:p>
          <w:p w14:paraId="1C26AD42"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Scenario B-2 should be supported. The impact to RRM requirements from scenario B-2 refers to the to the restricted scheduling availability when measuring each configured neighbour cell without NCD-SSB on the same frequency location using measurement gap(s). </w:t>
            </w:r>
          </w:p>
          <w:p w14:paraId="12D16E0F"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If only one SSB is indicated in serving cell MO, either CD-SSB or NCD-SSB, this SSB is used as reference SSB for the definition of intra-frequency measurements. </w:t>
            </w:r>
          </w:p>
          <w:p w14:paraId="0777E7F4"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When both NCD-SSB and CD-SSB are configured for serving cell measurements, the UE shall use as reference the SSB within its active BWP. </w:t>
            </w:r>
          </w:p>
          <w:p w14:paraId="1E0A3F74"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lastRenderedPageBreak/>
              <w:t>For RedCap UEs, intra-frequency measurements can be clarified as: A measurement is defined as a SSB based intra-frequency measurement provided the centre frequency of the reference SSB of the serving cell indicated for measurement and the centre frequency of the SSB of the neighbour cell are the same, and the subcarrier spacing of the two SSBs are also the same.</w:t>
            </w:r>
          </w:p>
          <w:p w14:paraId="0A310761"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For neighbour cell measurements, the UE shall perform measurements in all SSBs configured by network.</w:t>
            </w:r>
          </w:p>
          <w:p w14:paraId="15F4DD99" w14:textId="77777777" w:rsidR="002239C4" w:rsidRDefault="00F272CB">
            <w:pPr>
              <w:pStyle w:val="RAN4proposal"/>
              <w:numPr>
                <w:ilvl w:val="0"/>
                <w:numId w:val="38"/>
              </w:numPr>
              <w:rPr>
                <w:rFonts w:cs="Times New Roman"/>
                <w:b w:val="0"/>
                <w:sz w:val="16"/>
                <w:szCs w:val="16"/>
                <w:lang w:val="en-GB" w:eastAsia="da-DK"/>
              </w:rPr>
            </w:pPr>
            <w:r>
              <w:rPr>
                <w:rFonts w:cs="Times New Roman"/>
                <w:b w:val="0"/>
                <w:sz w:val="16"/>
                <w:szCs w:val="16"/>
                <w:lang w:val="en-GB" w:eastAsia="da-DK"/>
              </w:rPr>
              <w:t xml:space="preserve">If the neighbor cell’s NCD-SSB information such as frequency and SCS are provided/ available to the UE, the CD-SSB and NCD-SSB-based measurement requirements are the same. </w:t>
            </w:r>
          </w:p>
          <w:p w14:paraId="6DE5E363" w14:textId="77777777" w:rsidR="002239C4" w:rsidRDefault="00F272CB">
            <w:pPr>
              <w:pStyle w:val="RAN4proposal"/>
              <w:numPr>
                <w:ilvl w:val="0"/>
                <w:numId w:val="38"/>
              </w:numPr>
              <w:rPr>
                <w:rFonts w:cs="Times New Roman"/>
                <w:b w:val="0"/>
                <w:sz w:val="16"/>
                <w:szCs w:val="16"/>
                <w:lang w:val="en-GB"/>
              </w:rPr>
            </w:pPr>
            <w:r>
              <w:rPr>
                <w:rFonts w:cs="Times New Roman"/>
                <w:b w:val="0"/>
                <w:sz w:val="16"/>
                <w:szCs w:val="16"/>
                <w:lang w:val="en-GB"/>
              </w:rPr>
              <w:t xml:space="preserve">The periodicity of NCD-SSB cannot be configured to be greater than 160 ms. </w:t>
            </w:r>
          </w:p>
          <w:p w14:paraId="27513EA2" w14:textId="77777777" w:rsidR="002239C4" w:rsidRDefault="002239C4">
            <w:pPr>
              <w:rPr>
                <w:rFonts w:eastAsiaTheme="minorEastAsia"/>
                <w:i/>
                <w:iCs/>
                <w:sz w:val="16"/>
                <w:szCs w:val="16"/>
                <w:lang w:eastAsia="zh-CN"/>
              </w:rPr>
            </w:pPr>
          </w:p>
        </w:tc>
      </w:tr>
      <w:tr w:rsidR="002239C4" w14:paraId="6F7A2662" w14:textId="77777777">
        <w:trPr>
          <w:trHeight w:val="468"/>
        </w:trPr>
        <w:tc>
          <w:tcPr>
            <w:tcW w:w="1621" w:type="dxa"/>
            <w:vAlign w:val="center"/>
          </w:tcPr>
          <w:p w14:paraId="135E83B8" w14:textId="77777777" w:rsidR="002239C4" w:rsidRDefault="004258BC">
            <w:pPr>
              <w:rPr>
                <w:color w:val="0000FF"/>
                <w:sz w:val="16"/>
                <w:szCs w:val="16"/>
                <w:u w:val="single"/>
              </w:rPr>
            </w:pPr>
            <w:hyperlink r:id="rId95" w:history="1">
              <w:r w:rsidR="00F272CB">
                <w:rPr>
                  <w:rStyle w:val="Hyperlink"/>
                  <w:sz w:val="16"/>
                  <w:szCs w:val="16"/>
                </w:rPr>
                <w:t>R4-2209772</w:t>
              </w:r>
            </w:hyperlink>
          </w:p>
          <w:p w14:paraId="2BEFF7FF" w14:textId="77777777" w:rsidR="002239C4" w:rsidRDefault="002239C4">
            <w:pPr>
              <w:rPr>
                <w:color w:val="0000FF"/>
                <w:sz w:val="16"/>
                <w:szCs w:val="16"/>
                <w:u w:val="single"/>
              </w:rPr>
            </w:pPr>
          </w:p>
        </w:tc>
        <w:tc>
          <w:tcPr>
            <w:tcW w:w="1431" w:type="dxa"/>
            <w:vAlign w:val="center"/>
          </w:tcPr>
          <w:p w14:paraId="3009B66C"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7FA81D54" w14:textId="77777777" w:rsidR="002239C4" w:rsidRDefault="00F272CB">
            <w:pPr>
              <w:pStyle w:val="RAN4proposal"/>
              <w:numPr>
                <w:ilvl w:val="0"/>
                <w:numId w:val="0"/>
              </w:numPr>
              <w:ind w:left="360" w:hanging="360"/>
              <w:rPr>
                <w:rFonts w:cs="Times New Roman"/>
                <w:b w:val="0"/>
                <w:sz w:val="16"/>
                <w:szCs w:val="16"/>
              </w:rPr>
            </w:pPr>
            <w:r>
              <w:rPr>
                <w:rFonts w:eastAsiaTheme="minorEastAsia" w:cs="Times New Roman"/>
                <w:b w:val="0"/>
                <w:i/>
                <w:sz w:val="16"/>
                <w:szCs w:val="16"/>
                <w:lang w:eastAsia="zh-CN"/>
              </w:rPr>
              <w:t>DraftCR on reduced capability Ues for inter-frequency and inter-RAT measurements</w:t>
            </w:r>
          </w:p>
        </w:tc>
      </w:tr>
      <w:tr w:rsidR="002239C4" w14:paraId="58F8755E" w14:textId="77777777">
        <w:trPr>
          <w:trHeight w:val="468"/>
        </w:trPr>
        <w:tc>
          <w:tcPr>
            <w:tcW w:w="1621" w:type="dxa"/>
            <w:vAlign w:val="center"/>
          </w:tcPr>
          <w:p w14:paraId="3C1F7C02" w14:textId="77777777" w:rsidR="002239C4" w:rsidRDefault="004258BC">
            <w:pPr>
              <w:rPr>
                <w:color w:val="0000FF"/>
                <w:sz w:val="16"/>
                <w:szCs w:val="16"/>
                <w:u w:val="single"/>
              </w:rPr>
            </w:pPr>
            <w:hyperlink r:id="rId96" w:history="1">
              <w:r w:rsidR="00F272CB">
                <w:rPr>
                  <w:rStyle w:val="Hyperlink"/>
                  <w:sz w:val="16"/>
                  <w:szCs w:val="16"/>
                </w:rPr>
                <w:t>R4-2209766</w:t>
              </w:r>
            </w:hyperlink>
          </w:p>
          <w:p w14:paraId="1EE51CB0" w14:textId="77777777" w:rsidR="002239C4" w:rsidRDefault="002239C4">
            <w:pPr>
              <w:rPr>
                <w:color w:val="0000FF"/>
                <w:sz w:val="16"/>
                <w:szCs w:val="16"/>
                <w:u w:val="single"/>
              </w:rPr>
            </w:pPr>
          </w:p>
        </w:tc>
        <w:tc>
          <w:tcPr>
            <w:tcW w:w="1431" w:type="dxa"/>
            <w:vAlign w:val="center"/>
          </w:tcPr>
          <w:p w14:paraId="568A5C1C" w14:textId="77777777" w:rsidR="002239C4" w:rsidRDefault="00F272CB">
            <w:pPr>
              <w:spacing w:before="120" w:after="120"/>
              <w:rPr>
                <w:color w:val="000000" w:themeColor="text1"/>
                <w:sz w:val="16"/>
                <w:szCs w:val="16"/>
                <w:lang w:val="en-US"/>
              </w:rPr>
            </w:pPr>
            <w:r>
              <w:rPr>
                <w:color w:val="000000" w:themeColor="text1"/>
                <w:sz w:val="16"/>
                <w:szCs w:val="16"/>
                <w:lang w:val="en-US"/>
              </w:rPr>
              <w:t>MediaTek inc.</w:t>
            </w:r>
          </w:p>
        </w:tc>
        <w:tc>
          <w:tcPr>
            <w:tcW w:w="6579" w:type="dxa"/>
          </w:tcPr>
          <w:p w14:paraId="14FC85A7"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2" w:name="_Ref101446963"/>
            <w:r>
              <w:rPr>
                <w:iCs/>
                <w:sz w:val="16"/>
                <w:szCs w:val="16"/>
                <w:lang w:val="en-US" w:eastAsia="ko-KR"/>
              </w:rPr>
              <w:t>RAN4 shall wait for RAN2 response on the reference SSB to define the intra-frequency measurements.</w:t>
            </w:r>
            <w:bookmarkEnd w:id="22"/>
          </w:p>
          <w:p w14:paraId="36A0053A" w14:textId="77777777" w:rsidR="002239C4" w:rsidRDefault="002239C4">
            <w:pPr>
              <w:rPr>
                <w:sz w:val="16"/>
                <w:szCs w:val="16"/>
                <w:lang w:val="en-US"/>
              </w:rPr>
            </w:pPr>
          </w:p>
          <w:p w14:paraId="33F54655" w14:textId="77777777" w:rsidR="002239C4" w:rsidRDefault="00F272CB">
            <w:pPr>
              <w:rPr>
                <w:color w:val="000000" w:themeColor="text1"/>
                <w:sz w:val="16"/>
                <w:szCs w:val="16"/>
                <w:u w:val="single"/>
                <w:lang w:val="en-US" w:eastAsia="ko-KR"/>
              </w:rPr>
            </w:pPr>
            <w:r>
              <w:rPr>
                <w:color w:val="000000" w:themeColor="text1"/>
                <w:sz w:val="16"/>
                <w:szCs w:val="16"/>
                <w:u w:val="single"/>
                <w:lang w:val="en-US" w:eastAsia="ko-KR"/>
              </w:rPr>
              <w:t>When both CD-SSB and NCD-SSB are configured for serving cell measurements</w:t>
            </w:r>
          </w:p>
          <w:p w14:paraId="6397F08F" w14:textId="77777777" w:rsidR="002239C4" w:rsidRDefault="00F272CB">
            <w:pPr>
              <w:rPr>
                <w:sz w:val="16"/>
                <w:szCs w:val="16"/>
                <w:lang w:val="en-US"/>
              </w:rPr>
            </w:pPr>
            <w:r>
              <w:rPr>
                <w:color w:val="000000" w:themeColor="text1"/>
                <w:sz w:val="16"/>
                <w:szCs w:val="16"/>
                <w:u w:val="single"/>
                <w:lang w:val="en-US" w:eastAsia="ko-KR"/>
              </w:rPr>
              <w:t>When both CD-SSB and NCD-SSB are configured for serving cell measurements and both require MG</w:t>
            </w:r>
          </w:p>
          <w:p w14:paraId="56F49B4E" w14:textId="77777777" w:rsidR="002239C4" w:rsidRDefault="00F272CB">
            <w:pPr>
              <w:rPr>
                <w:sz w:val="16"/>
                <w:szCs w:val="16"/>
                <w:lang w:val="en-US"/>
              </w:rPr>
            </w:pPr>
            <w:r>
              <w:rPr>
                <w:color w:val="000000" w:themeColor="text1"/>
                <w:sz w:val="16"/>
                <w:szCs w:val="16"/>
                <w:u w:val="single"/>
                <w:lang w:val="en-US" w:eastAsia="ko-KR"/>
              </w:rPr>
              <w:t>When both CD-SSB and NCD-SSB are configured for neighbour cell measurements</w:t>
            </w:r>
          </w:p>
          <w:p w14:paraId="00F6D4C2"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3" w:name="_Ref101797098"/>
            <w:r>
              <w:rPr>
                <w:iCs/>
                <w:sz w:val="16"/>
                <w:szCs w:val="16"/>
                <w:lang w:val="en-US" w:eastAsia="ko-KR"/>
              </w:rPr>
              <w:t>For CONNECTED mode for intra-frequency measurement, the requirement is defined based on the SSB within the active BWP.</w:t>
            </w:r>
            <w:bookmarkEnd w:id="23"/>
          </w:p>
          <w:p w14:paraId="184CCCA7"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4" w:name="_Ref101797114"/>
            <w:r>
              <w:rPr>
                <w:iCs/>
                <w:sz w:val="16"/>
                <w:szCs w:val="16"/>
                <w:lang w:val="en-US" w:eastAsia="ko-KR"/>
              </w:rPr>
              <w:t>A measurement is defined as a SSB based intra-frequency measurement provided:</w:t>
            </w:r>
            <w:r>
              <w:rPr>
                <w:iCs/>
                <w:sz w:val="16"/>
                <w:szCs w:val="16"/>
                <w:lang w:val="en-US" w:eastAsia="ko-KR"/>
              </w:rPr>
              <w:br/>
              <w:t>- The centre frequency of the SSB of the serving cell indicated for measurement and the centre frequency of the SSB of the neighbour cell are the same, and the subcarrier spacing of the two SSBs are also the same and</w:t>
            </w:r>
            <w:r>
              <w:rPr>
                <w:iCs/>
                <w:sz w:val="16"/>
                <w:szCs w:val="16"/>
                <w:lang w:val="en-US" w:eastAsia="ko-KR"/>
              </w:rPr>
              <w:br/>
              <w:t>- [the SSB to be measured are within the active BWP of the UE].</w:t>
            </w:r>
            <w:bookmarkEnd w:id="24"/>
          </w:p>
          <w:p w14:paraId="5553E2A8"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5" w:name="_Ref101446996"/>
            <w:r>
              <w:rPr>
                <w:iCs/>
                <w:sz w:val="16"/>
                <w:szCs w:val="16"/>
                <w:lang w:val="en-US" w:eastAsia="ko-KR"/>
              </w:rPr>
              <w:t>RAN4 shall support that the neighbour cell’s NCD-SSB information (frequency/SCS) shall be provided to UE if UE is configured to perform cell identification/measurement on neighbour cell’s NCD-SSB, i.e., UE is not required to read neighbour cell SIB to figure out the neighbour cell’s NCD-SSB by itself.</w:t>
            </w:r>
            <w:bookmarkEnd w:id="25"/>
          </w:p>
          <w:p w14:paraId="0E2B3105"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6" w:name="_Ref101447013"/>
            <w:r>
              <w:rPr>
                <w:iCs/>
                <w:sz w:val="16"/>
                <w:szCs w:val="16"/>
                <w:lang w:val="en-US" w:eastAsia="ko-KR"/>
              </w:rPr>
              <w:t>RAN4 shall not introduce any new delay requirements for NCD-SSB based measurements and the current requirements shall apply.</w:t>
            </w:r>
            <w:bookmarkEnd w:id="26"/>
          </w:p>
          <w:p w14:paraId="2A0450DA"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7" w:name="_Ref101447027"/>
            <w:r>
              <w:rPr>
                <w:iCs/>
                <w:sz w:val="16"/>
                <w:szCs w:val="16"/>
                <w:lang w:val="en-US" w:eastAsia="ko-KR"/>
              </w:rPr>
              <w:t>RAN4 shall assume that periodicity of NCD-SSB is same as periodicity of corresponding CD-SSB from the same cell and that the periodicity of NCD-SSB cannot be configured to be greater than 160ms.</w:t>
            </w:r>
            <w:bookmarkEnd w:id="27"/>
          </w:p>
          <w:p w14:paraId="029E9257"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8" w:name="_Ref101447041"/>
            <w:r>
              <w:rPr>
                <w:iCs/>
                <w:sz w:val="16"/>
                <w:szCs w:val="16"/>
                <w:lang w:val="en-US" w:eastAsia="ko-KR"/>
              </w:rPr>
              <w:t>RAN4 shall not discuss the reporting of RS type.</w:t>
            </w:r>
            <w:bookmarkEnd w:id="28"/>
          </w:p>
          <w:p w14:paraId="1860D09A"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29" w:name="_Ref101447072"/>
            <w:r>
              <w:rPr>
                <w:iCs/>
                <w:sz w:val="16"/>
                <w:szCs w:val="16"/>
                <w:lang w:val="en-US" w:eastAsia="ko-KR"/>
              </w:rPr>
              <w:t xml:space="preserve">RedCap UE shall not support </w:t>
            </w:r>
            <w:r>
              <w:rPr>
                <w:i/>
                <w:sz w:val="16"/>
                <w:szCs w:val="16"/>
                <w:lang w:val="en-US" w:eastAsia="ko-KR"/>
              </w:rPr>
              <w:t>interFrequencyMeas-Nogap-r16</w:t>
            </w:r>
            <w:r>
              <w:rPr>
                <w:iCs/>
                <w:sz w:val="16"/>
                <w:szCs w:val="16"/>
                <w:lang w:val="en-US" w:eastAsia="ko-KR"/>
              </w:rPr>
              <w:t xml:space="preserve"> in Rel-17 because it is a non-CA capable UE.</w:t>
            </w:r>
            <w:bookmarkEnd w:id="29"/>
          </w:p>
          <w:p w14:paraId="552F51E1"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eastAsia="ko-KR"/>
              </w:rPr>
            </w:pPr>
            <w:bookmarkStart w:id="30" w:name="_Ref95740133"/>
            <w:r>
              <w:rPr>
                <w:color w:val="000000" w:themeColor="text1"/>
                <w:sz w:val="16"/>
                <w:szCs w:val="16"/>
                <w:lang w:val="en-US" w:eastAsia="ko-KR"/>
              </w:rPr>
              <w:t>The searcher shall be exclusively used by intra-frequency without gap measurement provided that RAN4 agrees that RedCap UE does NOT support ‘Inter-frequency without gap’ measurement capability in Rel-17.</w:t>
            </w:r>
            <w:bookmarkEnd w:id="30"/>
            <w:r>
              <w:rPr>
                <w:color w:val="000000" w:themeColor="text1"/>
                <w:sz w:val="16"/>
                <w:szCs w:val="16"/>
                <w:lang w:val="en-US" w:eastAsia="ko-KR"/>
              </w:rPr>
              <w:t xml:space="preserve"> </w:t>
            </w:r>
            <w:r>
              <w:rPr>
                <w:color w:val="000000" w:themeColor="text1"/>
                <w:sz w:val="16"/>
                <w:szCs w:val="16"/>
                <w:lang w:eastAsia="ko-KR"/>
              </w:rPr>
              <w:t>(Same as Proposal 7)</w:t>
            </w:r>
          </w:p>
          <w:p w14:paraId="1364FC7B"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1" w:name="_Ref101447095"/>
            <w:r>
              <w:rPr>
                <w:color w:val="000000" w:themeColor="text1"/>
                <w:sz w:val="16"/>
                <w:szCs w:val="16"/>
                <w:lang w:val="en-US" w:eastAsia="ko-KR"/>
              </w:rPr>
              <w:t xml:space="preserve">For the CSSF outside gap, </w:t>
            </w:r>
            <w:r>
              <w:rPr>
                <w:color w:val="000000"/>
                <w:sz w:val="16"/>
                <w:szCs w:val="16"/>
                <w:lang w:val="en-US"/>
              </w:rPr>
              <w:t>CSSF</w:t>
            </w:r>
            <w:r>
              <w:rPr>
                <w:color w:val="000000"/>
                <w:sz w:val="16"/>
                <w:szCs w:val="16"/>
                <w:vertAlign w:val="subscript"/>
                <w:lang w:val="en-US"/>
              </w:rPr>
              <w:t xml:space="preserve">outside_gap,I </w:t>
            </w:r>
            <w:r>
              <w:rPr>
                <w:sz w:val="16"/>
                <w:szCs w:val="16"/>
                <w:lang w:val="en-US"/>
              </w:rPr>
              <w:t>= 1 for RedCap UE measurement outside gap based on Rel-15 requirement</w:t>
            </w:r>
            <w:r>
              <w:rPr>
                <w:color w:val="000000" w:themeColor="text1"/>
                <w:sz w:val="16"/>
                <w:szCs w:val="16"/>
                <w:lang w:val="en-US" w:eastAsia="ko-KR"/>
              </w:rPr>
              <w:t>.</w:t>
            </w:r>
            <w:bookmarkEnd w:id="31"/>
          </w:p>
          <w:p w14:paraId="2436C910"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2" w:name="_Ref101447105"/>
            <w:r>
              <w:rPr>
                <w:color w:val="000000" w:themeColor="text1"/>
                <w:sz w:val="16"/>
                <w:szCs w:val="16"/>
                <w:lang w:val="en-US" w:eastAsia="ko-KR"/>
              </w:rPr>
              <w:t>If MG is needed, both per-UE and per-FR MG can be supported by UE, but they both share the same per-UE MG based cell identification/measurement requirement.</w:t>
            </w:r>
            <w:bookmarkEnd w:id="32"/>
          </w:p>
          <w:p w14:paraId="64CC1E23"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3" w:name="_Ref101447122"/>
            <w:r>
              <w:rPr>
                <w:color w:val="000000" w:themeColor="text1"/>
                <w:sz w:val="16"/>
                <w:szCs w:val="16"/>
                <w:lang w:val="en-US" w:eastAsia="ko-KR"/>
              </w:rPr>
              <w:t>For PSS/SSS detection with 1Rx, the number of attempts are extended by 1 and the lower bound in PSS/SSS detection delay is extended from 600 to 760 ms, i.e. extension by 160 ms.</w:t>
            </w:r>
            <w:bookmarkEnd w:id="33"/>
          </w:p>
          <w:p w14:paraId="05AD0ED1" w14:textId="77777777" w:rsidR="002239C4" w:rsidRDefault="00F272CB">
            <w:pPr>
              <w:pStyle w:val="ListParagraph"/>
              <w:numPr>
                <w:ilvl w:val="0"/>
                <w:numId w:val="39"/>
              </w:numPr>
              <w:overflowPunct/>
              <w:autoSpaceDE/>
              <w:autoSpaceDN/>
              <w:adjustRightInd/>
              <w:spacing w:after="160"/>
              <w:ind w:firstLineChars="0"/>
              <w:contextualSpacing/>
              <w:jc w:val="both"/>
              <w:textAlignment w:val="auto"/>
              <w:rPr>
                <w:iCs/>
                <w:sz w:val="16"/>
                <w:szCs w:val="16"/>
                <w:lang w:val="en-US" w:eastAsia="ko-KR"/>
              </w:rPr>
            </w:pPr>
            <w:bookmarkStart w:id="34" w:name="_Ref101797925"/>
            <w:r>
              <w:rPr>
                <w:color w:val="000000" w:themeColor="text1"/>
                <w:sz w:val="16"/>
                <w:szCs w:val="16"/>
                <w:lang w:val="en-US" w:eastAsia="ko-KR"/>
              </w:rPr>
              <w:t>For the lower bound in the time index detection delay, RAN4 shall clarify if the lower bound extension applies to the cases with DRX too.</w:t>
            </w:r>
            <w:bookmarkEnd w:id="34"/>
          </w:p>
          <w:p w14:paraId="5B1E2331" w14:textId="77777777" w:rsidR="002239C4" w:rsidRDefault="002239C4">
            <w:pPr>
              <w:pStyle w:val="RAN4proposal"/>
              <w:numPr>
                <w:ilvl w:val="0"/>
                <w:numId w:val="0"/>
              </w:numPr>
              <w:ind w:left="360" w:hanging="360"/>
              <w:rPr>
                <w:rFonts w:eastAsiaTheme="minorEastAsia" w:cs="Times New Roman"/>
                <w:b w:val="0"/>
                <w:i/>
                <w:sz w:val="16"/>
                <w:szCs w:val="16"/>
                <w:lang w:eastAsia="zh-CN"/>
              </w:rPr>
            </w:pPr>
          </w:p>
          <w:p w14:paraId="2E3902A4"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5" w:name="_Ref95740166"/>
            <w:bookmarkStart w:id="36" w:name="_Ref101447131"/>
            <w:r>
              <w:rPr>
                <w:sz w:val="16"/>
                <w:szCs w:val="16"/>
                <w:lang w:val="en-US" w:eastAsia="ko-KR"/>
              </w:rPr>
              <w:lastRenderedPageBreak/>
              <w:t>We support the following:</w:t>
            </w:r>
            <w:bookmarkEnd w:id="35"/>
            <w:r>
              <w:rPr>
                <w:sz w:val="16"/>
                <w:szCs w:val="16"/>
                <w:lang w:val="en-US" w:eastAsia="ko-KR"/>
              </w:rPr>
              <w:t xml:space="preserve"> Only lower bound in measurement period for 1 Rx requirements is extended in FR1 while keeping the same number of samples.</w:t>
            </w:r>
            <w:bookmarkEnd w:id="36"/>
          </w:p>
          <w:p w14:paraId="5C27205F"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7" w:name="_Ref101447141"/>
            <w:r>
              <w:rPr>
                <w:color w:val="000000" w:themeColor="text1"/>
                <w:sz w:val="16"/>
                <w:szCs w:val="16"/>
                <w:lang w:val="en-US" w:eastAsia="ko-KR"/>
              </w:rPr>
              <w:t>We support the accuracy relaxation by 1 dB compared to the legacy requirements for 2Rx UE.</w:t>
            </w:r>
            <w:bookmarkEnd w:id="37"/>
            <w:r>
              <w:rPr>
                <w:color w:val="000000" w:themeColor="text1"/>
                <w:sz w:val="16"/>
                <w:szCs w:val="16"/>
                <w:lang w:val="en-US" w:eastAsia="ko-KR"/>
              </w:rPr>
              <w:br/>
            </w:r>
          </w:p>
          <w:p w14:paraId="6411D1B3"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8" w:name="_Ref95740181"/>
            <w:r>
              <w:rPr>
                <w:sz w:val="16"/>
                <w:szCs w:val="16"/>
                <w:lang w:val="en-US" w:eastAsia="ko-KR"/>
              </w:rPr>
              <w:t>RAN4 shall not discuss further the issues of scheduling availability for HD-FDD UE in CONNECTED mode.</w:t>
            </w:r>
            <w:bookmarkEnd w:id="38"/>
          </w:p>
          <w:p w14:paraId="1AA69D2A" w14:textId="77777777" w:rsidR="002239C4" w:rsidRDefault="00F272CB">
            <w:pPr>
              <w:pStyle w:val="ListParagraph"/>
              <w:numPr>
                <w:ilvl w:val="0"/>
                <w:numId w:val="13"/>
              </w:numPr>
              <w:overflowPunct/>
              <w:autoSpaceDE/>
              <w:autoSpaceDN/>
              <w:adjustRightInd/>
              <w:spacing w:after="160"/>
              <w:ind w:firstLineChars="0"/>
              <w:contextualSpacing/>
              <w:jc w:val="both"/>
              <w:textAlignment w:val="auto"/>
              <w:rPr>
                <w:iCs/>
                <w:sz w:val="16"/>
                <w:szCs w:val="16"/>
                <w:lang w:val="en-US" w:eastAsia="ko-KR"/>
              </w:rPr>
            </w:pPr>
            <w:bookmarkStart w:id="39" w:name="_Ref101447169"/>
            <w:r>
              <w:rPr>
                <w:sz w:val="16"/>
                <w:szCs w:val="16"/>
                <w:lang w:val="en-US" w:eastAsia="ko-KR"/>
              </w:rPr>
              <w:t>For the assistance information for CGI reading for RedCap, it depends on RAN2 conclusion.</w:t>
            </w:r>
            <w:bookmarkEnd w:id="39"/>
          </w:p>
          <w:p w14:paraId="04E825A2" w14:textId="77777777" w:rsidR="002239C4" w:rsidRDefault="002239C4">
            <w:pPr>
              <w:rPr>
                <w:rFonts w:eastAsiaTheme="minorEastAsia"/>
                <w:sz w:val="16"/>
                <w:szCs w:val="16"/>
                <w:lang w:val="en-US" w:eastAsia="zh-CN"/>
              </w:rPr>
            </w:pPr>
          </w:p>
        </w:tc>
      </w:tr>
      <w:tr w:rsidR="002239C4" w14:paraId="7E656B64" w14:textId="77777777">
        <w:trPr>
          <w:trHeight w:val="468"/>
        </w:trPr>
        <w:tc>
          <w:tcPr>
            <w:tcW w:w="1621" w:type="dxa"/>
            <w:vAlign w:val="center"/>
          </w:tcPr>
          <w:p w14:paraId="4EBB75DB" w14:textId="77777777" w:rsidR="002239C4" w:rsidRDefault="004258BC">
            <w:pPr>
              <w:rPr>
                <w:color w:val="0000FF"/>
                <w:sz w:val="16"/>
                <w:szCs w:val="16"/>
                <w:u w:val="single"/>
              </w:rPr>
            </w:pPr>
            <w:hyperlink r:id="rId97" w:history="1">
              <w:r w:rsidR="00F272CB">
                <w:rPr>
                  <w:rStyle w:val="Hyperlink"/>
                  <w:sz w:val="16"/>
                  <w:szCs w:val="16"/>
                </w:rPr>
                <w:t>R4-2209775</w:t>
              </w:r>
            </w:hyperlink>
          </w:p>
          <w:p w14:paraId="08A5432E" w14:textId="77777777" w:rsidR="002239C4" w:rsidRDefault="002239C4">
            <w:pPr>
              <w:rPr>
                <w:color w:val="0000FF"/>
                <w:sz w:val="16"/>
                <w:szCs w:val="16"/>
                <w:u w:val="single"/>
              </w:rPr>
            </w:pPr>
          </w:p>
        </w:tc>
        <w:tc>
          <w:tcPr>
            <w:tcW w:w="1431" w:type="dxa"/>
            <w:vAlign w:val="center"/>
          </w:tcPr>
          <w:p w14:paraId="470EEF69" w14:textId="77777777" w:rsidR="002239C4" w:rsidRDefault="00F272CB">
            <w:pPr>
              <w:spacing w:before="120" w:after="120"/>
              <w:rPr>
                <w:color w:val="000000" w:themeColor="text1"/>
                <w:sz w:val="16"/>
                <w:szCs w:val="16"/>
                <w:lang w:val="en-US"/>
              </w:rPr>
            </w:pPr>
            <w:r>
              <w:rPr>
                <w:color w:val="000000" w:themeColor="text1"/>
                <w:sz w:val="16"/>
                <w:szCs w:val="16"/>
                <w:lang w:val="en-US"/>
              </w:rPr>
              <w:t>Apple</w:t>
            </w:r>
          </w:p>
        </w:tc>
        <w:tc>
          <w:tcPr>
            <w:tcW w:w="6579" w:type="dxa"/>
          </w:tcPr>
          <w:p w14:paraId="230375B9" w14:textId="77777777" w:rsidR="002239C4" w:rsidRDefault="00F272CB">
            <w:pPr>
              <w:tabs>
                <w:tab w:val="left" w:pos="990"/>
              </w:tabs>
              <w:jc w:val="both"/>
              <w:rPr>
                <w:i/>
                <w:iCs/>
                <w:snapToGrid w:val="0"/>
                <w:sz w:val="16"/>
                <w:szCs w:val="16"/>
                <w:lang w:val="en-US"/>
              </w:rPr>
            </w:pPr>
            <w:r>
              <w:rPr>
                <w:i/>
                <w:iCs/>
                <w:snapToGrid w:val="0"/>
                <w:sz w:val="16"/>
                <w:szCs w:val="16"/>
                <w:lang w:val="en-US"/>
              </w:rPr>
              <w:t>Proposal 1:</w:t>
            </w:r>
            <w:r>
              <w:rPr>
                <w:sz w:val="16"/>
                <w:szCs w:val="16"/>
                <w:lang w:val="en-US"/>
              </w:rPr>
              <w:t xml:space="preserve"> </w:t>
            </w:r>
            <w:r>
              <w:rPr>
                <w:i/>
                <w:iCs/>
                <w:snapToGrid w:val="0"/>
                <w:sz w:val="16"/>
                <w:szCs w:val="16"/>
                <w:lang w:val="en-US"/>
              </w:rPr>
              <w:t>The reference SSB of serving cell for UE to determine intra-frequency measurements is the SSB in corresponding servingCellMO (CD-SSB or NCD-SSB). No extra network indication is needed.</w:t>
            </w:r>
          </w:p>
          <w:p w14:paraId="56C8073B" w14:textId="77777777" w:rsidR="002239C4" w:rsidRDefault="00F272CB">
            <w:pPr>
              <w:tabs>
                <w:tab w:val="left" w:pos="990"/>
              </w:tabs>
              <w:spacing w:after="120"/>
              <w:jc w:val="both"/>
              <w:rPr>
                <w:i/>
                <w:iCs/>
                <w:snapToGrid w:val="0"/>
                <w:sz w:val="16"/>
                <w:szCs w:val="16"/>
                <w:lang w:val="en-US"/>
              </w:rPr>
            </w:pPr>
            <w:r>
              <w:rPr>
                <w:i/>
                <w:iCs/>
                <w:snapToGrid w:val="0"/>
                <w:sz w:val="16"/>
                <w:szCs w:val="16"/>
                <w:lang w:val="en-US"/>
              </w:rPr>
              <w:t>Proposal 2: For RedCap UE, A measurement is defined as an SSB based intra-frequency when:</w:t>
            </w:r>
          </w:p>
          <w:p w14:paraId="52CA5825" w14:textId="77777777" w:rsidR="002239C4" w:rsidRDefault="00F272CB">
            <w:pPr>
              <w:pStyle w:val="ListParagraph"/>
              <w:widowControl w:val="0"/>
              <w:numPr>
                <w:ilvl w:val="0"/>
                <w:numId w:val="40"/>
              </w:numPr>
              <w:tabs>
                <w:tab w:val="left" w:pos="990"/>
              </w:tabs>
              <w:overflowPunct/>
              <w:spacing w:before="100" w:beforeAutospacing="1" w:after="120"/>
              <w:ind w:firstLineChars="0"/>
              <w:jc w:val="both"/>
              <w:textAlignment w:val="auto"/>
              <w:rPr>
                <w:rFonts w:eastAsia="Times New Roman"/>
                <w:i/>
                <w:iCs/>
                <w:sz w:val="16"/>
                <w:szCs w:val="16"/>
                <w:lang w:val="en-US" w:eastAsia="zh-CN"/>
              </w:rPr>
            </w:pPr>
            <w:r>
              <w:rPr>
                <w:rFonts w:eastAsia="Times New Roman"/>
                <w:i/>
                <w:iCs/>
                <w:sz w:val="16"/>
                <w:szCs w:val="16"/>
                <w:lang w:val="en-US" w:eastAsia="zh-CN"/>
              </w:rPr>
              <w:t>the centre frequency of the serving cell reference SSB for measurement and the centre frequency of the target SSB of the neighbour cell indicated for measurement are the same, and</w:t>
            </w:r>
          </w:p>
          <w:p w14:paraId="37A46AFE" w14:textId="77777777" w:rsidR="002239C4" w:rsidRDefault="00F272CB">
            <w:pPr>
              <w:pStyle w:val="ListParagraph"/>
              <w:widowControl w:val="0"/>
              <w:numPr>
                <w:ilvl w:val="0"/>
                <w:numId w:val="40"/>
              </w:numPr>
              <w:tabs>
                <w:tab w:val="left" w:pos="990"/>
              </w:tabs>
              <w:overflowPunct/>
              <w:spacing w:before="100" w:beforeAutospacing="1" w:after="120"/>
              <w:ind w:firstLineChars="0"/>
              <w:jc w:val="both"/>
              <w:textAlignment w:val="auto"/>
              <w:rPr>
                <w:rFonts w:eastAsia="Times New Roman"/>
                <w:i/>
                <w:iCs/>
                <w:sz w:val="16"/>
                <w:szCs w:val="16"/>
                <w:lang w:val="en-US" w:eastAsia="zh-CN"/>
              </w:rPr>
            </w:pPr>
            <w:r>
              <w:rPr>
                <w:rFonts w:eastAsia="Times New Roman"/>
                <w:i/>
                <w:iCs/>
                <w:sz w:val="16"/>
                <w:szCs w:val="16"/>
                <w:lang w:val="en-US" w:eastAsia="zh-CN"/>
              </w:rPr>
              <w:t>the subcarrier spacing of the two SSBs are also the same.</w:t>
            </w:r>
          </w:p>
          <w:p w14:paraId="39A96D2A" w14:textId="77777777" w:rsidR="002239C4" w:rsidRDefault="00F272CB">
            <w:pPr>
              <w:tabs>
                <w:tab w:val="left" w:pos="990"/>
              </w:tabs>
              <w:spacing w:before="100" w:beforeAutospacing="1" w:after="120"/>
              <w:jc w:val="both"/>
              <w:rPr>
                <w:i/>
                <w:iCs/>
                <w:sz w:val="16"/>
                <w:szCs w:val="16"/>
                <w:lang w:val="en-US"/>
              </w:rPr>
            </w:pPr>
            <w:r>
              <w:rPr>
                <w:i/>
                <w:iCs/>
                <w:sz w:val="16"/>
                <w:szCs w:val="16"/>
                <w:lang w:val="en-US"/>
              </w:rPr>
              <w:t>Proposal 3: the serving cell thresholds of S</w:t>
            </w:r>
            <w:r>
              <w:rPr>
                <w:i/>
                <w:iCs/>
                <w:sz w:val="16"/>
                <w:szCs w:val="16"/>
                <w:vertAlign w:val="subscript"/>
                <w:lang w:val="en-US"/>
              </w:rPr>
              <w:t>IntraSearchP</w:t>
            </w:r>
            <w:r>
              <w:rPr>
                <w:i/>
                <w:iCs/>
                <w:sz w:val="16"/>
                <w:szCs w:val="16"/>
                <w:lang w:val="en-US"/>
              </w:rPr>
              <w:t>/S</w:t>
            </w:r>
            <w:r>
              <w:rPr>
                <w:i/>
                <w:iCs/>
                <w:sz w:val="16"/>
                <w:szCs w:val="16"/>
                <w:vertAlign w:val="subscript"/>
                <w:lang w:val="en-US"/>
              </w:rPr>
              <w:t>IntraSearchQ</w:t>
            </w:r>
            <w:r>
              <w:rPr>
                <w:i/>
                <w:iCs/>
                <w:sz w:val="16"/>
                <w:szCs w:val="16"/>
                <w:lang w:val="en-US"/>
              </w:rPr>
              <w:t>/S</w:t>
            </w:r>
            <w:r>
              <w:rPr>
                <w:i/>
                <w:iCs/>
                <w:sz w:val="16"/>
                <w:szCs w:val="16"/>
                <w:vertAlign w:val="subscript"/>
                <w:lang w:val="en-US"/>
              </w:rPr>
              <w:t>nonIntraSearchP</w:t>
            </w:r>
            <w:r>
              <w:rPr>
                <w:i/>
                <w:iCs/>
                <w:sz w:val="16"/>
                <w:szCs w:val="16"/>
                <w:lang w:val="en-US"/>
              </w:rPr>
              <w:t>/S</w:t>
            </w:r>
            <w:r>
              <w:rPr>
                <w:i/>
                <w:iCs/>
                <w:sz w:val="16"/>
                <w:szCs w:val="16"/>
                <w:vertAlign w:val="subscript"/>
                <w:lang w:val="en-US"/>
              </w:rPr>
              <w:t>nonIntraSearchQ</w:t>
            </w:r>
            <w:r>
              <w:rPr>
                <w:i/>
                <w:iCs/>
                <w:sz w:val="16"/>
                <w:szCs w:val="16"/>
                <w:lang w:val="en-US"/>
              </w:rPr>
              <w:t xml:space="preserve"> for IDLE/Inactive mode and s-MeasureConfig for Connected mode should be checked based on reference SSB measurement.</w:t>
            </w:r>
          </w:p>
          <w:p w14:paraId="33CDA466"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Proposal 4: No need to discuss the case when both CD-SSB and NCD-SSB are configured for serving cell measurement in RAN4, unless RAN2 confirms the feasibility of such case in their reply LS.</w:t>
            </w:r>
          </w:p>
          <w:p w14:paraId="7328A31C"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Proposal 5: When both CD-SSB and NCD-SSB neighbour cell measurement are configured, UE should follow NW’s configuration to perform measurements on both SSBs.</w:t>
            </w:r>
          </w:p>
          <w:p w14:paraId="79066301"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Proposal 6: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051104B1" w14:textId="77777777" w:rsidR="002239C4" w:rsidRDefault="00F272CB">
            <w:pPr>
              <w:tabs>
                <w:tab w:val="left" w:pos="990"/>
              </w:tabs>
              <w:spacing w:before="100" w:beforeAutospacing="1" w:after="120"/>
              <w:jc w:val="both"/>
              <w:rPr>
                <w:snapToGrid w:val="0"/>
                <w:sz w:val="16"/>
                <w:szCs w:val="16"/>
                <w:lang w:val="en-US"/>
              </w:rPr>
            </w:pPr>
            <w:r>
              <w:rPr>
                <w:i/>
                <w:iCs/>
                <w:snapToGrid w:val="0"/>
                <w:sz w:val="16"/>
                <w:szCs w:val="16"/>
                <w:lang w:val="en-US"/>
              </w:rPr>
              <w:t xml:space="preserve">Proposal 7: </w:t>
            </w:r>
            <w:r>
              <w:rPr>
                <w:i/>
                <w:iCs/>
                <w:color w:val="000000" w:themeColor="text1"/>
                <w:sz w:val="16"/>
                <w:szCs w:val="16"/>
                <w:lang w:val="en-US"/>
              </w:rPr>
              <w:t xml:space="preserve">Measurement delay requirements for NCD-SSB can reuse the </w:t>
            </w:r>
            <w:r>
              <w:rPr>
                <w:i/>
                <w:iCs/>
                <w:snapToGrid w:val="0"/>
                <w:sz w:val="16"/>
                <w:szCs w:val="16"/>
                <w:lang w:val="en-US"/>
              </w:rPr>
              <w:t>current requirements for CD-SSB and no addition requirements are needed.</w:t>
            </w:r>
          </w:p>
          <w:p w14:paraId="78EDC05B" w14:textId="77777777" w:rsidR="002239C4" w:rsidRDefault="00F272CB">
            <w:pPr>
              <w:tabs>
                <w:tab w:val="left" w:pos="990"/>
              </w:tabs>
              <w:spacing w:before="100" w:beforeAutospacing="1" w:after="120"/>
              <w:jc w:val="both"/>
              <w:rPr>
                <w:i/>
                <w:iCs/>
                <w:snapToGrid w:val="0"/>
                <w:sz w:val="16"/>
                <w:szCs w:val="16"/>
                <w:lang w:val="en-US"/>
              </w:rPr>
            </w:pPr>
            <w:r>
              <w:rPr>
                <w:i/>
                <w:iCs/>
                <w:snapToGrid w:val="0"/>
                <w:sz w:val="16"/>
                <w:szCs w:val="16"/>
                <w:lang w:val="en-US"/>
              </w:rPr>
              <w:t xml:space="preserve">Proposal 8: RAN4 to assume that </w:t>
            </w:r>
            <w:r>
              <w:rPr>
                <w:i/>
                <w:iCs/>
                <w:sz w:val="16"/>
                <w:szCs w:val="16"/>
                <w:lang w:val="en-US" w:eastAsia="ja-JP"/>
              </w:rPr>
              <w:t>periodicity of NCD-SSB is same as periodicity of corresponding CD-SSB</w:t>
            </w:r>
            <w:r>
              <w:rPr>
                <w:i/>
                <w:iCs/>
                <w:snapToGrid w:val="0"/>
                <w:sz w:val="16"/>
                <w:szCs w:val="16"/>
                <w:lang w:val="en-US"/>
              </w:rPr>
              <w:t xml:space="preserve"> from the same cell.</w:t>
            </w:r>
          </w:p>
          <w:p w14:paraId="53F95CE4" w14:textId="77777777" w:rsidR="002239C4" w:rsidRDefault="00F272CB">
            <w:pPr>
              <w:tabs>
                <w:tab w:val="left" w:pos="990"/>
              </w:tabs>
              <w:jc w:val="both"/>
              <w:rPr>
                <w:i/>
                <w:iCs/>
                <w:snapToGrid w:val="0"/>
                <w:sz w:val="16"/>
                <w:szCs w:val="16"/>
                <w:lang w:val="en-US"/>
              </w:rPr>
            </w:pPr>
            <w:r>
              <w:rPr>
                <w:i/>
                <w:iCs/>
                <w:snapToGrid w:val="0"/>
                <w:sz w:val="16"/>
                <w:szCs w:val="16"/>
                <w:lang w:val="en-US"/>
              </w:rPr>
              <w:t>Proposal 9: Whether Reporting of RS type (NCD-SSB or CD-SSB) as part of RRM measurement reporting is up to RAN1/RAN2.</w:t>
            </w:r>
          </w:p>
          <w:p w14:paraId="206D7E28" w14:textId="77777777" w:rsidR="002239C4" w:rsidRDefault="00F272CB">
            <w:pPr>
              <w:tabs>
                <w:tab w:val="left" w:pos="990"/>
              </w:tabs>
              <w:jc w:val="both"/>
              <w:rPr>
                <w:i/>
                <w:iCs/>
                <w:snapToGrid w:val="0"/>
                <w:sz w:val="16"/>
                <w:szCs w:val="16"/>
                <w:lang w:val="en-US"/>
              </w:rPr>
            </w:pPr>
            <w:r>
              <w:rPr>
                <w:i/>
                <w:iCs/>
                <w:snapToGrid w:val="0"/>
                <w:sz w:val="16"/>
                <w:szCs w:val="16"/>
                <w:lang w:val="en-US"/>
              </w:rPr>
              <w:t xml:space="preserve">Proposal 10: RAN4 agrees that it’s feasible and needed to configure a time offset between CD-SSB and corresponding NCD-SSB. </w:t>
            </w:r>
          </w:p>
          <w:p w14:paraId="238D8A84" w14:textId="77777777" w:rsidR="002239C4" w:rsidRDefault="00F272CB">
            <w:pPr>
              <w:spacing w:after="120"/>
              <w:jc w:val="both"/>
              <w:rPr>
                <w:sz w:val="16"/>
                <w:szCs w:val="16"/>
                <w:lang w:val="en-US"/>
              </w:rPr>
            </w:pPr>
            <w:r>
              <w:rPr>
                <w:i/>
                <w:iCs/>
                <w:sz w:val="16"/>
                <w:szCs w:val="16"/>
                <w:lang w:val="en-US"/>
              </w:rPr>
              <w:t>Proposal 11: RedCap UE won’t support ‘Inter-frequency without gap’ measurement capability.</w:t>
            </w:r>
          </w:p>
          <w:p w14:paraId="0807B675" w14:textId="77777777" w:rsidR="002239C4" w:rsidRDefault="00F272CB">
            <w:pPr>
              <w:spacing w:after="120"/>
              <w:jc w:val="both"/>
              <w:rPr>
                <w:i/>
                <w:iCs/>
                <w:sz w:val="16"/>
                <w:szCs w:val="16"/>
                <w:lang w:val="en-US"/>
              </w:rPr>
            </w:pPr>
            <w:r>
              <w:rPr>
                <w:i/>
                <w:iCs/>
                <w:sz w:val="16"/>
                <w:szCs w:val="16"/>
                <w:lang w:val="en-US"/>
              </w:rPr>
              <w:t>Proposal 12: The searcher will be exclusively used by intra-frequency without gap measurement provided that RAN4 agrees that RedCap UE does NOT support ‘Inter-frequency without gap’ measurement capability in Rel-17.</w:t>
            </w:r>
          </w:p>
          <w:p w14:paraId="2AEF6B71" w14:textId="77777777" w:rsidR="002239C4" w:rsidRDefault="00F272CB">
            <w:pPr>
              <w:spacing w:after="120"/>
              <w:jc w:val="both"/>
              <w:rPr>
                <w:i/>
                <w:iCs/>
                <w:color w:val="000000" w:themeColor="text1"/>
                <w:sz w:val="16"/>
                <w:szCs w:val="16"/>
                <w:lang w:val="en-US"/>
              </w:rPr>
            </w:pPr>
            <w:r>
              <w:rPr>
                <w:i/>
                <w:iCs/>
                <w:sz w:val="16"/>
                <w:szCs w:val="16"/>
                <w:lang w:val="en-US"/>
              </w:rPr>
              <w:t xml:space="preserve">Proposal 13: </w:t>
            </w:r>
            <w:r>
              <w:rPr>
                <w:i/>
                <w:iCs/>
                <w:color w:val="000000" w:themeColor="text1"/>
                <w:sz w:val="16"/>
                <w:szCs w:val="16"/>
                <w:lang w:val="en-US"/>
              </w:rPr>
              <w:t>CSSF</w:t>
            </w:r>
            <w:r>
              <w:rPr>
                <w:i/>
                <w:iCs/>
                <w:color w:val="000000" w:themeColor="text1"/>
                <w:sz w:val="16"/>
                <w:szCs w:val="16"/>
                <w:vertAlign w:val="subscript"/>
                <w:lang w:val="en-US"/>
              </w:rPr>
              <w:t xml:space="preserve">outside_gap,i </w:t>
            </w:r>
            <w:r>
              <w:rPr>
                <w:i/>
                <w:iCs/>
                <w:color w:val="000000" w:themeColor="text1"/>
                <w:sz w:val="16"/>
                <w:szCs w:val="16"/>
                <w:lang w:val="en-US"/>
              </w:rPr>
              <w:t>= 1 for RedCap UE measurement outside gap based on Rel-15 requirement.</w:t>
            </w:r>
          </w:p>
          <w:p w14:paraId="3DF985B9" w14:textId="77777777" w:rsidR="002239C4" w:rsidRDefault="00F272CB">
            <w:pPr>
              <w:spacing w:after="120"/>
              <w:jc w:val="both"/>
              <w:rPr>
                <w:i/>
                <w:iCs/>
                <w:sz w:val="16"/>
                <w:szCs w:val="16"/>
                <w:lang w:val="en-US"/>
              </w:rPr>
            </w:pPr>
            <w:r>
              <w:rPr>
                <w:i/>
                <w:iCs/>
                <w:sz w:val="16"/>
                <w:szCs w:val="16"/>
                <w:lang w:val="en-US"/>
              </w:rPr>
              <w:t>Proposal 14: the baseline intra-frequency PSS/SSS detection requirement without DRX shall be defined:</w:t>
            </w:r>
          </w:p>
          <w:p w14:paraId="288BE279"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In FR1, extend the PSS/SSS detection delay by 2 SMTC without changing the lower boundary ‘600ms’</w:t>
            </w:r>
          </w:p>
          <w:p w14:paraId="197C14C0"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non-DRX delay requirement: max( 600ms, ceil( 7 x Kp) x SMTC period ) x CSSFintra</w:t>
            </w:r>
          </w:p>
          <w:p w14:paraId="4834C697" w14:textId="77777777" w:rsidR="002239C4" w:rsidRDefault="00F272CB">
            <w:pPr>
              <w:spacing w:after="120"/>
              <w:jc w:val="both"/>
              <w:rPr>
                <w:i/>
                <w:iCs/>
                <w:sz w:val="16"/>
                <w:szCs w:val="16"/>
                <w:lang w:val="en-US"/>
              </w:rPr>
            </w:pPr>
            <w:r>
              <w:rPr>
                <w:i/>
                <w:iCs/>
                <w:sz w:val="16"/>
                <w:szCs w:val="16"/>
                <w:lang w:val="en-US"/>
              </w:rPr>
              <w:t>Proposal 15: the baseline FR1 intra-frequency time index detection requirement without DRX shall be defined:</w:t>
            </w:r>
          </w:p>
          <w:p w14:paraId="2BB37B94"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 xml:space="preserve">In FR1, extend the time index detection delay by 2 SMTC </w:t>
            </w:r>
          </w:p>
          <w:p w14:paraId="1F98A5C0"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lastRenderedPageBreak/>
              <w:t>non-DRX delay requirement: max(160ms, ceil( 5 x Kp ) x SMTC period)x CSSFintra</w:t>
            </w:r>
          </w:p>
          <w:p w14:paraId="3E1B6714" w14:textId="77777777" w:rsidR="002239C4" w:rsidRDefault="00F272CB">
            <w:pPr>
              <w:spacing w:after="120"/>
              <w:jc w:val="both"/>
              <w:rPr>
                <w:i/>
                <w:iCs/>
                <w:sz w:val="16"/>
                <w:szCs w:val="16"/>
                <w:lang w:val="en-US"/>
              </w:rPr>
            </w:pPr>
            <w:r>
              <w:rPr>
                <w:i/>
                <w:iCs/>
                <w:sz w:val="16"/>
                <w:szCs w:val="16"/>
                <w:lang w:val="en-US"/>
              </w:rPr>
              <w:t>Proposal 16: the baseline SSB based intra-frequency RSRP measurement requirement without DRX shall be defined:</w:t>
            </w:r>
          </w:p>
          <w:p w14:paraId="3C4E4A2D"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lang w:val="en-US"/>
              </w:rPr>
            </w:pPr>
            <w:r>
              <w:rPr>
                <w:i/>
                <w:iCs/>
                <w:sz w:val="16"/>
                <w:szCs w:val="16"/>
                <w:lang w:val="en-US"/>
              </w:rPr>
              <w:t>Extend the lower bound of measurement delay to 400ms for FR1 for longer duty cycle (like in LTE cat1-bis) without increasing the sample number</w:t>
            </w:r>
          </w:p>
          <w:p w14:paraId="22806702"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Delay is max(400ms, ceil( 5 x Kp) x SMTC period) x CSSFintra for FR1</w:t>
            </w:r>
          </w:p>
          <w:p w14:paraId="32FC7638" w14:textId="77777777" w:rsidR="002239C4" w:rsidRDefault="00F272CB">
            <w:pPr>
              <w:spacing w:after="120"/>
              <w:jc w:val="both"/>
              <w:rPr>
                <w:i/>
                <w:iCs/>
                <w:sz w:val="16"/>
                <w:szCs w:val="16"/>
                <w:lang w:val="en-US"/>
              </w:rPr>
            </w:pPr>
            <w:r>
              <w:rPr>
                <w:i/>
                <w:iCs/>
                <w:sz w:val="16"/>
                <w:szCs w:val="16"/>
                <w:lang w:val="en-US"/>
              </w:rPr>
              <w:t>Proposal 17: the baseline SSB based intra-frequency RSRP measurement accuracy requirement shall be defined:</w:t>
            </w:r>
          </w:p>
          <w:p w14:paraId="1A50088E" w14:textId="77777777" w:rsidR="002239C4" w:rsidRDefault="00F272CB">
            <w:pPr>
              <w:pStyle w:val="ListParagraph"/>
              <w:widowControl w:val="0"/>
              <w:numPr>
                <w:ilvl w:val="0"/>
                <w:numId w:val="31"/>
              </w:numPr>
              <w:overflowPunct/>
              <w:autoSpaceDE/>
              <w:autoSpaceDN/>
              <w:adjustRightInd/>
              <w:spacing w:after="120"/>
              <w:ind w:left="720" w:firstLineChars="0"/>
              <w:jc w:val="both"/>
              <w:textAlignment w:val="auto"/>
              <w:rPr>
                <w:i/>
                <w:iCs/>
                <w:sz w:val="16"/>
                <w:szCs w:val="16"/>
              </w:rPr>
            </w:pPr>
            <w:r>
              <w:rPr>
                <w:i/>
                <w:iCs/>
                <w:sz w:val="16"/>
                <w:szCs w:val="16"/>
                <w:lang w:val="en-US"/>
              </w:rPr>
              <w:t>For FR1 RedCap with 1Rx</w:t>
            </w:r>
          </w:p>
          <w:p w14:paraId="0B64EAA2" w14:textId="77777777" w:rsidR="002239C4" w:rsidRDefault="00F272CB">
            <w:pPr>
              <w:pStyle w:val="ListParagraph"/>
              <w:widowControl w:val="0"/>
              <w:numPr>
                <w:ilvl w:val="1"/>
                <w:numId w:val="31"/>
              </w:numPr>
              <w:overflowPunct/>
              <w:autoSpaceDE/>
              <w:autoSpaceDN/>
              <w:adjustRightInd/>
              <w:spacing w:after="120"/>
              <w:ind w:left="1440" w:firstLineChars="0"/>
              <w:jc w:val="both"/>
              <w:textAlignment w:val="auto"/>
              <w:rPr>
                <w:i/>
                <w:iCs/>
                <w:sz w:val="16"/>
                <w:szCs w:val="16"/>
                <w:lang w:val="en-US"/>
              </w:rPr>
            </w:pPr>
            <w:r>
              <w:rPr>
                <w:i/>
                <w:iCs/>
                <w:sz w:val="16"/>
                <w:szCs w:val="16"/>
                <w:lang w:val="en-US"/>
              </w:rPr>
              <w:t xml:space="preserve">Relax the current absolute and relative RSRP accuracy by 1dB  </w:t>
            </w:r>
          </w:p>
          <w:p w14:paraId="398A016C" w14:textId="77777777" w:rsidR="002239C4" w:rsidRDefault="002239C4">
            <w:pPr>
              <w:pStyle w:val="ListParagraph"/>
              <w:overflowPunct/>
              <w:autoSpaceDE/>
              <w:autoSpaceDN/>
              <w:adjustRightInd/>
              <w:spacing w:after="160"/>
              <w:ind w:left="360" w:firstLineChars="0" w:firstLine="284"/>
              <w:contextualSpacing/>
              <w:jc w:val="both"/>
              <w:textAlignment w:val="auto"/>
              <w:rPr>
                <w:iCs/>
                <w:sz w:val="16"/>
                <w:szCs w:val="16"/>
                <w:lang w:val="en-US" w:eastAsia="ko-KR"/>
              </w:rPr>
            </w:pPr>
          </w:p>
        </w:tc>
      </w:tr>
      <w:tr w:rsidR="002239C4" w14:paraId="7F20482D" w14:textId="77777777">
        <w:trPr>
          <w:trHeight w:val="468"/>
        </w:trPr>
        <w:tc>
          <w:tcPr>
            <w:tcW w:w="1621" w:type="dxa"/>
            <w:vAlign w:val="center"/>
          </w:tcPr>
          <w:p w14:paraId="13D5CF65" w14:textId="77777777" w:rsidR="002239C4" w:rsidRDefault="004258BC">
            <w:pPr>
              <w:rPr>
                <w:color w:val="0000FF"/>
                <w:sz w:val="16"/>
                <w:szCs w:val="16"/>
                <w:u w:val="single"/>
              </w:rPr>
            </w:pPr>
            <w:hyperlink r:id="rId98" w:history="1">
              <w:r w:rsidR="00F272CB">
                <w:rPr>
                  <w:rStyle w:val="Hyperlink"/>
                  <w:sz w:val="16"/>
                  <w:szCs w:val="16"/>
                </w:rPr>
                <w:t>R4-2209905</w:t>
              </w:r>
            </w:hyperlink>
          </w:p>
          <w:p w14:paraId="0C82171B" w14:textId="77777777" w:rsidR="002239C4" w:rsidRDefault="002239C4">
            <w:pPr>
              <w:rPr>
                <w:color w:val="0000FF"/>
                <w:sz w:val="16"/>
                <w:szCs w:val="16"/>
                <w:u w:val="single"/>
              </w:rPr>
            </w:pPr>
          </w:p>
        </w:tc>
        <w:tc>
          <w:tcPr>
            <w:tcW w:w="1431" w:type="dxa"/>
            <w:vAlign w:val="center"/>
          </w:tcPr>
          <w:p w14:paraId="75BD303C"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75F06E4C" w14:textId="77777777" w:rsidR="002239C4" w:rsidRDefault="00F272CB">
            <w:pPr>
              <w:spacing w:before="120"/>
              <w:jc w:val="both"/>
              <w:rPr>
                <w:sz w:val="16"/>
                <w:szCs w:val="16"/>
                <w:lang w:val="en-US" w:eastAsia="zh-CN"/>
              </w:rPr>
            </w:pPr>
            <w:bookmarkStart w:id="40" w:name="_Ref100160681"/>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w:t>
            </w:r>
            <w:r w:rsidR="00EF1E16">
              <w:rPr>
                <w:i/>
                <w:iCs/>
                <w:sz w:val="16"/>
                <w:szCs w:val="16"/>
              </w:rPr>
              <w:fldChar w:fldCharType="end"/>
            </w:r>
            <w:r>
              <w:rPr>
                <w:i/>
                <w:iCs/>
                <w:sz w:val="16"/>
                <w:szCs w:val="16"/>
                <w:lang w:val="en-US"/>
              </w:rPr>
              <w:t>: Preclude the scenario: neighbour cells include NCD-SSB on the same frequency location as serving cell CD-SSB.</w:t>
            </w:r>
            <w:bookmarkEnd w:id="40"/>
            <w:r>
              <w:rPr>
                <w:i/>
                <w:iCs/>
                <w:sz w:val="16"/>
                <w:szCs w:val="16"/>
                <w:lang w:val="en-US"/>
              </w:rPr>
              <w:t xml:space="preserve"> </w:t>
            </w:r>
          </w:p>
          <w:p w14:paraId="23C4473B" w14:textId="77777777" w:rsidR="002239C4" w:rsidRDefault="00F272CB">
            <w:pPr>
              <w:spacing w:before="120"/>
              <w:jc w:val="both"/>
              <w:rPr>
                <w:sz w:val="16"/>
                <w:szCs w:val="16"/>
                <w:lang w:val="en-US" w:eastAsia="zh-CN"/>
              </w:rPr>
            </w:pPr>
            <w:bookmarkStart w:id="41" w:name="_Ref100160685"/>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2</w:t>
            </w:r>
            <w:r w:rsidR="00EF1E16">
              <w:rPr>
                <w:i/>
                <w:iCs/>
                <w:sz w:val="16"/>
                <w:szCs w:val="16"/>
              </w:rPr>
              <w:fldChar w:fldCharType="end"/>
            </w:r>
            <w:r>
              <w:rPr>
                <w:i/>
                <w:iCs/>
                <w:sz w:val="16"/>
                <w:szCs w:val="16"/>
                <w:lang w:val="en-US"/>
              </w:rPr>
              <w:t>: Preclude the scenario B-2: some neighbour cells include NCD-SSB, and some neighbour cells without NCD-SSB on the same frequency location as serving cell NCD-SSB/CD-SSB.</w:t>
            </w:r>
            <w:bookmarkEnd w:id="41"/>
          </w:p>
          <w:p w14:paraId="3BED7262" w14:textId="77777777" w:rsidR="002239C4" w:rsidRDefault="00F272CB">
            <w:pPr>
              <w:spacing w:before="120"/>
              <w:jc w:val="both"/>
              <w:rPr>
                <w:sz w:val="16"/>
                <w:szCs w:val="16"/>
                <w:lang w:val="en-US" w:eastAsia="zh-CN"/>
              </w:rPr>
            </w:pPr>
            <w:bookmarkStart w:id="42" w:name="_Ref91710844"/>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3</w:t>
            </w:r>
            <w:r w:rsidR="00EF1E16">
              <w:rPr>
                <w:i/>
                <w:iCs/>
                <w:sz w:val="16"/>
                <w:szCs w:val="16"/>
              </w:rPr>
              <w:fldChar w:fldCharType="end"/>
            </w:r>
            <w:r>
              <w:rPr>
                <w:i/>
                <w:iCs/>
                <w:sz w:val="16"/>
                <w:szCs w:val="16"/>
                <w:lang w:val="en-US"/>
              </w:rPr>
              <w:t>: Network indicates the reference NCD-SSB/CD-SSB to UE for intra-frequency measurements.</w:t>
            </w:r>
            <w:bookmarkEnd w:id="42"/>
            <w:r>
              <w:rPr>
                <w:sz w:val="16"/>
                <w:szCs w:val="16"/>
                <w:lang w:val="en-US" w:eastAsia="zh-CN"/>
              </w:rPr>
              <w:t xml:space="preserve"> </w:t>
            </w:r>
          </w:p>
          <w:p w14:paraId="1F49EC2D" w14:textId="77777777" w:rsidR="002239C4" w:rsidRDefault="00F272CB">
            <w:pPr>
              <w:pStyle w:val="ListParagraph"/>
              <w:numPr>
                <w:ilvl w:val="0"/>
                <w:numId w:val="41"/>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If NW only configures one SSB for serving cell measurement, the SSB frequency in servingCellMO can be the reference for intra-frequency measurement.</w:t>
            </w:r>
          </w:p>
          <w:p w14:paraId="71F63444" w14:textId="77777777" w:rsidR="002239C4" w:rsidRDefault="00F272CB">
            <w:pPr>
              <w:pStyle w:val="ListParagraph"/>
              <w:numPr>
                <w:ilvl w:val="0"/>
                <w:numId w:val="41"/>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Otherwise, NW may further indicate which SSB is the reference SSB up to RAN2 signalling design.</w:t>
            </w:r>
          </w:p>
          <w:p w14:paraId="0D3FFE35" w14:textId="77777777" w:rsidR="002239C4" w:rsidRDefault="00F272CB">
            <w:pPr>
              <w:spacing w:before="120"/>
              <w:jc w:val="both"/>
              <w:rPr>
                <w:i/>
                <w:iCs/>
                <w:sz w:val="16"/>
                <w:szCs w:val="16"/>
                <w:lang w:val="en-US"/>
              </w:rPr>
            </w:pPr>
            <w:bookmarkStart w:id="43" w:name="_Ref95327420"/>
            <w:bookmarkStart w:id="44" w:name="_Ref100160695"/>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4</w:t>
            </w:r>
            <w:r w:rsidR="00EF1E16">
              <w:rPr>
                <w:i/>
                <w:iCs/>
                <w:sz w:val="16"/>
                <w:szCs w:val="16"/>
              </w:rPr>
              <w:fldChar w:fldCharType="end"/>
            </w:r>
            <w:r>
              <w:rPr>
                <w:i/>
                <w:iCs/>
                <w:sz w:val="16"/>
                <w:szCs w:val="16"/>
                <w:lang w:val="en-US"/>
              </w:rPr>
              <w:t>: For RedCap UE, a measurement is defined as an SSB based intra-frequency measurement provided th</w:t>
            </w:r>
            <w:bookmarkEnd w:id="43"/>
            <w:r>
              <w:rPr>
                <w:i/>
                <w:iCs/>
                <w:sz w:val="16"/>
                <w:szCs w:val="16"/>
                <w:lang w:val="en-US"/>
              </w:rPr>
              <w:t>at</w:t>
            </w:r>
            <w:bookmarkEnd w:id="44"/>
            <w:r>
              <w:rPr>
                <w:i/>
                <w:iCs/>
                <w:sz w:val="16"/>
                <w:szCs w:val="16"/>
                <w:lang w:val="en-US"/>
              </w:rPr>
              <w:t xml:space="preserve"> </w:t>
            </w:r>
          </w:p>
          <w:p w14:paraId="6B07E123"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 xml:space="preserve">If NW configures NCD-SSB of the serving cell indicated for measurement, the center frequency of the NCD-SSB of the serving cell indicated for measurement and the centre frequency of the target SSB of the neighbour cell indicated for measurement are the same. </w:t>
            </w:r>
          </w:p>
          <w:p w14:paraId="2854EA29"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Otherwise, the center frequency of the CD-SSB of the serving cell indicated for measurement and the center frequency of the target SSB of the neighbour cell indicated for measurement are the same.</w:t>
            </w:r>
          </w:p>
          <w:p w14:paraId="5CA7F6D7" w14:textId="77777777" w:rsidR="002239C4" w:rsidRDefault="00F272CB">
            <w:pPr>
              <w:pStyle w:val="ListParagraph"/>
              <w:numPr>
                <w:ilvl w:val="0"/>
                <w:numId w:val="42"/>
              </w:numPr>
              <w:overflowPunct/>
              <w:autoSpaceDE/>
              <w:autoSpaceDN/>
              <w:adjustRightInd/>
              <w:spacing w:before="120"/>
              <w:ind w:firstLineChars="0" w:firstLine="482"/>
              <w:contextualSpacing/>
              <w:jc w:val="both"/>
              <w:textAlignment w:val="auto"/>
              <w:rPr>
                <w:i/>
                <w:iCs/>
                <w:sz w:val="16"/>
                <w:szCs w:val="16"/>
                <w:lang w:val="en-US"/>
              </w:rPr>
            </w:pPr>
            <w:r>
              <w:rPr>
                <w:i/>
                <w:iCs/>
                <w:sz w:val="16"/>
                <w:szCs w:val="16"/>
                <w:lang w:val="en-US"/>
              </w:rPr>
              <w:t>The subcarrier spacing of the two SSBs are also the same.</w:t>
            </w:r>
          </w:p>
          <w:p w14:paraId="32B58F0A" w14:textId="77777777" w:rsidR="002239C4" w:rsidRDefault="00F272CB">
            <w:pPr>
              <w:rPr>
                <w:i/>
                <w:iCs/>
                <w:sz w:val="16"/>
                <w:szCs w:val="16"/>
                <w:lang w:val="en-US"/>
              </w:rPr>
            </w:pPr>
            <w:bookmarkStart w:id="45" w:name="_Ref100160699"/>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5</w:t>
            </w:r>
            <w:r w:rsidR="00EF1E16">
              <w:rPr>
                <w:i/>
                <w:iCs/>
                <w:sz w:val="16"/>
                <w:szCs w:val="16"/>
              </w:rPr>
              <w:fldChar w:fldCharType="end"/>
            </w:r>
            <w:r>
              <w:rPr>
                <w:i/>
                <w:iCs/>
                <w:sz w:val="16"/>
                <w:szCs w:val="16"/>
                <w:lang w:val="en-US"/>
              </w:rPr>
              <w:t xml:space="preserve">: Whether NW can configure both </w:t>
            </w:r>
            <w:r>
              <w:rPr>
                <w:i/>
                <w:iCs/>
                <w:color w:val="000000"/>
                <w:sz w:val="16"/>
                <w:szCs w:val="16"/>
                <w:lang w:eastAsia="zh-CN"/>
              </w:rPr>
              <w:t>CD-SSB and NCD-SSB serving cell measurement is up to RAN2’s signalling design.</w:t>
            </w:r>
            <w:bookmarkEnd w:id="45"/>
          </w:p>
          <w:p w14:paraId="7A3D52EA" w14:textId="77777777" w:rsidR="002239C4" w:rsidRDefault="00F272CB">
            <w:pPr>
              <w:rPr>
                <w:i/>
                <w:iCs/>
                <w:sz w:val="16"/>
                <w:szCs w:val="16"/>
                <w:lang w:val="en-US" w:eastAsia="zh-CN"/>
              </w:rPr>
            </w:pPr>
            <w:bookmarkStart w:id="46" w:name="_Ref100160702"/>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6</w:t>
            </w:r>
            <w:r w:rsidR="00EF1E16">
              <w:rPr>
                <w:i/>
                <w:iCs/>
                <w:sz w:val="16"/>
                <w:szCs w:val="16"/>
              </w:rPr>
              <w:fldChar w:fldCharType="end"/>
            </w:r>
            <w:r>
              <w:rPr>
                <w:i/>
                <w:iCs/>
                <w:sz w:val="16"/>
                <w:szCs w:val="16"/>
                <w:lang w:val="en-US"/>
              </w:rPr>
              <w:t xml:space="preserve">: When </w:t>
            </w:r>
            <w:r>
              <w:rPr>
                <w:i/>
                <w:iCs/>
                <w:color w:val="000000"/>
                <w:sz w:val="16"/>
                <w:szCs w:val="16"/>
                <w:lang w:eastAsia="zh-CN"/>
              </w:rPr>
              <w:t xml:space="preserve">both CD-SSB and NCD-SSB serving cell measurement are configured, </w:t>
            </w:r>
            <w:r>
              <w:rPr>
                <w:i/>
                <w:iCs/>
                <w:sz w:val="16"/>
                <w:szCs w:val="16"/>
                <w:lang w:val="en-US" w:eastAsia="zh-CN"/>
              </w:rPr>
              <w:t>UE can perform serving cell measurements based on SSB within active BWP only provided that</w:t>
            </w:r>
            <w:bookmarkEnd w:id="46"/>
          </w:p>
          <w:p w14:paraId="1DA2C482"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difference of center frequency between NCD-SSB and CD-SSB is no larger than 20MHz in FR1 and 100MHz in FR2</w:t>
            </w:r>
          </w:p>
          <w:p w14:paraId="08597F7A"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difference of reception power between NCD-SSB and CD-SSB is less than 3dB</w:t>
            </w:r>
          </w:p>
          <w:p w14:paraId="6C7C3366" w14:textId="77777777" w:rsidR="002239C4" w:rsidRDefault="00F272CB">
            <w:pPr>
              <w:pStyle w:val="ListParagraph"/>
              <w:numPr>
                <w:ilvl w:val="0"/>
                <w:numId w:val="43"/>
              </w:numPr>
              <w:tabs>
                <w:tab w:val="clear" w:pos="720"/>
                <w:tab w:val="left" w:pos="644"/>
              </w:tabs>
              <w:overflowPunct/>
              <w:autoSpaceDE/>
              <w:autoSpaceDN/>
              <w:adjustRightInd/>
              <w:ind w:left="644" w:firstLineChars="0" w:firstLine="482"/>
              <w:contextualSpacing/>
              <w:textAlignment w:val="auto"/>
              <w:rPr>
                <w:i/>
                <w:iCs/>
                <w:sz w:val="16"/>
                <w:szCs w:val="16"/>
                <w:lang w:val="en-US"/>
              </w:rPr>
            </w:pPr>
            <w:r>
              <w:rPr>
                <w:i/>
                <w:iCs/>
                <w:sz w:val="16"/>
                <w:szCs w:val="16"/>
                <w:lang w:val="en-US"/>
              </w:rPr>
              <w:t>the periodicity of NCD-SSB and CD-SSB is the same</w:t>
            </w:r>
          </w:p>
          <w:p w14:paraId="73CCC637" w14:textId="77777777" w:rsidR="002239C4" w:rsidRDefault="00F272CB">
            <w:pPr>
              <w:rPr>
                <w:i/>
                <w:iCs/>
                <w:sz w:val="16"/>
                <w:szCs w:val="16"/>
                <w:lang w:val="en-US" w:eastAsia="zh-CN"/>
              </w:rPr>
            </w:pPr>
            <w:r>
              <w:rPr>
                <w:i/>
                <w:iCs/>
                <w:sz w:val="16"/>
                <w:szCs w:val="16"/>
                <w:lang w:val="en-US" w:eastAsia="zh-CN"/>
              </w:rPr>
              <w:t>Otherwise, UE should perform serving cell measurements based on both NCD-SSB and CD-SSB.</w:t>
            </w:r>
          </w:p>
          <w:p w14:paraId="11DD170E" w14:textId="77777777" w:rsidR="002239C4" w:rsidRDefault="00F272CB">
            <w:pPr>
              <w:spacing w:after="120"/>
              <w:textAlignment w:val="center"/>
              <w:rPr>
                <w:i/>
                <w:iCs/>
                <w:sz w:val="16"/>
                <w:szCs w:val="16"/>
                <w:lang w:eastAsia="zh-CN"/>
              </w:rPr>
            </w:pPr>
            <w:bookmarkStart w:id="47" w:name="_Ref100160706"/>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7</w:t>
            </w:r>
            <w:r w:rsidR="00EF1E16">
              <w:rPr>
                <w:i/>
                <w:iCs/>
                <w:sz w:val="16"/>
                <w:szCs w:val="16"/>
              </w:rPr>
              <w:fldChar w:fldCharType="end"/>
            </w:r>
            <w:r>
              <w:rPr>
                <w:i/>
                <w:iCs/>
                <w:sz w:val="16"/>
                <w:szCs w:val="16"/>
                <w:lang w:val="en-US"/>
              </w:rPr>
              <w:t xml:space="preserve">: When </w:t>
            </w:r>
            <w:r>
              <w:rPr>
                <w:i/>
                <w:iCs/>
                <w:color w:val="000000"/>
                <w:sz w:val="16"/>
                <w:szCs w:val="16"/>
                <w:lang w:eastAsia="zh-CN"/>
              </w:rPr>
              <w:t>both CD-SSB and NCD-SSB serving cell measurement are configured and both need MG, UE should at least perform the measurement based on indicated intra-frequency provided that</w:t>
            </w:r>
            <w:bookmarkEnd w:id="47"/>
          </w:p>
          <w:p w14:paraId="69CA3D4A"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difference of centre frequency between NCD-SSB and CD-SSB is no larger than 20MHz in FR1 and 100MHz in FR2</w:t>
            </w:r>
          </w:p>
          <w:p w14:paraId="0E9E2B7C"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difference of reception power between NCD-SSB and CD-SSB is less than 3dB</w:t>
            </w:r>
          </w:p>
          <w:p w14:paraId="64F6E13A" w14:textId="77777777" w:rsidR="002239C4" w:rsidRDefault="00F272CB">
            <w:pPr>
              <w:numPr>
                <w:ilvl w:val="0"/>
                <w:numId w:val="44"/>
              </w:numPr>
              <w:textAlignment w:val="center"/>
              <w:rPr>
                <w:i/>
                <w:iCs/>
                <w:sz w:val="16"/>
                <w:szCs w:val="16"/>
                <w:lang w:eastAsia="zh-CN"/>
              </w:rPr>
            </w:pPr>
            <w:r>
              <w:rPr>
                <w:i/>
                <w:iCs/>
                <w:color w:val="000000"/>
                <w:sz w:val="16"/>
                <w:szCs w:val="16"/>
                <w:lang w:eastAsia="zh-CN"/>
              </w:rPr>
              <w:t>the periodicity of NCD-SSB and CD-SSB is the same.</w:t>
            </w:r>
          </w:p>
          <w:p w14:paraId="6E2B5C36" w14:textId="77777777" w:rsidR="002239C4" w:rsidRDefault="00F272CB">
            <w:pPr>
              <w:rPr>
                <w:i/>
                <w:iCs/>
                <w:color w:val="000000"/>
                <w:sz w:val="16"/>
                <w:szCs w:val="16"/>
                <w:lang w:eastAsia="zh-CN"/>
              </w:rPr>
            </w:pPr>
            <w:r>
              <w:rPr>
                <w:i/>
                <w:iCs/>
                <w:color w:val="000000"/>
                <w:sz w:val="16"/>
                <w:szCs w:val="16"/>
                <w:lang w:eastAsia="zh-CN"/>
              </w:rPr>
              <w:lastRenderedPageBreak/>
              <w:t>Otherwise, UE should perform serving cell measurements based on both NCD-SSB and CD-SSB.</w:t>
            </w:r>
          </w:p>
          <w:p w14:paraId="107D8446" w14:textId="77777777" w:rsidR="002239C4" w:rsidRDefault="00F272CB">
            <w:pPr>
              <w:spacing w:before="120"/>
              <w:jc w:val="both"/>
              <w:rPr>
                <w:sz w:val="16"/>
                <w:szCs w:val="16"/>
                <w:lang w:val="en-US"/>
              </w:rPr>
            </w:pPr>
            <w:bookmarkStart w:id="48" w:name="_Ref91710862"/>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8</w:t>
            </w:r>
            <w:r w:rsidR="00EF1E16">
              <w:rPr>
                <w:i/>
                <w:iCs/>
                <w:sz w:val="16"/>
                <w:szCs w:val="16"/>
              </w:rPr>
              <w:fldChar w:fldCharType="end"/>
            </w:r>
            <w:r>
              <w:rPr>
                <w:i/>
                <w:iCs/>
                <w:sz w:val="16"/>
                <w:szCs w:val="16"/>
                <w:lang w:val="en-US"/>
              </w:rPr>
              <w:t>: When NW configures both type of SSBs measurement for one cell to RedCap UE, and UE will only perform measurement for one SSB, UE needs to report the RRM measurement result together with the type of RSs, either NCD-SSB or CD-SSB.</w:t>
            </w:r>
            <w:bookmarkEnd w:id="48"/>
          </w:p>
          <w:p w14:paraId="3A482043" w14:textId="77777777" w:rsidR="002239C4" w:rsidRDefault="00F272CB">
            <w:pPr>
              <w:rPr>
                <w:i/>
                <w:iCs/>
                <w:sz w:val="16"/>
                <w:szCs w:val="16"/>
                <w:lang w:val="en-US" w:eastAsia="zh-CN"/>
              </w:rPr>
            </w:pPr>
            <w:bookmarkStart w:id="49" w:name="_Ref95327427"/>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9</w:t>
            </w:r>
            <w:r w:rsidR="00EF1E16">
              <w:rPr>
                <w:i/>
                <w:iCs/>
                <w:sz w:val="16"/>
                <w:szCs w:val="16"/>
              </w:rPr>
              <w:fldChar w:fldCharType="end"/>
            </w:r>
            <w:r>
              <w:rPr>
                <w:i/>
                <w:iCs/>
                <w:sz w:val="16"/>
                <w:szCs w:val="16"/>
                <w:lang w:val="en-US"/>
              </w:rPr>
              <w:t xml:space="preserve">: When </w:t>
            </w:r>
            <w:r>
              <w:rPr>
                <w:i/>
                <w:iCs/>
                <w:color w:val="000000"/>
                <w:sz w:val="16"/>
                <w:szCs w:val="16"/>
                <w:lang w:eastAsia="zh-CN"/>
              </w:rPr>
              <w:t xml:space="preserve">both CD-SSB and NCD-SSB neighbour cell measurement are configured, </w:t>
            </w:r>
            <w:r>
              <w:rPr>
                <w:i/>
                <w:color w:val="000000"/>
                <w:sz w:val="16"/>
                <w:szCs w:val="16"/>
                <w:lang w:eastAsia="zh-CN"/>
              </w:rPr>
              <w:t xml:space="preserve">UE </w:t>
            </w:r>
            <w:r>
              <w:rPr>
                <w:i/>
                <w:iCs/>
                <w:color w:val="000000"/>
                <w:sz w:val="16"/>
                <w:szCs w:val="16"/>
                <w:lang w:eastAsia="zh-CN"/>
              </w:rPr>
              <w:t>should follow NW’s configuration to perform measurements on both SSBs.</w:t>
            </w:r>
            <w:bookmarkEnd w:id="49"/>
          </w:p>
          <w:p w14:paraId="7C0A71F8" w14:textId="77777777" w:rsidR="002239C4" w:rsidRDefault="00F272CB">
            <w:pPr>
              <w:jc w:val="both"/>
              <w:rPr>
                <w:i/>
                <w:iCs/>
                <w:sz w:val="16"/>
                <w:szCs w:val="16"/>
                <w:lang w:val="en-US"/>
              </w:rPr>
            </w:pPr>
            <w:bookmarkStart w:id="50" w:name="_Ref91710866"/>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10</w:t>
            </w:r>
            <w:r w:rsidR="00EF1E16">
              <w:rPr>
                <w:i/>
                <w:iCs/>
                <w:sz w:val="16"/>
                <w:szCs w:val="16"/>
              </w:rPr>
              <w:fldChar w:fldCharType="end"/>
            </w:r>
            <w:r>
              <w:rPr>
                <w:i/>
                <w:iCs/>
                <w:sz w:val="16"/>
                <w:szCs w:val="16"/>
                <w:lang w:val="en-US"/>
              </w:rPr>
              <w:t>: RAN4 to introduce the new measurement delay requirements for RedCap UE.</w:t>
            </w:r>
            <w:bookmarkEnd w:id="50"/>
          </w:p>
          <w:p w14:paraId="37C329CF" w14:textId="77777777" w:rsidR="002239C4" w:rsidRDefault="00F272CB">
            <w:pPr>
              <w:numPr>
                <w:ilvl w:val="0"/>
                <w:numId w:val="45"/>
              </w:numPr>
              <w:jc w:val="both"/>
              <w:rPr>
                <w:i/>
                <w:iCs/>
                <w:sz w:val="16"/>
                <w:szCs w:val="16"/>
                <w:lang w:val="en-US" w:eastAsia="zh-CN"/>
              </w:rPr>
            </w:pPr>
            <w:r>
              <w:rPr>
                <w:i/>
                <w:iCs/>
                <w:sz w:val="16"/>
                <w:szCs w:val="16"/>
                <w:lang w:val="en-US" w:eastAsia="zh-CN"/>
              </w:rPr>
              <w:t xml:space="preserve">(Case B-1) Cell identification and measurement by NCD-SSB </w:t>
            </w:r>
          </w:p>
          <w:p w14:paraId="5527C7A2" w14:textId="77777777" w:rsidR="002239C4" w:rsidRDefault="00F272CB">
            <w:pPr>
              <w:numPr>
                <w:ilvl w:val="0"/>
                <w:numId w:val="45"/>
              </w:numPr>
              <w:jc w:val="both"/>
              <w:rPr>
                <w:i/>
                <w:iCs/>
                <w:sz w:val="16"/>
                <w:szCs w:val="16"/>
                <w:lang w:val="en-US" w:eastAsia="zh-CN"/>
              </w:rPr>
            </w:pPr>
            <w:r>
              <w:rPr>
                <w:i/>
                <w:iCs/>
                <w:sz w:val="16"/>
                <w:szCs w:val="16"/>
                <w:lang w:val="en-US" w:eastAsia="zh-CN"/>
              </w:rPr>
              <w:t>(Case B-2) Cell identification and measurement when both NCD-SSB and CD-SSB are configured</w:t>
            </w:r>
          </w:p>
          <w:p w14:paraId="72227F18" w14:textId="77777777" w:rsidR="002239C4" w:rsidRDefault="00F272CB">
            <w:pPr>
              <w:jc w:val="both"/>
              <w:rPr>
                <w:i/>
                <w:iCs/>
                <w:sz w:val="16"/>
                <w:szCs w:val="16"/>
                <w:lang w:val="en-US"/>
              </w:rPr>
            </w:pPr>
            <w:bookmarkStart w:id="51" w:name="_Ref100160721"/>
            <w:bookmarkStart w:id="52" w:name="_Ref100781479"/>
            <w:bookmarkStart w:id="53" w:name="_Ref91710873"/>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11</w:t>
            </w:r>
            <w:r w:rsidR="00EF1E16">
              <w:rPr>
                <w:i/>
                <w:iCs/>
                <w:sz w:val="16"/>
                <w:szCs w:val="16"/>
              </w:rPr>
              <w:fldChar w:fldCharType="end"/>
            </w:r>
            <w:r>
              <w:rPr>
                <w:i/>
                <w:iCs/>
                <w:sz w:val="16"/>
                <w:szCs w:val="16"/>
                <w:lang w:val="en-US"/>
              </w:rPr>
              <w:t>:</w:t>
            </w:r>
            <w:bookmarkEnd w:id="51"/>
            <w:r>
              <w:rPr>
                <w:i/>
                <w:iCs/>
                <w:sz w:val="16"/>
                <w:szCs w:val="16"/>
                <w:lang w:val="en-US"/>
              </w:rPr>
              <w:t xml:space="preserve"> RAN4 to not discuss the ‘Inter-frequency without gap’ measurement capability in Rel-17.</w:t>
            </w:r>
            <w:bookmarkEnd w:id="52"/>
          </w:p>
          <w:p w14:paraId="3072B57A" w14:textId="77777777" w:rsidR="002239C4" w:rsidRDefault="00F272CB">
            <w:pPr>
              <w:jc w:val="both"/>
              <w:rPr>
                <w:i/>
                <w:iCs/>
                <w:color w:val="000000"/>
                <w:sz w:val="16"/>
                <w:szCs w:val="16"/>
              </w:rPr>
            </w:pPr>
            <w:bookmarkStart w:id="54" w:name="_Ref100781482"/>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12</w:t>
            </w:r>
            <w:r w:rsidR="00EF1E16">
              <w:rPr>
                <w:i/>
                <w:iCs/>
                <w:sz w:val="16"/>
                <w:szCs w:val="16"/>
              </w:rPr>
              <w:fldChar w:fldCharType="end"/>
            </w:r>
            <w:r>
              <w:rPr>
                <w:i/>
                <w:iCs/>
                <w:sz w:val="16"/>
                <w:szCs w:val="16"/>
                <w:lang w:val="en-US"/>
              </w:rPr>
              <w:t xml:space="preserve">: </w:t>
            </w:r>
            <w:bookmarkEnd w:id="53"/>
            <w:r>
              <w:rPr>
                <w:i/>
                <w:iCs/>
                <w:sz w:val="16"/>
                <w:szCs w:val="16"/>
                <w:lang w:val="en-US"/>
              </w:rPr>
              <w:t xml:space="preserve">The searcher will be exclusively used by intra-frequency measurement. </w:t>
            </w:r>
            <w:r>
              <w:rPr>
                <w:i/>
                <w:iCs/>
                <w:color w:val="000000"/>
                <w:sz w:val="16"/>
                <w:szCs w:val="16"/>
              </w:rPr>
              <w:t>CSSF</w:t>
            </w:r>
            <w:r>
              <w:rPr>
                <w:i/>
                <w:iCs/>
                <w:color w:val="000000"/>
                <w:sz w:val="16"/>
                <w:szCs w:val="16"/>
                <w:vertAlign w:val="subscript"/>
              </w:rPr>
              <w:t>outside_gap</w:t>
            </w:r>
            <w:r>
              <w:rPr>
                <w:i/>
                <w:iCs/>
                <w:color w:val="000000"/>
                <w:sz w:val="16"/>
                <w:szCs w:val="16"/>
              </w:rPr>
              <w:t xml:space="preserve"> equals 1.</w:t>
            </w:r>
            <w:bookmarkEnd w:id="54"/>
          </w:p>
          <w:p w14:paraId="3BA8E99B" w14:textId="77777777" w:rsidR="002239C4" w:rsidRDefault="00F272CB">
            <w:pPr>
              <w:jc w:val="both"/>
              <w:rPr>
                <w:rFonts w:eastAsia="DengXian"/>
                <w:sz w:val="16"/>
                <w:szCs w:val="16"/>
                <w:lang w:val="en-US" w:eastAsia="zh-CN"/>
              </w:rPr>
            </w:pPr>
            <w:bookmarkStart w:id="55" w:name="_Ref92314099"/>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13</w:t>
            </w:r>
            <w:r w:rsidR="00EF1E16">
              <w:rPr>
                <w:i/>
                <w:iCs/>
                <w:sz w:val="16"/>
                <w:szCs w:val="16"/>
              </w:rPr>
              <w:fldChar w:fldCharType="end"/>
            </w:r>
            <w:r>
              <w:rPr>
                <w:i/>
                <w:iCs/>
                <w:sz w:val="16"/>
                <w:szCs w:val="16"/>
                <w:lang w:val="en-US"/>
              </w:rPr>
              <w:t>: 10 samples are needed for 1Rx RedCap UE to achieve the SIB1 90% successful rate.</w:t>
            </w:r>
            <w:bookmarkEnd w:id="55"/>
          </w:p>
          <w:p w14:paraId="5A16A271" w14:textId="77777777" w:rsidR="002239C4" w:rsidRDefault="00F272CB">
            <w:pPr>
              <w:jc w:val="both"/>
              <w:rPr>
                <w:i/>
                <w:iCs/>
                <w:sz w:val="16"/>
                <w:szCs w:val="16"/>
                <w:lang w:val="en-US" w:eastAsia="zh-CN"/>
              </w:rPr>
            </w:pPr>
            <w:bookmarkStart w:id="56" w:name="_Ref100160730"/>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14</w:t>
            </w:r>
            <w:r w:rsidR="00EF1E16">
              <w:rPr>
                <w:i/>
                <w:iCs/>
                <w:sz w:val="16"/>
                <w:szCs w:val="16"/>
              </w:rPr>
              <w:fldChar w:fldCharType="end"/>
            </w:r>
            <w:r>
              <w:rPr>
                <w:i/>
                <w:iCs/>
                <w:sz w:val="16"/>
                <w:szCs w:val="16"/>
                <w:lang w:val="en-US"/>
              </w:rPr>
              <w:t xml:space="preserve">: </w:t>
            </w:r>
            <w:r>
              <w:rPr>
                <w:i/>
                <w:iCs/>
                <w:sz w:val="16"/>
                <w:szCs w:val="16"/>
                <w:lang w:val="en-US" w:eastAsia="zh-CN"/>
              </w:rPr>
              <w:t>If indicated by network, UE will further report the NCD-SSB information (such as SSB-frequency, SCS etc.) together with global cell ID when UE reporting the CGI.</w:t>
            </w:r>
            <w:bookmarkEnd w:id="56"/>
          </w:p>
          <w:p w14:paraId="3162BFAA" w14:textId="77777777" w:rsidR="002239C4" w:rsidRDefault="00F272CB">
            <w:pPr>
              <w:pStyle w:val="Caption"/>
              <w:rPr>
                <w:b w:val="0"/>
                <w:sz w:val="16"/>
                <w:szCs w:val="16"/>
                <w:lang w:val="en-US"/>
              </w:rPr>
            </w:pPr>
            <w:bookmarkStart w:id="57" w:name="_Ref95755042"/>
            <w:r>
              <w:rPr>
                <w:b w:val="0"/>
                <w:sz w:val="16"/>
                <w:szCs w:val="16"/>
                <w:lang w:val="en-US"/>
              </w:rPr>
              <w:t xml:space="preserve">Proposal </w:t>
            </w:r>
            <w:r w:rsidR="00EF1E16">
              <w:rPr>
                <w:b w:val="0"/>
                <w:sz w:val="16"/>
                <w:szCs w:val="16"/>
              </w:rPr>
              <w:fldChar w:fldCharType="begin"/>
            </w:r>
            <w:r>
              <w:rPr>
                <w:b w:val="0"/>
                <w:sz w:val="16"/>
                <w:szCs w:val="16"/>
                <w:lang w:val="en-US"/>
              </w:rPr>
              <w:instrText xml:space="preserve"> SEQ Proposal \* ARABIC </w:instrText>
            </w:r>
            <w:r w:rsidR="00EF1E16">
              <w:rPr>
                <w:b w:val="0"/>
                <w:sz w:val="16"/>
                <w:szCs w:val="16"/>
              </w:rPr>
              <w:fldChar w:fldCharType="separate"/>
            </w:r>
            <w:r>
              <w:rPr>
                <w:b w:val="0"/>
                <w:sz w:val="16"/>
                <w:szCs w:val="16"/>
                <w:lang w:val="en-US"/>
              </w:rPr>
              <w:t>15</w:t>
            </w:r>
            <w:r w:rsidR="00EF1E16">
              <w:rPr>
                <w:b w:val="0"/>
                <w:sz w:val="16"/>
                <w:szCs w:val="16"/>
              </w:rPr>
              <w:fldChar w:fldCharType="end"/>
            </w:r>
            <w:r>
              <w:rPr>
                <w:b w:val="0"/>
                <w:sz w:val="16"/>
                <w:szCs w:val="16"/>
                <w:lang w:val="en-US"/>
              </w:rPr>
              <w:t>: Cell detection requirements from Rel-15 NR are extended by 1 sample (6 samples in total) for RedCap UE with 1 Rx in FR1.</w:t>
            </w:r>
            <w:bookmarkEnd w:id="57"/>
          </w:p>
          <w:p w14:paraId="345FA4D7" w14:textId="77777777" w:rsidR="002239C4" w:rsidRDefault="00F272CB">
            <w:pPr>
              <w:jc w:val="both"/>
              <w:rPr>
                <w:rFonts w:eastAsia="DengXian"/>
                <w:i/>
                <w:iCs/>
                <w:sz w:val="16"/>
                <w:szCs w:val="16"/>
                <w:lang w:val="en-US" w:eastAsia="zh-TW"/>
              </w:rPr>
            </w:pPr>
            <w:bookmarkStart w:id="58" w:name="_Ref101710627"/>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16</w:t>
            </w:r>
            <w:r w:rsidR="00EF1E16">
              <w:rPr>
                <w:i/>
                <w:iCs/>
                <w:sz w:val="16"/>
                <w:szCs w:val="16"/>
              </w:rPr>
              <w:fldChar w:fldCharType="end"/>
            </w:r>
            <w:r>
              <w:rPr>
                <w:rFonts w:eastAsia="DengXian"/>
                <w:i/>
                <w:iCs/>
                <w:sz w:val="16"/>
                <w:szCs w:val="16"/>
                <w:lang w:val="en-US" w:eastAsia="zh-TW"/>
              </w:rPr>
              <w:t>: Lower bound in legacy PSS/SSS detection delay requirements are reused for 1 Rx RedCap UE.</w:t>
            </w:r>
            <w:bookmarkEnd w:id="58"/>
          </w:p>
          <w:p w14:paraId="54439BE7" w14:textId="77777777" w:rsidR="002239C4" w:rsidRDefault="00F272CB">
            <w:pPr>
              <w:rPr>
                <w:i/>
                <w:iCs/>
                <w:sz w:val="16"/>
                <w:szCs w:val="16"/>
                <w:lang w:val="en-US" w:eastAsia="zh-CN"/>
              </w:rPr>
            </w:pPr>
            <w:bookmarkStart w:id="59" w:name="_Ref101710631"/>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17</w:t>
            </w:r>
            <w:r w:rsidR="00EF1E16">
              <w:rPr>
                <w:i/>
                <w:iCs/>
                <w:sz w:val="16"/>
                <w:szCs w:val="16"/>
              </w:rPr>
              <w:fldChar w:fldCharType="end"/>
            </w:r>
            <w:r>
              <w:rPr>
                <w:i/>
                <w:iCs/>
                <w:sz w:val="16"/>
                <w:szCs w:val="16"/>
                <w:lang w:val="en-US"/>
              </w:rPr>
              <w:t>:</w:t>
            </w:r>
            <w:r>
              <w:rPr>
                <w:i/>
                <w:iCs/>
                <w:sz w:val="16"/>
                <w:szCs w:val="16"/>
                <w:lang w:val="en-US" w:eastAsia="zh-CN"/>
              </w:rPr>
              <w:t xml:space="preserve"> The lower bound of SSB based RSRP measurement delay requirement is unchanged compared to release 15 requirements for FR1.</w:t>
            </w:r>
            <w:bookmarkEnd w:id="59"/>
          </w:p>
          <w:p w14:paraId="40C0D7EA" w14:textId="77777777" w:rsidR="002239C4" w:rsidRDefault="00F272CB">
            <w:pPr>
              <w:rPr>
                <w:i/>
                <w:iCs/>
                <w:sz w:val="16"/>
                <w:szCs w:val="16"/>
                <w:lang w:val="en-US" w:eastAsia="zh-CN"/>
              </w:rPr>
            </w:pPr>
            <w:bookmarkStart w:id="60" w:name="_Ref101710636"/>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18</w:t>
            </w:r>
            <w:r w:rsidR="00EF1E16">
              <w:rPr>
                <w:i/>
                <w:iCs/>
                <w:sz w:val="16"/>
                <w:szCs w:val="16"/>
              </w:rPr>
              <w:fldChar w:fldCharType="end"/>
            </w:r>
            <w:r>
              <w:rPr>
                <w:i/>
                <w:iCs/>
                <w:sz w:val="16"/>
                <w:szCs w:val="16"/>
                <w:lang w:val="en-US"/>
              </w:rPr>
              <w:t>:</w:t>
            </w:r>
            <w:r>
              <w:rPr>
                <w:i/>
                <w:iCs/>
                <w:sz w:val="16"/>
                <w:szCs w:val="16"/>
                <w:lang w:val="en-US" w:eastAsia="zh-CN"/>
              </w:rPr>
              <w:t xml:space="preserve"> Absolute and relative measurement accuracy for SSB based RedCap UE with 1 Rx is relaxed by 1 dB in FR1 compared to Rel-15 SSB based RSRP measurement accuracy requirements with 2 Rx.</w:t>
            </w:r>
            <w:bookmarkEnd w:id="60"/>
          </w:p>
          <w:p w14:paraId="41281488" w14:textId="77777777" w:rsidR="002239C4" w:rsidRDefault="00F272CB">
            <w:pPr>
              <w:rPr>
                <w:i/>
                <w:iCs/>
                <w:sz w:val="16"/>
                <w:szCs w:val="16"/>
                <w:lang w:val="en-US" w:eastAsia="zh-CN"/>
              </w:rPr>
            </w:pPr>
            <w:bookmarkStart w:id="61" w:name="_Ref101710640"/>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19</w:t>
            </w:r>
            <w:r w:rsidR="00EF1E16">
              <w:rPr>
                <w:i/>
                <w:iCs/>
                <w:sz w:val="16"/>
                <w:szCs w:val="16"/>
              </w:rPr>
              <w:fldChar w:fldCharType="end"/>
            </w:r>
            <w:r>
              <w:rPr>
                <w:i/>
                <w:iCs/>
                <w:sz w:val="16"/>
                <w:szCs w:val="16"/>
                <w:lang w:val="en-US"/>
              </w:rPr>
              <w:t>:</w:t>
            </w:r>
            <w:r>
              <w:rPr>
                <w:i/>
                <w:iCs/>
                <w:sz w:val="16"/>
                <w:szCs w:val="16"/>
                <w:lang w:val="en-US" w:eastAsia="zh-CN"/>
              </w:rPr>
              <w:t xml:space="preserve"> Time index detection delay in FR1 is extended from 1 attempt (legacy) to 2 attempts at -6 dB SNR with 99% detection rate for RedCap UE with 1 Rx.</w:t>
            </w:r>
            <w:bookmarkEnd w:id="61"/>
          </w:p>
          <w:p w14:paraId="39A88E28" w14:textId="77777777" w:rsidR="002239C4" w:rsidRDefault="00F272CB">
            <w:pPr>
              <w:jc w:val="both"/>
              <w:rPr>
                <w:sz w:val="16"/>
                <w:szCs w:val="16"/>
                <w:lang w:val="en-US"/>
              </w:rPr>
            </w:pPr>
            <w:bookmarkStart w:id="62" w:name="_Ref101710643"/>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20</w:t>
            </w:r>
            <w:r w:rsidR="00EF1E16">
              <w:rPr>
                <w:i/>
                <w:iCs/>
                <w:sz w:val="16"/>
                <w:szCs w:val="16"/>
              </w:rPr>
              <w:fldChar w:fldCharType="end"/>
            </w:r>
            <w:r>
              <w:rPr>
                <w:i/>
                <w:iCs/>
                <w:sz w:val="16"/>
                <w:szCs w:val="16"/>
                <w:lang w:val="en-US"/>
              </w:rPr>
              <w:t>: RAN4 to focus on the open issues listed in the exception request only for core part and thus no need to discuss scheduling availability.</w:t>
            </w:r>
            <w:bookmarkEnd w:id="62"/>
            <w:r>
              <w:rPr>
                <w:sz w:val="16"/>
                <w:szCs w:val="16"/>
                <w:lang w:val="en-US"/>
              </w:rPr>
              <w:t xml:space="preserve"> </w:t>
            </w:r>
          </w:p>
          <w:p w14:paraId="12626BD3" w14:textId="77777777" w:rsidR="002239C4" w:rsidRDefault="002239C4">
            <w:pPr>
              <w:jc w:val="both"/>
              <w:rPr>
                <w:i/>
                <w:iCs/>
                <w:sz w:val="16"/>
                <w:szCs w:val="16"/>
                <w:lang w:val="en-US"/>
              </w:rPr>
            </w:pPr>
          </w:p>
          <w:p w14:paraId="64CF4894" w14:textId="77777777" w:rsidR="002239C4" w:rsidRDefault="002239C4">
            <w:pPr>
              <w:tabs>
                <w:tab w:val="left" w:pos="990"/>
              </w:tabs>
              <w:jc w:val="both"/>
              <w:rPr>
                <w:i/>
                <w:iCs/>
                <w:snapToGrid w:val="0"/>
                <w:sz w:val="16"/>
                <w:szCs w:val="16"/>
                <w:lang w:val="en-US"/>
              </w:rPr>
            </w:pPr>
          </w:p>
        </w:tc>
      </w:tr>
      <w:tr w:rsidR="002239C4" w14:paraId="5C5CD31C" w14:textId="77777777">
        <w:trPr>
          <w:trHeight w:val="468"/>
        </w:trPr>
        <w:tc>
          <w:tcPr>
            <w:tcW w:w="1621" w:type="dxa"/>
            <w:vAlign w:val="center"/>
          </w:tcPr>
          <w:p w14:paraId="147DF491" w14:textId="77777777" w:rsidR="002239C4" w:rsidRDefault="004258BC">
            <w:pPr>
              <w:rPr>
                <w:color w:val="0000FF"/>
                <w:sz w:val="16"/>
                <w:szCs w:val="16"/>
                <w:u w:val="single"/>
              </w:rPr>
            </w:pPr>
            <w:hyperlink r:id="rId99" w:history="1">
              <w:r w:rsidR="00F272CB">
                <w:rPr>
                  <w:rStyle w:val="Hyperlink"/>
                  <w:sz w:val="16"/>
                  <w:szCs w:val="16"/>
                </w:rPr>
                <w:t>R4-2210219</w:t>
              </w:r>
            </w:hyperlink>
          </w:p>
          <w:p w14:paraId="3F1C08DC" w14:textId="77777777" w:rsidR="002239C4" w:rsidRDefault="002239C4">
            <w:pPr>
              <w:rPr>
                <w:color w:val="0000FF"/>
                <w:sz w:val="16"/>
                <w:szCs w:val="16"/>
                <w:u w:val="single"/>
              </w:rPr>
            </w:pPr>
          </w:p>
        </w:tc>
        <w:tc>
          <w:tcPr>
            <w:tcW w:w="1431" w:type="dxa"/>
            <w:vAlign w:val="center"/>
          </w:tcPr>
          <w:p w14:paraId="318CC3E1" w14:textId="77777777" w:rsidR="002239C4" w:rsidRDefault="00F272CB">
            <w:pPr>
              <w:spacing w:before="120" w:after="120"/>
              <w:rPr>
                <w:color w:val="000000" w:themeColor="text1"/>
                <w:sz w:val="16"/>
                <w:szCs w:val="16"/>
                <w:lang w:val="en-US"/>
              </w:rPr>
            </w:pPr>
            <w:r>
              <w:rPr>
                <w:color w:val="000000" w:themeColor="text1"/>
                <w:sz w:val="16"/>
                <w:szCs w:val="16"/>
                <w:lang w:val="en-US"/>
              </w:rPr>
              <w:t>Qualcomm Incorporated</w:t>
            </w:r>
          </w:p>
        </w:tc>
        <w:tc>
          <w:tcPr>
            <w:tcW w:w="6579" w:type="dxa"/>
          </w:tcPr>
          <w:p w14:paraId="00434E0F" w14:textId="77777777" w:rsidR="002239C4" w:rsidRDefault="00F272CB">
            <w:pPr>
              <w:rPr>
                <w:sz w:val="16"/>
                <w:szCs w:val="16"/>
                <w:lang w:val="en-US" w:eastAsia="zh-CN"/>
              </w:rPr>
            </w:pPr>
            <w:r>
              <w:rPr>
                <w:sz w:val="16"/>
                <w:szCs w:val="16"/>
                <w:lang w:val="en-US" w:eastAsia="zh-CN"/>
              </w:rPr>
              <w:t>Proposal 1a: For FR1, considering a duty cycle of 50%, prefer to extend the PSS/SSS detection period to a total of 8 samples (2 for AGC and 6 samples for detection) implying an extension of 3 samples from 2Rx requirements</w:t>
            </w:r>
          </w:p>
          <w:p w14:paraId="31163538" w14:textId="77777777" w:rsidR="002239C4" w:rsidRDefault="00F272CB">
            <w:pPr>
              <w:rPr>
                <w:sz w:val="16"/>
                <w:szCs w:val="16"/>
                <w:lang w:val="en-US" w:eastAsia="zh-CN"/>
              </w:rPr>
            </w:pPr>
            <w:r>
              <w:rPr>
                <w:sz w:val="16"/>
                <w:szCs w:val="16"/>
                <w:lang w:val="en-US" w:eastAsia="zh-CN"/>
              </w:rPr>
              <w:t>Proposal 1b: For FR1, extend the lower bound for PSS/SSS detection period from 600ms to 960ms.</w:t>
            </w:r>
          </w:p>
          <w:p w14:paraId="3C047FC9" w14:textId="77777777" w:rsidR="002239C4" w:rsidRDefault="00F272CB">
            <w:pPr>
              <w:rPr>
                <w:sz w:val="16"/>
                <w:szCs w:val="16"/>
                <w:lang w:val="en-US" w:eastAsia="zh-CN"/>
              </w:rPr>
            </w:pPr>
            <w:r>
              <w:rPr>
                <w:sz w:val="16"/>
                <w:szCs w:val="16"/>
                <w:lang w:val="en-US" w:eastAsia="zh-CN"/>
              </w:rPr>
              <w:t>Proposal 2: For FR1, specify SSB time index identification requirements based on 6 SMTC periods for 1 Rx UEs</w:t>
            </w:r>
          </w:p>
          <w:p w14:paraId="13A70D1A" w14:textId="77777777" w:rsidR="002239C4" w:rsidRDefault="00F272CB">
            <w:pPr>
              <w:rPr>
                <w:sz w:val="16"/>
                <w:szCs w:val="16"/>
                <w:lang w:val="en-US" w:eastAsia="zh-CN"/>
              </w:rPr>
            </w:pPr>
            <w:bookmarkStart w:id="63" w:name="_Hlk101762320"/>
            <w:r>
              <w:rPr>
                <w:sz w:val="16"/>
                <w:szCs w:val="16"/>
                <w:lang w:val="en-US" w:eastAsia="zh-CN"/>
              </w:rPr>
              <w:t>Proposal 3: For FR1, define the relaxations to measurement performance requirements (accuracy and test cases) for SSB based L3 measurements based on AWGN channel.</w:t>
            </w:r>
          </w:p>
          <w:p w14:paraId="0AAE5213" w14:textId="77777777" w:rsidR="002239C4" w:rsidRDefault="00F272CB">
            <w:pPr>
              <w:pStyle w:val="ListParagraph"/>
              <w:numPr>
                <w:ilvl w:val="0"/>
                <w:numId w:val="46"/>
              </w:numPr>
              <w:overflowPunct/>
              <w:autoSpaceDE/>
              <w:autoSpaceDN/>
              <w:adjustRightInd/>
              <w:ind w:firstLineChars="0"/>
              <w:contextualSpacing/>
              <w:textAlignment w:val="auto"/>
              <w:rPr>
                <w:sz w:val="16"/>
                <w:szCs w:val="16"/>
                <w:lang w:val="en-US" w:eastAsia="zh-CN"/>
              </w:rPr>
            </w:pPr>
            <w:r>
              <w:rPr>
                <w:sz w:val="16"/>
                <w:szCs w:val="16"/>
                <w:lang w:val="en-US" w:eastAsia="zh-CN"/>
              </w:rPr>
              <w:t>Specify a relaxation of +-0.5db for both absolute and relative RSRP accuracies.</w:t>
            </w:r>
            <w:bookmarkEnd w:id="63"/>
          </w:p>
          <w:p w14:paraId="5C8F5C25" w14:textId="77777777" w:rsidR="002239C4" w:rsidRDefault="00F272CB">
            <w:pPr>
              <w:rPr>
                <w:sz w:val="16"/>
                <w:szCs w:val="16"/>
                <w:lang w:val="en-US" w:eastAsia="zh-CN"/>
              </w:rPr>
            </w:pPr>
            <w:r>
              <w:rPr>
                <w:sz w:val="16"/>
                <w:szCs w:val="16"/>
                <w:lang w:val="en-US" w:eastAsia="zh-CN"/>
              </w:rPr>
              <w:t>Proposal 4: The SSB in the RRC configured active BWP is used as reference SSB (CD-SSB or NCD-SSB) to define intra/inter frequency measurements.</w:t>
            </w:r>
          </w:p>
          <w:p w14:paraId="02CEEEF5" w14:textId="77777777" w:rsidR="002239C4" w:rsidRDefault="00F272CB">
            <w:pPr>
              <w:rPr>
                <w:sz w:val="16"/>
                <w:szCs w:val="16"/>
                <w:lang w:val="en-US" w:eastAsia="zh-CN"/>
              </w:rPr>
            </w:pPr>
            <w:r>
              <w:rPr>
                <w:sz w:val="16"/>
                <w:szCs w:val="16"/>
                <w:lang w:val="en-US" w:eastAsia="zh-CN"/>
              </w:rPr>
              <w:t>Proposal 5: A measurement can be defined as an SSB-based intra-frequency measurement when the centre frequency of the SSB of the serving cell, configured for measurements, that lies within the RRC configured active BWP and the centre frequency of the target SSB of the neighbour cell indicated for measurement are the same and the subcarrier spacing of the two SSBs are also the same</w:t>
            </w:r>
          </w:p>
          <w:p w14:paraId="57B1D59D" w14:textId="77777777" w:rsidR="002239C4" w:rsidRDefault="002239C4">
            <w:pPr>
              <w:spacing w:before="120"/>
              <w:jc w:val="both"/>
              <w:rPr>
                <w:i/>
                <w:iCs/>
                <w:sz w:val="16"/>
                <w:szCs w:val="16"/>
                <w:lang w:val="en-US"/>
              </w:rPr>
            </w:pPr>
          </w:p>
        </w:tc>
      </w:tr>
      <w:tr w:rsidR="002239C4" w14:paraId="7025420E" w14:textId="77777777">
        <w:trPr>
          <w:trHeight w:val="468"/>
        </w:trPr>
        <w:tc>
          <w:tcPr>
            <w:tcW w:w="1621" w:type="dxa"/>
            <w:vAlign w:val="center"/>
          </w:tcPr>
          <w:p w14:paraId="701BB94D" w14:textId="77777777" w:rsidR="002239C4" w:rsidRDefault="004258BC">
            <w:pPr>
              <w:rPr>
                <w:sz w:val="16"/>
                <w:szCs w:val="16"/>
                <w:lang w:val="en-US"/>
              </w:rPr>
            </w:pPr>
            <w:hyperlink r:id="rId100" w:history="1">
              <w:r w:rsidR="00F272CB">
                <w:rPr>
                  <w:rStyle w:val="Hyperlink"/>
                  <w:sz w:val="16"/>
                  <w:szCs w:val="16"/>
                </w:rPr>
                <w:t>R4-2208825</w:t>
              </w:r>
            </w:hyperlink>
          </w:p>
        </w:tc>
        <w:tc>
          <w:tcPr>
            <w:tcW w:w="1431" w:type="dxa"/>
            <w:vAlign w:val="center"/>
          </w:tcPr>
          <w:p w14:paraId="72A0C0E5"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1C151033"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1: SSB in the active BWP is used (CD-SSB or NCD-SSB) as reference SSB to determine intra-frequency measurement and inter-frequency measurement.</w:t>
            </w:r>
          </w:p>
          <w:p w14:paraId="6F1B2381"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2: Serving cell measurement is based on SSB within active BWP.</w:t>
            </w:r>
          </w:p>
          <w:p w14:paraId="7F2E07CB"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3: Not to consider serving cell measurement on both CD-SSB and NCD-SSB, regardless of whether both require MG or not, for RedCap UE.</w:t>
            </w:r>
          </w:p>
          <w:p w14:paraId="23EDE15F"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4: The definition of intra-frequency measurement for RedCap is:</w:t>
            </w:r>
          </w:p>
          <w:p w14:paraId="77EBBF44" w14:textId="77777777" w:rsidR="002239C4" w:rsidRDefault="00F272CB">
            <w:pPr>
              <w:pStyle w:val="ListParagraph"/>
              <w:numPr>
                <w:ilvl w:val="0"/>
                <w:numId w:val="47"/>
              </w:numPr>
              <w:overflowPunct/>
              <w:autoSpaceDE/>
              <w:autoSpaceDN/>
              <w:adjustRightInd/>
              <w:spacing w:before="240" w:after="0"/>
              <w:ind w:firstLineChars="0"/>
              <w:textAlignment w:val="auto"/>
              <w:rPr>
                <w:i/>
                <w:iCs/>
                <w:sz w:val="16"/>
                <w:szCs w:val="16"/>
                <w:lang w:val="en-US"/>
              </w:rPr>
            </w:pPr>
            <w:r>
              <w:rPr>
                <w:i/>
                <w:iCs/>
                <w:sz w:val="16"/>
                <w:szCs w:val="16"/>
                <w:lang w:val="en-US"/>
              </w:rPr>
              <w:t>the centre frequency of CD-SSB or NCD-SSB of the serving cell within active BWP and the centre frequency of the target SSB of the neighbour cell are the same, and</w:t>
            </w:r>
          </w:p>
          <w:p w14:paraId="2A159807" w14:textId="77777777" w:rsidR="002239C4" w:rsidRDefault="00F272CB">
            <w:pPr>
              <w:pStyle w:val="ListParagraph"/>
              <w:numPr>
                <w:ilvl w:val="0"/>
                <w:numId w:val="47"/>
              </w:numPr>
              <w:overflowPunct/>
              <w:autoSpaceDE/>
              <w:autoSpaceDN/>
              <w:adjustRightInd/>
              <w:spacing w:before="240" w:after="0"/>
              <w:ind w:firstLineChars="0"/>
              <w:textAlignment w:val="auto"/>
              <w:rPr>
                <w:i/>
                <w:iCs/>
                <w:sz w:val="16"/>
                <w:szCs w:val="16"/>
                <w:lang w:val="en-US"/>
              </w:rPr>
            </w:pPr>
            <w:r>
              <w:rPr>
                <w:i/>
                <w:iCs/>
                <w:sz w:val="16"/>
                <w:szCs w:val="16"/>
                <w:lang w:val="en-US"/>
              </w:rPr>
              <w:t>the subcarrier spacing of the two SSBs are also the same.</w:t>
            </w:r>
          </w:p>
          <w:p w14:paraId="197615FE"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5: UE should follow NW’s configuration to perform measurements on both SSBs when both CD-SSB and NCD-SSB are configured for neighbour cell measurements.</w:t>
            </w:r>
          </w:p>
          <w:p w14:paraId="623675C2"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6: It is up to RAN2 how neighbour cell’s NCD-SSB information is provided to UE.</w:t>
            </w:r>
          </w:p>
          <w:p w14:paraId="5E506E10"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7: The periodicity of NCD-SSB is no greater than 160ms.</w:t>
            </w:r>
          </w:p>
          <w:p w14:paraId="4E9B4CCE"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8: RAN4 to assume that periodicity of NCD-SSB is same as periodicity of corresponding CD-SSB from the same cell.</w:t>
            </w:r>
          </w:p>
          <w:p w14:paraId="36DE5161"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9: Whether reporting RS type (CD-SSB or NCD-SSB) is up to RAN2 or it is not needed.</w:t>
            </w:r>
          </w:p>
          <w:p w14:paraId="09E4C837" w14:textId="77777777" w:rsidR="002239C4" w:rsidRDefault="00F272CB">
            <w:pPr>
              <w:numPr>
                <w:ilvl w:val="1"/>
                <w:numId w:val="26"/>
              </w:numPr>
              <w:overflowPunct/>
              <w:autoSpaceDE/>
              <w:spacing w:before="240" w:after="0"/>
              <w:textAlignment w:val="auto"/>
              <w:rPr>
                <w:i/>
                <w:iCs/>
                <w:sz w:val="16"/>
                <w:szCs w:val="16"/>
                <w:lang w:val="en-US"/>
              </w:rPr>
            </w:pPr>
            <w:r>
              <w:rPr>
                <w:i/>
                <w:iCs/>
                <w:sz w:val="16"/>
                <w:szCs w:val="16"/>
                <w:lang w:val="en-US"/>
              </w:rPr>
              <w:t>Proposal 10: No additional requirements are specified for case B-2. It is up to NW implementation how to support case B-2.</w:t>
            </w:r>
          </w:p>
          <w:p w14:paraId="28E18E85" w14:textId="77777777" w:rsidR="002239C4" w:rsidRDefault="002239C4">
            <w:pPr>
              <w:rPr>
                <w:sz w:val="16"/>
                <w:szCs w:val="16"/>
                <w:lang w:val="en-US" w:eastAsia="zh-CN"/>
              </w:rPr>
            </w:pPr>
          </w:p>
        </w:tc>
      </w:tr>
      <w:tr w:rsidR="002239C4" w14:paraId="3DCF8E11" w14:textId="77777777">
        <w:trPr>
          <w:trHeight w:val="468"/>
        </w:trPr>
        <w:tc>
          <w:tcPr>
            <w:tcW w:w="1621" w:type="dxa"/>
            <w:vAlign w:val="center"/>
          </w:tcPr>
          <w:p w14:paraId="606406B3" w14:textId="77777777" w:rsidR="002239C4" w:rsidRDefault="004258BC">
            <w:pPr>
              <w:rPr>
                <w:color w:val="0000FF"/>
                <w:sz w:val="16"/>
                <w:szCs w:val="16"/>
                <w:u w:val="single"/>
              </w:rPr>
            </w:pPr>
            <w:hyperlink r:id="rId101" w:history="1">
              <w:r w:rsidR="00F272CB">
                <w:rPr>
                  <w:rStyle w:val="Hyperlink"/>
                  <w:sz w:val="16"/>
                  <w:szCs w:val="16"/>
                </w:rPr>
                <w:t>R4-2209907</w:t>
              </w:r>
            </w:hyperlink>
          </w:p>
        </w:tc>
        <w:tc>
          <w:tcPr>
            <w:tcW w:w="1431" w:type="dxa"/>
            <w:vAlign w:val="center"/>
          </w:tcPr>
          <w:p w14:paraId="7861E55A" w14:textId="77777777" w:rsidR="002239C4" w:rsidRDefault="00F272CB">
            <w:pPr>
              <w:spacing w:before="120" w:after="120"/>
              <w:rPr>
                <w:color w:val="000000" w:themeColor="text1"/>
                <w:sz w:val="16"/>
                <w:szCs w:val="16"/>
                <w:lang w:val="en-US"/>
              </w:rPr>
            </w:pPr>
            <w:r>
              <w:rPr>
                <w:color w:val="000000" w:themeColor="text1"/>
                <w:sz w:val="16"/>
                <w:szCs w:val="16"/>
                <w:lang w:val="en-US"/>
              </w:rPr>
              <w:t>Ericsson</w:t>
            </w:r>
          </w:p>
        </w:tc>
        <w:tc>
          <w:tcPr>
            <w:tcW w:w="6579" w:type="dxa"/>
          </w:tcPr>
          <w:p w14:paraId="5EA8B637" w14:textId="77777777" w:rsidR="002239C4" w:rsidRDefault="00F272CB">
            <w:pPr>
              <w:jc w:val="both"/>
              <w:rPr>
                <w:i/>
                <w:iCs/>
                <w:sz w:val="16"/>
                <w:szCs w:val="16"/>
                <w:lang w:val="en-US"/>
              </w:rPr>
            </w:pPr>
            <w:r>
              <w:rPr>
                <w:i/>
                <w:iCs/>
                <w:sz w:val="16"/>
                <w:szCs w:val="16"/>
                <w:lang w:val="en-US"/>
              </w:rPr>
              <w:t xml:space="preserve">Proposal </w:t>
            </w:r>
            <w:r w:rsidR="00EF1E16">
              <w:rPr>
                <w:i/>
                <w:iCs/>
                <w:sz w:val="16"/>
                <w:szCs w:val="16"/>
              </w:rPr>
              <w:fldChar w:fldCharType="begin"/>
            </w:r>
            <w:r>
              <w:rPr>
                <w:i/>
                <w:iCs/>
                <w:sz w:val="16"/>
                <w:szCs w:val="16"/>
                <w:lang w:val="en-US"/>
              </w:rPr>
              <w:instrText xml:space="preserve"> SEQ Proposal \* ARABIC </w:instrText>
            </w:r>
            <w:r w:rsidR="00EF1E16">
              <w:rPr>
                <w:i/>
                <w:iCs/>
                <w:sz w:val="16"/>
                <w:szCs w:val="16"/>
              </w:rPr>
              <w:fldChar w:fldCharType="separate"/>
            </w:r>
            <w:r>
              <w:rPr>
                <w:i/>
                <w:iCs/>
                <w:sz w:val="16"/>
                <w:szCs w:val="16"/>
                <w:lang w:val="en-US"/>
              </w:rPr>
              <w:t>1</w:t>
            </w:r>
            <w:r w:rsidR="00EF1E16">
              <w:rPr>
                <w:i/>
                <w:iCs/>
                <w:sz w:val="16"/>
                <w:szCs w:val="16"/>
              </w:rPr>
              <w:fldChar w:fldCharType="end"/>
            </w:r>
            <w:r>
              <w:rPr>
                <w:i/>
                <w:iCs/>
                <w:sz w:val="16"/>
                <w:szCs w:val="16"/>
                <w:lang w:val="en-US"/>
              </w:rPr>
              <w:t>: No need to discuss RRM requirements for optional feature group (FG 6-1a) to support operation without SSB in RRC-configured active BWP for Rel-17 RedCap.</w:t>
            </w:r>
          </w:p>
          <w:p w14:paraId="09633406" w14:textId="77777777" w:rsidR="002239C4" w:rsidRDefault="002239C4">
            <w:pPr>
              <w:numPr>
                <w:ilvl w:val="1"/>
                <w:numId w:val="26"/>
              </w:numPr>
              <w:spacing w:before="240"/>
              <w:rPr>
                <w:i/>
                <w:iCs/>
                <w:sz w:val="16"/>
                <w:szCs w:val="16"/>
                <w:lang w:val="en-US"/>
              </w:rPr>
            </w:pPr>
          </w:p>
        </w:tc>
      </w:tr>
      <w:tr w:rsidR="002239C4" w14:paraId="2C7D995F" w14:textId="77777777">
        <w:trPr>
          <w:trHeight w:val="468"/>
        </w:trPr>
        <w:tc>
          <w:tcPr>
            <w:tcW w:w="1621" w:type="dxa"/>
            <w:vAlign w:val="center"/>
          </w:tcPr>
          <w:p w14:paraId="5E89EB61" w14:textId="77777777" w:rsidR="002239C4" w:rsidRDefault="004258BC">
            <w:pPr>
              <w:rPr>
                <w:color w:val="0000FF"/>
                <w:sz w:val="16"/>
                <w:szCs w:val="16"/>
                <w:u w:val="single"/>
              </w:rPr>
            </w:pPr>
            <w:hyperlink r:id="rId102" w:history="1">
              <w:r w:rsidR="00F272CB">
                <w:rPr>
                  <w:rStyle w:val="Hyperlink"/>
                  <w:sz w:val="16"/>
                  <w:szCs w:val="16"/>
                </w:rPr>
                <w:t>R4-2208827</w:t>
              </w:r>
            </w:hyperlink>
          </w:p>
        </w:tc>
        <w:tc>
          <w:tcPr>
            <w:tcW w:w="1431" w:type="dxa"/>
            <w:vAlign w:val="center"/>
          </w:tcPr>
          <w:p w14:paraId="6C17D3D5" w14:textId="77777777" w:rsidR="002239C4" w:rsidRDefault="00F272CB">
            <w:pPr>
              <w:spacing w:before="120" w:after="120"/>
              <w:rPr>
                <w:color w:val="000000" w:themeColor="text1"/>
                <w:sz w:val="16"/>
                <w:szCs w:val="16"/>
                <w:lang w:val="en-US"/>
              </w:rPr>
            </w:pPr>
            <w:r>
              <w:rPr>
                <w:color w:val="000000" w:themeColor="text1"/>
                <w:sz w:val="16"/>
                <w:szCs w:val="16"/>
                <w:lang w:val="en-US"/>
              </w:rPr>
              <w:t>Vivo</w:t>
            </w:r>
          </w:p>
        </w:tc>
        <w:tc>
          <w:tcPr>
            <w:tcW w:w="6579" w:type="dxa"/>
          </w:tcPr>
          <w:p w14:paraId="69268C49" w14:textId="77777777" w:rsidR="002239C4" w:rsidRDefault="00F272CB">
            <w:pPr>
              <w:spacing w:before="240" w:after="0"/>
              <w:jc w:val="both"/>
              <w:rPr>
                <w:i/>
                <w:iCs/>
                <w:sz w:val="16"/>
                <w:szCs w:val="16"/>
                <w:lang w:val="en-US"/>
              </w:rPr>
            </w:pPr>
            <w:r>
              <w:rPr>
                <w:i/>
                <w:iCs/>
                <w:sz w:val="16"/>
                <w:szCs w:val="16"/>
                <w:lang w:val="en-US"/>
              </w:rPr>
              <w:t>Observation 1: For operation without SSB in an RRC-configured active BWP, no RRM requirements will be specified.</w:t>
            </w:r>
          </w:p>
          <w:p w14:paraId="06E0BABE" w14:textId="77777777" w:rsidR="002239C4" w:rsidRDefault="00F272CB">
            <w:pPr>
              <w:spacing w:before="240" w:after="0"/>
              <w:jc w:val="both"/>
              <w:rPr>
                <w:i/>
                <w:iCs/>
                <w:sz w:val="16"/>
                <w:szCs w:val="16"/>
                <w:lang w:val="en-US"/>
              </w:rPr>
            </w:pPr>
            <w:r>
              <w:rPr>
                <w:i/>
                <w:iCs/>
                <w:sz w:val="16"/>
                <w:szCs w:val="16"/>
                <w:lang w:val="en-US"/>
              </w:rPr>
              <w:t>Observation 2: It is up to reasonable NW configuration and UE implementation how BWP operation without SSB is supported for RedCap UE.</w:t>
            </w:r>
          </w:p>
          <w:p w14:paraId="7668C5EA" w14:textId="77777777" w:rsidR="002239C4" w:rsidRDefault="002239C4">
            <w:pPr>
              <w:jc w:val="both"/>
              <w:rPr>
                <w:i/>
                <w:iCs/>
                <w:sz w:val="16"/>
                <w:szCs w:val="16"/>
                <w:lang w:val="en-US"/>
              </w:rPr>
            </w:pPr>
          </w:p>
        </w:tc>
      </w:tr>
      <w:tr w:rsidR="002239C4" w14:paraId="5F106AFE" w14:textId="77777777">
        <w:trPr>
          <w:trHeight w:val="468"/>
        </w:trPr>
        <w:tc>
          <w:tcPr>
            <w:tcW w:w="1621" w:type="dxa"/>
            <w:vAlign w:val="center"/>
          </w:tcPr>
          <w:p w14:paraId="6971929F" w14:textId="77777777" w:rsidR="002239C4" w:rsidRDefault="004258BC">
            <w:pPr>
              <w:rPr>
                <w:color w:val="0000FF"/>
                <w:sz w:val="16"/>
                <w:szCs w:val="16"/>
                <w:u w:val="single"/>
              </w:rPr>
            </w:pPr>
            <w:hyperlink r:id="rId103" w:history="1">
              <w:r w:rsidR="00F272CB">
                <w:rPr>
                  <w:rStyle w:val="Hyperlink"/>
                  <w:sz w:val="16"/>
                  <w:szCs w:val="16"/>
                </w:rPr>
                <w:t>R4-2209781</w:t>
              </w:r>
            </w:hyperlink>
          </w:p>
        </w:tc>
        <w:tc>
          <w:tcPr>
            <w:tcW w:w="1431" w:type="dxa"/>
            <w:vAlign w:val="center"/>
          </w:tcPr>
          <w:p w14:paraId="4512D80B" w14:textId="77777777" w:rsidR="002239C4" w:rsidRDefault="00F272CB">
            <w:pPr>
              <w:spacing w:before="120" w:after="120"/>
              <w:rPr>
                <w:color w:val="000000" w:themeColor="text1"/>
                <w:sz w:val="16"/>
                <w:szCs w:val="16"/>
                <w:lang w:val="en-US"/>
              </w:rPr>
            </w:pPr>
            <w:r>
              <w:rPr>
                <w:sz w:val="16"/>
                <w:szCs w:val="16"/>
              </w:rPr>
              <w:t>MediaTek Korea Inc.</w:t>
            </w:r>
          </w:p>
        </w:tc>
        <w:tc>
          <w:tcPr>
            <w:tcW w:w="6579" w:type="dxa"/>
          </w:tcPr>
          <w:p w14:paraId="7EF7089E"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eastAsia="sv-SE"/>
              </w:rPr>
            </w:pPr>
            <w:r>
              <w:rPr>
                <w:i/>
                <w:iCs/>
                <w:sz w:val="16"/>
                <w:szCs w:val="16"/>
                <w:lang w:val="en-US"/>
              </w:rPr>
              <w:tab/>
            </w:r>
            <w:bookmarkStart w:id="64" w:name="_Ref101648423"/>
            <w:r>
              <w:rPr>
                <w:sz w:val="16"/>
                <w:szCs w:val="16"/>
                <w:lang w:val="en-US" w:eastAsia="ko-KR"/>
              </w:rPr>
              <w:t>RAN4 shall inform RAN1 on the agreed measurement scenarios where UE’s active BWP always contains NCD-SSB and CD-SSB.</w:t>
            </w:r>
            <w:bookmarkEnd w:id="64"/>
          </w:p>
          <w:p w14:paraId="66128171" w14:textId="77777777" w:rsidR="002239C4" w:rsidRDefault="002239C4">
            <w:pPr>
              <w:pStyle w:val="ListParagraph"/>
              <w:overflowPunct/>
              <w:autoSpaceDE/>
              <w:autoSpaceDN/>
              <w:adjustRightInd/>
              <w:spacing w:line="256" w:lineRule="auto"/>
              <w:ind w:firstLineChars="0" w:firstLine="0"/>
              <w:contextualSpacing/>
              <w:jc w:val="both"/>
              <w:textAlignment w:val="auto"/>
              <w:rPr>
                <w:sz w:val="16"/>
                <w:szCs w:val="16"/>
                <w:lang w:val="en-US"/>
              </w:rPr>
            </w:pPr>
          </w:p>
          <w:p w14:paraId="6EFCC98E"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eastAsia="sv-SE"/>
              </w:rPr>
            </w:pPr>
            <w:bookmarkStart w:id="65" w:name="_Ref101648444"/>
            <w:r>
              <w:rPr>
                <w:sz w:val="16"/>
                <w:szCs w:val="16"/>
                <w:lang w:val="en-US" w:eastAsia="ko-KR"/>
              </w:rPr>
              <w:t>RAN4 shall inform RAN1 that RAN4 is not defining new requirements for FG 6-1a for RedCap rel-17.</w:t>
            </w:r>
            <w:bookmarkEnd w:id="65"/>
          </w:p>
          <w:p w14:paraId="72CD2FF0" w14:textId="77777777" w:rsidR="002239C4" w:rsidRDefault="002239C4">
            <w:pPr>
              <w:pStyle w:val="ListParagraph"/>
              <w:ind w:firstLine="320"/>
              <w:rPr>
                <w:sz w:val="16"/>
                <w:szCs w:val="16"/>
                <w:lang w:val="en-US"/>
              </w:rPr>
            </w:pPr>
          </w:p>
          <w:p w14:paraId="44B504FF" w14:textId="77777777" w:rsidR="002239C4" w:rsidRDefault="002239C4">
            <w:pPr>
              <w:pStyle w:val="ListParagraph"/>
              <w:overflowPunct/>
              <w:autoSpaceDE/>
              <w:autoSpaceDN/>
              <w:adjustRightInd/>
              <w:spacing w:line="256" w:lineRule="auto"/>
              <w:ind w:firstLineChars="0" w:firstLine="0"/>
              <w:contextualSpacing/>
              <w:jc w:val="both"/>
              <w:textAlignment w:val="auto"/>
              <w:rPr>
                <w:sz w:val="16"/>
                <w:szCs w:val="16"/>
                <w:lang w:val="en-US"/>
              </w:rPr>
            </w:pPr>
          </w:p>
          <w:p w14:paraId="6F8D7962" w14:textId="77777777" w:rsidR="002239C4" w:rsidRDefault="00F272CB">
            <w:pPr>
              <w:pStyle w:val="ListParagraph"/>
              <w:numPr>
                <w:ilvl w:val="0"/>
                <w:numId w:val="48"/>
              </w:numPr>
              <w:overflowPunct/>
              <w:autoSpaceDE/>
              <w:autoSpaceDN/>
              <w:adjustRightInd/>
              <w:spacing w:line="256" w:lineRule="auto"/>
              <w:ind w:firstLineChars="0"/>
              <w:contextualSpacing/>
              <w:jc w:val="both"/>
              <w:textAlignment w:val="auto"/>
              <w:rPr>
                <w:sz w:val="16"/>
                <w:szCs w:val="16"/>
                <w:lang w:val="en-US"/>
              </w:rPr>
            </w:pPr>
            <w:bookmarkStart w:id="66" w:name="_Ref101648457"/>
            <w:r>
              <w:rPr>
                <w:sz w:val="16"/>
                <w:szCs w:val="16"/>
                <w:lang w:val="en-US" w:eastAsia="ko-KR"/>
              </w:rPr>
              <w:t>RAN4 shall not define requirements for CSI-RS based RRM (L3 measurements) and hence no requirements to support FG 1-4 and FG 1-5 for RedCap rel-17.</w:t>
            </w:r>
            <w:bookmarkEnd w:id="66"/>
          </w:p>
          <w:p w14:paraId="2176A122" w14:textId="77777777" w:rsidR="002239C4" w:rsidRDefault="002239C4">
            <w:pPr>
              <w:tabs>
                <w:tab w:val="left" w:pos="827"/>
              </w:tabs>
              <w:spacing w:before="240"/>
              <w:jc w:val="both"/>
              <w:rPr>
                <w:i/>
                <w:iCs/>
                <w:sz w:val="16"/>
                <w:szCs w:val="16"/>
                <w:lang w:val="en-US"/>
              </w:rPr>
            </w:pPr>
          </w:p>
        </w:tc>
      </w:tr>
      <w:tr w:rsidR="002239C4" w:rsidRPr="00DA12E7" w14:paraId="04DD19F2" w14:textId="77777777">
        <w:trPr>
          <w:trHeight w:val="468"/>
        </w:trPr>
        <w:tc>
          <w:tcPr>
            <w:tcW w:w="1621" w:type="dxa"/>
          </w:tcPr>
          <w:p w14:paraId="13E583B8" w14:textId="77777777" w:rsidR="002239C4" w:rsidRDefault="004258BC">
            <w:pPr>
              <w:rPr>
                <w:color w:val="0000FF"/>
                <w:sz w:val="16"/>
                <w:szCs w:val="16"/>
                <w:u w:val="single"/>
              </w:rPr>
            </w:pPr>
            <w:hyperlink r:id="rId104" w:history="1">
              <w:r w:rsidR="00F272CB">
                <w:rPr>
                  <w:rStyle w:val="Hyperlink"/>
                  <w:sz w:val="16"/>
                  <w:szCs w:val="16"/>
                </w:rPr>
                <w:t>R4-2210218</w:t>
              </w:r>
            </w:hyperlink>
          </w:p>
          <w:p w14:paraId="66FADD78" w14:textId="77777777" w:rsidR="002239C4" w:rsidRDefault="002239C4">
            <w:pPr>
              <w:rPr>
                <w:color w:val="0000FF"/>
                <w:sz w:val="16"/>
                <w:szCs w:val="16"/>
                <w:u w:val="single"/>
              </w:rPr>
            </w:pPr>
          </w:p>
        </w:tc>
        <w:tc>
          <w:tcPr>
            <w:tcW w:w="1431" w:type="dxa"/>
          </w:tcPr>
          <w:p w14:paraId="410F2434" w14:textId="77777777" w:rsidR="002239C4" w:rsidRDefault="00F272CB">
            <w:pPr>
              <w:spacing w:before="120" w:after="120"/>
              <w:rPr>
                <w:sz w:val="16"/>
                <w:szCs w:val="16"/>
              </w:rPr>
            </w:pPr>
            <w:r>
              <w:rPr>
                <w:sz w:val="16"/>
                <w:szCs w:val="16"/>
                <w:lang w:val="en-US"/>
              </w:rPr>
              <w:t>Qualcomm Incorporated</w:t>
            </w:r>
          </w:p>
        </w:tc>
        <w:tc>
          <w:tcPr>
            <w:tcW w:w="6579" w:type="dxa"/>
          </w:tcPr>
          <w:p w14:paraId="7CECB009" w14:textId="77777777" w:rsidR="002239C4" w:rsidRDefault="00F272CB">
            <w:pPr>
              <w:rPr>
                <w:sz w:val="16"/>
                <w:szCs w:val="16"/>
                <w:lang w:val="en-US" w:eastAsia="zh-CN"/>
              </w:rPr>
            </w:pPr>
            <w:r>
              <w:rPr>
                <w:sz w:val="16"/>
                <w:szCs w:val="16"/>
                <w:lang w:val="en-US" w:eastAsia="zh-CN"/>
              </w:rPr>
              <w:t>Proposal 2: RAN4 to define L1 measurement gaps, in addition to the legacy MGs (L3), to perform RLM/BFD/CBD/L1-RSRP etc. based on SSB outside the RRC configured active BWP, as an optional capability for Redcap UEs supporting FG 6-1a, that indicate the optional ‘</w:t>
            </w:r>
            <w:r>
              <w:rPr>
                <w:i/>
                <w:iCs/>
                <w:sz w:val="16"/>
                <w:szCs w:val="16"/>
                <w:lang w:val="en-US" w:eastAsia="zh-CN"/>
              </w:rPr>
              <w:t>Not need NCD-SSB</w:t>
            </w:r>
            <w:r>
              <w:rPr>
                <w:sz w:val="16"/>
                <w:szCs w:val="16"/>
                <w:lang w:val="en-US" w:eastAsia="zh-CN"/>
              </w:rPr>
              <w:t>’ capability.</w:t>
            </w:r>
          </w:p>
          <w:p w14:paraId="1F2A3E9C" w14:textId="77777777" w:rsidR="002239C4" w:rsidRDefault="00F272CB">
            <w:pPr>
              <w:pStyle w:val="ListParagraph"/>
              <w:numPr>
                <w:ilvl w:val="0"/>
                <w:numId w:val="11"/>
              </w:numPr>
              <w:overflowPunct/>
              <w:autoSpaceDE/>
              <w:autoSpaceDN/>
              <w:adjustRightInd/>
              <w:ind w:firstLineChars="0"/>
              <w:contextualSpacing/>
              <w:textAlignment w:val="auto"/>
              <w:rPr>
                <w:sz w:val="16"/>
                <w:szCs w:val="16"/>
                <w:lang w:val="en-US" w:eastAsia="zh-CN"/>
              </w:rPr>
            </w:pPr>
            <w:r>
              <w:rPr>
                <w:sz w:val="16"/>
                <w:szCs w:val="16"/>
                <w:lang w:val="en-US" w:eastAsia="zh-CN"/>
              </w:rPr>
              <w:lastRenderedPageBreak/>
              <w:t>These L1 gaps can also be used for other purposes such as time/frequency tracking and to obtain reference cell timing for initial timing accuracy requirements.</w:t>
            </w:r>
          </w:p>
          <w:p w14:paraId="32B0AB88" w14:textId="77777777" w:rsidR="002239C4" w:rsidRDefault="00F272CB">
            <w:pPr>
              <w:rPr>
                <w:sz w:val="16"/>
                <w:szCs w:val="16"/>
                <w:lang w:val="en-US" w:eastAsia="zh-CN"/>
              </w:rPr>
            </w:pPr>
            <w:r>
              <w:rPr>
                <w:sz w:val="16"/>
                <w:szCs w:val="16"/>
                <w:lang w:val="en-US" w:eastAsia="zh-CN"/>
              </w:rPr>
              <w:t>Proposal 3: The L1 and L3 measurement gaps must have sufficient separation in time to allow UE preparation time for gap-based measurements.</w:t>
            </w:r>
          </w:p>
          <w:p w14:paraId="3EB15779" w14:textId="77777777" w:rsidR="002239C4" w:rsidRDefault="00F272CB">
            <w:pPr>
              <w:pStyle w:val="ListParagraph"/>
              <w:numPr>
                <w:ilvl w:val="0"/>
                <w:numId w:val="11"/>
              </w:numPr>
              <w:overflowPunct/>
              <w:autoSpaceDE/>
              <w:autoSpaceDN/>
              <w:adjustRightInd/>
              <w:ind w:firstLineChars="0"/>
              <w:contextualSpacing/>
              <w:textAlignment w:val="auto"/>
              <w:rPr>
                <w:sz w:val="16"/>
                <w:szCs w:val="16"/>
                <w:lang w:val="en-US" w:eastAsia="zh-CN"/>
              </w:rPr>
            </w:pPr>
            <w:r>
              <w:rPr>
                <w:sz w:val="16"/>
                <w:szCs w:val="16"/>
                <w:lang w:val="en-US" w:eastAsia="zh-CN"/>
              </w:rPr>
              <w:t>RAN4 discusses UE's behavior in case of insufficient separation between L1 and L3 MGs.</w:t>
            </w:r>
          </w:p>
          <w:p w14:paraId="34759958" w14:textId="77777777" w:rsidR="002239C4" w:rsidRDefault="002239C4">
            <w:pPr>
              <w:rPr>
                <w:sz w:val="16"/>
                <w:szCs w:val="16"/>
                <w:lang w:val="en-US" w:eastAsia="zh-CN"/>
              </w:rPr>
            </w:pPr>
          </w:p>
          <w:p w14:paraId="1E889D63" w14:textId="77777777" w:rsidR="002239C4" w:rsidRDefault="00F272CB">
            <w:pPr>
              <w:rPr>
                <w:sz w:val="16"/>
                <w:szCs w:val="16"/>
                <w:lang w:val="en-US" w:eastAsia="zh-CN"/>
              </w:rPr>
            </w:pPr>
            <w:r>
              <w:rPr>
                <w:sz w:val="16"/>
                <w:szCs w:val="16"/>
                <w:lang w:val="en-US" w:eastAsia="zh-CN"/>
              </w:rPr>
              <w:t>Proposal 4: RAN4 to define the minimum separation between L1 and L3 measurement gaps as:</w:t>
            </w:r>
          </w:p>
          <w:p w14:paraId="7A0A9F53" w14:textId="77777777" w:rsidR="002239C4" w:rsidRDefault="00F272CB">
            <w:pPr>
              <w:ind w:left="1420" w:firstLine="284"/>
              <w:rPr>
                <w:sz w:val="16"/>
                <w:szCs w:val="16"/>
                <w:lang w:val="sv-SE"/>
              </w:rPr>
            </w:pPr>
            <w:r>
              <w:rPr>
                <w:i/>
                <w:iCs/>
                <w:sz w:val="16"/>
                <w:szCs w:val="16"/>
                <w:lang w:val="sv-SE"/>
              </w:rPr>
              <w:t>min</w:t>
            </w:r>
            <w:r>
              <w:rPr>
                <w:sz w:val="16"/>
                <w:szCs w:val="16"/>
                <w:lang w:val="sv-SE"/>
              </w:rPr>
              <w:t>(L1 MGRP, L3 MGRP)/2</w:t>
            </w:r>
            <w:r>
              <w:rPr>
                <w:i/>
                <w:iCs/>
                <w:sz w:val="16"/>
                <w:szCs w:val="16"/>
                <w:lang w:val="sv-SE"/>
              </w:rPr>
              <w:t xml:space="preserve"> – max</w:t>
            </w:r>
            <w:r>
              <w:rPr>
                <w:sz w:val="16"/>
                <w:szCs w:val="16"/>
                <w:lang w:val="sv-SE"/>
              </w:rPr>
              <w:t>(L1 MGL, L3 MGL)</w:t>
            </w:r>
          </w:p>
          <w:p w14:paraId="048F347C" w14:textId="77777777" w:rsidR="002239C4" w:rsidRDefault="002239C4">
            <w:pPr>
              <w:pStyle w:val="ListParagraph"/>
              <w:overflowPunct/>
              <w:autoSpaceDE/>
              <w:autoSpaceDN/>
              <w:adjustRightInd/>
              <w:spacing w:line="256" w:lineRule="auto"/>
              <w:ind w:firstLineChars="0" w:firstLine="0"/>
              <w:contextualSpacing/>
              <w:jc w:val="both"/>
              <w:textAlignment w:val="auto"/>
              <w:rPr>
                <w:i/>
                <w:iCs/>
                <w:sz w:val="16"/>
                <w:szCs w:val="16"/>
                <w:lang w:val="sv-SE"/>
              </w:rPr>
            </w:pPr>
          </w:p>
        </w:tc>
      </w:tr>
    </w:tbl>
    <w:p w14:paraId="3139026D" w14:textId="77777777" w:rsidR="002239C4" w:rsidRDefault="002239C4">
      <w:pPr>
        <w:rPr>
          <w:lang w:val="sv-SE"/>
        </w:rPr>
      </w:pPr>
    </w:p>
    <w:p w14:paraId="731EDB33" w14:textId="77777777" w:rsidR="002239C4" w:rsidRDefault="00F272CB">
      <w:pPr>
        <w:pStyle w:val="Heading2"/>
      </w:pPr>
      <w:r>
        <w:rPr>
          <w:rFonts w:hint="eastAsia"/>
        </w:rPr>
        <w:t>Open issues</w:t>
      </w:r>
      <w:r>
        <w:t xml:space="preserve"> summary</w:t>
      </w:r>
    </w:p>
    <w:p w14:paraId="01CC17EF" w14:textId="77777777" w:rsidR="002239C4" w:rsidRDefault="00F272CB">
      <w:pPr>
        <w:pStyle w:val="Heading3"/>
        <w:rPr>
          <w:sz w:val="24"/>
          <w:szCs w:val="16"/>
          <w:lang w:val="en-US"/>
        </w:rPr>
      </w:pPr>
      <w:r>
        <w:rPr>
          <w:sz w:val="24"/>
          <w:szCs w:val="16"/>
          <w:lang w:val="en-US"/>
        </w:rPr>
        <w:t>Sub-topic 5-1 Use of NCD-SSB for CONNECTED mode measurements</w:t>
      </w:r>
    </w:p>
    <w:p w14:paraId="0DBEEE97" w14:textId="77777777" w:rsidR="002239C4" w:rsidRDefault="00F272CB">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70D3C443" w14:textId="77777777" w:rsidR="002239C4" w:rsidRDefault="002239C4">
      <w:pPr>
        <w:rPr>
          <w:b/>
          <w:bCs/>
          <w:u w:val="single"/>
          <w:lang w:val="en-US" w:eastAsia="ko-KR"/>
        </w:rPr>
      </w:pPr>
    </w:p>
    <w:p w14:paraId="071D320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061521C5"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1 (E///): </w:t>
      </w:r>
      <w:r>
        <w:rPr>
          <w:rFonts w:ascii="Calibri" w:hAnsi="Calibri" w:cs="Calibri"/>
          <w:lang w:val="en-US"/>
        </w:rPr>
        <w:t>Preclude the scenario: neighbour cells include NCD-SSB on the same frequency location as serving cell CD-SSB.</w:t>
      </w:r>
    </w:p>
    <w:p w14:paraId="73BD334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3C64BA74" w14:textId="77777777" w:rsidR="002239C4" w:rsidRDefault="00F272CB">
      <w:pPr>
        <w:pStyle w:val="ListParagraph"/>
        <w:overflowPunct/>
        <w:autoSpaceDE/>
        <w:autoSpaceDN/>
        <w:adjustRightInd/>
        <w:spacing w:after="120"/>
        <w:ind w:left="1656" w:firstLineChars="0" w:firstLine="0"/>
        <w:textAlignment w:val="auto"/>
        <w:rPr>
          <w:rFonts w:eastAsia="SimSun"/>
          <w:lang w:val="en-US" w:eastAsia="zh-CN"/>
        </w:rPr>
      </w:pPr>
      <w:r>
        <w:rPr>
          <w:rFonts w:eastAsia="SimSun"/>
          <w:lang w:val="en-US" w:eastAsia="zh-CN"/>
        </w:rPr>
        <w:t>Discuss the option.</w:t>
      </w:r>
    </w:p>
    <w:p w14:paraId="7F51CCA1" w14:textId="77777777" w:rsidR="002239C4" w:rsidRDefault="002239C4">
      <w:pPr>
        <w:spacing w:after="120"/>
        <w:rPr>
          <w:color w:val="FF0000"/>
          <w:lang w:val="en-US" w:eastAsia="zh-CN"/>
        </w:rPr>
      </w:pPr>
    </w:p>
    <w:p w14:paraId="00242A30" w14:textId="77777777" w:rsidR="002239C4" w:rsidRDefault="00F272CB">
      <w:pPr>
        <w:rPr>
          <w:b/>
          <w:u w:val="single"/>
          <w:lang w:val="en-US" w:eastAsia="ko-KR"/>
        </w:rPr>
      </w:pPr>
      <w:r>
        <w:rPr>
          <w:b/>
          <w:u w:val="single"/>
          <w:lang w:val="en-US" w:eastAsia="ko-KR"/>
        </w:rPr>
        <w:t>Issue 5-1-2: Whether to define requirements for scenario B-2</w:t>
      </w:r>
    </w:p>
    <w:p w14:paraId="067323EC" w14:textId="77777777" w:rsidR="002239C4" w:rsidRDefault="00F272CB">
      <w:pPr>
        <w:rPr>
          <w:b/>
          <w:lang w:val="en-US" w:eastAsia="ko-KR"/>
        </w:rPr>
      </w:pPr>
      <w:r>
        <w:rPr>
          <w:b/>
          <w:lang w:val="en-US" w:eastAsia="ko-KR"/>
        </w:rPr>
        <w:t>Background:</w:t>
      </w:r>
    </w:p>
    <w:tbl>
      <w:tblPr>
        <w:tblStyle w:val="TableGrid"/>
        <w:tblW w:w="0" w:type="auto"/>
        <w:tblLook w:val="04A0" w:firstRow="1" w:lastRow="0" w:firstColumn="1" w:lastColumn="0" w:noHBand="0" w:noVBand="1"/>
      </w:tblPr>
      <w:tblGrid>
        <w:gridCol w:w="9631"/>
      </w:tblGrid>
      <w:tr w:rsidR="002239C4" w14:paraId="498E5F59" w14:textId="77777777">
        <w:tc>
          <w:tcPr>
            <w:tcW w:w="9631" w:type="dxa"/>
          </w:tcPr>
          <w:p w14:paraId="0A35B5DC" w14:textId="77777777" w:rsidR="002239C4" w:rsidRDefault="00F272CB">
            <w:pPr>
              <w:spacing w:after="120"/>
              <w:textAlignment w:val="center"/>
              <w:rPr>
                <w:rFonts w:ascii="Calibri" w:hAnsi="Calibri" w:cs="Calibri"/>
                <w:sz w:val="22"/>
                <w:szCs w:val="22"/>
                <w:lang w:eastAsia="zh-CN"/>
              </w:rPr>
            </w:pPr>
            <w:r>
              <w:rPr>
                <w:lang w:eastAsia="zh-CN"/>
              </w:rPr>
              <w:t>Case B-2: Some neighbour cells include NCD-SSB, and some neighbour cells without NCD-SSB on the same frequency location as serving cell NCD-SSB/CD-SSB</w:t>
            </w:r>
          </w:p>
        </w:tc>
      </w:tr>
    </w:tbl>
    <w:p w14:paraId="75ECA33F" w14:textId="77777777" w:rsidR="002239C4" w:rsidRDefault="002239C4">
      <w:pPr>
        <w:rPr>
          <w:b/>
          <w:bCs/>
          <w:u w:val="single"/>
          <w:lang w:val="en-US" w:eastAsia="ko-KR"/>
        </w:rPr>
      </w:pPr>
    </w:p>
    <w:p w14:paraId="123F9C2E" w14:textId="77777777" w:rsidR="002239C4" w:rsidRDefault="002239C4">
      <w:pPr>
        <w:rPr>
          <w:b/>
          <w:bCs/>
          <w:u w:val="single"/>
          <w:lang w:val="en-US" w:eastAsia="ko-KR"/>
        </w:rPr>
      </w:pPr>
    </w:p>
    <w:p w14:paraId="2D57409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0755BD52"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1 (Ericsson): </w:t>
      </w:r>
      <w:r>
        <w:rPr>
          <w:rFonts w:ascii="Calibri" w:hAnsi="Calibri" w:cs="Calibri"/>
          <w:lang w:val="en-US"/>
        </w:rPr>
        <w:t>Preclude the scenario B-2: some neighbour cells include NCD-SSB, and some neighbour cells without NCD-SSB on the same frequency location as serving cell NCD-SSB/CD-SSB</w:t>
      </w:r>
    </w:p>
    <w:p w14:paraId="7F4CABCE" w14:textId="77777777" w:rsidR="002239C4" w:rsidRDefault="00F272CB">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(vivo):</w:t>
      </w:r>
      <w:r>
        <w:rPr>
          <w:lang w:val="en-US" w:eastAsia="zh-CN"/>
        </w:rPr>
        <w:t xml:space="preserve"> Up to NW implementation, no requirements are specified. </w:t>
      </w:r>
    </w:p>
    <w:p w14:paraId="3B6806CE"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 xml:space="preserve">Option 2 (Nokia, CATT, CMCC): </w:t>
      </w:r>
      <w:r>
        <w:rPr>
          <w:rFonts w:eastAsia="SimSun"/>
          <w:lang w:val="en-US" w:eastAsia="zh-CN"/>
        </w:rPr>
        <w:t>Scenario B-2 is supported.</w:t>
      </w:r>
    </w:p>
    <w:p w14:paraId="20D9E82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2ACC9EE" w14:textId="77777777" w:rsidR="002239C4" w:rsidRDefault="00F272CB">
      <w:pPr>
        <w:pStyle w:val="ListParagraph"/>
        <w:overflowPunct/>
        <w:autoSpaceDE/>
        <w:autoSpaceDN/>
        <w:adjustRightInd/>
        <w:spacing w:after="120"/>
        <w:ind w:left="936" w:firstLineChars="0" w:firstLine="0"/>
        <w:textAlignment w:val="auto"/>
        <w:rPr>
          <w:rFonts w:eastAsia="SimSun"/>
          <w:lang w:eastAsia="zh-CN"/>
        </w:rPr>
      </w:pPr>
      <w:r>
        <w:rPr>
          <w:rFonts w:eastAsia="SimSun"/>
          <w:lang w:eastAsia="zh-CN"/>
        </w:rPr>
        <w:t>Discuss the options.</w:t>
      </w:r>
    </w:p>
    <w:p w14:paraId="19CBA986" w14:textId="77777777" w:rsidR="002239C4" w:rsidRDefault="002239C4">
      <w:pPr>
        <w:spacing w:after="120"/>
        <w:rPr>
          <w:color w:val="FF0000"/>
          <w:lang w:val="en-US" w:eastAsia="zh-CN"/>
        </w:rPr>
      </w:pPr>
    </w:p>
    <w:p w14:paraId="35332909" w14:textId="77777777" w:rsidR="002239C4" w:rsidRDefault="002239C4">
      <w:pPr>
        <w:spacing w:after="120"/>
        <w:rPr>
          <w:color w:val="FF0000"/>
          <w:highlight w:val="lightGray"/>
          <w:lang w:eastAsia="zh-CN"/>
        </w:rPr>
      </w:pPr>
    </w:p>
    <w:p w14:paraId="06BA1052" w14:textId="77777777" w:rsidR="002239C4" w:rsidRDefault="00F272CB">
      <w:pPr>
        <w:rPr>
          <w:b/>
          <w:u w:val="single"/>
          <w:lang w:val="en-US" w:eastAsia="ko-KR"/>
        </w:rPr>
      </w:pPr>
      <w:r>
        <w:rPr>
          <w:b/>
          <w:u w:val="single"/>
          <w:lang w:val="en-US" w:eastAsia="ko-KR"/>
        </w:rPr>
        <w:t>Issue 5-1-3: Reference SSB to decide measurement type (intra- or inter-frequency)</w:t>
      </w:r>
    </w:p>
    <w:p w14:paraId="2B10C94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3E07223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lastRenderedPageBreak/>
        <w:t xml:space="preserve">Option 1 (CATT, CMCC, ZTE, E///, HW, Apple): </w:t>
      </w:r>
      <w:r>
        <w:rPr>
          <w:rFonts w:eastAsia="SimSun"/>
          <w:color w:val="000000" w:themeColor="text1"/>
          <w:lang w:val="en-US" w:eastAsia="zh-CN"/>
        </w:rPr>
        <w:t>NW indicates the reference SSB (CD-SSB or fixed NCD-SSB)</w:t>
      </w:r>
    </w:p>
    <w:p w14:paraId="32B8FF0F"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bCs/>
          <w:color w:val="000000" w:themeColor="text1"/>
          <w:lang w:val="en-US" w:eastAsia="zh-CN"/>
        </w:rPr>
        <w:t xml:space="preserve">Option 1a (CATT, CMCC, Apple, </w:t>
      </w:r>
      <w:r>
        <w:rPr>
          <w:rFonts w:eastAsia="SimSun"/>
          <w:b/>
          <w:color w:val="000000" w:themeColor="text1"/>
          <w:lang w:val="en-US" w:eastAsia="zh-CN"/>
        </w:rPr>
        <w:t>E///</w:t>
      </w:r>
      <w:r>
        <w:rPr>
          <w:rFonts w:eastAsia="SimSun"/>
          <w:b/>
          <w:bCs/>
          <w:color w:val="000000" w:themeColor="text1"/>
          <w:lang w:val="en-US" w:eastAsia="zh-CN"/>
        </w:rPr>
        <w:t>):</w:t>
      </w:r>
      <w:r>
        <w:rPr>
          <w:rFonts w:eastAsia="SimSun"/>
          <w:color w:val="000000" w:themeColor="text1"/>
          <w:lang w:val="en-US" w:eastAsia="zh-CN"/>
        </w:rPr>
        <w:t xml:space="preserve"> The SSB indicated in serving cell MO is used as reference SSB (CD-SSB or NCD-SSB)</w:t>
      </w:r>
    </w:p>
    <w:p w14:paraId="7E1DC32E" w14:textId="77777777" w:rsidR="002239C4" w:rsidRDefault="00F272CB">
      <w:pPr>
        <w:pStyle w:val="ListParagraph"/>
        <w:numPr>
          <w:ilvl w:val="1"/>
          <w:numId w:val="9"/>
        </w:numPr>
        <w:overflowPunct/>
        <w:autoSpaceDE/>
        <w:autoSpaceDN/>
        <w:adjustRightInd/>
        <w:spacing w:after="120"/>
        <w:ind w:firstLineChars="0"/>
        <w:textAlignment w:val="auto"/>
        <w:rPr>
          <w:rFonts w:eastAsia="SimSun"/>
          <w:color w:val="000000" w:themeColor="text1"/>
          <w:lang w:val="en-US" w:eastAsia="zh-CN"/>
        </w:rPr>
      </w:pPr>
      <w:r>
        <w:rPr>
          <w:rFonts w:eastAsia="SimSun"/>
          <w:b/>
          <w:color w:val="000000" w:themeColor="text1"/>
          <w:lang w:val="en-US" w:eastAsia="zh-CN"/>
        </w:rPr>
        <w:t xml:space="preserve">Option </w:t>
      </w:r>
      <w:r>
        <w:rPr>
          <w:rFonts w:eastAsia="SimSun"/>
          <w:b/>
          <w:bCs/>
          <w:color w:val="000000" w:themeColor="text1"/>
          <w:lang w:val="en-US" w:eastAsia="zh-CN"/>
        </w:rPr>
        <w:t xml:space="preserve">1b </w:t>
      </w:r>
      <w:r>
        <w:rPr>
          <w:rFonts w:eastAsia="SimSun"/>
          <w:b/>
          <w:color w:val="000000" w:themeColor="text1"/>
          <w:lang w:val="en-US" w:eastAsia="zh-CN"/>
        </w:rPr>
        <w:t>(E///):</w:t>
      </w:r>
      <w:r>
        <w:rPr>
          <w:rFonts w:eastAsia="SimSun"/>
          <w:color w:val="000000" w:themeColor="text1"/>
          <w:lang w:val="en-US" w:eastAsia="zh-CN"/>
        </w:rPr>
        <w:t xml:space="preserve"> if the NW indicates NCD-SSB for measurement, then NCD-SSB is used as reference. Otherwise, CD-SSB is used as reference. </w:t>
      </w:r>
    </w:p>
    <w:p w14:paraId="56D5A8A8" w14:textId="77777777" w:rsidR="002239C4" w:rsidRDefault="00F272CB">
      <w:pPr>
        <w:pStyle w:val="ListParagraph"/>
        <w:numPr>
          <w:ilvl w:val="1"/>
          <w:numId w:val="9"/>
        </w:numPr>
        <w:overflowPunct/>
        <w:autoSpaceDE/>
        <w:autoSpaceDN/>
        <w:adjustRightInd/>
        <w:spacing w:after="120"/>
        <w:ind w:firstLineChars="0"/>
        <w:textAlignment w:val="auto"/>
        <w:rPr>
          <w:rFonts w:eastAsia="SimSun"/>
          <w:b/>
          <w:color w:val="000000" w:themeColor="text1"/>
          <w:lang w:val="en-US" w:eastAsia="zh-CN"/>
        </w:rPr>
      </w:pPr>
      <w:r>
        <w:rPr>
          <w:rFonts w:eastAsia="SimSun"/>
          <w:b/>
          <w:color w:val="000000" w:themeColor="text1"/>
          <w:lang w:val="en-US" w:eastAsia="zh-CN"/>
        </w:rPr>
        <w:t xml:space="preserve">Option </w:t>
      </w:r>
      <w:r>
        <w:rPr>
          <w:rFonts w:eastAsia="SimSun"/>
          <w:b/>
          <w:bCs/>
          <w:color w:val="000000" w:themeColor="text1"/>
          <w:lang w:val="en-US" w:eastAsia="zh-CN"/>
        </w:rPr>
        <w:t>1c</w:t>
      </w:r>
      <w:r>
        <w:rPr>
          <w:rFonts w:eastAsia="SimSun"/>
          <w:b/>
          <w:color w:val="000000" w:themeColor="text1"/>
          <w:lang w:val="en-US" w:eastAsia="zh-CN"/>
        </w:rPr>
        <w:t xml:space="preserve"> (HW): </w:t>
      </w:r>
      <w:r>
        <w:rPr>
          <w:rFonts w:eastAsia="SimSun"/>
          <w:color w:val="000000" w:themeColor="text1"/>
          <w:lang w:val="en-US" w:eastAsia="zh-CN"/>
        </w:rPr>
        <w:t>Reference SSB to decide intra-frequency measurement is supposed to be fixed, and it is not expected to be changed with active BWP switching.</w:t>
      </w:r>
    </w:p>
    <w:p w14:paraId="5DB41311" w14:textId="77777777" w:rsidR="002239C4" w:rsidRDefault="002239C4">
      <w:pPr>
        <w:spacing w:after="120"/>
        <w:rPr>
          <w:color w:val="000000" w:themeColor="text1"/>
          <w:lang w:val="en-US" w:eastAsia="zh-CN"/>
        </w:rPr>
      </w:pPr>
    </w:p>
    <w:p w14:paraId="604C4B7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FF0000"/>
          <w:lang w:val="en-US" w:eastAsia="zh-CN"/>
        </w:rPr>
      </w:pPr>
      <w:r>
        <w:rPr>
          <w:rFonts w:eastAsia="SimSun"/>
          <w:b/>
          <w:bCs/>
          <w:color w:val="000000" w:themeColor="text1"/>
          <w:lang w:val="en-US" w:eastAsia="zh-CN"/>
        </w:rPr>
        <w:t xml:space="preserve">Option 2 (OPPO, QC, vivo): </w:t>
      </w:r>
      <w:r>
        <w:rPr>
          <w:rFonts w:eastAsia="SimSun"/>
          <w:color w:val="000000" w:themeColor="text1"/>
          <w:lang w:val="en-US" w:eastAsia="zh-CN"/>
        </w:rPr>
        <w:t xml:space="preserve">SSB are in active BWP is used as reference either NCD-SSB or CD-SSB are presented in active BWP. </w:t>
      </w:r>
    </w:p>
    <w:p w14:paraId="69F706D7" w14:textId="77777777" w:rsidR="002239C4" w:rsidRDefault="002239C4">
      <w:pPr>
        <w:pStyle w:val="ListParagraph"/>
        <w:overflowPunct/>
        <w:autoSpaceDE/>
        <w:autoSpaceDN/>
        <w:adjustRightInd/>
        <w:spacing w:after="120"/>
        <w:ind w:left="2376" w:firstLineChars="0" w:firstLine="0"/>
        <w:textAlignment w:val="auto"/>
        <w:rPr>
          <w:rFonts w:eastAsia="SimSun"/>
          <w:b/>
          <w:bCs/>
          <w:color w:val="FF0000"/>
          <w:lang w:val="en-US" w:eastAsia="zh-CN"/>
        </w:rPr>
      </w:pPr>
    </w:p>
    <w:p w14:paraId="44CE495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FF0000"/>
          <w:lang w:val="en-US" w:eastAsia="zh-CN"/>
        </w:rPr>
      </w:pPr>
      <w:r>
        <w:rPr>
          <w:rFonts w:eastAsia="SimSun"/>
          <w:b/>
          <w:bCs/>
          <w:color w:val="000000" w:themeColor="text1"/>
          <w:lang w:val="en-US" w:eastAsia="zh-CN"/>
        </w:rPr>
        <w:t>Option 3 (CMCC):</w:t>
      </w:r>
      <w:r>
        <w:rPr>
          <w:rFonts w:eastAsia="SimSun"/>
          <w:color w:val="000000" w:themeColor="text1"/>
          <w:lang w:val="en-US" w:eastAsia="zh-CN"/>
        </w:rPr>
        <w:t xml:space="preserve"> CD-SSB of the serving cell </w:t>
      </w:r>
    </w:p>
    <w:p w14:paraId="38DF486C" w14:textId="77777777" w:rsidR="002239C4" w:rsidRDefault="00F272CB">
      <w:pPr>
        <w:pStyle w:val="ListParagraph"/>
        <w:numPr>
          <w:ilvl w:val="1"/>
          <w:numId w:val="9"/>
        </w:numPr>
        <w:overflowPunct/>
        <w:autoSpaceDE/>
        <w:autoSpaceDN/>
        <w:adjustRightInd/>
        <w:spacing w:after="120"/>
        <w:ind w:left="1418" w:firstLineChars="0"/>
        <w:textAlignment w:val="auto"/>
        <w:rPr>
          <w:rFonts w:eastAsia="SimSun"/>
          <w:b/>
          <w:color w:val="000000" w:themeColor="text1"/>
          <w:lang w:val="en-US" w:eastAsia="zh-CN"/>
        </w:rPr>
      </w:pPr>
      <w:r>
        <w:rPr>
          <w:rFonts w:eastAsia="SimSun"/>
          <w:b/>
          <w:color w:val="000000" w:themeColor="text1"/>
          <w:lang w:val="en-US" w:eastAsia="zh-CN"/>
        </w:rPr>
        <w:t>Option 4 (Nokia, Xiaomi):</w:t>
      </w:r>
    </w:p>
    <w:p w14:paraId="68EA2036" w14:textId="77777777" w:rsidR="002239C4" w:rsidRDefault="00F272CB">
      <w:pPr>
        <w:pStyle w:val="ListParagraph"/>
        <w:numPr>
          <w:ilvl w:val="0"/>
          <w:numId w:val="49"/>
        </w:numPr>
        <w:overflowPunct/>
        <w:autoSpaceDE/>
        <w:autoSpaceDN/>
        <w:adjustRightInd/>
        <w:spacing w:after="120"/>
        <w:ind w:firstLineChars="0"/>
        <w:textAlignment w:val="auto"/>
      </w:pPr>
      <w:r>
        <w:t xml:space="preserve">If only one SSB is indicated in </w:t>
      </w:r>
      <w:r>
        <w:rPr>
          <w:rFonts w:eastAsia="SimSun"/>
          <w:bCs/>
          <w:color w:val="000000" w:themeColor="text1"/>
          <w:lang w:val="en-US" w:eastAsia="zh-CN"/>
        </w:rPr>
        <w:t>serving</w:t>
      </w:r>
      <w:r>
        <w:t xml:space="preserve"> cell MO, either CD-SSB or NCD-SSB, this SSB is used as reference SSB for the definition of intra-frequency measurements. </w:t>
      </w:r>
    </w:p>
    <w:p w14:paraId="78E2B4AB" w14:textId="77777777" w:rsidR="002239C4" w:rsidRDefault="00F272CB">
      <w:pPr>
        <w:pStyle w:val="ListParagraph"/>
        <w:numPr>
          <w:ilvl w:val="0"/>
          <w:numId w:val="49"/>
        </w:numPr>
        <w:overflowPunct/>
        <w:autoSpaceDE/>
        <w:autoSpaceDN/>
        <w:adjustRightInd/>
        <w:spacing w:after="120"/>
        <w:ind w:firstLineChars="0"/>
        <w:textAlignment w:val="auto"/>
      </w:pPr>
      <w:r>
        <w:t xml:space="preserve">If both NCD-SSB and CD-SSB are configured for serving cell measurements, the UE shall use as reference the SSB within its active BWP. </w:t>
      </w:r>
    </w:p>
    <w:p w14:paraId="2C3A0A65" w14:textId="77777777" w:rsidR="002239C4" w:rsidRDefault="002239C4">
      <w:pPr>
        <w:pStyle w:val="ListParagraph"/>
        <w:overflowPunct/>
        <w:autoSpaceDE/>
        <w:autoSpaceDN/>
        <w:adjustRightInd/>
        <w:spacing w:after="120"/>
        <w:ind w:left="1838" w:firstLineChars="0" w:firstLine="0"/>
        <w:textAlignment w:val="auto"/>
        <w:rPr>
          <w:rFonts w:eastAsia="SimSun"/>
          <w:b/>
          <w:color w:val="000000" w:themeColor="text1"/>
          <w:lang w:val="en-US" w:eastAsia="zh-CN"/>
        </w:rPr>
      </w:pPr>
    </w:p>
    <w:p w14:paraId="49AD8B5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1C7BA30" w14:textId="77777777" w:rsidR="002239C4" w:rsidRPr="00BD3377"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PMingLiU" w:hint="eastAsia"/>
          <w:lang w:val="en-US" w:eastAsia="zh-TW"/>
        </w:rPr>
        <w:t>M</w:t>
      </w:r>
      <w:r>
        <w:rPr>
          <w:rFonts w:eastAsia="PMingLiU"/>
          <w:lang w:val="en-US" w:eastAsia="zh-TW"/>
        </w:rPr>
        <w:t xml:space="preserve">oderator understands that this issue is pending on the conclusion of RAN2 LS. However, as this is the last Rel-17 core meeting, please provide your view instead of just ”Wait for RAN2’s feedback”. </w:t>
      </w:r>
    </w:p>
    <w:p w14:paraId="063E89A6" w14:textId="77777777" w:rsidR="000A3020" w:rsidRDefault="00D64F08" w:rsidP="000A3020">
      <w:pPr>
        <w:pStyle w:val="ListParagraph"/>
        <w:overflowPunct/>
        <w:autoSpaceDE/>
        <w:autoSpaceDN/>
        <w:adjustRightInd/>
        <w:spacing w:after="120"/>
        <w:ind w:left="1440" w:firstLineChars="0" w:firstLine="0"/>
        <w:textAlignment w:val="auto"/>
        <w:rPr>
          <w:rFonts w:eastAsia="PMingLiU"/>
          <w:lang w:val="en-US" w:eastAsia="zh-TW"/>
        </w:rPr>
      </w:pPr>
      <w:r>
        <w:rPr>
          <w:rFonts w:eastAsia="PMingLiU"/>
          <w:lang w:val="en-US" w:eastAsia="zh-TW"/>
        </w:rPr>
        <w:t>Following</w:t>
      </w:r>
      <w:r w:rsidR="000A3020">
        <w:rPr>
          <w:rFonts w:eastAsia="PMingLiU"/>
          <w:lang w:val="en-US" w:eastAsia="zh-TW"/>
        </w:rPr>
        <w:t xml:space="preserve"> agreement was reached on GTW on 2022-05-12:</w:t>
      </w:r>
    </w:p>
    <w:tbl>
      <w:tblPr>
        <w:tblStyle w:val="TableGrid"/>
        <w:tblW w:w="0" w:type="auto"/>
        <w:tblInd w:w="1440" w:type="dxa"/>
        <w:tblLook w:val="04A0" w:firstRow="1" w:lastRow="0" w:firstColumn="1" w:lastColumn="0" w:noHBand="0" w:noVBand="1"/>
      </w:tblPr>
      <w:tblGrid>
        <w:gridCol w:w="8191"/>
      </w:tblGrid>
      <w:tr w:rsidR="000A3020" w14:paraId="7A634B94" w14:textId="77777777" w:rsidTr="000A3020">
        <w:tc>
          <w:tcPr>
            <w:tcW w:w="9781" w:type="dxa"/>
          </w:tcPr>
          <w:p w14:paraId="2833605A" w14:textId="77777777" w:rsidR="000A3020" w:rsidRPr="0019640D" w:rsidRDefault="000A3020" w:rsidP="000A3020">
            <w:pPr>
              <w:rPr>
                <w:rFonts w:eastAsia="DengXian"/>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r w:rsidRPr="0019640D">
              <w:rPr>
                <w:rFonts w:eastAsia="DengXian"/>
                <w:color w:val="000000"/>
                <w:highlight w:val="green"/>
                <w:lang w:eastAsia="zh-CN"/>
              </w:rPr>
              <w:t xml:space="preserve"> </w:t>
            </w:r>
            <w:r w:rsidRPr="0019640D">
              <w:rPr>
                <w:highlight w:val="green"/>
              </w:rPr>
              <w:t>Depending on RAN2 design</w:t>
            </w:r>
          </w:p>
          <w:p w14:paraId="56041544" w14:textId="77777777" w:rsidR="000A3020" w:rsidRPr="0019640D" w:rsidRDefault="000A3020" w:rsidP="000A3020">
            <w:pPr>
              <w:pStyle w:val="ListParagraph"/>
              <w:numPr>
                <w:ilvl w:val="0"/>
                <w:numId w:val="9"/>
              </w:numPr>
              <w:overflowPunct/>
              <w:autoSpaceDE/>
              <w:spacing w:line="240" w:lineRule="auto"/>
              <w:ind w:left="541" w:firstLineChars="0"/>
              <w:textAlignment w:val="auto"/>
              <w:rPr>
                <w:highlight w:val="green"/>
              </w:rPr>
            </w:pPr>
            <w:r w:rsidRPr="0019640D">
              <w:rPr>
                <w:highlight w:val="green"/>
              </w:rPr>
              <w:t xml:space="preserve">If only one SSB is indicated in </w:t>
            </w:r>
            <w:r w:rsidRPr="0019640D">
              <w:rPr>
                <w:bCs/>
                <w:highlight w:val="green"/>
              </w:rPr>
              <w:t>serving</w:t>
            </w:r>
            <w:r w:rsidRPr="0019640D">
              <w:rPr>
                <w:highlight w:val="green"/>
              </w:rPr>
              <w:t xml:space="preserve"> cell MO, either CD-SSB or NCD-SSB, this SSB is used as reference SSB for the definition of intra-frequency measurements. </w:t>
            </w:r>
          </w:p>
          <w:p w14:paraId="75B0B0DC" w14:textId="77777777" w:rsidR="000A3020" w:rsidRPr="00885EF0" w:rsidRDefault="000A3020" w:rsidP="000A3020">
            <w:pPr>
              <w:pStyle w:val="ListParagraph"/>
              <w:numPr>
                <w:ilvl w:val="0"/>
                <w:numId w:val="9"/>
              </w:numPr>
              <w:overflowPunct/>
              <w:autoSpaceDE/>
              <w:spacing w:line="240" w:lineRule="auto"/>
              <w:ind w:left="541" w:firstLineChars="0"/>
              <w:textAlignment w:val="auto"/>
              <w:rPr>
                <w:highlight w:val="green"/>
              </w:rPr>
            </w:pPr>
            <w:r w:rsidRPr="0019640D">
              <w:rPr>
                <w:highlight w:val="green"/>
              </w:rPr>
              <w:t>If both NCD-SSB and CD-SSB are configured in the serving cell MO(s), which depends on RAN2 design, FFS on how UE to determine reference SSB for definition of intra-frequency measurements.</w:t>
            </w:r>
          </w:p>
          <w:p w14:paraId="167DDBFD" w14:textId="77777777" w:rsidR="000A3020" w:rsidRPr="00885EF0" w:rsidRDefault="000A3020" w:rsidP="000A3020">
            <w:pPr>
              <w:rPr>
                <w:rFonts w:eastAsia="DengXian"/>
                <w:b/>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p>
          <w:p w14:paraId="756D3A52" w14:textId="77777777" w:rsidR="000A3020" w:rsidRPr="00BD3377" w:rsidRDefault="000A3020" w:rsidP="00BD3377">
            <w:pPr>
              <w:pStyle w:val="ListParagraph"/>
              <w:numPr>
                <w:ilvl w:val="0"/>
                <w:numId w:val="9"/>
              </w:numPr>
              <w:overflowPunct/>
              <w:autoSpaceDE/>
              <w:spacing w:line="240" w:lineRule="auto"/>
              <w:ind w:left="541" w:firstLineChars="0"/>
              <w:textAlignment w:val="auto"/>
              <w:rPr>
                <w:highlight w:val="green"/>
              </w:rPr>
            </w:pPr>
            <w:r w:rsidRPr="0019640D">
              <w:rPr>
                <w:highlight w:val="green"/>
              </w:rPr>
              <w:t>FFS on whether UE needs measure one SSB or multiple SSBs configured in the serving cell MO(s)</w:t>
            </w:r>
          </w:p>
        </w:tc>
      </w:tr>
    </w:tbl>
    <w:p w14:paraId="4E576D44" w14:textId="77777777" w:rsidR="000A3020" w:rsidRDefault="000A3020" w:rsidP="00BD3377">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Discuss whether FFS under sub issue 5-1-5 and 5-1-6:</w:t>
      </w:r>
    </w:p>
    <w:p w14:paraId="0B07B754"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eastAsia="zh-CN"/>
        </w:rPr>
      </w:pPr>
    </w:p>
    <w:p w14:paraId="4210BB07" w14:textId="77777777" w:rsidR="002239C4" w:rsidRDefault="00F272CB">
      <w:pPr>
        <w:rPr>
          <w:b/>
          <w:color w:val="000000" w:themeColor="text1"/>
          <w:u w:val="single"/>
          <w:lang w:val="en-US" w:eastAsia="ko-KR"/>
        </w:rPr>
      </w:pPr>
      <w:r>
        <w:rPr>
          <w:b/>
          <w:color w:val="000000" w:themeColor="text1"/>
          <w:u w:val="single"/>
          <w:lang w:val="en-US" w:eastAsia="ko-KR"/>
        </w:rPr>
        <w:t>Issue 5-1-4: Definition of SSB based intra-frequency measurement</w:t>
      </w:r>
    </w:p>
    <w:p w14:paraId="16E3C72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val="en-US" w:eastAsia="zh-CN"/>
        </w:rPr>
      </w:pPr>
      <w:r>
        <w:rPr>
          <w:rFonts w:eastAsia="SimSun"/>
          <w:color w:val="000000" w:themeColor="text1"/>
          <w:lang w:val="en-US" w:eastAsia="zh-CN"/>
        </w:rPr>
        <w:t>Proposals: A measurement is defined as an SSB based intra-frequency when:</w:t>
      </w:r>
    </w:p>
    <w:p w14:paraId="3B5BBAD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color w:val="000000" w:themeColor="text1"/>
          <w:lang w:val="en-US" w:eastAsia="zh-CN"/>
        </w:rPr>
        <w:t xml:space="preserve">Option </w:t>
      </w:r>
      <w:r>
        <w:rPr>
          <w:rFonts w:eastAsia="SimSun"/>
          <w:b/>
          <w:bCs/>
          <w:lang w:val="en-US" w:eastAsia="zh-CN"/>
        </w:rPr>
        <w:t xml:space="preserve">1 (Xiaomi, CMCC, HW, Nokia, Apple): </w:t>
      </w:r>
    </w:p>
    <w:p w14:paraId="491BD998" w14:textId="77777777" w:rsidR="002239C4" w:rsidRDefault="00F272CB">
      <w:pPr>
        <w:pStyle w:val="ListParagraph"/>
        <w:numPr>
          <w:ilvl w:val="2"/>
          <w:numId w:val="9"/>
        </w:numPr>
        <w:overflowPunct/>
        <w:autoSpaceDE/>
        <w:autoSpaceDN/>
        <w:adjustRightInd/>
        <w:spacing w:after="120"/>
        <w:ind w:firstLineChars="0"/>
        <w:textAlignment w:val="auto"/>
        <w:rPr>
          <w:rFonts w:eastAsia="SimSun"/>
          <w:bCs/>
          <w:lang w:val="en-US" w:eastAsia="zh-CN"/>
        </w:rPr>
      </w:pPr>
      <w:r>
        <w:rPr>
          <w:szCs w:val="21"/>
        </w:rPr>
        <w:t>Centre frequency of the reference SSB of the serving cell indicated for measurement and the centre frequency of the SSB of the neighbour cell are the same, and the subcarrier spacing of the two SSBs are also the same</w:t>
      </w:r>
      <w:r>
        <w:rPr>
          <w:rFonts w:hint="eastAsia"/>
          <w:szCs w:val="21"/>
        </w:rPr>
        <w:t>.</w:t>
      </w:r>
    </w:p>
    <w:p w14:paraId="4C776FF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2 (HW, CATT, E///):</w:t>
      </w:r>
    </w:p>
    <w:p w14:paraId="1D101999" w14:textId="77777777" w:rsidR="002239C4" w:rsidRDefault="00F272CB">
      <w:pPr>
        <w:pStyle w:val="ListParagraph"/>
        <w:numPr>
          <w:ilvl w:val="2"/>
          <w:numId w:val="9"/>
        </w:numPr>
        <w:overflowPunct/>
        <w:autoSpaceDE/>
        <w:autoSpaceDN/>
        <w:adjustRightInd/>
        <w:spacing w:after="120"/>
        <w:ind w:firstLineChars="0"/>
        <w:textAlignment w:val="auto"/>
        <w:rPr>
          <w:szCs w:val="21"/>
        </w:rPr>
      </w:pPr>
      <w:r>
        <w:rPr>
          <w:szCs w:val="21"/>
        </w:rPr>
        <w:lastRenderedPageBreak/>
        <w:t xml:space="preserve">Centre frequency of the reference SSB of the serving cell and the centre frequency of the SSB of the neighbour cell are the same, and the subcarrier spacing of the two SSBs are also the same, where </w:t>
      </w:r>
      <w:r>
        <w:rPr>
          <w:szCs w:val="21"/>
          <w:highlight w:val="yellow"/>
        </w:rPr>
        <w:t>reference SSB of serving cell is CD-SSB or a fixed NCD-SSB</w:t>
      </w:r>
      <w:r>
        <w:rPr>
          <w:szCs w:val="21"/>
        </w:rPr>
        <w:t>.</w:t>
      </w:r>
    </w:p>
    <w:p w14:paraId="0DB2D083"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Option 2a (E///):</w:t>
      </w:r>
    </w:p>
    <w:p w14:paraId="1FF5E179"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If NW configures NCD-SSB of the serving cell indicated for measurement, the center frequency of the NCD-SSB of the serving cell indicated for measurement and the centre frequency of the target SSB of the neighbour cell indicated for measurement are the same. </w:t>
      </w:r>
    </w:p>
    <w:p w14:paraId="36D7950E"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Otherwise, the center frequency of the CD-SSB of the serving cell indicated for measurement and the center frequency of the target SSB of the neighbour cell indicated for measurement are the same.</w:t>
      </w:r>
    </w:p>
    <w:p w14:paraId="077E1979" w14:textId="77777777" w:rsidR="002239C4" w:rsidRDefault="00F272CB">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The subcarrier spacing of the two SSBs are also the same.</w:t>
      </w:r>
    </w:p>
    <w:p w14:paraId="0BA3F334" w14:textId="77777777" w:rsidR="002239C4" w:rsidRDefault="002239C4">
      <w:pPr>
        <w:pStyle w:val="ListParagraph"/>
        <w:overflowPunct/>
        <w:autoSpaceDE/>
        <w:autoSpaceDN/>
        <w:adjustRightInd/>
        <w:spacing w:after="120"/>
        <w:ind w:left="1440" w:firstLineChars="0" w:firstLine="0"/>
        <w:textAlignment w:val="auto"/>
        <w:rPr>
          <w:rFonts w:eastAsia="SimSun"/>
          <w:b/>
          <w:bCs/>
          <w:color w:val="000000" w:themeColor="text1"/>
          <w:lang w:val="en-US" w:eastAsia="zh-CN"/>
        </w:rPr>
      </w:pPr>
    </w:p>
    <w:p w14:paraId="2BB5C6D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(vivo, QC, MTK): </w:t>
      </w:r>
    </w:p>
    <w:p w14:paraId="779AF63B"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color w:val="000000" w:themeColor="text1"/>
          <w:lang w:val="en-US" w:eastAsia="zh-CN"/>
        </w:rPr>
      </w:pPr>
      <w:r>
        <w:rPr>
          <w:rFonts w:eastAsia="SimSun"/>
          <w:color w:val="000000" w:themeColor="text1"/>
          <w:lang w:val="en-US" w:eastAsia="zh-CN"/>
        </w:rPr>
        <w:t xml:space="preserve">Center </w:t>
      </w:r>
      <w:r>
        <w:rPr>
          <w:szCs w:val="21"/>
        </w:rPr>
        <w:t xml:space="preserve">frequency of CD-SSB or NCD-SSB of the serving cell </w:t>
      </w:r>
      <w:r>
        <w:rPr>
          <w:szCs w:val="21"/>
          <w:highlight w:val="yellow"/>
        </w:rPr>
        <w:t>within active BWP</w:t>
      </w:r>
      <w:r>
        <w:rPr>
          <w:szCs w:val="21"/>
        </w:rPr>
        <w:t xml:space="preserve"> and the centre frequency of the target SSB of the neighbour cell are the same, and the subcarrier spacing of the two SSBs are also the same.</w:t>
      </w:r>
    </w:p>
    <w:p w14:paraId="0EE52F7F" w14:textId="77777777" w:rsidR="002239C4" w:rsidRDefault="00F272CB">
      <w:pPr>
        <w:spacing w:after="120"/>
        <w:rPr>
          <w:bCs/>
          <w:szCs w:val="21"/>
        </w:rPr>
      </w:pPr>
      <w:r>
        <w:rPr>
          <w:szCs w:val="21"/>
        </w:rPr>
        <w:t xml:space="preserve"> </w:t>
      </w:r>
    </w:p>
    <w:p w14:paraId="095BCA9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176F5B1" w14:textId="77777777" w:rsidR="002239C4" w:rsidRDefault="00F272CB">
      <w:pPr>
        <w:pStyle w:val="ListParagraph"/>
        <w:overflowPunct/>
        <w:autoSpaceDE/>
        <w:autoSpaceDN/>
        <w:adjustRightInd/>
        <w:spacing w:after="120"/>
        <w:ind w:left="1440" w:firstLineChars="0" w:firstLine="0"/>
        <w:textAlignment w:val="auto"/>
        <w:rPr>
          <w:rFonts w:eastAsia="SimSun"/>
          <w:lang w:val="en-US" w:eastAsia="zh-CN"/>
        </w:rPr>
      </w:pPr>
      <w:r>
        <w:rPr>
          <w:rFonts w:eastAsia="SimSun"/>
          <w:lang w:val="en-US" w:eastAsia="zh-CN"/>
        </w:rPr>
        <w:t>Discuss the options.</w:t>
      </w:r>
    </w:p>
    <w:p w14:paraId="6BBC590C" w14:textId="77777777" w:rsidR="002239C4" w:rsidRDefault="002239C4">
      <w:pPr>
        <w:spacing w:after="120"/>
        <w:ind w:left="1080"/>
        <w:rPr>
          <w:color w:val="FF0000"/>
          <w:lang w:val="en-US" w:eastAsia="zh-CN"/>
        </w:rPr>
      </w:pPr>
    </w:p>
    <w:p w14:paraId="33B101B8" w14:textId="77777777" w:rsidR="002239C4" w:rsidRDefault="00F272CB">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89BBA19"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When both CD-SSB and NCD-SSB serving cell measurement are configured and one of SSBs within active BWP:</w:t>
      </w:r>
    </w:p>
    <w:p w14:paraId="793F2B2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0767110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(E///):</w:t>
      </w:r>
      <w:r>
        <w:rPr>
          <w:rFonts w:eastAsia="SimSun"/>
          <w:b/>
          <w:bCs/>
          <w:lang w:val="en-US" w:eastAsia="zh-CN"/>
        </w:rPr>
        <w:tab/>
      </w:r>
      <w:r>
        <w:rPr>
          <w:rFonts w:eastAsia="SimSun"/>
          <w:lang w:val="en-US" w:eastAsia="zh-CN"/>
        </w:rPr>
        <w:t xml:space="preserve"> </w:t>
      </w:r>
      <w:r>
        <w:rPr>
          <w:rFonts w:asciiTheme="minorHAnsi" w:hAnsiTheme="minorHAnsi" w:cstheme="minorHAnsi"/>
          <w:lang w:val="en-US" w:eastAsia="zh-CN"/>
        </w:rPr>
        <w:t>UE can perform serving cell measurements based on SSB within active BWP provided that</w:t>
      </w:r>
    </w:p>
    <w:p w14:paraId="1804B9EC"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center frequency between NCD-SSB and CD-SSB is no larger than 20MHz in FR1 and 100MHz in FR2</w:t>
      </w:r>
    </w:p>
    <w:p w14:paraId="085D42B1"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reception power between NCD-SSB and CD-SSB is less than 3dB</w:t>
      </w:r>
    </w:p>
    <w:p w14:paraId="7CD43D5D" w14:textId="77777777" w:rsidR="002239C4" w:rsidRDefault="00F272CB">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periodicity of NCD-SSB and CD-SSB is the same.</w:t>
      </w:r>
    </w:p>
    <w:p w14:paraId="75431A68" w14:textId="77777777" w:rsidR="002239C4" w:rsidRDefault="00F272CB">
      <w:pPr>
        <w:pStyle w:val="ListParagraph"/>
        <w:ind w:left="1656" w:firstLineChars="0" w:firstLine="0"/>
        <w:rPr>
          <w:lang w:val="en-US"/>
        </w:rPr>
      </w:pPr>
      <w:r>
        <w:rPr>
          <w:rFonts w:ascii="Calibri" w:hAnsi="Calibri" w:cs="Calibri"/>
          <w:lang w:val="en-US" w:eastAsia="zh-CN"/>
        </w:rPr>
        <w:t>Otherwise, UE should perform serving cell measurements based on both NCD-SSB and CD-SSB.</w:t>
      </w:r>
    </w:p>
    <w:p w14:paraId="2A59114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 (CATT, CMCC, HW, MTK, vivo):</w:t>
      </w:r>
      <w:r>
        <w:rPr>
          <w:rFonts w:eastAsia="Microsoft YaHei UI"/>
          <w:b/>
          <w:bCs/>
          <w:color w:val="000000" w:themeColor="text1"/>
          <w:lang w:val="en-US" w:eastAsia="zh-CN"/>
        </w:rPr>
        <w:t xml:space="preserve"> </w:t>
      </w:r>
      <w:r>
        <w:rPr>
          <w:bCs/>
          <w:iCs/>
          <w:color w:val="000000" w:themeColor="text1"/>
          <w:sz w:val="22"/>
          <w:szCs w:val="22"/>
          <w:lang w:val="en-US" w:eastAsia="zh-CN"/>
        </w:rPr>
        <w:t>UE should perform serving cell measurements based on SSB with active BWP.</w:t>
      </w:r>
    </w:p>
    <w:p w14:paraId="35F89042" w14:textId="77777777" w:rsidR="002239C4" w:rsidRDefault="00F272CB">
      <w:pPr>
        <w:pStyle w:val="ListParagraph"/>
        <w:numPr>
          <w:ilvl w:val="2"/>
          <w:numId w:val="9"/>
        </w:numPr>
        <w:overflowPunct/>
        <w:autoSpaceDE/>
        <w:autoSpaceDN/>
        <w:adjustRightInd/>
        <w:spacing w:after="120"/>
        <w:ind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2a (HW):</w:t>
      </w:r>
      <w:r>
        <w:rPr>
          <w:rFonts w:eastAsia="Microsoft YaHei UI"/>
          <w:b/>
          <w:bCs/>
          <w:color w:val="000000" w:themeColor="text1"/>
          <w:lang w:val="en-US" w:eastAsia="zh-CN"/>
        </w:rPr>
        <w:t xml:space="preserve"> </w:t>
      </w:r>
      <w:r>
        <w:rPr>
          <w:sz w:val="22"/>
          <w:szCs w:val="22"/>
          <w:lang w:val="en-US"/>
        </w:rPr>
        <w:t>Whether to measure on SSB outside active BWP is up to UE implementation.</w:t>
      </w:r>
    </w:p>
    <w:p w14:paraId="1BC3080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(Apple): </w:t>
      </w:r>
    </w:p>
    <w:p w14:paraId="2418868F"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snapToGrid w:val="0"/>
          <w:lang w:val="en-US"/>
        </w:rPr>
        <w:t>No need to discuss the case when both CD-SSB and NCD-SSB are configured for serving cell measurement in RAN4, unless RAN2 confirms the feasibility of such case in their reply LS.</w:t>
      </w:r>
    </w:p>
    <w:p w14:paraId="5BEED96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516A911" w14:textId="77777777" w:rsidR="002239C4" w:rsidRDefault="00F272CB">
      <w:pPr>
        <w:pStyle w:val="ListParagraph"/>
        <w:overflowPunct/>
        <w:autoSpaceDE/>
        <w:autoSpaceDN/>
        <w:adjustRightInd/>
        <w:spacing w:after="120"/>
        <w:ind w:left="1440" w:firstLineChars="0" w:firstLine="0"/>
        <w:textAlignment w:val="auto"/>
        <w:rPr>
          <w:rFonts w:eastAsia="SimSun"/>
          <w:lang w:val="en-US" w:eastAsia="zh-CN"/>
        </w:rPr>
      </w:pPr>
      <w:r>
        <w:rPr>
          <w:rFonts w:eastAsia="SimSun"/>
          <w:lang w:val="en-US" w:eastAsia="zh-CN"/>
        </w:rPr>
        <w:t xml:space="preserve">Discuss the options. </w:t>
      </w:r>
    </w:p>
    <w:p w14:paraId="0160E5EB"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7D611BD8"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5-1-6: When both CD-SSB and NCD-SSB are configured for serving cell measurements and both require MG (if scenario is supported)</w:t>
      </w:r>
    </w:p>
    <w:p w14:paraId="11762582"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When both CD-SSB and NCD-SSB serving cell measurement are configured and both need MG:</w:t>
      </w:r>
    </w:p>
    <w:p w14:paraId="7C89AAC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869FAE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(E///):</w:t>
      </w:r>
    </w:p>
    <w:p w14:paraId="24CC0D2C" w14:textId="77777777" w:rsidR="002239C4" w:rsidRDefault="00F272CB">
      <w:pPr>
        <w:spacing w:after="120"/>
        <w:ind w:left="1440"/>
        <w:textAlignment w:val="center"/>
        <w:rPr>
          <w:rFonts w:asciiTheme="minorHAnsi" w:hAnsiTheme="minorHAnsi" w:cstheme="minorHAnsi"/>
          <w:sz w:val="22"/>
          <w:szCs w:val="22"/>
          <w:lang w:eastAsia="zh-CN"/>
        </w:rPr>
      </w:pPr>
      <w:r>
        <w:rPr>
          <w:rFonts w:asciiTheme="minorHAnsi" w:hAnsiTheme="minorHAnsi" w:cstheme="minorHAnsi"/>
          <w:lang w:val="en-US"/>
        </w:rPr>
        <w:t xml:space="preserve">When </w:t>
      </w:r>
      <w:r>
        <w:rPr>
          <w:rFonts w:asciiTheme="minorHAnsi" w:hAnsiTheme="minorHAnsi" w:cstheme="minorHAnsi"/>
          <w:color w:val="000000"/>
          <w:lang w:eastAsia="zh-CN"/>
        </w:rPr>
        <w:t>both CD-SSB and NCD-SSB serving cell measurement are configured and both need MG, UE should at least perform the measurement based on indicated intra-frequency provided that</w:t>
      </w:r>
    </w:p>
    <w:p w14:paraId="432217DE"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centre frequency between NCD-SSB and CD-SSB is no larger than 20MHz in FR1 and 100MHz in FR2</w:t>
      </w:r>
    </w:p>
    <w:p w14:paraId="0DFA730C"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reception power between NCD-SSB and CD-SSB is less than 3dB</w:t>
      </w:r>
    </w:p>
    <w:p w14:paraId="5C1C4D34" w14:textId="77777777" w:rsidR="002239C4" w:rsidRDefault="00F272CB">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periodicity of NCD-SSB and CD-SSB is the same.</w:t>
      </w:r>
    </w:p>
    <w:p w14:paraId="44CAA66C" w14:textId="77777777" w:rsidR="002239C4" w:rsidRDefault="00F272CB">
      <w:pPr>
        <w:ind w:left="1440"/>
        <w:rPr>
          <w:rFonts w:asciiTheme="minorHAnsi" w:hAnsiTheme="minorHAnsi" w:cstheme="minorHAnsi"/>
          <w:color w:val="000000"/>
          <w:lang w:eastAsia="zh-CN"/>
        </w:rPr>
      </w:pPr>
      <w:r>
        <w:rPr>
          <w:rFonts w:asciiTheme="minorHAnsi" w:hAnsiTheme="minorHAnsi" w:cstheme="minorHAnsi"/>
          <w:color w:val="000000"/>
          <w:lang w:eastAsia="zh-CN"/>
        </w:rPr>
        <w:t>Otherwise, UE should perform serving cell measurements based on both NCD-SSB and CD-SSB.</w:t>
      </w:r>
    </w:p>
    <w:p w14:paraId="2D5F519B"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3CCA6F0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 HW):</w:t>
      </w:r>
      <w:r>
        <w:rPr>
          <w:rFonts w:eastAsia="SimSun"/>
          <w:color w:val="000000" w:themeColor="text1"/>
          <w:lang w:val="en-US" w:eastAsia="zh-CN"/>
        </w:rPr>
        <w:t xml:space="preserve">  UE could choose to perform CD-SSB only if both NCD-SSB and CD-SSB measurements need gap.</w:t>
      </w:r>
    </w:p>
    <w:p w14:paraId="3D11BFC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3 (ZTE):</w:t>
      </w:r>
      <w:r>
        <w:rPr>
          <w:rFonts w:eastAsia="SimSun"/>
          <w:color w:val="000000" w:themeColor="text1"/>
          <w:lang w:val="en-US" w:eastAsia="zh-CN"/>
        </w:rPr>
        <w:t xml:space="preserve"> UE shall follow the NW’s configuration.</w:t>
      </w:r>
    </w:p>
    <w:p w14:paraId="6CF6E82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4 (CATT, CMCC):</w:t>
      </w:r>
      <w:r>
        <w:rPr>
          <w:rFonts w:eastAsia="SimSun"/>
          <w:color w:val="000000" w:themeColor="text1"/>
          <w:lang w:val="en-US" w:eastAsia="zh-CN"/>
        </w:rPr>
        <w:t xml:space="preserve"> Invalid scenario </w:t>
      </w:r>
    </w:p>
    <w:p w14:paraId="5735A046" w14:textId="77777777" w:rsidR="002239C4" w:rsidRDefault="00F272CB">
      <w:pPr>
        <w:numPr>
          <w:ilvl w:val="2"/>
          <w:numId w:val="9"/>
        </w:numPr>
        <w:spacing w:after="120" w:line="252" w:lineRule="auto"/>
        <w:rPr>
          <w:rFonts w:eastAsia="MS Mincho"/>
          <w:lang w:eastAsia="ja-JP"/>
        </w:rPr>
      </w:pPr>
      <w:r>
        <w:rPr>
          <w:rFonts w:eastAsia="MS Mincho"/>
          <w:lang w:eastAsia="ja-JP"/>
        </w:rPr>
        <w:t xml:space="preserve">Case A: Serving cell active BWP includes CD-SSB </w:t>
      </w:r>
    </w:p>
    <w:p w14:paraId="3F527193" w14:textId="77777777" w:rsidR="002239C4" w:rsidRDefault="00F272CB">
      <w:pPr>
        <w:numPr>
          <w:ilvl w:val="2"/>
          <w:numId w:val="9"/>
        </w:numPr>
        <w:spacing w:after="120" w:line="252" w:lineRule="auto"/>
        <w:rPr>
          <w:rFonts w:eastAsia="MS Mincho"/>
          <w:lang w:eastAsia="ja-JP"/>
        </w:rPr>
      </w:pPr>
      <w:r>
        <w:rPr>
          <w:rFonts w:eastAsia="MS Mincho"/>
          <w:lang w:eastAsia="ja-JP"/>
        </w:rPr>
        <w:t>Case B: Serving cell active BWP includes NCD-SSB</w:t>
      </w:r>
    </w:p>
    <w:p w14:paraId="58DBED91"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sz w:val="16"/>
          <w:szCs w:val="16"/>
          <w:lang w:val="en-US" w:eastAsia="zh-CN"/>
        </w:rPr>
      </w:pPr>
      <w:r>
        <w:rPr>
          <w:b/>
          <w:bCs/>
          <w:lang w:val="en-US"/>
        </w:rPr>
        <w:t>Option 4a (vivo):</w:t>
      </w:r>
      <w:r>
        <w:rPr>
          <w:lang w:val="en-US"/>
        </w:rPr>
        <w:t xml:space="preserve"> Not to consider serving cell measurement on both CD-SSB and NCD-SSB, regardless of whether both require MG or not, for RedCap UE.</w:t>
      </w:r>
      <w:r>
        <w:rPr>
          <w:rFonts w:eastAsia="SimSun"/>
          <w:color w:val="000000" w:themeColor="text1"/>
          <w:sz w:val="16"/>
          <w:szCs w:val="16"/>
          <w:lang w:val="en-US" w:eastAsia="zh-CN"/>
        </w:rPr>
        <w:t xml:space="preserve"> </w:t>
      </w:r>
    </w:p>
    <w:p w14:paraId="0835B35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hint="eastAsia"/>
          <w:b/>
          <w:bCs/>
          <w:color w:val="000000" w:themeColor="text1"/>
          <w:lang w:val="en-US" w:eastAsia="zh-CN"/>
        </w:rPr>
        <w:t>Option</w:t>
      </w:r>
      <w:r>
        <w:rPr>
          <w:rFonts w:eastAsia="SimSun"/>
          <w:b/>
          <w:bCs/>
          <w:color w:val="000000" w:themeColor="text1"/>
          <w:lang w:val="en-US" w:eastAsia="zh-CN"/>
        </w:rPr>
        <w:t xml:space="preserve"> 5 (Apple): </w:t>
      </w:r>
      <w:r>
        <w:rPr>
          <w:rFonts w:eastAsia="SimSun"/>
          <w:color w:val="000000" w:themeColor="text1"/>
          <w:lang w:val="en-US" w:eastAsia="zh-CN"/>
        </w:rPr>
        <w:t>No need to discuss the case when both CD-SSB and NCD-SSB are configured for serving cell measurement in RAN4, unless RAN2 confirms the feasibility of such case in their reply LS.</w:t>
      </w:r>
    </w:p>
    <w:p w14:paraId="0F2EA88A" w14:textId="77777777" w:rsidR="002239C4" w:rsidRDefault="002239C4">
      <w:pPr>
        <w:pStyle w:val="ListParagraph"/>
        <w:overflowPunct/>
        <w:autoSpaceDE/>
        <w:autoSpaceDN/>
        <w:adjustRightInd/>
        <w:spacing w:after="120"/>
        <w:ind w:left="2376" w:firstLineChars="0" w:firstLine="0"/>
        <w:textAlignment w:val="auto"/>
        <w:rPr>
          <w:rFonts w:eastAsia="SimSun"/>
          <w:color w:val="000000" w:themeColor="text1"/>
          <w:lang w:val="en-US" w:eastAsia="zh-CN"/>
        </w:rPr>
      </w:pPr>
    </w:p>
    <w:p w14:paraId="0C0480F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3D52EF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4478B23F" w14:textId="77777777" w:rsidR="002239C4" w:rsidRDefault="002239C4">
      <w:pPr>
        <w:rPr>
          <w:color w:val="FF0000"/>
          <w:lang w:val="en-US" w:eastAsia="zh-CN"/>
        </w:rPr>
      </w:pPr>
    </w:p>
    <w:p w14:paraId="655AEAE8" w14:textId="77777777" w:rsidR="002239C4" w:rsidRDefault="00F272CB">
      <w:pPr>
        <w:rPr>
          <w:b/>
          <w:u w:val="single"/>
          <w:lang w:val="en-US" w:eastAsia="ko-KR"/>
        </w:rPr>
      </w:pPr>
      <w:r>
        <w:rPr>
          <w:b/>
          <w:color w:val="000000" w:themeColor="text1"/>
          <w:u w:val="single"/>
          <w:lang w:val="en-US" w:eastAsia="ko-KR"/>
        </w:rPr>
        <w:t>Issue 5-1-7: When both CD-SSB and NCD-SSB are configured for neighbour cell measurements</w:t>
      </w:r>
    </w:p>
    <w:p w14:paraId="6BF2C62E" w14:textId="77777777" w:rsidR="002239C4" w:rsidRDefault="00F272CB">
      <w:pPr>
        <w:pStyle w:val="ListParagraph"/>
        <w:overflowPunct/>
        <w:autoSpaceDE/>
        <w:autoSpaceDN/>
        <w:adjustRightInd/>
        <w:spacing w:after="120"/>
        <w:ind w:left="720" w:firstLineChars="0" w:firstLine="0"/>
        <w:textAlignment w:val="auto"/>
        <w:rPr>
          <w:rFonts w:eastAsia="SimSun"/>
          <w:lang w:val="en-US" w:eastAsia="zh-CN"/>
        </w:rPr>
      </w:pPr>
      <w:r>
        <w:rPr>
          <w:rFonts w:eastAsia="SimSun"/>
          <w:lang w:val="en-US" w:eastAsia="zh-CN"/>
        </w:rPr>
        <w:t>When both CD-SSB and NCD-SSB neighbour cell measurement are configured:</w:t>
      </w:r>
    </w:p>
    <w:p w14:paraId="5BA9D53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1D6648D3"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(CATT, CMCC, ZTE, NW, Nokia, Apple, E///, vivo, Xiaomi):</w:t>
      </w:r>
      <w:r>
        <w:rPr>
          <w:rFonts w:eastAsia="SimSun"/>
          <w:b/>
          <w:bCs/>
          <w:lang w:val="en-US" w:eastAsia="zh-CN"/>
        </w:rPr>
        <w:tab/>
      </w:r>
      <w:r>
        <w:rPr>
          <w:rFonts w:eastAsia="SimSun"/>
          <w:lang w:val="en-US" w:eastAsia="zh-CN"/>
        </w:rPr>
        <w:t xml:space="preserve"> UE should follow NW’s configuration to perform measurements on both SSBs.</w:t>
      </w:r>
    </w:p>
    <w:p w14:paraId="78047AF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5EEDB43C" w14:textId="77777777" w:rsidR="002239C4" w:rsidRDefault="00F272CB">
      <w:pPr>
        <w:pStyle w:val="ListParagraph"/>
        <w:overflowPunct/>
        <w:autoSpaceDE/>
        <w:autoSpaceDN/>
        <w:adjustRightInd/>
        <w:spacing w:after="120"/>
        <w:ind w:left="1440" w:firstLineChars="0" w:firstLine="0"/>
        <w:textAlignment w:val="auto"/>
        <w:rPr>
          <w:rFonts w:eastAsia="SimSun"/>
          <w:color w:val="FF0000"/>
          <w:lang w:val="en-US" w:eastAsia="zh-CN"/>
        </w:rPr>
      </w:pPr>
      <w:r>
        <w:rPr>
          <w:rFonts w:eastAsia="SimSun"/>
          <w:lang w:val="en-US" w:eastAsia="zh-CN"/>
        </w:rPr>
        <w:t xml:space="preserve">Moderator comment: </w:t>
      </w:r>
      <w:r>
        <w:rPr>
          <w:rFonts w:eastAsia="SimSun"/>
          <w:color w:val="000000" w:themeColor="text1"/>
          <w:lang w:val="en-US" w:eastAsia="zh-CN"/>
        </w:rPr>
        <w:t xml:space="preserve">Topic has been discussed for several meeting and affects core part. Taking into account company positions, companies are encouraged to compromise to option 1 based on majority views. </w:t>
      </w:r>
    </w:p>
    <w:p w14:paraId="60285AA8" w14:textId="77777777" w:rsidR="002239C4" w:rsidRDefault="002239C4">
      <w:pPr>
        <w:rPr>
          <w:b/>
          <w:color w:val="000000" w:themeColor="text1"/>
          <w:u w:val="single"/>
          <w:lang w:val="en-US" w:eastAsia="ko-KR"/>
        </w:rPr>
      </w:pPr>
    </w:p>
    <w:p w14:paraId="072AB859" w14:textId="77777777" w:rsidR="002239C4" w:rsidRDefault="002239C4">
      <w:pPr>
        <w:rPr>
          <w:b/>
          <w:color w:val="000000" w:themeColor="text1"/>
          <w:u w:val="single"/>
          <w:lang w:val="en-US" w:eastAsia="ko-KR"/>
        </w:rPr>
      </w:pPr>
    </w:p>
    <w:p w14:paraId="0CEEF598" w14:textId="77777777" w:rsidR="002239C4" w:rsidRDefault="00F272CB">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465071B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lastRenderedPageBreak/>
        <w:t>Proposals</w:t>
      </w:r>
    </w:p>
    <w:p w14:paraId="1727DE8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 xml:space="preserve">Option 1 (CATT, HW,  MTK, Apple, vivo): </w:t>
      </w:r>
      <w:r>
        <w:rPr>
          <w:rFonts w:eastAsia="SimSun"/>
          <w:lang w:val="en-US" w:eastAsia="zh-CN"/>
        </w:rPr>
        <w:t xml:space="preserve">The neighbor cell’s NCD-SSB information (frequency/SCS) shall be provided to UE if UE is configured to perform cell identification/measurement on neighbor cell’s NCD-SSB. </w:t>
      </w:r>
    </w:p>
    <w:p w14:paraId="6F91122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B730B1C" w14:textId="77777777" w:rsidR="002239C4" w:rsidRDefault="00F272CB">
      <w:pPr>
        <w:pStyle w:val="ListParagraph"/>
        <w:overflowPunct/>
        <w:autoSpaceDE/>
        <w:autoSpaceDN/>
        <w:adjustRightInd/>
        <w:spacing w:after="120"/>
        <w:ind w:left="1656" w:firstLineChars="0" w:firstLine="0"/>
        <w:textAlignment w:val="auto"/>
        <w:rPr>
          <w:b/>
          <w:bCs/>
          <w:lang w:val="en-US"/>
        </w:rPr>
      </w:pPr>
      <w:r>
        <w:rPr>
          <w:rFonts w:eastAsia="SimSun"/>
          <w:lang w:val="en-US" w:eastAsia="zh-CN"/>
        </w:rPr>
        <w:t xml:space="preserve">Tentative agreement: </w:t>
      </w:r>
      <w:r>
        <w:rPr>
          <w:rFonts w:eastAsia="SimSun"/>
          <w:i/>
          <w:iCs/>
          <w:lang w:val="en-US" w:eastAsia="zh-CN"/>
        </w:rPr>
        <w:t>“</w:t>
      </w:r>
      <w:r>
        <w:rPr>
          <w:i/>
          <w:iCs/>
          <w:sz w:val="22"/>
          <w:lang w:val="en-US"/>
        </w:rPr>
        <w:t>The neighbor cell’s NCD-SSB information (frequency/SCS) shall be provided to UE if UE is configured to perform cell identification/measurement on neighbor cell’s NCD-SSB.”</w:t>
      </w:r>
    </w:p>
    <w:p w14:paraId="777E0503" w14:textId="77777777" w:rsidR="002239C4" w:rsidRDefault="002239C4">
      <w:pPr>
        <w:pStyle w:val="ListParagraph"/>
        <w:overflowPunct/>
        <w:autoSpaceDE/>
        <w:autoSpaceDN/>
        <w:adjustRightInd/>
        <w:spacing w:after="120"/>
        <w:ind w:left="1440" w:firstLineChars="0" w:firstLine="0"/>
        <w:textAlignment w:val="auto"/>
        <w:rPr>
          <w:rFonts w:eastAsia="SimSun"/>
          <w:lang w:val="en-US" w:eastAsia="zh-CN"/>
        </w:rPr>
      </w:pPr>
    </w:p>
    <w:p w14:paraId="38934E1C"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06285221" w14:textId="77777777" w:rsidR="002239C4" w:rsidRDefault="00F272CB">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53E37A2E"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val="en-US" w:eastAsia="zh-CN"/>
        </w:rPr>
      </w:pPr>
      <w:r>
        <w:rPr>
          <w:rFonts w:eastAsia="SimSun"/>
          <w:color w:val="000000" w:themeColor="text1"/>
          <w:lang w:val="en-US" w:eastAsia="zh-CN"/>
        </w:rPr>
        <w:t>Measurement delay requirements are introduced for RedCap UE when:</w:t>
      </w:r>
    </w:p>
    <w:p w14:paraId="58D3076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32D012AC"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 xml:space="preserve">Option 1 (E///): </w:t>
      </w:r>
      <w:r>
        <w:rPr>
          <w:rFonts w:eastAsia="SimSun"/>
          <w:lang w:val="en-US" w:eastAsia="zh-CN"/>
        </w:rPr>
        <w:t>New requirements are needed for following cases:</w:t>
      </w:r>
      <w:r>
        <w:rPr>
          <w:rFonts w:eastAsia="SimSun"/>
          <w:lang w:val="en-US" w:eastAsia="zh-CN"/>
        </w:rPr>
        <w:tab/>
        <w:t xml:space="preserve"> </w:t>
      </w:r>
    </w:p>
    <w:p w14:paraId="73692DEB"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B-1: Cell identification and measurement by NCD-SSB</w:t>
      </w:r>
    </w:p>
    <w:p w14:paraId="25137D9E"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B-2: Cell identification and measurement when both NCD-SSB and CD-SSB are configured</w:t>
      </w:r>
      <w:r>
        <w:rPr>
          <w:rFonts w:eastAsia="SimSun"/>
          <w:lang w:val="en-US" w:eastAsia="zh-CN"/>
        </w:rPr>
        <w:tab/>
      </w:r>
    </w:p>
    <w:p w14:paraId="77C6E9F1" w14:textId="77777777" w:rsidR="002239C4" w:rsidRDefault="00F272CB">
      <w:pPr>
        <w:pStyle w:val="ListParagraph"/>
        <w:numPr>
          <w:ilvl w:val="1"/>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 (CATT, CMCC, MTK, Apple, Nokia):</w:t>
      </w:r>
      <w:r>
        <w:rPr>
          <w:rFonts w:eastAsia="SimSun"/>
          <w:lang w:val="en-US" w:eastAsia="zh-CN"/>
        </w:rPr>
        <w:t xml:space="preserve"> </w:t>
      </w:r>
      <w:r>
        <w:rPr>
          <w:rFonts w:hint="eastAsia"/>
          <w:bCs/>
          <w:iCs/>
          <w:sz w:val="22"/>
          <w:lang w:val="en-US" w:eastAsia="zh-CN"/>
        </w:rPr>
        <w:t>c</w:t>
      </w:r>
      <w:r>
        <w:rPr>
          <w:bCs/>
          <w:iCs/>
          <w:sz w:val="22"/>
          <w:lang w:val="en-US"/>
        </w:rPr>
        <w:t>urrent requirements apply, no addition requirements are introduced.</w:t>
      </w:r>
    </w:p>
    <w:p w14:paraId="2509B0B3" w14:textId="77777777" w:rsidR="002239C4" w:rsidRDefault="00F272CB">
      <w:pPr>
        <w:pStyle w:val="ListParagraph"/>
        <w:numPr>
          <w:ilvl w:val="2"/>
          <w:numId w:val="9"/>
        </w:numPr>
        <w:ind w:firstLineChars="0"/>
        <w:rPr>
          <w:rFonts w:eastAsia="SimSun"/>
          <w:b/>
          <w:bCs/>
          <w:lang w:val="en-US" w:eastAsia="zh-CN"/>
        </w:rPr>
      </w:pPr>
      <w:r>
        <w:rPr>
          <w:rFonts w:eastAsia="SimSun"/>
          <w:b/>
          <w:bCs/>
          <w:lang w:val="en-US" w:eastAsia="zh-CN"/>
        </w:rPr>
        <w:t xml:space="preserve">Option 2a (Nokia) </w:t>
      </w:r>
      <w:r>
        <w:rPr>
          <w:rFonts w:eastAsia="SimSun"/>
          <w:lang w:val="en-US" w:eastAsia="zh-CN"/>
        </w:rPr>
        <w:t xml:space="preserve">If the neighbor cell’s NCD-SSB information such as frequency and SCS are provided/ available to the UE, the CD-SSB and NCD-SSB-based measurement requirements are the same. </w:t>
      </w:r>
    </w:p>
    <w:p w14:paraId="7FCC7719" w14:textId="77777777" w:rsidR="002239C4" w:rsidRDefault="002239C4">
      <w:pPr>
        <w:pStyle w:val="ListParagraph"/>
        <w:overflowPunct/>
        <w:autoSpaceDE/>
        <w:autoSpaceDN/>
        <w:adjustRightInd/>
        <w:spacing w:after="120"/>
        <w:ind w:left="2376" w:firstLineChars="0" w:firstLine="0"/>
        <w:textAlignment w:val="auto"/>
        <w:rPr>
          <w:rFonts w:eastAsia="SimSun"/>
          <w:lang w:val="en-US" w:eastAsia="zh-CN"/>
        </w:rPr>
      </w:pPr>
    </w:p>
    <w:p w14:paraId="6202038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24D247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647B957B" w14:textId="77777777" w:rsidR="002239C4" w:rsidRDefault="002239C4">
      <w:pPr>
        <w:pStyle w:val="ListParagraph"/>
        <w:overflowPunct/>
        <w:autoSpaceDE/>
        <w:autoSpaceDN/>
        <w:adjustRightInd/>
        <w:spacing w:after="120"/>
        <w:ind w:left="1440" w:firstLineChars="0" w:firstLine="0"/>
        <w:textAlignment w:val="auto"/>
        <w:rPr>
          <w:rFonts w:eastAsia="SimSun"/>
          <w:lang w:eastAsia="zh-CN"/>
        </w:rPr>
      </w:pPr>
    </w:p>
    <w:p w14:paraId="742283BF" w14:textId="77777777" w:rsidR="002239C4" w:rsidRDefault="00F272CB">
      <w:pPr>
        <w:rPr>
          <w:b/>
          <w:color w:val="000000" w:themeColor="text1"/>
          <w:u w:val="single"/>
          <w:lang w:eastAsia="ko-KR"/>
        </w:rPr>
      </w:pPr>
      <w:r>
        <w:rPr>
          <w:b/>
          <w:color w:val="000000" w:themeColor="text1"/>
          <w:u w:val="single"/>
          <w:lang w:eastAsia="ko-KR"/>
        </w:rPr>
        <w:t xml:space="preserve">Issue 5-1-10: Periodicity of NCD-SSB </w:t>
      </w:r>
    </w:p>
    <w:p w14:paraId="6B25351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0D729331"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1 (ZTE, HW):</w:t>
      </w:r>
      <w:r>
        <w:rPr>
          <w:color w:val="000000" w:themeColor="text1"/>
          <w:lang w:val="en-US" w:eastAsia="zh-CN"/>
        </w:rPr>
        <w:tab/>
        <w:t xml:space="preserve">Up to NW configuration. </w:t>
      </w:r>
    </w:p>
    <w:p w14:paraId="7F857E90"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 xml:space="preserve">Option 2 (CATT, Nokia, MTK, HW, vivo): </w:t>
      </w:r>
      <w:r>
        <w:rPr>
          <w:color w:val="000000" w:themeColor="text1"/>
          <w:lang w:val="en-US" w:eastAsia="zh-CN"/>
        </w:rPr>
        <w:t>The periodicity of NCD-SSB cannot be configured to be greater than 160ms.</w:t>
      </w:r>
    </w:p>
    <w:p w14:paraId="3F554A41"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color w:val="000000" w:themeColor="text1"/>
          <w:lang w:val="en-US" w:eastAsia="zh-CN"/>
        </w:rPr>
        <w:t xml:space="preserve">Option 3 (Apple, MTK, vivo): </w:t>
      </w:r>
      <w:r>
        <w:rPr>
          <w:color w:val="000000" w:themeColor="text1"/>
          <w:lang w:val="en-US" w:eastAsia="zh-CN"/>
        </w:rPr>
        <w:t>The periodicity of NCD-SSB is same as periodicity of corresponding CD-SSB.</w:t>
      </w:r>
    </w:p>
    <w:p w14:paraId="460E87D7"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367E0FFC" w14:textId="77777777" w:rsidR="002239C4" w:rsidRDefault="00F272CB">
      <w:pPr>
        <w:rPr>
          <w:b/>
          <w:color w:val="000000" w:themeColor="text1"/>
          <w:u w:val="single"/>
          <w:lang w:eastAsia="ko-KR"/>
        </w:rPr>
      </w:pPr>
      <w:r>
        <w:rPr>
          <w:color w:val="000000" w:themeColor="text1"/>
          <w:lang w:eastAsia="zh-CN"/>
        </w:rPr>
        <w:t xml:space="preserve">Moderator comment: </w:t>
      </w:r>
      <w:r>
        <w:rPr>
          <w:i/>
          <w:iCs/>
          <w:color w:val="000000" w:themeColor="text1"/>
          <w:lang w:eastAsia="zh-CN"/>
        </w:rPr>
        <w:t xml:space="preserve">Companies are encouraged to further check and clarify their proposal/view related to NCD-SSB periodicity or NCD-SSB SMTC. </w:t>
      </w:r>
    </w:p>
    <w:p w14:paraId="1D37F7F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073061CD" w14:textId="77777777" w:rsidR="002239C4" w:rsidRDefault="002239C4">
      <w:pPr>
        <w:spacing w:after="120"/>
        <w:rPr>
          <w:color w:val="FF0000"/>
          <w:lang w:val="en-US" w:eastAsia="zh-CN"/>
        </w:rPr>
      </w:pPr>
    </w:p>
    <w:p w14:paraId="6624A93F" w14:textId="77777777" w:rsidR="002239C4" w:rsidRDefault="00F272CB">
      <w:pPr>
        <w:rPr>
          <w:b/>
          <w:u w:val="single"/>
          <w:lang w:val="en-US" w:eastAsia="ko-KR"/>
        </w:rPr>
      </w:pPr>
      <w:r>
        <w:rPr>
          <w:b/>
          <w:u w:val="single"/>
          <w:lang w:val="en-US" w:eastAsia="ko-KR"/>
        </w:rPr>
        <w:t xml:space="preserve">Issue 5-1-11: Reporting of RS type (NCD-SSB or CD-SSB) as part of RRM measurement reporting </w:t>
      </w:r>
    </w:p>
    <w:p w14:paraId="277DC36F"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1EBF423B"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(MTK, Apple, vivo):</w:t>
      </w:r>
      <w:r>
        <w:rPr>
          <w:lang w:val="en-US"/>
        </w:rPr>
        <w:t xml:space="preserve"> RAN4 shall not discuss the reporting of RS type, up to RAN1/RAN2.</w:t>
      </w:r>
    </w:p>
    <w:p w14:paraId="2A5CA12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lastRenderedPageBreak/>
        <w:t>Recommended WF</w:t>
      </w:r>
    </w:p>
    <w:p w14:paraId="3E9F5F9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w:t>
      </w:r>
    </w:p>
    <w:p w14:paraId="0321DD99" w14:textId="77777777" w:rsidR="002239C4" w:rsidRDefault="002239C4">
      <w:pPr>
        <w:spacing w:after="120"/>
        <w:rPr>
          <w:color w:val="FF0000"/>
          <w:lang w:eastAsia="zh-CN"/>
        </w:rPr>
      </w:pPr>
    </w:p>
    <w:p w14:paraId="453EF898" w14:textId="77777777" w:rsidR="002239C4" w:rsidRDefault="00F272CB">
      <w:pPr>
        <w:spacing w:after="120"/>
        <w:rPr>
          <w:b/>
          <w:u w:val="single"/>
          <w:lang w:val="en-US" w:eastAsia="ko-KR"/>
        </w:rPr>
      </w:pPr>
      <w:r>
        <w:rPr>
          <w:b/>
          <w:u w:val="single"/>
          <w:lang w:val="en-US" w:eastAsia="ko-KR"/>
        </w:rPr>
        <w:t>Issue 5-1-12: Serving cell threshold associated SSB</w:t>
      </w:r>
    </w:p>
    <w:p w14:paraId="1BD3BA0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color w:val="FF0000"/>
          <w:lang w:eastAsia="zh-CN"/>
        </w:rPr>
        <w:tab/>
      </w:r>
      <w:r>
        <w:rPr>
          <w:rFonts w:eastAsia="SimSun"/>
          <w:lang w:eastAsia="zh-CN"/>
        </w:rPr>
        <w:t>Proposals</w:t>
      </w:r>
    </w:p>
    <w:p w14:paraId="2494BB72"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(Apple):</w:t>
      </w:r>
      <w:r>
        <w:rPr>
          <w:lang w:val="en-US"/>
        </w:rPr>
        <w:t xml:space="preserve"> the serving cell thresholds of SIntraSearchP/SIntraSearchQ/SnonIntraSearchP/SnonIntraSearchQ for IDLE/Inactive mode and s-MeasureConfig for Connected mode should be checked based on reference SSB measurement.</w:t>
      </w:r>
    </w:p>
    <w:p w14:paraId="78E7C58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E919FF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w:t>
      </w:r>
    </w:p>
    <w:p w14:paraId="63B28AFD" w14:textId="77777777" w:rsidR="002239C4" w:rsidRDefault="002239C4">
      <w:pPr>
        <w:pStyle w:val="ListParagraph"/>
        <w:overflowPunct/>
        <w:autoSpaceDE/>
        <w:autoSpaceDN/>
        <w:adjustRightInd/>
        <w:spacing w:after="120"/>
        <w:ind w:left="1440" w:firstLineChars="0" w:firstLine="0"/>
        <w:textAlignment w:val="auto"/>
        <w:rPr>
          <w:lang w:val="en-US"/>
        </w:rPr>
      </w:pPr>
    </w:p>
    <w:p w14:paraId="538AF808" w14:textId="77777777" w:rsidR="002239C4" w:rsidRDefault="00F272CB">
      <w:pPr>
        <w:rPr>
          <w:bCs/>
          <w:color w:val="000000" w:themeColor="text1"/>
          <w:u w:val="single"/>
          <w:lang w:eastAsia="ko-KR"/>
        </w:rPr>
      </w:pPr>
      <w:r>
        <w:rPr>
          <w:bCs/>
          <w:color w:val="000000" w:themeColor="text1"/>
          <w:u w:val="single"/>
          <w:lang w:eastAsia="ko-KR"/>
        </w:rPr>
        <w:t xml:space="preserve">Sub topic 5-1 </w:t>
      </w:r>
    </w:p>
    <w:tbl>
      <w:tblPr>
        <w:tblStyle w:val="TableGrid"/>
        <w:tblW w:w="0" w:type="auto"/>
        <w:tblLook w:val="04A0" w:firstRow="1" w:lastRow="0" w:firstColumn="1" w:lastColumn="0" w:noHBand="0" w:noVBand="1"/>
      </w:tblPr>
      <w:tblGrid>
        <w:gridCol w:w="1272"/>
        <w:gridCol w:w="8359"/>
      </w:tblGrid>
      <w:tr w:rsidR="002239C4" w14:paraId="7D5E29D2" w14:textId="77777777">
        <w:tc>
          <w:tcPr>
            <w:tcW w:w="1272" w:type="dxa"/>
          </w:tcPr>
          <w:p w14:paraId="155A28D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3EDE9DF2"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6BDE84D1" w14:textId="77777777">
        <w:tc>
          <w:tcPr>
            <w:tcW w:w="1272" w:type="dxa"/>
          </w:tcPr>
          <w:p w14:paraId="2077667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1FA36D01" w14:textId="77777777" w:rsidR="002239C4" w:rsidRDefault="00F272CB">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5B997D8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option1.</w:t>
            </w:r>
          </w:p>
          <w:p w14:paraId="2A728149" w14:textId="77777777" w:rsidR="002239C4" w:rsidRDefault="00F272CB">
            <w:pPr>
              <w:rPr>
                <w:b/>
                <w:u w:val="single"/>
                <w:lang w:val="en-US" w:eastAsia="ko-KR"/>
              </w:rPr>
            </w:pPr>
            <w:r>
              <w:rPr>
                <w:b/>
                <w:u w:val="single"/>
                <w:lang w:val="en-US" w:eastAsia="ko-KR"/>
              </w:rPr>
              <w:t>Issue 5-1-2: Whether to define requirements for scenario B-2</w:t>
            </w:r>
          </w:p>
          <w:p w14:paraId="05D6990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2.</w:t>
            </w:r>
          </w:p>
          <w:p w14:paraId="14BA3ECC" w14:textId="77777777" w:rsidR="002239C4" w:rsidRDefault="00F272CB">
            <w:pPr>
              <w:rPr>
                <w:rFonts w:eastAsiaTheme="minorEastAsia"/>
                <w:bCs/>
                <w:lang w:eastAsia="zh-CN"/>
              </w:rPr>
            </w:pPr>
            <w:r>
              <w:rPr>
                <w:rFonts w:eastAsiaTheme="minorEastAsia"/>
                <w:bCs/>
                <w:lang w:eastAsia="zh-CN"/>
              </w:rPr>
              <w:t xml:space="preserve">From NCD-SSB configuration perspective, it is not possible to guarantee </w:t>
            </w:r>
            <w:r>
              <w:rPr>
                <w:rFonts w:eastAsiaTheme="minorEastAsia"/>
                <w:b/>
                <w:bCs/>
                <w:u w:val="single"/>
                <w:lang w:eastAsia="zh-CN"/>
              </w:rPr>
              <w:t>all</w:t>
            </w:r>
            <w:r>
              <w:rPr>
                <w:rFonts w:eastAsiaTheme="minorEastAsia"/>
                <w:bCs/>
                <w:lang w:eastAsia="zh-CN"/>
              </w:rPr>
              <w:t xml:space="preserve"> neighbour cells send NCD-SSB on the same frequency location as NCD-SSB in serving cell. One typical scenario is that in a downtown cell, the majority users are PC3 terminals rather than RedCap UEs. The NCD-SSB configurations would be less. Then the scenario B-2 would happen if a RedCap UE moves to a downtown cell.</w:t>
            </w:r>
          </w:p>
          <w:p w14:paraId="4807DEFE" w14:textId="77777777" w:rsidR="002239C4" w:rsidRDefault="00F272CB">
            <w:pPr>
              <w:rPr>
                <w:rFonts w:eastAsiaTheme="minorEastAsia"/>
                <w:bCs/>
                <w:lang w:eastAsia="zh-CN"/>
              </w:rPr>
            </w:pPr>
            <w:r>
              <w:rPr>
                <w:rFonts w:eastAsiaTheme="minorEastAsia"/>
                <w:bCs/>
                <w:lang w:eastAsia="zh-CN"/>
              </w:rPr>
              <w:t>In addition, RAN2 reached the following agreement which implicitly admit the scenario where some neighbour cells do not send an SSB on UE’s NCD-SSB frequency.</w:t>
            </w:r>
          </w:p>
          <w:tbl>
            <w:tblPr>
              <w:tblStyle w:val="TableGrid"/>
              <w:tblW w:w="0" w:type="auto"/>
              <w:tblLook w:val="04A0" w:firstRow="1" w:lastRow="0" w:firstColumn="1" w:lastColumn="0" w:noHBand="0" w:noVBand="1"/>
            </w:tblPr>
            <w:tblGrid>
              <w:gridCol w:w="8133"/>
            </w:tblGrid>
            <w:tr w:rsidR="002239C4" w14:paraId="00388A0D" w14:textId="77777777">
              <w:tc>
                <w:tcPr>
                  <w:tcW w:w="9621" w:type="dxa"/>
                </w:tcPr>
                <w:p w14:paraId="710289AA" w14:textId="77777777" w:rsidR="002239C4" w:rsidRDefault="00F272CB">
                  <w:pPr>
                    <w:pBdr>
                      <w:top w:val="single" w:sz="4" w:space="1" w:color="auto"/>
                      <w:left w:val="single" w:sz="4" w:space="4" w:color="auto"/>
                      <w:bottom w:val="single" w:sz="4" w:space="1" w:color="auto"/>
                      <w:right w:val="single" w:sz="4" w:space="4" w:color="auto"/>
                    </w:pBdr>
                    <w:rPr>
                      <w:rFonts w:eastAsiaTheme="minorEastAsia"/>
                      <w:bCs/>
                      <w:sz w:val="22"/>
                      <w:szCs w:val="22"/>
                      <w:lang w:eastAsia="zh-CN"/>
                    </w:rPr>
                  </w:pPr>
                  <w:r>
                    <w:rPr>
                      <w:rFonts w:eastAsiaTheme="minorEastAsia" w:hint="eastAsia"/>
                      <w:bCs/>
                      <w:sz w:val="22"/>
                      <w:szCs w:val="22"/>
                      <w:highlight w:val="green"/>
                      <w:lang w:eastAsia="zh-CN"/>
                    </w:rPr>
                    <w:t>R</w:t>
                  </w:r>
                  <w:r>
                    <w:rPr>
                      <w:rFonts w:eastAsiaTheme="minorEastAsia"/>
                      <w:bCs/>
                      <w:sz w:val="22"/>
                      <w:szCs w:val="22"/>
                      <w:highlight w:val="green"/>
                      <w:lang w:eastAsia="zh-CN"/>
                    </w:rPr>
                    <w:t>AN2 #117e agreement</w:t>
                  </w:r>
                </w:p>
                <w:p w14:paraId="09684555" w14:textId="77777777" w:rsidR="002239C4" w:rsidRDefault="00F272CB">
                  <w:pPr>
                    <w:pStyle w:val="ListParagraph"/>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0"/>
                    <w:contextualSpacing/>
                    <w:textAlignment w:val="auto"/>
                  </w:pPr>
                  <w:r>
                    <w:t xml:space="preserve">RAN2 confirms that it is up to network implementation, but it is expected that the network configures a MO on the NCD-SSB frequency if it wants the UE to use it only for serving cell measurements </w:t>
                  </w:r>
                  <w:r>
                    <w:rPr>
                      <w:highlight w:val="cyan"/>
                    </w:rPr>
                    <w:t>when some neighbor cells do not send an SSB on UE’s NCD-SSB frequency.</w:t>
                  </w:r>
                </w:p>
              </w:tc>
            </w:tr>
          </w:tbl>
          <w:p w14:paraId="1414C2BB" w14:textId="77777777" w:rsidR="002239C4" w:rsidRDefault="002239C4">
            <w:pPr>
              <w:rPr>
                <w:b/>
                <w:u w:val="single"/>
                <w:lang w:val="en-US" w:eastAsia="ko-KR"/>
              </w:rPr>
            </w:pPr>
          </w:p>
          <w:p w14:paraId="7B7F47A3" w14:textId="77777777" w:rsidR="002239C4" w:rsidRDefault="00F272CB">
            <w:pPr>
              <w:rPr>
                <w:b/>
                <w:u w:val="single"/>
                <w:lang w:val="en-US" w:eastAsia="ko-KR"/>
              </w:rPr>
            </w:pPr>
            <w:r>
              <w:rPr>
                <w:b/>
                <w:u w:val="single"/>
                <w:lang w:val="en-US" w:eastAsia="ko-KR"/>
              </w:rPr>
              <w:t>Issue 5-1-3: Reference SSB to decide measurement type (intra- or inter-frequency)</w:t>
            </w:r>
          </w:p>
          <w:p w14:paraId="5CEC4044" w14:textId="77777777" w:rsidR="002239C4" w:rsidRDefault="00F272CB">
            <w:pPr>
              <w:rPr>
                <w:rFonts w:eastAsiaTheme="minorEastAsia"/>
                <w:u w:val="single"/>
                <w:lang w:val="en-US" w:eastAsia="zh-CN"/>
              </w:rPr>
            </w:pPr>
            <w:r>
              <w:rPr>
                <w:rFonts w:eastAsiaTheme="minorEastAsia"/>
                <w:u w:val="single"/>
                <w:lang w:val="en-US" w:eastAsia="zh-CN"/>
              </w:rPr>
              <w:t>Support option 1, option 1b, option 1c and option 3. For option 1a, it depends on RAN2 IE definition of servingcellMO, if only one SSB is in servingcellMO, the reference SSB is also fixed, then option1a is fine.</w:t>
            </w:r>
          </w:p>
          <w:p w14:paraId="6E6A4D16" w14:textId="77777777" w:rsidR="002239C4" w:rsidRDefault="00F272CB">
            <w:pPr>
              <w:rPr>
                <w:rFonts w:eastAsiaTheme="minorEastAsia"/>
                <w:u w:val="single"/>
                <w:lang w:val="en-US" w:eastAsia="zh-CN"/>
              </w:rPr>
            </w:pPr>
            <w:r>
              <w:rPr>
                <w:rFonts w:eastAsiaTheme="minorEastAsia"/>
                <w:u w:val="single"/>
                <w:lang w:val="en-US" w:eastAsia="zh-CN"/>
              </w:rPr>
              <w:t>The reasons of supporting option 1 are listed as below,</w:t>
            </w:r>
          </w:p>
          <w:p w14:paraId="7F1C43C4" w14:textId="77777777" w:rsidR="002239C4" w:rsidRDefault="00F272CB">
            <w:pPr>
              <w:numPr>
                <w:ilvl w:val="0"/>
                <w:numId w:val="51"/>
              </w:numPr>
              <w:rPr>
                <w:rFonts w:eastAsiaTheme="minorEastAsia"/>
                <w:color w:val="000000" w:themeColor="text1"/>
                <w:lang w:val="en-US" w:eastAsia="zh-CN"/>
              </w:rPr>
            </w:pPr>
            <w:r>
              <w:rPr>
                <w:rFonts w:eastAsiaTheme="minorEastAsia"/>
                <w:color w:val="000000" w:themeColor="text1"/>
                <w:lang w:val="en-US" w:eastAsia="zh-CN"/>
              </w:rPr>
              <w:t>Reference SSB to decide intra-frequency measurement is supposed to be fixed, and it is not expected to be changed with active BWP switching.</w:t>
            </w:r>
          </w:p>
          <w:p w14:paraId="7A60C34A" w14:textId="77777777" w:rsidR="002239C4" w:rsidRDefault="00F272CB">
            <w:pPr>
              <w:pStyle w:val="ListParagraph"/>
              <w:numPr>
                <w:ilvl w:val="0"/>
                <w:numId w:val="51"/>
              </w:numPr>
              <w:ind w:firstLineChars="0"/>
              <w:rPr>
                <w:rFonts w:eastAsiaTheme="minorEastAsia"/>
                <w:color w:val="000000" w:themeColor="text1"/>
                <w:lang w:val="en-US" w:eastAsia="zh-CN"/>
              </w:rPr>
            </w:pPr>
            <w:r>
              <w:rPr>
                <w:rFonts w:eastAsiaTheme="minorEastAsia"/>
                <w:color w:val="000000" w:themeColor="text1"/>
                <w:lang w:val="en-US" w:eastAsia="zh-CN"/>
              </w:rPr>
              <w:t>If the serving cell reference SSB is dynamic changing, one target MO may be regarded as intra-frequency or inter-frequency measurement dynamically as well. As we know, the required sample numbers for intra-frequency and inter-frequency measurement are different (5 samples for intra-frequency and 8 samples for inter-frequency). The dynamic changes between intra-</w:t>
            </w:r>
            <w:r>
              <w:rPr>
                <w:rFonts w:eastAsiaTheme="minorEastAsia"/>
                <w:color w:val="000000" w:themeColor="text1"/>
                <w:lang w:val="en-US" w:eastAsia="zh-CN"/>
              </w:rPr>
              <w:lastRenderedPageBreak/>
              <w:t xml:space="preserve">frequency and inter-frequency measurement would complicate UE implementation. Moreover the side condition for intra-frequency and inter-frequency measurement is different as well (-6dB for intra-frequency and -4dB for inter-frequency). In order to use the samples efficiently, the better way is to remain one MO measurement type unchanged (i.e., always intra-frequency or inter-frequency) rather than dynamic changing with BWP switching. To address this issue, fix the reference point of serving cell SSB is needed. We propose that the reference centre frequency of SSB of the serving cell is CD-SSB or a fixed NCD-SSB. </w:t>
            </w:r>
          </w:p>
          <w:p w14:paraId="6D30EF48" w14:textId="77777777" w:rsidR="002239C4" w:rsidRDefault="00F272CB">
            <w:pPr>
              <w:rPr>
                <w:b/>
                <w:color w:val="000000" w:themeColor="text1"/>
                <w:u w:val="single"/>
                <w:lang w:val="en-US" w:eastAsia="ko-KR"/>
              </w:rPr>
            </w:pPr>
            <w:r>
              <w:rPr>
                <w:b/>
                <w:color w:val="000000" w:themeColor="text1"/>
                <w:u w:val="single"/>
                <w:lang w:val="en-US" w:eastAsia="ko-KR"/>
              </w:rPr>
              <w:t>Issue 5-1-4: Definition of SSB based intra-frequency measurement</w:t>
            </w:r>
          </w:p>
          <w:p w14:paraId="095891AC"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Fine with option 1 and option 2 (these two options seem the same). The exact wording can be further polished.</w:t>
            </w:r>
          </w:p>
          <w:p w14:paraId="25D93858" w14:textId="77777777" w:rsidR="002239C4" w:rsidRDefault="00F272CB">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9535F0A"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2 and option 2a. In essence, Option 2a is the same as option 2. </w:t>
            </w:r>
          </w:p>
          <w:p w14:paraId="2E71B8A8"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 xml:space="preserve">It is possible for network to configure both CD-SSB and NCD-SSB MO. As in connected mode, measurement configuration is per frequency rather than per cell. </w:t>
            </w:r>
          </w:p>
          <w:p w14:paraId="5BC5DD72" w14:textId="77777777" w:rsidR="002239C4" w:rsidRDefault="00F272CB">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50CD4524"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 However we think this issue has no impact on core part requirement for RedCap.</w:t>
            </w:r>
          </w:p>
          <w:p w14:paraId="6DE2510A" w14:textId="77777777" w:rsidR="002239C4" w:rsidRDefault="00F272CB">
            <w:pPr>
              <w:rPr>
                <w:b/>
                <w:u w:val="single"/>
                <w:lang w:val="en-US" w:eastAsia="ko-KR"/>
              </w:rPr>
            </w:pPr>
            <w:r>
              <w:rPr>
                <w:b/>
                <w:color w:val="000000" w:themeColor="text1"/>
                <w:u w:val="single"/>
                <w:lang w:val="en-US" w:eastAsia="ko-KR"/>
              </w:rPr>
              <w:t>Issue 5-1-7: When both CD-SSB and NCD-SSB are configured for neighbour cell measurements</w:t>
            </w:r>
          </w:p>
          <w:p w14:paraId="1E4BDA1B"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1.</w:t>
            </w:r>
          </w:p>
          <w:p w14:paraId="5EFAFFD2" w14:textId="77777777" w:rsidR="002239C4" w:rsidRDefault="00F272CB">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5E34F61A"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30D222FB" w14:textId="77777777" w:rsidR="002239C4" w:rsidRDefault="00F272CB">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0894C15E"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Support option 2. There is no difference between CD-SSB based measurement and NCD-SSB based measurement.</w:t>
            </w:r>
          </w:p>
          <w:p w14:paraId="4DCADFE1" w14:textId="77777777" w:rsidR="002239C4" w:rsidRDefault="00F272CB">
            <w:pPr>
              <w:rPr>
                <w:b/>
                <w:color w:val="000000" w:themeColor="text1"/>
                <w:u w:val="single"/>
                <w:lang w:eastAsia="ko-KR"/>
              </w:rPr>
            </w:pPr>
            <w:r>
              <w:rPr>
                <w:b/>
                <w:color w:val="000000" w:themeColor="text1"/>
                <w:u w:val="single"/>
                <w:lang w:eastAsia="ko-KR"/>
              </w:rPr>
              <w:t xml:space="preserve">Issue 5-1-10: Periodicity of NCD-SSB </w:t>
            </w:r>
          </w:p>
          <w:p w14:paraId="7AFBA56F" w14:textId="77777777" w:rsidR="002239C4" w:rsidRDefault="00F272CB">
            <w:pPr>
              <w:rPr>
                <w:rFonts w:eastAsiaTheme="minorEastAsia"/>
                <w:lang w:eastAsia="zh-CN"/>
              </w:rPr>
            </w:pPr>
            <w:r>
              <w:rPr>
                <w:rFonts w:eastAsiaTheme="minorEastAsia"/>
                <w:lang w:eastAsia="zh-CN"/>
              </w:rPr>
              <w:t xml:space="preserve">In our understanding, the periodicity of NCD-SSB herein refers to the </w:t>
            </w:r>
            <w:r>
              <w:rPr>
                <w:rFonts w:eastAsiaTheme="minorEastAsia"/>
                <w:highlight w:val="yellow"/>
                <w:lang w:eastAsia="zh-CN"/>
              </w:rPr>
              <w:t>SMTC periodicity</w:t>
            </w:r>
            <w:r>
              <w:rPr>
                <w:rFonts w:eastAsiaTheme="minorEastAsia"/>
                <w:lang w:eastAsia="zh-CN"/>
              </w:rPr>
              <w:t xml:space="preserve"> of NCD-SSB rather than the periodicity of NCD-SSB we ever discussed before, as there are already have agreements in RAN1, RAN2 and RAN4 that the periodicity of NCD-SSB shall not be less than that of CD-SSB. </w:t>
            </w:r>
          </w:p>
          <w:p w14:paraId="23068657" w14:textId="77777777" w:rsidR="002239C4" w:rsidRDefault="00F272CB">
            <w:pPr>
              <w:rPr>
                <w:rFonts w:eastAsiaTheme="minorEastAsia"/>
                <w:lang w:eastAsia="zh-CN"/>
              </w:rPr>
            </w:pPr>
            <w:r>
              <w:rPr>
                <w:rFonts w:eastAsiaTheme="minorEastAsia"/>
                <w:lang w:eastAsia="zh-CN"/>
              </w:rPr>
              <w:t>If this issue is for SMTC periodicity of NCD-SSB, we support option 1 and option2. From measurement perspective, the SMTC periodicity is configured per frequency. NCD-SSB and CD-SSB are different frequency, therefore it is not required the SMTC periodicity on each frequency are the same. The SMTC periodicity of NCD-SSB is up to network configuration. In addition, the SMTC periodicity of NCD-SSB shall be not larger than 160ms from mobility performance point of view.</w:t>
            </w:r>
          </w:p>
          <w:p w14:paraId="4C5C8A8D" w14:textId="77777777" w:rsidR="002239C4" w:rsidRDefault="00F272CB">
            <w:pPr>
              <w:rPr>
                <w:b/>
                <w:u w:val="single"/>
                <w:lang w:val="en-US" w:eastAsia="ko-KR"/>
              </w:rPr>
            </w:pPr>
            <w:r>
              <w:rPr>
                <w:b/>
                <w:u w:val="single"/>
                <w:lang w:val="en-US" w:eastAsia="ko-KR"/>
              </w:rPr>
              <w:t xml:space="preserve">Issue 5-1-11: Reporting of RS type (NCD-SSB or CD-SSB) as part of RRM measurement reporting </w:t>
            </w:r>
          </w:p>
          <w:p w14:paraId="153C1FFD"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Agree with option 1.</w:t>
            </w:r>
          </w:p>
          <w:p w14:paraId="3EA3DB71" w14:textId="77777777" w:rsidR="002239C4" w:rsidRDefault="00F272CB">
            <w:pPr>
              <w:spacing w:after="120"/>
              <w:rPr>
                <w:b/>
                <w:u w:val="single"/>
                <w:lang w:val="en-US" w:eastAsia="ko-KR"/>
              </w:rPr>
            </w:pPr>
            <w:r>
              <w:rPr>
                <w:b/>
                <w:u w:val="single"/>
                <w:lang w:val="en-US" w:eastAsia="ko-KR"/>
              </w:rPr>
              <w:t>Issue 5-1-12: Serving cell threshold associated SSB</w:t>
            </w:r>
          </w:p>
          <w:p w14:paraId="2F26502C" w14:textId="77777777" w:rsidR="002239C4" w:rsidRDefault="00F272CB">
            <w:pPr>
              <w:rPr>
                <w:rFonts w:eastAsiaTheme="minorEastAsia"/>
                <w:color w:val="000000" w:themeColor="text1"/>
                <w:lang w:eastAsia="zh-CN"/>
              </w:rPr>
            </w:pPr>
            <w:r>
              <w:rPr>
                <w:rFonts w:eastAsiaTheme="minorEastAsia"/>
                <w:color w:val="000000" w:themeColor="text1"/>
                <w:lang w:val="en-US" w:eastAsia="zh-CN"/>
              </w:rPr>
              <w:t>Using measurement results based on which SSB can be left it to UE implementation.</w:t>
            </w:r>
          </w:p>
        </w:tc>
      </w:tr>
      <w:tr w:rsidR="002239C4" w14:paraId="35064AF8" w14:textId="77777777">
        <w:tc>
          <w:tcPr>
            <w:tcW w:w="1272" w:type="dxa"/>
          </w:tcPr>
          <w:p w14:paraId="529A4826"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03CECE52" w14:textId="77777777" w:rsidR="002239C4" w:rsidRDefault="00F272CB">
            <w:pPr>
              <w:rPr>
                <w:b/>
                <w:u w:val="single"/>
                <w:lang w:val="en-US" w:eastAsia="ko-KR"/>
              </w:rPr>
            </w:pPr>
            <w:r>
              <w:rPr>
                <w:b/>
                <w:u w:val="single"/>
                <w:lang w:val="en-US" w:eastAsia="ko-KR"/>
              </w:rPr>
              <w:t>Issue 5-1-1</w:t>
            </w:r>
          </w:p>
          <w:p w14:paraId="2FCDE493" w14:textId="77777777" w:rsidR="002239C4" w:rsidRDefault="00F272CB">
            <w:pPr>
              <w:rPr>
                <w:rFonts w:ascii="Calibri" w:hAnsi="Calibri" w:cs="Calibri"/>
                <w:lang w:eastAsia="zh-CN"/>
              </w:rPr>
            </w:pPr>
            <w:r>
              <w:rPr>
                <w:rFonts w:ascii="Calibri" w:hAnsi="Calibri" w:cs="Calibri"/>
                <w:lang w:eastAsia="zh-CN"/>
              </w:rPr>
              <w:lastRenderedPageBreak/>
              <w:t>In RAN Plenary #94 meeting, it was agreed that UE can only use measurement by CD-SSB which is associated with SIB1 to access the network. If intra-frequency neighbour cell configures an NCD-SSB in the same frequency as CD-SSB for serving cell. When UE performs intra-frequency cell reselection in Idle mode and reselects to this neighbour cell, UE will measure the NCD-SSB, but UE can’t read SIB1 and successfully camping on the cell since no SIB1 is associated to NCD-SSB. Thus, neighbour cell configures NCD-SSB as the same CD-SSB frequency of serving cell is an invalid scenario.</w:t>
            </w:r>
          </w:p>
          <w:p w14:paraId="08C6AB81" w14:textId="77777777" w:rsidR="002239C4" w:rsidRDefault="002239C4">
            <w:pPr>
              <w:rPr>
                <w:rFonts w:ascii="Calibri" w:hAnsi="Calibri" w:cs="Calibri"/>
                <w:lang w:eastAsia="zh-CN"/>
              </w:rPr>
            </w:pPr>
          </w:p>
          <w:p w14:paraId="48AE2E02" w14:textId="77777777" w:rsidR="002239C4" w:rsidRDefault="00F272CB">
            <w:pPr>
              <w:rPr>
                <w:b/>
                <w:u w:val="single"/>
                <w:lang w:val="en-US" w:eastAsia="ko-KR"/>
              </w:rPr>
            </w:pPr>
            <w:r>
              <w:rPr>
                <w:b/>
                <w:u w:val="single"/>
                <w:lang w:val="en-US" w:eastAsia="ko-KR"/>
              </w:rPr>
              <w:t>Issue 5-1-2</w:t>
            </w:r>
          </w:p>
          <w:p w14:paraId="5D27DAC4" w14:textId="77777777" w:rsidR="002239C4" w:rsidRDefault="00F272CB">
            <w:pPr>
              <w:rPr>
                <w:rFonts w:ascii="Calibri" w:hAnsi="Calibri" w:cs="Calibri"/>
                <w:lang w:eastAsia="zh-CN"/>
              </w:rPr>
            </w:pPr>
            <w:r>
              <w:rPr>
                <w:rFonts w:ascii="Calibri" w:hAnsi="Calibri" w:cs="Calibri"/>
                <w:lang w:eastAsia="zh-CN"/>
              </w:rPr>
              <w:t>Option 2 with conditions</w:t>
            </w:r>
          </w:p>
          <w:p w14:paraId="5D007B73" w14:textId="77777777" w:rsidR="002239C4" w:rsidRDefault="00F272CB">
            <w:pPr>
              <w:rPr>
                <w:rFonts w:ascii="Calibri" w:hAnsi="Calibri" w:cs="Calibri"/>
                <w:lang w:eastAsia="zh-CN"/>
              </w:rPr>
            </w:pPr>
            <w:r>
              <w:rPr>
                <w:rFonts w:ascii="Calibri" w:hAnsi="Calibri" w:cs="Calibri"/>
                <w:lang w:eastAsia="zh-CN"/>
              </w:rPr>
              <w:t>As the comments from other company, we’re fine with Case B-2 if no additional requirements or minimum changes shall be introduced compared with other scenario.</w:t>
            </w:r>
          </w:p>
          <w:p w14:paraId="768CDA58" w14:textId="77777777" w:rsidR="002239C4" w:rsidRDefault="002239C4">
            <w:pPr>
              <w:rPr>
                <w:b/>
                <w:u w:val="single"/>
                <w:lang w:eastAsia="ko-KR"/>
              </w:rPr>
            </w:pPr>
          </w:p>
          <w:p w14:paraId="14A14D92" w14:textId="77777777" w:rsidR="002239C4" w:rsidRDefault="00F272CB">
            <w:pPr>
              <w:rPr>
                <w:b/>
                <w:u w:val="single"/>
                <w:lang w:val="en-US" w:eastAsia="ko-KR"/>
              </w:rPr>
            </w:pPr>
            <w:r>
              <w:rPr>
                <w:b/>
                <w:u w:val="single"/>
                <w:lang w:val="en-US" w:eastAsia="ko-KR"/>
              </w:rPr>
              <w:t>Issue 5-1-3</w:t>
            </w:r>
          </w:p>
          <w:p w14:paraId="0B298739"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 and 1c.</w:t>
            </w:r>
          </w:p>
          <w:p w14:paraId="53355D7D" w14:textId="77777777" w:rsidR="002239C4" w:rsidRDefault="00F272CB">
            <w:pPr>
              <w:rPr>
                <w:rFonts w:ascii="Calibri" w:hAnsi="Calibri" w:cs="Calibri"/>
                <w:lang w:eastAsia="zh-CN"/>
              </w:rPr>
            </w:pPr>
            <w:r>
              <w:rPr>
                <w:rFonts w:ascii="Calibri" w:hAnsi="Calibri" w:cs="Calibri"/>
                <w:lang w:eastAsia="zh-CN"/>
              </w:rPr>
              <w:t>From our understanding, it’s better to use a semi-static solution to define the intra-frequency measurements for RedCap UE which is the same principle as non-RedCap UE in Rel-15.</w:t>
            </w:r>
          </w:p>
          <w:p w14:paraId="41505EB3" w14:textId="77777777" w:rsidR="002239C4" w:rsidRDefault="00F272CB">
            <w:pPr>
              <w:rPr>
                <w:rFonts w:ascii="Calibri" w:hAnsi="Calibri" w:cs="Calibri"/>
                <w:lang w:eastAsia="zh-CN"/>
              </w:rPr>
            </w:pPr>
            <w:r>
              <w:rPr>
                <w:rFonts w:ascii="Calibri" w:hAnsi="Calibri" w:cs="Calibri"/>
                <w:lang w:eastAsia="zh-CN"/>
              </w:rPr>
              <w:t xml:space="preserve">If NW will only configure single SSB measurement in the </w:t>
            </w:r>
            <w:r>
              <w:rPr>
                <w:rFonts w:ascii="Calibri" w:hAnsi="Calibri" w:cs="Calibri"/>
                <w:i/>
                <w:iCs/>
                <w:lang w:eastAsia="zh-CN"/>
              </w:rPr>
              <w:t xml:space="preserve">servingCellMO, </w:t>
            </w:r>
            <w:r>
              <w:rPr>
                <w:rFonts w:ascii="Calibri" w:hAnsi="Calibri" w:cs="Calibri"/>
                <w:lang w:eastAsia="zh-CN"/>
              </w:rPr>
              <w:t>it can be used as the reference the same as non-RedCap UE. If NW will configure both NCD-SSB and CD-SSB measurement for serving cell, NW may further indicate which SSB is the reference SSB. The detail is up to RAN2 signalling design.</w:t>
            </w:r>
          </w:p>
          <w:p w14:paraId="434DCE25" w14:textId="77777777" w:rsidR="002239C4" w:rsidRDefault="00F272CB">
            <w:pPr>
              <w:rPr>
                <w:rFonts w:ascii="Calibri" w:hAnsi="Calibri" w:cs="Calibri"/>
                <w:lang w:eastAsia="zh-CN"/>
              </w:rPr>
            </w:pPr>
            <w:r>
              <w:rPr>
                <w:rFonts w:ascii="Calibri" w:hAnsi="Calibri" w:cs="Calibri"/>
                <w:lang w:eastAsia="zh-CN"/>
              </w:rPr>
              <w:t>For option 2, it uses the SSB in RedCap active BWP to define the intra-freuquency measurements. However, RedCap UE is similar as non-RedCap UE which may not have SSB in active BWP(Although RAN4 precluded to define requirement for this scenario, actually both NW and UE may handle this scenario in real field.). More importantly, BWP switching is a L1 procedure which supports MAC or DCI-based solution. However, measurement is a L3 procedure. BWP switching happens much faster than L3 measurement. It’s unreasonable to require an L3 measurement procedure following a L1 procedure to change the reference frequency.</w:t>
            </w:r>
          </w:p>
          <w:p w14:paraId="1AEA4878" w14:textId="77777777" w:rsidR="002239C4" w:rsidRDefault="002239C4">
            <w:pPr>
              <w:rPr>
                <w:rFonts w:eastAsiaTheme="minorEastAsia"/>
                <w:color w:val="000000" w:themeColor="text1"/>
                <w:lang w:eastAsia="zh-CN"/>
              </w:rPr>
            </w:pPr>
          </w:p>
          <w:p w14:paraId="28EAF412" w14:textId="77777777" w:rsidR="002239C4" w:rsidRDefault="00F272CB">
            <w:pPr>
              <w:rPr>
                <w:b/>
                <w:color w:val="000000" w:themeColor="text1"/>
                <w:u w:val="single"/>
                <w:lang w:val="en-US" w:eastAsia="ko-KR"/>
              </w:rPr>
            </w:pPr>
            <w:r>
              <w:rPr>
                <w:b/>
                <w:color w:val="000000" w:themeColor="text1"/>
                <w:u w:val="single"/>
                <w:lang w:val="en-US" w:eastAsia="ko-KR"/>
              </w:rPr>
              <w:t>Issue 5-1-4</w:t>
            </w:r>
          </w:p>
          <w:p w14:paraId="58A20D29"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2.</w:t>
            </w:r>
          </w:p>
          <w:p w14:paraId="5BDFC7B1" w14:textId="77777777" w:rsidR="002239C4" w:rsidRDefault="00F272CB">
            <w:pPr>
              <w:rPr>
                <w:rFonts w:eastAsiaTheme="minorEastAsia"/>
                <w:color w:val="000000" w:themeColor="text1"/>
                <w:lang w:eastAsia="zh-CN"/>
              </w:rPr>
            </w:pPr>
            <w:r>
              <w:rPr>
                <w:rFonts w:eastAsiaTheme="minorEastAsia"/>
                <w:color w:val="000000" w:themeColor="text1"/>
                <w:lang w:eastAsia="zh-CN"/>
              </w:rPr>
              <w:t>It depends on the discussion of 5-1-3. If NW indicates the reference SSB, it’s naturally to define intra-frequency based on this reference SSB which is semi-static configured.</w:t>
            </w:r>
          </w:p>
          <w:p w14:paraId="32FCBD6C" w14:textId="77777777" w:rsidR="002239C4" w:rsidRDefault="002239C4">
            <w:pPr>
              <w:rPr>
                <w:b/>
                <w:color w:val="000000" w:themeColor="text1"/>
                <w:u w:val="single"/>
                <w:lang w:eastAsia="ko-KR"/>
              </w:rPr>
            </w:pPr>
          </w:p>
          <w:p w14:paraId="24FBB632" w14:textId="77777777" w:rsidR="002239C4" w:rsidRDefault="00F272CB">
            <w:pPr>
              <w:rPr>
                <w:b/>
                <w:color w:val="000000" w:themeColor="text1"/>
                <w:u w:val="single"/>
                <w:lang w:val="en-US" w:eastAsia="ko-KR"/>
              </w:rPr>
            </w:pPr>
            <w:r>
              <w:rPr>
                <w:b/>
                <w:color w:val="000000" w:themeColor="text1"/>
                <w:u w:val="single"/>
                <w:lang w:val="en-US" w:eastAsia="ko-KR"/>
              </w:rPr>
              <w:t>Issue 5-1-5</w:t>
            </w:r>
          </w:p>
          <w:p w14:paraId="67896D76" w14:textId="77777777" w:rsidR="002239C4" w:rsidRDefault="00F272CB">
            <w:pPr>
              <w:rPr>
                <w:rFonts w:ascii="Calibri" w:hAnsi="Calibri" w:cs="Calibri"/>
                <w:lang w:eastAsia="zh-CN"/>
              </w:rPr>
            </w:pPr>
            <w:r>
              <w:rPr>
                <w:rFonts w:ascii="Calibri" w:hAnsi="Calibri" w:cs="Calibri"/>
                <w:lang w:eastAsia="zh-CN"/>
              </w:rPr>
              <w:t xml:space="preserve">We’re fine with option 3. </w:t>
            </w:r>
          </w:p>
          <w:p w14:paraId="1E3924C8" w14:textId="77777777" w:rsidR="002239C4" w:rsidRDefault="00F272CB">
            <w:pPr>
              <w:rPr>
                <w:rFonts w:ascii="Calibri" w:hAnsi="Calibri" w:cs="Calibri"/>
                <w:lang w:eastAsia="zh-CN"/>
              </w:rPr>
            </w:pPr>
            <w:r>
              <w:rPr>
                <w:rFonts w:ascii="Calibri" w:hAnsi="Calibri" w:cs="Calibri"/>
                <w:lang w:eastAsia="zh-CN"/>
              </w:rPr>
              <w:t>The issue can be further discussed if RAN2 agreed the scenario.</w:t>
            </w:r>
          </w:p>
          <w:p w14:paraId="1144C920" w14:textId="77777777" w:rsidR="002239C4" w:rsidRDefault="002239C4">
            <w:pPr>
              <w:rPr>
                <w:b/>
                <w:color w:val="000000" w:themeColor="text1"/>
                <w:u w:val="single"/>
                <w:lang w:val="en-US" w:eastAsia="ko-KR"/>
              </w:rPr>
            </w:pPr>
          </w:p>
          <w:p w14:paraId="16E49A82" w14:textId="77777777" w:rsidR="002239C4" w:rsidRDefault="00F272CB">
            <w:pPr>
              <w:rPr>
                <w:b/>
                <w:color w:val="000000" w:themeColor="text1"/>
                <w:u w:val="single"/>
                <w:lang w:val="en-US" w:eastAsia="ko-KR"/>
              </w:rPr>
            </w:pPr>
            <w:r>
              <w:rPr>
                <w:b/>
                <w:color w:val="000000" w:themeColor="text1"/>
                <w:u w:val="single"/>
                <w:lang w:val="en-US" w:eastAsia="ko-KR"/>
              </w:rPr>
              <w:t>Issue 5-1-6</w:t>
            </w:r>
          </w:p>
          <w:p w14:paraId="5B082473" w14:textId="77777777" w:rsidR="002239C4" w:rsidRDefault="00F272CB">
            <w:pPr>
              <w:rPr>
                <w:rFonts w:ascii="Calibri" w:hAnsi="Calibri" w:cs="Calibri"/>
                <w:lang w:eastAsia="zh-CN"/>
              </w:rPr>
            </w:pPr>
            <w:r>
              <w:rPr>
                <w:rFonts w:ascii="Calibri" w:hAnsi="Calibri" w:cs="Calibri"/>
                <w:lang w:eastAsia="zh-CN"/>
              </w:rPr>
              <w:t xml:space="preserve">We’re fine with option 5. </w:t>
            </w:r>
          </w:p>
          <w:p w14:paraId="626B2498" w14:textId="77777777" w:rsidR="002239C4" w:rsidRDefault="00F272CB">
            <w:pPr>
              <w:rPr>
                <w:rFonts w:ascii="Calibri" w:hAnsi="Calibri" w:cs="Calibri"/>
                <w:lang w:eastAsia="zh-CN"/>
              </w:rPr>
            </w:pPr>
            <w:r>
              <w:rPr>
                <w:rFonts w:ascii="Calibri" w:hAnsi="Calibri" w:cs="Calibri"/>
                <w:lang w:eastAsia="zh-CN"/>
              </w:rPr>
              <w:lastRenderedPageBreak/>
              <w:t>The issue can be further discussed if RAN2 agreed the scenario.</w:t>
            </w:r>
          </w:p>
          <w:p w14:paraId="4367CCBC" w14:textId="77777777" w:rsidR="002239C4" w:rsidRDefault="002239C4">
            <w:pPr>
              <w:rPr>
                <w:b/>
                <w:color w:val="000000" w:themeColor="text1"/>
                <w:u w:val="single"/>
                <w:lang w:val="en-US" w:eastAsia="ko-KR"/>
              </w:rPr>
            </w:pPr>
          </w:p>
          <w:p w14:paraId="00262942" w14:textId="77777777" w:rsidR="002239C4" w:rsidRDefault="00F272CB">
            <w:pPr>
              <w:rPr>
                <w:b/>
                <w:color w:val="000000" w:themeColor="text1"/>
                <w:u w:val="single"/>
                <w:lang w:val="en-US" w:eastAsia="ko-KR"/>
              </w:rPr>
            </w:pPr>
            <w:r>
              <w:rPr>
                <w:b/>
                <w:color w:val="000000" w:themeColor="text1"/>
                <w:u w:val="single"/>
                <w:lang w:val="en-US" w:eastAsia="ko-KR"/>
              </w:rPr>
              <w:t>Issue 5-1-7</w:t>
            </w:r>
          </w:p>
          <w:p w14:paraId="53097E1A" w14:textId="77777777" w:rsidR="002239C4" w:rsidRDefault="00F272CB">
            <w:pPr>
              <w:rPr>
                <w:rFonts w:ascii="Calibri" w:hAnsi="Calibri" w:cs="Calibri"/>
                <w:lang w:eastAsia="zh-CN"/>
              </w:rPr>
            </w:pPr>
            <w:r>
              <w:rPr>
                <w:rFonts w:ascii="Calibri" w:hAnsi="Calibri" w:cs="Calibri"/>
                <w:lang w:eastAsia="zh-CN"/>
              </w:rPr>
              <w:t>Option 1.</w:t>
            </w:r>
          </w:p>
          <w:p w14:paraId="2E377CF8" w14:textId="77777777" w:rsidR="002239C4" w:rsidRDefault="002239C4">
            <w:pPr>
              <w:rPr>
                <w:b/>
                <w:color w:val="000000" w:themeColor="text1"/>
                <w:u w:val="single"/>
                <w:lang w:val="en-US" w:eastAsia="ko-KR"/>
              </w:rPr>
            </w:pPr>
          </w:p>
          <w:p w14:paraId="21C20FEF" w14:textId="77777777" w:rsidR="002239C4" w:rsidRDefault="00F272CB">
            <w:pPr>
              <w:rPr>
                <w:b/>
                <w:color w:val="000000" w:themeColor="text1"/>
                <w:u w:val="single"/>
                <w:lang w:val="en-US" w:eastAsia="ko-KR"/>
              </w:rPr>
            </w:pPr>
            <w:r>
              <w:rPr>
                <w:b/>
                <w:color w:val="000000" w:themeColor="text1"/>
                <w:u w:val="single"/>
                <w:lang w:val="en-US" w:eastAsia="ko-KR"/>
              </w:rPr>
              <w:t>Issue 5-1-8</w:t>
            </w:r>
          </w:p>
          <w:p w14:paraId="2CEA157F" w14:textId="77777777" w:rsidR="002239C4" w:rsidRDefault="00F272CB">
            <w:pPr>
              <w:rPr>
                <w:rFonts w:ascii="Calibri" w:hAnsi="Calibri" w:cs="Calibri"/>
                <w:lang w:eastAsia="zh-CN"/>
              </w:rPr>
            </w:pPr>
            <w:r>
              <w:rPr>
                <w:rFonts w:ascii="Calibri" w:hAnsi="Calibri" w:cs="Calibri"/>
                <w:lang w:eastAsia="zh-CN"/>
              </w:rPr>
              <w:t>Option 1.</w:t>
            </w:r>
          </w:p>
          <w:p w14:paraId="2B478287" w14:textId="77777777" w:rsidR="002239C4" w:rsidRDefault="002239C4">
            <w:pPr>
              <w:rPr>
                <w:b/>
                <w:color w:val="000000" w:themeColor="text1"/>
                <w:u w:val="single"/>
                <w:lang w:val="en-US" w:eastAsia="ko-KR"/>
              </w:rPr>
            </w:pPr>
          </w:p>
          <w:p w14:paraId="71674344" w14:textId="77777777" w:rsidR="002239C4" w:rsidRDefault="00F272CB">
            <w:pPr>
              <w:rPr>
                <w:b/>
                <w:color w:val="000000" w:themeColor="text1"/>
                <w:u w:val="single"/>
                <w:lang w:val="en-US" w:eastAsia="ko-KR"/>
              </w:rPr>
            </w:pPr>
            <w:r>
              <w:rPr>
                <w:b/>
                <w:color w:val="000000" w:themeColor="text1"/>
                <w:u w:val="single"/>
                <w:lang w:val="en-US" w:eastAsia="ko-KR"/>
              </w:rPr>
              <w:t>Issue 5-1-9</w:t>
            </w:r>
          </w:p>
          <w:p w14:paraId="218C79D2" w14:textId="77777777" w:rsidR="002239C4" w:rsidRDefault="00F272CB">
            <w:pPr>
              <w:rPr>
                <w:rFonts w:ascii="Calibri" w:hAnsi="Calibri" w:cs="Calibri"/>
                <w:lang w:eastAsia="zh-CN"/>
              </w:rPr>
            </w:pPr>
            <w:r>
              <w:rPr>
                <w:rFonts w:ascii="Calibri" w:hAnsi="Calibri" w:cs="Calibri"/>
                <w:lang w:eastAsia="zh-CN"/>
              </w:rPr>
              <w:t>We want to further check the possibility of a hybrid scenario if cell search based on CD-SSB and measurement based on NCD-SSB.</w:t>
            </w:r>
          </w:p>
          <w:p w14:paraId="252A3958" w14:textId="77777777" w:rsidR="002239C4" w:rsidRDefault="002239C4">
            <w:pPr>
              <w:rPr>
                <w:b/>
                <w:color w:val="000000" w:themeColor="text1"/>
                <w:u w:val="single"/>
                <w:lang w:val="en-US" w:eastAsia="ko-KR"/>
              </w:rPr>
            </w:pPr>
          </w:p>
          <w:p w14:paraId="5FE6A674" w14:textId="77777777" w:rsidR="002239C4" w:rsidRDefault="00F272CB">
            <w:pPr>
              <w:rPr>
                <w:b/>
                <w:color w:val="000000" w:themeColor="text1"/>
                <w:u w:val="single"/>
                <w:lang w:val="en-US" w:eastAsia="ko-KR"/>
              </w:rPr>
            </w:pPr>
            <w:r>
              <w:rPr>
                <w:b/>
                <w:color w:val="000000" w:themeColor="text1"/>
                <w:u w:val="single"/>
                <w:lang w:val="en-US" w:eastAsia="ko-KR"/>
              </w:rPr>
              <w:t>Issue 5-1-10</w:t>
            </w:r>
          </w:p>
          <w:p w14:paraId="2E8CA6E7" w14:textId="77777777" w:rsidR="002239C4" w:rsidRDefault="00F272CB">
            <w:pPr>
              <w:rPr>
                <w:color w:val="000000" w:themeColor="text1"/>
                <w:lang w:val="en-US" w:eastAsia="zh-CN"/>
              </w:rPr>
            </w:pPr>
            <w:r>
              <w:rPr>
                <w:color w:val="000000" w:themeColor="text1"/>
                <w:lang w:val="en-US" w:eastAsia="zh-CN"/>
              </w:rPr>
              <w:t>We’re fine with option 1 and 2, but we have concern on option 3.</w:t>
            </w:r>
          </w:p>
          <w:p w14:paraId="64EBC1EF" w14:textId="77777777" w:rsidR="002239C4" w:rsidRDefault="00F272CB">
            <w:pPr>
              <w:rPr>
                <w:color w:val="000000" w:themeColor="text1"/>
                <w:lang w:val="en-US" w:eastAsia="zh-CN"/>
              </w:rPr>
            </w:pPr>
            <w:r>
              <w:rPr>
                <w:color w:val="000000" w:themeColor="text1"/>
                <w:lang w:val="en-US" w:eastAsia="zh-CN"/>
              </w:rPr>
              <w:t>RAN2 had already agreed the periodicity of NCD-SSB is same as periodicity of corresponding CD-SSB. Thus, it’s possible to configure different periodicity between NCD-SSB and CD-SSB.</w:t>
            </w:r>
          </w:p>
          <w:p w14:paraId="437BDBBE" w14:textId="77777777" w:rsidR="002239C4" w:rsidRDefault="00F272CB">
            <w:pPr>
              <w:rPr>
                <w:color w:val="000000" w:themeColor="text1"/>
                <w:lang w:val="en-US" w:eastAsia="zh-CN"/>
              </w:rPr>
            </w:pPr>
            <w:r>
              <w:rPr>
                <w:color w:val="000000" w:themeColor="text1"/>
                <w:lang w:val="en-US" w:eastAsia="zh-CN"/>
              </w:rPr>
              <w:t>We think it’s important to define requirement for this scenario.</w:t>
            </w:r>
          </w:p>
          <w:p w14:paraId="01A9F3C6" w14:textId="77777777" w:rsidR="002239C4" w:rsidRDefault="002239C4">
            <w:pPr>
              <w:rPr>
                <w:b/>
                <w:color w:val="000000" w:themeColor="text1"/>
                <w:u w:val="single"/>
                <w:lang w:val="en-US" w:eastAsia="ko-KR"/>
              </w:rPr>
            </w:pPr>
          </w:p>
          <w:p w14:paraId="6FF9AE0C" w14:textId="77777777" w:rsidR="002239C4" w:rsidRDefault="00F272CB">
            <w:pPr>
              <w:rPr>
                <w:b/>
                <w:color w:val="000000" w:themeColor="text1"/>
                <w:u w:val="single"/>
                <w:lang w:val="en-US" w:eastAsia="ko-KR"/>
              </w:rPr>
            </w:pPr>
            <w:r>
              <w:rPr>
                <w:b/>
                <w:color w:val="000000" w:themeColor="text1"/>
                <w:u w:val="single"/>
                <w:lang w:val="en-US" w:eastAsia="ko-KR"/>
              </w:rPr>
              <w:t>Issue 5-1-11</w:t>
            </w:r>
          </w:p>
          <w:p w14:paraId="5896E843" w14:textId="77777777" w:rsidR="002239C4" w:rsidRDefault="00F272CB">
            <w:pPr>
              <w:rPr>
                <w:color w:val="000000" w:themeColor="text1"/>
                <w:lang w:val="en-US" w:eastAsia="zh-CN"/>
              </w:rPr>
            </w:pPr>
            <w:r>
              <w:rPr>
                <w:color w:val="000000" w:themeColor="text1"/>
                <w:lang w:val="en-US" w:eastAsia="zh-CN"/>
              </w:rPr>
              <w:t>We can compromise to not discuss it in RAN4.</w:t>
            </w:r>
          </w:p>
          <w:p w14:paraId="305938EB" w14:textId="77777777" w:rsidR="002239C4" w:rsidRDefault="002239C4">
            <w:pPr>
              <w:rPr>
                <w:b/>
                <w:color w:val="000000" w:themeColor="text1"/>
                <w:u w:val="single"/>
                <w:lang w:val="en-US" w:eastAsia="ko-KR"/>
              </w:rPr>
            </w:pPr>
          </w:p>
          <w:p w14:paraId="69E95C65" w14:textId="77777777" w:rsidR="002239C4" w:rsidRDefault="00F272CB">
            <w:pPr>
              <w:rPr>
                <w:b/>
                <w:color w:val="000000" w:themeColor="text1"/>
                <w:u w:val="single"/>
                <w:lang w:val="en-US" w:eastAsia="ko-KR"/>
              </w:rPr>
            </w:pPr>
            <w:r>
              <w:rPr>
                <w:b/>
                <w:color w:val="000000" w:themeColor="text1"/>
                <w:u w:val="single"/>
                <w:lang w:val="en-US" w:eastAsia="ko-KR"/>
              </w:rPr>
              <w:t>Issue 5-1-12</w:t>
            </w:r>
          </w:p>
          <w:p w14:paraId="388A8468" w14:textId="77777777" w:rsidR="002239C4" w:rsidRDefault="00F272CB">
            <w:pPr>
              <w:rPr>
                <w:b/>
                <w:u w:val="single"/>
                <w:lang w:val="en-US" w:eastAsia="ko-KR"/>
              </w:rPr>
            </w:pPr>
            <w:r>
              <w:rPr>
                <w:color w:val="000000" w:themeColor="text1"/>
                <w:lang w:val="en-US" w:eastAsia="zh-CN"/>
              </w:rPr>
              <w:t>We think this is a RAN2 issue and not discuss it in RAN4.</w:t>
            </w:r>
          </w:p>
        </w:tc>
      </w:tr>
      <w:tr w:rsidR="002239C4" w14:paraId="3F013FEF" w14:textId="77777777">
        <w:tc>
          <w:tcPr>
            <w:tcW w:w="1272" w:type="dxa"/>
          </w:tcPr>
          <w:p w14:paraId="4D76E6FB"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59" w:type="dxa"/>
          </w:tcPr>
          <w:p w14:paraId="658811AF" w14:textId="77777777" w:rsidR="002239C4" w:rsidRDefault="00F272CB">
            <w:pPr>
              <w:rPr>
                <w:b/>
                <w:u w:val="single"/>
                <w:lang w:val="en-US" w:eastAsia="ko-KR"/>
              </w:rPr>
            </w:pPr>
            <w:r>
              <w:rPr>
                <w:b/>
                <w:u w:val="single"/>
                <w:lang w:val="en-US" w:eastAsia="ko-KR"/>
              </w:rPr>
              <w:t>Issue 5-1-3: Reference SSB to decide measurement type (intra- or inter-frequency)</w:t>
            </w:r>
          </w:p>
          <w:p w14:paraId="301B52FF" w14:textId="77777777" w:rsidR="002239C4" w:rsidRDefault="00F272CB">
            <w:pPr>
              <w:rPr>
                <w:rFonts w:eastAsiaTheme="minorEastAsia"/>
                <w:u w:val="single"/>
                <w:lang w:val="en-US" w:eastAsia="zh-CN"/>
              </w:rPr>
            </w:pPr>
            <w:r>
              <w:rPr>
                <w:rFonts w:eastAsiaTheme="minorEastAsia"/>
                <w:u w:val="single"/>
                <w:lang w:val="en-US" w:eastAsia="zh-CN"/>
              </w:rPr>
              <w:t>Support option 1</w:t>
            </w:r>
            <w:r>
              <w:rPr>
                <w:rFonts w:eastAsiaTheme="minorEastAsia" w:hint="eastAsia"/>
                <w:u w:val="single"/>
                <w:lang w:val="en-US" w:eastAsia="zh-CN"/>
              </w:rPr>
              <w:t>. Sub-options under Option 1 can be discussed during the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14:paraId="234BD41C" w14:textId="77777777" w:rsidR="002239C4" w:rsidRDefault="00F272CB">
            <w:pPr>
              <w:rPr>
                <w:b/>
                <w:color w:val="000000" w:themeColor="text1"/>
                <w:u w:val="single"/>
                <w:lang w:val="en-US" w:eastAsia="zh-CN"/>
              </w:rPr>
            </w:pPr>
            <w:r>
              <w:rPr>
                <w:b/>
                <w:color w:val="000000" w:themeColor="text1"/>
                <w:u w:val="single"/>
                <w:lang w:val="en-US" w:eastAsia="ko-KR"/>
              </w:rPr>
              <w:t>Issue 5-1-</w:t>
            </w:r>
            <w:r>
              <w:rPr>
                <w:rFonts w:hint="eastAsia"/>
                <w:b/>
                <w:color w:val="000000" w:themeColor="text1"/>
                <w:u w:val="single"/>
                <w:lang w:val="en-US" w:eastAsia="zh-CN"/>
              </w:rPr>
              <w:t>7</w:t>
            </w:r>
          </w:p>
          <w:p w14:paraId="2F14F6FC" w14:textId="77777777" w:rsidR="002239C4" w:rsidRPr="00BD3377" w:rsidRDefault="00BE4D4A">
            <w:pPr>
              <w:overflowPunct/>
              <w:autoSpaceDE/>
              <w:autoSpaceDN/>
              <w:adjustRightInd/>
              <w:textAlignment w:val="auto"/>
              <w:rPr>
                <w:bCs/>
                <w:color w:val="000000" w:themeColor="text1"/>
                <w:lang w:val="en-US" w:eastAsia="zh-CN"/>
              </w:rPr>
            </w:pPr>
            <w:r w:rsidRPr="00BD3377">
              <w:rPr>
                <w:bCs/>
                <w:color w:val="000000" w:themeColor="text1"/>
                <w:lang w:val="en-US" w:eastAsia="zh-CN"/>
              </w:rPr>
              <w:t>Option 1.</w:t>
            </w:r>
          </w:p>
          <w:p w14:paraId="5253FFF5" w14:textId="77777777" w:rsidR="002239C4" w:rsidRDefault="00F272CB">
            <w:pPr>
              <w:rPr>
                <w:b/>
                <w:color w:val="000000" w:themeColor="text1"/>
                <w:u w:val="single"/>
                <w:lang w:val="en-US" w:eastAsia="ko-KR"/>
              </w:rPr>
            </w:pPr>
            <w:r>
              <w:rPr>
                <w:b/>
                <w:color w:val="000000" w:themeColor="text1"/>
                <w:u w:val="single"/>
                <w:lang w:val="en-US" w:eastAsia="ko-KR"/>
              </w:rPr>
              <w:t>Issue 5-1-10</w:t>
            </w:r>
          </w:p>
          <w:p w14:paraId="7B8F2EBF" w14:textId="77777777" w:rsidR="002239C4" w:rsidRDefault="00F272CB">
            <w:pPr>
              <w:rPr>
                <w:rFonts w:eastAsiaTheme="minorEastAsia"/>
                <w:u w:val="single"/>
                <w:lang w:val="en-US" w:eastAsia="zh-CN"/>
              </w:rPr>
            </w:pPr>
            <w:r>
              <w:rPr>
                <w:rFonts w:eastAsiaTheme="minorEastAsia" w:hint="eastAsia"/>
                <w:u w:val="single"/>
                <w:lang w:val="en-US" w:eastAsia="zh-CN"/>
              </w:rPr>
              <w:t>Support Option 1. Don</w:t>
            </w:r>
            <w:r>
              <w:rPr>
                <w:rFonts w:eastAsiaTheme="minorEastAsia"/>
                <w:u w:val="single"/>
                <w:lang w:val="en-US" w:eastAsia="zh-CN"/>
              </w:rPr>
              <w:t>’</w:t>
            </w:r>
            <w:r>
              <w:rPr>
                <w:rFonts w:eastAsiaTheme="minorEastAsia" w:hint="eastAsia"/>
                <w:u w:val="single"/>
                <w:lang w:val="en-US" w:eastAsia="zh-CN"/>
              </w:rPr>
              <w:t>t understand why RAN4 needs to put restrictions on network implementations.</w:t>
            </w:r>
          </w:p>
        </w:tc>
      </w:tr>
      <w:tr w:rsidR="00D400DA" w14:paraId="297F0C02" w14:textId="77777777">
        <w:tc>
          <w:tcPr>
            <w:tcW w:w="1272" w:type="dxa"/>
          </w:tcPr>
          <w:p w14:paraId="2DFE990E" w14:textId="77777777" w:rsidR="00D400DA" w:rsidRDefault="00D400DA" w:rsidP="00D400D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1B4270C6" w14:textId="77777777" w:rsidR="00D400DA" w:rsidRDefault="00D400DA" w:rsidP="00D400DA">
            <w:pPr>
              <w:rPr>
                <w:rFonts w:eastAsiaTheme="minorEastAsia"/>
                <w:color w:val="000000" w:themeColor="text1"/>
                <w:lang w:eastAsia="zh-CN"/>
              </w:rPr>
            </w:pPr>
            <w:r w:rsidRPr="00C91660">
              <w:rPr>
                <w:b/>
                <w:u w:val="single"/>
                <w:lang w:val="en-US" w:eastAsia="ko-KR"/>
              </w:rPr>
              <w:t xml:space="preserve">Issue 5-1-1: </w:t>
            </w:r>
            <w:r w:rsidRPr="00A04D08">
              <w:rPr>
                <w:b/>
                <w:u w:val="single"/>
                <w:lang w:val="en-US" w:eastAsia="ko-KR"/>
              </w:rPr>
              <w:t xml:space="preserve">Whether to support scenario: </w:t>
            </w:r>
            <w:r w:rsidRPr="00A04D08">
              <w:rPr>
                <w:rFonts w:ascii="Calibri" w:hAnsi="Calibri" w:cs="Calibri"/>
                <w:b/>
                <w:u w:val="single"/>
                <w:lang w:val="en-US"/>
              </w:rPr>
              <w:t>neighbour cells include NCD-SSB on the same frequency location as serving cell CD-SSB</w:t>
            </w:r>
          </w:p>
          <w:p w14:paraId="5EED28BB"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It is not clear whether this issue add any value to the current agreement</w:t>
            </w:r>
            <w:r w:rsidDel="00F769B5">
              <w:rPr>
                <w:rFonts w:eastAsiaTheme="minorEastAsia"/>
                <w:color w:val="000000" w:themeColor="text1"/>
                <w:lang w:eastAsia="zh-CN"/>
              </w:rPr>
              <w:t>Option 1 is agreeable</w:t>
            </w:r>
            <w:r>
              <w:rPr>
                <w:rFonts w:eastAsiaTheme="minorEastAsia"/>
                <w:color w:val="000000" w:themeColor="text1"/>
                <w:lang w:eastAsia="zh-CN"/>
              </w:rPr>
              <w:t xml:space="preserve">. </w:t>
            </w:r>
          </w:p>
          <w:p w14:paraId="4B406EBE" w14:textId="77777777" w:rsidR="00D400DA" w:rsidRDefault="00D400DA" w:rsidP="00D400DA">
            <w:pPr>
              <w:rPr>
                <w:rFonts w:eastAsiaTheme="minorEastAsia"/>
                <w:color w:val="000000" w:themeColor="text1"/>
                <w:lang w:eastAsia="zh-CN"/>
              </w:rPr>
            </w:pPr>
            <w:r w:rsidRPr="00C91660">
              <w:rPr>
                <w:b/>
                <w:u w:val="single"/>
                <w:lang w:val="en-US" w:eastAsia="ko-KR"/>
              </w:rPr>
              <w:t xml:space="preserve">Issue 5-1-2: </w:t>
            </w:r>
            <w:r w:rsidRPr="00A04D08">
              <w:rPr>
                <w:b/>
                <w:u w:val="single"/>
                <w:lang w:val="en-US" w:eastAsia="ko-KR"/>
              </w:rPr>
              <w:t>Whether to define requirements for scenario B-2</w:t>
            </w:r>
          </w:p>
          <w:p w14:paraId="01E53C94"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lastRenderedPageBreak/>
              <w:t>NCD-SSB is needed in the separate RedCap BWP in order to be used for serving cell measurements and neighbouring cell measurements. Therefore, we support option 1.</w:t>
            </w:r>
          </w:p>
          <w:p w14:paraId="5251AD2A" w14:textId="77777777" w:rsidR="00D400DA" w:rsidRDefault="00D400DA" w:rsidP="00D400DA">
            <w:pPr>
              <w:rPr>
                <w:rFonts w:eastAsiaTheme="minorEastAsia"/>
                <w:color w:val="000000" w:themeColor="text1"/>
                <w:lang w:eastAsia="zh-CN"/>
              </w:rPr>
            </w:pPr>
            <w:r w:rsidRPr="00ED6D67">
              <w:rPr>
                <w:b/>
                <w:u w:val="single"/>
                <w:lang w:val="en-US" w:eastAsia="ko-KR"/>
              </w:rPr>
              <w:t>Issue 5-1-</w:t>
            </w:r>
            <w:r>
              <w:rPr>
                <w:b/>
                <w:u w:val="single"/>
                <w:lang w:val="en-US" w:eastAsia="ko-KR"/>
              </w:rPr>
              <w:t>3</w:t>
            </w:r>
            <w:r w:rsidRPr="00ED6D67">
              <w:rPr>
                <w:b/>
                <w:u w:val="single"/>
                <w:lang w:val="en-US" w:eastAsia="ko-KR"/>
              </w:rPr>
              <w:t>: Reference SSB to decide measurement type (intra- or inter-frequency)</w:t>
            </w:r>
          </w:p>
          <w:p w14:paraId="226D1554" w14:textId="77777777" w:rsidR="00D400DA" w:rsidRDefault="00D400DA" w:rsidP="00D400DA">
            <w:pPr>
              <w:rPr>
                <w:rFonts w:eastAsiaTheme="minorEastAsia"/>
                <w:color w:val="000000" w:themeColor="text1"/>
                <w:lang w:eastAsia="zh-CN"/>
              </w:rPr>
            </w:pPr>
            <w:r w:rsidRPr="00451F9A">
              <w:rPr>
                <w:rFonts w:eastAsiaTheme="minorEastAsia"/>
                <w:color w:val="000000" w:themeColor="text1"/>
                <w:lang w:eastAsia="zh-CN"/>
              </w:rPr>
              <w:t xml:space="preserve">In our view, </w:t>
            </w:r>
            <w:r>
              <w:rPr>
                <w:rFonts w:eastAsiaTheme="minorEastAsia"/>
                <w:color w:val="000000" w:themeColor="text1"/>
                <w:lang w:eastAsia="zh-CN"/>
              </w:rPr>
              <w:t>the NW is</w:t>
            </w:r>
            <w:r w:rsidRPr="00451F9A">
              <w:rPr>
                <w:rFonts w:eastAsiaTheme="minorEastAsia"/>
                <w:color w:val="000000" w:themeColor="text1"/>
                <w:lang w:eastAsia="zh-CN"/>
              </w:rPr>
              <w:t xml:space="preserve"> already allow</w:t>
            </w:r>
            <w:r>
              <w:rPr>
                <w:rFonts w:eastAsiaTheme="minorEastAsia"/>
                <w:color w:val="000000" w:themeColor="text1"/>
                <w:lang w:eastAsia="zh-CN"/>
              </w:rPr>
              <w:t>ed</w:t>
            </w:r>
            <w:r w:rsidRPr="00451F9A">
              <w:rPr>
                <w:rFonts w:eastAsiaTheme="minorEastAsia"/>
                <w:color w:val="000000" w:themeColor="text1"/>
                <w:lang w:eastAsia="zh-CN"/>
              </w:rPr>
              <w:t xml:space="preserve"> to configure multiple MOs for CD-SSB and NCD-SSBs. Yet, the key point is not about the RRC configuration, but it is about the corresponding UE behaviour. Now, given that we agreed in RAN4 that all BWP have SSB, and the UE has one BWP to monitor at any point in time, hence, the UE always pick one MO for measurement according to its active DL BWP</w:t>
            </w:r>
            <w:r>
              <w:rPr>
                <w:rFonts w:eastAsiaTheme="minorEastAsia"/>
                <w:color w:val="000000" w:themeColor="text1"/>
                <w:lang w:eastAsia="zh-CN"/>
              </w:rPr>
              <w:t>. Therefore, the reference SSB for intra-frequency measurements is the one in the active DL BWP. Thus, we support option 2.</w:t>
            </w:r>
          </w:p>
          <w:p w14:paraId="4DD805AA" w14:textId="77777777" w:rsidR="00D400DA" w:rsidRDefault="00D400DA" w:rsidP="00D400DA">
            <w:pPr>
              <w:rPr>
                <w:rFonts w:eastAsiaTheme="minorEastAsia"/>
                <w:color w:val="000000" w:themeColor="text1"/>
                <w:lang w:eastAsia="zh-CN"/>
              </w:rPr>
            </w:pPr>
            <w:r w:rsidRPr="00A04D08">
              <w:rPr>
                <w:b/>
                <w:color w:val="000000" w:themeColor="text1"/>
                <w:u w:val="single"/>
                <w:lang w:val="en-US" w:eastAsia="ko-KR"/>
              </w:rPr>
              <w:t>Issue 5-1-4: Definition of</w:t>
            </w:r>
            <w:r w:rsidRPr="00ED6D67">
              <w:rPr>
                <w:b/>
                <w:color w:val="000000" w:themeColor="text1"/>
                <w:u w:val="single"/>
                <w:lang w:val="en-US" w:eastAsia="ko-KR"/>
              </w:rPr>
              <w:t xml:space="preserve"> SSB based intra-frequency measurement</w:t>
            </w:r>
          </w:p>
          <w:p w14:paraId="735E35E7"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To our understanding, for SSB based intra-frequency measurements the SSB has to be in the active BWP. Therefore, we support option 3.</w:t>
            </w:r>
          </w:p>
          <w:p w14:paraId="0046D562" w14:textId="77777777" w:rsidR="00D400DA" w:rsidRDefault="00D400DA" w:rsidP="00D400DA">
            <w:pPr>
              <w:rPr>
                <w:rFonts w:eastAsiaTheme="minorEastAsia"/>
                <w:color w:val="000000" w:themeColor="text1"/>
                <w:lang w:eastAsia="zh-CN"/>
              </w:rPr>
            </w:pPr>
            <w:r w:rsidRPr="00C52FCD">
              <w:rPr>
                <w:b/>
                <w:color w:val="000000" w:themeColor="text1"/>
                <w:u w:val="single"/>
                <w:lang w:val="en-US" w:eastAsia="ko-KR"/>
              </w:rPr>
              <w:t>Issue 5-1-</w:t>
            </w:r>
            <w:r>
              <w:rPr>
                <w:b/>
                <w:color w:val="000000" w:themeColor="text1"/>
                <w:u w:val="single"/>
                <w:lang w:val="en-US" w:eastAsia="ko-KR"/>
              </w:rPr>
              <w:t>5</w:t>
            </w:r>
            <w:r w:rsidRPr="00C52FCD">
              <w:rPr>
                <w:b/>
                <w:color w:val="000000" w:themeColor="text1"/>
                <w:u w:val="single"/>
                <w:lang w:val="en-US" w:eastAsia="ko-KR"/>
              </w:rPr>
              <w:t>: When both CD-SSB and NCD-SSB are configured for serving cell measurements</w:t>
            </w:r>
          </w:p>
          <w:p w14:paraId="3874CAD2" w14:textId="77777777" w:rsidR="00D400DA" w:rsidRDefault="00D400DA" w:rsidP="00D400DA">
            <w:pPr>
              <w:rPr>
                <w:rFonts w:eastAsiaTheme="minorEastAsia"/>
                <w:color w:val="000000" w:themeColor="text1"/>
                <w:lang w:eastAsia="zh-CN"/>
              </w:rPr>
            </w:pPr>
            <w:r w:rsidDel="00F4244F">
              <w:rPr>
                <w:rFonts w:eastAsiaTheme="minorEastAsia"/>
                <w:color w:val="000000" w:themeColor="text1"/>
                <w:lang w:eastAsia="zh-CN"/>
              </w:rPr>
              <w:t xml:space="preserve">This issue should be precluded because it is not supported from RAN2. </w:t>
            </w:r>
            <w:r>
              <w:rPr>
                <w:rFonts w:eastAsiaTheme="minorEastAsia"/>
                <w:color w:val="000000" w:themeColor="text1"/>
                <w:lang w:eastAsia="zh-CN"/>
              </w:rPr>
              <w:t xml:space="preserve">We </w:t>
            </w:r>
            <w:r w:rsidDel="00F4244F">
              <w:rPr>
                <w:rFonts w:eastAsiaTheme="minorEastAsia"/>
                <w:color w:val="000000" w:themeColor="text1"/>
                <w:lang w:eastAsia="zh-CN"/>
              </w:rPr>
              <w:t>S</w:t>
            </w:r>
            <w:r>
              <w:rPr>
                <w:rFonts w:eastAsiaTheme="minorEastAsia"/>
                <w:color w:val="000000" w:themeColor="text1"/>
                <w:lang w:eastAsia="zh-CN"/>
              </w:rPr>
              <w:t xml:space="preserve">support option </w:t>
            </w:r>
            <w:r w:rsidDel="00F4244F">
              <w:rPr>
                <w:rFonts w:eastAsiaTheme="minorEastAsia"/>
                <w:color w:val="000000" w:themeColor="text1"/>
                <w:lang w:eastAsia="zh-CN"/>
              </w:rPr>
              <w:t>3</w:t>
            </w:r>
            <w:r>
              <w:rPr>
                <w:rFonts w:eastAsiaTheme="minorEastAsia"/>
                <w:color w:val="000000" w:themeColor="text1"/>
                <w:lang w:eastAsia="zh-CN"/>
              </w:rPr>
              <w:t>2.</w:t>
            </w:r>
          </w:p>
          <w:p w14:paraId="7395B94C" w14:textId="77777777" w:rsidR="00D400DA" w:rsidRDefault="00D400DA" w:rsidP="00D400DA">
            <w:pPr>
              <w:rPr>
                <w:rFonts w:eastAsiaTheme="minorEastAsia"/>
                <w:color w:val="000000" w:themeColor="text1"/>
                <w:lang w:eastAsia="zh-CN"/>
              </w:rPr>
            </w:pPr>
            <w:r w:rsidRPr="00791D80">
              <w:rPr>
                <w:b/>
                <w:color w:val="000000" w:themeColor="text1"/>
                <w:u w:val="single"/>
                <w:lang w:val="en-US" w:eastAsia="ko-KR"/>
              </w:rPr>
              <w:t>Issue 5-1-</w:t>
            </w:r>
            <w:r>
              <w:rPr>
                <w:b/>
                <w:color w:val="000000" w:themeColor="text1"/>
                <w:u w:val="single"/>
                <w:lang w:val="en-US" w:eastAsia="ko-KR"/>
              </w:rPr>
              <w:t>6</w:t>
            </w:r>
            <w:r w:rsidRPr="00791D80">
              <w:rPr>
                <w:b/>
                <w:color w:val="000000" w:themeColor="text1"/>
                <w:u w:val="single"/>
                <w:lang w:val="en-US" w:eastAsia="ko-KR"/>
              </w:rPr>
              <w:t xml:space="preserve">: When both CD-SSB and NCD-SSB are configured for serving cell measurements and both require MG </w:t>
            </w:r>
            <w:r>
              <w:rPr>
                <w:b/>
                <w:color w:val="000000" w:themeColor="text1"/>
                <w:u w:val="single"/>
                <w:lang w:val="en-US" w:eastAsia="ko-KR"/>
              </w:rPr>
              <w:t>(if scenario is supported)</w:t>
            </w:r>
          </w:p>
          <w:p w14:paraId="51F28D1F"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We have an agreement to define requirements for serving cell measurements for BWP with SSB only, hence, this case of BWP without SSB can be ignored</w:t>
            </w:r>
            <w:r w:rsidDel="003C6025">
              <w:rPr>
                <w:rFonts w:eastAsiaTheme="minorEastAsia"/>
                <w:color w:val="000000" w:themeColor="text1"/>
                <w:lang w:eastAsia="zh-CN"/>
              </w:rPr>
              <w:t>This issue should be precluded because it is not supported from RAN2. Support option 5</w:t>
            </w:r>
            <w:r>
              <w:rPr>
                <w:rFonts w:eastAsiaTheme="minorEastAsia"/>
                <w:color w:val="000000" w:themeColor="text1"/>
                <w:lang w:eastAsia="zh-CN"/>
              </w:rPr>
              <w:t>. In our view, no more discussion needed.</w:t>
            </w:r>
          </w:p>
          <w:p w14:paraId="611CC97B" w14:textId="77777777" w:rsidR="00D400DA" w:rsidRDefault="00D400DA" w:rsidP="00D400DA">
            <w:pPr>
              <w:rPr>
                <w:rFonts w:eastAsiaTheme="minorEastAsia"/>
                <w:color w:val="000000" w:themeColor="text1"/>
                <w:lang w:eastAsia="zh-CN"/>
              </w:rPr>
            </w:pPr>
            <w:r w:rsidRPr="00CC1862">
              <w:rPr>
                <w:b/>
                <w:color w:val="000000" w:themeColor="text1"/>
                <w:u w:val="single"/>
                <w:lang w:val="en-US" w:eastAsia="ko-KR"/>
              </w:rPr>
              <w:t>Issue 5-1-7: When both CD-SSB and NCD-SSB are configured for neighbour cell measurements</w:t>
            </w:r>
          </w:p>
          <w:p w14:paraId="286A711E"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We agree with recommended WF.</w:t>
            </w:r>
          </w:p>
          <w:p w14:paraId="168241ED" w14:textId="77777777" w:rsidR="00D400DA" w:rsidRDefault="00D400DA" w:rsidP="00D400DA">
            <w:pPr>
              <w:rPr>
                <w:rFonts w:eastAsiaTheme="minorEastAsia"/>
                <w:color w:val="000000" w:themeColor="text1"/>
                <w:lang w:eastAsia="zh-CN"/>
              </w:rPr>
            </w:pPr>
            <w:r w:rsidRPr="00791D80">
              <w:rPr>
                <w:b/>
                <w:color w:val="000000" w:themeColor="text1"/>
                <w:u w:val="single"/>
                <w:lang w:val="en-US" w:eastAsia="ko-KR"/>
              </w:rPr>
              <w:t>Issue 5-1-</w:t>
            </w:r>
            <w:r>
              <w:rPr>
                <w:b/>
                <w:color w:val="000000" w:themeColor="text1"/>
                <w:u w:val="single"/>
                <w:lang w:val="en-US" w:eastAsia="ko-KR"/>
              </w:rPr>
              <w:t>8</w:t>
            </w:r>
            <w:r w:rsidRPr="00791D80">
              <w:rPr>
                <w:b/>
                <w:color w:val="000000" w:themeColor="text1"/>
                <w:u w:val="single"/>
                <w:lang w:val="en-US" w:eastAsia="ko-KR"/>
              </w:rPr>
              <w:t xml:space="preserve">: Neighbour </w:t>
            </w:r>
            <w:r w:rsidRPr="000C5623">
              <w:rPr>
                <w:b/>
                <w:u w:val="single"/>
                <w:lang w:val="en-US" w:eastAsia="ko-KR"/>
              </w:rPr>
              <w:t>cell’s NCD-SSB information</w:t>
            </w:r>
          </w:p>
          <w:p w14:paraId="1E27D327"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 xml:space="preserve">Support recommended WF by the moderator. </w:t>
            </w:r>
          </w:p>
          <w:p w14:paraId="78DC3F87" w14:textId="77777777" w:rsidR="00D400DA" w:rsidRDefault="00D400DA" w:rsidP="00D400DA">
            <w:pPr>
              <w:rPr>
                <w:rFonts w:eastAsiaTheme="minorEastAsia"/>
                <w:color w:val="000000" w:themeColor="text1"/>
                <w:lang w:eastAsia="zh-CN"/>
              </w:rPr>
            </w:pPr>
            <w:r w:rsidRPr="00971278">
              <w:rPr>
                <w:b/>
                <w:color w:val="000000" w:themeColor="text1"/>
                <w:u w:val="single"/>
                <w:lang w:val="en-US" w:eastAsia="ko-KR"/>
              </w:rPr>
              <w:t>Issue 5-1-9: Delay requirements for NCD-SSB based</w:t>
            </w:r>
            <w:r w:rsidRPr="00ED6D67">
              <w:rPr>
                <w:b/>
                <w:color w:val="000000" w:themeColor="text1"/>
                <w:u w:val="single"/>
                <w:lang w:val="en-US" w:eastAsia="ko-KR"/>
              </w:rPr>
              <w:t xml:space="preserve"> measurement</w:t>
            </w:r>
          </w:p>
          <w:p w14:paraId="347E1F5F"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The motivation for option 1 is not clear to us. Also, to our understanding, no new requirements are needed and hence we support option 2.</w:t>
            </w:r>
          </w:p>
          <w:p w14:paraId="658646C4" w14:textId="77777777" w:rsidR="00D400DA" w:rsidRDefault="00D400DA" w:rsidP="00D400DA">
            <w:pPr>
              <w:rPr>
                <w:rFonts w:eastAsiaTheme="minorEastAsia"/>
                <w:color w:val="000000" w:themeColor="text1"/>
                <w:lang w:eastAsia="zh-CN"/>
              </w:rPr>
            </w:pPr>
            <w:r w:rsidRPr="00B3704B">
              <w:rPr>
                <w:b/>
                <w:color w:val="000000" w:themeColor="text1"/>
                <w:u w:val="single"/>
                <w:lang w:eastAsia="ko-KR"/>
              </w:rPr>
              <w:t>Issue 5-1-1</w:t>
            </w:r>
            <w:r>
              <w:rPr>
                <w:b/>
                <w:color w:val="000000" w:themeColor="text1"/>
                <w:u w:val="single"/>
                <w:lang w:eastAsia="ko-KR"/>
              </w:rPr>
              <w:t>0</w:t>
            </w:r>
            <w:r w:rsidRPr="00B3704B">
              <w:rPr>
                <w:b/>
                <w:color w:val="000000" w:themeColor="text1"/>
                <w:u w:val="single"/>
                <w:lang w:eastAsia="ko-KR"/>
              </w:rPr>
              <w:t>: Periodicity of NCD-SSB</w:t>
            </w:r>
          </w:p>
          <w:p w14:paraId="6B55C370"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The motivation for the NW to have different periodicities for NCD-SSB and CD-SSB is not clear to us, hence we support option 3. Besides, option 2 is agreeable too.</w:t>
            </w:r>
          </w:p>
          <w:p w14:paraId="543791A7" w14:textId="77777777" w:rsidR="00D400DA" w:rsidRDefault="00D400DA" w:rsidP="00D400DA">
            <w:pPr>
              <w:rPr>
                <w:rFonts w:eastAsiaTheme="minorEastAsia"/>
                <w:color w:val="000000" w:themeColor="text1"/>
                <w:lang w:eastAsia="zh-CN"/>
              </w:rPr>
            </w:pPr>
            <w:r w:rsidRPr="00960CD1">
              <w:rPr>
                <w:b/>
                <w:u w:val="single"/>
                <w:lang w:val="en-US" w:eastAsia="ko-KR"/>
              </w:rPr>
              <w:t>Issue 5-1-1</w:t>
            </w:r>
            <w:r>
              <w:rPr>
                <w:b/>
                <w:u w:val="single"/>
                <w:lang w:val="en-US" w:eastAsia="ko-KR"/>
              </w:rPr>
              <w:t>1</w:t>
            </w:r>
            <w:r w:rsidRPr="00960CD1">
              <w:rPr>
                <w:b/>
                <w:u w:val="single"/>
                <w:lang w:val="en-US" w:eastAsia="ko-KR"/>
              </w:rPr>
              <w:t>: Reporting of RS type (NCD-SSB or CD-SSB) as part of RRM measurement reporting</w:t>
            </w:r>
          </w:p>
          <w:p w14:paraId="72DB9825" w14:textId="77777777" w:rsidR="00D400DA" w:rsidRDefault="00D400DA" w:rsidP="00D400DA">
            <w:pPr>
              <w:rPr>
                <w:rFonts w:eastAsiaTheme="minorEastAsia"/>
                <w:color w:val="000000" w:themeColor="text1"/>
                <w:lang w:eastAsia="zh-CN"/>
              </w:rPr>
            </w:pPr>
            <w:r>
              <w:rPr>
                <w:rFonts w:eastAsiaTheme="minorEastAsia"/>
                <w:color w:val="000000" w:themeColor="text1"/>
                <w:lang w:eastAsia="zh-CN"/>
              </w:rPr>
              <w:t>The UE can not know if the measured SSB is an NCD-SSB or CD-SSB hence the UE can’t report the type to the NW. Thus, we support Option 1</w:t>
            </w:r>
            <w:r w:rsidDel="00D32219">
              <w:rPr>
                <w:rFonts w:eastAsiaTheme="minorEastAsia"/>
                <w:color w:val="000000" w:themeColor="text1"/>
                <w:lang w:eastAsia="zh-CN"/>
              </w:rPr>
              <w:t xml:space="preserve"> is agreeable</w:t>
            </w:r>
            <w:r>
              <w:rPr>
                <w:rFonts w:eastAsiaTheme="minorEastAsia"/>
                <w:color w:val="000000" w:themeColor="text1"/>
                <w:lang w:eastAsia="zh-CN"/>
              </w:rPr>
              <w:t xml:space="preserve">. </w:t>
            </w:r>
          </w:p>
          <w:p w14:paraId="6D68B388" w14:textId="77777777" w:rsidR="00D400DA" w:rsidRDefault="00D400DA" w:rsidP="00D400DA">
            <w:pPr>
              <w:rPr>
                <w:rFonts w:eastAsiaTheme="minorEastAsia"/>
                <w:color w:val="000000" w:themeColor="text1"/>
                <w:lang w:eastAsia="zh-CN"/>
              </w:rPr>
            </w:pPr>
            <w:r w:rsidRPr="00CC1862">
              <w:rPr>
                <w:b/>
                <w:u w:val="single"/>
                <w:lang w:val="en-US" w:eastAsia="ko-KR"/>
              </w:rPr>
              <w:t>Issue 5-1-12: Serving cell threshold associated SSB</w:t>
            </w:r>
          </w:p>
          <w:p w14:paraId="64BC5E6B" w14:textId="77777777" w:rsidR="00D400DA" w:rsidRDefault="00D400DA" w:rsidP="00D400DA">
            <w:pPr>
              <w:rPr>
                <w:b/>
                <w:u w:val="single"/>
                <w:lang w:val="en-US" w:eastAsia="ko-KR"/>
              </w:rPr>
            </w:pPr>
            <w:r>
              <w:rPr>
                <w:lang w:val="en-US"/>
              </w:rPr>
              <w:t>We suggest the following change to clarify the meaning of the reference SSB: T</w:t>
            </w:r>
            <w:r w:rsidRPr="009764BB">
              <w:rPr>
                <w:lang w:val="en-US"/>
              </w:rPr>
              <w:t xml:space="preserve">he serving cell thresholds of SIntraSearchP/SIntraSearchQ/SnonIntraSearchP/SnonIntraSearchQ for IDLE/Inactive mode and s-MeasureConfig for Connected mode should be checked based on </w:t>
            </w:r>
            <w:r>
              <w:rPr>
                <w:lang w:val="en-US"/>
              </w:rPr>
              <w:t xml:space="preserve">the </w:t>
            </w:r>
            <w:r w:rsidRPr="009764BB">
              <w:rPr>
                <w:lang w:val="en-US"/>
              </w:rPr>
              <w:t xml:space="preserve">SSB </w:t>
            </w:r>
            <w:r>
              <w:rPr>
                <w:lang w:val="en-US"/>
              </w:rPr>
              <w:t>used for serving cell measurements</w:t>
            </w:r>
            <w:r w:rsidRPr="009764BB">
              <w:rPr>
                <w:lang w:val="en-US"/>
              </w:rPr>
              <w:t>.</w:t>
            </w:r>
            <w:r>
              <w:rPr>
                <w:lang w:val="en-US"/>
              </w:rPr>
              <w:t xml:space="preserve"> </w:t>
            </w:r>
          </w:p>
        </w:tc>
      </w:tr>
      <w:tr w:rsidR="002B2075" w14:paraId="40F1830F" w14:textId="77777777" w:rsidTr="002B2075">
        <w:tc>
          <w:tcPr>
            <w:tcW w:w="1272" w:type="dxa"/>
            <w:hideMark/>
          </w:tcPr>
          <w:p w14:paraId="09FC7A1A" w14:textId="77777777" w:rsidR="002B2075" w:rsidRDefault="002B207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359" w:type="dxa"/>
          </w:tcPr>
          <w:p w14:paraId="35E4F4F6" w14:textId="77777777" w:rsidR="002B2075" w:rsidRDefault="002B2075">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2B966014"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lastRenderedPageBreak/>
              <w:t>Fine with option1.</w:t>
            </w:r>
          </w:p>
          <w:p w14:paraId="42F0A985" w14:textId="77777777" w:rsidR="002B2075" w:rsidRDefault="002B2075">
            <w:pPr>
              <w:rPr>
                <w:b/>
                <w:u w:val="single"/>
                <w:lang w:val="en-US" w:eastAsia="ko-KR"/>
              </w:rPr>
            </w:pPr>
            <w:r>
              <w:rPr>
                <w:b/>
                <w:u w:val="single"/>
                <w:lang w:val="en-US" w:eastAsia="ko-KR"/>
              </w:rPr>
              <w:t>Issue 5-1-2: Whether to define requirements for scenario B-2</w:t>
            </w:r>
          </w:p>
          <w:p w14:paraId="25A42D62"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r>
              <w:t>It is up to network implementation to configure NCD-SSB for neighbour cells.</w:t>
            </w:r>
          </w:p>
          <w:p w14:paraId="266DC8D1" w14:textId="77777777" w:rsidR="002B2075" w:rsidRDefault="002B2075">
            <w:pPr>
              <w:rPr>
                <w:b/>
                <w:u w:val="single"/>
                <w:lang w:val="en-US" w:eastAsia="ko-KR"/>
              </w:rPr>
            </w:pPr>
            <w:r>
              <w:rPr>
                <w:b/>
                <w:u w:val="single"/>
                <w:lang w:val="en-US" w:eastAsia="ko-KR"/>
              </w:rPr>
              <w:t>Issue 5-1-3: Reference SSB to decide measurement type (intra- or inter-frequency)</w:t>
            </w:r>
          </w:p>
          <w:p w14:paraId="5CBDC6F3" w14:textId="77777777" w:rsidR="002B2075" w:rsidRDefault="00767B8E">
            <w:pPr>
              <w:tabs>
                <w:tab w:val="left" w:pos="360"/>
              </w:tabs>
              <w:rPr>
                <w:rFonts w:eastAsiaTheme="minorEastAsia"/>
                <w:color w:val="000000" w:themeColor="text1"/>
                <w:lang w:val="en-US" w:eastAsia="zh-CN"/>
              </w:rPr>
            </w:pPr>
            <w:r>
              <w:rPr>
                <w:rFonts w:eastAsiaTheme="minorEastAsia"/>
                <w:color w:val="000000" w:themeColor="text1"/>
                <w:lang w:val="en-US" w:eastAsia="zh-CN"/>
              </w:rPr>
              <w:t>Prefer</w:t>
            </w:r>
            <w:r w:rsidR="002B2075">
              <w:rPr>
                <w:rFonts w:eastAsiaTheme="minorEastAsia"/>
                <w:color w:val="000000" w:themeColor="text1"/>
                <w:lang w:val="en-US" w:eastAsia="zh-CN"/>
              </w:rPr>
              <w:t xml:space="preserve"> Option 4. </w:t>
            </w:r>
          </w:p>
          <w:p w14:paraId="77864DFD" w14:textId="77777777" w:rsidR="003E5D97" w:rsidRDefault="00767B8E">
            <w:pPr>
              <w:tabs>
                <w:tab w:val="left" w:pos="360"/>
              </w:tabs>
              <w:rPr>
                <w:rFonts w:eastAsiaTheme="minorEastAsia"/>
                <w:color w:val="000000" w:themeColor="text1"/>
                <w:lang w:val="en-US" w:eastAsia="zh-CN"/>
              </w:rPr>
            </w:pPr>
            <w:r>
              <w:rPr>
                <w:rFonts w:eastAsiaTheme="minorEastAsia"/>
                <w:color w:val="000000" w:themeColor="text1"/>
                <w:lang w:val="en-US" w:eastAsia="zh-CN"/>
              </w:rPr>
              <w:t>For t</w:t>
            </w:r>
            <w:r w:rsidR="002B2075">
              <w:rPr>
                <w:rFonts w:eastAsiaTheme="minorEastAsia"/>
                <w:color w:val="000000" w:themeColor="text1"/>
                <w:lang w:val="en-US" w:eastAsia="zh-CN"/>
              </w:rPr>
              <w:t>he first bullet of option4</w:t>
            </w:r>
            <w:r>
              <w:rPr>
                <w:rFonts w:eastAsiaTheme="minorEastAsia"/>
                <w:color w:val="000000" w:themeColor="text1"/>
                <w:lang w:val="en-US" w:eastAsia="zh-CN"/>
              </w:rPr>
              <w:t>, it</w:t>
            </w:r>
            <w:r w:rsidR="0020466F">
              <w:rPr>
                <w:rFonts w:eastAsiaTheme="minorEastAsia"/>
                <w:color w:val="000000" w:themeColor="text1"/>
                <w:lang w:val="en-US" w:eastAsia="zh-CN"/>
              </w:rPr>
              <w:t xml:space="preserve"> </w:t>
            </w:r>
            <w:r>
              <w:rPr>
                <w:rFonts w:eastAsiaTheme="minorEastAsia"/>
                <w:color w:val="000000" w:themeColor="text1"/>
                <w:lang w:val="en-US" w:eastAsia="zh-CN"/>
              </w:rPr>
              <w:t xml:space="preserve">is for the case that only one </w:t>
            </w:r>
            <w:r>
              <w:t xml:space="preserve">SSB is indicated in </w:t>
            </w:r>
            <w:r>
              <w:rPr>
                <w:rFonts w:eastAsia="SimSun"/>
                <w:bCs/>
                <w:color w:val="000000" w:themeColor="text1"/>
                <w:lang w:val="en-US" w:eastAsia="zh-CN"/>
              </w:rPr>
              <w:t>serving</w:t>
            </w:r>
            <w:r>
              <w:t xml:space="preserve"> cell MO, we are fine to use the indicated SSB as reference SSB</w:t>
            </w:r>
            <w:r>
              <w:rPr>
                <w:rFonts w:eastAsia="MS Mincho"/>
              </w:rPr>
              <w:t>; F</w:t>
            </w:r>
            <w:r w:rsidR="003E5D97">
              <w:rPr>
                <w:rFonts w:eastAsiaTheme="minorEastAsia"/>
                <w:color w:val="000000" w:themeColor="text1"/>
                <w:lang w:val="en-US" w:eastAsia="zh-CN"/>
              </w:rPr>
              <w:t xml:space="preserve">or the </w:t>
            </w:r>
            <w:r>
              <w:rPr>
                <w:rFonts w:eastAsiaTheme="minorEastAsia"/>
                <w:color w:val="000000" w:themeColor="text1"/>
                <w:lang w:val="en-US" w:eastAsia="zh-CN"/>
              </w:rPr>
              <w:t>second</w:t>
            </w:r>
            <w:r w:rsidR="003E5D97">
              <w:rPr>
                <w:rFonts w:eastAsiaTheme="minorEastAsia"/>
                <w:color w:val="000000" w:themeColor="text1"/>
                <w:lang w:val="en-US" w:eastAsia="zh-CN"/>
              </w:rPr>
              <w:t xml:space="preserve"> bullet of option4, based on RAN2’s progress in last meeting, we think there </w:t>
            </w:r>
            <w:r w:rsidR="008F451D">
              <w:rPr>
                <w:rFonts w:eastAsiaTheme="minorEastAsia"/>
                <w:color w:val="000000" w:themeColor="text1"/>
                <w:lang w:val="en-US" w:eastAsia="zh-CN"/>
              </w:rPr>
              <w:t>might</w:t>
            </w:r>
            <w:r w:rsidR="003E5D97">
              <w:rPr>
                <w:rFonts w:eastAsiaTheme="minorEastAsia"/>
                <w:color w:val="000000" w:themeColor="text1"/>
                <w:lang w:val="en-US" w:eastAsia="zh-CN"/>
              </w:rPr>
              <w:t xml:space="preserve"> exist</w:t>
            </w:r>
            <w:r w:rsidR="003E5D97">
              <w:rPr>
                <w:rFonts w:eastAsiaTheme="minorEastAsia" w:hint="eastAsia"/>
                <w:color w:val="000000" w:themeColor="text1"/>
                <w:lang w:val="en-US" w:eastAsia="zh-CN"/>
              </w:rPr>
              <w:t xml:space="preserve"> the</w:t>
            </w:r>
            <w:r w:rsidR="003E5D97">
              <w:rPr>
                <w:rFonts w:eastAsiaTheme="minorEastAsia"/>
                <w:color w:val="000000" w:themeColor="text1"/>
                <w:lang w:val="en-US" w:eastAsia="zh-CN"/>
              </w:rPr>
              <w:t xml:space="preserve"> </w:t>
            </w:r>
            <w:r w:rsidR="003E5D97">
              <w:rPr>
                <w:rFonts w:eastAsiaTheme="minorEastAsia" w:hint="eastAsia"/>
                <w:color w:val="000000" w:themeColor="text1"/>
                <w:lang w:val="en-US" w:eastAsia="zh-CN"/>
              </w:rPr>
              <w:t>case</w:t>
            </w:r>
            <w:r w:rsidR="003E5D97">
              <w:rPr>
                <w:rFonts w:eastAsiaTheme="minorEastAsia"/>
                <w:color w:val="000000" w:themeColor="text1"/>
                <w:lang w:val="en-US" w:eastAsia="zh-CN"/>
              </w:rPr>
              <w:t xml:space="preserve"> both CD-SSB and NCD-SSB are </w:t>
            </w:r>
            <w:r w:rsidR="003E5D97" w:rsidRPr="002B2075">
              <w:rPr>
                <w:rFonts w:eastAsiaTheme="minorEastAsia"/>
                <w:color w:val="000000" w:themeColor="text1"/>
                <w:lang w:val="en-US" w:eastAsia="zh-CN"/>
              </w:rPr>
              <w:t>configured for serving cell measurements</w:t>
            </w:r>
            <w:r w:rsidR="00362A9A">
              <w:rPr>
                <w:rFonts w:eastAsiaTheme="minorEastAsia"/>
                <w:color w:val="000000" w:themeColor="text1"/>
                <w:lang w:val="en-US" w:eastAsia="zh-CN"/>
              </w:rPr>
              <w:t>, i.e. multiple serving cell MO</w:t>
            </w:r>
            <w:r>
              <w:rPr>
                <w:rFonts w:eastAsiaTheme="minorEastAsia"/>
                <w:color w:val="000000" w:themeColor="text1"/>
                <w:lang w:val="en-US" w:eastAsia="zh-CN"/>
              </w:rPr>
              <w:t>s</w:t>
            </w:r>
            <w:r w:rsidR="003E5D97">
              <w:rPr>
                <w:rFonts w:eastAsiaTheme="minorEastAsia" w:hint="eastAsia"/>
                <w:color w:val="000000" w:themeColor="text1"/>
                <w:lang w:val="en-US" w:eastAsia="zh-CN"/>
              </w:rPr>
              <w:t>,</w:t>
            </w:r>
            <w:r w:rsidR="003E5D97">
              <w:rPr>
                <w:rFonts w:eastAsiaTheme="minorEastAsia"/>
                <w:color w:val="000000" w:themeColor="text1"/>
                <w:lang w:val="en-US" w:eastAsia="zh-CN"/>
              </w:rPr>
              <w:t xml:space="preserve"> </w:t>
            </w:r>
            <w:r w:rsidR="0020466F">
              <w:rPr>
                <w:rFonts w:eastAsiaTheme="minorEastAsia"/>
                <w:color w:val="000000" w:themeColor="text1"/>
                <w:lang w:val="en-US" w:eastAsia="zh-CN"/>
              </w:rPr>
              <w:t xml:space="preserve">and </w:t>
            </w:r>
            <w:r w:rsidR="00E13DDE">
              <w:rPr>
                <w:rFonts w:eastAsiaTheme="minorEastAsia"/>
                <w:color w:val="000000" w:themeColor="text1"/>
                <w:lang w:val="en-US" w:eastAsia="zh-CN"/>
              </w:rPr>
              <w:t xml:space="preserve">prefer </w:t>
            </w:r>
            <w:r w:rsidR="008F451D">
              <w:rPr>
                <w:rFonts w:eastAsiaTheme="minorEastAsia"/>
                <w:color w:val="000000" w:themeColor="text1"/>
                <w:lang w:val="en-US" w:eastAsia="zh-CN"/>
              </w:rPr>
              <w:t>to use</w:t>
            </w:r>
            <w:r w:rsidR="00E13DDE">
              <w:rPr>
                <w:rFonts w:eastAsiaTheme="minorEastAsia"/>
                <w:color w:val="000000" w:themeColor="text1"/>
                <w:lang w:val="en-US" w:eastAsia="zh-CN"/>
              </w:rPr>
              <w:t xml:space="preserve"> </w:t>
            </w:r>
            <w:r w:rsidR="003E5D97">
              <w:rPr>
                <w:rFonts w:eastAsiaTheme="minorEastAsia"/>
                <w:color w:val="000000" w:themeColor="text1"/>
                <w:lang w:val="en-US" w:eastAsia="zh-CN"/>
              </w:rPr>
              <w:t>the SSB in active BWP as reference SSB</w:t>
            </w:r>
            <w:r w:rsidR="008F451D">
              <w:rPr>
                <w:rFonts w:eastAsiaTheme="minorEastAsia"/>
                <w:color w:val="000000" w:themeColor="text1"/>
                <w:lang w:val="en-US" w:eastAsia="zh-CN"/>
              </w:rPr>
              <w:t xml:space="preserve"> in such case.</w:t>
            </w:r>
          </w:p>
          <w:p w14:paraId="766ACA75" w14:textId="77777777" w:rsidR="003E5D97" w:rsidRPr="00BD3377" w:rsidRDefault="003E5D97">
            <w:pPr>
              <w:tabs>
                <w:tab w:val="left" w:pos="360"/>
              </w:tabs>
              <w:overflowPunct/>
              <w:autoSpaceDE/>
              <w:autoSpaceDN/>
              <w:adjustRightInd/>
              <w:textAlignment w:val="auto"/>
              <w:rPr>
                <w:rFonts w:eastAsia="MS Mincho"/>
              </w:rPr>
            </w:pPr>
            <w:r>
              <w:rPr>
                <w:rFonts w:eastAsiaTheme="minorEastAsia"/>
                <w:color w:val="000000" w:themeColor="text1"/>
                <w:lang w:val="en-US" w:eastAsia="zh-CN"/>
              </w:rPr>
              <w:t xml:space="preserve">For this issue, we think RAN2 progress is needed. </w:t>
            </w: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 understanding, RAN2 is considering change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sidRPr="005E44E7">
              <w:rPr>
                <w:rFonts w:eastAsia="MS Mincho"/>
              </w:rPr>
              <w:t>serving</w:t>
            </w:r>
            <w:r w:rsidR="00362A9A">
              <w:rPr>
                <w:rFonts w:eastAsia="MS Mincho"/>
              </w:rPr>
              <w:t xml:space="preserve"> </w:t>
            </w:r>
            <w:r w:rsidRPr="005E44E7">
              <w:rPr>
                <w:rFonts w:eastAsia="MS Mincho"/>
              </w:rPr>
              <w:t>Cell</w:t>
            </w:r>
            <w:r w:rsidR="00362A9A">
              <w:rPr>
                <w:rFonts w:eastAsia="MS Mincho"/>
              </w:rPr>
              <w:t xml:space="preserve"> </w:t>
            </w:r>
            <w:r w:rsidRPr="005E44E7">
              <w:rPr>
                <w:rFonts w:eastAsia="MS Mincho"/>
              </w:rPr>
              <w:t>MO</w:t>
            </w:r>
            <w:r w:rsidRPr="003E5D97">
              <w:rPr>
                <w:rFonts w:eastAsiaTheme="minorEastAsia"/>
                <w:color w:val="000000" w:themeColor="text1"/>
                <w:lang w:val="en-US" w:eastAsia="zh-CN"/>
              </w:rPr>
              <w:t xml:space="preserve"> upon BWP switching</w:t>
            </w:r>
            <w:r>
              <w:rPr>
                <w:rFonts w:eastAsiaTheme="minorEastAsia"/>
                <w:color w:val="000000" w:themeColor="text1"/>
                <w:lang w:val="en-US" w:eastAsia="zh-CN"/>
              </w:rPr>
              <w:t>. In this way, option 1</w:t>
            </w:r>
            <w:r w:rsidR="00362A9A">
              <w:rPr>
                <w:rFonts w:eastAsiaTheme="minorEastAsia"/>
                <w:color w:val="000000" w:themeColor="text1"/>
                <w:lang w:val="en-US" w:eastAsia="zh-CN"/>
              </w:rPr>
              <w:t>a</w:t>
            </w:r>
            <w:r>
              <w:rPr>
                <w:rFonts w:eastAsiaTheme="minorEastAsia"/>
                <w:color w:val="000000" w:themeColor="text1"/>
                <w:lang w:val="en-US" w:eastAsia="zh-CN"/>
              </w:rPr>
              <w:t xml:space="preserve"> and 2 </w:t>
            </w:r>
            <w:r w:rsidR="00E7369A">
              <w:rPr>
                <w:rFonts w:eastAsiaTheme="minorEastAsia" w:hint="eastAsia"/>
                <w:color w:val="000000" w:themeColor="text1"/>
                <w:lang w:val="en-US" w:eastAsia="zh-CN"/>
              </w:rPr>
              <w:t>may</w:t>
            </w:r>
            <w:r w:rsidR="00E7369A">
              <w:rPr>
                <w:rFonts w:eastAsiaTheme="minorEastAsia"/>
                <w:color w:val="000000" w:themeColor="text1"/>
                <w:lang w:val="en-US" w:eastAsia="zh-CN"/>
              </w:rPr>
              <w:t xml:space="preserve"> </w:t>
            </w:r>
            <w:r>
              <w:rPr>
                <w:rFonts w:eastAsiaTheme="minorEastAsia"/>
                <w:color w:val="000000" w:themeColor="text1"/>
                <w:lang w:val="en-US" w:eastAsia="zh-CN"/>
              </w:rPr>
              <w:t xml:space="preserve">be </w:t>
            </w:r>
            <w:r w:rsidR="00EF4497">
              <w:rPr>
                <w:rFonts w:eastAsiaTheme="minorEastAsia"/>
                <w:color w:val="000000" w:themeColor="text1"/>
                <w:lang w:val="en-US" w:eastAsia="zh-CN"/>
              </w:rPr>
              <w:t>the same</w:t>
            </w:r>
            <w:r>
              <w:rPr>
                <w:rFonts w:eastAsiaTheme="minorEastAsia"/>
                <w:color w:val="000000" w:themeColor="text1"/>
                <w:lang w:val="en-US" w:eastAsia="zh-CN"/>
              </w:rPr>
              <w:t>.</w:t>
            </w:r>
          </w:p>
          <w:p w14:paraId="79E5EBE7" w14:textId="77777777" w:rsidR="002B2075" w:rsidRDefault="002B2075">
            <w:pPr>
              <w:rPr>
                <w:b/>
                <w:color w:val="000000" w:themeColor="text1"/>
                <w:u w:val="single"/>
                <w:lang w:val="en-US" w:eastAsia="ko-KR"/>
              </w:rPr>
            </w:pPr>
            <w:r>
              <w:rPr>
                <w:b/>
                <w:color w:val="000000" w:themeColor="text1"/>
                <w:u w:val="single"/>
                <w:lang w:val="en-US" w:eastAsia="ko-KR"/>
              </w:rPr>
              <w:t>Issue 5-1-4: Definition of SSB based intra-frequency measurement</w:t>
            </w:r>
          </w:p>
          <w:p w14:paraId="0497F16F"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Support option 1.</w:t>
            </w:r>
          </w:p>
          <w:p w14:paraId="5415F42F" w14:textId="77777777" w:rsidR="002B2075" w:rsidRDefault="002B2075">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69458624"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2B37EF77" w14:textId="77777777" w:rsidR="002B2075" w:rsidRDefault="002B2075">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BEA80A6"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0E5620AC" w14:textId="77777777" w:rsidR="002B2075" w:rsidRDefault="002B2075">
            <w:pPr>
              <w:rPr>
                <w:b/>
                <w:u w:val="single"/>
                <w:lang w:val="en-US" w:eastAsia="ko-KR"/>
              </w:rPr>
            </w:pPr>
            <w:r>
              <w:rPr>
                <w:b/>
                <w:color w:val="000000" w:themeColor="text1"/>
                <w:u w:val="single"/>
                <w:lang w:val="en-US" w:eastAsia="ko-KR"/>
              </w:rPr>
              <w:t>Issue 5-1-7: When both CD-SSB and NCD-SSB are configured for neighbour cell measurements</w:t>
            </w:r>
          </w:p>
          <w:p w14:paraId="19301B16"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Support option 1.</w:t>
            </w:r>
          </w:p>
          <w:p w14:paraId="658BE219" w14:textId="77777777" w:rsidR="002B2075" w:rsidRDefault="002B2075">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426DC162"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07A0A073" w14:textId="77777777" w:rsidR="002B2075" w:rsidRDefault="002B2075">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38381912"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5B269158" w14:textId="77777777" w:rsidR="002B2075" w:rsidRDefault="002B2075">
            <w:pPr>
              <w:rPr>
                <w:b/>
                <w:color w:val="000000" w:themeColor="text1"/>
                <w:u w:val="single"/>
                <w:lang w:eastAsia="ko-KR"/>
              </w:rPr>
            </w:pPr>
            <w:r>
              <w:rPr>
                <w:b/>
                <w:color w:val="000000" w:themeColor="text1"/>
                <w:u w:val="single"/>
                <w:lang w:eastAsia="ko-KR"/>
              </w:rPr>
              <w:t xml:space="preserve">Issue 5-1-10: Periodicity of NCD-SSB </w:t>
            </w:r>
          </w:p>
          <w:p w14:paraId="71A2B395" w14:textId="77777777" w:rsidR="002B2075" w:rsidRDefault="002B2075">
            <w:pPr>
              <w:rPr>
                <w:color w:val="000000" w:themeColor="text1"/>
                <w:lang w:val="en-US" w:eastAsia="zh-CN"/>
              </w:rPr>
            </w:pPr>
            <w:r>
              <w:rPr>
                <w:color w:val="000000" w:themeColor="text1"/>
                <w:lang w:val="en-US" w:eastAsia="zh-CN"/>
              </w:rPr>
              <w:t>It was agree</w:t>
            </w:r>
            <w:r w:rsidR="00E7369A">
              <w:rPr>
                <w:color w:val="000000" w:themeColor="text1"/>
                <w:lang w:val="en-US" w:eastAsia="zh-CN"/>
              </w:rPr>
              <w:t xml:space="preserve">d in RAN2 </w:t>
            </w:r>
            <w:r>
              <w:rPr>
                <w:color w:val="000000" w:themeColor="text1"/>
                <w:lang w:val="en-US" w:eastAsia="zh-CN"/>
              </w:rPr>
              <w:t>that “</w:t>
            </w:r>
            <w:r>
              <w:rPr>
                <w:i/>
                <w:color w:val="000000" w:themeColor="text1"/>
                <w:lang w:val="en-US" w:eastAsia="zh-CN"/>
              </w:rPr>
              <w:t>The working assumption “The periodicity of NCD-SSB shall be not less than the periodicity of serving cell’s CD-SSB.” is confirmed</w:t>
            </w:r>
            <w:r>
              <w:rPr>
                <w:color w:val="000000" w:themeColor="text1"/>
                <w:lang w:val="en-US" w:eastAsia="zh-CN"/>
              </w:rPr>
              <w:t xml:space="preserve">”. We prefer </w:t>
            </w:r>
            <w:r w:rsidR="00E7369A">
              <w:rPr>
                <w:color w:val="000000" w:themeColor="text1"/>
                <w:lang w:val="en-US" w:eastAsia="zh-CN"/>
              </w:rPr>
              <w:t xml:space="preserve">Option 1 </w:t>
            </w:r>
            <w:r>
              <w:rPr>
                <w:color w:val="000000" w:themeColor="text1"/>
                <w:lang w:val="en-US" w:eastAsia="zh-CN"/>
              </w:rPr>
              <w:t>to follow NW configuration.</w:t>
            </w:r>
          </w:p>
          <w:p w14:paraId="09D05A70" w14:textId="77777777" w:rsidR="00E7369A" w:rsidRDefault="00E7369A">
            <w:pPr>
              <w:rPr>
                <w:color w:val="000000" w:themeColor="text1"/>
                <w:lang w:val="en-US" w:eastAsia="zh-CN"/>
              </w:rPr>
            </w:pPr>
            <w:r>
              <w:rPr>
                <w:color w:val="000000" w:themeColor="text1"/>
                <w:lang w:val="en-US" w:eastAsia="zh-CN"/>
              </w:rPr>
              <w:t>Also fine with option 3.</w:t>
            </w:r>
          </w:p>
          <w:p w14:paraId="192A1F2E" w14:textId="77777777" w:rsidR="002B2075" w:rsidRDefault="002B2075">
            <w:pPr>
              <w:rPr>
                <w:b/>
                <w:u w:val="single"/>
                <w:lang w:val="en-US" w:eastAsia="ko-KR"/>
              </w:rPr>
            </w:pPr>
            <w:r>
              <w:rPr>
                <w:b/>
                <w:u w:val="single"/>
                <w:lang w:val="en-US" w:eastAsia="ko-KR"/>
              </w:rPr>
              <w:t xml:space="preserve">Issue 5-1-11: Reporting of RS type (NCD-SSB or CD-SSB) as part of RRM measurement reporting </w:t>
            </w:r>
          </w:p>
          <w:p w14:paraId="7FFAECCB" w14:textId="77777777" w:rsidR="002B2075" w:rsidRDefault="002B2075">
            <w:pPr>
              <w:rPr>
                <w:rFonts w:eastAsiaTheme="minorEastAsia"/>
                <w:color w:val="000000" w:themeColor="text1"/>
                <w:lang w:val="en-US" w:eastAsia="zh-CN"/>
              </w:rPr>
            </w:pPr>
            <w:r>
              <w:rPr>
                <w:rFonts w:eastAsiaTheme="minorEastAsia"/>
                <w:color w:val="000000" w:themeColor="text1"/>
                <w:lang w:val="en-US" w:eastAsia="zh-CN"/>
              </w:rPr>
              <w:t>Agree with option 1.</w:t>
            </w:r>
          </w:p>
          <w:p w14:paraId="585B13B7" w14:textId="77777777" w:rsidR="002B2075" w:rsidRDefault="002B2075">
            <w:pPr>
              <w:spacing w:after="120"/>
              <w:rPr>
                <w:b/>
                <w:u w:val="single"/>
                <w:lang w:val="en-US" w:eastAsia="ko-KR"/>
              </w:rPr>
            </w:pPr>
            <w:r>
              <w:rPr>
                <w:b/>
                <w:u w:val="single"/>
                <w:lang w:val="en-US" w:eastAsia="ko-KR"/>
              </w:rPr>
              <w:t>Issue 5-1-12: Serving cell threshold associated SSB</w:t>
            </w:r>
          </w:p>
          <w:p w14:paraId="391049F1" w14:textId="77777777" w:rsidR="002B2075" w:rsidRDefault="002B2075">
            <w:pPr>
              <w:rPr>
                <w:b/>
                <w:u w:val="single"/>
                <w:lang w:val="en-US" w:eastAsia="ko-KR"/>
              </w:rPr>
            </w:pPr>
            <w:r>
              <w:rPr>
                <w:rFonts w:eastAsiaTheme="minorEastAsia"/>
                <w:color w:val="000000" w:themeColor="text1"/>
                <w:lang w:val="en-US" w:eastAsia="zh-CN"/>
              </w:rPr>
              <w:t>Prefer not to set such restriction.</w:t>
            </w:r>
          </w:p>
        </w:tc>
      </w:tr>
      <w:tr w:rsidR="00170B22" w14:paraId="28ABF0F4" w14:textId="77777777" w:rsidTr="002B2075">
        <w:tc>
          <w:tcPr>
            <w:tcW w:w="1272" w:type="dxa"/>
          </w:tcPr>
          <w:p w14:paraId="0C3DAE7E"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59" w:type="dxa"/>
          </w:tcPr>
          <w:p w14:paraId="355BDBA9" w14:textId="77777777" w:rsidR="00170B22" w:rsidRPr="0053538D" w:rsidRDefault="00170B22" w:rsidP="00170B22">
            <w:pPr>
              <w:rPr>
                <w:b/>
                <w:u w:val="single"/>
                <w:lang w:val="en-US" w:eastAsia="ko-KR"/>
              </w:rPr>
            </w:pPr>
            <w:r>
              <w:rPr>
                <w:b/>
                <w:u w:val="single"/>
                <w:lang w:val="en-US" w:eastAsia="ko-KR"/>
              </w:rPr>
              <w:t xml:space="preserve">Issue 5-1-1: Whether to support scenario: </w:t>
            </w:r>
            <w:r w:rsidRPr="008C78C1">
              <w:rPr>
                <w:b/>
                <w:u w:val="single"/>
                <w:lang w:val="en-US" w:eastAsia="ko-KR"/>
              </w:rPr>
              <w:t>neighbour cells include NCD-SSB on the same frequency location as serving cell CD-SSB</w:t>
            </w:r>
          </w:p>
          <w:p w14:paraId="2006AB9A" w14:textId="77777777" w:rsidR="00170B22" w:rsidRDefault="00170B22" w:rsidP="00170B22">
            <w:pPr>
              <w:rPr>
                <w:bCs/>
                <w:lang w:val="en-US" w:eastAsia="ko-KR"/>
              </w:rPr>
            </w:pPr>
            <w:r w:rsidRPr="008C78C1">
              <w:rPr>
                <w:bCs/>
                <w:lang w:val="en-US" w:eastAsia="ko-KR"/>
              </w:rPr>
              <w:lastRenderedPageBreak/>
              <w:t>Fine with option 1.</w:t>
            </w:r>
          </w:p>
          <w:p w14:paraId="3AF1F82E" w14:textId="77777777" w:rsidR="00170B22" w:rsidRDefault="00170B22" w:rsidP="00170B22">
            <w:pPr>
              <w:rPr>
                <w:b/>
                <w:u w:val="single"/>
                <w:lang w:val="en-US" w:eastAsia="ko-KR"/>
              </w:rPr>
            </w:pPr>
            <w:r>
              <w:rPr>
                <w:b/>
                <w:u w:val="single"/>
                <w:lang w:val="en-US" w:eastAsia="ko-KR"/>
              </w:rPr>
              <w:t>Issue 5-1-2: Whether to define requirements for scenario B-2</w:t>
            </w:r>
          </w:p>
          <w:p w14:paraId="6FCAD041" w14:textId="77777777" w:rsidR="00170B22" w:rsidRDefault="00170B22" w:rsidP="00170B22">
            <w:pPr>
              <w:rPr>
                <w:bCs/>
                <w:lang w:val="en-US" w:eastAsia="ko-KR"/>
              </w:rPr>
            </w:pPr>
            <w:r>
              <w:rPr>
                <w:bCs/>
                <w:lang w:val="en-US" w:eastAsia="ko-KR"/>
              </w:rPr>
              <w:t>Option 2, since RAN2 had following agreement in RAN2#117e:</w:t>
            </w:r>
          </w:p>
          <w:p w14:paraId="52A43BC2" w14:textId="77777777" w:rsidR="00170B22" w:rsidRPr="008C78C1" w:rsidRDefault="00170B22" w:rsidP="00170B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284"/>
              <w:textAlignment w:val="auto"/>
              <w:rPr>
                <w:rFonts w:eastAsia="MS Mincho"/>
                <w:i/>
                <w:iCs/>
                <w:color w:val="FF0000"/>
              </w:rPr>
            </w:pPr>
            <w:r w:rsidRPr="008C78C1">
              <w:rPr>
                <w:rFonts w:eastAsia="MS Mincho"/>
                <w:i/>
                <w:iCs/>
                <w:color w:val="FF0000"/>
              </w:rPr>
              <w:t>RAN2 confirms that it is up to network implementation, but it is expected that the network configures a MO on the NCD-SSB frequency if it wants the UE to use it only for serving cell measurements when some neighbor cells do not send an SSB on UE’s NCD-SSB frequency.</w:t>
            </w:r>
          </w:p>
          <w:p w14:paraId="01955BEB" w14:textId="77777777" w:rsidR="00170B22" w:rsidRDefault="00170B22" w:rsidP="00170B22">
            <w:pPr>
              <w:rPr>
                <w:b/>
                <w:lang w:val="en-US" w:eastAsia="ko-KR"/>
              </w:rPr>
            </w:pPr>
          </w:p>
          <w:p w14:paraId="59F40310" w14:textId="77777777" w:rsidR="00170B22" w:rsidRDefault="00170B22" w:rsidP="00170B22">
            <w:pPr>
              <w:rPr>
                <w:b/>
                <w:u w:val="single"/>
                <w:lang w:val="en-US" w:eastAsia="ko-KR"/>
              </w:rPr>
            </w:pPr>
            <w:r>
              <w:rPr>
                <w:b/>
                <w:u w:val="single"/>
                <w:lang w:val="en-US" w:eastAsia="ko-KR"/>
              </w:rPr>
              <w:t>Issue 5-1-3: Reference SSB to decide measurement type (intra- or inter-frequency)</w:t>
            </w:r>
          </w:p>
          <w:p w14:paraId="01265B9A" w14:textId="77777777" w:rsidR="00170B22" w:rsidRDefault="00170B22" w:rsidP="00170B22">
            <w:pPr>
              <w:rPr>
                <w:rFonts w:eastAsiaTheme="minorEastAsia"/>
                <w:u w:val="single"/>
                <w:lang w:val="en-US" w:eastAsia="zh-CN"/>
              </w:rPr>
            </w:pPr>
            <w:r w:rsidRPr="008C78C1">
              <w:rPr>
                <w:bCs/>
                <w:lang w:val="en-US" w:eastAsia="ko-KR"/>
              </w:rPr>
              <w:t>Option 1a</w:t>
            </w:r>
            <w:r>
              <w:rPr>
                <w:bCs/>
                <w:lang w:val="en-US" w:eastAsia="ko-KR"/>
              </w:rPr>
              <w:t xml:space="preserve">/1c. Our understanding is only one SSB would be in included in the </w:t>
            </w:r>
            <w:r>
              <w:rPr>
                <w:rFonts w:eastAsiaTheme="minorEastAsia"/>
                <w:u w:val="single"/>
                <w:lang w:val="en-US" w:eastAsia="zh-CN"/>
              </w:rPr>
              <w:t>servingcellMO but we are fine if companies would like to wait formal reply from RAN2.</w:t>
            </w:r>
          </w:p>
          <w:p w14:paraId="3794D945" w14:textId="77777777" w:rsidR="00170B22" w:rsidRDefault="00170B22" w:rsidP="00170B22">
            <w:pPr>
              <w:rPr>
                <w:bCs/>
                <w:lang w:val="en-US" w:eastAsia="ko-KR"/>
              </w:rPr>
            </w:pPr>
            <w:r>
              <w:rPr>
                <w:rFonts w:eastAsiaTheme="minorEastAsia"/>
                <w:u w:val="single"/>
                <w:lang w:val="en-US" w:eastAsia="zh-CN"/>
              </w:rPr>
              <w:t xml:space="preserve">The reason is: </w:t>
            </w:r>
            <w:r>
              <w:rPr>
                <w:snapToGrid w:val="0"/>
              </w:rPr>
              <w:t>The serving cell MO (</w:t>
            </w:r>
            <w:r w:rsidRPr="00734744">
              <w:rPr>
                <w:i/>
                <w:iCs/>
                <w:snapToGrid w:val="0"/>
              </w:rPr>
              <w:t>servingCellMO: This field is mandatory present for the SpCell if the UE has a measConfig, and it is optionally present, Need M, for SCells</w:t>
            </w:r>
            <w:r>
              <w:rPr>
                <w:snapToGrid w:val="0"/>
              </w:rPr>
              <w:t xml:space="preserve">) is configured by network. RAN2 didn’t extend the serving cell MO to include both NCD-SSB and CD-SSB but only one SSB would be contained in the servingCellMO. The reference SSB used to determine the intra/inter-frequency should be the SSB in the </w:t>
            </w:r>
            <w:r w:rsidRPr="00D33958">
              <w:rPr>
                <w:i/>
                <w:iCs/>
                <w:snapToGrid w:val="0"/>
              </w:rPr>
              <w:t>servingCellMO</w:t>
            </w:r>
            <w:r>
              <w:rPr>
                <w:snapToGrid w:val="0"/>
              </w:rPr>
              <w:t>.</w:t>
            </w:r>
            <w:r w:rsidRPr="00CC54E9">
              <w:t xml:space="preserve"> </w:t>
            </w:r>
            <w:r>
              <w:t xml:space="preserve">If use SSB inside active BWP as the reference SSB, the intra-frequency and inter-frequency measurement would dynamically change due to BWP switching and the definition would be invalid when active BWP has no SSB inside. </w:t>
            </w:r>
            <w:r>
              <w:rPr>
                <w:bCs/>
                <w:lang w:val="en-US" w:eastAsia="ko-KR"/>
              </w:rPr>
              <w:t xml:space="preserve"> </w:t>
            </w:r>
          </w:p>
          <w:p w14:paraId="645FF9FE" w14:textId="77777777" w:rsidR="00170B22" w:rsidRDefault="00170B22" w:rsidP="00170B22">
            <w:pPr>
              <w:rPr>
                <w:b/>
                <w:color w:val="000000" w:themeColor="text1"/>
                <w:u w:val="single"/>
                <w:lang w:val="en-US" w:eastAsia="ko-KR"/>
              </w:rPr>
            </w:pPr>
            <w:r>
              <w:rPr>
                <w:b/>
                <w:color w:val="000000" w:themeColor="text1"/>
                <w:u w:val="single"/>
                <w:lang w:val="en-US" w:eastAsia="ko-KR"/>
              </w:rPr>
              <w:t>Issue 5-1-4: Definition of SSB based intra-frequency measurement</w:t>
            </w:r>
          </w:p>
          <w:p w14:paraId="510666FB" w14:textId="77777777" w:rsidR="00170B22" w:rsidRDefault="00170B22" w:rsidP="00170B22">
            <w:pPr>
              <w:rPr>
                <w:bCs/>
                <w:lang w:val="en-US" w:eastAsia="ko-KR"/>
              </w:rPr>
            </w:pPr>
            <w:r>
              <w:rPr>
                <w:bCs/>
                <w:lang w:val="en-US" w:eastAsia="ko-KR"/>
              </w:rPr>
              <w:t>Option 1 and 2, the reference SSB is based on issue 5-1-3.</w:t>
            </w:r>
          </w:p>
          <w:p w14:paraId="7DA97FA0" w14:textId="77777777" w:rsidR="00170B22" w:rsidRDefault="00170B22" w:rsidP="00170B22">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6A921229" w14:textId="77777777" w:rsidR="00170B22" w:rsidRDefault="00170B22" w:rsidP="00170B22">
            <w:pPr>
              <w:rPr>
                <w:bCs/>
                <w:lang w:val="en-US" w:eastAsia="ko-KR"/>
              </w:rPr>
            </w:pPr>
            <w:r>
              <w:rPr>
                <w:bCs/>
                <w:lang w:val="en-US" w:eastAsia="ko-KR"/>
              </w:rPr>
              <w:t xml:space="preserve">Option 3, because our current understanding is </w:t>
            </w:r>
            <w:r>
              <w:t xml:space="preserve">only one SSB could be configured in </w:t>
            </w:r>
            <w:r w:rsidRPr="00D33958">
              <w:rPr>
                <w:i/>
                <w:iCs/>
                <w:snapToGrid w:val="0"/>
              </w:rPr>
              <w:t>servingCellMO</w:t>
            </w:r>
            <w:r>
              <w:rPr>
                <w:snapToGrid w:val="0"/>
              </w:rPr>
              <w:t>, so we don’t need to further discuss the case when both CD-SSB and NCD-SSB are configured for serving cell measurement,</w:t>
            </w:r>
            <w:r>
              <w:rPr>
                <w:bCs/>
                <w:lang w:val="en-US" w:eastAsia="ko-KR"/>
              </w:rPr>
              <w:t xml:space="preserve"> unless</w:t>
            </w:r>
            <w:r>
              <w:t xml:space="preserve"> </w:t>
            </w:r>
            <w:r w:rsidRPr="009A4A21">
              <w:rPr>
                <w:bCs/>
                <w:lang w:val="en-US" w:eastAsia="ko-KR"/>
              </w:rPr>
              <w:t xml:space="preserve">RAN2 confirms </w:t>
            </w:r>
            <w:r>
              <w:rPr>
                <w:bCs/>
                <w:lang w:val="en-US" w:eastAsia="ko-KR"/>
              </w:rPr>
              <w:t>serving cell measurement could be configured on both CD-SSB and NCD-SSB</w:t>
            </w:r>
            <w:r w:rsidRPr="009A4A21">
              <w:rPr>
                <w:bCs/>
                <w:lang w:val="en-US" w:eastAsia="ko-KR"/>
              </w:rPr>
              <w:t xml:space="preserve"> in their reply LS</w:t>
            </w:r>
            <w:r>
              <w:rPr>
                <w:bCs/>
                <w:lang w:val="en-US" w:eastAsia="ko-KR"/>
              </w:rPr>
              <w:t>.</w:t>
            </w:r>
          </w:p>
          <w:p w14:paraId="00CFA49C" w14:textId="77777777" w:rsidR="00170B22" w:rsidRDefault="00170B22" w:rsidP="00170B22">
            <w:pPr>
              <w:rPr>
                <w:bCs/>
                <w:lang w:val="en-US" w:eastAsia="ko-KR"/>
              </w:rPr>
            </w:pPr>
            <w:r>
              <w:rPr>
                <w:bCs/>
                <w:lang w:val="en-US" w:eastAsia="ko-KR"/>
              </w:rPr>
              <w:t>But in case RAN2 allow such serving cell measurement on both CD-SSB and NCD-SSB, we think option 2 makes more sense.</w:t>
            </w:r>
          </w:p>
          <w:p w14:paraId="38EAB5DC" w14:textId="77777777" w:rsidR="00170B22" w:rsidRDefault="00170B22" w:rsidP="00170B2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F4F93D0" w14:textId="77777777" w:rsidR="00170B22" w:rsidRDefault="00170B22" w:rsidP="00170B22">
            <w:pPr>
              <w:rPr>
                <w:bCs/>
                <w:lang w:val="en-US" w:eastAsia="ko-KR"/>
              </w:rPr>
            </w:pPr>
            <w:r>
              <w:rPr>
                <w:bCs/>
                <w:lang w:val="en-US" w:eastAsia="ko-KR"/>
              </w:rPr>
              <w:t>Option 5, same comment as for issue 5-1-5. But in case RAN2 allow such serving cell measurement on both CD-SSB and NCD-SSB, we think option 2 makes more sense.</w:t>
            </w:r>
          </w:p>
          <w:p w14:paraId="4AE65E2A" w14:textId="77777777" w:rsidR="00170B22" w:rsidRDefault="00170B22" w:rsidP="00170B22">
            <w:pPr>
              <w:rPr>
                <w:b/>
                <w:u w:val="single"/>
                <w:lang w:val="en-US" w:eastAsia="ko-KR"/>
              </w:rPr>
            </w:pPr>
            <w:r>
              <w:rPr>
                <w:b/>
                <w:color w:val="000000" w:themeColor="text1"/>
                <w:u w:val="single"/>
                <w:lang w:val="en-US" w:eastAsia="ko-KR"/>
              </w:rPr>
              <w:t>Issue 5-1-7: When both CD-SSB and NCD-SSB are configured for neighbour cell measurements</w:t>
            </w:r>
          </w:p>
          <w:p w14:paraId="02B755AA" w14:textId="77777777" w:rsidR="00170B22" w:rsidRDefault="00170B22" w:rsidP="00170B22">
            <w:pPr>
              <w:rPr>
                <w:bCs/>
                <w:lang w:val="en-US" w:eastAsia="ko-KR"/>
              </w:rPr>
            </w:pPr>
            <w:r>
              <w:rPr>
                <w:bCs/>
                <w:lang w:val="en-US" w:eastAsia="ko-KR"/>
              </w:rPr>
              <w:t>Option 1.</w:t>
            </w:r>
          </w:p>
          <w:p w14:paraId="4E5E1D85" w14:textId="77777777" w:rsidR="00170B22" w:rsidRDefault="00170B22" w:rsidP="00170B22">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0B9F4B18" w14:textId="77777777" w:rsidR="00170B22" w:rsidRDefault="00170B22" w:rsidP="00170B22">
            <w:pPr>
              <w:rPr>
                <w:bCs/>
                <w:lang w:val="en-US" w:eastAsia="ko-KR"/>
              </w:rPr>
            </w:pPr>
            <w:r>
              <w:rPr>
                <w:bCs/>
                <w:lang w:val="en-US" w:eastAsia="ko-KR"/>
              </w:rPr>
              <w:t>Option 1 and recommended WF.</w:t>
            </w:r>
          </w:p>
          <w:p w14:paraId="79107EAE" w14:textId="77777777" w:rsidR="00170B22" w:rsidRDefault="00170B22" w:rsidP="00170B22">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08D8C470" w14:textId="77777777" w:rsidR="00170B22" w:rsidRDefault="00170B22" w:rsidP="00170B22">
            <w:pPr>
              <w:rPr>
                <w:bCs/>
                <w:lang w:val="en-US" w:eastAsia="ko-KR"/>
              </w:rPr>
            </w:pPr>
            <w:r>
              <w:rPr>
                <w:bCs/>
                <w:lang w:val="en-US" w:eastAsia="ko-KR"/>
              </w:rPr>
              <w:t>Option 2, no difference between using CD-SSB and NCD-SSB for cell identification and measurement.</w:t>
            </w:r>
          </w:p>
          <w:p w14:paraId="7EF4AD76" w14:textId="77777777" w:rsidR="00170B22" w:rsidRDefault="00170B22" w:rsidP="00170B22">
            <w:pPr>
              <w:rPr>
                <w:b/>
                <w:color w:val="000000" w:themeColor="text1"/>
                <w:u w:val="single"/>
                <w:lang w:eastAsia="ko-KR"/>
              </w:rPr>
            </w:pPr>
            <w:r>
              <w:rPr>
                <w:b/>
                <w:color w:val="000000" w:themeColor="text1"/>
                <w:u w:val="single"/>
                <w:lang w:eastAsia="ko-KR"/>
              </w:rPr>
              <w:t xml:space="preserve">Issue 5-1-10: Periodicity of NCD-SSB </w:t>
            </w:r>
          </w:p>
          <w:p w14:paraId="0BAF9197" w14:textId="77777777" w:rsidR="00170B22" w:rsidRDefault="00170B22" w:rsidP="00170B22">
            <w:pPr>
              <w:rPr>
                <w:bCs/>
                <w:lang w:val="en-US" w:eastAsia="zh-CN"/>
              </w:rPr>
            </w:pPr>
            <w:r>
              <w:rPr>
                <w:bCs/>
                <w:lang w:val="en-US" w:eastAsia="ko-KR"/>
              </w:rPr>
              <w:t>Option 2 and 3. Option 3 is based on RAN2 agreement tha</w:t>
            </w:r>
            <w:r>
              <w:rPr>
                <w:rFonts w:hint="eastAsia"/>
                <w:bCs/>
                <w:lang w:val="en-US" w:eastAsia="zh-CN"/>
              </w:rPr>
              <w:t>t</w:t>
            </w:r>
            <w:r>
              <w:rPr>
                <w:bCs/>
                <w:lang w:val="en-US" w:eastAsia="zh-CN"/>
              </w:rPr>
              <w:t>:</w:t>
            </w:r>
          </w:p>
          <w:p w14:paraId="6970FBEF" w14:textId="77777777" w:rsidR="00170B22" w:rsidRPr="003445CF"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3445CF">
              <w:rPr>
                <w:highlight w:val="green"/>
              </w:rPr>
              <w:t xml:space="preserve">For connected mode operation NCD-SSB has the same properties (e.g., ssb-PositionsInBurst, </w:t>
            </w:r>
            <w:r w:rsidRPr="003445CF">
              <w:rPr>
                <w:highlight w:val="green"/>
              </w:rPr>
              <w:lastRenderedPageBreak/>
              <w:t>PCI, ssb-periodicity, ssb-PBCH-BlockPower) as the corresponding CD-SSB.</w:t>
            </w:r>
            <w:r w:rsidRPr="003445CF">
              <w:t xml:space="preserve"> FFS if an additional property needs to be specified.</w:t>
            </w:r>
          </w:p>
          <w:p w14:paraId="2E7DF4DD" w14:textId="77777777" w:rsidR="00170B22"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3445CF">
              <w:t>The network may provide absoluteFrequencySSB and ssb-periodicity explicitly for NCD-SSB, i.e., other properties such as PCI, ssb-PBCH-BlockPower, ssb-PositionsInBurst are configured with the same values from serving cell's CD-SSB. FFS for the time offset (feedback from RAN1 might also be received)</w:t>
            </w:r>
          </w:p>
          <w:p w14:paraId="3127917C" w14:textId="77777777" w:rsidR="00170B22" w:rsidRPr="008C78C1" w:rsidRDefault="00170B22" w:rsidP="00170B22">
            <w:pPr>
              <w:pStyle w:val="ListParagraph"/>
              <w:widowControl w:val="0"/>
              <w:numPr>
                <w:ilvl w:val="0"/>
                <w:numId w:val="57"/>
              </w:numPr>
              <w:overflowPunct/>
              <w:autoSpaceDE/>
              <w:autoSpaceDN/>
              <w:adjustRightInd/>
              <w:spacing w:after="0" w:line="240" w:lineRule="auto"/>
              <w:ind w:firstLineChars="0"/>
              <w:jc w:val="both"/>
              <w:textAlignment w:val="auto"/>
            </w:pPr>
            <w:r w:rsidRPr="008C78C1">
              <w:rPr>
                <w:rFonts w:eastAsia="Yu Mincho"/>
              </w:rPr>
              <w:t>The working assumption “The periodicity of NCD-SSB shall be not less than the periodicity of serving cell’s CD-SSB.” is confirmed.</w:t>
            </w:r>
          </w:p>
          <w:p w14:paraId="56051BA9" w14:textId="77777777" w:rsidR="00170B22" w:rsidRDefault="00170B22" w:rsidP="00170B22">
            <w:pPr>
              <w:rPr>
                <w:b/>
                <w:u w:val="single"/>
                <w:lang w:val="en-US" w:eastAsia="ko-KR"/>
              </w:rPr>
            </w:pPr>
          </w:p>
          <w:p w14:paraId="1D030587" w14:textId="77777777" w:rsidR="00170B22" w:rsidRDefault="00170B22" w:rsidP="00170B22">
            <w:pPr>
              <w:rPr>
                <w:b/>
                <w:u w:val="single"/>
                <w:lang w:val="en-US" w:eastAsia="ko-KR"/>
              </w:rPr>
            </w:pPr>
            <w:r>
              <w:rPr>
                <w:b/>
                <w:u w:val="single"/>
                <w:lang w:val="en-US" w:eastAsia="ko-KR"/>
              </w:rPr>
              <w:t xml:space="preserve">Issue 5-1-11: Reporting of RS type (NCD-SSB or CD-SSB) as part of RRM measurement reporting </w:t>
            </w:r>
          </w:p>
          <w:p w14:paraId="17F7CB6F" w14:textId="77777777" w:rsidR="00170B22" w:rsidRPr="008C78C1" w:rsidRDefault="00170B22" w:rsidP="00170B22">
            <w:pPr>
              <w:rPr>
                <w:bCs/>
                <w:lang w:val="en-US" w:eastAsia="ko-KR"/>
              </w:rPr>
            </w:pPr>
            <w:r w:rsidRPr="008C78C1">
              <w:rPr>
                <w:bCs/>
                <w:lang w:val="en-US" w:eastAsia="ko-KR"/>
              </w:rPr>
              <w:t>Option 1</w:t>
            </w:r>
          </w:p>
          <w:p w14:paraId="18442E6E" w14:textId="77777777" w:rsidR="00170B22" w:rsidRDefault="00170B22" w:rsidP="00170B22">
            <w:pPr>
              <w:spacing w:after="120"/>
              <w:rPr>
                <w:b/>
                <w:u w:val="single"/>
                <w:lang w:val="en-US" w:eastAsia="ko-KR"/>
              </w:rPr>
            </w:pPr>
            <w:r>
              <w:rPr>
                <w:b/>
                <w:u w:val="single"/>
                <w:lang w:val="en-US" w:eastAsia="ko-KR"/>
              </w:rPr>
              <w:t>Issue 5-1-12: Serving cell threshold associated SSB</w:t>
            </w:r>
          </w:p>
          <w:p w14:paraId="0AB5E1EB" w14:textId="77777777" w:rsidR="00170B22" w:rsidRDefault="00170B22" w:rsidP="00170B22">
            <w:pPr>
              <w:widowControl w:val="0"/>
              <w:overflowPunct/>
              <w:autoSpaceDE/>
              <w:autoSpaceDN/>
              <w:adjustRightInd/>
              <w:spacing w:after="0" w:line="240" w:lineRule="auto"/>
              <w:jc w:val="both"/>
              <w:textAlignment w:val="auto"/>
            </w:pPr>
            <w:r>
              <w:t>Option 1, the reference SSB is used by serving cell measurement and used to determine intra-frequency and inter-frequency measurement, otherwise it may cause RF switching when UE needs to check those threshold on different SSBs from the reference SSB.</w:t>
            </w:r>
          </w:p>
          <w:p w14:paraId="7EA8B16F" w14:textId="77777777" w:rsidR="00170B22" w:rsidRDefault="00170B22" w:rsidP="00170B22">
            <w:pPr>
              <w:rPr>
                <w:b/>
                <w:u w:val="single"/>
                <w:lang w:val="en-US" w:eastAsia="ko-KR"/>
              </w:rPr>
            </w:pPr>
          </w:p>
        </w:tc>
      </w:tr>
      <w:tr w:rsidR="002C40D6" w14:paraId="5743C817" w14:textId="77777777" w:rsidTr="002B2075">
        <w:tc>
          <w:tcPr>
            <w:tcW w:w="1272" w:type="dxa"/>
          </w:tcPr>
          <w:p w14:paraId="67477D68" w14:textId="77777777" w:rsidR="002C40D6" w:rsidRDefault="002C40D6"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59" w:type="dxa"/>
          </w:tcPr>
          <w:p w14:paraId="3CA2E489" w14:textId="77777777" w:rsidR="002C40D6" w:rsidRPr="00A70DDC" w:rsidRDefault="002C40D6" w:rsidP="002C40D6">
            <w:pPr>
              <w:rPr>
                <w:b/>
                <w:u w:val="single"/>
                <w:lang w:val="en-US" w:eastAsia="ko-KR"/>
              </w:rPr>
            </w:pPr>
            <w:r>
              <w:rPr>
                <w:b/>
                <w:u w:val="single"/>
                <w:lang w:val="en-US" w:eastAsia="ko-KR"/>
              </w:rPr>
              <w:t xml:space="preserve">Issue 5-1-1: Whether to support scenario: </w:t>
            </w:r>
            <w:r w:rsidRPr="00A70DDC">
              <w:rPr>
                <w:b/>
                <w:u w:val="single"/>
                <w:lang w:val="en-US" w:eastAsia="ko-KR"/>
              </w:rPr>
              <w:t>neighbour cells include NCD-SSB on the same frequency location as serving cell CD-SSB</w:t>
            </w:r>
          </w:p>
          <w:p w14:paraId="502628DF" w14:textId="77777777" w:rsidR="002C40D6" w:rsidRPr="00A70DDC" w:rsidRDefault="002C40D6" w:rsidP="002C40D6">
            <w:pPr>
              <w:rPr>
                <w:bCs/>
                <w:lang w:val="en-US" w:eastAsia="ko-KR"/>
              </w:rPr>
            </w:pPr>
            <w:r w:rsidRPr="00A70DDC">
              <w:rPr>
                <w:bCs/>
                <w:lang w:val="en-US" w:eastAsia="ko-KR"/>
              </w:rPr>
              <w:t>We are fine with the proposal to preclude this scenario.</w:t>
            </w:r>
          </w:p>
          <w:p w14:paraId="62FAC954" w14:textId="77777777" w:rsidR="002C40D6" w:rsidRDefault="002C40D6" w:rsidP="002C40D6">
            <w:pPr>
              <w:rPr>
                <w:b/>
                <w:u w:val="single"/>
                <w:lang w:val="en-US" w:eastAsia="ko-KR"/>
              </w:rPr>
            </w:pPr>
            <w:r>
              <w:rPr>
                <w:b/>
                <w:u w:val="single"/>
                <w:lang w:val="en-US" w:eastAsia="ko-KR"/>
              </w:rPr>
              <w:t>Issue 5-1-2: Whether to define requirements for scenario B-2</w:t>
            </w:r>
          </w:p>
          <w:p w14:paraId="4A0A7EF2" w14:textId="77777777" w:rsidR="002C40D6" w:rsidRDefault="002C40D6" w:rsidP="002C40D6">
            <w:pPr>
              <w:rPr>
                <w:lang w:eastAsia="zh-CN"/>
              </w:rPr>
            </w:pPr>
            <w:r>
              <w:rPr>
                <w:rFonts w:eastAsiaTheme="minorEastAsia"/>
                <w:color w:val="000000" w:themeColor="text1"/>
                <w:lang w:val="en-US" w:eastAsia="zh-CN"/>
              </w:rPr>
              <w:t xml:space="preserve">Yes, we should define requirements for this scenario, but in case issue 5-1-1 option 1 is agreed, the description of scenario B-2 might be changed to: </w:t>
            </w:r>
            <w:r>
              <w:rPr>
                <w:lang w:eastAsia="zh-CN"/>
              </w:rPr>
              <w:t>Case B-2: Some neighbour cells include NCD-SSB, and some neighbour cells without NCD-SSB on the same frequency location as serving cell NCD-SSB</w:t>
            </w:r>
          </w:p>
          <w:p w14:paraId="0FB4E52E" w14:textId="77777777" w:rsidR="002C40D6" w:rsidRDefault="002C40D6" w:rsidP="002C40D6">
            <w:r>
              <w:rPr>
                <w:lang w:eastAsia="zh-CN"/>
              </w:rPr>
              <w:t xml:space="preserve">In our view, </w:t>
            </w:r>
            <w:r>
              <w:t>the CD-SSB of the configured neighbour cell needs to be measured, as there is no NCD-SSB available in the active BWP. To do this, the UE needs to retune to CD-SSB and request a measurement gap from serving cell, which may cause serving cell data transfer interruption. Thus, the impact to RRM requirements from scenario B-2 refers to the restricted scheduling availability when measuring each configured neighbour cell without NCD-SSB on the same frequency location using measurement gap(s).</w:t>
            </w:r>
          </w:p>
          <w:p w14:paraId="29C8D254" w14:textId="77777777" w:rsidR="002C40D6" w:rsidRDefault="002C40D6" w:rsidP="002C40D6">
            <w:pPr>
              <w:rPr>
                <w:b/>
                <w:u w:val="single"/>
                <w:lang w:val="en-US" w:eastAsia="ko-KR"/>
              </w:rPr>
            </w:pPr>
            <w:r>
              <w:rPr>
                <w:b/>
                <w:u w:val="single"/>
                <w:lang w:val="en-US" w:eastAsia="ko-KR"/>
              </w:rPr>
              <w:t>Issue 5-1-3: Reference SSB to decide measurement type (intra- or inter-frequency)</w:t>
            </w:r>
          </w:p>
          <w:p w14:paraId="1839B856" w14:textId="77777777" w:rsidR="002C40D6" w:rsidRDefault="002C40D6" w:rsidP="002C40D6">
            <w:pPr>
              <w:rPr>
                <w:lang w:val="en-US"/>
              </w:rPr>
            </w:pPr>
            <w:r>
              <w:rPr>
                <w:lang w:val="en-US"/>
              </w:rPr>
              <w:t xml:space="preserve">We can compromise to option 1 </w:t>
            </w:r>
            <w:r w:rsidRPr="00A70DDC">
              <w:rPr>
                <w:b/>
                <w:bCs/>
                <w:lang w:val="en-US"/>
              </w:rPr>
              <w:t>if only one SSB is configured</w:t>
            </w:r>
            <w:r>
              <w:rPr>
                <w:lang w:val="en-US"/>
              </w:rPr>
              <w:t xml:space="preserve"> in the serving cell measurement object. In this case, in our view, the network would be indicating the reference SSB by configuring it in the serving cell MO. So there is no need for new signaling.</w:t>
            </w:r>
          </w:p>
          <w:p w14:paraId="79616A38" w14:textId="77777777" w:rsidR="002C40D6" w:rsidRDefault="002C40D6" w:rsidP="002C40D6">
            <w:pPr>
              <w:rPr>
                <w:lang w:val="en-US"/>
              </w:rPr>
            </w:pPr>
            <w:r>
              <w:rPr>
                <w:lang w:val="en-US"/>
              </w:rPr>
              <w:t xml:space="preserve">Whether multiple SSBs can be configured in the serving cell MO, is still up to the RAN2 LS reply. </w:t>
            </w:r>
          </w:p>
          <w:p w14:paraId="2934E247" w14:textId="77777777" w:rsidR="002C40D6" w:rsidRDefault="002C40D6" w:rsidP="002C40D6">
            <w:pPr>
              <w:rPr>
                <w:b/>
                <w:color w:val="000000" w:themeColor="text1"/>
                <w:u w:val="single"/>
                <w:lang w:val="en-US" w:eastAsia="ko-KR"/>
              </w:rPr>
            </w:pPr>
            <w:r>
              <w:rPr>
                <w:b/>
                <w:color w:val="000000" w:themeColor="text1"/>
                <w:u w:val="single"/>
                <w:lang w:val="en-US" w:eastAsia="ko-KR"/>
              </w:rPr>
              <w:t>Issue 5-1-4: Definition of SSB based intra-frequency measurement</w:t>
            </w:r>
          </w:p>
          <w:p w14:paraId="6CD9820D" w14:textId="77777777" w:rsidR="002C40D6" w:rsidRDefault="002C40D6" w:rsidP="002C40D6">
            <w:pPr>
              <w:rPr>
                <w:lang w:val="en-US"/>
              </w:rPr>
            </w:pPr>
            <w:r>
              <w:rPr>
                <w:lang w:val="en-US"/>
              </w:rPr>
              <w:t xml:space="preserve">We prefer Option 1, but it depends on how the reference SSB will be defined. </w:t>
            </w:r>
          </w:p>
          <w:p w14:paraId="6F5F18C4" w14:textId="77777777" w:rsidR="002C40D6" w:rsidRDefault="002C40D6" w:rsidP="002C40D6">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2E4614B6" w14:textId="77777777" w:rsidR="002C40D6" w:rsidRDefault="002C40D6" w:rsidP="002C40D6">
            <w:pPr>
              <w:rPr>
                <w:lang w:val="en-US"/>
              </w:rPr>
            </w:pPr>
            <w:r>
              <w:rPr>
                <w:lang w:val="en-US"/>
              </w:rPr>
              <w:t xml:space="preserve">We think that this depends on the RAN2 LS response. But if RAN2 allows this, we support Option 2. </w:t>
            </w:r>
          </w:p>
          <w:p w14:paraId="5195472F" w14:textId="77777777" w:rsidR="002C40D6" w:rsidRDefault="002C40D6" w:rsidP="002C40D6">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66D8B156" w14:textId="77777777" w:rsidR="002C40D6" w:rsidRDefault="002C40D6" w:rsidP="002C40D6">
            <w:pPr>
              <w:rPr>
                <w:lang w:val="en-US"/>
              </w:rPr>
            </w:pPr>
            <w:r>
              <w:rPr>
                <w:lang w:val="en-US"/>
              </w:rPr>
              <w:t xml:space="preserve">We agree with Option 4, that this is an invalid scenario considering the agreements in the last RAN4 meeting. </w:t>
            </w:r>
          </w:p>
          <w:p w14:paraId="2218133A" w14:textId="77777777" w:rsidR="002C40D6" w:rsidRDefault="002C40D6" w:rsidP="002C40D6">
            <w:pPr>
              <w:rPr>
                <w:b/>
                <w:u w:val="single"/>
                <w:lang w:val="en-US" w:eastAsia="ko-KR"/>
              </w:rPr>
            </w:pPr>
            <w:r>
              <w:rPr>
                <w:b/>
                <w:color w:val="000000" w:themeColor="text1"/>
                <w:u w:val="single"/>
                <w:lang w:val="en-US" w:eastAsia="ko-KR"/>
              </w:rPr>
              <w:lastRenderedPageBreak/>
              <w:t>Issue 5-1-7: When both CD-SSB and NCD-SSB are configured for neighbour cell measurements</w:t>
            </w:r>
          </w:p>
          <w:p w14:paraId="10A64987" w14:textId="77777777" w:rsidR="002C40D6" w:rsidRDefault="002C40D6" w:rsidP="002C40D6">
            <w:pPr>
              <w:rPr>
                <w:lang w:val="en-US"/>
              </w:rPr>
            </w:pPr>
            <w:r>
              <w:rPr>
                <w:lang w:val="en-US"/>
              </w:rPr>
              <w:t>Option 1.</w:t>
            </w:r>
          </w:p>
          <w:p w14:paraId="565F6F06" w14:textId="77777777" w:rsidR="002C40D6" w:rsidRDefault="002C40D6" w:rsidP="002C40D6">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26330EC0" w14:textId="77777777" w:rsidR="002C40D6" w:rsidRDefault="002C40D6" w:rsidP="002C40D6">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0FC99FDD" w14:textId="77777777" w:rsidR="002C40D6" w:rsidRDefault="002C40D6" w:rsidP="002C40D6">
            <w:pPr>
              <w:rPr>
                <w:lang w:val="en-US"/>
              </w:rPr>
            </w:pPr>
            <w:r>
              <w:rPr>
                <w:lang w:val="en-US"/>
              </w:rPr>
              <w:t>Option 2a</w:t>
            </w:r>
          </w:p>
          <w:p w14:paraId="45069908" w14:textId="77777777" w:rsidR="002C40D6" w:rsidRDefault="002C40D6" w:rsidP="002C40D6">
            <w:pPr>
              <w:rPr>
                <w:b/>
                <w:color w:val="000000" w:themeColor="text1"/>
                <w:u w:val="single"/>
                <w:lang w:eastAsia="ko-KR"/>
              </w:rPr>
            </w:pPr>
            <w:r>
              <w:rPr>
                <w:b/>
                <w:color w:val="000000" w:themeColor="text1"/>
                <w:u w:val="single"/>
                <w:lang w:eastAsia="ko-KR"/>
              </w:rPr>
              <w:t xml:space="preserve">Issue 5-1-10: Periodicity of NCD-SSB </w:t>
            </w:r>
          </w:p>
          <w:p w14:paraId="2929A724" w14:textId="77777777" w:rsidR="002C40D6" w:rsidRDefault="002C40D6" w:rsidP="002C40D6">
            <w:r>
              <w:t>We support Option 2. It is up to network configuration, but it should not be greater than 160 ms. In general we agree with Huawei’s comments.</w:t>
            </w:r>
          </w:p>
          <w:p w14:paraId="3DFDE4BF" w14:textId="77777777" w:rsidR="002C40D6" w:rsidRDefault="002C40D6" w:rsidP="002C40D6">
            <w:pPr>
              <w:rPr>
                <w:b/>
                <w:u w:val="single"/>
                <w:lang w:val="en-US" w:eastAsia="ko-KR"/>
              </w:rPr>
            </w:pPr>
            <w:r>
              <w:rPr>
                <w:b/>
                <w:u w:val="single"/>
                <w:lang w:val="en-US" w:eastAsia="ko-KR"/>
              </w:rPr>
              <w:t xml:space="preserve">Issue 5-1-11: Reporting of RS type (NCD-SSB or CD-SSB) as part of RRM measurement reporting </w:t>
            </w:r>
          </w:p>
          <w:p w14:paraId="503D56F7" w14:textId="77777777" w:rsidR="002C40D6" w:rsidRPr="00A70DDC" w:rsidRDefault="002C40D6" w:rsidP="002C40D6">
            <w:pPr>
              <w:rPr>
                <w:lang w:val="en-US"/>
              </w:rPr>
            </w:pPr>
            <w:r>
              <w:rPr>
                <w:lang w:val="en-US"/>
              </w:rPr>
              <w:t>Agree with Option 1.</w:t>
            </w:r>
          </w:p>
          <w:p w14:paraId="5C3E2AEE" w14:textId="77777777" w:rsidR="002C40D6" w:rsidRDefault="002C40D6" w:rsidP="002C40D6">
            <w:pPr>
              <w:spacing w:after="120"/>
              <w:rPr>
                <w:b/>
                <w:u w:val="single"/>
                <w:lang w:val="en-US" w:eastAsia="ko-KR"/>
              </w:rPr>
            </w:pPr>
            <w:r>
              <w:rPr>
                <w:b/>
                <w:u w:val="single"/>
                <w:lang w:val="en-US" w:eastAsia="ko-KR"/>
              </w:rPr>
              <w:t>Issue 5-1-12: Serving cell threshold associated SSB</w:t>
            </w:r>
          </w:p>
          <w:p w14:paraId="5801C733" w14:textId="77777777" w:rsidR="002C40D6" w:rsidRDefault="002C40D6" w:rsidP="002C40D6">
            <w:pPr>
              <w:rPr>
                <w:b/>
                <w:u w:val="single"/>
                <w:lang w:val="en-US" w:eastAsia="ko-KR"/>
              </w:rPr>
            </w:pPr>
            <w:r>
              <w:rPr>
                <w:rFonts w:eastAsiaTheme="minorEastAsia"/>
                <w:color w:val="000000" w:themeColor="text1"/>
                <w:lang w:val="en-US" w:eastAsia="zh-CN"/>
              </w:rPr>
              <w:t>We are ok with option 1.</w:t>
            </w:r>
          </w:p>
        </w:tc>
      </w:tr>
      <w:tr w:rsidR="009F1118" w14:paraId="6AFAD101" w14:textId="77777777" w:rsidTr="002B2075">
        <w:tc>
          <w:tcPr>
            <w:tcW w:w="1272" w:type="dxa"/>
          </w:tcPr>
          <w:p w14:paraId="5E600F04" w14:textId="77777777" w:rsidR="009F1118" w:rsidRPr="009F1118" w:rsidRDefault="009F1118" w:rsidP="00170B2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59" w:type="dxa"/>
          </w:tcPr>
          <w:p w14:paraId="262D058A" w14:textId="77777777" w:rsidR="009F1118" w:rsidRDefault="009F1118" w:rsidP="009F1118">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283A46FE" w14:textId="77777777" w:rsidR="009F1118" w:rsidRDefault="009F1118" w:rsidP="002C40D6">
            <w:pPr>
              <w:rPr>
                <w:rFonts w:eastAsiaTheme="minorEastAsia"/>
                <w:b/>
                <w:u w:val="single"/>
                <w:lang w:val="en-US" w:eastAsia="zh-CN"/>
              </w:rPr>
            </w:pPr>
          </w:p>
          <w:p w14:paraId="5EC2392A" w14:textId="77777777" w:rsidR="00586AC1" w:rsidRDefault="00586AC1" w:rsidP="00586AC1">
            <w:pPr>
              <w:rPr>
                <w:b/>
                <w:u w:val="single"/>
                <w:lang w:val="en-US" w:eastAsia="ko-KR"/>
              </w:rPr>
            </w:pPr>
            <w:r>
              <w:rPr>
                <w:b/>
                <w:u w:val="single"/>
                <w:lang w:val="en-US" w:eastAsia="ko-KR"/>
              </w:rPr>
              <w:t>Issue 5-1-2: Whether to define requirements for scenario B-2</w:t>
            </w:r>
          </w:p>
          <w:p w14:paraId="5C17F79E" w14:textId="77777777" w:rsidR="00586AC1" w:rsidRDefault="00586AC1" w:rsidP="002C40D6">
            <w:pPr>
              <w:rPr>
                <w:rFonts w:eastAsiaTheme="minorEastAsia"/>
                <w:b/>
                <w:u w:val="single"/>
                <w:lang w:val="en-US" w:eastAsia="zh-CN"/>
              </w:rPr>
            </w:pPr>
            <w:r>
              <w:rPr>
                <w:rFonts w:eastAsiaTheme="minorEastAsia" w:hint="eastAsia"/>
                <w:b/>
                <w:u w:val="single"/>
                <w:lang w:val="en-US" w:eastAsia="zh-CN"/>
              </w:rPr>
              <w:t xml:space="preserve">Option 2. In our contribution, we explained why scenario B-2 should be supported. We </w:t>
            </w:r>
            <w:r>
              <w:rPr>
                <w:rFonts w:eastAsiaTheme="minorEastAsia"/>
                <w:b/>
                <w:u w:val="single"/>
                <w:lang w:val="en-US" w:eastAsia="zh-CN"/>
              </w:rPr>
              <w:t>believe</w:t>
            </w:r>
            <w:r>
              <w:rPr>
                <w:rFonts w:eastAsiaTheme="minorEastAsia" w:hint="eastAsia"/>
                <w:b/>
                <w:u w:val="single"/>
                <w:lang w:val="en-US" w:eastAsia="zh-CN"/>
              </w:rPr>
              <w:t xml:space="preserve"> that this is no additional requirements required. Some specification clarification may be needed. It is also OK for us to not discuss the scenarios and focus on </w:t>
            </w:r>
            <w:r>
              <w:rPr>
                <w:rFonts w:eastAsiaTheme="minorEastAsia"/>
                <w:b/>
                <w:u w:val="single"/>
                <w:lang w:val="en-US" w:eastAsia="zh-CN"/>
              </w:rPr>
              <w:t>necessary</w:t>
            </w:r>
            <w:r>
              <w:rPr>
                <w:rFonts w:eastAsiaTheme="minorEastAsia" w:hint="eastAsia"/>
                <w:b/>
                <w:u w:val="single"/>
                <w:lang w:val="en-US" w:eastAsia="zh-CN"/>
              </w:rPr>
              <w:t xml:space="preserve"> requirements. </w:t>
            </w:r>
          </w:p>
          <w:p w14:paraId="1E834FCD" w14:textId="77777777" w:rsidR="00586AC1" w:rsidRDefault="00586AC1" w:rsidP="00586AC1">
            <w:pPr>
              <w:rPr>
                <w:b/>
                <w:u w:val="single"/>
                <w:lang w:val="en-US" w:eastAsia="ko-KR"/>
              </w:rPr>
            </w:pPr>
            <w:r>
              <w:rPr>
                <w:b/>
                <w:u w:val="single"/>
                <w:lang w:val="en-US" w:eastAsia="ko-KR"/>
              </w:rPr>
              <w:t>Issue 5-1-3: Reference SSB to decide measurement type (intra- or inter-frequency)</w:t>
            </w:r>
          </w:p>
          <w:p w14:paraId="2E99386D" w14:textId="77777777" w:rsidR="00586AC1" w:rsidRDefault="00931C0E" w:rsidP="002C40D6">
            <w:pPr>
              <w:rPr>
                <w:rFonts w:eastAsiaTheme="minorEastAsia"/>
                <w:b/>
                <w:u w:val="single"/>
                <w:lang w:val="en-US" w:eastAsia="zh-CN"/>
              </w:rPr>
            </w:pPr>
            <w:r>
              <w:rPr>
                <w:rFonts w:eastAsiaTheme="minorEastAsia" w:hint="eastAsia"/>
                <w:b/>
                <w:u w:val="single"/>
                <w:lang w:val="en-US" w:eastAsia="zh-CN"/>
              </w:rPr>
              <w:t xml:space="preserve">Option 1 and Option 3. The key point is that reference SSB should be fixed, instead of changing with active BWP. We are OK with option 1. However, option 1 requires RAN2 changes and we are not sure that whether it can be conmpleted in this meeting. Option 3 does not impact RAN2. </w:t>
            </w:r>
          </w:p>
          <w:p w14:paraId="471675FA" w14:textId="77777777" w:rsidR="00931C0E" w:rsidRDefault="00931C0E" w:rsidP="00931C0E">
            <w:pPr>
              <w:rPr>
                <w:b/>
                <w:color w:val="000000" w:themeColor="text1"/>
                <w:u w:val="single"/>
                <w:lang w:val="en-US" w:eastAsia="ko-KR"/>
              </w:rPr>
            </w:pPr>
            <w:r>
              <w:rPr>
                <w:b/>
                <w:color w:val="000000" w:themeColor="text1"/>
                <w:u w:val="single"/>
                <w:lang w:val="en-US" w:eastAsia="ko-KR"/>
              </w:rPr>
              <w:t>Issue 5-1-4: Definition of SSB based intra-frequency measurement</w:t>
            </w:r>
          </w:p>
          <w:p w14:paraId="43B8E37E"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Option 1. Not much difference between these options. Option 1 is more general.</w:t>
            </w:r>
          </w:p>
          <w:p w14:paraId="26FC334A" w14:textId="77777777" w:rsidR="00931C0E" w:rsidRDefault="00931C0E" w:rsidP="00931C0E">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3448618B"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 xml:space="preserve">Option 2. </w:t>
            </w:r>
          </w:p>
          <w:p w14:paraId="57D2EC28" w14:textId="77777777" w:rsidR="00931C0E" w:rsidRDefault="00931C0E" w:rsidP="00931C0E">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51BAB27E" w14:textId="77777777" w:rsidR="00931C0E" w:rsidRDefault="00931C0E" w:rsidP="002C40D6">
            <w:pPr>
              <w:rPr>
                <w:rFonts w:eastAsiaTheme="minorEastAsia"/>
                <w:b/>
                <w:u w:val="single"/>
                <w:lang w:val="en-US" w:eastAsia="zh-CN"/>
              </w:rPr>
            </w:pPr>
            <w:r>
              <w:rPr>
                <w:rFonts w:eastAsiaTheme="minorEastAsia" w:hint="eastAsia"/>
                <w:b/>
                <w:u w:val="single"/>
                <w:lang w:val="en-US" w:eastAsia="zh-CN"/>
              </w:rPr>
              <w:t>Option 2</w:t>
            </w:r>
          </w:p>
          <w:p w14:paraId="025E5E33" w14:textId="77777777" w:rsidR="00B37E47" w:rsidRDefault="00B37E47" w:rsidP="00B37E47">
            <w:pPr>
              <w:rPr>
                <w:b/>
                <w:u w:val="single"/>
                <w:lang w:val="en-US" w:eastAsia="ko-KR"/>
              </w:rPr>
            </w:pPr>
            <w:r>
              <w:rPr>
                <w:b/>
                <w:color w:val="000000" w:themeColor="text1"/>
                <w:u w:val="single"/>
                <w:lang w:val="en-US" w:eastAsia="ko-KR"/>
              </w:rPr>
              <w:t>Issue 5-1-7: When both CD-SSB and NCD-SSB are configured for neighbour cell measurements</w:t>
            </w:r>
          </w:p>
          <w:p w14:paraId="79507682"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t>Option 1</w:t>
            </w:r>
          </w:p>
          <w:p w14:paraId="1EDF4AF9" w14:textId="77777777" w:rsidR="00B37E47" w:rsidRDefault="00B37E47" w:rsidP="00B37E47">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774BF2AB"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lastRenderedPageBreak/>
              <w:t>This has already been agreed in previous meeting. OK with tentative agreement.</w:t>
            </w:r>
          </w:p>
          <w:p w14:paraId="37A97D83" w14:textId="77777777" w:rsidR="00B37E47" w:rsidRDefault="00B37E47" w:rsidP="00B37E47">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7C40D9F0" w14:textId="77777777" w:rsidR="00B37E47" w:rsidRDefault="00B37E47" w:rsidP="002C40D6">
            <w:pPr>
              <w:rPr>
                <w:rFonts w:eastAsiaTheme="minorEastAsia"/>
                <w:b/>
                <w:u w:val="single"/>
                <w:lang w:val="en-US" w:eastAsia="zh-CN"/>
              </w:rPr>
            </w:pPr>
            <w:r>
              <w:rPr>
                <w:rFonts w:eastAsiaTheme="minorEastAsia" w:hint="eastAsia"/>
                <w:b/>
                <w:u w:val="single"/>
                <w:lang w:val="en-US" w:eastAsia="zh-CN"/>
              </w:rPr>
              <w:t xml:space="preserve">Option 2. RAN4 RRM requirements do not </w:t>
            </w:r>
            <w:r>
              <w:rPr>
                <w:rFonts w:eastAsiaTheme="minorEastAsia"/>
                <w:b/>
                <w:u w:val="single"/>
                <w:lang w:val="en-US" w:eastAsia="zh-CN"/>
              </w:rPr>
              <w:t>differentiate</w:t>
            </w:r>
            <w:r>
              <w:rPr>
                <w:rFonts w:eastAsiaTheme="minorEastAsia" w:hint="eastAsia"/>
                <w:b/>
                <w:u w:val="single"/>
                <w:lang w:val="en-US" w:eastAsia="zh-CN"/>
              </w:rPr>
              <w:t xml:space="preserve"> CD-SSB and NCD-SSB.</w:t>
            </w:r>
          </w:p>
          <w:p w14:paraId="5EF5B3BD" w14:textId="77777777" w:rsidR="00B37E47" w:rsidRDefault="00B37E47" w:rsidP="00B37E47">
            <w:pPr>
              <w:rPr>
                <w:rFonts w:eastAsiaTheme="minorEastAsia"/>
                <w:b/>
                <w:color w:val="000000" w:themeColor="text1"/>
                <w:u w:val="single"/>
                <w:lang w:eastAsia="zh-CN"/>
              </w:rPr>
            </w:pPr>
            <w:r>
              <w:rPr>
                <w:b/>
                <w:color w:val="000000" w:themeColor="text1"/>
                <w:u w:val="single"/>
                <w:lang w:eastAsia="ko-KR"/>
              </w:rPr>
              <w:t xml:space="preserve">Issue 5-1-10: Periodicity of NCD-SSB </w:t>
            </w:r>
          </w:p>
          <w:p w14:paraId="12FD34B3" w14:textId="77777777" w:rsidR="00B37E47" w:rsidRDefault="00B37E47" w:rsidP="00B37E47">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 1 and option 2. We had discussed this issue before, it was not agreed to restrict the same periodicity of NCD-SSB. </w:t>
            </w:r>
          </w:p>
          <w:p w14:paraId="16DB851B" w14:textId="77777777" w:rsidR="00B37E47" w:rsidRDefault="00B37E47" w:rsidP="00B37E47">
            <w:pPr>
              <w:rPr>
                <w:b/>
                <w:u w:val="single"/>
                <w:lang w:val="en-US" w:eastAsia="ko-KR"/>
              </w:rPr>
            </w:pPr>
            <w:r>
              <w:rPr>
                <w:b/>
                <w:u w:val="single"/>
                <w:lang w:val="en-US" w:eastAsia="ko-KR"/>
              </w:rPr>
              <w:t xml:space="preserve">Issue 5-1-11: Reporting of RS type (NCD-SSB or CD-SSB) as part of RRM measurement reporting </w:t>
            </w:r>
          </w:p>
          <w:p w14:paraId="7E8E1A9F" w14:textId="77777777" w:rsidR="00B37E47" w:rsidRDefault="00B37E47" w:rsidP="00B37E47">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2CA04059" w14:textId="77777777" w:rsidR="00B37E47" w:rsidRDefault="00B37E47" w:rsidP="00B37E47">
            <w:pPr>
              <w:spacing w:after="120"/>
              <w:rPr>
                <w:b/>
                <w:u w:val="single"/>
                <w:lang w:val="en-US" w:eastAsia="ko-KR"/>
              </w:rPr>
            </w:pPr>
            <w:r>
              <w:rPr>
                <w:b/>
                <w:u w:val="single"/>
                <w:lang w:val="en-US" w:eastAsia="ko-KR"/>
              </w:rPr>
              <w:t>Issue 5-1-12: Serving cell threshold associated SSB</w:t>
            </w:r>
          </w:p>
          <w:p w14:paraId="1AD1501B" w14:textId="77777777" w:rsidR="00B37E47" w:rsidRPr="00B37E47" w:rsidRDefault="00B37E47" w:rsidP="002C40D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OK with option 1</w:t>
            </w:r>
          </w:p>
        </w:tc>
      </w:tr>
      <w:tr w:rsidR="00BC5C28" w14:paraId="15095063" w14:textId="77777777" w:rsidTr="002B2075">
        <w:tc>
          <w:tcPr>
            <w:tcW w:w="1272" w:type="dxa"/>
          </w:tcPr>
          <w:p w14:paraId="33311238" w14:textId="77777777" w:rsidR="00BC5C28" w:rsidRDefault="00BC5C28" w:rsidP="00BC5C28">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7C94B5BF" w14:textId="77777777" w:rsidR="00BC5C28" w:rsidRDefault="00BC5C28" w:rsidP="00BC5C28">
            <w:pPr>
              <w:rPr>
                <w:rFonts w:eastAsiaTheme="minorEastAsia"/>
                <w:color w:val="000000" w:themeColor="text1"/>
                <w:lang w:eastAsia="zh-CN"/>
              </w:rPr>
            </w:pPr>
            <w:r w:rsidRPr="00C91660">
              <w:rPr>
                <w:b/>
                <w:u w:val="single"/>
                <w:lang w:val="en-US" w:eastAsia="ko-KR"/>
              </w:rPr>
              <w:t xml:space="preserve">Issue 5-1-1: </w:t>
            </w:r>
            <w:r w:rsidRPr="00A04D08">
              <w:rPr>
                <w:b/>
                <w:u w:val="single"/>
                <w:lang w:val="en-US" w:eastAsia="ko-KR"/>
              </w:rPr>
              <w:t xml:space="preserve">Whether to support scenario: </w:t>
            </w:r>
            <w:r w:rsidRPr="00A04D08">
              <w:rPr>
                <w:rFonts w:ascii="Calibri" w:hAnsi="Calibri" w:cs="Calibri"/>
                <w:b/>
                <w:u w:val="single"/>
                <w:lang w:val="en-US"/>
              </w:rPr>
              <w:t>neighbour cells include NCD-SSB on the same frequency location as serving cell CD-SSB</w:t>
            </w:r>
          </w:p>
          <w:p w14:paraId="700D648F"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 xml:space="preserve">Fine with option 1. </w:t>
            </w:r>
          </w:p>
          <w:p w14:paraId="4CD7ABAC" w14:textId="77777777" w:rsidR="00BC5C28" w:rsidRDefault="00BC5C28" w:rsidP="00BC5C28">
            <w:pPr>
              <w:rPr>
                <w:rFonts w:eastAsiaTheme="minorEastAsia"/>
                <w:color w:val="000000" w:themeColor="text1"/>
                <w:lang w:eastAsia="zh-CN"/>
              </w:rPr>
            </w:pPr>
            <w:r w:rsidRPr="00C91660">
              <w:rPr>
                <w:b/>
                <w:u w:val="single"/>
                <w:lang w:val="en-US" w:eastAsia="ko-KR"/>
              </w:rPr>
              <w:t xml:space="preserve">Issue 5-1-2: </w:t>
            </w:r>
            <w:r w:rsidRPr="00A04D08">
              <w:rPr>
                <w:b/>
                <w:u w:val="single"/>
                <w:lang w:val="en-US" w:eastAsia="ko-KR"/>
              </w:rPr>
              <w:t>Whether to define requirements for scenario B-2</w:t>
            </w:r>
          </w:p>
          <w:p w14:paraId="08E1CAB7"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While it may be up to the network to configure NCD-SSB for each cell independently, we can preclude the scenario B-2 from RAN4 discussion.</w:t>
            </w:r>
          </w:p>
          <w:p w14:paraId="592A912A" w14:textId="77777777" w:rsidR="00BC5C28" w:rsidRDefault="00BC5C28" w:rsidP="00BC5C28">
            <w:pPr>
              <w:rPr>
                <w:rFonts w:eastAsiaTheme="minorEastAsia"/>
                <w:color w:val="000000" w:themeColor="text1"/>
                <w:lang w:eastAsia="zh-CN"/>
              </w:rPr>
            </w:pPr>
            <w:r w:rsidRPr="00ED6D67">
              <w:rPr>
                <w:b/>
                <w:u w:val="single"/>
                <w:lang w:val="en-US" w:eastAsia="ko-KR"/>
              </w:rPr>
              <w:t>Issue 5-1-</w:t>
            </w:r>
            <w:r>
              <w:rPr>
                <w:b/>
                <w:u w:val="single"/>
                <w:lang w:val="en-US" w:eastAsia="ko-KR"/>
              </w:rPr>
              <w:t>3</w:t>
            </w:r>
            <w:r w:rsidRPr="00ED6D67">
              <w:rPr>
                <w:b/>
                <w:u w:val="single"/>
                <w:lang w:val="en-US" w:eastAsia="ko-KR"/>
              </w:rPr>
              <w:t>: Reference SSB to decide measurement type (intra- or inter-frequency)</w:t>
            </w:r>
          </w:p>
          <w:p w14:paraId="510FEB6C"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Agree with MTK. Since RAN4 is not defining any requirements for the optional FG 6-1a, we can assume that either CD-SSB or NCD-SSB will be present in the active BWP. So it makes sense to use that SSB as a reference SSB to decide measurement types. Support Option 2.</w:t>
            </w:r>
          </w:p>
          <w:p w14:paraId="6AC76F0A" w14:textId="77777777" w:rsidR="00BC5C28" w:rsidRDefault="00BC5C28" w:rsidP="00BC5C28">
            <w:pPr>
              <w:rPr>
                <w:rFonts w:eastAsiaTheme="minorEastAsia"/>
                <w:color w:val="000000" w:themeColor="text1"/>
                <w:lang w:eastAsia="zh-CN"/>
              </w:rPr>
            </w:pPr>
            <w:r w:rsidRPr="00A04D08">
              <w:rPr>
                <w:b/>
                <w:color w:val="000000" w:themeColor="text1"/>
                <w:u w:val="single"/>
                <w:lang w:val="en-US" w:eastAsia="ko-KR"/>
              </w:rPr>
              <w:t>Issue 5-1-4: Definition of</w:t>
            </w:r>
            <w:r w:rsidRPr="00ED6D67">
              <w:rPr>
                <w:b/>
                <w:color w:val="000000" w:themeColor="text1"/>
                <w:u w:val="single"/>
                <w:lang w:val="en-US" w:eastAsia="ko-KR"/>
              </w:rPr>
              <w:t xml:space="preserve"> SSB based intra-frequency measurement</w:t>
            </w:r>
          </w:p>
          <w:p w14:paraId="7FFBC68B" w14:textId="77777777" w:rsidR="00BC5C28" w:rsidRDefault="00BC5C28" w:rsidP="00BC5C28">
            <w:pPr>
              <w:rPr>
                <w:rFonts w:eastAsiaTheme="minorEastAsia"/>
                <w:color w:val="000000" w:themeColor="text1"/>
                <w:lang w:eastAsia="zh-CN"/>
              </w:rPr>
            </w:pPr>
            <w:r>
              <w:rPr>
                <w:rFonts w:eastAsiaTheme="minorEastAsia"/>
                <w:color w:val="000000" w:themeColor="text1"/>
                <w:lang w:eastAsia="zh-CN"/>
              </w:rPr>
              <w:t>Based on our understanding on the previous issue, we support option 3.</w:t>
            </w:r>
          </w:p>
          <w:p w14:paraId="78FCC2B2" w14:textId="77777777" w:rsidR="00BC5C28" w:rsidRDefault="00BC5C28" w:rsidP="00BC5C28">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3C61EC7"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We support option 3. We do not see a need to configure both CD-SSB and NCD-SSB for serving cell measurements. RAN4 should not discuss this unless RAN2 confirms the feasibility of this scenario.</w:t>
            </w:r>
          </w:p>
          <w:p w14:paraId="3297725D" w14:textId="77777777" w:rsidR="00BC5C28" w:rsidRDefault="00BC5C28" w:rsidP="00BC5C28">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770B2ADB"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Support option 5. Same comment as above</w:t>
            </w:r>
          </w:p>
          <w:p w14:paraId="027801EF" w14:textId="77777777" w:rsidR="00BC5C28" w:rsidRDefault="00BC5C28" w:rsidP="00BC5C28">
            <w:pPr>
              <w:rPr>
                <w:b/>
                <w:u w:val="single"/>
                <w:lang w:val="en-US" w:eastAsia="ko-KR"/>
              </w:rPr>
            </w:pPr>
            <w:r>
              <w:rPr>
                <w:b/>
                <w:color w:val="000000" w:themeColor="text1"/>
                <w:u w:val="single"/>
                <w:lang w:val="en-US" w:eastAsia="ko-KR"/>
              </w:rPr>
              <w:t>Issue 5-1-7: When both CD-SSB and NCD-SSB are configured for neighbour cell measurements</w:t>
            </w:r>
          </w:p>
          <w:p w14:paraId="50EED05E"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Option 1.</w:t>
            </w:r>
          </w:p>
          <w:p w14:paraId="74BC75DF" w14:textId="77777777" w:rsidR="00BC5C28" w:rsidRDefault="00BC5C28" w:rsidP="00BC5C28">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7D02E70A"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736674B9" w14:textId="77777777" w:rsidR="00BC5C28" w:rsidRDefault="00BC5C28" w:rsidP="00BC5C28">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3C98D46B"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Support option 2. No new requirements are needed.</w:t>
            </w:r>
          </w:p>
          <w:p w14:paraId="4E19E669" w14:textId="77777777" w:rsidR="00BC5C28" w:rsidRDefault="00BC5C28" w:rsidP="00BC5C28">
            <w:pPr>
              <w:rPr>
                <w:b/>
                <w:color w:val="000000" w:themeColor="text1"/>
                <w:u w:val="single"/>
                <w:lang w:eastAsia="ko-KR"/>
              </w:rPr>
            </w:pPr>
            <w:r>
              <w:rPr>
                <w:b/>
                <w:color w:val="000000" w:themeColor="text1"/>
                <w:u w:val="single"/>
                <w:lang w:eastAsia="ko-KR"/>
              </w:rPr>
              <w:t xml:space="preserve">Issue 5-1-10: Periodicity of NCD-SSB </w:t>
            </w:r>
          </w:p>
          <w:p w14:paraId="52A9264E" w14:textId="77777777" w:rsidR="00BC5C28" w:rsidRDefault="00BC5C28" w:rsidP="00BC5C28">
            <w:pPr>
              <w:rPr>
                <w:color w:val="000000" w:themeColor="text1"/>
                <w:lang w:val="en-US" w:eastAsia="zh-CN"/>
              </w:rPr>
            </w:pPr>
            <w:r>
              <w:rPr>
                <w:color w:val="000000" w:themeColor="text1"/>
                <w:lang w:val="en-US" w:eastAsia="zh-CN"/>
              </w:rPr>
              <w:lastRenderedPageBreak/>
              <w:t>Agree with option 2 and 3</w:t>
            </w:r>
          </w:p>
          <w:p w14:paraId="3E2F6836" w14:textId="77777777" w:rsidR="00BC5C28" w:rsidRDefault="00BC5C28" w:rsidP="00BC5C28">
            <w:pPr>
              <w:rPr>
                <w:b/>
                <w:u w:val="single"/>
                <w:lang w:val="en-US" w:eastAsia="ko-KR"/>
              </w:rPr>
            </w:pPr>
            <w:r>
              <w:rPr>
                <w:b/>
                <w:u w:val="single"/>
                <w:lang w:val="en-US" w:eastAsia="ko-KR"/>
              </w:rPr>
              <w:t xml:space="preserve">Issue 5-1-11: Reporting of RS type (NCD-SSB or CD-SSB) as part of RRM measurement reporting </w:t>
            </w:r>
          </w:p>
          <w:p w14:paraId="3BBDAC58" w14:textId="77777777" w:rsidR="00BC5C28" w:rsidRDefault="00BC5C28" w:rsidP="00BC5C28">
            <w:pPr>
              <w:rPr>
                <w:rFonts w:eastAsiaTheme="minorEastAsia"/>
                <w:color w:val="000000" w:themeColor="text1"/>
                <w:lang w:val="en-US" w:eastAsia="zh-CN"/>
              </w:rPr>
            </w:pPr>
            <w:r>
              <w:rPr>
                <w:rFonts w:eastAsiaTheme="minorEastAsia"/>
                <w:color w:val="000000" w:themeColor="text1"/>
                <w:lang w:val="en-US" w:eastAsia="zh-CN"/>
              </w:rPr>
              <w:t>Agree with option 1.</w:t>
            </w:r>
          </w:p>
          <w:p w14:paraId="768985CE" w14:textId="77777777" w:rsidR="00BC5C28" w:rsidRDefault="00BC5C28" w:rsidP="00BC5C28">
            <w:pPr>
              <w:spacing w:after="120"/>
              <w:rPr>
                <w:b/>
                <w:u w:val="single"/>
                <w:lang w:val="en-US" w:eastAsia="ko-KR"/>
              </w:rPr>
            </w:pPr>
            <w:r>
              <w:rPr>
                <w:b/>
                <w:u w:val="single"/>
                <w:lang w:val="en-US" w:eastAsia="ko-KR"/>
              </w:rPr>
              <w:t>Issue 5-1-12: Serving cell threshold associated SSB</w:t>
            </w:r>
          </w:p>
          <w:p w14:paraId="14DF27E0" w14:textId="77777777" w:rsidR="00BC5C28" w:rsidRDefault="00BC5C28" w:rsidP="00BC5C28">
            <w:pPr>
              <w:rPr>
                <w:rFonts w:eastAsiaTheme="minorEastAsia"/>
                <w:color w:val="000000" w:themeColor="text1"/>
                <w:lang w:eastAsia="zh-CN"/>
              </w:rPr>
            </w:pPr>
            <w:r>
              <w:rPr>
                <w:rFonts w:eastAsiaTheme="minorEastAsia"/>
                <w:color w:val="000000" w:themeColor="text1"/>
                <w:lang w:val="en-US" w:eastAsia="zh-CN"/>
              </w:rPr>
              <w:t>Fine with MTK’s suggestion</w:t>
            </w:r>
          </w:p>
          <w:p w14:paraId="50096F8D" w14:textId="77777777" w:rsidR="00BC5C28" w:rsidRDefault="00BC5C28" w:rsidP="00BC5C28">
            <w:pPr>
              <w:rPr>
                <w:b/>
                <w:u w:val="single"/>
                <w:lang w:val="en-US" w:eastAsia="ko-KR"/>
              </w:rPr>
            </w:pPr>
          </w:p>
        </w:tc>
      </w:tr>
      <w:tr w:rsidR="0016665E" w14:paraId="4424BEDF" w14:textId="77777777" w:rsidTr="002B2075">
        <w:tc>
          <w:tcPr>
            <w:tcW w:w="1272" w:type="dxa"/>
          </w:tcPr>
          <w:p w14:paraId="215DA97A" w14:textId="77777777" w:rsidR="0016665E" w:rsidRDefault="0016665E" w:rsidP="0016665E">
            <w:pPr>
              <w:spacing w:after="120"/>
              <w:rPr>
                <w:color w:val="000000" w:themeColor="text1"/>
                <w:lang w:val="en-US" w:eastAsia="zh-CN"/>
              </w:rPr>
            </w:pPr>
            <w:r>
              <w:rPr>
                <w:rFonts w:eastAsiaTheme="minorEastAsia"/>
                <w:color w:val="000000" w:themeColor="text1"/>
                <w:lang w:val="en-US" w:eastAsia="zh-CN"/>
              </w:rPr>
              <w:lastRenderedPageBreak/>
              <w:t>vivo</w:t>
            </w:r>
          </w:p>
        </w:tc>
        <w:tc>
          <w:tcPr>
            <w:tcW w:w="8359" w:type="dxa"/>
          </w:tcPr>
          <w:p w14:paraId="213B7A0D" w14:textId="77777777" w:rsidR="0016665E" w:rsidRDefault="0016665E" w:rsidP="0016665E">
            <w:pPr>
              <w:rPr>
                <w:b/>
                <w:u w:val="single"/>
                <w:lang w:val="en-US" w:eastAsia="ko-KR"/>
              </w:rPr>
            </w:pPr>
            <w:r>
              <w:rPr>
                <w:b/>
                <w:u w:val="single"/>
                <w:lang w:val="en-US" w:eastAsia="ko-KR"/>
              </w:rPr>
              <w:t>Issue 5-1-1</w:t>
            </w:r>
          </w:p>
          <w:p w14:paraId="01C5F834" w14:textId="77777777" w:rsidR="0016665E" w:rsidRPr="006B33A3" w:rsidRDefault="0016665E" w:rsidP="0016665E">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 option 1. We also share similar view as Ericsson on idle mode cell reselection.</w:t>
            </w:r>
          </w:p>
          <w:p w14:paraId="22CF8E34" w14:textId="77777777" w:rsidR="0016665E" w:rsidRDefault="0016665E" w:rsidP="0016665E">
            <w:pPr>
              <w:rPr>
                <w:b/>
                <w:u w:val="single"/>
                <w:lang w:val="en-US" w:eastAsia="ko-KR"/>
              </w:rPr>
            </w:pPr>
            <w:r>
              <w:rPr>
                <w:b/>
                <w:u w:val="single"/>
                <w:lang w:val="en-US" w:eastAsia="ko-KR"/>
              </w:rPr>
              <w:t>Issue 5-1-2</w:t>
            </w:r>
          </w:p>
          <w:p w14:paraId="0F8F13EC" w14:textId="77777777" w:rsidR="0016665E" w:rsidRDefault="0016665E" w:rsidP="0016665E">
            <w:pPr>
              <w:rPr>
                <w:b/>
                <w:u w:val="single"/>
                <w:lang w:val="en-US" w:eastAsia="ko-KR"/>
              </w:rPr>
            </w:pPr>
            <w:r>
              <w:rPr>
                <w:rFonts w:ascii="Calibri" w:hAnsi="Calibri" w:cs="Calibri"/>
                <w:lang w:eastAsia="zh-CN"/>
              </w:rPr>
              <w:t xml:space="preserve"> Support option 1a. In our understanding, option 1a is similar to option 2 if no additional requirements specific to scenario B-2 is defined.</w:t>
            </w:r>
            <w:r>
              <w:rPr>
                <w:b/>
                <w:u w:val="single"/>
                <w:lang w:val="en-US" w:eastAsia="ko-KR"/>
              </w:rPr>
              <w:t>Issue 5-1-3</w:t>
            </w:r>
          </w:p>
          <w:p w14:paraId="7EFC0398" w14:textId="77777777" w:rsidR="0016665E" w:rsidRDefault="0016665E" w:rsidP="0016665E">
            <w:pPr>
              <w:rPr>
                <w:sz w:val="22"/>
                <w:szCs w:val="22"/>
              </w:rPr>
            </w:pPr>
            <w:r w:rsidRPr="00A30197">
              <w:rPr>
                <w:rFonts w:hint="eastAsia"/>
                <w:sz w:val="22"/>
                <w:szCs w:val="22"/>
              </w:rPr>
              <w:t>W</w:t>
            </w:r>
            <w:r w:rsidRPr="00A30197">
              <w:rPr>
                <w:sz w:val="22"/>
                <w:szCs w:val="22"/>
              </w:rPr>
              <w:t xml:space="preserve">e agreed in the last meeting that the scenarios supported for RedCap is there is always an SSB in the active BWP. </w:t>
            </w:r>
            <w:r>
              <w:rPr>
                <w:sz w:val="22"/>
                <w:szCs w:val="22"/>
              </w:rPr>
              <w:t>I</w:t>
            </w:r>
            <w:r w:rsidRPr="00761CF3">
              <w:rPr>
                <w:sz w:val="22"/>
                <w:szCs w:val="22"/>
              </w:rPr>
              <w:t>t is not so reasonable</w:t>
            </w:r>
            <w:r>
              <w:rPr>
                <w:sz w:val="22"/>
                <w:szCs w:val="22"/>
              </w:rPr>
              <w:t xml:space="preserve"> </w:t>
            </w:r>
            <w:r w:rsidRPr="00761CF3">
              <w:rPr>
                <w:sz w:val="22"/>
                <w:szCs w:val="22"/>
              </w:rPr>
              <w:t>that serving cell measurements are performed outside active BWP when there is SSB available within the active BWP.</w:t>
            </w:r>
            <w:r>
              <w:rPr>
                <w:sz w:val="22"/>
                <w:szCs w:val="22"/>
              </w:rPr>
              <w:t xml:space="preserve"> </w:t>
            </w:r>
          </w:p>
          <w:p w14:paraId="2522EDA2" w14:textId="77777777" w:rsidR="0016665E" w:rsidRDefault="0016665E" w:rsidP="0016665E">
            <w:pPr>
              <w:spacing w:before="240" w:after="0"/>
              <w:jc w:val="both"/>
              <w:rPr>
                <w:sz w:val="22"/>
                <w:szCs w:val="22"/>
              </w:rPr>
            </w:pPr>
            <w:r>
              <w:rPr>
                <w:sz w:val="22"/>
                <w:szCs w:val="22"/>
              </w:rPr>
              <w:t>If serving cell measurement is based on SSB within active BWP, then the serving cell measurement can always be conducted without measurement gap. It is optimal from system performance perspective and UE power saving perspective. Especially when UE is required to perform serving cell measurement only when UE is in good conditions.</w:t>
            </w:r>
          </w:p>
          <w:p w14:paraId="48032CCE" w14:textId="77777777" w:rsidR="0016665E" w:rsidRDefault="0016665E" w:rsidP="0016665E">
            <w:pPr>
              <w:rPr>
                <w:sz w:val="22"/>
                <w:szCs w:val="22"/>
              </w:rPr>
            </w:pPr>
            <w:r>
              <w:rPr>
                <w:sz w:val="22"/>
                <w:szCs w:val="22"/>
              </w:rPr>
              <w:t>Regarding the concern on measurement type change, e.g., a measurement on a frequency layer is changed from intra-frequency to inter-frequency if BWP switches, there should be no critical issue. The UE implementation complexity may be increased. However,</w:t>
            </w:r>
            <w:r w:rsidRPr="00A93EAB">
              <w:rPr>
                <w:sz w:val="22"/>
                <w:szCs w:val="22"/>
              </w:rPr>
              <w:t xml:space="preserve"> </w:t>
            </w:r>
            <w:r>
              <w:rPr>
                <w:sz w:val="22"/>
                <w:szCs w:val="22"/>
              </w:rPr>
              <w:t>the benefit of UE power saving, system performance improvement and mobility performance improvement are far more than the marginal complexity increase.</w:t>
            </w:r>
          </w:p>
          <w:p w14:paraId="3CDAA338" w14:textId="77777777" w:rsidR="0016665E" w:rsidRPr="00A30197" w:rsidRDefault="0016665E" w:rsidP="0016665E">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herefore, we support option 2.</w:t>
            </w:r>
          </w:p>
          <w:p w14:paraId="2AB460A7" w14:textId="77777777" w:rsidR="0016665E" w:rsidRDefault="0016665E" w:rsidP="0016665E">
            <w:pPr>
              <w:rPr>
                <w:b/>
                <w:color w:val="000000" w:themeColor="text1"/>
                <w:u w:val="single"/>
                <w:lang w:val="en-US" w:eastAsia="ko-KR"/>
              </w:rPr>
            </w:pPr>
            <w:r>
              <w:rPr>
                <w:b/>
                <w:color w:val="000000" w:themeColor="text1"/>
                <w:u w:val="single"/>
                <w:lang w:val="en-US" w:eastAsia="ko-KR"/>
              </w:rPr>
              <w:t>Issue 5-1-4</w:t>
            </w:r>
          </w:p>
          <w:p w14:paraId="64ECC12E" w14:textId="77777777" w:rsidR="0016665E" w:rsidRPr="002F555C" w:rsidRDefault="0016665E" w:rsidP="0016665E">
            <w:pPr>
              <w:rPr>
                <w:rFonts w:eastAsiaTheme="minorEastAsia"/>
                <w:color w:val="000000" w:themeColor="text1"/>
                <w:lang w:eastAsia="zh-CN"/>
              </w:rPr>
            </w:pPr>
            <w:r w:rsidRPr="002F555C">
              <w:rPr>
                <w:rFonts w:eastAsiaTheme="minorEastAsia" w:hint="eastAsia"/>
                <w:color w:val="000000" w:themeColor="text1"/>
                <w:lang w:eastAsia="zh-CN"/>
              </w:rPr>
              <w:t>W</w:t>
            </w:r>
            <w:r w:rsidRPr="002F555C">
              <w:rPr>
                <w:rFonts w:eastAsiaTheme="minorEastAsia"/>
                <w:color w:val="000000" w:themeColor="text1"/>
                <w:lang w:eastAsia="zh-CN"/>
              </w:rPr>
              <w:t>e support option 3.  Since there is always an SSB available within active BWP, the serving cell measurements should be based on the SSB within active BWP.  The intra-frequency measurement should be based on SSB on which serving cell measurement is conducted.</w:t>
            </w:r>
          </w:p>
          <w:p w14:paraId="69BBEBBB" w14:textId="77777777" w:rsidR="0016665E" w:rsidRDefault="0016665E" w:rsidP="0016665E">
            <w:pPr>
              <w:rPr>
                <w:b/>
                <w:color w:val="000000" w:themeColor="text1"/>
                <w:u w:val="single"/>
                <w:lang w:val="en-US" w:eastAsia="ko-KR"/>
              </w:rPr>
            </w:pPr>
            <w:r>
              <w:rPr>
                <w:b/>
                <w:color w:val="000000" w:themeColor="text1"/>
                <w:u w:val="single"/>
                <w:lang w:val="en-US" w:eastAsia="ko-KR"/>
              </w:rPr>
              <w:t>Issue 5-1-5</w:t>
            </w:r>
          </w:p>
          <w:p w14:paraId="694F65F5" w14:textId="77777777" w:rsidR="0016665E" w:rsidRPr="002F555C" w:rsidRDefault="0016665E" w:rsidP="0016665E">
            <w:pPr>
              <w:rPr>
                <w:rFonts w:eastAsiaTheme="minorEastAsia"/>
                <w:color w:val="000000" w:themeColor="text1"/>
                <w:lang w:val="en-US" w:eastAsia="zh-CN"/>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 xml:space="preserve">e support option 2. UE is </w:t>
            </w:r>
            <w:r>
              <w:rPr>
                <w:rFonts w:eastAsiaTheme="minorEastAsia"/>
                <w:color w:val="000000" w:themeColor="text1"/>
                <w:lang w:val="en-US" w:eastAsia="zh-CN"/>
              </w:rPr>
              <w:t xml:space="preserve">not </w:t>
            </w:r>
            <w:r w:rsidRPr="002F555C">
              <w:rPr>
                <w:rFonts w:eastAsiaTheme="minorEastAsia"/>
                <w:color w:val="000000" w:themeColor="text1"/>
                <w:lang w:val="en-US" w:eastAsia="zh-CN"/>
              </w:rPr>
              <w:t>required to measure serving cell on multiple SSBs.</w:t>
            </w:r>
          </w:p>
          <w:p w14:paraId="26075FF7" w14:textId="77777777" w:rsidR="0016665E" w:rsidRDefault="0016665E" w:rsidP="0016665E">
            <w:pPr>
              <w:rPr>
                <w:b/>
                <w:color w:val="000000" w:themeColor="text1"/>
                <w:u w:val="single"/>
                <w:lang w:val="en-US" w:eastAsia="ko-KR"/>
              </w:rPr>
            </w:pPr>
            <w:r>
              <w:rPr>
                <w:b/>
                <w:color w:val="000000" w:themeColor="text1"/>
                <w:u w:val="single"/>
                <w:lang w:val="en-US" w:eastAsia="ko-KR"/>
              </w:rPr>
              <w:t>Issue 5-1-6</w:t>
            </w:r>
          </w:p>
          <w:p w14:paraId="03F95928"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O</w:t>
            </w:r>
            <w:r w:rsidRPr="00F32D3D">
              <w:rPr>
                <w:rFonts w:eastAsiaTheme="minorEastAsia"/>
                <w:color w:val="000000" w:themeColor="text1"/>
                <w:lang w:val="en-US" w:eastAsia="zh-CN"/>
              </w:rPr>
              <w:t>ption 4/4a. It is not a valid scenario to consider.</w:t>
            </w:r>
          </w:p>
          <w:p w14:paraId="0FDDFF84" w14:textId="77777777" w:rsidR="0016665E" w:rsidRDefault="0016665E" w:rsidP="0016665E">
            <w:pPr>
              <w:rPr>
                <w:b/>
                <w:color w:val="000000" w:themeColor="text1"/>
                <w:u w:val="single"/>
                <w:lang w:val="en-US" w:eastAsia="ko-KR"/>
              </w:rPr>
            </w:pPr>
            <w:r>
              <w:rPr>
                <w:b/>
                <w:color w:val="000000" w:themeColor="text1"/>
                <w:u w:val="single"/>
                <w:lang w:val="en-US" w:eastAsia="ko-KR"/>
              </w:rPr>
              <w:t>Issue 5-1-7</w:t>
            </w:r>
          </w:p>
          <w:p w14:paraId="52A03655" w14:textId="77777777" w:rsidR="0016665E" w:rsidRPr="002F555C" w:rsidRDefault="0016665E" w:rsidP="0016665E">
            <w:pPr>
              <w:rPr>
                <w:rFonts w:eastAsiaTheme="minorEastAsia"/>
                <w:color w:val="000000" w:themeColor="text1"/>
                <w:lang w:val="en-US" w:eastAsia="zh-CN"/>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e support the recommended WF.</w:t>
            </w:r>
          </w:p>
          <w:p w14:paraId="67512A60" w14:textId="77777777" w:rsidR="0016665E" w:rsidRDefault="0016665E" w:rsidP="0016665E">
            <w:pPr>
              <w:rPr>
                <w:b/>
                <w:color w:val="000000" w:themeColor="text1"/>
                <w:u w:val="single"/>
                <w:lang w:val="en-US" w:eastAsia="ko-KR"/>
              </w:rPr>
            </w:pPr>
            <w:r>
              <w:rPr>
                <w:b/>
                <w:color w:val="000000" w:themeColor="text1"/>
                <w:u w:val="single"/>
                <w:lang w:val="en-US" w:eastAsia="ko-KR"/>
              </w:rPr>
              <w:t>Issue 5-1-8</w:t>
            </w:r>
          </w:p>
          <w:p w14:paraId="2FD39A5D" w14:textId="77777777" w:rsidR="0016665E" w:rsidRDefault="0016665E" w:rsidP="0016665E">
            <w:pPr>
              <w:rPr>
                <w:b/>
                <w:color w:val="000000" w:themeColor="text1"/>
                <w:u w:val="single"/>
                <w:lang w:val="en-US" w:eastAsia="ko-KR"/>
              </w:rPr>
            </w:pPr>
            <w:r w:rsidRPr="002F555C">
              <w:rPr>
                <w:rFonts w:eastAsiaTheme="minorEastAsia" w:hint="eastAsia"/>
                <w:color w:val="000000" w:themeColor="text1"/>
                <w:lang w:val="en-US" w:eastAsia="zh-CN"/>
              </w:rPr>
              <w:t>W</w:t>
            </w:r>
            <w:r w:rsidRPr="002F555C">
              <w:rPr>
                <w:rFonts w:eastAsiaTheme="minorEastAsia"/>
                <w:color w:val="000000" w:themeColor="text1"/>
                <w:lang w:val="en-US" w:eastAsia="zh-CN"/>
              </w:rPr>
              <w:t>e support the recommended WF.</w:t>
            </w:r>
          </w:p>
          <w:p w14:paraId="63D5B46E" w14:textId="77777777" w:rsidR="0016665E" w:rsidRDefault="0016665E" w:rsidP="0016665E">
            <w:pPr>
              <w:rPr>
                <w:b/>
                <w:color w:val="000000" w:themeColor="text1"/>
                <w:u w:val="single"/>
                <w:lang w:val="en-US" w:eastAsia="ko-KR"/>
              </w:rPr>
            </w:pPr>
            <w:r>
              <w:rPr>
                <w:b/>
                <w:color w:val="000000" w:themeColor="text1"/>
                <w:u w:val="single"/>
                <w:lang w:val="en-US" w:eastAsia="ko-KR"/>
              </w:rPr>
              <w:t>Issue 5-1-9</w:t>
            </w:r>
          </w:p>
          <w:p w14:paraId="1877C737"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lastRenderedPageBreak/>
              <w:t>W</w:t>
            </w:r>
            <w:r w:rsidRPr="00F32D3D">
              <w:rPr>
                <w:rFonts w:eastAsiaTheme="minorEastAsia"/>
                <w:color w:val="000000" w:themeColor="text1"/>
                <w:lang w:val="en-US" w:eastAsia="zh-CN"/>
              </w:rPr>
              <w:t>e support option 2.</w:t>
            </w:r>
          </w:p>
          <w:p w14:paraId="462247FF" w14:textId="77777777" w:rsidR="0016665E" w:rsidRDefault="0016665E" w:rsidP="0016665E">
            <w:pPr>
              <w:rPr>
                <w:b/>
                <w:color w:val="000000" w:themeColor="text1"/>
                <w:u w:val="single"/>
                <w:lang w:val="en-US" w:eastAsia="ko-KR"/>
              </w:rPr>
            </w:pPr>
            <w:r>
              <w:rPr>
                <w:b/>
                <w:color w:val="000000" w:themeColor="text1"/>
                <w:u w:val="single"/>
                <w:lang w:val="en-US" w:eastAsia="ko-KR"/>
              </w:rPr>
              <w:t>Issue 5-1-10</w:t>
            </w:r>
          </w:p>
          <w:p w14:paraId="2C30D243"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O</w:t>
            </w:r>
            <w:r w:rsidRPr="00F32D3D">
              <w:rPr>
                <w:rFonts w:eastAsiaTheme="minorEastAsia"/>
                <w:color w:val="000000" w:themeColor="text1"/>
                <w:lang w:val="en-US" w:eastAsia="zh-CN"/>
              </w:rPr>
              <w:t>ption 2 is supported for maximum configurable periodicity of NCD-SSB.</w:t>
            </w:r>
          </w:p>
          <w:p w14:paraId="67FF18E6"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W</w:t>
            </w:r>
            <w:r w:rsidRPr="00F32D3D">
              <w:rPr>
                <w:rFonts w:eastAsiaTheme="minorEastAsia"/>
                <w:color w:val="000000" w:themeColor="text1"/>
                <w:lang w:val="en-US" w:eastAsia="zh-CN"/>
              </w:rPr>
              <w:t xml:space="preserve">e also support option 3 for how periodicity of NCD-SSB is configured with regard to that of CD-SSB. </w:t>
            </w:r>
          </w:p>
          <w:p w14:paraId="406B111D" w14:textId="77777777" w:rsidR="0016665E" w:rsidRDefault="0016665E" w:rsidP="0016665E">
            <w:pPr>
              <w:rPr>
                <w:b/>
                <w:color w:val="000000" w:themeColor="text1"/>
                <w:u w:val="single"/>
                <w:lang w:val="en-US" w:eastAsia="ko-KR"/>
              </w:rPr>
            </w:pPr>
            <w:r>
              <w:rPr>
                <w:b/>
                <w:color w:val="000000" w:themeColor="text1"/>
                <w:u w:val="single"/>
                <w:lang w:val="en-US" w:eastAsia="ko-KR"/>
              </w:rPr>
              <w:t>Issue 5-1-11</w:t>
            </w:r>
          </w:p>
          <w:p w14:paraId="667C4C0A" w14:textId="77777777" w:rsidR="0016665E" w:rsidRPr="00F32D3D" w:rsidRDefault="0016665E" w:rsidP="0016665E">
            <w:pPr>
              <w:rPr>
                <w:rFonts w:eastAsiaTheme="minorEastAsia"/>
                <w:color w:val="000000" w:themeColor="text1"/>
                <w:lang w:val="en-US" w:eastAsia="zh-CN"/>
              </w:rPr>
            </w:pPr>
            <w:r w:rsidRPr="00F32D3D">
              <w:rPr>
                <w:rFonts w:eastAsiaTheme="minorEastAsia" w:hint="eastAsia"/>
                <w:color w:val="000000" w:themeColor="text1"/>
                <w:lang w:val="en-US" w:eastAsia="zh-CN"/>
              </w:rPr>
              <w:t>S</w:t>
            </w:r>
            <w:r w:rsidRPr="00F32D3D">
              <w:rPr>
                <w:rFonts w:eastAsiaTheme="minorEastAsia"/>
                <w:color w:val="000000" w:themeColor="text1"/>
                <w:lang w:val="en-US" w:eastAsia="zh-CN"/>
              </w:rPr>
              <w:t>upport option 1.</w:t>
            </w:r>
          </w:p>
          <w:p w14:paraId="497E18EA" w14:textId="77777777" w:rsidR="0016665E" w:rsidRDefault="0016665E" w:rsidP="0016665E">
            <w:pPr>
              <w:rPr>
                <w:b/>
                <w:color w:val="000000" w:themeColor="text1"/>
                <w:u w:val="single"/>
                <w:lang w:val="en-US" w:eastAsia="ko-KR"/>
              </w:rPr>
            </w:pPr>
            <w:r>
              <w:rPr>
                <w:b/>
                <w:color w:val="000000" w:themeColor="text1"/>
                <w:u w:val="single"/>
                <w:lang w:val="en-US" w:eastAsia="ko-KR"/>
              </w:rPr>
              <w:t>Issue 5-1-12</w:t>
            </w:r>
          </w:p>
          <w:p w14:paraId="058E9776" w14:textId="77777777" w:rsidR="0016665E" w:rsidRPr="00F32D3D" w:rsidRDefault="0016665E" w:rsidP="0016665E">
            <w:pPr>
              <w:rPr>
                <w:rFonts w:eastAsiaTheme="minorEastAsia"/>
                <w:lang w:val="en-US" w:eastAsia="zh-CN"/>
              </w:rPr>
            </w:pPr>
            <w:r w:rsidRPr="00F32D3D">
              <w:rPr>
                <w:rFonts w:eastAsiaTheme="minorEastAsia" w:hint="eastAsia"/>
                <w:lang w:val="en-US" w:eastAsia="zh-CN"/>
              </w:rPr>
              <w:t>I</w:t>
            </w:r>
            <w:r w:rsidRPr="00F32D3D">
              <w:rPr>
                <w:rFonts w:eastAsiaTheme="minorEastAsia"/>
                <w:lang w:val="en-US" w:eastAsia="zh-CN"/>
              </w:rPr>
              <w:t>n Rel-17, NCD-SSB is not used in IDLE/Inactive state. So, we don’t think the discussion should include thresholds for cell reselection.</w:t>
            </w:r>
          </w:p>
          <w:p w14:paraId="4A554429" w14:textId="77777777" w:rsidR="0016665E" w:rsidRPr="00C91660" w:rsidRDefault="0016665E" w:rsidP="0016665E">
            <w:pPr>
              <w:rPr>
                <w:b/>
                <w:u w:val="single"/>
                <w:lang w:val="en-US" w:eastAsia="ko-KR"/>
              </w:rPr>
            </w:pPr>
            <w:r w:rsidRPr="00F32D3D">
              <w:rPr>
                <w:rFonts w:eastAsiaTheme="minorEastAsia" w:hint="eastAsia"/>
                <w:lang w:val="en-US" w:eastAsia="zh-CN"/>
              </w:rPr>
              <w:t>F</w:t>
            </w:r>
            <w:r w:rsidRPr="00F32D3D">
              <w:rPr>
                <w:rFonts w:eastAsiaTheme="minorEastAsia"/>
                <w:lang w:val="en-US" w:eastAsia="zh-CN"/>
              </w:rPr>
              <w:t>or Connected state, the threshold should be compared to SSB on which serving cell measurement is performed, i.e., the SSB within active BW</w:t>
            </w:r>
            <w:r w:rsidRPr="00F32D3D">
              <w:rPr>
                <w:rFonts w:eastAsiaTheme="minorEastAsia" w:hint="eastAsia"/>
                <w:lang w:val="en-US" w:eastAsia="zh-CN"/>
              </w:rPr>
              <w:t>P</w:t>
            </w:r>
            <w:r w:rsidRPr="00F32D3D">
              <w:rPr>
                <w:rFonts w:eastAsiaTheme="minorEastAsia"/>
                <w:lang w:val="en-US" w:eastAsia="zh-CN"/>
              </w:rPr>
              <w:t>.</w:t>
            </w:r>
          </w:p>
        </w:tc>
      </w:tr>
      <w:tr w:rsidR="0065613D" w14:paraId="102DC7E9" w14:textId="77777777" w:rsidTr="002B2075">
        <w:tc>
          <w:tcPr>
            <w:tcW w:w="1272" w:type="dxa"/>
          </w:tcPr>
          <w:p w14:paraId="50BB5304" w14:textId="77777777" w:rsidR="0065613D" w:rsidRDefault="0065613D" w:rsidP="0065613D">
            <w:pPr>
              <w:spacing w:after="120"/>
              <w:rPr>
                <w:color w:val="000000" w:themeColor="text1"/>
                <w:lang w:val="en-US" w:eastAsia="zh-CN"/>
              </w:rPr>
            </w:pPr>
            <w:r>
              <w:rPr>
                <w:rFonts w:eastAsiaTheme="minorEastAsia"/>
                <w:color w:val="000000" w:themeColor="text1"/>
                <w:lang w:val="en-US" w:eastAsia="zh-CN"/>
              </w:rPr>
              <w:lastRenderedPageBreak/>
              <w:t>OPPO</w:t>
            </w:r>
          </w:p>
        </w:tc>
        <w:tc>
          <w:tcPr>
            <w:tcW w:w="8359" w:type="dxa"/>
          </w:tcPr>
          <w:p w14:paraId="3D6CB0C5" w14:textId="77777777" w:rsidR="0065613D" w:rsidRDefault="0065613D" w:rsidP="0065613D">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0DC65A20"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Fine with option1.</w:t>
            </w:r>
          </w:p>
          <w:p w14:paraId="0D7C27F7" w14:textId="77777777" w:rsidR="0065613D" w:rsidRDefault="0065613D" w:rsidP="0065613D">
            <w:pPr>
              <w:rPr>
                <w:b/>
                <w:u w:val="single"/>
                <w:lang w:val="en-US" w:eastAsia="ko-KR"/>
              </w:rPr>
            </w:pPr>
            <w:r>
              <w:rPr>
                <w:b/>
                <w:u w:val="single"/>
                <w:lang w:val="en-US" w:eastAsia="ko-KR"/>
              </w:rPr>
              <w:t>Issue 5-1-2: Whether to define requirements for scenario B-2</w:t>
            </w:r>
          </w:p>
          <w:p w14:paraId="6F15D3E4"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Support option 1a. </w:t>
            </w:r>
            <w:r>
              <w:t>It is up to network implementation but no requirements for UE.</w:t>
            </w:r>
          </w:p>
          <w:p w14:paraId="336ED5A1" w14:textId="77777777" w:rsidR="0065613D" w:rsidRDefault="0065613D" w:rsidP="0065613D">
            <w:pPr>
              <w:rPr>
                <w:b/>
                <w:u w:val="single"/>
                <w:lang w:val="en-US" w:eastAsia="ko-KR"/>
              </w:rPr>
            </w:pPr>
            <w:r>
              <w:rPr>
                <w:b/>
                <w:u w:val="single"/>
                <w:lang w:val="en-US" w:eastAsia="ko-KR"/>
              </w:rPr>
              <w:t>Issue 5-1-3: Reference SSB to decide measurement type (intra- or inter-frequency)</w:t>
            </w:r>
          </w:p>
          <w:p w14:paraId="3E064872" w14:textId="77777777" w:rsidR="0065613D" w:rsidRPr="00537EE4" w:rsidRDefault="0065613D" w:rsidP="0065613D">
            <w:pPr>
              <w:tabs>
                <w:tab w:val="left" w:pos="360"/>
              </w:tabs>
              <w:rPr>
                <w:rFonts w:eastAsia="MS Mincho"/>
              </w:rPr>
            </w:pPr>
            <w:r>
              <w:rPr>
                <w:rFonts w:eastAsiaTheme="minorEastAsia"/>
                <w:color w:val="000000" w:themeColor="text1"/>
                <w:lang w:eastAsia="zh-CN"/>
              </w:rPr>
              <w:t>Support option 2. Either CD-SSB or NCD-SSB will be present in the active BWP. We p</w:t>
            </w:r>
            <w:r>
              <w:rPr>
                <w:rFonts w:eastAsiaTheme="minorEastAsia"/>
                <w:color w:val="000000" w:themeColor="text1"/>
                <w:lang w:val="en-US" w:eastAsia="zh-CN"/>
              </w:rPr>
              <w:t xml:space="preserve">refer to use the SSB in active BWP as reference SSB, considering RAN2 may decide to change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sidRPr="005E44E7">
              <w:rPr>
                <w:rFonts w:eastAsia="MS Mincho"/>
              </w:rPr>
              <w:t>serving</w:t>
            </w:r>
            <w:r>
              <w:rPr>
                <w:rFonts w:eastAsia="MS Mincho"/>
              </w:rPr>
              <w:t xml:space="preserve"> </w:t>
            </w:r>
            <w:r w:rsidRPr="005E44E7">
              <w:rPr>
                <w:rFonts w:eastAsia="MS Mincho"/>
              </w:rPr>
              <w:t>Cell</w:t>
            </w:r>
            <w:r>
              <w:rPr>
                <w:rFonts w:eastAsia="MS Mincho"/>
              </w:rPr>
              <w:t xml:space="preserve"> </w:t>
            </w:r>
            <w:r w:rsidRPr="005E44E7">
              <w:rPr>
                <w:rFonts w:eastAsia="MS Mincho"/>
              </w:rPr>
              <w:t>MO</w:t>
            </w:r>
            <w:r w:rsidRPr="003E5D97">
              <w:rPr>
                <w:rFonts w:eastAsiaTheme="minorEastAsia"/>
                <w:color w:val="000000" w:themeColor="text1"/>
                <w:lang w:val="en-US" w:eastAsia="zh-CN"/>
              </w:rPr>
              <w:t xml:space="preserve"> upon BWP switching</w:t>
            </w:r>
            <w:r>
              <w:rPr>
                <w:rFonts w:eastAsiaTheme="minorEastAsia"/>
                <w:color w:val="000000" w:themeColor="text1"/>
                <w:lang w:val="en-US" w:eastAsia="zh-CN"/>
              </w:rPr>
              <w:t xml:space="preserve">. </w:t>
            </w:r>
          </w:p>
          <w:p w14:paraId="121617C8" w14:textId="77777777" w:rsidR="0065613D" w:rsidRDefault="0065613D" w:rsidP="0065613D">
            <w:pPr>
              <w:rPr>
                <w:b/>
                <w:color w:val="000000" w:themeColor="text1"/>
                <w:u w:val="single"/>
                <w:lang w:val="en-US" w:eastAsia="ko-KR"/>
              </w:rPr>
            </w:pPr>
            <w:r>
              <w:rPr>
                <w:b/>
                <w:color w:val="000000" w:themeColor="text1"/>
                <w:u w:val="single"/>
                <w:lang w:val="en-US" w:eastAsia="ko-KR"/>
              </w:rPr>
              <w:t>Issue 5-1-4: Definition of SSB based intra-frequency measurement</w:t>
            </w:r>
          </w:p>
          <w:p w14:paraId="749B0961"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We can support option 3, to align with our understanding in issue 5-1-3.</w:t>
            </w:r>
          </w:p>
          <w:p w14:paraId="7AC3B124" w14:textId="77777777" w:rsidR="0065613D" w:rsidRDefault="0065613D" w:rsidP="0065613D">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406FA94A"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OK with option 3. </w:t>
            </w:r>
          </w:p>
          <w:p w14:paraId="16BE556D" w14:textId="77777777" w:rsidR="0065613D" w:rsidRDefault="0065613D" w:rsidP="0065613D">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EDFEC66"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OK with option 5. </w:t>
            </w:r>
          </w:p>
          <w:p w14:paraId="0F7CC892" w14:textId="77777777" w:rsidR="0065613D" w:rsidRDefault="0065613D" w:rsidP="0065613D">
            <w:pPr>
              <w:rPr>
                <w:b/>
                <w:u w:val="single"/>
                <w:lang w:val="en-US" w:eastAsia="ko-KR"/>
              </w:rPr>
            </w:pPr>
            <w:r>
              <w:rPr>
                <w:b/>
                <w:color w:val="000000" w:themeColor="text1"/>
                <w:u w:val="single"/>
                <w:lang w:val="en-US" w:eastAsia="ko-KR"/>
              </w:rPr>
              <w:t>Issue 5-1-7: When both CD-SSB and NCD-SSB are configured for neighbour cell measurements</w:t>
            </w:r>
          </w:p>
          <w:p w14:paraId="41272F67"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Support option 1.</w:t>
            </w:r>
          </w:p>
          <w:p w14:paraId="17525C43" w14:textId="77777777" w:rsidR="0065613D" w:rsidRDefault="0065613D" w:rsidP="0065613D">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4DAA21A6"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with tentative agreement.</w:t>
            </w:r>
          </w:p>
          <w:p w14:paraId="12D9B6B2" w14:textId="77777777" w:rsidR="0065613D" w:rsidRDefault="0065613D" w:rsidP="0065613D">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454298E4"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26F02E95" w14:textId="77777777" w:rsidR="0065613D" w:rsidRDefault="0065613D" w:rsidP="0065613D">
            <w:pPr>
              <w:rPr>
                <w:b/>
                <w:color w:val="000000" w:themeColor="text1"/>
                <w:u w:val="single"/>
                <w:lang w:eastAsia="ko-KR"/>
              </w:rPr>
            </w:pPr>
            <w:r>
              <w:rPr>
                <w:b/>
                <w:color w:val="000000" w:themeColor="text1"/>
                <w:u w:val="single"/>
                <w:lang w:eastAsia="ko-KR"/>
              </w:rPr>
              <w:t xml:space="preserve">Issue 5-1-10: Periodicity of NCD-SSB </w:t>
            </w:r>
          </w:p>
          <w:p w14:paraId="6737D61B" w14:textId="77777777" w:rsidR="0065613D" w:rsidRDefault="0065613D" w:rsidP="0065613D">
            <w:pPr>
              <w:rPr>
                <w:color w:val="000000" w:themeColor="text1"/>
                <w:lang w:val="en-US" w:eastAsia="zh-CN"/>
              </w:rPr>
            </w:pPr>
            <w:r>
              <w:rPr>
                <w:color w:val="000000" w:themeColor="text1"/>
                <w:lang w:val="en-US" w:eastAsia="zh-CN"/>
              </w:rPr>
              <w:lastRenderedPageBreak/>
              <w:t>Fine with option 2 and  3.</w:t>
            </w:r>
          </w:p>
          <w:p w14:paraId="641DAAB0" w14:textId="77777777" w:rsidR="0065613D" w:rsidRDefault="0065613D" w:rsidP="0065613D">
            <w:pPr>
              <w:rPr>
                <w:b/>
                <w:u w:val="single"/>
                <w:lang w:val="en-US" w:eastAsia="ko-KR"/>
              </w:rPr>
            </w:pPr>
            <w:r>
              <w:rPr>
                <w:b/>
                <w:u w:val="single"/>
                <w:lang w:val="en-US" w:eastAsia="ko-KR"/>
              </w:rPr>
              <w:t xml:space="preserve">Issue 5-1-11: Reporting of RS type (NCD-SSB or CD-SSB) as part of RRM measurement reporting </w:t>
            </w:r>
          </w:p>
          <w:p w14:paraId="612A1CD1" w14:textId="77777777" w:rsidR="0065613D" w:rsidRDefault="0065613D" w:rsidP="0065613D">
            <w:pPr>
              <w:rPr>
                <w:rFonts w:eastAsiaTheme="minorEastAsia"/>
                <w:color w:val="000000" w:themeColor="text1"/>
                <w:lang w:val="en-US" w:eastAsia="zh-CN"/>
              </w:rPr>
            </w:pPr>
            <w:r>
              <w:rPr>
                <w:rFonts w:eastAsiaTheme="minorEastAsia"/>
                <w:color w:val="000000" w:themeColor="text1"/>
                <w:lang w:val="en-US" w:eastAsia="zh-CN"/>
              </w:rPr>
              <w:t>Agree with option 1.</w:t>
            </w:r>
          </w:p>
          <w:p w14:paraId="27A079EF" w14:textId="77777777" w:rsidR="0065613D" w:rsidRDefault="0065613D" w:rsidP="0065613D">
            <w:pPr>
              <w:spacing w:after="120"/>
              <w:rPr>
                <w:b/>
                <w:u w:val="single"/>
                <w:lang w:val="en-US" w:eastAsia="ko-KR"/>
              </w:rPr>
            </w:pPr>
            <w:r>
              <w:rPr>
                <w:b/>
                <w:u w:val="single"/>
                <w:lang w:val="en-US" w:eastAsia="ko-KR"/>
              </w:rPr>
              <w:t>Issue 5-1-12: Serving cell threshold associated SSB</w:t>
            </w:r>
          </w:p>
          <w:p w14:paraId="527290E7" w14:textId="77777777" w:rsidR="0065613D" w:rsidRDefault="0065613D" w:rsidP="0065613D">
            <w:pPr>
              <w:rPr>
                <w:b/>
                <w:u w:val="single"/>
                <w:lang w:val="en-US" w:eastAsia="ko-KR"/>
              </w:rPr>
            </w:pPr>
            <w:r>
              <w:rPr>
                <w:rFonts w:eastAsiaTheme="minorEastAsia"/>
                <w:color w:val="000000" w:themeColor="text1"/>
                <w:lang w:val="en-US" w:eastAsia="zh-CN"/>
              </w:rPr>
              <w:t xml:space="preserve">OK with option 1 with the clarification that </w:t>
            </w:r>
            <w:r>
              <w:t>the reference SSB is used by serving cell measurement.</w:t>
            </w:r>
          </w:p>
        </w:tc>
      </w:tr>
      <w:tr w:rsidR="00F72ED2" w14:paraId="4B15090D" w14:textId="77777777" w:rsidTr="002B2075">
        <w:tc>
          <w:tcPr>
            <w:tcW w:w="1272" w:type="dxa"/>
          </w:tcPr>
          <w:p w14:paraId="475AEEE4" w14:textId="77777777" w:rsidR="00F72ED2" w:rsidRPr="00BD3377" w:rsidRDefault="00F72ED2" w:rsidP="0065613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59" w:type="dxa"/>
          </w:tcPr>
          <w:p w14:paraId="068B71FB" w14:textId="77777777" w:rsidR="00F72ED2" w:rsidRDefault="00F72ED2" w:rsidP="00F72ED2">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2EA052CC"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Fine with option1.</w:t>
            </w:r>
          </w:p>
          <w:p w14:paraId="579520D1" w14:textId="77777777" w:rsidR="00F72ED2" w:rsidRDefault="00F72ED2" w:rsidP="00F72ED2">
            <w:pPr>
              <w:rPr>
                <w:b/>
                <w:u w:val="single"/>
                <w:lang w:val="en-US" w:eastAsia="ko-KR"/>
              </w:rPr>
            </w:pPr>
            <w:r>
              <w:rPr>
                <w:b/>
                <w:u w:val="single"/>
                <w:lang w:val="en-US" w:eastAsia="ko-KR"/>
              </w:rPr>
              <w:t>Issue 5-1-2: Whether to define requirements for scenario B-2</w:t>
            </w:r>
          </w:p>
          <w:p w14:paraId="0F18E16C" w14:textId="77777777" w:rsidR="00F72ED2" w:rsidRPr="000B0B1D" w:rsidRDefault="00F72ED2" w:rsidP="00F72ED2">
            <w:pPr>
              <w:rPr>
                <w:rFonts w:eastAsiaTheme="minorEastAsia"/>
                <w:color w:val="000000" w:themeColor="text1"/>
                <w:lang w:eastAsia="zh-CN"/>
              </w:rPr>
            </w:pPr>
            <w:r w:rsidRPr="000B0B1D">
              <w:rPr>
                <w:rFonts w:eastAsiaTheme="minorEastAsia"/>
                <w:color w:val="000000" w:themeColor="text1"/>
                <w:lang w:eastAsia="zh-CN"/>
              </w:rPr>
              <w:t>Prefer option 2.</w:t>
            </w:r>
          </w:p>
          <w:p w14:paraId="488CAA80" w14:textId="77777777" w:rsidR="00F72ED2" w:rsidRPr="007C4BE0" w:rsidRDefault="00F72ED2" w:rsidP="00F72ED2">
            <w:pPr>
              <w:rPr>
                <w:rFonts w:eastAsiaTheme="minorEastAsia"/>
                <w:color w:val="000000" w:themeColor="text1"/>
                <w:lang w:eastAsia="zh-CN"/>
              </w:rPr>
            </w:pPr>
            <w:r w:rsidRPr="000B0B1D">
              <w:rPr>
                <w:rFonts w:eastAsiaTheme="minorEastAsia"/>
                <w:color w:val="000000" w:themeColor="text1"/>
                <w:lang w:eastAsia="zh-CN"/>
              </w:rPr>
              <w:t>We believe that in practical network deployment, the NCD-SSB in neighbour is possibly not in the UE’s NCD-SSB frequency in serving cell. For case B-2, companies that do not support need to provide more reasons for explicitly excluding the scenario, such as: which new requirements or changes comparing to Case A and Case B-1 requirements need to be additionally introduced.</w:t>
            </w:r>
          </w:p>
          <w:p w14:paraId="5775C82A" w14:textId="77777777" w:rsidR="00F72ED2" w:rsidRDefault="00F72ED2" w:rsidP="00F72ED2">
            <w:pPr>
              <w:rPr>
                <w:b/>
                <w:u w:val="single"/>
                <w:lang w:val="en-US" w:eastAsia="ko-KR"/>
              </w:rPr>
            </w:pPr>
            <w:r>
              <w:rPr>
                <w:b/>
                <w:u w:val="single"/>
                <w:lang w:val="en-US" w:eastAsia="ko-KR"/>
              </w:rPr>
              <w:t>Issue 5-1-3: Reference SSB to decide measurement type (intra- or inter-frequency)</w:t>
            </w:r>
          </w:p>
          <w:p w14:paraId="5C8CE107" w14:textId="77777777" w:rsidR="00F72ED2" w:rsidRDefault="00F72ED2" w:rsidP="00F72ED2">
            <w:pPr>
              <w:spacing w:after="120"/>
              <w:rPr>
                <w:rFonts w:eastAsiaTheme="minorEastAsia"/>
                <w:color w:val="000000" w:themeColor="text1"/>
                <w:lang w:val="en-US" w:eastAsia="zh-CN"/>
              </w:rPr>
            </w:pPr>
            <w:r w:rsidRPr="007C4BE0">
              <w:rPr>
                <w:rFonts w:hint="eastAsia"/>
                <w:color w:val="000000" w:themeColor="text1"/>
                <w:lang w:val="en-US" w:eastAsia="zh-CN"/>
              </w:rPr>
              <w:t xml:space="preserve">In our opinion, option 1, </w:t>
            </w:r>
            <w:r w:rsidRPr="007C4BE0">
              <w:rPr>
                <w:rFonts w:eastAsia="SimSun" w:hint="eastAsia"/>
                <w:color w:val="000000" w:themeColor="text1"/>
                <w:lang w:val="en-US" w:eastAsia="zh-CN"/>
              </w:rPr>
              <w:t>option 1a</w:t>
            </w:r>
            <w:r>
              <w:rPr>
                <w:rFonts w:eastAsiaTheme="minorEastAsia" w:hint="eastAsia"/>
                <w:color w:val="000000" w:themeColor="text1"/>
                <w:lang w:val="en-US" w:eastAsia="zh-CN"/>
              </w:rPr>
              <w:t xml:space="preserve">, </w:t>
            </w:r>
            <w:r>
              <w:rPr>
                <w:rFonts w:hint="eastAsia"/>
                <w:color w:val="000000" w:themeColor="text1"/>
                <w:lang w:val="en-US" w:eastAsia="zh-CN"/>
              </w:rPr>
              <w:t xml:space="preserve">option </w:t>
            </w:r>
            <w:r>
              <w:rPr>
                <w:rFonts w:eastAsiaTheme="minorEastAsia" w:hint="eastAsia"/>
                <w:color w:val="000000" w:themeColor="text1"/>
                <w:lang w:val="en-US" w:eastAsia="zh-CN"/>
              </w:rPr>
              <w:t>1b</w:t>
            </w:r>
            <w:r w:rsidRPr="007C4BE0">
              <w:rPr>
                <w:rFonts w:hint="eastAsia"/>
                <w:color w:val="000000" w:themeColor="text1"/>
                <w:lang w:val="en-US" w:eastAsia="zh-CN"/>
              </w:rPr>
              <w:t xml:space="preserve"> </w:t>
            </w:r>
            <w:r>
              <w:rPr>
                <w:rFonts w:eastAsiaTheme="minorEastAsia" w:hint="eastAsia"/>
                <w:color w:val="000000" w:themeColor="text1"/>
                <w:lang w:val="en-US" w:eastAsia="zh-CN"/>
              </w:rPr>
              <w:t xml:space="preserve">and </w:t>
            </w:r>
            <w:r>
              <w:rPr>
                <w:rFonts w:hint="eastAsia"/>
                <w:color w:val="000000" w:themeColor="text1"/>
                <w:lang w:val="en-US" w:eastAsia="zh-CN"/>
              </w:rPr>
              <w:t xml:space="preserve">option </w:t>
            </w:r>
            <w:r>
              <w:rPr>
                <w:rFonts w:eastAsiaTheme="minorEastAsia" w:hint="eastAsia"/>
                <w:color w:val="000000" w:themeColor="text1"/>
                <w:lang w:val="en-US" w:eastAsia="zh-CN"/>
              </w:rPr>
              <w:t xml:space="preserve">1c are fine. And we provide option 1d as the combination of </w:t>
            </w:r>
            <w:r w:rsidRPr="007C4BE0">
              <w:rPr>
                <w:rFonts w:eastAsia="SimSun" w:hint="eastAsia"/>
                <w:color w:val="000000" w:themeColor="text1"/>
                <w:lang w:val="en-US" w:eastAsia="zh-CN"/>
              </w:rPr>
              <w:t>option 1a</w:t>
            </w:r>
            <w:r>
              <w:rPr>
                <w:rFonts w:eastAsiaTheme="minorEastAsia" w:hint="eastAsia"/>
                <w:color w:val="000000" w:themeColor="text1"/>
                <w:lang w:val="en-US" w:eastAsia="zh-CN"/>
              </w:rPr>
              <w:t xml:space="preserve">, </w:t>
            </w:r>
            <w:r>
              <w:rPr>
                <w:rFonts w:hint="eastAsia"/>
                <w:color w:val="000000" w:themeColor="text1"/>
                <w:lang w:val="en-US" w:eastAsia="zh-CN"/>
              </w:rPr>
              <w:t xml:space="preserve">option </w:t>
            </w:r>
            <w:r>
              <w:rPr>
                <w:rFonts w:eastAsiaTheme="minorEastAsia" w:hint="eastAsia"/>
                <w:color w:val="000000" w:themeColor="text1"/>
                <w:lang w:val="en-US" w:eastAsia="zh-CN"/>
              </w:rPr>
              <w:t>1b:</w:t>
            </w:r>
          </w:p>
          <w:p w14:paraId="23A1A75B" w14:textId="77777777" w:rsidR="00F72ED2" w:rsidRPr="007C4BE0" w:rsidRDefault="00F72ED2" w:rsidP="00F72ED2">
            <w:pPr>
              <w:spacing w:after="120"/>
              <w:rPr>
                <w:rFonts w:eastAsiaTheme="minorEastAsia"/>
                <w:color w:val="000000" w:themeColor="text1"/>
                <w:lang w:val="en-US" w:eastAsia="zh-CN"/>
              </w:rPr>
            </w:pPr>
            <w:r>
              <w:rPr>
                <w:rFonts w:eastAsiaTheme="minorEastAsia" w:hint="eastAsia"/>
                <w:color w:val="000000" w:themeColor="text1"/>
                <w:lang w:val="en-US" w:eastAsia="zh-CN"/>
              </w:rPr>
              <w:t>Option 1d (CATT):</w:t>
            </w:r>
          </w:p>
          <w:p w14:paraId="0B9E116C" w14:textId="77777777" w:rsidR="00F72ED2" w:rsidRPr="007C4BE0" w:rsidRDefault="00F72ED2" w:rsidP="00F72ED2">
            <w:pPr>
              <w:pStyle w:val="ListParagraph"/>
              <w:numPr>
                <w:ilvl w:val="0"/>
                <w:numId w:val="34"/>
              </w:numPr>
              <w:spacing w:after="120" w:line="240" w:lineRule="auto"/>
              <w:ind w:firstLineChars="0"/>
              <w:rPr>
                <w:color w:val="000000" w:themeColor="text1"/>
                <w:lang w:eastAsia="zh-CN"/>
              </w:rPr>
            </w:pPr>
            <w:r w:rsidRPr="007C4BE0">
              <w:rPr>
                <w:color w:val="000000" w:themeColor="text1"/>
                <w:lang w:eastAsia="zh-CN"/>
              </w:rPr>
              <w:t xml:space="preserve">If only one SSB is configured for serving cell measurements, either CD-SSB or NCD-SSB, this SSB is used as reference SSB for the definition of intra-frequency measurements. </w:t>
            </w:r>
          </w:p>
          <w:p w14:paraId="4A0F1B06" w14:textId="77777777" w:rsidR="00F72ED2" w:rsidRPr="007C4BE0" w:rsidRDefault="00F72ED2" w:rsidP="00F72ED2">
            <w:pPr>
              <w:pStyle w:val="ListParagraph"/>
              <w:numPr>
                <w:ilvl w:val="0"/>
                <w:numId w:val="34"/>
              </w:numPr>
              <w:spacing w:line="240" w:lineRule="auto"/>
              <w:ind w:firstLineChars="0"/>
              <w:rPr>
                <w:color w:val="000000" w:themeColor="text1"/>
                <w:lang w:eastAsia="zh-CN"/>
              </w:rPr>
            </w:pPr>
            <w:r w:rsidRPr="007C4BE0">
              <w:rPr>
                <w:color w:val="000000" w:themeColor="text1"/>
                <w:lang w:eastAsia="zh-CN"/>
              </w:rPr>
              <w:t>If both NCD-SSB and CD-SSB are configured for serving cell measurements,</w:t>
            </w:r>
            <w:r>
              <w:rPr>
                <w:rFonts w:eastAsiaTheme="minorEastAsia" w:hint="eastAsia"/>
                <w:color w:val="000000" w:themeColor="text1"/>
                <w:lang w:eastAsia="zh-CN"/>
              </w:rPr>
              <w:t xml:space="preserve"> the</w:t>
            </w:r>
            <w:r w:rsidRPr="007C4BE0">
              <w:rPr>
                <w:color w:val="000000" w:themeColor="text1"/>
                <w:lang w:eastAsia="zh-CN"/>
              </w:rPr>
              <w:t xml:space="preserve"> reference SSB</w:t>
            </w:r>
            <w:r>
              <w:rPr>
                <w:rFonts w:eastAsiaTheme="minorEastAsia" w:hint="eastAsia"/>
                <w:color w:val="000000" w:themeColor="text1"/>
                <w:lang w:eastAsia="zh-CN"/>
              </w:rPr>
              <w:t xml:space="preserve"> depends on whether </w:t>
            </w:r>
            <w:r w:rsidRPr="007C4BE0">
              <w:rPr>
                <w:rFonts w:eastAsiaTheme="minorEastAsia" w:hint="eastAsia"/>
                <w:color w:val="000000" w:themeColor="text1"/>
                <w:lang w:eastAsia="zh-CN"/>
              </w:rPr>
              <w:t xml:space="preserve">the NW has </w:t>
            </w:r>
            <w:r>
              <w:rPr>
                <w:rFonts w:eastAsiaTheme="minorEastAsia" w:hint="eastAsia"/>
                <w:color w:val="000000" w:themeColor="text1"/>
                <w:lang w:eastAsia="zh-CN"/>
              </w:rPr>
              <w:t xml:space="preserve">an </w:t>
            </w:r>
            <w:r w:rsidRPr="007C4BE0">
              <w:rPr>
                <w:rFonts w:eastAsiaTheme="minorEastAsia" w:hint="eastAsia"/>
                <w:color w:val="000000" w:themeColor="text1"/>
                <w:lang w:eastAsia="zh-CN"/>
              </w:rPr>
              <w:t>indication</w:t>
            </w:r>
            <w:r>
              <w:rPr>
                <w:rFonts w:eastAsiaTheme="minorEastAsia" w:hint="eastAsia"/>
                <w:color w:val="000000" w:themeColor="text1"/>
                <w:lang w:eastAsia="zh-CN"/>
              </w:rPr>
              <w:t>.</w:t>
            </w:r>
          </w:p>
          <w:p w14:paraId="408C9743" w14:textId="77777777" w:rsidR="00F72ED2" w:rsidRPr="00BB148A" w:rsidRDefault="00F72ED2" w:rsidP="00F72ED2">
            <w:pPr>
              <w:pStyle w:val="ListParagraph"/>
              <w:numPr>
                <w:ilvl w:val="0"/>
                <w:numId w:val="59"/>
              </w:numPr>
              <w:spacing w:line="240" w:lineRule="auto"/>
              <w:ind w:firstLineChars="0"/>
              <w:rPr>
                <w:rFonts w:eastAsiaTheme="minorEastAsia"/>
                <w:color w:val="000000" w:themeColor="text1"/>
                <w:lang w:eastAsia="zh-CN"/>
              </w:rPr>
            </w:pPr>
            <w:r w:rsidRPr="00BB148A">
              <w:rPr>
                <w:color w:val="000000" w:themeColor="text1"/>
                <w:lang w:eastAsia="zh-CN"/>
              </w:rPr>
              <w:t xml:space="preserve">If </w:t>
            </w:r>
            <w:r w:rsidRPr="00BB148A">
              <w:rPr>
                <w:rFonts w:eastAsiaTheme="minorEastAsia"/>
                <w:color w:val="000000" w:themeColor="text1"/>
                <w:lang w:eastAsia="zh-CN"/>
              </w:rPr>
              <w:t xml:space="preserve">the NW indicates NCD-SSB for measurement, then NCD-SSB is used as reference. </w:t>
            </w:r>
          </w:p>
          <w:p w14:paraId="6C93B643" w14:textId="77777777" w:rsidR="00F72ED2" w:rsidRPr="007C4BE0" w:rsidRDefault="00F72ED2" w:rsidP="00F72ED2">
            <w:pPr>
              <w:pStyle w:val="ListParagraph"/>
              <w:numPr>
                <w:ilvl w:val="0"/>
                <w:numId w:val="59"/>
              </w:numPr>
              <w:spacing w:line="240" w:lineRule="auto"/>
              <w:ind w:firstLineChars="0"/>
              <w:rPr>
                <w:color w:val="000000" w:themeColor="text1"/>
                <w:lang w:eastAsia="zh-CN"/>
              </w:rPr>
            </w:pPr>
            <w:r w:rsidRPr="00BB148A">
              <w:rPr>
                <w:rFonts w:eastAsiaTheme="minorEastAsia"/>
                <w:color w:val="000000" w:themeColor="text1"/>
                <w:lang w:eastAsia="zh-CN"/>
              </w:rPr>
              <w:t>Otherwise, CD-SSB is used as reference</w:t>
            </w:r>
            <w:r w:rsidRPr="007C4BE0">
              <w:rPr>
                <w:color w:val="000000" w:themeColor="text1"/>
                <w:lang w:eastAsia="zh-CN"/>
              </w:rPr>
              <w:t>.</w:t>
            </w:r>
          </w:p>
          <w:p w14:paraId="79C408C5" w14:textId="77777777" w:rsidR="00F72ED2" w:rsidRPr="007C4BE0" w:rsidRDefault="00F72ED2" w:rsidP="00F72ED2">
            <w:pPr>
              <w:overflowPunct/>
              <w:autoSpaceDE/>
              <w:autoSpaceDN/>
              <w:adjustRightInd/>
              <w:spacing w:after="120"/>
              <w:textAlignment w:val="auto"/>
              <w:rPr>
                <w:rFonts w:eastAsia="SimSun"/>
                <w:color w:val="000000" w:themeColor="text1"/>
                <w:lang w:val="en-US" w:eastAsia="zh-CN"/>
              </w:rPr>
            </w:pPr>
            <w:r w:rsidRPr="007C4BE0">
              <w:rPr>
                <w:color w:val="000000" w:themeColor="text1"/>
                <w:lang w:val="en-US" w:eastAsia="zh-CN"/>
              </w:rPr>
              <w:t>For option 5, since the Case C scenario (Serving cell active BWP without SSB) has not been considered temporarily, it means that there will always be SSB in the active BWP of the serving cell, so 'there is no SSB is in active BWP' is invalid</w:t>
            </w:r>
            <w:r w:rsidRPr="007C4BE0">
              <w:rPr>
                <w:rFonts w:hint="eastAsia"/>
                <w:color w:val="000000" w:themeColor="text1"/>
                <w:lang w:val="en-US" w:eastAsia="zh-CN"/>
              </w:rPr>
              <w:t>.</w:t>
            </w:r>
          </w:p>
          <w:p w14:paraId="70916513" w14:textId="77777777" w:rsidR="00F72ED2" w:rsidRDefault="00F72ED2" w:rsidP="00F72ED2">
            <w:pPr>
              <w:rPr>
                <w:b/>
                <w:color w:val="000000" w:themeColor="text1"/>
                <w:u w:val="single"/>
                <w:lang w:val="en-US" w:eastAsia="ko-KR"/>
              </w:rPr>
            </w:pPr>
            <w:r>
              <w:rPr>
                <w:b/>
                <w:color w:val="000000" w:themeColor="text1"/>
                <w:u w:val="single"/>
                <w:lang w:val="en-US" w:eastAsia="ko-KR"/>
              </w:rPr>
              <w:t>Issue 5-1-4: Definition of SSB based intra-frequency measurement</w:t>
            </w:r>
          </w:p>
          <w:p w14:paraId="14DF7F51" w14:textId="77777777" w:rsidR="00F72ED2" w:rsidRPr="007C4BE0" w:rsidRDefault="00F72ED2" w:rsidP="00F72ED2">
            <w:pPr>
              <w:spacing w:after="120"/>
              <w:rPr>
                <w:rFonts w:eastAsiaTheme="minorEastAsia"/>
                <w:color w:val="FF0000"/>
                <w:lang w:val="en-US" w:eastAsia="zh-CN"/>
              </w:rPr>
            </w:pPr>
            <w:r>
              <w:rPr>
                <w:rFonts w:hint="eastAsia"/>
                <w:color w:val="FF0000"/>
                <w:lang w:val="en-US" w:eastAsia="zh-CN"/>
              </w:rPr>
              <w:t>What the different between option 1 and option 3? If there is no different, both option 1 and option 3 are all fine with us.</w:t>
            </w:r>
          </w:p>
          <w:p w14:paraId="5D24122D" w14:textId="77777777" w:rsidR="00F72ED2" w:rsidRDefault="00F72ED2" w:rsidP="00F72ED2">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4BDA3AB0" w14:textId="77777777" w:rsidR="00F72ED2" w:rsidRPr="007C4BE0" w:rsidRDefault="00F72ED2" w:rsidP="00F72ED2">
            <w:pPr>
              <w:overflowPunct/>
              <w:autoSpaceDE/>
              <w:autoSpaceDN/>
              <w:adjustRightInd/>
              <w:spacing w:after="120"/>
              <w:textAlignment w:val="auto"/>
              <w:rPr>
                <w:rFonts w:eastAsia="SimSun"/>
                <w:color w:val="FF0000"/>
                <w:lang w:val="en-US" w:eastAsia="zh-CN"/>
              </w:rPr>
            </w:pPr>
            <w:r>
              <w:rPr>
                <w:rFonts w:hint="eastAsia"/>
                <w:color w:val="FF0000"/>
                <w:lang w:val="en-US" w:eastAsia="zh-CN"/>
              </w:rPr>
              <w:t>Support option 2 and</w:t>
            </w:r>
            <w:r w:rsidRPr="00307CFE">
              <w:rPr>
                <w:rFonts w:hint="eastAsia"/>
                <w:color w:val="FF0000"/>
                <w:lang w:val="en-US" w:eastAsia="zh-CN"/>
              </w:rPr>
              <w:t xml:space="preserve"> </w:t>
            </w:r>
            <w:r>
              <w:rPr>
                <w:rFonts w:hint="eastAsia"/>
                <w:color w:val="FF0000"/>
                <w:lang w:val="en-US" w:eastAsia="zh-CN"/>
              </w:rPr>
              <w:t>option 3.</w:t>
            </w:r>
          </w:p>
          <w:p w14:paraId="0E0A52D3" w14:textId="77777777" w:rsidR="00F72ED2" w:rsidRDefault="00F72ED2" w:rsidP="00F72ED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3D1816CF" w14:textId="77777777" w:rsidR="00F72ED2" w:rsidRDefault="00F72ED2" w:rsidP="00F72ED2">
            <w:pPr>
              <w:spacing w:after="120"/>
              <w:rPr>
                <w:color w:val="FF0000"/>
                <w:lang w:val="en-US" w:eastAsia="zh-CN"/>
              </w:rPr>
            </w:pPr>
            <w:r>
              <w:rPr>
                <w:rFonts w:hint="eastAsia"/>
                <w:color w:val="FF0000"/>
                <w:lang w:val="en-US" w:eastAsia="zh-CN"/>
              </w:rPr>
              <w:t>Support option 4.</w:t>
            </w:r>
          </w:p>
          <w:p w14:paraId="602FD8D7" w14:textId="77777777" w:rsidR="00F72ED2" w:rsidRPr="00307CFE" w:rsidRDefault="00F72ED2" w:rsidP="00F72ED2">
            <w:pPr>
              <w:overflowPunct/>
              <w:autoSpaceDE/>
              <w:autoSpaceDN/>
              <w:adjustRightInd/>
              <w:spacing w:after="120"/>
              <w:textAlignment w:val="auto"/>
              <w:rPr>
                <w:rFonts w:eastAsia="SimSun"/>
                <w:color w:val="FF0000"/>
                <w:lang w:val="en-US" w:eastAsia="zh-CN"/>
              </w:rPr>
            </w:pPr>
            <w:r>
              <w:rPr>
                <w:rFonts w:hint="eastAsia"/>
                <w:color w:val="FF0000"/>
                <w:lang w:val="en-US" w:eastAsia="zh-CN"/>
              </w:rPr>
              <w:t xml:space="preserve">For option 5, even </w:t>
            </w:r>
            <w:r w:rsidRPr="00307CFE">
              <w:rPr>
                <w:color w:val="FF0000"/>
                <w:lang w:val="en-US" w:eastAsia="zh-CN"/>
              </w:rPr>
              <w:t>RAN2 confirms the feasibility</w:t>
            </w:r>
            <w:r>
              <w:rPr>
                <w:color w:val="FF0000"/>
                <w:lang w:val="en-US" w:eastAsia="zh-CN"/>
              </w:rPr>
              <w:t xml:space="preserve"> of such case in their reply LS</w:t>
            </w:r>
            <w:r>
              <w:rPr>
                <w:rFonts w:hint="eastAsia"/>
                <w:color w:val="FF0000"/>
                <w:lang w:val="en-US" w:eastAsia="zh-CN"/>
              </w:rPr>
              <w:t xml:space="preserve">, we also consider there is no need to </w:t>
            </w:r>
            <w:r w:rsidRPr="009764BB">
              <w:rPr>
                <w:rFonts w:eastAsia="SimSun"/>
                <w:color w:val="000000" w:themeColor="text1"/>
                <w:lang w:val="en-US" w:eastAsia="zh-CN"/>
              </w:rPr>
              <w:t>discuss the case</w:t>
            </w:r>
            <w:r>
              <w:rPr>
                <w:rFonts w:hint="eastAsia"/>
                <w:color w:val="000000" w:themeColor="text1"/>
                <w:lang w:val="en-US" w:eastAsia="zh-CN"/>
              </w:rPr>
              <w:t>.</w:t>
            </w:r>
          </w:p>
          <w:p w14:paraId="269EA18C" w14:textId="77777777" w:rsidR="00F72ED2" w:rsidRDefault="00F72ED2" w:rsidP="00F72ED2">
            <w:pPr>
              <w:rPr>
                <w:b/>
                <w:u w:val="single"/>
                <w:lang w:val="en-US" w:eastAsia="ko-KR"/>
              </w:rPr>
            </w:pPr>
            <w:r>
              <w:rPr>
                <w:b/>
                <w:color w:val="000000" w:themeColor="text1"/>
                <w:u w:val="single"/>
                <w:lang w:val="en-US" w:eastAsia="ko-KR"/>
              </w:rPr>
              <w:t>Issue 5-1-7: When both CD-SSB and NCD-SSB are configured for neighbour cell measurements</w:t>
            </w:r>
          </w:p>
          <w:p w14:paraId="2EA851DA"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lastRenderedPageBreak/>
              <w:t>Support option 1.</w:t>
            </w:r>
          </w:p>
          <w:p w14:paraId="0A58D172" w14:textId="77777777" w:rsidR="00F72ED2" w:rsidRPr="007C4BE0" w:rsidRDefault="00F72ED2" w:rsidP="00F72ED2">
            <w:pPr>
              <w:rPr>
                <w:rFonts w:eastAsiaTheme="minorEastAsia"/>
                <w:b/>
                <w:u w:val="single"/>
                <w:lang w:val="en-US" w:eastAsia="zh-CN"/>
              </w:rPr>
            </w:pPr>
            <w:r>
              <w:rPr>
                <w:b/>
                <w:color w:val="000000" w:themeColor="text1"/>
                <w:u w:val="single"/>
                <w:lang w:val="en-US" w:eastAsia="ko-KR"/>
              </w:rPr>
              <w:t xml:space="preserve">Issue 5-1-8: Neighbour </w:t>
            </w:r>
            <w:r>
              <w:rPr>
                <w:b/>
                <w:u w:val="single"/>
                <w:lang w:val="en-US" w:eastAsia="ko-KR"/>
              </w:rPr>
              <w:t>cell’s NCD-SSB information</w:t>
            </w:r>
          </w:p>
          <w:p w14:paraId="0C67AD34" w14:textId="77777777" w:rsidR="00F72ED2" w:rsidRPr="007C4BE0" w:rsidRDefault="00F72ED2" w:rsidP="00F72ED2">
            <w:pPr>
              <w:overflowPunct/>
              <w:autoSpaceDE/>
              <w:autoSpaceDN/>
              <w:adjustRightInd/>
              <w:spacing w:after="120"/>
              <w:textAlignment w:val="auto"/>
              <w:rPr>
                <w:rFonts w:eastAsia="SimSun"/>
                <w:lang w:val="en-US" w:eastAsia="zh-CN"/>
              </w:rPr>
            </w:pPr>
            <w:r>
              <w:rPr>
                <w:rFonts w:hint="eastAsia"/>
                <w:lang w:val="en-US" w:eastAsia="zh-CN"/>
              </w:rPr>
              <w:t xml:space="preserve">Agree with the </w:t>
            </w:r>
            <w:r w:rsidRPr="00307CFE">
              <w:rPr>
                <w:lang w:val="en-US" w:eastAsia="zh-CN"/>
              </w:rPr>
              <w:t>Recommended WF</w:t>
            </w:r>
            <w:r>
              <w:rPr>
                <w:rFonts w:hint="eastAsia"/>
                <w:lang w:val="en-US" w:eastAsia="zh-CN"/>
              </w:rPr>
              <w:t>.</w:t>
            </w:r>
          </w:p>
          <w:p w14:paraId="006C4C82" w14:textId="77777777" w:rsidR="00F72ED2" w:rsidRDefault="00F72ED2" w:rsidP="00F72ED2">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55BFB592"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36A59189" w14:textId="77777777" w:rsidR="00F72ED2" w:rsidRDefault="00F72ED2" w:rsidP="00F72ED2">
            <w:pPr>
              <w:rPr>
                <w:b/>
                <w:color w:val="000000" w:themeColor="text1"/>
                <w:u w:val="single"/>
                <w:lang w:eastAsia="ko-KR"/>
              </w:rPr>
            </w:pPr>
            <w:r>
              <w:rPr>
                <w:b/>
                <w:color w:val="000000" w:themeColor="text1"/>
                <w:u w:val="single"/>
                <w:lang w:eastAsia="ko-KR"/>
              </w:rPr>
              <w:t xml:space="preserve">Issue 5-1-10: Periodicity of NCD-SSB </w:t>
            </w:r>
          </w:p>
          <w:p w14:paraId="08CCFE81" w14:textId="77777777" w:rsidR="00F72ED2" w:rsidRDefault="00F72ED2" w:rsidP="00F72ED2">
            <w:pPr>
              <w:rPr>
                <w:rFonts w:eastAsiaTheme="minorEastAsia"/>
                <w:color w:val="000000" w:themeColor="text1"/>
                <w:lang w:val="en-US" w:eastAsia="zh-CN"/>
              </w:rPr>
            </w:pPr>
            <w:r>
              <w:rPr>
                <w:rFonts w:eastAsiaTheme="minorEastAsia"/>
                <w:color w:val="000000" w:themeColor="text1"/>
                <w:lang w:val="en-US" w:eastAsia="zh-CN"/>
              </w:rPr>
              <w:t xml:space="preserve">Support option 2.  </w:t>
            </w:r>
          </w:p>
          <w:p w14:paraId="3B4C4426" w14:textId="77777777" w:rsidR="00F72ED2" w:rsidRDefault="00F72ED2" w:rsidP="00F72ED2">
            <w:pPr>
              <w:rPr>
                <w:b/>
                <w:u w:val="single"/>
                <w:lang w:val="en-US" w:eastAsia="ko-KR"/>
              </w:rPr>
            </w:pPr>
            <w:r>
              <w:rPr>
                <w:b/>
                <w:u w:val="single"/>
                <w:lang w:val="en-US" w:eastAsia="ko-KR"/>
              </w:rPr>
              <w:t xml:space="preserve">Issue 5-1-11: Reporting of RS type (NCD-SSB or CD-SSB) as part of RRM measurement reporting </w:t>
            </w:r>
          </w:p>
          <w:p w14:paraId="77DF42DD" w14:textId="77777777" w:rsidR="00F72ED2" w:rsidRDefault="00F72ED2" w:rsidP="00F72ED2">
            <w:pPr>
              <w:rPr>
                <w:b/>
                <w:u w:val="single"/>
                <w:lang w:val="en-US" w:eastAsia="ko-KR"/>
              </w:rPr>
            </w:pPr>
            <w:r>
              <w:rPr>
                <w:rFonts w:eastAsiaTheme="minorEastAsia"/>
                <w:color w:val="000000" w:themeColor="text1"/>
                <w:lang w:val="en-US" w:eastAsia="zh-CN"/>
              </w:rPr>
              <w:t>Support option 1.</w:t>
            </w:r>
          </w:p>
        </w:tc>
      </w:tr>
    </w:tbl>
    <w:p w14:paraId="01091FCD" w14:textId="77777777" w:rsidR="002239C4" w:rsidRPr="002B2075" w:rsidRDefault="002239C4">
      <w:pPr>
        <w:spacing w:after="120"/>
        <w:rPr>
          <w:lang w:val="en-US" w:eastAsia="zh-CN"/>
        </w:rPr>
      </w:pPr>
    </w:p>
    <w:p w14:paraId="5615BA69" w14:textId="77777777" w:rsidR="002239C4" w:rsidRDefault="002239C4">
      <w:pPr>
        <w:rPr>
          <w:lang w:eastAsia="zh-CN"/>
        </w:rPr>
      </w:pPr>
    </w:p>
    <w:p w14:paraId="1A9D3E2B" w14:textId="77777777" w:rsidR="002239C4" w:rsidRDefault="00F272CB">
      <w:pPr>
        <w:pStyle w:val="Heading3"/>
        <w:rPr>
          <w:color w:val="000000" w:themeColor="text1"/>
          <w:sz w:val="24"/>
          <w:szCs w:val="16"/>
          <w:lang w:val="en-US"/>
        </w:rPr>
      </w:pPr>
      <w:r>
        <w:rPr>
          <w:color w:val="000000" w:themeColor="text1"/>
          <w:sz w:val="24"/>
          <w:szCs w:val="16"/>
          <w:lang w:val="en-US"/>
        </w:rPr>
        <w:t>Sub-topic 5-2 CSSF, gap related issues</w:t>
      </w:r>
    </w:p>
    <w:p w14:paraId="1D66A568"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05E43996" w14:textId="77777777" w:rsidR="002239C4" w:rsidRDefault="00F272CB">
      <w:pPr>
        <w:spacing w:after="120"/>
        <w:rPr>
          <w:color w:val="000000" w:themeColor="text1"/>
          <w:lang w:eastAsia="zh-CN"/>
        </w:rPr>
      </w:pPr>
      <w:r>
        <w:rPr>
          <w:lang w:val="en-US" w:eastAsia="zh-CN"/>
        </w:rPr>
        <w:t>Moderator’s note: To avoid the misunderstanding on the discussion about inter-frequency without gap, it’s important to clarify the scenarios firstly. To facilitate the discussion, the scenarios and figure in tdoc R4-2208980 are reused.</w:t>
      </w:r>
    </w:p>
    <w:p w14:paraId="1F81E8D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val="en-US" w:eastAsia="zh-CN"/>
        </w:rPr>
        <w:t>Case 1</w:t>
      </w:r>
      <w:r>
        <w:rPr>
          <w:rFonts w:eastAsia="SimSun"/>
          <w:lang w:val="en-US" w:eastAsia="zh-CN"/>
        </w:rPr>
        <w:t xml:space="preserve">: </w:t>
      </w:r>
      <w:r>
        <w:rPr>
          <w:rFonts w:eastAsia="SimSun"/>
          <w:color w:val="000000" w:themeColor="text1"/>
          <w:lang w:val="en-US" w:eastAsia="zh-CN"/>
        </w:rPr>
        <w:t>If the intra-frequency measurement definition is based on fixed centre frequency of reference SSB where the reference SSB is indicated as NCD-SSB,</w:t>
      </w:r>
      <w:r>
        <w:rPr>
          <w:rFonts w:eastAsia="SimSun"/>
          <w:lang w:val="en-US" w:eastAsia="zh-CN"/>
        </w:rPr>
        <w:t xml:space="preserve"> MO#1 is an inter-frequency layer which is not overlapping with the serving cell’s SSB. MO#1 falls into UE active BWP.</w:t>
      </w:r>
    </w:p>
    <w:p w14:paraId="55CD4BAD" w14:textId="77777777" w:rsidR="002239C4" w:rsidRDefault="00F272CB">
      <w:pPr>
        <w:pStyle w:val="ListParagraph"/>
        <w:overflowPunct/>
        <w:autoSpaceDE/>
        <w:autoSpaceDN/>
        <w:adjustRightInd/>
        <w:spacing w:after="120"/>
        <w:ind w:left="720" w:firstLineChars="0" w:firstLine="0"/>
        <w:jc w:val="center"/>
        <w:textAlignment w:val="auto"/>
        <w:rPr>
          <w:rFonts w:eastAsia="SimSun"/>
          <w:color w:val="000000" w:themeColor="text1"/>
          <w:lang w:eastAsia="zh-CN"/>
        </w:rPr>
      </w:pPr>
      <w:r>
        <w:rPr>
          <w:noProof/>
          <w:lang w:val="en-US" w:eastAsia="zh-CN"/>
        </w:rPr>
        <w:drawing>
          <wp:inline distT="0" distB="0" distL="0" distR="0" wp14:anchorId="4B290739" wp14:editId="0006F625">
            <wp:extent cx="2863215" cy="24282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5" cstate="print"/>
                    <a:stretch>
                      <a:fillRect/>
                    </a:stretch>
                  </pic:blipFill>
                  <pic:spPr>
                    <a:xfrm>
                      <a:off x="0" y="0"/>
                      <a:ext cx="2875493" cy="2438417"/>
                    </a:xfrm>
                    <a:prstGeom prst="rect">
                      <a:avLst/>
                    </a:prstGeom>
                  </pic:spPr>
                </pic:pic>
              </a:graphicData>
            </a:graphic>
          </wp:inline>
        </w:drawing>
      </w:r>
    </w:p>
    <w:p w14:paraId="3FDD1D11" w14:textId="77777777" w:rsidR="002239C4" w:rsidRDefault="002239C4">
      <w:pPr>
        <w:rPr>
          <w:b/>
          <w:color w:val="000000" w:themeColor="text1"/>
          <w:u w:val="single"/>
          <w:lang w:eastAsia="ko-KR"/>
        </w:rPr>
      </w:pPr>
    </w:p>
    <w:p w14:paraId="20B0DA4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BB201F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Pr>
          <w:rFonts w:eastAsia="SimSun"/>
          <w:b/>
          <w:bCs/>
          <w:color w:val="000000" w:themeColor="text1"/>
          <w:lang w:val="en-US" w:eastAsia="zh-CN"/>
        </w:rPr>
        <w:tab/>
      </w:r>
      <w:r>
        <w:rPr>
          <w:rFonts w:eastAsia="SimSun"/>
          <w:color w:val="000000" w:themeColor="text1"/>
          <w:lang w:val="en-US" w:eastAsia="zh-CN"/>
        </w:rPr>
        <w:t xml:space="preserve"> RedCap UE won’t support ‘Inter-frequency without gap’ measurement capability in Rel-17.</w:t>
      </w:r>
    </w:p>
    <w:p w14:paraId="3701974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w:t>
      </w:r>
      <w:r>
        <w:rPr>
          <w:rFonts w:eastAsia="SimSun"/>
          <w:color w:val="000000" w:themeColor="text1"/>
          <w:lang w:val="en-US" w:eastAsia="zh-CN"/>
        </w:rPr>
        <w:t xml:space="preserve"> </w:t>
      </w:r>
      <w:r>
        <w:rPr>
          <w:rFonts w:eastAsia="SimSun"/>
          <w:color w:val="000000" w:themeColor="text1"/>
          <w:lang w:val="en-US" w:eastAsia="zh-CN"/>
        </w:rPr>
        <w:tab/>
        <w:t xml:space="preserve"> RAN4 needs to consider ‘inter-frequency without MG’ capability when defining RedCap RRM requirements.</w:t>
      </w:r>
    </w:p>
    <w:p w14:paraId="53163E8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(E///):</w:t>
      </w:r>
      <w:r>
        <w:rPr>
          <w:rFonts w:eastAsia="SimSun"/>
          <w:lang w:val="en-US" w:eastAsia="zh-CN"/>
        </w:rPr>
        <w:t xml:space="preserve"> </w:t>
      </w:r>
      <w:r>
        <w:rPr>
          <w:lang w:val="en-US"/>
        </w:rPr>
        <w:t>RAN4 to not discuss the ‘Inter-frequency without gap’ measurement capability in Rel-17.</w:t>
      </w:r>
    </w:p>
    <w:p w14:paraId="176903C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32C1C6A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lastRenderedPageBreak/>
        <w:t>Given that topic has been discussed several meetings without progress and taking into account the company views and fact that this is the last meeting, option 1 will be agreed if no consensus reached in the 1</w:t>
      </w:r>
      <w:r>
        <w:rPr>
          <w:rFonts w:eastAsia="SimSun"/>
          <w:vertAlign w:val="superscript"/>
          <w:lang w:val="en-US" w:eastAsia="zh-CN"/>
        </w:rPr>
        <w:t>st</w:t>
      </w:r>
      <w:r>
        <w:rPr>
          <w:rFonts w:eastAsia="SimSun"/>
          <w:lang w:val="en-US" w:eastAsia="zh-CN"/>
        </w:rPr>
        <w:t xml:space="preserve"> round. </w:t>
      </w:r>
    </w:p>
    <w:p w14:paraId="4EEDB4DA" w14:textId="77777777" w:rsidR="00D64F08" w:rsidRDefault="00D64F08" w:rsidP="00D64F08">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1440" w:type="dxa"/>
        <w:tblLook w:val="04A0" w:firstRow="1" w:lastRow="0" w:firstColumn="1" w:lastColumn="0" w:noHBand="0" w:noVBand="1"/>
      </w:tblPr>
      <w:tblGrid>
        <w:gridCol w:w="8191"/>
      </w:tblGrid>
      <w:tr w:rsidR="006564C4" w14:paraId="7EDBCFF0" w14:textId="77777777" w:rsidTr="006564C4">
        <w:tc>
          <w:tcPr>
            <w:tcW w:w="9781" w:type="dxa"/>
          </w:tcPr>
          <w:p w14:paraId="103FE90A" w14:textId="77777777" w:rsidR="006564C4" w:rsidRPr="00BD3377" w:rsidRDefault="006564C4" w:rsidP="00BD3377">
            <w:pPr>
              <w:pStyle w:val="ListParagraph"/>
              <w:numPr>
                <w:ilvl w:val="0"/>
                <w:numId w:val="9"/>
              </w:numPr>
              <w:ind w:firstLineChars="0"/>
              <w:rPr>
                <w:rFonts w:eastAsia="DengXian"/>
                <w:color w:val="000000"/>
                <w:lang w:val="en-US" w:eastAsia="zh-CN"/>
              </w:rPr>
            </w:pPr>
            <w:r w:rsidRPr="006564C4">
              <w:rPr>
                <w:rFonts w:eastAsia="DengXian"/>
                <w:b/>
                <w:color w:val="000000"/>
                <w:highlight w:val="green"/>
                <w:lang w:val="en-US" w:eastAsia="zh-CN"/>
              </w:rPr>
              <w:t>Agreement:</w:t>
            </w:r>
            <w:r w:rsidRPr="006564C4">
              <w:rPr>
                <w:rFonts w:eastAsia="DengXian"/>
                <w:color w:val="000000"/>
                <w:highlight w:val="green"/>
                <w:lang w:val="en-US" w:eastAsia="zh-CN"/>
              </w:rPr>
              <w:t xml:space="preserve"> Resue the existing </w:t>
            </w:r>
            <w:r w:rsidRPr="006564C4">
              <w:rPr>
                <w:color w:val="000000"/>
                <w:highlight w:val="green"/>
              </w:rPr>
              <w:t>‘inter-frequency without MG’ capability signaling for redcap UE, and further discuss how to specify the requirements for UE supporting redcap and signaling of inter-frequency without MG in the future.</w:t>
            </w:r>
          </w:p>
        </w:tc>
      </w:tr>
    </w:tbl>
    <w:p w14:paraId="51C529F1" w14:textId="77777777" w:rsidR="00D64F08" w:rsidRDefault="00D64F08">
      <w:pPr>
        <w:pStyle w:val="ListParagraph"/>
        <w:numPr>
          <w:ilvl w:val="1"/>
          <w:numId w:val="9"/>
        </w:numPr>
        <w:overflowPunct/>
        <w:autoSpaceDE/>
        <w:autoSpaceDN/>
        <w:adjustRightInd/>
        <w:spacing w:after="120"/>
        <w:ind w:left="1440" w:firstLineChars="0"/>
        <w:textAlignment w:val="auto"/>
        <w:rPr>
          <w:rFonts w:eastAsia="SimSun"/>
          <w:lang w:val="en-US" w:eastAsia="zh-CN"/>
        </w:rPr>
      </w:pPr>
    </w:p>
    <w:p w14:paraId="13E6D0DB" w14:textId="77777777" w:rsidR="002239C4" w:rsidRDefault="002239C4">
      <w:pPr>
        <w:pStyle w:val="ListParagraph"/>
        <w:overflowPunct/>
        <w:autoSpaceDE/>
        <w:autoSpaceDN/>
        <w:adjustRightInd/>
        <w:spacing w:after="120"/>
        <w:ind w:left="1440" w:firstLineChars="0" w:firstLine="0"/>
        <w:textAlignment w:val="auto"/>
        <w:rPr>
          <w:rFonts w:eastAsia="SimSun"/>
          <w:lang w:val="en-US" w:eastAsia="zh-CN"/>
        </w:rPr>
      </w:pPr>
    </w:p>
    <w:p w14:paraId="18E70DEB" w14:textId="77777777" w:rsidR="002239C4" w:rsidRDefault="00F272CB">
      <w:pPr>
        <w:rPr>
          <w:b/>
          <w:color w:val="000000" w:themeColor="text1"/>
          <w:u w:val="single"/>
          <w:lang w:eastAsia="ko-KR"/>
        </w:rPr>
      </w:pPr>
      <w:r>
        <w:rPr>
          <w:b/>
          <w:color w:val="000000" w:themeColor="text1"/>
          <w:u w:val="single"/>
          <w:lang w:eastAsia="ko-KR"/>
        </w:rPr>
        <w:t>Issue 5-2-2: Inter-frequency without gap without capability</w:t>
      </w:r>
    </w:p>
    <w:p w14:paraId="730DB839" w14:textId="77777777" w:rsidR="002239C4" w:rsidRDefault="00F272CB">
      <w:pPr>
        <w:spacing w:after="120"/>
        <w:rPr>
          <w:color w:val="000000" w:themeColor="text1"/>
          <w:lang w:eastAsia="zh-CN"/>
        </w:rPr>
      </w:pPr>
      <w:r>
        <w:rPr>
          <w:lang w:val="en-US" w:eastAsia="zh-CN"/>
        </w:rPr>
        <w:t>Moderator’s note: To avoid the misunderstanding on the discussion about inter-frequency without gap, it’s important to clarify the scenarios firstly. To facilitate the discussion, the scenarios and figure in tdoc R4-2208980 are reused.</w:t>
      </w:r>
    </w:p>
    <w:p w14:paraId="70616A5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val="en-US" w:eastAsia="zh-CN"/>
        </w:rPr>
        <w:t>Case 2: If the intra-frequency measurement definition is based on fixed centre frequency of reference SSB where the reference SSB is indicated as NCD-SSB, MO#2 is an inter-frequency measurement. The SSB in MO#2 is overlapping with CD-SSB in serving cell and falls in UE active BWP.</w:t>
      </w:r>
      <w:r>
        <w:rPr>
          <w:rFonts w:eastAsia="SimSun"/>
          <w:color w:val="000000" w:themeColor="text1"/>
          <w:lang w:eastAsia="zh-CN"/>
        </w:rPr>
        <w:t xml:space="preserve"> </w:t>
      </w:r>
    </w:p>
    <w:p w14:paraId="6438E9A9" w14:textId="77777777" w:rsidR="002239C4" w:rsidRDefault="00F272CB">
      <w:pPr>
        <w:pStyle w:val="ListParagraph"/>
        <w:overflowPunct/>
        <w:autoSpaceDE/>
        <w:autoSpaceDN/>
        <w:adjustRightInd/>
        <w:spacing w:after="120"/>
        <w:ind w:left="720" w:firstLineChars="0" w:firstLine="0"/>
        <w:jc w:val="center"/>
        <w:textAlignment w:val="auto"/>
        <w:rPr>
          <w:rFonts w:eastAsia="SimSun"/>
          <w:color w:val="000000" w:themeColor="text1"/>
          <w:lang w:eastAsia="zh-CN"/>
        </w:rPr>
      </w:pPr>
      <w:r>
        <w:rPr>
          <w:noProof/>
          <w:lang w:val="en-US" w:eastAsia="zh-CN"/>
        </w:rPr>
        <w:drawing>
          <wp:inline distT="0" distB="0" distL="0" distR="0" wp14:anchorId="261D9427" wp14:editId="57C9642D">
            <wp:extent cx="2863215" cy="242824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05" cstate="print"/>
                    <a:stretch>
                      <a:fillRect/>
                    </a:stretch>
                  </pic:blipFill>
                  <pic:spPr>
                    <a:xfrm>
                      <a:off x="0" y="0"/>
                      <a:ext cx="2875493" cy="2438417"/>
                    </a:xfrm>
                    <a:prstGeom prst="rect">
                      <a:avLst/>
                    </a:prstGeom>
                  </pic:spPr>
                </pic:pic>
              </a:graphicData>
            </a:graphic>
          </wp:inline>
        </w:drawing>
      </w:r>
    </w:p>
    <w:p w14:paraId="7668EDC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277E9E1" w14:textId="77777777" w:rsidR="002239C4" w:rsidRDefault="00F272CB">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 xml:space="preserve">Option 1 (HW): </w:t>
      </w:r>
      <w:r>
        <w:rPr>
          <w:rFonts w:eastAsia="SimSun"/>
          <w:color w:val="000000" w:themeColor="text1"/>
          <w:lang w:val="en-US" w:eastAsia="zh-CN"/>
        </w:rPr>
        <w:t>MO#2 is expected to be measured without gap without capability.</w:t>
      </w:r>
    </w:p>
    <w:p w14:paraId="3D5421E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5FA54121" w14:textId="77777777" w:rsidR="002239C4" w:rsidRDefault="00F272CB">
      <w:pPr>
        <w:pStyle w:val="ListParagraph"/>
        <w:numPr>
          <w:ilvl w:val="1"/>
          <w:numId w:val="9"/>
        </w:numPr>
        <w:overflowPunct/>
        <w:autoSpaceDE/>
        <w:autoSpaceDN/>
        <w:adjustRightInd/>
        <w:spacing w:after="120"/>
        <w:ind w:firstLineChars="0"/>
        <w:textAlignment w:val="auto"/>
        <w:rPr>
          <w:rFonts w:eastAsia="SimSun"/>
          <w:lang w:eastAsia="zh-CN"/>
        </w:rPr>
      </w:pPr>
      <w:r>
        <w:rPr>
          <w:rFonts w:eastAsia="PMingLiU" w:hint="eastAsia"/>
          <w:lang w:val="en-US" w:eastAsia="zh-TW"/>
        </w:rPr>
        <w:t>M</w:t>
      </w:r>
      <w:r>
        <w:rPr>
          <w:rFonts w:eastAsia="PMingLiU"/>
          <w:lang w:val="en-US" w:eastAsia="zh-TW"/>
        </w:rPr>
        <w:t xml:space="preserve">oderator understands that this issue is pending on the conclusion of issue 5-1-3, 5-1-4. However, as this is the last Rel-17 core meeting, please provide your view, instead of just saying “Wait for the conclusions of Issue 5-1-3” or ”Wait for RAN2’s feedback”. </w:t>
      </w:r>
      <w:r>
        <w:rPr>
          <w:rFonts w:eastAsia="PMingLiU"/>
          <w:highlight w:val="yellow"/>
          <w:lang w:val="en-US" w:eastAsia="zh-TW"/>
        </w:rPr>
        <w:t>Commenting in this Issue does not mean you agree with option 1 in issue 5-1-3.</w:t>
      </w:r>
    </w:p>
    <w:p w14:paraId="61C08141" w14:textId="77777777" w:rsidR="002239C4" w:rsidRDefault="002239C4">
      <w:pPr>
        <w:spacing w:after="120"/>
        <w:rPr>
          <w:color w:val="000000" w:themeColor="text1"/>
          <w:highlight w:val="lightGray"/>
          <w:lang w:val="en-US" w:eastAsia="zh-CN"/>
        </w:rPr>
      </w:pPr>
    </w:p>
    <w:p w14:paraId="312B7487" w14:textId="77777777" w:rsidR="002239C4" w:rsidRDefault="002239C4">
      <w:pPr>
        <w:spacing w:after="120"/>
        <w:rPr>
          <w:color w:val="000000" w:themeColor="text1"/>
          <w:highlight w:val="lightGray"/>
          <w:lang w:val="en-US" w:eastAsia="zh-CN"/>
        </w:rPr>
      </w:pPr>
    </w:p>
    <w:p w14:paraId="6B2237AE" w14:textId="77777777" w:rsidR="002239C4" w:rsidRDefault="00F272CB">
      <w:pPr>
        <w:rPr>
          <w:b/>
          <w:color w:val="000000" w:themeColor="text1"/>
          <w:u w:val="single"/>
          <w:lang w:eastAsia="ko-KR"/>
        </w:rPr>
      </w:pPr>
      <w:r>
        <w:rPr>
          <w:b/>
          <w:color w:val="000000" w:themeColor="text1"/>
          <w:u w:val="single"/>
          <w:lang w:eastAsia="ko-KR"/>
        </w:rPr>
        <w:t xml:space="preserve">Issue 5-2-3: Assumption on searcher </w:t>
      </w:r>
    </w:p>
    <w:p w14:paraId="1ABF09D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DE97238"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(HW):</w:t>
      </w:r>
      <w:r>
        <w:rPr>
          <w:rFonts w:eastAsia="SimSun"/>
          <w:color w:val="000000" w:themeColor="text1"/>
          <w:lang w:val="en-US" w:eastAsia="zh-CN"/>
        </w:rPr>
        <w:tab/>
        <w:t xml:space="preserve"> For RedCap UE, one searcher shall be shared with all frequency layers </w:t>
      </w:r>
      <w:r>
        <w:rPr>
          <w:rFonts w:eastAsia="SimSun"/>
          <w:lang w:val="en-US" w:eastAsia="zh-CN"/>
        </w:rPr>
        <w:t>which are measured without gap</w:t>
      </w:r>
      <w:r>
        <w:rPr>
          <w:rFonts w:eastAsia="SimSun"/>
          <w:bCs/>
          <w:sz w:val="22"/>
          <w:szCs w:val="22"/>
          <w:lang w:val="en-US" w:eastAsia="zh-CN"/>
        </w:rPr>
        <w:t>.</w:t>
      </w:r>
    </w:p>
    <w:p w14:paraId="6FCFA482" w14:textId="77777777" w:rsidR="002239C4" w:rsidRPr="00BD3377" w:rsidRDefault="00BE4D4A">
      <w:pPr>
        <w:pStyle w:val="ListParagraph"/>
        <w:numPr>
          <w:ilvl w:val="1"/>
          <w:numId w:val="9"/>
        </w:numPr>
        <w:overflowPunct/>
        <w:autoSpaceDE/>
        <w:autoSpaceDN/>
        <w:adjustRightInd/>
        <w:spacing w:after="120"/>
        <w:ind w:left="1440" w:firstLineChars="0"/>
        <w:textAlignment w:val="auto"/>
        <w:rPr>
          <w:rFonts w:eastAsia="SimSun"/>
          <w:color w:val="000000" w:themeColor="text1"/>
          <w:lang w:val="de-DE" w:eastAsia="zh-CN"/>
        </w:rPr>
      </w:pPr>
      <w:r w:rsidRPr="00BD3377">
        <w:rPr>
          <w:rFonts w:eastAsia="SimSun"/>
          <w:b/>
          <w:bCs/>
          <w:color w:val="000000" w:themeColor="text1"/>
          <w:lang w:val="de-DE" w:eastAsia="zh-CN"/>
        </w:rPr>
        <w:t>Option 2 (OPPO, ZTE, MTK, Apple, E///):</w:t>
      </w:r>
      <w:r w:rsidRPr="00BD3377">
        <w:rPr>
          <w:rFonts w:eastAsia="SimSun"/>
          <w:color w:val="000000" w:themeColor="text1"/>
          <w:lang w:val="de-DE" w:eastAsia="zh-CN"/>
        </w:rPr>
        <w:t xml:space="preserve"> </w:t>
      </w:r>
    </w:p>
    <w:p w14:paraId="0BE70B16"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color w:val="000000" w:themeColor="text1"/>
          <w:lang w:val="en-US"/>
        </w:rPr>
        <w:lastRenderedPageBreak/>
        <w:t xml:space="preserve">The searcher will be exclusively used by </w:t>
      </w:r>
      <w:r>
        <w:rPr>
          <w:rFonts w:eastAsia="SimSun" w:hint="eastAsia"/>
          <w:color w:val="000000" w:themeColor="text1"/>
          <w:lang w:val="en-US"/>
        </w:rPr>
        <w:t xml:space="preserve">intra-frequency without gap </w:t>
      </w:r>
      <w:r>
        <w:rPr>
          <w:rFonts w:eastAsia="SimSun"/>
          <w:lang w:val="en-US"/>
        </w:rPr>
        <w:t xml:space="preserve">measurement provided that RAN4 agrees that </w:t>
      </w:r>
      <w:r>
        <w:rPr>
          <w:rFonts w:eastAsia="SimSun" w:hint="eastAsia"/>
          <w:lang w:val="en-US"/>
        </w:rPr>
        <w:t>RedCap UE</w:t>
      </w:r>
      <w:r>
        <w:rPr>
          <w:rFonts w:eastAsia="SimSun"/>
          <w:lang w:val="en-US"/>
        </w:rPr>
        <w:t xml:space="preserve"> does NOT support ‘Inter-frequency without gap’ measurement capability in Rel-17. </w:t>
      </w:r>
    </w:p>
    <w:p w14:paraId="39A10836"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1C4C273" w14:textId="77777777" w:rsidR="002239C4" w:rsidRDefault="00F272CB">
      <w:pPr>
        <w:spacing w:after="120"/>
        <w:rPr>
          <w:color w:val="FF0000"/>
          <w:highlight w:val="lightGray"/>
          <w:lang w:val="en-US" w:eastAsia="zh-CN"/>
        </w:rPr>
      </w:pPr>
      <w:r>
        <w:rPr>
          <w:lang w:val="en-US" w:eastAsia="zh-CN"/>
        </w:rPr>
        <w:t xml:space="preserve">Further discussion based on the conclusion of issue 5-2-1 and 5-2-2.  </w:t>
      </w:r>
    </w:p>
    <w:p w14:paraId="2464B6E1" w14:textId="77777777" w:rsidR="002239C4" w:rsidRDefault="00F272CB">
      <w:pPr>
        <w:rPr>
          <w:b/>
          <w:color w:val="000000" w:themeColor="text1"/>
          <w:u w:val="single"/>
          <w:lang w:eastAsia="ko-KR"/>
        </w:rPr>
      </w:pPr>
      <w:r>
        <w:rPr>
          <w:b/>
          <w:color w:val="000000" w:themeColor="text1"/>
          <w:u w:val="single"/>
          <w:lang w:eastAsia="ko-KR"/>
        </w:rPr>
        <w:t>Issue 5-2-4: CSSF outside gap</w:t>
      </w:r>
    </w:p>
    <w:p w14:paraId="46C8AE6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BD6948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Pr>
          <w:rFonts w:eastAsia="SimSun"/>
          <w:color w:val="000000" w:themeColor="text1"/>
          <w:lang w:val="en-US" w:eastAsia="zh-CN"/>
        </w:rPr>
        <w:t xml:space="preserve"> </w:t>
      </w:r>
      <w:r>
        <w:rPr>
          <w:color w:val="000000" w:themeColor="text1"/>
          <w:lang w:val="en-US"/>
        </w:rPr>
        <w:t>CSSF</w:t>
      </w:r>
      <w:r>
        <w:rPr>
          <w:color w:val="000000" w:themeColor="text1"/>
          <w:vertAlign w:val="subscript"/>
          <w:lang w:val="en-US"/>
        </w:rPr>
        <w:t xml:space="preserve">outside_gap,i </w:t>
      </w:r>
      <w:r>
        <w:rPr>
          <w:color w:val="000000" w:themeColor="text1"/>
          <w:lang w:val="en-US"/>
        </w:rPr>
        <w:t>= 1 for RedCap UE measurement outside gap based on Rel-15 requirement.</w:t>
      </w:r>
    </w:p>
    <w:p w14:paraId="120C0DD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lang w:eastAsia="zh-CN"/>
        </w:rPr>
        <w:t xml:space="preserve">Option 2 (CMCC): </w:t>
      </w:r>
    </w:p>
    <w:p w14:paraId="737B463E" w14:textId="77777777" w:rsidR="002239C4" w:rsidRDefault="00F272CB">
      <w:pPr>
        <w:numPr>
          <w:ilvl w:val="2"/>
          <w:numId w:val="9"/>
        </w:numPr>
        <w:tabs>
          <w:tab w:val="left" w:pos="426"/>
        </w:tabs>
        <w:rPr>
          <w:bCs/>
        </w:rPr>
      </w:pPr>
      <w:r>
        <w:rPr>
          <w:bCs/>
          <w:color w:val="000000" w:themeColor="text1"/>
        </w:rPr>
        <w:t>CSSF</w:t>
      </w:r>
      <w:r>
        <w:rPr>
          <w:bCs/>
          <w:color w:val="000000" w:themeColor="text1"/>
          <w:vertAlign w:val="subscript"/>
        </w:rPr>
        <w:t xml:space="preserve">outside_gap,i </w:t>
      </w:r>
      <w:r>
        <w:rPr>
          <w:bCs/>
          <w:color w:val="000000" w:themeColor="text1"/>
        </w:rPr>
        <w:t>=</w:t>
      </w:r>
      <w:r>
        <w:rPr>
          <w:rFonts w:hint="eastAsia"/>
          <w:bCs/>
          <w:color w:val="000000" w:themeColor="text1"/>
        </w:rPr>
        <w:t xml:space="preserve">1, if only one MO is configured to be measured outside of MG for RedCap.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5B42BC9F" w14:textId="77777777" w:rsidR="002239C4" w:rsidRDefault="00F272CB">
      <w:pPr>
        <w:numPr>
          <w:ilvl w:val="3"/>
          <w:numId w:val="9"/>
        </w:numPr>
        <w:tabs>
          <w:tab w:val="left" w:pos="426"/>
        </w:tabs>
        <w:rPr>
          <w:bCs/>
        </w:rPr>
      </w:pPr>
      <w:r>
        <w:rPr>
          <w:bCs/>
        </w:rPr>
        <w:t>O</w:t>
      </w:r>
      <w:r>
        <w:rPr>
          <w:rFonts w:hint="eastAsia"/>
          <w:bCs/>
        </w:rPr>
        <w:t xml:space="preserve">therwise, </w:t>
      </w:r>
      <w:r>
        <w:rPr>
          <w:bCs/>
        </w:rPr>
        <w:t>CSSF</w:t>
      </w:r>
      <w:r>
        <w:rPr>
          <w:bCs/>
          <w:vertAlign w:val="subscript"/>
        </w:rPr>
        <w:t xml:space="preserve">outside_gap,i </w:t>
      </w:r>
      <w:r>
        <w:rPr>
          <w:bCs/>
        </w:rPr>
        <w:t>=</w:t>
      </w:r>
      <w:r>
        <w:rPr>
          <w:rFonts w:hint="eastAsia"/>
          <w:bCs/>
        </w:rPr>
        <w:t xml:space="preserve">2 for intra-frequency measurement, and </w:t>
      </w:r>
      <w:r>
        <w:rPr>
          <w:bCs/>
        </w:rPr>
        <w:t>CSSF</w:t>
      </w:r>
      <w:r>
        <w:rPr>
          <w:bCs/>
          <w:vertAlign w:val="subscript"/>
        </w:rPr>
        <w:t xml:space="preserve">outside_gap,i </w:t>
      </w:r>
      <w:r>
        <w:rPr>
          <w:bCs/>
        </w:rPr>
        <w:t>= 2*Y</w:t>
      </w:r>
      <w:r>
        <w:rPr>
          <w:rFonts w:hint="eastAsia"/>
          <w:bCs/>
        </w:rPr>
        <w:t xml:space="preserve"> </w:t>
      </w:r>
      <w:r>
        <w:rPr>
          <w:bCs/>
        </w:rPr>
        <w:t>for inter-frequency MO with no measurement gap, Y is the number of configured inter-frequency MOs without MG</w:t>
      </w:r>
      <w:r>
        <w:rPr>
          <w:rFonts w:hint="eastAsia"/>
          <w:bCs/>
        </w:rPr>
        <w:t>.</w:t>
      </w:r>
    </w:p>
    <w:p w14:paraId="2A4B0298" w14:textId="77777777" w:rsidR="002239C4" w:rsidRDefault="00F272CB">
      <w:pPr>
        <w:numPr>
          <w:ilvl w:val="3"/>
          <w:numId w:val="9"/>
        </w:numPr>
        <w:tabs>
          <w:tab w:val="left" w:pos="426"/>
        </w:tabs>
        <w:rPr>
          <w:bCs/>
        </w:rPr>
      </w:pPr>
      <w:r>
        <w:rPr>
          <w:rFonts w:hint="eastAsia"/>
          <w:bCs/>
        </w:rPr>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1AAF4B1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51E0DBA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Given that topic has been discussed several meetings without progress and taking into account the company views and fact that this is the last meeting, option 1 will be agreed if no consensus reached in the 1</w:t>
      </w:r>
      <w:r>
        <w:rPr>
          <w:rFonts w:eastAsia="SimSun"/>
          <w:vertAlign w:val="superscript"/>
          <w:lang w:val="en-US" w:eastAsia="zh-CN"/>
        </w:rPr>
        <w:t>st</w:t>
      </w:r>
      <w:r>
        <w:rPr>
          <w:rFonts w:eastAsia="SimSun"/>
          <w:lang w:val="en-US" w:eastAsia="zh-CN"/>
        </w:rPr>
        <w:t xml:space="preserve"> round. </w:t>
      </w:r>
    </w:p>
    <w:p w14:paraId="3A5803F1" w14:textId="77777777" w:rsidR="002239C4" w:rsidRDefault="002239C4">
      <w:pPr>
        <w:spacing w:after="120"/>
        <w:rPr>
          <w:color w:val="FF0000"/>
          <w:lang w:val="en-US" w:eastAsia="zh-CN"/>
        </w:rPr>
      </w:pPr>
    </w:p>
    <w:p w14:paraId="5D9BFFB4" w14:textId="77777777" w:rsidR="002239C4" w:rsidRDefault="002239C4">
      <w:pPr>
        <w:spacing w:after="120"/>
        <w:rPr>
          <w:color w:val="000000" w:themeColor="text1"/>
          <w:lang w:val="en-US" w:eastAsia="zh-CN"/>
        </w:rPr>
      </w:pPr>
    </w:p>
    <w:p w14:paraId="44AD7D59" w14:textId="77777777" w:rsidR="002239C4" w:rsidRDefault="00F272CB">
      <w:pPr>
        <w:rPr>
          <w:b/>
          <w:color w:val="000000" w:themeColor="text1"/>
          <w:u w:val="single"/>
          <w:lang w:val="en-US" w:eastAsia="ko-KR"/>
        </w:rPr>
      </w:pPr>
      <w:r>
        <w:rPr>
          <w:b/>
          <w:color w:val="000000" w:themeColor="text1"/>
          <w:u w:val="single"/>
          <w:lang w:val="en-US" w:eastAsia="ko-KR"/>
        </w:rPr>
        <w:t>Issue 5-2-5: Whether to support for per-FR/per-UE gap</w:t>
      </w:r>
    </w:p>
    <w:p w14:paraId="4EAE9AD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color w:val="000000" w:themeColor="text1"/>
          <w:lang w:eastAsia="zh-CN"/>
        </w:rPr>
        <w:t>Proposals</w:t>
      </w:r>
    </w:p>
    <w:p w14:paraId="1B763BD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bCs/>
          <w:lang w:val="en-US" w:eastAsia="zh-CN"/>
        </w:rPr>
        <w:t>Option 1 (OPPO):</w:t>
      </w:r>
      <w:r>
        <w:rPr>
          <w:rFonts w:eastAsia="SimSun"/>
          <w:b/>
          <w:bCs/>
          <w:lang w:val="en-US" w:eastAsia="zh-CN"/>
        </w:rPr>
        <w:tab/>
      </w:r>
      <w:r>
        <w:rPr>
          <w:rFonts w:eastAsia="SimSun"/>
          <w:lang w:val="en-US" w:eastAsia="zh-CN"/>
        </w:rPr>
        <w:t xml:space="preserve"> </w:t>
      </w:r>
      <w:r>
        <w:t>If a RedCap UE support both FR1 and FR2, whether RedCap UE can support per-FR gap(e.g., independentGapConfigdf) depends on UE capability.</w:t>
      </w:r>
    </w:p>
    <w:p w14:paraId="21E1660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lang w:val="en-US" w:eastAsia="zh-CN"/>
        </w:rPr>
        <w:t>Option 2 (MTK):</w:t>
      </w:r>
      <w:r>
        <w:rPr>
          <w:rFonts w:eastAsia="SimSun"/>
          <w:bCs/>
          <w:lang w:val="en-US" w:eastAsia="zh-CN"/>
        </w:rPr>
        <w:t xml:space="preserve"> If MG is needed, both per-UE gap and per-FR gap can be supported, but UE behavior is same as per-UE gap. </w:t>
      </w:r>
    </w:p>
    <w:p w14:paraId="5F137DE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9D291B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6E2DD2AE" w14:textId="77777777" w:rsidR="002239C4" w:rsidRDefault="002239C4">
      <w:pPr>
        <w:spacing w:after="120"/>
        <w:rPr>
          <w:color w:val="000000" w:themeColor="text1"/>
          <w:lang w:val="en-US" w:eastAsia="zh-CN"/>
        </w:rPr>
      </w:pPr>
    </w:p>
    <w:p w14:paraId="6EF840F0" w14:textId="77777777" w:rsidR="002239C4" w:rsidRDefault="00F272CB">
      <w:pPr>
        <w:rPr>
          <w:bCs/>
          <w:color w:val="000000" w:themeColor="text1"/>
          <w:u w:val="single"/>
          <w:lang w:eastAsia="ko-KR"/>
        </w:rPr>
      </w:pPr>
      <w:r>
        <w:rPr>
          <w:bCs/>
          <w:color w:val="000000" w:themeColor="text1"/>
          <w:u w:val="single"/>
          <w:lang w:eastAsia="ko-KR"/>
        </w:rPr>
        <w:t xml:space="preserve">Sub topic 5-2 </w:t>
      </w:r>
    </w:p>
    <w:tbl>
      <w:tblPr>
        <w:tblStyle w:val="TableGrid"/>
        <w:tblW w:w="0" w:type="auto"/>
        <w:tblLook w:val="04A0" w:firstRow="1" w:lastRow="0" w:firstColumn="1" w:lastColumn="0" w:noHBand="0" w:noVBand="1"/>
      </w:tblPr>
      <w:tblGrid>
        <w:gridCol w:w="1272"/>
        <w:gridCol w:w="8359"/>
      </w:tblGrid>
      <w:tr w:rsidR="002239C4" w14:paraId="09621B62" w14:textId="77777777">
        <w:tc>
          <w:tcPr>
            <w:tcW w:w="1272" w:type="dxa"/>
          </w:tcPr>
          <w:p w14:paraId="44E02E6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6760D89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5F8C4F2B" w14:textId="77777777">
        <w:tc>
          <w:tcPr>
            <w:tcW w:w="1272" w:type="dxa"/>
          </w:tcPr>
          <w:p w14:paraId="13C1421D"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78121F42"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6A46272D" w14:textId="77777777" w:rsidR="002239C4" w:rsidRDefault="00F272CB">
            <w:pPr>
              <w:rPr>
                <w:rFonts w:eastAsiaTheme="minorEastAsia"/>
                <w:color w:val="000000" w:themeColor="text1"/>
                <w:lang w:eastAsia="zh-CN"/>
              </w:rPr>
            </w:pPr>
            <w:r>
              <w:rPr>
                <w:rFonts w:eastAsiaTheme="minorEastAsia"/>
                <w:color w:val="000000" w:themeColor="text1"/>
                <w:lang w:eastAsia="zh-CN"/>
              </w:rPr>
              <w:t>Prefer option 1, as there is only one searcher for redcap UE. It would complicate UE implementation to support serving cell data reception and inter-frequency measurement in parallel.</w:t>
            </w:r>
          </w:p>
          <w:p w14:paraId="2059E176" w14:textId="77777777" w:rsidR="002239C4" w:rsidRDefault="00F272CB">
            <w:pPr>
              <w:rPr>
                <w:b/>
                <w:color w:val="000000" w:themeColor="text1"/>
                <w:u w:val="single"/>
                <w:lang w:eastAsia="ko-KR"/>
              </w:rPr>
            </w:pPr>
            <w:r>
              <w:rPr>
                <w:b/>
                <w:color w:val="000000" w:themeColor="text1"/>
                <w:u w:val="single"/>
                <w:lang w:eastAsia="ko-KR"/>
              </w:rPr>
              <w:t>Issue 5-2-2: Inter-frequency without gap without capability</w:t>
            </w:r>
          </w:p>
          <w:p w14:paraId="332B25DD" w14:textId="77777777" w:rsidR="002239C4" w:rsidRDefault="00F272CB">
            <w:pPr>
              <w:rPr>
                <w:rFonts w:eastAsiaTheme="minorEastAsia"/>
                <w:color w:val="000000" w:themeColor="text1"/>
                <w:lang w:eastAsia="zh-CN"/>
              </w:rPr>
            </w:pPr>
            <w:r>
              <w:rPr>
                <w:rFonts w:eastAsiaTheme="minorEastAsia"/>
                <w:color w:val="000000" w:themeColor="text1"/>
                <w:lang w:eastAsia="zh-CN"/>
              </w:rPr>
              <w:lastRenderedPageBreak/>
              <w:t>Support option 1.</w:t>
            </w:r>
            <w:r>
              <w:t xml:space="preserve"> </w:t>
            </w:r>
            <w:r>
              <w:rPr>
                <w:rFonts w:eastAsiaTheme="minorEastAsia"/>
                <w:color w:val="000000" w:themeColor="text1"/>
                <w:lang w:eastAsia="zh-CN"/>
              </w:rPr>
              <w:t>For case 2, RedCap UE shall support to perform inter-frequency measurement without gap, otherwise the gain of introducing NCD-SSB is vanished.</w:t>
            </w:r>
          </w:p>
          <w:p w14:paraId="19585964" w14:textId="77777777" w:rsidR="002239C4" w:rsidRDefault="00F272CB">
            <w:pPr>
              <w:rPr>
                <w:b/>
                <w:color w:val="000000" w:themeColor="text1"/>
                <w:u w:val="single"/>
                <w:lang w:eastAsia="ko-KR"/>
              </w:rPr>
            </w:pPr>
            <w:r>
              <w:rPr>
                <w:b/>
                <w:color w:val="000000" w:themeColor="text1"/>
                <w:u w:val="single"/>
                <w:lang w:eastAsia="ko-KR"/>
              </w:rPr>
              <w:t xml:space="preserve">Issue 5-2-3: Assumption on searcher </w:t>
            </w:r>
          </w:p>
          <w:p w14:paraId="6D6A1D74" w14:textId="77777777" w:rsidR="002239C4" w:rsidRDefault="00F272CB">
            <w:pPr>
              <w:rPr>
                <w:rFonts w:eastAsiaTheme="minorEastAsia"/>
                <w:color w:val="000000" w:themeColor="text1"/>
                <w:lang w:eastAsia="zh-CN"/>
              </w:rPr>
            </w:pPr>
            <w:r>
              <w:rPr>
                <w:rFonts w:eastAsiaTheme="minorEastAsia"/>
                <w:color w:val="000000" w:themeColor="text1"/>
                <w:lang w:eastAsia="zh-CN"/>
              </w:rPr>
              <w:t>Depends on the conclusion of issue 5-2-1 and 5-2-2.</w:t>
            </w:r>
            <w:r>
              <w:rPr>
                <w:rFonts w:eastAsiaTheme="minorEastAsia" w:hint="eastAsia"/>
                <w:color w:val="000000" w:themeColor="text1"/>
                <w:lang w:eastAsia="zh-CN"/>
              </w:rPr>
              <w:t xml:space="preserve"> </w:t>
            </w:r>
          </w:p>
          <w:p w14:paraId="1AF8D9F6"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 and option 2 are not conflict each other. Option 1 would like to point that only one searcher for Redcap UE.</w:t>
            </w:r>
          </w:p>
          <w:p w14:paraId="57CE7EB8" w14:textId="77777777" w:rsidR="002239C4" w:rsidRDefault="00F272CB">
            <w:pPr>
              <w:rPr>
                <w:b/>
                <w:color w:val="000000" w:themeColor="text1"/>
                <w:u w:val="single"/>
                <w:lang w:eastAsia="ko-KR"/>
              </w:rPr>
            </w:pPr>
            <w:r>
              <w:rPr>
                <w:b/>
                <w:color w:val="000000" w:themeColor="text1"/>
                <w:u w:val="single"/>
                <w:lang w:eastAsia="ko-KR"/>
              </w:rPr>
              <w:t>Issue 5-2-4: CSSF outside gap</w:t>
            </w:r>
          </w:p>
          <w:p w14:paraId="27E03635" w14:textId="77777777" w:rsidR="002239C4" w:rsidRDefault="00F272CB">
            <w:pPr>
              <w:rPr>
                <w:rFonts w:eastAsiaTheme="minorEastAsia"/>
                <w:color w:val="000000" w:themeColor="text1"/>
                <w:lang w:eastAsia="zh-CN"/>
              </w:rPr>
            </w:pPr>
            <w:r>
              <w:rPr>
                <w:rFonts w:eastAsiaTheme="minorEastAsia"/>
                <w:color w:val="000000" w:themeColor="text1"/>
                <w:lang w:eastAsia="zh-CN"/>
              </w:rPr>
              <w:t>Depends on the conclusion of issue 5-2-1 and 5-2-2.</w:t>
            </w:r>
            <w:r>
              <w:rPr>
                <w:rFonts w:eastAsiaTheme="minorEastAsia" w:hint="eastAsia"/>
                <w:color w:val="000000" w:themeColor="text1"/>
                <w:lang w:eastAsia="zh-CN"/>
              </w:rPr>
              <w:t xml:space="preserve"> </w:t>
            </w:r>
          </w:p>
        </w:tc>
      </w:tr>
      <w:tr w:rsidR="002239C4" w14:paraId="6E30D515" w14:textId="77777777">
        <w:tc>
          <w:tcPr>
            <w:tcW w:w="1272" w:type="dxa"/>
          </w:tcPr>
          <w:p w14:paraId="24C5FC24"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5A66AA8C" w14:textId="77777777" w:rsidR="002239C4" w:rsidRDefault="00F272CB">
            <w:pPr>
              <w:rPr>
                <w:b/>
                <w:color w:val="000000" w:themeColor="text1"/>
                <w:u w:val="single"/>
                <w:lang w:eastAsia="ko-KR"/>
              </w:rPr>
            </w:pPr>
            <w:r>
              <w:rPr>
                <w:b/>
                <w:color w:val="000000" w:themeColor="text1"/>
                <w:u w:val="single"/>
                <w:lang w:eastAsia="ko-KR"/>
              </w:rPr>
              <w:t>Issue 5-2-1</w:t>
            </w:r>
          </w:p>
          <w:p w14:paraId="2FA9A2EA" w14:textId="77777777" w:rsidR="002239C4" w:rsidRDefault="00F272CB">
            <w:pPr>
              <w:rPr>
                <w:lang w:val="en-US" w:eastAsia="zh-CN"/>
              </w:rPr>
            </w:pPr>
            <w:r>
              <w:rPr>
                <w:lang w:val="en-US" w:eastAsia="zh-CN"/>
              </w:rPr>
              <w:t>Option 1 or 3.</w:t>
            </w:r>
          </w:p>
          <w:p w14:paraId="19DBAD9F" w14:textId="77777777" w:rsidR="002239C4" w:rsidRDefault="00F272CB">
            <w:pPr>
              <w:rPr>
                <w:lang w:val="en-US" w:eastAsia="zh-CN"/>
              </w:rPr>
            </w:pPr>
            <w:r>
              <w:rPr>
                <w:lang w:val="en-US" w:eastAsia="zh-CN"/>
              </w:rPr>
              <w:t>From our understanding, ‘inter-frequency wo gap’ is an enhanced capability for non-RedCap UE which was introduced in Rel-16. Thus, it’s hard to ask a low cost RedCap UE to support it in the 1</w:t>
            </w:r>
            <w:r>
              <w:rPr>
                <w:vertAlign w:val="superscript"/>
                <w:lang w:val="en-US" w:eastAsia="zh-CN"/>
              </w:rPr>
              <w:t>st</w:t>
            </w:r>
            <w:r>
              <w:rPr>
                <w:lang w:val="en-US" w:eastAsia="zh-CN"/>
              </w:rPr>
              <w:t xml:space="preserve"> release.</w:t>
            </w:r>
          </w:p>
          <w:p w14:paraId="1BA07299" w14:textId="77777777" w:rsidR="002239C4" w:rsidRDefault="002239C4">
            <w:pPr>
              <w:rPr>
                <w:lang w:val="en-US" w:eastAsia="zh-CN"/>
              </w:rPr>
            </w:pPr>
          </w:p>
          <w:p w14:paraId="75591625" w14:textId="77777777" w:rsidR="002239C4" w:rsidRDefault="00F272CB">
            <w:pPr>
              <w:rPr>
                <w:b/>
                <w:color w:val="000000" w:themeColor="text1"/>
                <w:u w:val="single"/>
                <w:lang w:eastAsia="ko-KR"/>
              </w:rPr>
            </w:pPr>
            <w:r>
              <w:rPr>
                <w:b/>
                <w:color w:val="000000" w:themeColor="text1"/>
                <w:u w:val="single"/>
                <w:lang w:eastAsia="ko-KR"/>
              </w:rPr>
              <w:t>Issue 5-2-2</w:t>
            </w:r>
          </w:p>
          <w:p w14:paraId="75B37CFA" w14:textId="77777777" w:rsidR="002239C4" w:rsidRDefault="00F272CB">
            <w:pPr>
              <w:rPr>
                <w:bCs/>
                <w:color w:val="000000" w:themeColor="text1"/>
                <w:lang w:eastAsia="ko-KR"/>
              </w:rPr>
            </w:pPr>
            <w:r>
              <w:rPr>
                <w:bCs/>
                <w:color w:val="000000" w:themeColor="text1"/>
                <w:lang w:eastAsia="ko-KR"/>
              </w:rPr>
              <w:t>Option 1.</w:t>
            </w:r>
          </w:p>
          <w:p w14:paraId="01CE86A0" w14:textId="77777777" w:rsidR="002239C4" w:rsidRDefault="00F272CB">
            <w:pPr>
              <w:rPr>
                <w:lang w:val="en-US" w:eastAsia="zh-CN"/>
              </w:rPr>
            </w:pPr>
            <w:r>
              <w:rPr>
                <w:lang w:val="en-US" w:eastAsia="zh-CN"/>
              </w:rPr>
              <w:t xml:space="preserve">We think this is an important clarification. </w:t>
            </w:r>
          </w:p>
          <w:p w14:paraId="6B0F48B7" w14:textId="77777777" w:rsidR="002239C4" w:rsidRDefault="00F272CB">
            <w:pPr>
              <w:rPr>
                <w:lang w:val="en-US" w:eastAsia="zh-CN"/>
              </w:rPr>
            </w:pPr>
            <w:r>
              <w:rPr>
                <w:lang w:val="en-US" w:eastAsia="zh-CN"/>
              </w:rPr>
              <w:t>MO#2 configured by NW is within the active BWP and the center frequency is the same as the SSB for serving cell. We think UE should perform measurement for this MO without gap regardless of it called as an intra-frequency or inter-frequency.</w:t>
            </w:r>
          </w:p>
          <w:p w14:paraId="44659536" w14:textId="77777777" w:rsidR="002239C4" w:rsidRDefault="002239C4">
            <w:pPr>
              <w:rPr>
                <w:b/>
                <w:color w:val="000000" w:themeColor="text1"/>
                <w:u w:val="single"/>
                <w:lang w:eastAsia="ko-KR"/>
              </w:rPr>
            </w:pPr>
          </w:p>
          <w:p w14:paraId="081A056C" w14:textId="77777777" w:rsidR="002239C4" w:rsidRDefault="00F272CB">
            <w:pPr>
              <w:rPr>
                <w:b/>
                <w:color w:val="000000" w:themeColor="text1"/>
                <w:u w:val="single"/>
                <w:lang w:eastAsia="ko-KR"/>
              </w:rPr>
            </w:pPr>
            <w:r>
              <w:rPr>
                <w:b/>
                <w:color w:val="000000" w:themeColor="text1"/>
                <w:u w:val="single"/>
                <w:lang w:eastAsia="ko-KR"/>
              </w:rPr>
              <w:t>Issue 5-2-3</w:t>
            </w:r>
          </w:p>
          <w:p w14:paraId="694EBAAD" w14:textId="77777777" w:rsidR="002239C4" w:rsidRDefault="00F272CB">
            <w:pPr>
              <w:rPr>
                <w:lang w:val="en-US" w:eastAsia="zh-CN"/>
              </w:rPr>
            </w:pPr>
            <w:r>
              <w:rPr>
                <w:lang w:val="en-US" w:eastAsia="zh-CN"/>
              </w:rPr>
              <w:t>Based on the issue 5-2-2.</w:t>
            </w:r>
          </w:p>
          <w:p w14:paraId="0C5C72C4" w14:textId="77777777" w:rsidR="002239C4" w:rsidRDefault="00F272CB">
            <w:pPr>
              <w:rPr>
                <w:b/>
                <w:color w:val="000000" w:themeColor="text1"/>
                <w:u w:val="single"/>
                <w:lang w:eastAsia="ko-KR"/>
              </w:rPr>
            </w:pPr>
            <w:r>
              <w:rPr>
                <w:lang w:val="en-US" w:eastAsia="zh-CN"/>
              </w:rPr>
              <w:t>We think the valid proposal is the searcher should be shared with the frequency layer measured within active BWP without gap regardless of it should be called as intra-frequency wo gap or inter-frequency wo gap.</w:t>
            </w:r>
          </w:p>
          <w:p w14:paraId="51AB7C9A" w14:textId="77777777" w:rsidR="002239C4" w:rsidRDefault="002239C4">
            <w:pPr>
              <w:rPr>
                <w:b/>
                <w:color w:val="000000" w:themeColor="text1"/>
                <w:u w:val="single"/>
                <w:lang w:eastAsia="ko-KR"/>
              </w:rPr>
            </w:pPr>
          </w:p>
          <w:p w14:paraId="3AD81103" w14:textId="77777777" w:rsidR="002239C4" w:rsidRDefault="00F272CB">
            <w:pPr>
              <w:rPr>
                <w:b/>
                <w:color w:val="000000" w:themeColor="text1"/>
                <w:u w:val="single"/>
                <w:lang w:eastAsia="ko-KR"/>
              </w:rPr>
            </w:pPr>
            <w:r>
              <w:rPr>
                <w:b/>
                <w:color w:val="000000" w:themeColor="text1"/>
                <w:u w:val="single"/>
                <w:lang w:eastAsia="ko-KR"/>
              </w:rPr>
              <w:t>Issue 5-2-4</w:t>
            </w:r>
          </w:p>
          <w:p w14:paraId="0E117D9B" w14:textId="77777777" w:rsidR="002239C4" w:rsidRDefault="00F272CB">
            <w:pPr>
              <w:rPr>
                <w:lang w:val="en-US" w:eastAsia="zh-CN"/>
              </w:rPr>
            </w:pPr>
            <w:r>
              <w:rPr>
                <w:lang w:val="en-US" w:eastAsia="zh-CN"/>
              </w:rPr>
              <w:t>Option 1.</w:t>
            </w:r>
          </w:p>
          <w:p w14:paraId="500C4ACC" w14:textId="77777777" w:rsidR="002239C4" w:rsidRDefault="00F272CB">
            <w:pPr>
              <w:rPr>
                <w:b/>
                <w:color w:val="000000" w:themeColor="text1"/>
                <w:u w:val="single"/>
                <w:lang w:eastAsia="ko-KR"/>
              </w:rPr>
            </w:pPr>
            <w:r>
              <w:rPr>
                <w:b/>
                <w:color w:val="000000" w:themeColor="text1"/>
                <w:u w:val="single"/>
                <w:lang w:eastAsia="ko-KR"/>
              </w:rPr>
              <w:t>Issue 5-2-5</w:t>
            </w:r>
          </w:p>
          <w:p w14:paraId="029E4363" w14:textId="77777777" w:rsidR="002239C4" w:rsidRDefault="00F272CB">
            <w:pPr>
              <w:rPr>
                <w:b/>
                <w:color w:val="000000" w:themeColor="text1"/>
                <w:u w:val="single"/>
                <w:lang w:eastAsia="ko-KR"/>
              </w:rPr>
            </w:pPr>
            <w:r>
              <w:rPr>
                <w:b/>
                <w:color w:val="000000" w:themeColor="text1"/>
                <w:u w:val="single"/>
                <w:lang w:eastAsia="ko-KR"/>
              </w:rPr>
              <w:t>Option 1.</w:t>
            </w:r>
          </w:p>
          <w:p w14:paraId="0C8BE730" w14:textId="77777777" w:rsidR="002239C4" w:rsidRDefault="00F272CB">
            <w:pPr>
              <w:rPr>
                <w:b/>
                <w:color w:val="000000" w:themeColor="text1"/>
                <w:u w:val="single"/>
                <w:lang w:eastAsia="ko-KR"/>
              </w:rPr>
            </w:pPr>
            <w:r>
              <w:rPr>
                <w:lang w:val="en-US" w:eastAsia="zh-CN"/>
              </w:rPr>
              <w:t>When RedCap UE supports per-FR gap, a valid scenario is the serving cell is FR1 but the MO is FR2.</w:t>
            </w:r>
          </w:p>
        </w:tc>
      </w:tr>
      <w:tr w:rsidR="002239C4" w14:paraId="2BFB08AB" w14:textId="77777777">
        <w:tc>
          <w:tcPr>
            <w:tcW w:w="1272" w:type="dxa"/>
          </w:tcPr>
          <w:p w14:paraId="626B83BF"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59" w:type="dxa"/>
          </w:tcPr>
          <w:p w14:paraId="51AA347E" w14:textId="77777777" w:rsidR="002239C4" w:rsidRDefault="00F272CB">
            <w:pPr>
              <w:rPr>
                <w:b/>
                <w:color w:val="000000" w:themeColor="text1"/>
                <w:u w:val="single"/>
                <w:lang w:eastAsia="ko-KR"/>
              </w:rPr>
            </w:pPr>
            <w:r>
              <w:rPr>
                <w:b/>
                <w:color w:val="000000" w:themeColor="text1"/>
                <w:u w:val="single"/>
                <w:lang w:eastAsia="ko-KR"/>
              </w:rPr>
              <w:t>Issue 5-2-1: Inter-frequency without gap with capability</w:t>
            </w:r>
          </w:p>
          <w:p w14:paraId="09AC9427" w14:textId="77777777" w:rsidR="002239C4" w:rsidRDefault="00F272CB">
            <w:pPr>
              <w:rPr>
                <w:rFonts w:eastAsiaTheme="minorEastAsia"/>
                <w:color w:val="000000" w:themeColor="text1"/>
                <w:lang w:val="en-US" w:eastAsia="zh-CN"/>
              </w:rPr>
            </w:pPr>
            <w:r>
              <w:rPr>
                <w:rFonts w:eastAsiaTheme="minorEastAsia" w:hint="eastAsia"/>
                <w:color w:val="000000" w:themeColor="text1"/>
                <w:lang w:val="en-US" w:eastAsia="zh-CN"/>
              </w:rPr>
              <w:t>Option 1 or Option 3 is fine.</w:t>
            </w:r>
          </w:p>
          <w:p w14:paraId="3CBC4F7F" w14:textId="77777777" w:rsidR="002239C4" w:rsidRDefault="00F272CB">
            <w:pPr>
              <w:rPr>
                <w:b/>
                <w:color w:val="000000" w:themeColor="text1"/>
                <w:u w:val="single"/>
                <w:lang w:eastAsia="ko-KR"/>
              </w:rPr>
            </w:pPr>
            <w:r>
              <w:rPr>
                <w:b/>
                <w:color w:val="000000" w:themeColor="text1"/>
                <w:u w:val="single"/>
                <w:lang w:eastAsia="ko-KR"/>
              </w:rPr>
              <w:t>Issue 5-2-3</w:t>
            </w:r>
          </w:p>
          <w:p w14:paraId="1F427EE0" w14:textId="77777777" w:rsidR="002239C4" w:rsidRDefault="00F272CB">
            <w:pPr>
              <w:rPr>
                <w:b/>
                <w:color w:val="000000" w:themeColor="text1"/>
                <w:u w:val="single"/>
                <w:lang w:val="en-US" w:eastAsia="ko-KR"/>
              </w:rPr>
            </w:pPr>
            <w:r>
              <w:rPr>
                <w:rFonts w:hint="eastAsia"/>
                <w:lang w:val="en-US" w:eastAsia="zh-CN"/>
              </w:rPr>
              <w:t xml:space="preserve">Option 2. Single searcher cannot be shared (otherwise the definition of </w:t>
            </w:r>
            <w:r>
              <w:rPr>
                <w:lang w:val="en-US" w:eastAsia="zh-CN"/>
              </w:rPr>
              <w:t>“</w:t>
            </w:r>
            <w:r>
              <w:rPr>
                <w:rFonts w:hint="eastAsia"/>
                <w:lang w:val="en-US" w:eastAsia="zh-CN"/>
              </w:rPr>
              <w:t>single</w:t>
            </w:r>
            <w:r>
              <w:rPr>
                <w:lang w:val="en-US" w:eastAsia="zh-CN"/>
              </w:rPr>
              <w:t>”</w:t>
            </w:r>
            <w:r>
              <w:rPr>
                <w:rFonts w:hint="eastAsia"/>
                <w:lang w:val="en-US" w:eastAsia="zh-CN"/>
              </w:rPr>
              <w:t xml:space="preserve"> is quite useless).</w:t>
            </w:r>
          </w:p>
          <w:p w14:paraId="550A12A4" w14:textId="77777777" w:rsidR="002239C4" w:rsidRDefault="00F272CB">
            <w:pPr>
              <w:rPr>
                <w:b/>
                <w:color w:val="000000" w:themeColor="text1"/>
                <w:u w:val="single"/>
                <w:lang w:eastAsia="ko-KR"/>
              </w:rPr>
            </w:pPr>
            <w:r>
              <w:rPr>
                <w:b/>
                <w:color w:val="000000" w:themeColor="text1"/>
                <w:u w:val="single"/>
                <w:lang w:eastAsia="ko-KR"/>
              </w:rPr>
              <w:lastRenderedPageBreak/>
              <w:t>Issue 5-2-4</w:t>
            </w:r>
          </w:p>
          <w:p w14:paraId="7E7A116A" w14:textId="77777777" w:rsidR="002239C4" w:rsidRDefault="00F272CB">
            <w:pPr>
              <w:rPr>
                <w:lang w:val="en-US" w:eastAsia="zh-CN"/>
              </w:rPr>
            </w:pPr>
            <w:r>
              <w:rPr>
                <w:lang w:val="en-US" w:eastAsia="zh-CN"/>
              </w:rPr>
              <w:t>Option 1.</w:t>
            </w:r>
          </w:p>
        </w:tc>
      </w:tr>
      <w:tr w:rsidR="00311F8F" w14:paraId="4B394E7D" w14:textId="77777777">
        <w:tc>
          <w:tcPr>
            <w:tcW w:w="1272" w:type="dxa"/>
          </w:tcPr>
          <w:p w14:paraId="58885705" w14:textId="77777777" w:rsidR="00311F8F" w:rsidRDefault="00311F8F" w:rsidP="00311F8F">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59" w:type="dxa"/>
          </w:tcPr>
          <w:p w14:paraId="017F3EED" w14:textId="77777777" w:rsidR="00311F8F" w:rsidRDefault="00311F8F" w:rsidP="00311F8F">
            <w:pPr>
              <w:rPr>
                <w:rFonts w:eastAsiaTheme="minorEastAsia"/>
                <w:color w:val="000000" w:themeColor="text1"/>
                <w:lang w:eastAsia="zh-CN"/>
              </w:rPr>
            </w:pPr>
            <w:r w:rsidRPr="00DF54DD">
              <w:rPr>
                <w:b/>
                <w:color w:val="000000" w:themeColor="text1"/>
                <w:u w:val="single"/>
                <w:lang w:eastAsia="ko-KR"/>
              </w:rPr>
              <w:t>Issue 5-2-1: Inter-frequency without gap</w:t>
            </w:r>
            <w:r>
              <w:rPr>
                <w:b/>
                <w:color w:val="000000" w:themeColor="text1"/>
                <w:u w:val="single"/>
                <w:lang w:eastAsia="ko-KR"/>
              </w:rPr>
              <w:t xml:space="preserve"> with capability</w:t>
            </w:r>
          </w:p>
          <w:p w14:paraId="099DB0FD"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 xml:space="preserve">We support option 1: </w:t>
            </w:r>
            <w:r w:rsidRPr="00DF54DD">
              <w:rPr>
                <w:rFonts w:eastAsia="SimSun"/>
                <w:color w:val="000000" w:themeColor="text1"/>
                <w:lang w:val="en-US" w:eastAsia="zh-CN"/>
              </w:rPr>
              <w:t>RedCap UE won’t support ‘Inter-frequency without gap’ measurement capability in Rel-17</w:t>
            </w:r>
            <w:r>
              <w:rPr>
                <w:rFonts w:eastAsia="SimSun"/>
                <w:color w:val="000000" w:themeColor="text1"/>
                <w:lang w:val="en-US" w:eastAsia="zh-CN"/>
              </w:rPr>
              <w:t>.</w:t>
            </w:r>
          </w:p>
          <w:p w14:paraId="019B97CE" w14:textId="77777777" w:rsidR="00311F8F" w:rsidRDefault="00311F8F" w:rsidP="00311F8F">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491B7A29"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To our understanding, the comment from the proponent company: ‘</w:t>
            </w:r>
            <w:r w:rsidRPr="00CC1862">
              <w:rPr>
                <w:rFonts w:eastAsia="SimSun"/>
                <w:color w:val="4472C4" w:themeColor="accent1"/>
                <w:lang w:val="en-US" w:eastAsia="zh-CN"/>
              </w:rPr>
              <w:t>The SSB in MO#2 is overlapping with CD-SSB in serving cell and falls in UE active BWP</w:t>
            </w:r>
            <w:r>
              <w:rPr>
                <w:rFonts w:eastAsiaTheme="minorEastAsia"/>
                <w:color w:val="000000" w:themeColor="text1"/>
                <w:lang w:eastAsia="zh-CN"/>
              </w:rPr>
              <w:t xml:space="preserve">’ is referring to intra-frequency measurement. Therefore, there is no need to define inter-frequency measurement without gap.  </w:t>
            </w:r>
          </w:p>
          <w:p w14:paraId="3E2A618E" w14:textId="77777777" w:rsidR="00311F8F" w:rsidRDefault="00311F8F" w:rsidP="00311F8F">
            <w:pPr>
              <w:rPr>
                <w:rFonts w:eastAsiaTheme="minorEastAsia"/>
                <w:color w:val="000000" w:themeColor="text1"/>
                <w:lang w:eastAsia="zh-CN"/>
              </w:rPr>
            </w:pPr>
            <w:r w:rsidRPr="00140230">
              <w:rPr>
                <w:b/>
                <w:color w:val="000000" w:themeColor="text1"/>
                <w:u w:val="single"/>
                <w:lang w:eastAsia="ko-KR"/>
              </w:rPr>
              <w:t>Issue 5-2-</w:t>
            </w:r>
            <w:r>
              <w:rPr>
                <w:b/>
                <w:color w:val="000000" w:themeColor="text1"/>
                <w:u w:val="single"/>
                <w:lang w:eastAsia="ko-KR"/>
              </w:rPr>
              <w:t>3</w:t>
            </w:r>
            <w:r w:rsidRPr="00140230">
              <w:rPr>
                <w:b/>
                <w:color w:val="000000" w:themeColor="text1"/>
                <w:u w:val="single"/>
                <w:lang w:eastAsia="ko-KR"/>
              </w:rPr>
              <w:t>: Assumption on searcher</w:t>
            </w:r>
          </w:p>
          <w:p w14:paraId="7AED6C6F"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We support option 2.</w:t>
            </w:r>
          </w:p>
          <w:p w14:paraId="0165D517" w14:textId="77777777" w:rsidR="00311F8F" w:rsidRDefault="00311F8F" w:rsidP="00311F8F">
            <w:pPr>
              <w:rPr>
                <w:rFonts w:eastAsiaTheme="minorEastAsia"/>
                <w:color w:val="000000" w:themeColor="text1"/>
                <w:lang w:eastAsia="zh-CN"/>
              </w:rPr>
            </w:pPr>
            <w:r w:rsidRPr="00DF54DD">
              <w:rPr>
                <w:b/>
                <w:color w:val="000000" w:themeColor="text1"/>
                <w:u w:val="single"/>
                <w:lang w:eastAsia="ko-KR"/>
              </w:rPr>
              <w:t>Issue 5-2-</w:t>
            </w:r>
            <w:r>
              <w:rPr>
                <w:b/>
                <w:color w:val="000000" w:themeColor="text1"/>
                <w:u w:val="single"/>
                <w:lang w:eastAsia="ko-KR"/>
              </w:rPr>
              <w:t>4</w:t>
            </w:r>
            <w:r w:rsidRPr="00DF54DD">
              <w:rPr>
                <w:b/>
                <w:color w:val="000000" w:themeColor="text1"/>
                <w:u w:val="single"/>
                <w:lang w:eastAsia="ko-KR"/>
              </w:rPr>
              <w:t>: CSSF outside gap</w:t>
            </w:r>
          </w:p>
          <w:p w14:paraId="3AAC8316"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We support option 1.</w:t>
            </w:r>
          </w:p>
          <w:p w14:paraId="072DB186" w14:textId="77777777" w:rsidR="00311F8F" w:rsidRDefault="00311F8F" w:rsidP="00311F8F">
            <w:pPr>
              <w:rPr>
                <w:rFonts w:eastAsiaTheme="minorEastAsia"/>
                <w:color w:val="000000" w:themeColor="text1"/>
                <w:lang w:eastAsia="zh-CN"/>
              </w:rPr>
            </w:pPr>
            <w:r w:rsidRPr="006C1202">
              <w:rPr>
                <w:b/>
                <w:color w:val="000000" w:themeColor="text1"/>
                <w:u w:val="single"/>
                <w:lang w:val="en-US" w:eastAsia="ko-KR"/>
              </w:rPr>
              <w:t>Issue 5-2-</w:t>
            </w:r>
            <w:r>
              <w:rPr>
                <w:b/>
                <w:color w:val="000000" w:themeColor="text1"/>
                <w:u w:val="single"/>
                <w:lang w:val="en-US" w:eastAsia="ko-KR"/>
              </w:rPr>
              <w:t>5</w:t>
            </w:r>
            <w:r w:rsidRPr="006C1202">
              <w:rPr>
                <w:b/>
                <w:color w:val="000000" w:themeColor="text1"/>
                <w:u w:val="single"/>
                <w:lang w:val="en-US" w:eastAsia="ko-KR"/>
              </w:rPr>
              <w:t xml:space="preserve">: </w:t>
            </w:r>
            <w:r>
              <w:rPr>
                <w:b/>
                <w:color w:val="000000" w:themeColor="text1"/>
                <w:u w:val="single"/>
                <w:lang w:val="en-US" w:eastAsia="ko-KR"/>
              </w:rPr>
              <w:t>Whether to s</w:t>
            </w:r>
            <w:r w:rsidRPr="006C1202">
              <w:rPr>
                <w:b/>
                <w:color w:val="000000" w:themeColor="text1"/>
                <w:u w:val="single"/>
                <w:lang w:val="en-US" w:eastAsia="ko-KR"/>
              </w:rPr>
              <w:t>upport for per-</w:t>
            </w:r>
            <w:r>
              <w:rPr>
                <w:b/>
                <w:color w:val="000000" w:themeColor="text1"/>
                <w:u w:val="single"/>
                <w:lang w:val="en-US" w:eastAsia="ko-KR"/>
              </w:rPr>
              <w:t>FR/per-UE</w:t>
            </w:r>
            <w:r w:rsidRPr="006C1202">
              <w:rPr>
                <w:b/>
                <w:color w:val="000000" w:themeColor="text1"/>
                <w:u w:val="single"/>
                <w:lang w:val="en-US" w:eastAsia="ko-KR"/>
              </w:rPr>
              <w:t xml:space="preserve"> gap</w:t>
            </w:r>
          </w:p>
          <w:p w14:paraId="7F00080A" w14:textId="77777777" w:rsidR="00311F8F" w:rsidRDefault="00311F8F" w:rsidP="00311F8F">
            <w:pPr>
              <w:rPr>
                <w:rFonts w:eastAsiaTheme="minorEastAsia"/>
                <w:color w:val="000000" w:themeColor="text1"/>
                <w:lang w:eastAsia="zh-CN"/>
              </w:rPr>
            </w:pPr>
            <w:r>
              <w:rPr>
                <w:rFonts w:eastAsiaTheme="minorEastAsia"/>
                <w:color w:val="000000" w:themeColor="text1"/>
                <w:lang w:eastAsia="zh-CN"/>
              </w:rPr>
              <w:t xml:space="preserve">We support option 2. </w:t>
            </w:r>
          </w:p>
          <w:p w14:paraId="3F4167D6" w14:textId="77777777" w:rsidR="00311F8F" w:rsidRDefault="00311F8F" w:rsidP="00311F8F">
            <w:pPr>
              <w:rPr>
                <w:b/>
                <w:color w:val="000000" w:themeColor="text1"/>
                <w:u w:val="single"/>
                <w:lang w:eastAsia="ko-KR"/>
              </w:rPr>
            </w:pPr>
            <w:r>
              <w:rPr>
                <w:rFonts w:eastAsiaTheme="minorEastAsia"/>
                <w:color w:val="000000" w:themeColor="text1"/>
                <w:lang w:eastAsia="zh-CN"/>
              </w:rPr>
              <w:t xml:space="preserve">In our understanding, there is no difference in the UE behaviour whether it is configured with per-UE gap or per-FR gap, hence, there is no need to write requirements for per-FR gap because the gap requirements will apply to both per-FR and per-UE.  </w:t>
            </w:r>
          </w:p>
        </w:tc>
      </w:tr>
      <w:tr w:rsidR="00423947" w14:paraId="0745AD6C" w14:textId="77777777">
        <w:tc>
          <w:tcPr>
            <w:tcW w:w="1272" w:type="dxa"/>
          </w:tcPr>
          <w:p w14:paraId="7084F1C4" w14:textId="77777777" w:rsidR="00423947" w:rsidRDefault="00423947" w:rsidP="00423947">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359" w:type="dxa"/>
          </w:tcPr>
          <w:p w14:paraId="373BDCAC" w14:textId="77777777" w:rsidR="00423947" w:rsidRDefault="00423947" w:rsidP="00423947">
            <w:pPr>
              <w:rPr>
                <w:b/>
                <w:color w:val="000000" w:themeColor="text1"/>
                <w:u w:val="single"/>
                <w:lang w:eastAsia="ko-KR"/>
              </w:rPr>
            </w:pPr>
            <w:r>
              <w:rPr>
                <w:b/>
                <w:color w:val="000000" w:themeColor="text1"/>
                <w:u w:val="single"/>
                <w:lang w:eastAsia="ko-KR"/>
              </w:rPr>
              <w:t>Issue 5-2-1: Inter-frequency without gap with capability</w:t>
            </w:r>
          </w:p>
          <w:p w14:paraId="0E8D7EB1" w14:textId="77777777" w:rsidR="00423947" w:rsidRDefault="00423947" w:rsidP="00423947">
            <w:pPr>
              <w:rPr>
                <w:rFonts w:eastAsiaTheme="minorEastAsia"/>
                <w:color w:val="000000" w:themeColor="text1"/>
                <w:lang w:eastAsia="zh-CN"/>
              </w:rPr>
            </w:pPr>
            <w:r>
              <w:rPr>
                <w:rFonts w:eastAsiaTheme="minorEastAsia"/>
                <w:color w:val="000000" w:themeColor="text1"/>
                <w:lang w:eastAsia="zh-CN"/>
              </w:rPr>
              <w:t>Prefer option 1</w:t>
            </w:r>
          </w:p>
          <w:p w14:paraId="6541F55C" w14:textId="77777777" w:rsidR="00423947" w:rsidRDefault="00423947" w:rsidP="00423947">
            <w:pPr>
              <w:rPr>
                <w:b/>
                <w:color w:val="000000" w:themeColor="text1"/>
                <w:u w:val="single"/>
                <w:lang w:eastAsia="ko-KR"/>
              </w:rPr>
            </w:pPr>
            <w:r>
              <w:rPr>
                <w:b/>
                <w:color w:val="000000" w:themeColor="text1"/>
                <w:u w:val="single"/>
                <w:lang w:eastAsia="ko-KR"/>
              </w:rPr>
              <w:t>Issue 5-2-2: Inter-frequency without gap without capability</w:t>
            </w:r>
          </w:p>
          <w:p w14:paraId="2E6EB8F1" w14:textId="77777777" w:rsidR="00F36F21" w:rsidRDefault="00F36F21" w:rsidP="00423947">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 xml:space="preserve">uch case may only exist when the reference SSB is fixed in our understanding. </w:t>
            </w:r>
          </w:p>
          <w:p w14:paraId="68B9CC51" w14:textId="77777777" w:rsidR="002363DF" w:rsidRPr="00BD3377" w:rsidRDefault="0020466F" w:rsidP="00423947">
            <w:pPr>
              <w:overflowPunct/>
              <w:autoSpaceDE/>
              <w:autoSpaceDN/>
              <w:adjustRightInd/>
              <w:textAlignment w:val="auto"/>
              <w:rPr>
                <w:rFonts w:eastAsiaTheme="minorEastAsia"/>
                <w:lang w:val="en-US" w:eastAsia="zh-CN"/>
              </w:rPr>
            </w:pPr>
            <w:r>
              <w:rPr>
                <w:rFonts w:eastAsiaTheme="minorEastAsia"/>
                <w:color w:val="000000" w:themeColor="text1"/>
                <w:lang w:eastAsia="zh-CN"/>
              </w:rPr>
              <w:t>W</w:t>
            </w:r>
            <w:r w:rsidR="00F36F21">
              <w:rPr>
                <w:rFonts w:eastAsiaTheme="minorEastAsia"/>
                <w:color w:val="000000" w:themeColor="text1"/>
                <w:lang w:eastAsia="zh-CN"/>
              </w:rPr>
              <w:t>e are f</w:t>
            </w:r>
            <w:r w:rsidR="00423947">
              <w:rPr>
                <w:rFonts w:eastAsiaTheme="minorEastAsia"/>
                <w:color w:val="000000" w:themeColor="text1"/>
                <w:lang w:eastAsia="zh-CN"/>
              </w:rPr>
              <w:t>ine with option 1 in principle.</w:t>
            </w:r>
            <w:r w:rsidR="00423947">
              <w:t xml:space="preserve"> </w:t>
            </w:r>
            <w:r w:rsidR="009E023F">
              <w:t>But i</w:t>
            </w:r>
            <w:r w:rsidR="00423947">
              <w:t xml:space="preserve">f </w:t>
            </w:r>
            <w:r w:rsidR="00F36F21">
              <w:t>RAN4</w:t>
            </w:r>
            <w:r w:rsidR="00423947">
              <w:t xml:space="preserve"> agreed to define the </w:t>
            </w:r>
            <w:r w:rsidR="00423947" w:rsidRPr="00423947">
              <w:t xml:space="preserve">Inter-frequency </w:t>
            </w:r>
            <w:r w:rsidR="00423947">
              <w:t xml:space="preserve">measurement </w:t>
            </w:r>
            <w:r w:rsidR="00423947" w:rsidRPr="00423947">
              <w:t>without gap without capability</w:t>
            </w:r>
            <w:r w:rsidR="00423947">
              <w:t xml:space="preserve"> as option 1, do we need to further discuss the definition of intra-f measurement with gap case?</w:t>
            </w:r>
            <w:r w:rsidR="00423947">
              <w:rPr>
                <w:lang w:val="en-US" w:eastAsia="zh-CN"/>
              </w:rPr>
              <w:t xml:space="preserve"> </w:t>
            </w:r>
          </w:p>
          <w:p w14:paraId="3AE0264E" w14:textId="77777777" w:rsidR="00423947" w:rsidRDefault="00423947" w:rsidP="00423947">
            <w:pPr>
              <w:rPr>
                <w:b/>
                <w:color w:val="000000" w:themeColor="text1"/>
                <w:u w:val="single"/>
                <w:lang w:eastAsia="ko-KR"/>
              </w:rPr>
            </w:pPr>
            <w:r>
              <w:rPr>
                <w:b/>
                <w:color w:val="000000" w:themeColor="text1"/>
                <w:u w:val="single"/>
                <w:lang w:eastAsia="ko-KR"/>
              </w:rPr>
              <w:t xml:space="preserve">Issue 5-2-3: Assumption on searcher </w:t>
            </w:r>
          </w:p>
          <w:p w14:paraId="442A40DF" w14:textId="77777777" w:rsidR="00423947" w:rsidRDefault="00423947" w:rsidP="00423947">
            <w:pPr>
              <w:rPr>
                <w:rFonts w:eastAsiaTheme="minorEastAsia"/>
                <w:color w:val="000000" w:themeColor="text1"/>
                <w:lang w:eastAsia="zh-CN"/>
              </w:rPr>
            </w:pPr>
            <w:r>
              <w:rPr>
                <w:rFonts w:eastAsiaTheme="minorEastAsia"/>
                <w:color w:val="000000" w:themeColor="text1"/>
                <w:lang w:eastAsia="zh-CN"/>
              </w:rPr>
              <w:t>Depends on the conclusion of</w:t>
            </w:r>
            <w:r w:rsidR="009E023F">
              <w:rPr>
                <w:rFonts w:eastAsiaTheme="minorEastAsia"/>
                <w:color w:val="000000" w:themeColor="text1"/>
                <w:lang w:eastAsia="zh-CN"/>
              </w:rPr>
              <w:t xml:space="preserve"> </w:t>
            </w:r>
            <w:r w:rsidR="009E023F" w:rsidRPr="009E023F">
              <w:rPr>
                <w:rFonts w:eastAsiaTheme="minorEastAsia"/>
                <w:color w:val="000000" w:themeColor="text1"/>
                <w:lang w:eastAsia="zh-CN"/>
              </w:rPr>
              <w:t>Issue 5-2-2</w:t>
            </w:r>
            <w:r>
              <w:rPr>
                <w:rFonts w:eastAsiaTheme="minorEastAsia"/>
                <w:color w:val="000000" w:themeColor="text1"/>
                <w:lang w:eastAsia="zh-CN"/>
              </w:rPr>
              <w:t xml:space="preserve">. </w:t>
            </w:r>
          </w:p>
          <w:p w14:paraId="2407903E" w14:textId="77777777" w:rsidR="00423947" w:rsidRDefault="00423947" w:rsidP="00423947">
            <w:pPr>
              <w:rPr>
                <w:b/>
                <w:color w:val="000000" w:themeColor="text1"/>
                <w:u w:val="single"/>
                <w:lang w:eastAsia="ko-KR"/>
              </w:rPr>
            </w:pPr>
            <w:r>
              <w:rPr>
                <w:b/>
                <w:color w:val="000000" w:themeColor="text1"/>
                <w:u w:val="single"/>
                <w:lang w:eastAsia="ko-KR"/>
              </w:rPr>
              <w:t>Issue 5-2-4: CSSF outside gap</w:t>
            </w:r>
          </w:p>
          <w:p w14:paraId="51355D35" w14:textId="77777777" w:rsidR="00423947" w:rsidRPr="00BD3377" w:rsidRDefault="002363DF" w:rsidP="00423947">
            <w:pPr>
              <w:overflowPunct/>
              <w:autoSpaceDE/>
              <w:autoSpaceDN/>
              <w:adjustRightInd/>
              <w:textAlignment w:val="auto"/>
              <w:rPr>
                <w:rFonts w:eastAsiaTheme="minorEastAsia"/>
                <w:color w:val="000000" w:themeColor="text1"/>
                <w:lang w:eastAsia="zh-CN"/>
              </w:rPr>
            </w:pPr>
            <w:r>
              <w:rPr>
                <w:rFonts w:eastAsiaTheme="minorEastAsia"/>
                <w:color w:val="000000" w:themeColor="text1"/>
                <w:lang w:eastAsia="zh-CN"/>
              </w:rPr>
              <w:t xml:space="preserve">Depends on the conclusion of </w:t>
            </w:r>
            <w:r w:rsidRPr="009E023F">
              <w:rPr>
                <w:rFonts w:eastAsiaTheme="minorEastAsia"/>
                <w:color w:val="000000" w:themeColor="text1"/>
                <w:lang w:eastAsia="zh-CN"/>
              </w:rPr>
              <w:t>Issue 5-2-2</w:t>
            </w:r>
            <w:r>
              <w:rPr>
                <w:rFonts w:eastAsiaTheme="minorEastAsia"/>
                <w:color w:val="000000" w:themeColor="text1"/>
                <w:lang w:eastAsia="zh-CN"/>
              </w:rPr>
              <w:t xml:space="preserve">. </w:t>
            </w:r>
          </w:p>
        </w:tc>
      </w:tr>
      <w:tr w:rsidR="00170B22" w14:paraId="17E73785" w14:textId="77777777">
        <w:tc>
          <w:tcPr>
            <w:tcW w:w="1272" w:type="dxa"/>
          </w:tcPr>
          <w:p w14:paraId="171AC2AE" w14:textId="77777777" w:rsidR="00170B22" w:rsidRDefault="00170B22" w:rsidP="00170B2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78AB5AC2" w14:textId="77777777" w:rsidR="00170B22" w:rsidRDefault="00170B22" w:rsidP="00170B22">
            <w:pPr>
              <w:rPr>
                <w:b/>
                <w:color w:val="000000" w:themeColor="text1"/>
                <w:u w:val="single"/>
                <w:lang w:eastAsia="ko-KR"/>
              </w:rPr>
            </w:pPr>
            <w:r>
              <w:rPr>
                <w:b/>
                <w:color w:val="000000" w:themeColor="text1"/>
                <w:u w:val="single"/>
                <w:lang w:eastAsia="ko-KR"/>
              </w:rPr>
              <w:t>Issue 5-2-1: Inter-frequency without gap with capability</w:t>
            </w:r>
          </w:p>
          <w:p w14:paraId="60C5C49A" w14:textId="77777777" w:rsidR="00170B22" w:rsidRDefault="00170B22" w:rsidP="00170B22">
            <w:pPr>
              <w:spacing w:after="120"/>
              <w:jc w:val="both"/>
            </w:pPr>
            <w:r w:rsidRPr="008C78C1">
              <w:rPr>
                <w:rFonts w:hint="eastAsia"/>
                <w:bCs/>
                <w:color w:val="000000" w:themeColor="text1"/>
                <w:lang w:eastAsia="zh-CN"/>
              </w:rPr>
              <w:t>Option</w:t>
            </w:r>
            <w:r w:rsidRPr="008C78C1">
              <w:rPr>
                <w:bCs/>
                <w:color w:val="000000" w:themeColor="text1"/>
                <w:lang w:eastAsia="zh-CN"/>
              </w:rPr>
              <w:t xml:space="preserve"> 1</w:t>
            </w:r>
            <w:r>
              <w:rPr>
                <w:bCs/>
                <w:color w:val="000000" w:themeColor="text1"/>
                <w:lang w:val="en-US" w:eastAsia="zh-CN"/>
              </w:rPr>
              <w:t xml:space="preserve">. </w:t>
            </w:r>
            <w:r>
              <w:t>Since inter-frequency without gap (when inter-frequency SSB is inside active BWP) is a R16 introduced feature, we propose to not consider it in RedCap for now. Moreover, RedCap UE in FR1 only has 20MHz BW, it would be less possible to contain other inter-frequency SSB in its active BWP compared with legacy UEs.</w:t>
            </w:r>
          </w:p>
          <w:p w14:paraId="1E14392A" w14:textId="77777777" w:rsidR="00170B22" w:rsidRDefault="00170B22" w:rsidP="00170B22">
            <w:pPr>
              <w:rPr>
                <w:b/>
                <w:color w:val="000000" w:themeColor="text1"/>
                <w:u w:val="single"/>
                <w:lang w:eastAsia="ko-KR"/>
              </w:rPr>
            </w:pPr>
            <w:r>
              <w:rPr>
                <w:b/>
                <w:color w:val="000000" w:themeColor="text1"/>
                <w:u w:val="single"/>
                <w:lang w:eastAsia="ko-KR"/>
              </w:rPr>
              <w:t>Issue 5-2-2: Inter-frequency without gap without capability</w:t>
            </w:r>
          </w:p>
          <w:p w14:paraId="08E1C558" w14:textId="77777777" w:rsidR="00170B22" w:rsidRPr="008C78C1" w:rsidRDefault="00170B22" w:rsidP="00170B22">
            <w:pPr>
              <w:spacing w:after="120"/>
              <w:jc w:val="both"/>
              <w:rPr>
                <w:lang w:val="en-US"/>
              </w:rPr>
            </w:pPr>
            <w:r>
              <w:rPr>
                <w:rFonts w:hint="eastAsia"/>
                <w:lang w:eastAsia="zh-CN"/>
              </w:rPr>
              <w:t>Option</w:t>
            </w:r>
            <w:r>
              <w:rPr>
                <w:lang w:eastAsia="zh-CN"/>
              </w:rPr>
              <w:t xml:space="preserve"> 1 or </w:t>
            </w:r>
            <w:r>
              <w:rPr>
                <w:lang w:val="en-US" w:eastAsia="zh-CN"/>
              </w:rPr>
              <w:t>we always assume inter-frequency is with MG like in R15.</w:t>
            </w:r>
          </w:p>
          <w:p w14:paraId="585C8693" w14:textId="77777777" w:rsidR="00170B22" w:rsidRDefault="00170B22" w:rsidP="00170B22">
            <w:pPr>
              <w:rPr>
                <w:b/>
                <w:color w:val="000000" w:themeColor="text1"/>
                <w:u w:val="single"/>
                <w:lang w:eastAsia="ko-KR"/>
              </w:rPr>
            </w:pPr>
            <w:r>
              <w:rPr>
                <w:b/>
                <w:color w:val="000000" w:themeColor="text1"/>
                <w:u w:val="single"/>
                <w:lang w:eastAsia="ko-KR"/>
              </w:rPr>
              <w:t xml:space="preserve">Issue 5-2-3: Assumption on searcher </w:t>
            </w:r>
          </w:p>
          <w:p w14:paraId="70A3ABC9" w14:textId="77777777" w:rsidR="00170B22" w:rsidRDefault="00170B22" w:rsidP="00170B22">
            <w:pPr>
              <w:rPr>
                <w:bCs/>
                <w:color w:val="000000" w:themeColor="text1"/>
                <w:lang w:eastAsia="ko-KR"/>
              </w:rPr>
            </w:pPr>
            <w:r>
              <w:rPr>
                <w:bCs/>
                <w:color w:val="000000" w:themeColor="text1"/>
                <w:lang w:eastAsia="ko-KR"/>
              </w:rPr>
              <w:lastRenderedPageBreak/>
              <w:t>Option 2. Up to conclusion from issue 5-2-1 and issue 5-2-2.</w:t>
            </w:r>
          </w:p>
          <w:p w14:paraId="52023DEC" w14:textId="77777777" w:rsidR="00170B22" w:rsidRDefault="00170B22" w:rsidP="00170B22">
            <w:pPr>
              <w:rPr>
                <w:bCs/>
                <w:color w:val="000000" w:themeColor="text1"/>
                <w:lang w:eastAsia="ko-KR"/>
              </w:rPr>
            </w:pPr>
            <w:r>
              <w:rPr>
                <w:bCs/>
                <w:color w:val="000000" w:themeColor="text1"/>
                <w:lang w:eastAsia="ko-KR"/>
              </w:rPr>
              <w:t xml:space="preserve">Based on the example in issue 5-2-2, only one frequency layer on MO#2 could be assumed as inter-frequency without MG, but the frequency layer on MO#1 shall follow the issue 5-2-1 conclusion (MG is needed), and therefore our understanding is searcher is used by one frequency layer.   </w:t>
            </w:r>
          </w:p>
          <w:p w14:paraId="3B0E62F9" w14:textId="77777777" w:rsidR="00170B22" w:rsidRDefault="00170B22" w:rsidP="00170B22">
            <w:pPr>
              <w:rPr>
                <w:b/>
                <w:color w:val="000000" w:themeColor="text1"/>
                <w:u w:val="single"/>
                <w:lang w:eastAsia="ko-KR"/>
              </w:rPr>
            </w:pPr>
            <w:r>
              <w:rPr>
                <w:b/>
                <w:color w:val="000000" w:themeColor="text1"/>
                <w:u w:val="single"/>
                <w:lang w:eastAsia="ko-KR"/>
              </w:rPr>
              <w:t>Issue 5-2-4: CSSF outside gap</w:t>
            </w:r>
          </w:p>
          <w:p w14:paraId="31F7B4F0" w14:textId="77777777" w:rsidR="00170B22" w:rsidRDefault="00170B22" w:rsidP="00170B22">
            <w:pPr>
              <w:rPr>
                <w:bCs/>
                <w:color w:val="000000" w:themeColor="text1"/>
                <w:lang w:eastAsia="ko-KR"/>
              </w:rPr>
            </w:pPr>
            <w:r>
              <w:rPr>
                <w:bCs/>
                <w:color w:val="000000" w:themeColor="text1"/>
                <w:lang w:eastAsia="ko-KR"/>
              </w:rPr>
              <w:t>Option 1. Up to conclusion from issue 5-2-1 and issue 5-2-2.</w:t>
            </w:r>
          </w:p>
          <w:p w14:paraId="06E523CC" w14:textId="77777777" w:rsidR="00170B22" w:rsidRDefault="00170B22" w:rsidP="00170B22">
            <w:pPr>
              <w:rPr>
                <w:b/>
                <w:color w:val="000000" w:themeColor="text1"/>
                <w:u w:val="single"/>
                <w:lang w:val="en-US" w:eastAsia="ko-KR"/>
              </w:rPr>
            </w:pPr>
            <w:r>
              <w:rPr>
                <w:b/>
                <w:color w:val="000000" w:themeColor="text1"/>
                <w:u w:val="single"/>
                <w:lang w:val="en-US" w:eastAsia="ko-KR"/>
              </w:rPr>
              <w:t>Issue 5-2-5: Whether to support for per-FR/per-UE gap</w:t>
            </w:r>
          </w:p>
          <w:p w14:paraId="1F9AFCF6" w14:textId="77777777" w:rsidR="00170B22" w:rsidRDefault="00170B22" w:rsidP="00170B22">
            <w:pPr>
              <w:rPr>
                <w:b/>
                <w:color w:val="000000" w:themeColor="text1"/>
                <w:u w:val="single"/>
                <w:lang w:eastAsia="ko-KR"/>
              </w:rPr>
            </w:pPr>
            <w:r>
              <w:rPr>
                <w:bCs/>
                <w:color w:val="000000" w:themeColor="text1"/>
                <w:lang w:eastAsia="ko-KR"/>
              </w:rPr>
              <w:t>Option 2. RedCap UE cannot support two parallel carriers, e.g., one carrier in FR1 for data reception and the other carrier in FR2 for measurement.</w:t>
            </w:r>
          </w:p>
        </w:tc>
      </w:tr>
      <w:tr w:rsidR="002C40D6" w14:paraId="2608FDFB" w14:textId="77777777">
        <w:tc>
          <w:tcPr>
            <w:tcW w:w="1272" w:type="dxa"/>
          </w:tcPr>
          <w:p w14:paraId="1C49AE1A" w14:textId="77777777" w:rsidR="002C40D6" w:rsidRDefault="002C40D6" w:rsidP="00170B2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59" w:type="dxa"/>
          </w:tcPr>
          <w:p w14:paraId="51A8EB8B" w14:textId="77777777" w:rsidR="002C40D6" w:rsidRDefault="002C40D6" w:rsidP="002C40D6">
            <w:pPr>
              <w:rPr>
                <w:b/>
                <w:color w:val="000000" w:themeColor="text1"/>
                <w:u w:val="single"/>
                <w:lang w:eastAsia="ko-KR"/>
              </w:rPr>
            </w:pPr>
            <w:r>
              <w:rPr>
                <w:b/>
                <w:color w:val="000000" w:themeColor="text1"/>
                <w:u w:val="single"/>
                <w:lang w:eastAsia="ko-KR"/>
              </w:rPr>
              <w:t>Issue 5-2-1: Inter-frequency without gap with capability</w:t>
            </w:r>
          </w:p>
          <w:p w14:paraId="58611401"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We support option 1.</w:t>
            </w:r>
          </w:p>
          <w:p w14:paraId="1F494268" w14:textId="77777777" w:rsidR="002C40D6" w:rsidRDefault="002C40D6" w:rsidP="002C40D6">
            <w:pPr>
              <w:rPr>
                <w:b/>
                <w:color w:val="000000" w:themeColor="text1"/>
                <w:u w:val="single"/>
                <w:lang w:eastAsia="ko-KR"/>
              </w:rPr>
            </w:pPr>
            <w:r>
              <w:rPr>
                <w:b/>
                <w:color w:val="000000" w:themeColor="text1"/>
                <w:u w:val="single"/>
                <w:lang w:eastAsia="ko-KR"/>
              </w:rPr>
              <w:t>Issue 5-2-2: Inter-frequency without gap without capability</w:t>
            </w:r>
          </w:p>
          <w:p w14:paraId="588553AA"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 xml:space="preserve">We agree option 1. </w:t>
            </w:r>
          </w:p>
          <w:p w14:paraId="0DE79054" w14:textId="77777777" w:rsidR="002C40D6" w:rsidRDefault="002C40D6" w:rsidP="002C40D6">
            <w:pPr>
              <w:rPr>
                <w:b/>
                <w:color w:val="000000" w:themeColor="text1"/>
                <w:u w:val="single"/>
                <w:lang w:eastAsia="ko-KR"/>
              </w:rPr>
            </w:pPr>
            <w:r>
              <w:rPr>
                <w:b/>
                <w:color w:val="000000" w:themeColor="text1"/>
                <w:u w:val="single"/>
                <w:lang w:eastAsia="ko-KR"/>
              </w:rPr>
              <w:t xml:space="preserve">Issue 5-2-3: Assumption on searcher </w:t>
            </w:r>
          </w:p>
          <w:p w14:paraId="0798ABC1"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We support option 2.</w:t>
            </w:r>
          </w:p>
          <w:p w14:paraId="0701B84D" w14:textId="77777777" w:rsidR="002C40D6" w:rsidRDefault="002C40D6" w:rsidP="002C40D6">
            <w:pPr>
              <w:rPr>
                <w:b/>
                <w:color w:val="000000" w:themeColor="text1"/>
                <w:u w:val="single"/>
                <w:lang w:eastAsia="ko-KR"/>
              </w:rPr>
            </w:pPr>
            <w:r>
              <w:rPr>
                <w:b/>
                <w:color w:val="000000" w:themeColor="text1"/>
                <w:u w:val="single"/>
                <w:lang w:eastAsia="ko-KR"/>
              </w:rPr>
              <w:t>Issue 5-2-4: CSSF outside gap</w:t>
            </w:r>
          </w:p>
          <w:p w14:paraId="68080363" w14:textId="77777777" w:rsidR="002C40D6" w:rsidRDefault="002C40D6" w:rsidP="002C40D6">
            <w:pPr>
              <w:rPr>
                <w:rFonts w:eastAsiaTheme="minorEastAsia"/>
                <w:color w:val="000000" w:themeColor="text1"/>
                <w:lang w:eastAsia="zh-CN"/>
              </w:rPr>
            </w:pPr>
            <w:r>
              <w:rPr>
                <w:rFonts w:eastAsiaTheme="minorEastAsia"/>
                <w:color w:val="000000" w:themeColor="text1"/>
                <w:lang w:eastAsia="zh-CN"/>
              </w:rPr>
              <w:t>We support option 1.</w:t>
            </w:r>
          </w:p>
          <w:p w14:paraId="1676ED9F" w14:textId="77777777" w:rsidR="002C40D6" w:rsidRDefault="002C40D6" w:rsidP="002C40D6">
            <w:pPr>
              <w:rPr>
                <w:b/>
                <w:color w:val="000000" w:themeColor="text1"/>
                <w:u w:val="single"/>
                <w:lang w:val="en-US" w:eastAsia="ko-KR"/>
              </w:rPr>
            </w:pPr>
            <w:r>
              <w:rPr>
                <w:b/>
                <w:color w:val="000000" w:themeColor="text1"/>
                <w:u w:val="single"/>
                <w:lang w:val="en-US" w:eastAsia="ko-KR"/>
              </w:rPr>
              <w:t>Issue 5-2-5: Whether to support for per-FR/per-UE gap</w:t>
            </w:r>
          </w:p>
          <w:p w14:paraId="6B869B84" w14:textId="77777777" w:rsidR="002C40D6" w:rsidRPr="002C40D6" w:rsidRDefault="002C40D6" w:rsidP="00170B22">
            <w:pPr>
              <w:rPr>
                <w:rFonts w:eastAsiaTheme="minorEastAsia"/>
                <w:color w:val="000000" w:themeColor="text1"/>
                <w:lang w:val="en-US" w:eastAsia="zh-CN"/>
              </w:rPr>
            </w:pPr>
            <w:r>
              <w:rPr>
                <w:rFonts w:eastAsiaTheme="minorEastAsia"/>
                <w:color w:val="000000" w:themeColor="text1"/>
                <w:lang w:eastAsia="zh-CN"/>
              </w:rPr>
              <w:t xml:space="preserve">We support option </w:t>
            </w:r>
            <w:r>
              <w:rPr>
                <w:rFonts w:eastAsiaTheme="minorEastAsia"/>
                <w:color w:val="000000" w:themeColor="text1"/>
                <w:lang w:val="en-US" w:eastAsia="zh-CN"/>
              </w:rPr>
              <w:t>1.</w:t>
            </w:r>
          </w:p>
        </w:tc>
      </w:tr>
      <w:tr w:rsidR="00B37E47" w14:paraId="0668E896" w14:textId="77777777">
        <w:tc>
          <w:tcPr>
            <w:tcW w:w="1272" w:type="dxa"/>
          </w:tcPr>
          <w:p w14:paraId="420456BB" w14:textId="77777777" w:rsidR="00B37E47" w:rsidRPr="00B37E47" w:rsidRDefault="00B37E47" w:rsidP="00170B22">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59" w:type="dxa"/>
          </w:tcPr>
          <w:p w14:paraId="3B8027E3" w14:textId="77777777" w:rsidR="00B37E47" w:rsidRDefault="00B37E47" w:rsidP="00B37E47">
            <w:pPr>
              <w:rPr>
                <w:b/>
                <w:color w:val="000000" w:themeColor="text1"/>
                <w:u w:val="single"/>
                <w:lang w:eastAsia="ko-KR"/>
              </w:rPr>
            </w:pPr>
            <w:r>
              <w:rPr>
                <w:b/>
                <w:color w:val="000000" w:themeColor="text1"/>
                <w:u w:val="single"/>
                <w:lang w:eastAsia="ko-KR"/>
              </w:rPr>
              <w:t>Issue 5-2-1: Inter-frequency without gap with capability</w:t>
            </w:r>
          </w:p>
          <w:p w14:paraId="3E871525" w14:textId="77777777" w:rsidR="00B37E47" w:rsidRDefault="00B37E47"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w:t>
            </w:r>
            <w:r>
              <w:rPr>
                <w:rFonts w:eastAsiaTheme="minorEastAsia"/>
                <w:b/>
                <w:color w:val="000000" w:themeColor="text1"/>
                <w:u w:val="single"/>
                <w:lang w:eastAsia="zh-CN"/>
              </w:rPr>
              <w:t>explained</w:t>
            </w:r>
            <w:r>
              <w:rPr>
                <w:rFonts w:eastAsiaTheme="minorEastAsia" w:hint="eastAsia"/>
                <w:b/>
                <w:color w:val="000000" w:themeColor="text1"/>
                <w:u w:val="single"/>
                <w:lang w:eastAsia="zh-CN"/>
              </w:rPr>
              <w:t xml:space="preserve"> the scenarios for inter-frequency without gap. Please see the figures below. In the following case, MO2 is inter-frequency measurement since the reference SSB is NCD-SSB1. However, gap is no needed since this is within the active BWP. If gap is required in this case, measurement performance for RedCap will be </w:t>
            </w:r>
            <w:r>
              <w:rPr>
                <w:rFonts w:eastAsiaTheme="minorEastAsia"/>
                <w:b/>
                <w:color w:val="000000" w:themeColor="text1"/>
                <w:u w:val="single"/>
                <w:lang w:eastAsia="zh-CN"/>
              </w:rPr>
              <w:t>degraded</w:t>
            </w:r>
            <w:r>
              <w:rPr>
                <w:rFonts w:eastAsiaTheme="minorEastAsia" w:hint="eastAsia"/>
                <w:b/>
                <w:color w:val="000000" w:themeColor="text1"/>
                <w:u w:val="single"/>
                <w:lang w:eastAsia="zh-CN"/>
              </w:rPr>
              <w:t xml:space="preserve">. We would like to see the technical comments why inter </w:t>
            </w:r>
            <w:r>
              <w:rPr>
                <w:rFonts w:eastAsiaTheme="minorEastAsia"/>
                <w:b/>
                <w:color w:val="000000" w:themeColor="text1"/>
                <w:u w:val="single"/>
                <w:lang w:eastAsia="zh-CN"/>
              </w:rPr>
              <w:t>without</w:t>
            </w:r>
            <w:r>
              <w:rPr>
                <w:rFonts w:eastAsiaTheme="minorEastAsia" w:hint="eastAsia"/>
                <w:b/>
                <w:color w:val="000000" w:themeColor="text1"/>
                <w:u w:val="single"/>
                <w:lang w:eastAsia="zh-CN"/>
              </w:rPr>
              <w:t xml:space="preserve"> gap cannot be supported instead of just saying </w:t>
            </w:r>
            <w:r>
              <w:rPr>
                <w:rFonts w:eastAsiaTheme="minorEastAsia"/>
                <w:b/>
                <w:color w:val="000000" w:themeColor="text1"/>
                <w:u w:val="single"/>
                <w:lang w:eastAsia="zh-CN"/>
              </w:rPr>
              <w:t>“</w:t>
            </w:r>
            <w:r>
              <w:rPr>
                <w:rFonts w:eastAsiaTheme="minorEastAsia" w:hint="eastAsia"/>
                <w:b/>
                <w:color w:val="000000" w:themeColor="text1"/>
                <w:u w:val="single"/>
                <w:lang w:eastAsia="zh-CN"/>
              </w:rPr>
              <w:t>NO</w:t>
            </w:r>
            <w:r>
              <w:rPr>
                <w:rFonts w:eastAsiaTheme="minorEastAsia"/>
                <w:b/>
                <w:color w:val="000000" w:themeColor="text1"/>
                <w:u w:val="single"/>
                <w:lang w:eastAsia="zh-CN"/>
              </w:rPr>
              <w:t>”</w:t>
            </w:r>
            <w:r>
              <w:rPr>
                <w:rFonts w:eastAsiaTheme="minorEastAsia" w:hint="eastAsia"/>
                <w:b/>
                <w:color w:val="000000" w:themeColor="text1"/>
                <w:u w:val="single"/>
                <w:lang w:eastAsia="zh-CN"/>
              </w:rPr>
              <w:t>. Since the requirements of intra-frequency will be applied to inter without gap, there is not much workload to support this feature.</w:t>
            </w:r>
          </w:p>
          <w:p w14:paraId="5F42F293" w14:textId="77777777" w:rsidR="00D442BF" w:rsidRDefault="00E24704"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We do not agree with moderator</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s recommended WF </w:t>
            </w:r>
            <w:r>
              <w:rPr>
                <w:rFonts w:eastAsiaTheme="minorEastAsia"/>
                <w:b/>
                <w:color w:val="000000" w:themeColor="text1"/>
                <w:u w:val="single"/>
                <w:lang w:eastAsia="zh-CN"/>
              </w:rPr>
              <w:t>“</w:t>
            </w:r>
            <w:r>
              <w:rPr>
                <w:rFonts w:eastAsiaTheme="minorEastAsia" w:hint="eastAsia"/>
                <w:b/>
                <w:color w:val="000000" w:themeColor="text1"/>
                <w:u w:val="single"/>
                <w:lang w:eastAsia="zh-CN"/>
              </w:rPr>
              <w:t>Option 1 will be agreed if no consensus reached in the 1</w:t>
            </w:r>
            <w:r w:rsidRPr="00E24704">
              <w:rPr>
                <w:rFonts w:eastAsiaTheme="minorEastAsia" w:hint="eastAsia"/>
                <w:b/>
                <w:color w:val="000000" w:themeColor="text1"/>
                <w:u w:val="single"/>
                <w:vertAlign w:val="superscript"/>
                <w:lang w:eastAsia="zh-CN"/>
              </w:rPr>
              <w:t>st</w:t>
            </w:r>
            <w:r>
              <w:rPr>
                <w:rFonts w:eastAsiaTheme="minorEastAsia" w:hint="eastAsia"/>
                <w:b/>
                <w:color w:val="000000" w:themeColor="text1"/>
                <w:u w:val="single"/>
                <w:lang w:eastAsia="zh-CN"/>
              </w:rPr>
              <w:t xml:space="preserve"> round</w:t>
            </w:r>
            <w:r>
              <w:rPr>
                <w:rFonts w:eastAsiaTheme="minorEastAsia"/>
                <w:b/>
                <w:color w:val="000000" w:themeColor="text1"/>
                <w:u w:val="single"/>
                <w:lang w:eastAsia="zh-CN"/>
              </w:rPr>
              <w:t>”</w:t>
            </w:r>
            <w:r>
              <w:rPr>
                <w:rFonts w:eastAsiaTheme="minorEastAsia" w:hint="eastAsia"/>
                <w:b/>
                <w:color w:val="000000" w:themeColor="text1"/>
                <w:u w:val="single"/>
                <w:lang w:eastAsia="zh-CN"/>
              </w:rPr>
              <w:t>. We recommend to discuss this issue in GTW session.</w:t>
            </w:r>
          </w:p>
          <w:p w14:paraId="2660CBD8" w14:textId="77777777" w:rsidR="00B37E47" w:rsidRDefault="00B37E47" w:rsidP="00B37E47">
            <w:pPr>
              <w:tabs>
                <w:tab w:val="left" w:pos="1134"/>
              </w:tabs>
              <w:rPr>
                <w:rFonts w:eastAsiaTheme="minorEastAsia"/>
                <w:noProof/>
                <w:lang w:eastAsia="zh-CN"/>
              </w:rPr>
            </w:pPr>
            <w:r>
              <w:rPr>
                <w:noProof/>
                <w:lang w:val="en-US" w:eastAsia="zh-CN"/>
              </w:rPr>
              <w:lastRenderedPageBreak/>
              <w:drawing>
                <wp:inline distT="0" distB="0" distL="0" distR="0" wp14:anchorId="6414E8D0" wp14:editId="113464EF">
                  <wp:extent cx="2752725" cy="2338705"/>
                  <wp:effectExtent l="19050" t="0" r="0" b="0"/>
                  <wp:docPr id="4"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
                          <pic:cNvPicPr>
                            <a:picLocks noChangeAspect="1" noChangeArrowheads="1"/>
                          </pic:cNvPicPr>
                        </pic:nvPicPr>
                        <pic:blipFill>
                          <a:blip r:embed="rId106" cstate="print"/>
                          <a:srcRect t="-1889" r="-3951" b="-157"/>
                          <a:stretch>
                            <a:fillRect/>
                          </a:stretch>
                        </pic:blipFill>
                        <pic:spPr bwMode="auto">
                          <a:xfrm>
                            <a:off x="0" y="0"/>
                            <a:ext cx="2752725" cy="2338705"/>
                          </a:xfrm>
                          <a:prstGeom prst="rect">
                            <a:avLst/>
                          </a:prstGeom>
                          <a:noFill/>
                          <a:ln w="9525">
                            <a:noFill/>
                            <a:miter lim="800000"/>
                            <a:headEnd/>
                            <a:tailEnd/>
                          </a:ln>
                        </pic:spPr>
                      </pic:pic>
                    </a:graphicData>
                  </a:graphic>
                </wp:inline>
              </w:drawing>
            </w:r>
            <w:r w:rsidRPr="00780ADB">
              <w:rPr>
                <w:noProof/>
              </w:rPr>
              <w:t xml:space="preserve"> </w:t>
            </w:r>
            <w:r>
              <w:rPr>
                <w:noProof/>
                <w:lang w:val="en-US" w:eastAsia="zh-CN"/>
              </w:rPr>
              <w:drawing>
                <wp:inline distT="0" distB="0" distL="0" distR="0" wp14:anchorId="2210D17C" wp14:editId="7A413F69">
                  <wp:extent cx="2849245" cy="2338705"/>
                  <wp:effectExtent l="0" t="0" r="0" b="0"/>
                  <wp:docPr id="3" name="对象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
                          <pic:cNvPicPr>
                            <a:picLocks noChangeAspect="1" noChangeArrowheads="1"/>
                          </pic:cNvPicPr>
                        </pic:nvPicPr>
                        <pic:blipFill>
                          <a:blip r:embed="rId107" cstate="print"/>
                          <a:srcRect l="-1662" t="-1797" r="-3877" b="-246"/>
                          <a:stretch>
                            <a:fillRect/>
                          </a:stretch>
                        </pic:blipFill>
                        <pic:spPr bwMode="auto">
                          <a:xfrm>
                            <a:off x="0" y="0"/>
                            <a:ext cx="2849245" cy="2338705"/>
                          </a:xfrm>
                          <a:prstGeom prst="rect">
                            <a:avLst/>
                          </a:prstGeom>
                          <a:noFill/>
                          <a:ln w="9525">
                            <a:noFill/>
                            <a:miter lim="800000"/>
                            <a:headEnd/>
                            <a:tailEnd/>
                          </a:ln>
                        </pic:spPr>
                      </pic:pic>
                    </a:graphicData>
                  </a:graphic>
                </wp:inline>
              </w:drawing>
            </w:r>
          </w:p>
          <w:p w14:paraId="6A78DA29" w14:textId="77777777" w:rsidR="00B37E47" w:rsidRDefault="00B37E47" w:rsidP="00B37E47">
            <w:pPr>
              <w:rPr>
                <w:b/>
                <w:color w:val="000000" w:themeColor="text1"/>
                <w:u w:val="single"/>
                <w:lang w:eastAsia="ko-KR"/>
              </w:rPr>
            </w:pPr>
            <w:r>
              <w:rPr>
                <w:b/>
                <w:color w:val="000000" w:themeColor="text1"/>
                <w:u w:val="single"/>
                <w:lang w:eastAsia="ko-KR"/>
              </w:rPr>
              <w:t>Issue 5-2-2: Inter-frequency without gap without capability</w:t>
            </w:r>
          </w:p>
          <w:p w14:paraId="395635AE" w14:textId="77777777" w:rsidR="00B37E47" w:rsidRPr="00B37E47" w:rsidRDefault="00B37E47" w:rsidP="00B37E47">
            <w:pPr>
              <w:tabs>
                <w:tab w:val="left" w:pos="1134"/>
              </w:tabs>
              <w:rPr>
                <w:rFonts w:eastAsiaTheme="minorEastAsia"/>
                <w:noProof/>
                <w:lang w:eastAsia="zh-CN"/>
              </w:rPr>
            </w:pPr>
            <w:r>
              <w:rPr>
                <w:rFonts w:eastAsiaTheme="minorEastAsia" w:hint="eastAsia"/>
                <w:noProof/>
                <w:lang w:eastAsia="zh-CN"/>
              </w:rPr>
              <w:t>In legacy inter-without gap, both MO1 and MO2 in following feature considered as supported. From UE implementation pespective, MO2 does not require seacher shari</w:t>
            </w:r>
            <w:r w:rsidR="00693B2B">
              <w:rPr>
                <w:rFonts w:eastAsiaTheme="minorEastAsia" w:hint="eastAsia"/>
                <w:noProof/>
                <w:lang w:eastAsia="zh-CN"/>
              </w:rPr>
              <w:t>ng between MO2 and serving cell, while</w:t>
            </w:r>
            <w:r>
              <w:rPr>
                <w:rFonts w:eastAsiaTheme="minorEastAsia" w:hint="eastAsia"/>
                <w:noProof/>
                <w:lang w:eastAsia="zh-CN"/>
              </w:rPr>
              <w:t xml:space="preserve"> </w:t>
            </w:r>
            <w:r w:rsidR="00693B2B">
              <w:rPr>
                <w:rFonts w:eastAsiaTheme="minorEastAsia" w:hint="eastAsia"/>
                <w:noProof/>
                <w:lang w:eastAsia="zh-CN"/>
              </w:rPr>
              <w:t xml:space="preserve">MO1 requires seacher sharing. We consider both the inter without gap for MO1 and MO2 should be supported for RedCap. But we also agrees that for measurement of MO2 in this case, no capability is required. </w:t>
            </w:r>
          </w:p>
          <w:p w14:paraId="3B56256F" w14:textId="77777777" w:rsidR="00B37E47" w:rsidRPr="00B37E47" w:rsidRDefault="00B37E47" w:rsidP="00B37E47">
            <w:pPr>
              <w:tabs>
                <w:tab w:val="left" w:pos="1134"/>
              </w:tabs>
              <w:rPr>
                <w:rFonts w:eastAsiaTheme="minorEastAsia"/>
                <w:lang w:eastAsia="zh-CN"/>
              </w:rPr>
            </w:pPr>
            <w:r w:rsidRPr="00B37E47">
              <w:rPr>
                <w:noProof/>
                <w:lang w:val="en-US" w:eastAsia="zh-CN"/>
              </w:rPr>
              <w:drawing>
                <wp:inline distT="0" distB="0" distL="0" distR="0" wp14:anchorId="342A9648" wp14:editId="60D41ACD">
                  <wp:extent cx="2863215" cy="242824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05" cstate="print"/>
                          <a:stretch>
                            <a:fillRect/>
                          </a:stretch>
                        </pic:blipFill>
                        <pic:spPr>
                          <a:xfrm>
                            <a:off x="0" y="0"/>
                            <a:ext cx="2875493" cy="2438417"/>
                          </a:xfrm>
                          <a:prstGeom prst="rect">
                            <a:avLst/>
                          </a:prstGeom>
                        </pic:spPr>
                      </pic:pic>
                    </a:graphicData>
                  </a:graphic>
                </wp:inline>
              </w:drawing>
            </w:r>
          </w:p>
          <w:p w14:paraId="72E6E944" w14:textId="77777777" w:rsidR="00693B2B" w:rsidRDefault="00693B2B" w:rsidP="00693B2B">
            <w:pPr>
              <w:rPr>
                <w:b/>
                <w:color w:val="000000" w:themeColor="text1"/>
                <w:u w:val="single"/>
                <w:lang w:eastAsia="ko-KR"/>
              </w:rPr>
            </w:pPr>
            <w:r>
              <w:rPr>
                <w:b/>
                <w:color w:val="000000" w:themeColor="text1"/>
                <w:u w:val="single"/>
                <w:lang w:eastAsia="ko-KR"/>
              </w:rPr>
              <w:t xml:space="preserve">Issue 5-2-3: Assumption on searcher </w:t>
            </w:r>
          </w:p>
          <w:p w14:paraId="1F8FBCA8" w14:textId="77777777" w:rsidR="00B37E47" w:rsidRDefault="00693B2B"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Option 1</w:t>
            </w:r>
          </w:p>
          <w:p w14:paraId="684542AF" w14:textId="77777777" w:rsidR="00693B2B" w:rsidRDefault="00693B2B" w:rsidP="00693B2B">
            <w:pPr>
              <w:rPr>
                <w:b/>
                <w:color w:val="000000" w:themeColor="text1"/>
                <w:u w:val="single"/>
                <w:lang w:eastAsia="ko-KR"/>
              </w:rPr>
            </w:pPr>
            <w:r>
              <w:rPr>
                <w:b/>
                <w:color w:val="000000" w:themeColor="text1"/>
                <w:u w:val="single"/>
                <w:lang w:eastAsia="ko-KR"/>
              </w:rPr>
              <w:t>Issue 5-2-4: CSSF outside gap</w:t>
            </w:r>
          </w:p>
          <w:p w14:paraId="441C229E" w14:textId="77777777" w:rsidR="00693B2B" w:rsidRPr="00B37E47" w:rsidRDefault="00D442BF" w:rsidP="002C40D6">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tc>
      </w:tr>
      <w:tr w:rsidR="000B3557" w14:paraId="002622C7" w14:textId="77777777">
        <w:tc>
          <w:tcPr>
            <w:tcW w:w="1272" w:type="dxa"/>
          </w:tcPr>
          <w:p w14:paraId="01AF662A" w14:textId="77777777" w:rsidR="000B3557" w:rsidRDefault="000B3557" w:rsidP="000B3557">
            <w:pPr>
              <w:spacing w:after="120"/>
              <w:rPr>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40EEF80E" w14:textId="77777777" w:rsidR="000B3557" w:rsidRDefault="000B3557" w:rsidP="000B3557">
            <w:pPr>
              <w:rPr>
                <w:b/>
                <w:color w:val="000000" w:themeColor="text1"/>
                <w:u w:val="single"/>
                <w:lang w:eastAsia="ko-KR"/>
              </w:rPr>
            </w:pPr>
            <w:r>
              <w:rPr>
                <w:b/>
                <w:color w:val="000000" w:themeColor="text1"/>
                <w:u w:val="single"/>
                <w:lang w:eastAsia="ko-KR"/>
              </w:rPr>
              <w:t>Issue 5-2-1: Inter-frequency without gap with capability</w:t>
            </w:r>
          </w:p>
          <w:p w14:paraId="2AAEFDAB" w14:textId="77777777" w:rsidR="000B3557" w:rsidRDefault="000B3557" w:rsidP="000B3557">
            <w:pPr>
              <w:rPr>
                <w:rFonts w:eastAsiaTheme="minorEastAsia"/>
                <w:color w:val="000000" w:themeColor="text1"/>
                <w:lang w:eastAsia="zh-CN"/>
              </w:rPr>
            </w:pPr>
            <w:r>
              <w:rPr>
                <w:rFonts w:eastAsiaTheme="minorEastAsia"/>
                <w:color w:val="000000" w:themeColor="text1"/>
                <w:lang w:eastAsia="zh-CN"/>
              </w:rPr>
              <w:t>Support option 1</w:t>
            </w:r>
          </w:p>
          <w:p w14:paraId="164645AB" w14:textId="77777777" w:rsidR="000B3557" w:rsidRDefault="000B3557" w:rsidP="000B3557">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20EB5B9C" w14:textId="77777777" w:rsidR="000B3557" w:rsidRDefault="000B3557" w:rsidP="000B3557">
            <w:pPr>
              <w:rPr>
                <w:b/>
                <w:color w:val="000000" w:themeColor="text1"/>
                <w:u w:val="single"/>
                <w:lang w:eastAsia="ko-KR"/>
              </w:rPr>
            </w:pPr>
            <w:r>
              <w:rPr>
                <w:rFonts w:eastAsiaTheme="minorEastAsia"/>
                <w:color w:val="000000" w:themeColor="text1"/>
                <w:lang w:eastAsia="zh-CN"/>
              </w:rPr>
              <w:t xml:space="preserve">Our understanding is that the SSB in the active BWP is the reference SSB. With that, this is an intra-frequency case and MG is not needed. </w:t>
            </w:r>
          </w:p>
        </w:tc>
      </w:tr>
      <w:tr w:rsidR="0016665E" w14:paraId="6FC3B743" w14:textId="77777777">
        <w:tc>
          <w:tcPr>
            <w:tcW w:w="1272" w:type="dxa"/>
          </w:tcPr>
          <w:p w14:paraId="5210DB1F" w14:textId="77777777" w:rsidR="0016665E" w:rsidRDefault="0016665E" w:rsidP="0016665E">
            <w:pPr>
              <w:spacing w:after="120"/>
              <w:rPr>
                <w:color w:val="000000" w:themeColor="text1"/>
                <w:lang w:val="en-US" w:eastAsia="zh-CN"/>
              </w:rPr>
            </w:pPr>
            <w:r>
              <w:rPr>
                <w:rFonts w:eastAsiaTheme="minorEastAsia"/>
                <w:color w:val="000000" w:themeColor="text1"/>
                <w:lang w:val="en-US" w:eastAsia="zh-CN"/>
              </w:rPr>
              <w:t>vivo</w:t>
            </w:r>
          </w:p>
        </w:tc>
        <w:tc>
          <w:tcPr>
            <w:tcW w:w="8359" w:type="dxa"/>
          </w:tcPr>
          <w:p w14:paraId="6BB32241" w14:textId="77777777" w:rsidR="0016665E" w:rsidRDefault="0016665E" w:rsidP="0016665E">
            <w:pPr>
              <w:rPr>
                <w:b/>
                <w:color w:val="000000" w:themeColor="text1"/>
                <w:u w:val="single"/>
                <w:lang w:eastAsia="ko-KR"/>
              </w:rPr>
            </w:pPr>
            <w:r>
              <w:rPr>
                <w:b/>
                <w:color w:val="000000" w:themeColor="text1"/>
                <w:u w:val="single"/>
                <w:lang w:eastAsia="ko-KR"/>
              </w:rPr>
              <w:t>Issue 5-2-1</w:t>
            </w:r>
          </w:p>
          <w:p w14:paraId="523618B7" w14:textId="77777777" w:rsidR="0016665E" w:rsidRDefault="0016665E" w:rsidP="0016665E">
            <w:pPr>
              <w:rPr>
                <w:lang w:val="en-US" w:eastAsia="zh-CN"/>
              </w:rPr>
            </w:pPr>
            <w:r>
              <w:rPr>
                <w:lang w:val="en-US" w:eastAsia="zh-CN"/>
              </w:rPr>
              <w:t xml:space="preserve">Option 1 </w:t>
            </w:r>
          </w:p>
          <w:p w14:paraId="005EFD20" w14:textId="77777777" w:rsidR="0016665E" w:rsidRDefault="0016665E" w:rsidP="0016665E">
            <w:pPr>
              <w:rPr>
                <w:b/>
                <w:color w:val="000000" w:themeColor="text1"/>
                <w:u w:val="single"/>
                <w:lang w:eastAsia="ko-KR"/>
              </w:rPr>
            </w:pPr>
            <w:r>
              <w:rPr>
                <w:b/>
                <w:color w:val="000000" w:themeColor="text1"/>
                <w:u w:val="single"/>
                <w:lang w:eastAsia="ko-KR"/>
              </w:rPr>
              <w:t>Issue 5-2-2</w:t>
            </w:r>
          </w:p>
          <w:p w14:paraId="57216387" w14:textId="77777777" w:rsidR="0016665E" w:rsidRDefault="0016665E" w:rsidP="0016665E">
            <w:pPr>
              <w:rPr>
                <w:b/>
                <w:color w:val="000000" w:themeColor="text1"/>
                <w:u w:val="single"/>
                <w:lang w:eastAsia="ko-KR"/>
              </w:rPr>
            </w:pPr>
            <w:r>
              <w:rPr>
                <w:b/>
                <w:color w:val="000000" w:themeColor="text1"/>
                <w:u w:val="single"/>
                <w:lang w:eastAsia="ko-KR"/>
              </w:rPr>
              <w:t>Option 1 is fine.</w:t>
            </w:r>
          </w:p>
          <w:p w14:paraId="36F42702" w14:textId="77777777" w:rsidR="0016665E" w:rsidRDefault="0016665E" w:rsidP="0016665E">
            <w:pPr>
              <w:rPr>
                <w:b/>
                <w:color w:val="000000" w:themeColor="text1"/>
                <w:u w:val="single"/>
                <w:lang w:eastAsia="ko-KR"/>
              </w:rPr>
            </w:pPr>
            <w:r>
              <w:rPr>
                <w:b/>
                <w:color w:val="000000" w:themeColor="text1"/>
                <w:u w:val="single"/>
                <w:lang w:eastAsia="ko-KR"/>
              </w:rPr>
              <w:t>Issue 5-2-3</w:t>
            </w:r>
          </w:p>
          <w:p w14:paraId="4F894E58" w14:textId="77777777" w:rsidR="0016665E" w:rsidRDefault="0016665E" w:rsidP="0016665E">
            <w:pPr>
              <w:rPr>
                <w:b/>
                <w:color w:val="000000" w:themeColor="text1"/>
                <w:u w:val="single"/>
                <w:lang w:eastAsia="ko-KR"/>
              </w:rPr>
            </w:pPr>
            <w:r>
              <w:rPr>
                <w:lang w:val="en-US" w:eastAsia="zh-CN"/>
              </w:rPr>
              <w:t>OK with the recommended WF.</w:t>
            </w:r>
          </w:p>
          <w:p w14:paraId="618F5EE8" w14:textId="77777777" w:rsidR="0016665E" w:rsidRDefault="0016665E" w:rsidP="0016665E">
            <w:pPr>
              <w:rPr>
                <w:b/>
                <w:color w:val="000000" w:themeColor="text1"/>
                <w:u w:val="single"/>
                <w:lang w:eastAsia="ko-KR"/>
              </w:rPr>
            </w:pPr>
            <w:r>
              <w:rPr>
                <w:b/>
                <w:color w:val="000000" w:themeColor="text1"/>
                <w:u w:val="single"/>
                <w:lang w:eastAsia="ko-KR"/>
              </w:rPr>
              <w:t>Issue 5-2-4</w:t>
            </w:r>
          </w:p>
          <w:p w14:paraId="5438DB6C" w14:textId="77777777" w:rsidR="0016665E" w:rsidRDefault="0016665E" w:rsidP="0016665E">
            <w:pPr>
              <w:rPr>
                <w:lang w:val="en-US" w:eastAsia="zh-CN"/>
              </w:rPr>
            </w:pPr>
            <w:r>
              <w:rPr>
                <w:lang w:val="en-US" w:eastAsia="zh-CN"/>
              </w:rPr>
              <w:t xml:space="preserve">Option 1 and ok with the recommended WF. </w:t>
            </w:r>
          </w:p>
          <w:p w14:paraId="2446A2B7" w14:textId="77777777" w:rsidR="0016665E" w:rsidRDefault="0016665E" w:rsidP="0016665E">
            <w:pPr>
              <w:rPr>
                <w:b/>
                <w:color w:val="000000" w:themeColor="text1"/>
                <w:u w:val="single"/>
                <w:lang w:eastAsia="ko-KR"/>
              </w:rPr>
            </w:pPr>
            <w:r>
              <w:rPr>
                <w:b/>
                <w:color w:val="000000" w:themeColor="text1"/>
                <w:u w:val="single"/>
                <w:lang w:eastAsia="ko-KR"/>
              </w:rPr>
              <w:t>Issue 5-2-5</w:t>
            </w:r>
          </w:p>
          <w:p w14:paraId="44DD1036" w14:textId="77777777" w:rsidR="0016665E" w:rsidRDefault="0016665E" w:rsidP="0016665E">
            <w:pPr>
              <w:rPr>
                <w:b/>
                <w:color w:val="000000" w:themeColor="text1"/>
                <w:u w:val="single"/>
                <w:lang w:eastAsia="ko-KR"/>
              </w:rPr>
            </w:pPr>
          </w:p>
        </w:tc>
      </w:tr>
      <w:tr w:rsidR="0065613D" w14:paraId="4A67BBF7" w14:textId="77777777">
        <w:tc>
          <w:tcPr>
            <w:tcW w:w="1272" w:type="dxa"/>
          </w:tcPr>
          <w:p w14:paraId="425A88C4" w14:textId="77777777" w:rsidR="0065613D" w:rsidRDefault="0065613D" w:rsidP="0065613D">
            <w:pPr>
              <w:spacing w:after="120"/>
              <w:rPr>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59" w:type="dxa"/>
          </w:tcPr>
          <w:p w14:paraId="263D91C2" w14:textId="77777777" w:rsidR="0065613D" w:rsidRDefault="0065613D" w:rsidP="0065613D">
            <w:pPr>
              <w:rPr>
                <w:b/>
                <w:color w:val="000000" w:themeColor="text1"/>
                <w:u w:val="single"/>
                <w:lang w:eastAsia="ko-KR"/>
              </w:rPr>
            </w:pPr>
            <w:r>
              <w:rPr>
                <w:b/>
                <w:color w:val="000000" w:themeColor="text1"/>
                <w:u w:val="single"/>
                <w:lang w:eastAsia="ko-KR"/>
              </w:rPr>
              <w:t>Issue 5-2-1: Inter-frequency without gap with capability</w:t>
            </w:r>
          </w:p>
          <w:p w14:paraId="230D8F0D"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Support option 1</w:t>
            </w:r>
          </w:p>
          <w:p w14:paraId="5A35BBD0" w14:textId="77777777" w:rsidR="0065613D" w:rsidRDefault="0065613D" w:rsidP="0065613D">
            <w:pPr>
              <w:rPr>
                <w:rFonts w:eastAsiaTheme="minorEastAsia"/>
                <w:color w:val="000000" w:themeColor="text1"/>
                <w:lang w:eastAsia="zh-CN"/>
              </w:rPr>
            </w:pPr>
            <w:r w:rsidRPr="00CC1862">
              <w:rPr>
                <w:b/>
                <w:color w:val="000000" w:themeColor="text1"/>
                <w:u w:val="single"/>
                <w:lang w:eastAsia="ko-KR"/>
              </w:rPr>
              <w:t>Issue 5-2-2: Inter-frequency without gap without capability</w:t>
            </w:r>
          </w:p>
          <w:p w14:paraId="5A730F73"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Option 1 is fine.</w:t>
            </w:r>
          </w:p>
          <w:p w14:paraId="0B249668" w14:textId="77777777" w:rsidR="0065613D" w:rsidRDefault="0065613D" w:rsidP="0065613D">
            <w:pPr>
              <w:rPr>
                <w:b/>
                <w:color w:val="000000" w:themeColor="text1"/>
                <w:u w:val="single"/>
                <w:lang w:eastAsia="ko-KR"/>
              </w:rPr>
            </w:pPr>
            <w:r>
              <w:rPr>
                <w:b/>
                <w:color w:val="000000" w:themeColor="text1"/>
                <w:u w:val="single"/>
                <w:lang w:eastAsia="ko-KR"/>
              </w:rPr>
              <w:t>Issue 5-2-3: Assumption on searcher</w:t>
            </w:r>
          </w:p>
          <w:p w14:paraId="15AACF47"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 xml:space="preserve">Support </w:t>
            </w:r>
            <w:r w:rsidRPr="00690A0D">
              <w:rPr>
                <w:rFonts w:eastAsiaTheme="minorEastAsia" w:hint="eastAsia"/>
                <w:color w:val="000000" w:themeColor="text1"/>
                <w:lang w:eastAsia="zh-CN"/>
              </w:rPr>
              <w:t>O</w:t>
            </w:r>
            <w:r w:rsidRPr="00690A0D">
              <w:rPr>
                <w:rFonts w:eastAsiaTheme="minorEastAsia"/>
                <w:color w:val="000000" w:themeColor="text1"/>
                <w:lang w:eastAsia="zh-CN"/>
              </w:rPr>
              <w:t>ption 2.</w:t>
            </w:r>
          </w:p>
          <w:p w14:paraId="54DE92CF" w14:textId="77777777" w:rsidR="0065613D" w:rsidRDefault="0065613D" w:rsidP="0065613D">
            <w:pPr>
              <w:rPr>
                <w:rFonts w:eastAsiaTheme="minorEastAsia"/>
                <w:color w:val="000000" w:themeColor="text1"/>
                <w:lang w:eastAsia="zh-CN"/>
              </w:rPr>
            </w:pPr>
            <w:r w:rsidRPr="00DF54DD">
              <w:rPr>
                <w:b/>
                <w:color w:val="000000" w:themeColor="text1"/>
                <w:u w:val="single"/>
                <w:lang w:eastAsia="ko-KR"/>
              </w:rPr>
              <w:t>Issue 5-2-</w:t>
            </w:r>
            <w:r>
              <w:rPr>
                <w:b/>
                <w:color w:val="000000" w:themeColor="text1"/>
                <w:u w:val="single"/>
                <w:lang w:eastAsia="ko-KR"/>
              </w:rPr>
              <w:t>4</w:t>
            </w:r>
            <w:r w:rsidRPr="00DF54DD">
              <w:rPr>
                <w:b/>
                <w:color w:val="000000" w:themeColor="text1"/>
                <w:u w:val="single"/>
                <w:lang w:eastAsia="ko-KR"/>
              </w:rPr>
              <w:t>: CSSF outside gap</w:t>
            </w:r>
          </w:p>
          <w:p w14:paraId="79B2FBFE" w14:textId="77777777" w:rsidR="0065613D" w:rsidRDefault="0065613D" w:rsidP="0065613D">
            <w:pPr>
              <w:rPr>
                <w:rFonts w:eastAsiaTheme="minorEastAsia"/>
                <w:color w:val="000000" w:themeColor="text1"/>
                <w:lang w:eastAsia="zh-CN"/>
              </w:rPr>
            </w:pPr>
            <w:r>
              <w:rPr>
                <w:rFonts w:eastAsiaTheme="minorEastAsia"/>
                <w:color w:val="000000" w:themeColor="text1"/>
                <w:lang w:eastAsia="zh-CN"/>
              </w:rPr>
              <w:t>Support option 1.</w:t>
            </w:r>
          </w:p>
          <w:p w14:paraId="627A3595" w14:textId="77777777" w:rsidR="0065613D" w:rsidRDefault="0065613D" w:rsidP="0065613D">
            <w:pPr>
              <w:rPr>
                <w:rFonts w:eastAsiaTheme="minorEastAsia"/>
                <w:color w:val="000000" w:themeColor="text1"/>
                <w:lang w:eastAsia="zh-CN"/>
              </w:rPr>
            </w:pPr>
            <w:r w:rsidRPr="006C1202">
              <w:rPr>
                <w:b/>
                <w:color w:val="000000" w:themeColor="text1"/>
                <w:u w:val="single"/>
                <w:lang w:val="en-US" w:eastAsia="ko-KR"/>
              </w:rPr>
              <w:t>Issue 5-2-</w:t>
            </w:r>
            <w:r>
              <w:rPr>
                <w:b/>
                <w:color w:val="000000" w:themeColor="text1"/>
                <w:u w:val="single"/>
                <w:lang w:val="en-US" w:eastAsia="ko-KR"/>
              </w:rPr>
              <w:t>5</w:t>
            </w:r>
            <w:r w:rsidRPr="006C1202">
              <w:rPr>
                <w:b/>
                <w:color w:val="000000" w:themeColor="text1"/>
                <w:u w:val="single"/>
                <w:lang w:val="en-US" w:eastAsia="ko-KR"/>
              </w:rPr>
              <w:t xml:space="preserve">: </w:t>
            </w:r>
            <w:r>
              <w:rPr>
                <w:b/>
                <w:color w:val="000000" w:themeColor="text1"/>
                <w:u w:val="single"/>
                <w:lang w:val="en-US" w:eastAsia="ko-KR"/>
              </w:rPr>
              <w:t>Whether to s</w:t>
            </w:r>
            <w:r w:rsidRPr="006C1202">
              <w:rPr>
                <w:b/>
                <w:color w:val="000000" w:themeColor="text1"/>
                <w:u w:val="single"/>
                <w:lang w:val="en-US" w:eastAsia="ko-KR"/>
              </w:rPr>
              <w:t>upport for per-</w:t>
            </w:r>
            <w:r>
              <w:rPr>
                <w:b/>
                <w:color w:val="000000" w:themeColor="text1"/>
                <w:u w:val="single"/>
                <w:lang w:val="en-US" w:eastAsia="ko-KR"/>
              </w:rPr>
              <w:t>FR/per-UE</w:t>
            </w:r>
            <w:r w:rsidRPr="006C1202">
              <w:rPr>
                <w:b/>
                <w:color w:val="000000" w:themeColor="text1"/>
                <w:u w:val="single"/>
                <w:lang w:val="en-US" w:eastAsia="ko-KR"/>
              </w:rPr>
              <w:t xml:space="preserve"> gap</w:t>
            </w:r>
          </w:p>
          <w:p w14:paraId="05668E24" w14:textId="77777777" w:rsidR="0065613D" w:rsidRDefault="0065613D" w:rsidP="0065613D">
            <w:pPr>
              <w:rPr>
                <w:b/>
                <w:color w:val="000000" w:themeColor="text1"/>
                <w:u w:val="single"/>
                <w:lang w:eastAsia="ko-KR"/>
              </w:rPr>
            </w:pPr>
            <w:r>
              <w:rPr>
                <w:rFonts w:eastAsiaTheme="minorEastAsia"/>
                <w:color w:val="000000" w:themeColor="text1"/>
                <w:lang w:eastAsia="zh-CN"/>
              </w:rPr>
              <w:t>Support option 1. In the case of serving cell in FR1 and MO in FR2, UE behaviour can be different for with or without the capability of per-FR gap. Besides, if redcap UE is only assumed with 1 RF chain on, the support of per-FR gap seems not much benefit.</w:t>
            </w:r>
          </w:p>
        </w:tc>
      </w:tr>
    </w:tbl>
    <w:p w14:paraId="08A2D81D" w14:textId="77777777" w:rsidR="002239C4" w:rsidRDefault="002239C4">
      <w:pPr>
        <w:rPr>
          <w:i/>
          <w:lang w:eastAsia="zh-CN"/>
        </w:rPr>
      </w:pPr>
    </w:p>
    <w:p w14:paraId="6A497ACB" w14:textId="77777777" w:rsidR="002239C4" w:rsidRDefault="00F272CB">
      <w:pPr>
        <w:pStyle w:val="Heading3"/>
        <w:rPr>
          <w:sz w:val="24"/>
          <w:szCs w:val="16"/>
          <w:lang w:val="en-US"/>
        </w:rPr>
      </w:pPr>
      <w:r>
        <w:rPr>
          <w:sz w:val="24"/>
          <w:szCs w:val="16"/>
          <w:lang w:val="en-US"/>
        </w:rPr>
        <w:t>Sub-topic 5-3 PSS/SSS detection with 1 Rx</w:t>
      </w:r>
    </w:p>
    <w:p w14:paraId="1FF8A8AC" w14:textId="77777777" w:rsidR="002239C4" w:rsidRDefault="00F272CB">
      <w:pPr>
        <w:rPr>
          <w:i/>
          <w:lang w:val="en-US" w:eastAsia="zh-CN"/>
        </w:rPr>
      </w:pPr>
      <w:r>
        <w:rPr>
          <w:rFonts w:hint="eastAsia"/>
          <w:i/>
          <w:lang w:val="en-US" w:eastAsia="zh-CN"/>
        </w:rPr>
        <w:t xml:space="preserve">Sub-topic description </w:t>
      </w:r>
    </w:p>
    <w:p w14:paraId="216B89AE" w14:textId="77777777" w:rsidR="002239C4" w:rsidRDefault="00F272CB">
      <w:pPr>
        <w:rPr>
          <w:i/>
          <w:lang w:val="en-US" w:eastAsia="zh-CN"/>
        </w:rPr>
      </w:pPr>
      <w:r>
        <w:rPr>
          <w:i/>
          <w:lang w:val="en-US" w:eastAsia="zh-CN"/>
        </w:rPr>
        <w:t>Open issues and c</w:t>
      </w:r>
      <w:r>
        <w:rPr>
          <w:rFonts w:hint="eastAsia"/>
          <w:i/>
          <w:lang w:val="en-US" w:eastAsia="zh-CN"/>
        </w:rPr>
        <w:t>andidate options before e-meeting:</w:t>
      </w:r>
    </w:p>
    <w:p w14:paraId="358D9EB8"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5-3-1: How much to extend the PSS/SSS detection delay for FR1</w:t>
      </w:r>
    </w:p>
    <w:p w14:paraId="150ECFC3" w14:textId="77777777" w:rsidR="002239C4" w:rsidRDefault="00F272CB">
      <w:pPr>
        <w:spacing w:after="120"/>
        <w:rPr>
          <w:i/>
          <w:iCs/>
          <w:lang w:val="en-US" w:eastAsia="zh-CN"/>
        </w:rPr>
      </w:pPr>
      <w:r>
        <w:rPr>
          <w:i/>
          <w:iCs/>
          <w:color w:val="000000" w:themeColor="text1"/>
          <w:lang w:val="en-US" w:eastAsia="zh-CN"/>
        </w:rPr>
        <w:t>Background: It was agreed to increase the number of attempts for PSS/SSS detection for 1 Rx RedCap UE in FR1, see R4-2202670. Under this issue it is discussed how much (nr of attempts) to re</w:t>
      </w:r>
      <w:r>
        <w:rPr>
          <w:i/>
          <w:iCs/>
          <w:lang w:val="en-US" w:eastAsia="zh-CN"/>
        </w:rPr>
        <w:t>lax.</w:t>
      </w:r>
    </w:p>
    <w:p w14:paraId="74453A4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1EDA098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(Apple):</w:t>
      </w:r>
      <w:r>
        <w:rPr>
          <w:rFonts w:eastAsia="SimSun"/>
          <w:lang w:val="en-US" w:eastAsia="zh-CN"/>
        </w:rPr>
        <w:t xml:space="preserve"> By 2 SMTC window as follows:</w:t>
      </w:r>
    </w:p>
    <w:p w14:paraId="2DACD943"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Yu Mincho"/>
          <w:bCs/>
          <w:sz w:val="16"/>
          <w:szCs w:val="16"/>
          <w:lang w:val="en-US"/>
        </w:rPr>
        <w:t>non-DRX delay requirement: max( 600ms, ceil( 7 x Kp) x SMTC period ) x CSSFintra</w:t>
      </w:r>
    </w:p>
    <w:p w14:paraId="5B17A8E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(vivo, OPPO, HW, Nokia, MTK, E///):</w:t>
      </w:r>
      <w:r>
        <w:rPr>
          <w:rFonts w:eastAsia="SimSun"/>
          <w:lang w:val="en-US" w:eastAsia="zh-CN"/>
        </w:rPr>
        <w:t xml:space="preserve"> 1 sample</w:t>
      </w:r>
    </w:p>
    <w:p w14:paraId="35B82773"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(QC):</w:t>
      </w:r>
      <w:r>
        <w:rPr>
          <w:rFonts w:eastAsia="SimSun"/>
          <w:lang w:val="en-US" w:eastAsia="zh-CN"/>
        </w:rPr>
        <w:t xml:space="preserve"> By 3 samples to a total of 8</w:t>
      </w:r>
      <w:r>
        <w:rPr>
          <w:lang w:val="en-US" w:eastAsia="zh-CN"/>
        </w:rPr>
        <w:t xml:space="preserve"> samples</w:t>
      </w:r>
    </w:p>
    <w:p w14:paraId="74CE25B7"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lang w:val="en-US" w:eastAsia="zh-CN"/>
        </w:rPr>
        <w:t>(2 for AGC and 6 samples for detection)</w:t>
      </w:r>
    </w:p>
    <w:p w14:paraId="2389CD80"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89D704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Given that topic has been discussed for last several meetings and taking into account the fact that this is the last meeting, can companies compromise to option 2 which has the majority support?</w:t>
      </w:r>
    </w:p>
    <w:p w14:paraId="4AE855C3" w14:textId="77777777" w:rsidR="002239C4" w:rsidRDefault="002239C4">
      <w:pPr>
        <w:spacing w:after="120"/>
        <w:rPr>
          <w:color w:val="FF0000"/>
          <w:lang w:val="en-US" w:eastAsia="zh-CN"/>
        </w:rPr>
      </w:pPr>
    </w:p>
    <w:p w14:paraId="4E2F0643" w14:textId="77777777" w:rsidR="001D5143" w:rsidRPr="00F350B7" w:rsidRDefault="001D5143" w:rsidP="001D5143">
      <w:pPr>
        <w:pStyle w:val="ListParagraph"/>
        <w:numPr>
          <w:ilvl w:val="1"/>
          <w:numId w:val="9"/>
        </w:numPr>
        <w:overflowPunct/>
        <w:autoSpaceDE/>
        <w:autoSpaceDN/>
        <w:adjustRightInd/>
        <w:spacing w:after="120"/>
        <w:ind w:left="1440" w:firstLineChars="0"/>
        <w:textAlignment w:val="auto"/>
        <w:rPr>
          <w:rFonts w:eastAsia="SimSun"/>
          <w:highlight w:val="yellow"/>
          <w:lang w:val="en-US" w:eastAsia="zh-CN"/>
        </w:rPr>
      </w:pPr>
      <w:r w:rsidRPr="00F350B7">
        <w:rPr>
          <w:rFonts w:eastAsia="SimSun"/>
          <w:highlight w:val="yellow"/>
          <w:lang w:val="en-US" w:eastAsia="zh-CN"/>
        </w:rPr>
        <w:t>Since it is the last meeting and this issue belongs to the core part, companies are encouraged to compromise to option 1 which is a middleground between option 2 and 3. Can companies confirm if this WF is acceptable?</w:t>
      </w:r>
    </w:p>
    <w:p w14:paraId="7D100BCE" w14:textId="77777777" w:rsidR="001D5143" w:rsidRDefault="001D5143">
      <w:pPr>
        <w:spacing w:after="120"/>
        <w:rPr>
          <w:color w:val="FF0000"/>
          <w:lang w:val="en-US" w:eastAsia="zh-CN"/>
        </w:rPr>
      </w:pPr>
    </w:p>
    <w:p w14:paraId="6BA1EB60"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3DCFA05C" w14:textId="77777777" w:rsidR="002239C4" w:rsidRDefault="00F272CB">
      <w:pPr>
        <w:pStyle w:val="ListParagraph"/>
        <w:numPr>
          <w:ilvl w:val="0"/>
          <w:numId w:val="9"/>
        </w:numPr>
        <w:overflowPunct/>
        <w:autoSpaceDE/>
        <w:autoSpaceDN/>
        <w:adjustRightInd/>
        <w:spacing w:after="120"/>
        <w:ind w:left="720" w:firstLineChars="0"/>
        <w:textAlignment w:val="auto"/>
        <w:rPr>
          <w:color w:val="000000" w:themeColor="text1"/>
        </w:rPr>
      </w:pPr>
      <w:r>
        <w:rPr>
          <w:color w:val="000000" w:themeColor="text1"/>
        </w:rPr>
        <w:t>Proposals</w:t>
      </w:r>
    </w:p>
    <w:p w14:paraId="6147C535" w14:textId="77777777" w:rsidR="002239C4" w:rsidRDefault="00F272CB">
      <w:pPr>
        <w:pStyle w:val="ListParagraph"/>
        <w:numPr>
          <w:ilvl w:val="1"/>
          <w:numId w:val="9"/>
        </w:numPr>
        <w:overflowPunct/>
        <w:autoSpaceDE/>
        <w:autoSpaceDN/>
        <w:adjustRightInd/>
        <w:spacing w:after="120"/>
        <w:ind w:left="1440" w:firstLineChars="0"/>
        <w:textAlignment w:val="auto"/>
        <w:rPr>
          <w:color w:val="000000" w:themeColor="text1"/>
          <w:lang w:val="en-US"/>
        </w:rPr>
      </w:pPr>
      <w:r>
        <w:rPr>
          <w:b/>
          <w:bCs/>
          <w:color w:val="000000" w:themeColor="text1"/>
          <w:lang w:val="en-US"/>
        </w:rPr>
        <w:t>Option 1 (vivo, HW, Nokia, Apple, E///):</w:t>
      </w:r>
      <w:r>
        <w:rPr>
          <w:color w:val="000000" w:themeColor="text1"/>
          <w:lang w:val="en-US"/>
        </w:rPr>
        <w:t xml:space="preserve"> No </w:t>
      </w:r>
    </w:p>
    <w:p w14:paraId="19656FA7"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b/>
          <w:bCs/>
          <w:lang w:val="en-US"/>
        </w:rPr>
        <w:t>Option 2 (MTK, QC):</w:t>
      </w:r>
      <w:r>
        <w:rPr>
          <w:lang w:val="en-US"/>
        </w:rPr>
        <w:t xml:space="preserve"> Yes for FR1</w:t>
      </w:r>
    </w:p>
    <w:p w14:paraId="637914A2" w14:textId="77777777" w:rsidR="002239C4" w:rsidRDefault="00F272CB">
      <w:pPr>
        <w:pStyle w:val="ListParagraph"/>
        <w:numPr>
          <w:ilvl w:val="2"/>
          <w:numId w:val="9"/>
        </w:numPr>
        <w:overflowPunct/>
        <w:autoSpaceDE/>
        <w:autoSpaceDN/>
        <w:adjustRightInd/>
        <w:spacing w:after="120"/>
        <w:ind w:firstLineChars="0"/>
        <w:textAlignment w:val="auto"/>
        <w:rPr>
          <w:lang w:val="en-US"/>
        </w:rPr>
      </w:pPr>
      <w:r>
        <w:rPr>
          <w:b/>
          <w:bCs/>
          <w:lang w:val="en-US" w:eastAsia="zh-CN"/>
        </w:rPr>
        <w:t xml:space="preserve">Option 2a (MTK): </w:t>
      </w:r>
      <w:r>
        <w:rPr>
          <w:lang w:val="en-US" w:eastAsia="zh-CN"/>
        </w:rPr>
        <w:t>Extend the lower bound from 600ms to 760 ms</w:t>
      </w:r>
      <w:r>
        <w:rPr>
          <w:lang w:val="en-US"/>
        </w:rPr>
        <w:t xml:space="preserve"> (extension by 160 ms)</w:t>
      </w:r>
    </w:p>
    <w:p w14:paraId="3719892E" w14:textId="77777777" w:rsidR="002239C4" w:rsidRDefault="00F272CB">
      <w:pPr>
        <w:pStyle w:val="ListParagraph"/>
        <w:numPr>
          <w:ilvl w:val="2"/>
          <w:numId w:val="9"/>
        </w:numPr>
        <w:overflowPunct/>
        <w:autoSpaceDE/>
        <w:autoSpaceDN/>
        <w:adjustRightInd/>
        <w:spacing w:after="120"/>
        <w:ind w:firstLineChars="0"/>
        <w:textAlignment w:val="auto"/>
        <w:rPr>
          <w:lang w:val="en-US"/>
        </w:rPr>
      </w:pPr>
      <w:r>
        <w:rPr>
          <w:b/>
          <w:bCs/>
          <w:lang w:val="en-US"/>
        </w:rPr>
        <w:t xml:space="preserve">Option 2b (QC): </w:t>
      </w:r>
      <w:r>
        <w:rPr>
          <w:lang w:val="en-US"/>
        </w:rPr>
        <w:t xml:space="preserve">Extend </w:t>
      </w:r>
      <w:r>
        <w:rPr>
          <w:lang w:val="en-US" w:eastAsia="zh-CN"/>
        </w:rPr>
        <w:t>the lower bound from 600ms to 960 ms</w:t>
      </w:r>
      <w:r>
        <w:rPr>
          <w:lang w:val="en-US"/>
        </w:rPr>
        <w:t xml:space="preserve"> </w:t>
      </w:r>
    </w:p>
    <w:p w14:paraId="69B08CFD" w14:textId="77777777" w:rsidR="002239C4" w:rsidRDefault="00F272CB">
      <w:pPr>
        <w:spacing w:after="120"/>
      </w:pPr>
      <w:r>
        <w:t>Recommended WF</w:t>
      </w:r>
    </w:p>
    <w:p w14:paraId="351DB99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50660DC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Given that topic has been discussed previously and taking into account the fact that this is the last meeting, if no consensus is reached in the 1</w:t>
      </w:r>
      <w:r>
        <w:rPr>
          <w:rFonts w:eastAsia="SimSun"/>
          <w:vertAlign w:val="superscript"/>
          <w:lang w:val="en-US" w:eastAsia="zh-CN"/>
        </w:rPr>
        <w:t>st</w:t>
      </w:r>
      <w:r>
        <w:rPr>
          <w:rFonts w:eastAsia="SimSun"/>
          <w:lang w:val="en-US" w:eastAsia="zh-CN"/>
        </w:rPr>
        <w:t xml:space="preserve"> round, then extension to lower bound will not be considered in Rel-17 for RedCap. </w:t>
      </w:r>
    </w:p>
    <w:p w14:paraId="762C6EE6" w14:textId="77777777" w:rsidR="002239C4" w:rsidRDefault="002239C4">
      <w:pPr>
        <w:spacing w:after="120"/>
        <w:rPr>
          <w:color w:val="FF0000"/>
          <w:lang w:val="en-US" w:eastAsia="zh-CN"/>
        </w:rPr>
      </w:pPr>
    </w:p>
    <w:p w14:paraId="21A7704F" w14:textId="77777777" w:rsidR="002239C4" w:rsidRDefault="00F272CB">
      <w:pPr>
        <w:rPr>
          <w:bCs/>
          <w:color w:val="FF0000"/>
          <w:u w:val="single"/>
          <w:lang w:eastAsia="ko-KR"/>
        </w:rPr>
      </w:pPr>
      <w:r>
        <w:rPr>
          <w:bCs/>
          <w:color w:val="FF0000"/>
          <w:u w:val="single"/>
          <w:lang w:eastAsia="ko-KR"/>
        </w:rPr>
        <w:t>Sub topic 5-3</w:t>
      </w:r>
    </w:p>
    <w:tbl>
      <w:tblPr>
        <w:tblStyle w:val="TableGrid"/>
        <w:tblW w:w="0" w:type="auto"/>
        <w:tblLook w:val="04A0" w:firstRow="1" w:lastRow="0" w:firstColumn="1" w:lastColumn="0" w:noHBand="0" w:noVBand="1"/>
      </w:tblPr>
      <w:tblGrid>
        <w:gridCol w:w="1272"/>
        <w:gridCol w:w="8359"/>
      </w:tblGrid>
      <w:tr w:rsidR="002239C4" w14:paraId="3981012D" w14:textId="77777777">
        <w:tc>
          <w:tcPr>
            <w:tcW w:w="1272" w:type="dxa"/>
          </w:tcPr>
          <w:p w14:paraId="2F8C38D4" w14:textId="77777777" w:rsidR="002239C4" w:rsidRDefault="00F272CB">
            <w:pPr>
              <w:spacing w:after="120"/>
              <w:rPr>
                <w:rFonts w:eastAsiaTheme="minorEastAsia"/>
                <w:b/>
                <w:bCs/>
                <w:color w:val="FF0000"/>
                <w:lang w:val="en-US" w:eastAsia="zh-CN"/>
              </w:rPr>
            </w:pPr>
            <w:r>
              <w:rPr>
                <w:rFonts w:eastAsiaTheme="minorEastAsia"/>
                <w:b/>
                <w:bCs/>
                <w:color w:val="FF0000"/>
                <w:lang w:val="en-US" w:eastAsia="zh-CN"/>
              </w:rPr>
              <w:t>Company</w:t>
            </w:r>
          </w:p>
        </w:tc>
        <w:tc>
          <w:tcPr>
            <w:tcW w:w="8359" w:type="dxa"/>
          </w:tcPr>
          <w:p w14:paraId="316CE459" w14:textId="77777777" w:rsidR="002239C4" w:rsidRDefault="00F272CB">
            <w:pPr>
              <w:spacing w:after="120"/>
              <w:rPr>
                <w:rFonts w:eastAsiaTheme="minorEastAsia"/>
                <w:b/>
                <w:bCs/>
                <w:color w:val="FF0000"/>
                <w:lang w:val="en-US" w:eastAsia="zh-CN"/>
              </w:rPr>
            </w:pPr>
            <w:r>
              <w:rPr>
                <w:rFonts w:eastAsiaTheme="minorEastAsia"/>
                <w:b/>
                <w:bCs/>
                <w:color w:val="FF0000"/>
                <w:lang w:val="en-US" w:eastAsia="zh-CN"/>
              </w:rPr>
              <w:t>Comments</w:t>
            </w:r>
          </w:p>
        </w:tc>
      </w:tr>
      <w:tr w:rsidR="002239C4" w14:paraId="1C6E2A5E" w14:textId="77777777">
        <w:tc>
          <w:tcPr>
            <w:tcW w:w="1272" w:type="dxa"/>
          </w:tcPr>
          <w:p w14:paraId="2516E2D5" w14:textId="77777777" w:rsidR="002239C4" w:rsidRDefault="00F272CB">
            <w:pPr>
              <w:spacing w:after="120"/>
              <w:rPr>
                <w:rFonts w:eastAsiaTheme="minorEastAsia"/>
                <w:color w:val="FF0000"/>
                <w:lang w:val="en-US" w:eastAsia="zh-CN"/>
              </w:rPr>
            </w:pPr>
            <w:r>
              <w:rPr>
                <w:rFonts w:eastAsiaTheme="minorEastAsia"/>
                <w:lang w:val="en-US" w:eastAsia="zh-CN"/>
              </w:rPr>
              <w:t>Huawei</w:t>
            </w:r>
          </w:p>
        </w:tc>
        <w:tc>
          <w:tcPr>
            <w:tcW w:w="8359" w:type="dxa"/>
          </w:tcPr>
          <w:p w14:paraId="7A08C3CA" w14:textId="77777777" w:rsidR="002239C4" w:rsidRDefault="00F272CB">
            <w:pPr>
              <w:rPr>
                <w:b/>
                <w:u w:val="single"/>
                <w:lang w:val="en-US" w:eastAsia="ko-KR"/>
              </w:rPr>
            </w:pPr>
            <w:r>
              <w:rPr>
                <w:b/>
                <w:u w:val="single"/>
                <w:lang w:val="en-US" w:eastAsia="ko-KR"/>
              </w:rPr>
              <w:t>Issue 5-3-1: How much to extend the PSS/SSS detection delay for FR1</w:t>
            </w:r>
          </w:p>
          <w:p w14:paraId="3D4C2859" w14:textId="77777777" w:rsidR="002239C4" w:rsidRDefault="00F272CB">
            <w:pPr>
              <w:rPr>
                <w:rFonts w:eastAsiaTheme="minorEastAsia"/>
                <w:lang w:val="en-US" w:eastAsia="zh-CN"/>
              </w:rPr>
            </w:pPr>
            <w:r>
              <w:rPr>
                <w:rFonts w:eastAsiaTheme="minorEastAsia"/>
                <w:lang w:val="en-US" w:eastAsia="zh-CN"/>
              </w:rPr>
              <w:t>Support option 2 based on our simulation results.</w:t>
            </w:r>
          </w:p>
          <w:p w14:paraId="2DB4C3DC"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0ACAAD7C" w14:textId="77777777" w:rsidR="002239C4" w:rsidRDefault="00F272CB">
            <w:pPr>
              <w:rPr>
                <w:rFonts w:eastAsiaTheme="minorEastAsia"/>
                <w:color w:val="FF0000"/>
                <w:lang w:eastAsia="zh-CN"/>
              </w:rPr>
            </w:pPr>
            <w:r>
              <w:rPr>
                <w:rFonts w:eastAsiaTheme="minorEastAsia"/>
                <w:lang w:val="en-US" w:eastAsia="zh-CN"/>
              </w:rPr>
              <w:t xml:space="preserve">Support option 1. The current lower bound is 600ms which has sufficient margin. </w:t>
            </w:r>
          </w:p>
        </w:tc>
      </w:tr>
      <w:tr w:rsidR="002239C4" w14:paraId="388C9457" w14:textId="77777777">
        <w:tc>
          <w:tcPr>
            <w:tcW w:w="1272" w:type="dxa"/>
          </w:tcPr>
          <w:p w14:paraId="495C1417" w14:textId="77777777" w:rsidR="002239C4" w:rsidRDefault="00F272CB">
            <w:pPr>
              <w:spacing w:after="120"/>
              <w:rPr>
                <w:rFonts w:eastAsiaTheme="minorEastAsia"/>
                <w:lang w:val="en-US" w:eastAsia="zh-CN"/>
              </w:rPr>
            </w:pPr>
            <w:r>
              <w:rPr>
                <w:rFonts w:eastAsiaTheme="minorEastAsia"/>
                <w:color w:val="FF0000"/>
                <w:lang w:val="en-US" w:eastAsia="zh-CN"/>
              </w:rPr>
              <w:t>Ericsson</w:t>
            </w:r>
          </w:p>
        </w:tc>
        <w:tc>
          <w:tcPr>
            <w:tcW w:w="8359" w:type="dxa"/>
          </w:tcPr>
          <w:p w14:paraId="6C7B9C2E" w14:textId="77777777" w:rsidR="002239C4" w:rsidRDefault="00F272CB">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5D238B24" w14:textId="77777777" w:rsidR="002239C4" w:rsidRDefault="00F272CB">
            <w:pPr>
              <w:rPr>
                <w:rFonts w:eastAsiaTheme="minorEastAsia"/>
                <w:color w:val="FF0000"/>
                <w:lang w:val="en-US" w:eastAsia="zh-CN"/>
              </w:rPr>
            </w:pPr>
            <w:r>
              <w:rPr>
                <w:rFonts w:eastAsiaTheme="minorEastAsia"/>
                <w:color w:val="FF0000"/>
                <w:lang w:val="en-US" w:eastAsia="zh-CN"/>
              </w:rPr>
              <w:t xml:space="preserve">We support option 2 which also has the majority view. </w:t>
            </w:r>
          </w:p>
          <w:p w14:paraId="379DDCCA" w14:textId="77777777" w:rsidR="002239C4" w:rsidRDefault="00F272CB">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3E2BFCC3" w14:textId="77777777" w:rsidR="002239C4" w:rsidRDefault="00F272CB">
            <w:pPr>
              <w:rPr>
                <w:b/>
                <w:u w:val="single"/>
                <w:lang w:val="en-US" w:eastAsia="ko-KR"/>
              </w:rPr>
            </w:pPr>
            <w:r>
              <w:rPr>
                <w:rFonts w:eastAsiaTheme="minorEastAsia"/>
                <w:color w:val="FF0000"/>
                <w:lang w:val="en-US" w:eastAsia="zh-CN"/>
              </w:rPr>
              <w:lastRenderedPageBreak/>
              <w:t>We support option 1, i.e. to not extend the lower bound of the PSS/SSS detection delay.</w:t>
            </w:r>
          </w:p>
        </w:tc>
      </w:tr>
      <w:tr w:rsidR="00670ADA" w14:paraId="31B531CB" w14:textId="77777777">
        <w:tc>
          <w:tcPr>
            <w:tcW w:w="1272" w:type="dxa"/>
          </w:tcPr>
          <w:p w14:paraId="04239CBC" w14:textId="77777777" w:rsidR="00670ADA" w:rsidRDefault="00670ADA" w:rsidP="00670ADA">
            <w:pPr>
              <w:spacing w:after="120"/>
              <w:rPr>
                <w:rFonts w:eastAsiaTheme="minorEastAsia"/>
                <w:color w:val="FF0000"/>
                <w:lang w:val="en-US" w:eastAsia="zh-CN"/>
              </w:rPr>
            </w:pPr>
            <w:r w:rsidRPr="00CC1862">
              <w:rPr>
                <w:rFonts w:eastAsiaTheme="minorEastAsia"/>
                <w:lang w:val="en-US" w:eastAsia="zh-CN"/>
              </w:rPr>
              <w:lastRenderedPageBreak/>
              <w:t>MediaTek</w:t>
            </w:r>
          </w:p>
        </w:tc>
        <w:tc>
          <w:tcPr>
            <w:tcW w:w="8359" w:type="dxa"/>
          </w:tcPr>
          <w:p w14:paraId="65408494" w14:textId="77777777" w:rsidR="00670ADA" w:rsidRDefault="00670ADA" w:rsidP="00670ADA">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772B0904" w14:textId="77777777" w:rsidR="00670ADA" w:rsidRDefault="00670ADA" w:rsidP="00670ADA">
            <w:pPr>
              <w:rPr>
                <w:rFonts w:eastAsiaTheme="minorEastAsia"/>
                <w:lang w:eastAsia="zh-CN"/>
              </w:rPr>
            </w:pPr>
            <w:r>
              <w:rPr>
                <w:rFonts w:eastAsiaTheme="minorEastAsia"/>
                <w:lang w:eastAsia="zh-CN"/>
              </w:rPr>
              <w:t xml:space="preserve">We support option 2, which is based on the majority of companies simulation performance. </w:t>
            </w:r>
          </w:p>
          <w:p w14:paraId="4905C3D5" w14:textId="77777777" w:rsidR="00670ADA" w:rsidRDefault="00670ADA" w:rsidP="00670ADA">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7D369313" w14:textId="77777777" w:rsidR="00670ADA" w:rsidRDefault="00670ADA" w:rsidP="00670ADA">
            <w:pPr>
              <w:rPr>
                <w:b/>
                <w:color w:val="000000" w:themeColor="text1"/>
                <w:u w:val="single"/>
                <w:lang w:val="en-US" w:eastAsia="ko-KR"/>
              </w:rPr>
            </w:pPr>
            <w:r>
              <w:rPr>
                <w:rFonts w:eastAsiaTheme="minorEastAsia"/>
                <w:lang w:eastAsia="zh-CN"/>
              </w:rPr>
              <w:t xml:space="preserve">Support recommended WF. Yet, we can support option 2a if other companies support that too. </w:t>
            </w:r>
          </w:p>
        </w:tc>
      </w:tr>
      <w:tr w:rsidR="00FC4966" w14:paraId="4827DD61" w14:textId="77777777">
        <w:tc>
          <w:tcPr>
            <w:tcW w:w="1272" w:type="dxa"/>
          </w:tcPr>
          <w:p w14:paraId="0F44162F" w14:textId="77777777" w:rsidR="00FC4966" w:rsidRPr="00CC1862" w:rsidRDefault="00FC4966" w:rsidP="00FC4966">
            <w:pPr>
              <w:spacing w:after="120"/>
              <w:rPr>
                <w:rFonts w:eastAsiaTheme="minorEastAsia"/>
                <w:lang w:val="en-US" w:eastAsia="zh-CN"/>
              </w:rPr>
            </w:pPr>
            <w:r>
              <w:rPr>
                <w:rFonts w:eastAsiaTheme="minorEastAsia"/>
                <w:color w:val="FF0000"/>
                <w:lang w:val="en-US" w:eastAsia="zh-CN"/>
              </w:rPr>
              <w:t>Apple</w:t>
            </w:r>
          </w:p>
        </w:tc>
        <w:tc>
          <w:tcPr>
            <w:tcW w:w="8359" w:type="dxa"/>
          </w:tcPr>
          <w:p w14:paraId="4213CFF5" w14:textId="77777777" w:rsidR="00FC4966" w:rsidRDefault="00FC4966" w:rsidP="00FC4966">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0D1DBD67" w14:textId="77777777" w:rsidR="00FC4966" w:rsidRDefault="00FC4966" w:rsidP="00FC4966">
            <w:pPr>
              <w:rPr>
                <w:bCs/>
                <w:color w:val="000000" w:themeColor="text1"/>
                <w:lang w:val="en-US" w:eastAsia="ko-KR"/>
              </w:rPr>
            </w:pPr>
            <w:r w:rsidRPr="008C78C1">
              <w:rPr>
                <w:bCs/>
                <w:color w:val="000000" w:themeColor="text1"/>
                <w:lang w:val="en-US" w:eastAsia="ko-KR"/>
              </w:rPr>
              <w:t>Option 1 based on our simulation and also can accept option 3.</w:t>
            </w:r>
          </w:p>
          <w:p w14:paraId="48F7D243" w14:textId="77777777" w:rsidR="00FC4966" w:rsidRDefault="00FC4966" w:rsidP="00FC4966">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664A36DE" w14:textId="77777777" w:rsidR="00FC4966" w:rsidRPr="00D61DAB" w:rsidRDefault="00FC4966" w:rsidP="00FC4966">
            <w:pPr>
              <w:rPr>
                <w:b/>
                <w:color w:val="000000" w:themeColor="text1"/>
                <w:u w:val="single"/>
                <w:lang w:val="en-US" w:eastAsia="ko-KR"/>
              </w:rPr>
            </w:pPr>
            <w:r>
              <w:rPr>
                <w:bCs/>
                <w:color w:val="000000" w:themeColor="text1"/>
                <w:lang w:val="en-US" w:eastAsia="ko-KR"/>
              </w:rPr>
              <w:t>We support option 1. But if majority companies agree to consider duty cycle, we are open to discuss option 2, and the extension shall be based on conclusion from issue 5-3-1.</w:t>
            </w:r>
          </w:p>
        </w:tc>
      </w:tr>
      <w:tr w:rsidR="002C40D6" w14:paraId="1C886B6E" w14:textId="77777777">
        <w:tc>
          <w:tcPr>
            <w:tcW w:w="1272" w:type="dxa"/>
          </w:tcPr>
          <w:p w14:paraId="3C64C04F" w14:textId="77777777" w:rsidR="002C40D6" w:rsidRDefault="002C40D6" w:rsidP="00FC4966">
            <w:pPr>
              <w:spacing w:after="120"/>
              <w:rPr>
                <w:rFonts w:eastAsiaTheme="minorEastAsia"/>
                <w:color w:val="FF0000"/>
                <w:lang w:val="en-US" w:eastAsia="zh-CN"/>
              </w:rPr>
            </w:pPr>
            <w:r>
              <w:rPr>
                <w:rFonts w:eastAsiaTheme="minorEastAsia"/>
                <w:color w:val="FF0000"/>
                <w:lang w:val="en-US" w:eastAsia="zh-CN"/>
              </w:rPr>
              <w:t>Nokia</w:t>
            </w:r>
          </w:p>
        </w:tc>
        <w:tc>
          <w:tcPr>
            <w:tcW w:w="8359" w:type="dxa"/>
          </w:tcPr>
          <w:p w14:paraId="00326A06" w14:textId="77777777" w:rsidR="002C40D6" w:rsidRDefault="002C40D6" w:rsidP="002C40D6">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291A1B0F" w14:textId="77777777" w:rsidR="002C40D6" w:rsidRDefault="002C40D6" w:rsidP="002C40D6">
            <w:pPr>
              <w:rPr>
                <w:rFonts w:eastAsiaTheme="minorEastAsia"/>
                <w:color w:val="FF0000"/>
                <w:lang w:val="en-US" w:eastAsia="zh-CN"/>
              </w:rPr>
            </w:pPr>
            <w:r>
              <w:rPr>
                <w:rFonts w:eastAsiaTheme="minorEastAsia"/>
                <w:color w:val="FF0000"/>
                <w:lang w:val="en-US" w:eastAsia="zh-CN"/>
              </w:rPr>
              <w:t>Option 1, according to our simulation results</w:t>
            </w:r>
          </w:p>
          <w:p w14:paraId="698CCEBD" w14:textId="77777777" w:rsidR="002C40D6" w:rsidRDefault="002C40D6" w:rsidP="002C40D6">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59E40B0A" w14:textId="77777777" w:rsidR="002C40D6" w:rsidRDefault="002C40D6" w:rsidP="002C40D6">
            <w:pPr>
              <w:rPr>
                <w:b/>
                <w:color w:val="000000" w:themeColor="text1"/>
                <w:u w:val="single"/>
                <w:lang w:val="en-US" w:eastAsia="ko-KR"/>
              </w:rPr>
            </w:pPr>
            <w:r>
              <w:rPr>
                <w:rFonts w:eastAsiaTheme="minorEastAsia"/>
                <w:color w:val="FF0000"/>
                <w:lang w:val="en-US" w:eastAsia="zh-CN"/>
              </w:rPr>
              <w:t>Option 1, according to our simulation results.</w:t>
            </w:r>
          </w:p>
        </w:tc>
      </w:tr>
      <w:tr w:rsidR="00315D27" w14:paraId="4364E337" w14:textId="77777777">
        <w:tc>
          <w:tcPr>
            <w:tcW w:w="1272" w:type="dxa"/>
          </w:tcPr>
          <w:p w14:paraId="388E2AE9" w14:textId="77777777" w:rsidR="00315D27" w:rsidRDefault="00315D27" w:rsidP="00315D27">
            <w:pPr>
              <w:spacing w:after="120"/>
              <w:rPr>
                <w:color w:val="FF0000"/>
                <w:lang w:val="en-US" w:eastAsia="zh-CN"/>
              </w:rPr>
            </w:pPr>
            <w:r>
              <w:rPr>
                <w:rFonts w:eastAsiaTheme="minorEastAsia"/>
                <w:lang w:val="en-US" w:eastAsia="zh-CN"/>
              </w:rPr>
              <w:t>Qualcomm</w:t>
            </w:r>
          </w:p>
        </w:tc>
        <w:tc>
          <w:tcPr>
            <w:tcW w:w="8359" w:type="dxa"/>
          </w:tcPr>
          <w:p w14:paraId="4110FF37" w14:textId="77777777" w:rsidR="00315D27" w:rsidRDefault="00315D27" w:rsidP="00315D27">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441BC143" w14:textId="77777777" w:rsidR="00315D27" w:rsidRDefault="00315D27" w:rsidP="00315D27">
            <w:pPr>
              <w:rPr>
                <w:rFonts w:eastAsiaTheme="minorEastAsia"/>
                <w:lang w:eastAsia="zh-CN"/>
              </w:rPr>
            </w:pPr>
            <w:r>
              <w:rPr>
                <w:rFonts w:eastAsiaTheme="minorEastAsia"/>
                <w:lang w:eastAsia="zh-CN"/>
              </w:rPr>
              <w:t>We support option 3. As mentioned in our paper, an extended cell detection period would allow the UE to save power by using certain duty cycle during the detection.</w:t>
            </w:r>
          </w:p>
          <w:p w14:paraId="77D210D6" w14:textId="77777777" w:rsidR="00315D27" w:rsidRDefault="00315D27" w:rsidP="00315D27">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50DCD85A" w14:textId="77777777" w:rsidR="00315D27" w:rsidRDefault="00315D27" w:rsidP="00315D27">
            <w:pPr>
              <w:rPr>
                <w:b/>
                <w:color w:val="000000" w:themeColor="text1"/>
                <w:u w:val="single"/>
                <w:lang w:val="en-US" w:eastAsia="ko-KR"/>
              </w:rPr>
            </w:pPr>
            <w:r>
              <w:rPr>
                <w:rFonts w:eastAsiaTheme="minorEastAsia"/>
                <w:lang w:eastAsia="zh-CN"/>
              </w:rPr>
              <w:t xml:space="preserve">Support option 2b. As a compromise we can accept relaxations either in terms of number of samples (Issue 5-3-1) or on the lower bound. </w:t>
            </w:r>
          </w:p>
        </w:tc>
      </w:tr>
      <w:tr w:rsidR="00A55814" w14:paraId="5406AE41" w14:textId="77777777">
        <w:tc>
          <w:tcPr>
            <w:tcW w:w="1272" w:type="dxa"/>
          </w:tcPr>
          <w:p w14:paraId="106D8BC0" w14:textId="77777777" w:rsidR="00A55814" w:rsidRDefault="00A55814" w:rsidP="00A55814">
            <w:pPr>
              <w:spacing w:after="120"/>
              <w:rPr>
                <w:lang w:val="en-US" w:eastAsia="zh-CN"/>
              </w:rPr>
            </w:pPr>
            <w:r>
              <w:rPr>
                <w:rFonts w:eastAsiaTheme="minorEastAsia"/>
                <w:color w:val="FF0000"/>
                <w:lang w:val="en-US" w:eastAsia="zh-CN"/>
              </w:rPr>
              <w:t>vivo</w:t>
            </w:r>
          </w:p>
        </w:tc>
        <w:tc>
          <w:tcPr>
            <w:tcW w:w="8359" w:type="dxa"/>
          </w:tcPr>
          <w:p w14:paraId="55970543" w14:textId="77777777" w:rsidR="00A55814" w:rsidRDefault="00A55814" w:rsidP="00A55814">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1DB1C43E" w14:textId="77777777" w:rsidR="00A55814" w:rsidRDefault="00A55814" w:rsidP="00A55814">
            <w:pPr>
              <w:rPr>
                <w:rFonts w:eastAsiaTheme="minorEastAsia"/>
                <w:color w:val="FF0000"/>
                <w:lang w:val="en-US" w:eastAsia="zh-CN"/>
              </w:rPr>
            </w:pPr>
            <w:r>
              <w:rPr>
                <w:rFonts w:eastAsiaTheme="minorEastAsia"/>
                <w:color w:val="FF0000"/>
                <w:lang w:val="en-US" w:eastAsia="zh-CN"/>
              </w:rPr>
              <w:t xml:space="preserve">Support option 2 </w:t>
            </w:r>
          </w:p>
          <w:p w14:paraId="47C23D63" w14:textId="77777777" w:rsidR="00A55814" w:rsidRDefault="00A55814" w:rsidP="00A55814">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01B9E805" w14:textId="77777777" w:rsidR="00A55814" w:rsidRPr="00D61DAB" w:rsidRDefault="00A55814" w:rsidP="00A55814">
            <w:pPr>
              <w:rPr>
                <w:b/>
                <w:color w:val="000000" w:themeColor="text1"/>
                <w:u w:val="single"/>
                <w:lang w:val="en-US" w:eastAsia="ko-KR"/>
              </w:rPr>
            </w:pPr>
            <w:r>
              <w:rPr>
                <w:rFonts w:eastAsiaTheme="minorEastAsia"/>
                <w:color w:val="FF0000"/>
                <w:lang w:val="en-US" w:eastAsia="zh-CN"/>
              </w:rPr>
              <w:t>Support option 1</w:t>
            </w:r>
          </w:p>
        </w:tc>
      </w:tr>
      <w:tr w:rsidR="0065613D" w14:paraId="3566EDFA" w14:textId="77777777">
        <w:tc>
          <w:tcPr>
            <w:tcW w:w="1272" w:type="dxa"/>
          </w:tcPr>
          <w:p w14:paraId="1F57D46D" w14:textId="77777777" w:rsidR="0065613D" w:rsidRDefault="0065613D" w:rsidP="0065613D">
            <w:pPr>
              <w:spacing w:after="120"/>
              <w:rPr>
                <w:color w:val="FF0000"/>
                <w:lang w:val="en-US" w:eastAsia="zh-CN"/>
              </w:rPr>
            </w:pPr>
            <w:r w:rsidRPr="0059793F">
              <w:rPr>
                <w:rFonts w:eastAsiaTheme="minorEastAsia" w:hint="eastAsia"/>
                <w:lang w:eastAsia="zh-CN"/>
              </w:rPr>
              <w:t>OPPO</w:t>
            </w:r>
          </w:p>
        </w:tc>
        <w:tc>
          <w:tcPr>
            <w:tcW w:w="8359" w:type="dxa"/>
          </w:tcPr>
          <w:p w14:paraId="077D17CB" w14:textId="77777777" w:rsidR="0065613D" w:rsidRDefault="0065613D" w:rsidP="0065613D">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65067114" w14:textId="77777777" w:rsidR="0065613D" w:rsidRDefault="0065613D" w:rsidP="0065613D">
            <w:pPr>
              <w:rPr>
                <w:rFonts w:eastAsiaTheme="minorEastAsia"/>
                <w:lang w:eastAsia="zh-CN"/>
              </w:rPr>
            </w:pPr>
            <w:r>
              <w:rPr>
                <w:rFonts w:eastAsiaTheme="minorEastAsia"/>
                <w:lang w:eastAsia="zh-CN"/>
              </w:rPr>
              <w:t xml:space="preserve">support option 2. </w:t>
            </w:r>
          </w:p>
          <w:p w14:paraId="432CFE28" w14:textId="77777777" w:rsidR="0065613D" w:rsidRDefault="0065613D" w:rsidP="0065613D">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301F21F8" w14:textId="77777777" w:rsidR="0065613D" w:rsidRDefault="0065613D" w:rsidP="0065613D">
            <w:pPr>
              <w:rPr>
                <w:b/>
                <w:color w:val="000000" w:themeColor="text1"/>
                <w:u w:val="single"/>
                <w:lang w:val="en-US" w:eastAsia="ko-KR"/>
              </w:rPr>
            </w:pPr>
            <w:r>
              <w:rPr>
                <w:rFonts w:eastAsiaTheme="minorEastAsia"/>
                <w:lang w:eastAsia="zh-CN"/>
              </w:rPr>
              <w:t xml:space="preserve">Support recommended WF </w:t>
            </w:r>
          </w:p>
        </w:tc>
      </w:tr>
      <w:tr w:rsidR="00165C13" w14:paraId="1CE3E7E2" w14:textId="77777777">
        <w:tc>
          <w:tcPr>
            <w:tcW w:w="1272" w:type="dxa"/>
          </w:tcPr>
          <w:p w14:paraId="48C46337" w14:textId="77777777" w:rsidR="00165C13" w:rsidRPr="0059793F" w:rsidRDefault="00165C13" w:rsidP="0065613D">
            <w:pPr>
              <w:spacing w:after="120"/>
              <w:rPr>
                <w:lang w:eastAsia="zh-CN"/>
              </w:rPr>
            </w:pPr>
            <w:r>
              <w:rPr>
                <w:lang w:eastAsia="zh-CN"/>
              </w:rPr>
              <w:t>Qualcomm</w:t>
            </w:r>
          </w:p>
        </w:tc>
        <w:tc>
          <w:tcPr>
            <w:tcW w:w="8359" w:type="dxa"/>
          </w:tcPr>
          <w:p w14:paraId="311F1531" w14:textId="77777777" w:rsidR="00B90605" w:rsidRDefault="00B90605" w:rsidP="00B90605">
            <w:pPr>
              <w:rPr>
                <w:rFonts w:eastAsiaTheme="minorEastAsia"/>
                <w:lang w:eastAsia="zh-CN"/>
              </w:rPr>
            </w:pPr>
            <w:r w:rsidRPr="00D61DAB">
              <w:rPr>
                <w:b/>
                <w:color w:val="000000" w:themeColor="text1"/>
                <w:u w:val="single"/>
                <w:lang w:val="en-US" w:eastAsia="ko-KR"/>
              </w:rPr>
              <w:t>Issue 5-3-1: How much to extend the PSS/SSS detec</w:t>
            </w:r>
            <w:r>
              <w:rPr>
                <w:b/>
                <w:color w:val="000000" w:themeColor="text1"/>
                <w:u w:val="single"/>
                <w:lang w:val="en-US" w:eastAsia="ko-KR"/>
              </w:rPr>
              <w:t xml:space="preserve">tion delay </w:t>
            </w:r>
            <w:r w:rsidRPr="00D61DAB">
              <w:rPr>
                <w:b/>
                <w:color w:val="000000" w:themeColor="text1"/>
                <w:u w:val="single"/>
                <w:lang w:val="en-US" w:eastAsia="ko-KR"/>
              </w:rPr>
              <w:t>for FR1</w:t>
            </w:r>
          </w:p>
          <w:p w14:paraId="107CB4F9" w14:textId="77777777" w:rsidR="00B90605" w:rsidRDefault="00B90605" w:rsidP="00B90605">
            <w:pPr>
              <w:rPr>
                <w:rFonts w:eastAsiaTheme="minorEastAsia"/>
                <w:lang w:eastAsia="zh-CN"/>
              </w:rPr>
            </w:pPr>
            <w:r>
              <w:rPr>
                <w:rFonts w:eastAsiaTheme="minorEastAsia"/>
                <w:lang w:eastAsia="zh-CN"/>
              </w:rPr>
              <w:t>For the sake of progress, we can compromise to Option 1.</w:t>
            </w:r>
          </w:p>
          <w:p w14:paraId="1B376277" w14:textId="77777777" w:rsidR="00B90605" w:rsidRDefault="00B90605" w:rsidP="00B90605">
            <w:pPr>
              <w:rPr>
                <w:rFonts w:eastAsiaTheme="minorEastAsia"/>
                <w:lang w:eastAsia="zh-CN"/>
              </w:rPr>
            </w:pPr>
            <w:r w:rsidRPr="001C34D7">
              <w:rPr>
                <w:b/>
                <w:color w:val="000000" w:themeColor="text1"/>
                <w:u w:val="single"/>
                <w:lang w:val="en-US" w:eastAsia="ko-KR"/>
              </w:rPr>
              <w:t>Issue 5-3-2: Whether to extend the lower bound in PSS/SSS detection delay in FR1 and FR2</w:t>
            </w:r>
          </w:p>
          <w:p w14:paraId="36C936F0" w14:textId="77777777" w:rsidR="00165C13" w:rsidRDefault="00B90605" w:rsidP="00B90605">
            <w:pPr>
              <w:rPr>
                <w:rFonts w:eastAsiaTheme="minorEastAsia"/>
                <w:lang w:eastAsia="zh-CN"/>
              </w:rPr>
            </w:pPr>
            <w:r>
              <w:rPr>
                <w:rFonts w:eastAsiaTheme="minorEastAsia"/>
                <w:lang w:eastAsia="zh-CN"/>
              </w:rPr>
              <w:t>If</w:t>
            </w:r>
            <w:r w:rsidR="00345E64">
              <w:rPr>
                <w:rFonts w:eastAsiaTheme="minorEastAsia"/>
                <w:lang w:eastAsia="zh-CN"/>
              </w:rPr>
              <w:t xml:space="preserve"> we agree on Option 1 from the above issue, suggest scaling the </w:t>
            </w:r>
            <w:r w:rsidR="006D02C4">
              <w:rPr>
                <w:rFonts w:eastAsiaTheme="minorEastAsia"/>
                <w:lang w:eastAsia="zh-CN"/>
              </w:rPr>
              <w:t>lower bound accordingly.</w:t>
            </w:r>
          </w:p>
          <w:p w14:paraId="604D6882" w14:textId="77777777" w:rsidR="006D02C4" w:rsidRDefault="006D02C4" w:rsidP="00BD3377">
            <w:pPr>
              <w:pStyle w:val="ListParagraph"/>
              <w:numPr>
                <w:ilvl w:val="0"/>
                <w:numId w:val="9"/>
              </w:numPr>
              <w:overflowPunct/>
              <w:autoSpaceDE/>
              <w:autoSpaceDN/>
              <w:adjustRightInd/>
              <w:spacing w:after="120"/>
              <w:ind w:firstLineChars="0"/>
              <w:textAlignment w:val="auto"/>
              <w:rPr>
                <w:lang w:val="en-US"/>
              </w:rPr>
            </w:pPr>
            <w:r>
              <w:rPr>
                <w:b/>
                <w:bCs/>
                <w:lang w:val="en-US"/>
              </w:rPr>
              <w:t xml:space="preserve">Option 2c (Compromise): </w:t>
            </w:r>
            <w:r>
              <w:rPr>
                <w:lang w:val="en-US"/>
              </w:rPr>
              <w:t xml:space="preserve">Extend </w:t>
            </w:r>
            <w:r>
              <w:rPr>
                <w:lang w:val="en-US" w:eastAsia="zh-CN"/>
              </w:rPr>
              <w:t>the lower bound from 600ms to 9</w:t>
            </w:r>
            <w:r w:rsidR="00820821">
              <w:rPr>
                <w:lang w:val="en-US" w:eastAsia="zh-CN"/>
              </w:rPr>
              <w:t>0</w:t>
            </w:r>
            <w:r>
              <w:rPr>
                <w:lang w:val="en-US" w:eastAsia="zh-CN"/>
              </w:rPr>
              <w:t>0 ms</w:t>
            </w:r>
            <w:r>
              <w:rPr>
                <w:lang w:val="en-US"/>
              </w:rPr>
              <w:t xml:space="preserve"> </w:t>
            </w:r>
          </w:p>
          <w:p w14:paraId="14AF1C78" w14:textId="77777777" w:rsidR="006D02C4" w:rsidRPr="00D61DAB" w:rsidRDefault="006D02C4" w:rsidP="00B90605">
            <w:pPr>
              <w:rPr>
                <w:b/>
                <w:color w:val="000000" w:themeColor="text1"/>
                <w:u w:val="single"/>
                <w:lang w:val="en-US" w:eastAsia="ko-KR"/>
              </w:rPr>
            </w:pPr>
          </w:p>
        </w:tc>
      </w:tr>
    </w:tbl>
    <w:p w14:paraId="6E439D18" w14:textId="77777777" w:rsidR="002239C4" w:rsidRDefault="002239C4">
      <w:pPr>
        <w:spacing w:after="120"/>
        <w:rPr>
          <w:color w:val="FF0000"/>
          <w:lang w:eastAsia="zh-CN"/>
        </w:rPr>
      </w:pPr>
    </w:p>
    <w:p w14:paraId="32EE9350" w14:textId="77777777" w:rsidR="002239C4" w:rsidRDefault="00F272CB">
      <w:pPr>
        <w:pStyle w:val="Heading3"/>
        <w:rPr>
          <w:sz w:val="24"/>
          <w:szCs w:val="16"/>
          <w:lang w:val="en-US"/>
        </w:rPr>
      </w:pPr>
      <w:r>
        <w:rPr>
          <w:sz w:val="24"/>
          <w:szCs w:val="16"/>
          <w:lang w:val="en-US"/>
        </w:rPr>
        <w:t>Sub-topic 5-4 Time index detection with 1 Rx</w:t>
      </w:r>
    </w:p>
    <w:p w14:paraId="059625A1" w14:textId="77777777" w:rsidR="002239C4" w:rsidRDefault="002239C4">
      <w:pPr>
        <w:pStyle w:val="ListParagraph"/>
        <w:overflowPunct/>
        <w:autoSpaceDE/>
        <w:autoSpaceDN/>
        <w:adjustRightInd/>
        <w:spacing w:after="120"/>
        <w:ind w:left="1440" w:firstLineChars="0" w:firstLine="0"/>
        <w:textAlignment w:val="auto"/>
        <w:rPr>
          <w:rFonts w:eastAsia="SimSun"/>
          <w:highlight w:val="yellow"/>
          <w:lang w:val="en-US" w:eastAsia="zh-CN"/>
        </w:rPr>
      </w:pPr>
    </w:p>
    <w:p w14:paraId="6C2E427D" w14:textId="77777777" w:rsidR="002239C4" w:rsidRDefault="00F272CB">
      <w:pPr>
        <w:rPr>
          <w:b/>
          <w:u w:val="single"/>
          <w:lang w:val="en-US" w:eastAsia="ko-KR"/>
        </w:rPr>
      </w:pPr>
      <w:r>
        <w:rPr>
          <w:b/>
          <w:u w:val="single"/>
          <w:lang w:val="en-US" w:eastAsia="ko-KR"/>
        </w:rPr>
        <w:t>Issue 5-4-1: How much to extend time index delay in FR1 (PBCH-DMRS detection)</w:t>
      </w:r>
    </w:p>
    <w:p w14:paraId="45B9ADAC" w14:textId="77777777" w:rsidR="002239C4" w:rsidRDefault="00F272CB">
      <w:pPr>
        <w:rPr>
          <w:bCs/>
          <w:color w:val="000000" w:themeColor="text1"/>
          <w:lang w:val="en-US" w:eastAsia="ko-KR"/>
        </w:rPr>
      </w:pPr>
      <w:r>
        <w:rPr>
          <w:bCs/>
          <w:lang w:val="en-US" w:eastAsia="ko-KR"/>
        </w:rPr>
        <w:t xml:space="preserve">Background: At last meeting it was agreed to extend time index </w:t>
      </w:r>
      <w:r>
        <w:rPr>
          <w:bCs/>
          <w:color w:val="000000" w:themeColor="text1"/>
          <w:lang w:val="en-US" w:eastAsia="ko-KR"/>
        </w:rPr>
        <w:t xml:space="preserve">delay in FR1. </w:t>
      </w:r>
    </w:p>
    <w:p w14:paraId="7F48677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17B7159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1 (E///):</w:t>
      </w:r>
      <w:r>
        <w:rPr>
          <w:rFonts w:eastAsia="SimSun"/>
          <w:lang w:val="en-US" w:eastAsia="zh-CN"/>
        </w:rPr>
        <w:t xml:space="preserve"> by 1 sample compared to legacy requirements</w:t>
      </w:r>
    </w:p>
    <w:p w14:paraId="65C4A41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(vivo, Nokia, Apple):</w:t>
      </w:r>
      <w:r>
        <w:rPr>
          <w:rFonts w:eastAsia="SimSun"/>
          <w:color w:val="000000" w:themeColor="text1"/>
          <w:lang w:val="en-US" w:eastAsia="zh-CN"/>
        </w:rPr>
        <w:t xml:space="preserve"> by 2 samples/SMTC, i.e. total 5 samples.</w:t>
      </w:r>
    </w:p>
    <w:p w14:paraId="43D6E1F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(vivo, HW, QC):</w:t>
      </w:r>
      <w:r>
        <w:rPr>
          <w:rFonts w:eastAsia="SimSun"/>
          <w:lang w:val="en-US" w:eastAsia="zh-CN"/>
        </w:rPr>
        <w:t xml:space="preserve"> by 3 samples/SMTC, i.e. total 6 samples.</w:t>
      </w:r>
    </w:p>
    <w:p w14:paraId="25A786A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6E5071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Given that topic has been discussed previously and taking into account the fact that this is the last meeting, can companies compromise to option 2?</w:t>
      </w:r>
    </w:p>
    <w:p w14:paraId="3B4EAC97" w14:textId="77777777" w:rsidR="002239C4" w:rsidRDefault="002239C4" w:rsidP="000C6541">
      <w:pPr>
        <w:spacing w:after="120"/>
        <w:rPr>
          <w:rFonts w:eastAsia="SimSun"/>
          <w:lang w:val="en-US" w:eastAsia="zh-CN"/>
        </w:rPr>
      </w:pPr>
    </w:p>
    <w:p w14:paraId="543FFA84" w14:textId="77777777" w:rsidR="000C6541" w:rsidRPr="00F350B7" w:rsidRDefault="000C6541" w:rsidP="000C6541">
      <w:pPr>
        <w:pStyle w:val="ListParagraph"/>
        <w:numPr>
          <w:ilvl w:val="1"/>
          <w:numId w:val="9"/>
        </w:numPr>
        <w:overflowPunct/>
        <w:autoSpaceDE/>
        <w:autoSpaceDN/>
        <w:adjustRightInd/>
        <w:spacing w:after="120"/>
        <w:ind w:left="1440" w:firstLineChars="0"/>
        <w:textAlignment w:val="auto"/>
        <w:rPr>
          <w:rFonts w:eastAsia="SimSun"/>
          <w:highlight w:val="yellow"/>
          <w:lang w:val="en-US" w:eastAsia="zh-CN"/>
        </w:rPr>
      </w:pPr>
      <w:r w:rsidRPr="00F350B7">
        <w:rPr>
          <w:rFonts w:eastAsia="SimSun"/>
          <w:highlight w:val="yellow"/>
          <w:lang w:val="en-US" w:eastAsia="zh-CN"/>
        </w:rPr>
        <w:t xml:space="preserve">Since it is the last meeting and this issue belongs to the core part, companies are encouraged to compromise to option </w:t>
      </w:r>
      <w:r>
        <w:rPr>
          <w:rFonts w:eastAsia="SimSun"/>
          <w:highlight w:val="yellow"/>
          <w:lang w:val="en-US" w:eastAsia="zh-CN"/>
        </w:rPr>
        <w:t>2</w:t>
      </w:r>
      <w:r w:rsidRPr="00F350B7">
        <w:rPr>
          <w:rFonts w:eastAsia="SimSun"/>
          <w:highlight w:val="yellow"/>
          <w:lang w:val="en-US" w:eastAsia="zh-CN"/>
        </w:rPr>
        <w:t xml:space="preserve"> which is a middleground between option </w:t>
      </w:r>
      <w:r>
        <w:rPr>
          <w:rFonts w:eastAsia="SimSun"/>
          <w:highlight w:val="yellow"/>
          <w:lang w:val="en-US" w:eastAsia="zh-CN"/>
        </w:rPr>
        <w:t>1</w:t>
      </w:r>
      <w:r w:rsidRPr="00F350B7">
        <w:rPr>
          <w:rFonts w:eastAsia="SimSun"/>
          <w:highlight w:val="yellow"/>
          <w:lang w:val="en-US" w:eastAsia="zh-CN"/>
        </w:rPr>
        <w:t xml:space="preserve"> and 3. Can companies confirm if this WF is acceptable?</w:t>
      </w:r>
    </w:p>
    <w:p w14:paraId="357A75BE" w14:textId="77777777" w:rsidR="000C6541" w:rsidRPr="00BD3377" w:rsidRDefault="000C6541" w:rsidP="00BD3377">
      <w:pPr>
        <w:spacing w:after="120"/>
        <w:rPr>
          <w:rFonts w:eastAsia="SimSun"/>
          <w:lang w:val="en-US" w:eastAsia="zh-CN"/>
        </w:rPr>
      </w:pPr>
    </w:p>
    <w:p w14:paraId="3603C10E" w14:textId="77777777" w:rsidR="002239C4" w:rsidRDefault="002239C4">
      <w:pPr>
        <w:spacing w:after="120"/>
        <w:rPr>
          <w:color w:val="FF0000"/>
          <w:highlight w:val="lightGray"/>
          <w:lang w:val="en-US" w:eastAsia="zh-CN"/>
        </w:rPr>
      </w:pPr>
    </w:p>
    <w:p w14:paraId="4912176B"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56193BD6" w14:textId="77777777" w:rsidR="002239C4" w:rsidRDefault="00F272CB">
      <w:pPr>
        <w:rPr>
          <w:b/>
          <w:u w:val="single"/>
          <w:lang w:val="en-US" w:eastAsia="ko-KR"/>
        </w:rPr>
      </w:pPr>
      <w:r>
        <w:rPr>
          <w:b/>
          <w:u w:val="single"/>
          <w:lang w:val="en-US" w:eastAsia="ko-KR"/>
        </w:rPr>
        <w:t>Background: at last meeting, following agreement was reached:</w:t>
      </w:r>
    </w:p>
    <w:tbl>
      <w:tblPr>
        <w:tblStyle w:val="TableGrid"/>
        <w:tblW w:w="0" w:type="auto"/>
        <w:tblLook w:val="04A0" w:firstRow="1" w:lastRow="0" w:firstColumn="1" w:lastColumn="0" w:noHBand="0" w:noVBand="1"/>
      </w:tblPr>
      <w:tblGrid>
        <w:gridCol w:w="9631"/>
      </w:tblGrid>
      <w:tr w:rsidR="002239C4" w14:paraId="4F6FCB16" w14:textId="77777777">
        <w:tc>
          <w:tcPr>
            <w:tcW w:w="9631" w:type="dxa"/>
          </w:tcPr>
          <w:p w14:paraId="21196406" w14:textId="77777777" w:rsidR="002239C4" w:rsidRDefault="00F272CB">
            <w:pPr>
              <w:spacing w:after="120"/>
              <w:rPr>
                <w:bCs/>
                <w:lang w:val="en-US" w:eastAsia="ko-KR"/>
              </w:rPr>
            </w:pPr>
            <w:r>
              <w:rPr>
                <w:bCs/>
                <w:lang w:val="en-US" w:eastAsia="ko-KR"/>
              </w:rPr>
              <w:t>The lower bound in the time index detection delay is extended as follows:</w:t>
            </w:r>
          </w:p>
          <w:p w14:paraId="661F0781" w14:textId="77777777" w:rsidR="002239C4" w:rsidRDefault="00F272CB">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highlight w:val="yellow"/>
                <w:lang w:val="en-US" w:eastAsia="zh-CN"/>
              </w:rPr>
              <w:t>non-DRX</w:t>
            </w:r>
            <w:r>
              <w:rPr>
                <w:rFonts w:eastAsia="SimSun"/>
                <w:color w:val="000000" w:themeColor="text1"/>
                <w:lang w:val="en-US" w:eastAsia="zh-CN"/>
              </w:rPr>
              <w:t xml:space="preserve"> delay requirement: max(160ms, ceil( 4 x Kp ) x SMTC period)x CSSFintra</w:t>
            </w:r>
          </w:p>
        </w:tc>
      </w:tr>
    </w:tbl>
    <w:p w14:paraId="0ECEE210" w14:textId="77777777" w:rsidR="002239C4" w:rsidRDefault="002239C4">
      <w:pPr>
        <w:rPr>
          <w:b/>
          <w:u w:val="single"/>
          <w:lang w:val="en-US" w:eastAsia="ko-KR"/>
        </w:rPr>
      </w:pPr>
    </w:p>
    <w:p w14:paraId="31C335D6" w14:textId="77777777" w:rsidR="002239C4" w:rsidRDefault="00F272CB">
      <w:pPr>
        <w:pStyle w:val="ListParagraph"/>
        <w:numPr>
          <w:ilvl w:val="0"/>
          <w:numId w:val="9"/>
        </w:numPr>
        <w:overflowPunct/>
        <w:autoSpaceDE/>
        <w:autoSpaceDN/>
        <w:adjustRightInd/>
        <w:spacing w:after="120"/>
        <w:ind w:left="720" w:firstLineChars="0"/>
        <w:textAlignment w:val="auto"/>
      </w:pPr>
      <w:r>
        <w:t>Proposals</w:t>
      </w:r>
    </w:p>
    <w:p w14:paraId="28F52B29" w14:textId="77777777" w:rsidR="002239C4" w:rsidRDefault="00F272CB">
      <w:pPr>
        <w:pStyle w:val="ListParagraph"/>
        <w:numPr>
          <w:ilvl w:val="1"/>
          <w:numId w:val="9"/>
        </w:numPr>
        <w:overflowPunct/>
        <w:autoSpaceDE/>
        <w:autoSpaceDN/>
        <w:adjustRightInd/>
        <w:spacing w:after="120"/>
        <w:ind w:left="1440" w:firstLineChars="0"/>
        <w:textAlignment w:val="auto"/>
        <w:rPr>
          <w:lang w:val="en-US"/>
        </w:rPr>
      </w:pPr>
      <w:r>
        <w:rPr>
          <w:b/>
          <w:bCs/>
          <w:lang w:val="en-US"/>
        </w:rPr>
        <w:t>Option 1 (MTK):</w:t>
      </w:r>
      <w:r>
        <w:rPr>
          <w:lang w:val="en-US"/>
        </w:rPr>
        <w:t xml:space="preserve"> </w:t>
      </w:r>
      <w:r>
        <w:rPr>
          <w:bCs/>
          <w:lang w:val="en-US" w:eastAsia="ko-KR"/>
        </w:rPr>
        <w:t>RAN4 shall clarify if the lower bound extension (as agreed at last meeting see the background) applies to the cases with DRX too.</w:t>
      </w:r>
    </w:p>
    <w:p w14:paraId="6085844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D2FB2F0"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 xml:space="preserve">Discuss the option. </w:t>
      </w:r>
    </w:p>
    <w:p w14:paraId="29F08EA9" w14:textId="77777777" w:rsidR="002239C4" w:rsidRDefault="002239C4">
      <w:pPr>
        <w:spacing w:after="120"/>
        <w:rPr>
          <w:color w:val="FF0000"/>
          <w:lang w:eastAsia="zh-CN"/>
        </w:rPr>
      </w:pPr>
    </w:p>
    <w:p w14:paraId="0C9DAB69" w14:textId="77777777" w:rsidR="002239C4" w:rsidRDefault="00F272CB">
      <w:pPr>
        <w:rPr>
          <w:bCs/>
          <w:color w:val="000000" w:themeColor="text1"/>
          <w:u w:val="single"/>
          <w:lang w:eastAsia="ko-KR"/>
        </w:rPr>
      </w:pPr>
      <w:r>
        <w:rPr>
          <w:bCs/>
          <w:color w:val="000000" w:themeColor="text1"/>
          <w:u w:val="single"/>
          <w:lang w:eastAsia="ko-KR"/>
        </w:rPr>
        <w:t xml:space="preserve">Sub topic 5-4 </w:t>
      </w:r>
    </w:p>
    <w:tbl>
      <w:tblPr>
        <w:tblStyle w:val="TableGrid"/>
        <w:tblW w:w="0" w:type="auto"/>
        <w:tblLook w:val="04A0" w:firstRow="1" w:lastRow="0" w:firstColumn="1" w:lastColumn="0" w:noHBand="0" w:noVBand="1"/>
      </w:tblPr>
      <w:tblGrid>
        <w:gridCol w:w="1272"/>
        <w:gridCol w:w="8359"/>
      </w:tblGrid>
      <w:tr w:rsidR="002239C4" w14:paraId="77714B4A" w14:textId="77777777">
        <w:tc>
          <w:tcPr>
            <w:tcW w:w="1272" w:type="dxa"/>
          </w:tcPr>
          <w:p w14:paraId="17C58F99"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112299C1"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B42011C" w14:textId="77777777">
        <w:tc>
          <w:tcPr>
            <w:tcW w:w="1272" w:type="dxa"/>
          </w:tcPr>
          <w:p w14:paraId="50624F57" w14:textId="77777777" w:rsidR="002239C4" w:rsidRDefault="00F272CB">
            <w:pPr>
              <w:spacing w:after="120"/>
              <w:rPr>
                <w:rFonts w:eastAsiaTheme="minorEastAsia"/>
                <w:color w:val="000000" w:themeColor="text1"/>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668AA760" w14:textId="77777777" w:rsidR="002239C4" w:rsidRDefault="00F272CB">
            <w:pPr>
              <w:rPr>
                <w:rFonts w:eastAsia="Malgun Gothic"/>
                <w:b/>
                <w:u w:val="single"/>
                <w:lang w:val="en-US" w:eastAsia="ko-KR"/>
              </w:rPr>
            </w:pPr>
            <w:r>
              <w:rPr>
                <w:b/>
                <w:u w:val="single"/>
                <w:lang w:val="en-US" w:eastAsia="ko-KR"/>
              </w:rPr>
              <w:t>Issue 5-4-1: How much to extend time index delay in FR1 (PBCH-DMRS detection)</w:t>
            </w:r>
          </w:p>
          <w:p w14:paraId="704407DB" w14:textId="77777777" w:rsidR="002239C4" w:rsidRDefault="00F272CB">
            <w:pPr>
              <w:spacing w:after="120"/>
              <w:rPr>
                <w:rFonts w:eastAsiaTheme="minorEastAsia"/>
                <w:lang w:val="en-US" w:eastAsia="zh-CN"/>
              </w:rPr>
            </w:pPr>
            <w:r>
              <w:rPr>
                <w:rFonts w:eastAsiaTheme="minorEastAsia"/>
                <w:lang w:val="en-US" w:eastAsia="zh-CN"/>
              </w:rPr>
              <w:t>Support option 3 based on our simulation results.</w:t>
            </w:r>
          </w:p>
          <w:p w14:paraId="7CEE51AB"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5DC009BA" w14:textId="77777777" w:rsidR="002239C4" w:rsidRDefault="00F272CB">
            <w:pPr>
              <w:rPr>
                <w:rFonts w:eastAsiaTheme="minorEastAsia"/>
                <w:color w:val="000000" w:themeColor="text1"/>
                <w:lang w:eastAsia="zh-CN"/>
              </w:rPr>
            </w:pPr>
            <w:r>
              <w:rPr>
                <w:rFonts w:eastAsiaTheme="minorEastAsia"/>
                <w:lang w:val="en-US" w:eastAsia="zh-CN"/>
              </w:rPr>
              <w:t>It shall be extended as the sample number increases.</w:t>
            </w:r>
          </w:p>
        </w:tc>
      </w:tr>
      <w:tr w:rsidR="002239C4" w14:paraId="5790C440" w14:textId="77777777">
        <w:tc>
          <w:tcPr>
            <w:tcW w:w="1272" w:type="dxa"/>
          </w:tcPr>
          <w:p w14:paraId="1E314F2A" w14:textId="77777777" w:rsidR="002239C4" w:rsidRDefault="00F272CB">
            <w:pPr>
              <w:spacing w:after="120"/>
              <w:rPr>
                <w:rFonts w:eastAsiaTheme="minorEastAsia"/>
                <w:lang w:val="en-US" w:eastAsia="zh-CN"/>
              </w:rPr>
            </w:pPr>
            <w:r>
              <w:rPr>
                <w:rFonts w:eastAsiaTheme="minorEastAsia"/>
                <w:color w:val="FF0000"/>
                <w:lang w:val="en-US" w:eastAsia="zh-CN"/>
              </w:rPr>
              <w:t>Ericsson</w:t>
            </w:r>
          </w:p>
        </w:tc>
        <w:tc>
          <w:tcPr>
            <w:tcW w:w="8359" w:type="dxa"/>
          </w:tcPr>
          <w:p w14:paraId="64B6B661" w14:textId="77777777" w:rsidR="002239C4" w:rsidRDefault="00F272CB">
            <w:pPr>
              <w:rPr>
                <w:b/>
                <w:u w:val="single"/>
                <w:lang w:val="en-US" w:eastAsia="ko-KR"/>
              </w:rPr>
            </w:pPr>
            <w:r>
              <w:rPr>
                <w:b/>
                <w:u w:val="single"/>
                <w:lang w:val="en-US" w:eastAsia="ko-KR"/>
              </w:rPr>
              <w:t>Issue 5-4-1: How much to extend time index delay in FR1 (PBCH-DMRS detection)</w:t>
            </w:r>
          </w:p>
          <w:p w14:paraId="507F82F3" w14:textId="77777777" w:rsidR="002239C4" w:rsidRDefault="00F272CB">
            <w:pPr>
              <w:rPr>
                <w:rFonts w:eastAsiaTheme="minorEastAsia"/>
                <w:color w:val="FF0000"/>
                <w:lang w:val="en-US" w:eastAsia="zh-CN"/>
              </w:rPr>
            </w:pPr>
            <w:r>
              <w:rPr>
                <w:rFonts w:eastAsiaTheme="minorEastAsia"/>
                <w:color w:val="FF0000"/>
                <w:lang w:val="en-US" w:eastAsia="zh-CN"/>
              </w:rPr>
              <w:lastRenderedPageBreak/>
              <w:t xml:space="preserve">Although we proposed option 1, we can also compromise to option 2 and progress the work. </w:t>
            </w:r>
          </w:p>
          <w:p w14:paraId="46CF8AB4" w14:textId="77777777" w:rsidR="002239C4" w:rsidRDefault="00F272CB">
            <w:pPr>
              <w:rPr>
                <w:b/>
                <w:u w:val="single"/>
                <w:lang w:val="en-US" w:eastAsia="ko-KR"/>
              </w:rPr>
            </w:pPr>
            <w:r>
              <w:rPr>
                <w:b/>
                <w:u w:val="single"/>
                <w:lang w:val="en-US" w:eastAsia="ko-KR"/>
              </w:rPr>
              <w:t xml:space="preserve">Issue 5-4-2: Extension of lower bound in time index detection delay with DRX </w:t>
            </w:r>
          </w:p>
          <w:p w14:paraId="230900D8" w14:textId="77777777" w:rsidR="002239C4" w:rsidRDefault="00F272CB">
            <w:pPr>
              <w:rPr>
                <w:bCs/>
                <w:lang w:val="en-US" w:eastAsia="ko-KR"/>
              </w:rPr>
            </w:pPr>
            <w:r>
              <w:rPr>
                <w:bCs/>
                <w:lang w:val="en-US" w:eastAsia="ko-KR"/>
              </w:rPr>
              <w:t xml:space="preserve">Since non-DRX delay requirement was extended, then the DRX requirement needs to be extended to be aligned following the similar alignment as in legacy requirements. </w:t>
            </w:r>
          </w:p>
          <w:p w14:paraId="2B723610" w14:textId="77777777" w:rsidR="002239C4" w:rsidRDefault="002239C4">
            <w:pPr>
              <w:rPr>
                <w:b/>
                <w:u w:val="single"/>
                <w:lang w:val="en-US" w:eastAsia="ko-KR"/>
              </w:rPr>
            </w:pPr>
          </w:p>
        </w:tc>
      </w:tr>
      <w:tr w:rsidR="00D12551" w14:paraId="2C58E932" w14:textId="77777777">
        <w:tc>
          <w:tcPr>
            <w:tcW w:w="1272" w:type="dxa"/>
          </w:tcPr>
          <w:p w14:paraId="67C5AD2E" w14:textId="77777777" w:rsidR="00D12551" w:rsidRDefault="00D12551" w:rsidP="00D12551">
            <w:pPr>
              <w:spacing w:after="120"/>
              <w:rPr>
                <w:rFonts w:eastAsiaTheme="minorEastAsia"/>
                <w:color w:val="FF0000"/>
                <w:lang w:val="en-US" w:eastAsia="zh-CN"/>
              </w:rPr>
            </w:pPr>
            <w:r>
              <w:rPr>
                <w:rFonts w:eastAsiaTheme="minorEastAsia"/>
                <w:color w:val="000000" w:themeColor="text1"/>
                <w:lang w:val="en-US" w:eastAsia="zh-CN"/>
              </w:rPr>
              <w:lastRenderedPageBreak/>
              <w:t>MediaTek</w:t>
            </w:r>
          </w:p>
        </w:tc>
        <w:tc>
          <w:tcPr>
            <w:tcW w:w="8359" w:type="dxa"/>
          </w:tcPr>
          <w:p w14:paraId="2591A710" w14:textId="77777777" w:rsidR="00D12551" w:rsidRDefault="00D12551" w:rsidP="00D12551">
            <w:pPr>
              <w:rPr>
                <w:rFonts w:eastAsiaTheme="minorEastAsia"/>
                <w:color w:val="000000" w:themeColor="text1"/>
                <w:lang w:eastAsia="zh-CN"/>
              </w:rPr>
            </w:pPr>
            <w:r w:rsidRPr="002C411C">
              <w:rPr>
                <w:b/>
                <w:u w:val="single"/>
                <w:lang w:val="en-US" w:eastAsia="ko-KR"/>
              </w:rPr>
              <w:t>Issue 5-4-</w:t>
            </w:r>
            <w:r>
              <w:rPr>
                <w:b/>
                <w:u w:val="single"/>
                <w:lang w:val="en-US" w:eastAsia="ko-KR"/>
              </w:rPr>
              <w:t>1</w:t>
            </w:r>
            <w:r w:rsidRPr="002C411C">
              <w:rPr>
                <w:b/>
                <w:u w:val="single"/>
                <w:lang w:val="en-US" w:eastAsia="ko-KR"/>
              </w:rPr>
              <w:t>: How much to extend time index delay in FR1 (PBCH-DMRS detection)</w:t>
            </w:r>
          </w:p>
          <w:p w14:paraId="5FC2D31F" w14:textId="77777777" w:rsidR="00D12551" w:rsidRDefault="00D12551" w:rsidP="00D12551">
            <w:pPr>
              <w:rPr>
                <w:rFonts w:eastAsiaTheme="minorEastAsia"/>
                <w:color w:val="000000" w:themeColor="text1"/>
                <w:lang w:eastAsia="zh-CN"/>
              </w:rPr>
            </w:pPr>
            <w:r>
              <w:rPr>
                <w:rFonts w:eastAsiaTheme="minorEastAsia"/>
                <w:color w:val="000000" w:themeColor="text1"/>
                <w:lang w:eastAsia="zh-CN"/>
              </w:rPr>
              <w:t>Recommended WF is fine to us, i.e. support option 2.</w:t>
            </w:r>
          </w:p>
          <w:p w14:paraId="502A42F3" w14:textId="77777777" w:rsidR="00D12551" w:rsidRDefault="00D12551" w:rsidP="00D12551">
            <w:pPr>
              <w:rPr>
                <w:rFonts w:eastAsiaTheme="minorEastAsia"/>
                <w:color w:val="000000" w:themeColor="text1"/>
                <w:lang w:eastAsia="zh-CN"/>
              </w:rPr>
            </w:pPr>
            <w:r w:rsidRPr="002E516E">
              <w:rPr>
                <w:b/>
                <w:u w:val="single"/>
                <w:lang w:val="en-US" w:eastAsia="ko-KR"/>
              </w:rPr>
              <w:t>Issue 5-4-</w:t>
            </w:r>
            <w:r>
              <w:rPr>
                <w:b/>
                <w:u w:val="single"/>
                <w:lang w:val="en-US" w:eastAsia="ko-KR"/>
              </w:rPr>
              <w:t>2</w:t>
            </w:r>
            <w:r w:rsidRPr="002E516E">
              <w:rPr>
                <w:b/>
                <w:u w:val="single"/>
                <w:lang w:val="en-US" w:eastAsia="ko-KR"/>
              </w:rPr>
              <w:t>: Extension of lower bound in time index detection delay with DRX</w:t>
            </w:r>
          </w:p>
          <w:p w14:paraId="00573355" w14:textId="77777777" w:rsidR="00D12551" w:rsidRDefault="00D12551" w:rsidP="00D12551">
            <w:pPr>
              <w:rPr>
                <w:b/>
                <w:u w:val="single"/>
                <w:lang w:val="en-US" w:eastAsia="ko-KR"/>
              </w:rPr>
            </w:pPr>
            <w:r>
              <w:rPr>
                <w:rFonts w:eastAsiaTheme="minorEastAsia"/>
                <w:color w:val="000000" w:themeColor="text1"/>
                <w:lang w:eastAsia="zh-CN"/>
              </w:rPr>
              <w:t>In our view, the lower bound extension should apply for the all table, i.e. non-DRX and with DRX. Yet, the intention of the example provided in the agreement from the previous meeting is not clear, hence we want to check the views from other companies.</w:t>
            </w:r>
          </w:p>
        </w:tc>
      </w:tr>
      <w:tr w:rsidR="00FC4966" w14:paraId="6A198987" w14:textId="77777777">
        <w:tc>
          <w:tcPr>
            <w:tcW w:w="1272" w:type="dxa"/>
          </w:tcPr>
          <w:p w14:paraId="69F6E82C" w14:textId="77777777" w:rsidR="00FC4966" w:rsidRDefault="00FC4966" w:rsidP="00FC4966">
            <w:pPr>
              <w:spacing w:after="120"/>
              <w:rPr>
                <w:rFonts w:eastAsiaTheme="minorEastAsia"/>
                <w:color w:val="000000" w:themeColor="text1"/>
                <w:lang w:val="en-US" w:eastAsia="zh-CN"/>
              </w:rPr>
            </w:pPr>
            <w:r>
              <w:rPr>
                <w:rFonts w:eastAsiaTheme="minorEastAsia"/>
                <w:color w:val="FF0000"/>
                <w:lang w:val="en-US" w:eastAsia="zh-CN"/>
              </w:rPr>
              <w:t>Apple</w:t>
            </w:r>
          </w:p>
        </w:tc>
        <w:tc>
          <w:tcPr>
            <w:tcW w:w="8359" w:type="dxa"/>
          </w:tcPr>
          <w:p w14:paraId="4035D360" w14:textId="77777777" w:rsidR="00FC4966" w:rsidRDefault="00FC4966" w:rsidP="00FC4966">
            <w:pPr>
              <w:rPr>
                <w:b/>
                <w:u w:val="single"/>
                <w:lang w:val="en-US" w:eastAsia="ko-KR"/>
              </w:rPr>
            </w:pPr>
            <w:r>
              <w:rPr>
                <w:b/>
                <w:u w:val="single"/>
                <w:lang w:val="en-US" w:eastAsia="ko-KR"/>
              </w:rPr>
              <w:t>Issue 5-4-1: How much to extend time index delay in FR1 (PBCH-DMRS detection)</w:t>
            </w:r>
          </w:p>
          <w:p w14:paraId="6BFAD939" w14:textId="77777777" w:rsidR="00FC4966" w:rsidRDefault="00FC4966" w:rsidP="00FC4966">
            <w:pPr>
              <w:rPr>
                <w:bCs/>
                <w:lang w:val="en-US" w:eastAsia="ko-KR"/>
              </w:rPr>
            </w:pPr>
            <w:r w:rsidRPr="008C78C1">
              <w:rPr>
                <w:bCs/>
                <w:lang w:val="en-US" w:eastAsia="ko-KR"/>
              </w:rPr>
              <w:t>Option 2 based on our simulation</w:t>
            </w:r>
            <w:r>
              <w:rPr>
                <w:bCs/>
                <w:lang w:val="en-US" w:eastAsia="ko-KR"/>
              </w:rPr>
              <w:t>.</w:t>
            </w:r>
          </w:p>
          <w:p w14:paraId="116C4743" w14:textId="77777777" w:rsidR="00FC4966" w:rsidRDefault="00FC4966" w:rsidP="00FC4966">
            <w:pPr>
              <w:rPr>
                <w:b/>
                <w:u w:val="single"/>
                <w:lang w:val="en-US" w:eastAsia="ko-KR"/>
              </w:rPr>
            </w:pPr>
            <w:r>
              <w:rPr>
                <w:b/>
                <w:u w:val="single"/>
                <w:lang w:val="en-US" w:eastAsia="ko-KR"/>
              </w:rPr>
              <w:t xml:space="preserve">Issue 5-4-2: Extension of lower bound in time index detection delay with DRX </w:t>
            </w:r>
          </w:p>
          <w:p w14:paraId="01F68A05" w14:textId="77777777" w:rsidR="00FC4966" w:rsidRPr="002C411C" w:rsidRDefault="00FC4966" w:rsidP="00FC4966">
            <w:pPr>
              <w:rPr>
                <w:b/>
                <w:u w:val="single"/>
                <w:lang w:val="en-US" w:eastAsia="ko-KR"/>
              </w:rPr>
            </w:pPr>
            <w:r>
              <w:rPr>
                <w:bCs/>
                <w:lang w:val="en-US" w:eastAsia="ko-KR"/>
              </w:rPr>
              <w:t>Agree that the lower bound shall also be extended for DRX case.</w:t>
            </w:r>
          </w:p>
        </w:tc>
      </w:tr>
      <w:tr w:rsidR="002C40D6" w14:paraId="20110A8C" w14:textId="77777777">
        <w:tc>
          <w:tcPr>
            <w:tcW w:w="1272" w:type="dxa"/>
          </w:tcPr>
          <w:p w14:paraId="70BDE439" w14:textId="77777777" w:rsidR="002C40D6" w:rsidRDefault="002C40D6" w:rsidP="002C40D6">
            <w:pPr>
              <w:spacing w:after="120"/>
              <w:rPr>
                <w:rFonts w:eastAsiaTheme="minorEastAsia"/>
                <w:color w:val="FF0000"/>
                <w:lang w:val="en-US" w:eastAsia="zh-CN"/>
              </w:rPr>
            </w:pPr>
            <w:r>
              <w:rPr>
                <w:rFonts w:eastAsiaTheme="minorEastAsia"/>
                <w:color w:val="FF0000"/>
                <w:lang w:val="en-US" w:eastAsia="zh-CN"/>
              </w:rPr>
              <w:t>Nokia</w:t>
            </w:r>
          </w:p>
        </w:tc>
        <w:tc>
          <w:tcPr>
            <w:tcW w:w="8359" w:type="dxa"/>
          </w:tcPr>
          <w:p w14:paraId="3FE949EE" w14:textId="77777777" w:rsidR="002C40D6" w:rsidRDefault="002C40D6" w:rsidP="002C40D6">
            <w:pPr>
              <w:rPr>
                <w:b/>
                <w:u w:val="single"/>
                <w:lang w:val="en-US" w:eastAsia="ko-KR"/>
              </w:rPr>
            </w:pPr>
            <w:r>
              <w:rPr>
                <w:b/>
                <w:u w:val="single"/>
                <w:lang w:val="en-US" w:eastAsia="ko-KR"/>
              </w:rPr>
              <w:t>Issue 5-4-1: How much to extend time index delay in FR1 (PBCH-DMRS detection)</w:t>
            </w:r>
          </w:p>
          <w:p w14:paraId="73C6069A" w14:textId="77777777" w:rsidR="002C40D6" w:rsidRDefault="002C40D6" w:rsidP="002C40D6">
            <w:pPr>
              <w:rPr>
                <w:color w:val="000000" w:themeColor="text1"/>
                <w:lang w:eastAsia="zh-CN"/>
              </w:rPr>
            </w:pPr>
            <w:r>
              <w:rPr>
                <w:color w:val="000000" w:themeColor="text1"/>
                <w:lang w:eastAsia="zh-CN"/>
              </w:rPr>
              <w:t>We agree with the recommended WF.</w:t>
            </w:r>
          </w:p>
          <w:p w14:paraId="0EF8254E" w14:textId="77777777" w:rsidR="002C40D6" w:rsidRDefault="002C40D6" w:rsidP="002C40D6">
            <w:pPr>
              <w:rPr>
                <w:b/>
                <w:u w:val="single"/>
                <w:lang w:val="en-US" w:eastAsia="ko-KR"/>
              </w:rPr>
            </w:pPr>
            <w:r>
              <w:rPr>
                <w:b/>
                <w:u w:val="single"/>
                <w:lang w:val="en-US" w:eastAsia="ko-KR"/>
              </w:rPr>
              <w:t xml:space="preserve">Issue 5-4-2: Extension of lower bound in time index detection delay with DRX </w:t>
            </w:r>
          </w:p>
          <w:p w14:paraId="60BBCF6A" w14:textId="77777777" w:rsidR="002C40D6" w:rsidRDefault="002C40D6" w:rsidP="002C40D6">
            <w:pPr>
              <w:rPr>
                <w:b/>
                <w:u w:val="single"/>
                <w:lang w:val="en-US" w:eastAsia="ko-KR"/>
              </w:rPr>
            </w:pPr>
            <w:r>
              <w:rPr>
                <w:rFonts w:eastAsiaTheme="minorEastAsia"/>
                <w:color w:val="000000" w:themeColor="text1"/>
                <w:lang w:val="en-US" w:eastAsia="zh-CN"/>
              </w:rPr>
              <w:t xml:space="preserve">We agree with Huawei’s and Ericsson’s comments. </w:t>
            </w:r>
          </w:p>
        </w:tc>
      </w:tr>
      <w:tr w:rsidR="00CC15B6" w14:paraId="7425E84D" w14:textId="77777777">
        <w:tc>
          <w:tcPr>
            <w:tcW w:w="1272" w:type="dxa"/>
          </w:tcPr>
          <w:p w14:paraId="48CE6C0F" w14:textId="77777777" w:rsidR="00CC15B6" w:rsidRDefault="00CC15B6" w:rsidP="00CC15B6">
            <w:pPr>
              <w:spacing w:after="120"/>
              <w:rPr>
                <w:color w:val="FF0000"/>
                <w:lang w:val="en-US" w:eastAsia="zh-CN"/>
              </w:rPr>
            </w:pPr>
            <w:r>
              <w:rPr>
                <w:rFonts w:eastAsiaTheme="minorEastAsia"/>
                <w:color w:val="000000" w:themeColor="text1"/>
                <w:lang w:val="en-US" w:eastAsia="zh-CN"/>
              </w:rPr>
              <w:t>Qualcomm</w:t>
            </w:r>
          </w:p>
        </w:tc>
        <w:tc>
          <w:tcPr>
            <w:tcW w:w="8359" w:type="dxa"/>
          </w:tcPr>
          <w:p w14:paraId="32145511" w14:textId="77777777" w:rsidR="00CC15B6" w:rsidRDefault="00CC15B6" w:rsidP="00CC15B6">
            <w:pPr>
              <w:rPr>
                <w:rFonts w:eastAsia="Malgun Gothic"/>
                <w:b/>
                <w:u w:val="single"/>
                <w:lang w:val="en-US" w:eastAsia="ko-KR"/>
              </w:rPr>
            </w:pPr>
            <w:r>
              <w:rPr>
                <w:b/>
                <w:u w:val="single"/>
                <w:lang w:val="en-US" w:eastAsia="ko-KR"/>
              </w:rPr>
              <w:t>Issue 5-4-1: How much to extend time index delay in FR1 (PBCH-DMRS detection)</w:t>
            </w:r>
          </w:p>
          <w:p w14:paraId="511029F1" w14:textId="77777777" w:rsidR="00CC15B6" w:rsidRDefault="00CC15B6" w:rsidP="00CC15B6">
            <w:pPr>
              <w:rPr>
                <w:b/>
                <w:u w:val="single"/>
                <w:lang w:val="en-US" w:eastAsia="ko-KR"/>
              </w:rPr>
            </w:pPr>
            <w:r>
              <w:rPr>
                <w:rFonts w:eastAsiaTheme="minorEastAsia"/>
                <w:lang w:val="en-US" w:eastAsia="zh-CN"/>
              </w:rPr>
              <w:t>We support option 3 based on our simulation results.</w:t>
            </w:r>
          </w:p>
        </w:tc>
      </w:tr>
      <w:tr w:rsidR="00A55814" w14:paraId="725B4E24" w14:textId="77777777">
        <w:tc>
          <w:tcPr>
            <w:tcW w:w="1272" w:type="dxa"/>
          </w:tcPr>
          <w:p w14:paraId="6D4DC56F" w14:textId="77777777" w:rsidR="00A55814" w:rsidRDefault="00A55814" w:rsidP="00A55814">
            <w:pPr>
              <w:spacing w:after="120"/>
              <w:rPr>
                <w:color w:val="000000" w:themeColor="text1"/>
                <w:lang w:val="en-US" w:eastAsia="zh-CN"/>
              </w:rPr>
            </w:pPr>
            <w:r>
              <w:rPr>
                <w:rFonts w:eastAsiaTheme="minorEastAsia"/>
                <w:color w:val="FF0000"/>
                <w:lang w:val="en-US" w:eastAsia="zh-CN"/>
              </w:rPr>
              <w:t>vivo</w:t>
            </w:r>
          </w:p>
        </w:tc>
        <w:tc>
          <w:tcPr>
            <w:tcW w:w="8359" w:type="dxa"/>
          </w:tcPr>
          <w:p w14:paraId="5B9C3014" w14:textId="77777777" w:rsidR="00A55814" w:rsidRDefault="00A55814" w:rsidP="00A55814">
            <w:pPr>
              <w:rPr>
                <w:b/>
                <w:u w:val="single"/>
                <w:lang w:val="en-US" w:eastAsia="ko-KR"/>
              </w:rPr>
            </w:pPr>
            <w:r>
              <w:rPr>
                <w:b/>
                <w:u w:val="single"/>
                <w:lang w:val="en-US" w:eastAsia="ko-KR"/>
              </w:rPr>
              <w:t>Issue 5-4-1: How much to extend time index delay in FR1 (PBCH-DMRS detection)</w:t>
            </w:r>
          </w:p>
          <w:p w14:paraId="11ED59BE" w14:textId="77777777" w:rsidR="00A55814" w:rsidRDefault="00A55814" w:rsidP="00A55814">
            <w:pPr>
              <w:rPr>
                <w:rFonts w:eastAsiaTheme="minorEastAsia"/>
                <w:color w:val="FF0000"/>
                <w:lang w:val="en-US" w:eastAsia="zh-CN"/>
              </w:rPr>
            </w:pPr>
            <w:r>
              <w:rPr>
                <w:rFonts w:eastAsiaTheme="minorEastAsia"/>
                <w:color w:val="FF0000"/>
                <w:lang w:val="en-US" w:eastAsia="zh-CN"/>
              </w:rPr>
              <w:t>Ok with option 2 and 3.</w:t>
            </w:r>
          </w:p>
          <w:p w14:paraId="599885C5" w14:textId="77777777" w:rsidR="00A55814" w:rsidRDefault="00A55814" w:rsidP="00A55814">
            <w:pPr>
              <w:rPr>
                <w:b/>
                <w:u w:val="single"/>
                <w:lang w:val="en-US" w:eastAsia="ko-KR"/>
              </w:rPr>
            </w:pPr>
            <w:r>
              <w:rPr>
                <w:b/>
                <w:u w:val="single"/>
                <w:lang w:val="en-US" w:eastAsia="ko-KR"/>
              </w:rPr>
              <w:t xml:space="preserve">Issue 5-4-2: Extension of lower bound in time index detection delay with DRX </w:t>
            </w:r>
          </w:p>
          <w:p w14:paraId="4B50B5CD" w14:textId="77777777" w:rsidR="00A55814" w:rsidRDefault="00A55814" w:rsidP="00A55814">
            <w:pPr>
              <w:rPr>
                <w:b/>
                <w:u w:val="single"/>
                <w:lang w:val="en-US" w:eastAsia="ko-KR"/>
              </w:rPr>
            </w:pPr>
            <w:r w:rsidRPr="007621AE">
              <w:rPr>
                <w:u w:val="single"/>
                <w:lang w:val="en-US" w:eastAsia="ko-KR"/>
              </w:rPr>
              <w:t xml:space="preserve">Ok with extension on DRX case. </w:t>
            </w:r>
          </w:p>
        </w:tc>
      </w:tr>
      <w:tr w:rsidR="0088760B" w14:paraId="7254E070" w14:textId="77777777">
        <w:tc>
          <w:tcPr>
            <w:tcW w:w="1272" w:type="dxa"/>
          </w:tcPr>
          <w:p w14:paraId="33D19EA9" w14:textId="77777777" w:rsidR="0088760B" w:rsidRDefault="0088760B" w:rsidP="0088760B">
            <w:pPr>
              <w:spacing w:after="120"/>
              <w:rPr>
                <w:color w:val="FF0000"/>
                <w:lang w:val="en-US" w:eastAsia="zh-CN"/>
              </w:rPr>
            </w:pPr>
            <w:r>
              <w:rPr>
                <w:rFonts w:eastAsiaTheme="minorEastAsia"/>
                <w:color w:val="000000" w:themeColor="text1"/>
                <w:lang w:val="en-US" w:eastAsia="zh-CN"/>
              </w:rPr>
              <w:t>Qualcomm</w:t>
            </w:r>
          </w:p>
        </w:tc>
        <w:tc>
          <w:tcPr>
            <w:tcW w:w="8359" w:type="dxa"/>
          </w:tcPr>
          <w:p w14:paraId="0BC07C4F" w14:textId="77777777" w:rsidR="0088760B" w:rsidRDefault="0088760B" w:rsidP="0088760B">
            <w:pPr>
              <w:rPr>
                <w:rFonts w:eastAsia="Malgun Gothic"/>
                <w:b/>
                <w:u w:val="single"/>
                <w:lang w:val="en-US" w:eastAsia="ko-KR"/>
              </w:rPr>
            </w:pPr>
            <w:r>
              <w:rPr>
                <w:b/>
                <w:u w:val="single"/>
                <w:lang w:val="en-US" w:eastAsia="ko-KR"/>
              </w:rPr>
              <w:t>Issue 5-4-1: How much to extend time index delay in FR1 (PBCH-DMRS detection)</w:t>
            </w:r>
          </w:p>
          <w:p w14:paraId="726D9E0A" w14:textId="77777777" w:rsidR="0088760B" w:rsidRDefault="0088760B" w:rsidP="0088760B">
            <w:pPr>
              <w:rPr>
                <w:b/>
                <w:u w:val="single"/>
                <w:lang w:val="en-US" w:eastAsia="ko-KR"/>
              </w:rPr>
            </w:pPr>
            <w:r>
              <w:rPr>
                <w:rFonts w:eastAsiaTheme="minorEastAsia"/>
                <w:lang w:val="en-US" w:eastAsia="zh-CN"/>
              </w:rPr>
              <w:t xml:space="preserve">We </w:t>
            </w:r>
            <w:r w:rsidR="00E1715B">
              <w:rPr>
                <w:rFonts w:eastAsiaTheme="minorEastAsia"/>
                <w:lang w:val="en-US" w:eastAsia="zh-CN"/>
              </w:rPr>
              <w:t xml:space="preserve">still </w:t>
            </w:r>
            <w:r>
              <w:rPr>
                <w:rFonts w:eastAsiaTheme="minorEastAsia"/>
                <w:lang w:val="en-US" w:eastAsia="zh-CN"/>
              </w:rPr>
              <w:t>support option 3 based on our simulation results.</w:t>
            </w:r>
            <w:r w:rsidR="00E1715B">
              <w:rPr>
                <w:rFonts w:eastAsiaTheme="minorEastAsia"/>
                <w:lang w:val="en-US" w:eastAsia="zh-CN"/>
              </w:rPr>
              <w:t xml:space="preserve"> Minimum 6 samples are needed</w:t>
            </w:r>
            <w:r w:rsidR="001D09BF">
              <w:rPr>
                <w:rFonts w:eastAsiaTheme="minorEastAsia"/>
                <w:lang w:val="en-US" w:eastAsia="zh-CN"/>
              </w:rPr>
              <w:t xml:space="preserve"> for PBCH-DMRS detection at -6db</w:t>
            </w:r>
          </w:p>
        </w:tc>
      </w:tr>
    </w:tbl>
    <w:p w14:paraId="3D331DCD" w14:textId="77777777" w:rsidR="002239C4" w:rsidRDefault="002239C4">
      <w:pPr>
        <w:spacing w:after="120"/>
        <w:rPr>
          <w:color w:val="000000" w:themeColor="text1"/>
          <w:lang w:eastAsia="zh-CN"/>
        </w:rPr>
      </w:pPr>
    </w:p>
    <w:p w14:paraId="6D0B17B6" w14:textId="77777777" w:rsidR="002239C4" w:rsidRDefault="00F272CB">
      <w:pPr>
        <w:pStyle w:val="Heading3"/>
        <w:rPr>
          <w:sz w:val="24"/>
          <w:szCs w:val="16"/>
          <w:lang w:val="en-US"/>
        </w:rPr>
      </w:pPr>
      <w:r>
        <w:rPr>
          <w:sz w:val="24"/>
          <w:szCs w:val="16"/>
          <w:lang w:val="en-US"/>
        </w:rPr>
        <w:t>Sub-topic 5-5 SSB based L3 measurement with 1 Rx</w:t>
      </w:r>
    </w:p>
    <w:p w14:paraId="5D99A3F1" w14:textId="77777777" w:rsidR="002239C4" w:rsidRDefault="00F272CB">
      <w:pPr>
        <w:rPr>
          <w:i/>
          <w:lang w:val="en-US" w:eastAsia="zh-CN"/>
        </w:rPr>
      </w:pPr>
      <w:r>
        <w:rPr>
          <w:rFonts w:hint="eastAsia"/>
          <w:i/>
          <w:lang w:val="en-US" w:eastAsia="zh-CN"/>
        </w:rPr>
        <w:t xml:space="preserve">Sub-topic description </w:t>
      </w:r>
    </w:p>
    <w:p w14:paraId="6A333415" w14:textId="77777777" w:rsidR="002239C4" w:rsidRDefault="00F272CB">
      <w:pPr>
        <w:rPr>
          <w:i/>
          <w:lang w:val="en-US" w:eastAsia="zh-CN"/>
        </w:rPr>
      </w:pPr>
      <w:r>
        <w:rPr>
          <w:i/>
          <w:lang w:val="en-US" w:eastAsia="zh-CN"/>
        </w:rPr>
        <w:t xml:space="preserve">All simulation results show that measurement performance is impacted with 1 Rx compared to 2 Rx. Discuss how to define the 1 Rx requirements. </w:t>
      </w:r>
    </w:p>
    <w:p w14:paraId="4961FA2C" w14:textId="77777777" w:rsidR="002239C4" w:rsidRDefault="002239C4">
      <w:pPr>
        <w:rPr>
          <w:i/>
          <w:color w:val="FF0000"/>
          <w:lang w:val="en-US" w:eastAsia="zh-CN"/>
        </w:rPr>
      </w:pPr>
    </w:p>
    <w:p w14:paraId="4EC73D14" w14:textId="77777777" w:rsidR="002239C4" w:rsidRDefault="002239C4">
      <w:pPr>
        <w:pStyle w:val="ListParagraph"/>
        <w:spacing w:after="120"/>
        <w:ind w:left="936" w:firstLineChars="0" w:firstLine="0"/>
        <w:rPr>
          <w:bCs/>
          <w:color w:val="FF0000"/>
          <w:lang w:val="en-US" w:eastAsia="zh-CN"/>
        </w:rPr>
      </w:pPr>
    </w:p>
    <w:p w14:paraId="4C7F12F7" w14:textId="77777777" w:rsidR="002239C4" w:rsidRDefault="00F272CB">
      <w:pPr>
        <w:rPr>
          <w:b/>
          <w:color w:val="000000" w:themeColor="text1"/>
          <w:u w:val="single"/>
          <w:lang w:val="en-US" w:eastAsia="ko-KR"/>
        </w:rPr>
      </w:pPr>
      <w:r>
        <w:rPr>
          <w:b/>
          <w:color w:val="000000" w:themeColor="text1"/>
          <w:u w:val="single"/>
          <w:lang w:val="en-US" w:eastAsia="ko-KR"/>
        </w:rPr>
        <w:lastRenderedPageBreak/>
        <w:t>Issue 5-5-1: Whether lower bound in measurement period for 1 Rx requirements is extended in FR1</w:t>
      </w:r>
    </w:p>
    <w:p w14:paraId="42075A62" w14:textId="77777777" w:rsidR="002239C4" w:rsidRDefault="00F272CB">
      <w:pPr>
        <w:pStyle w:val="ListParagraph"/>
        <w:numPr>
          <w:ilvl w:val="0"/>
          <w:numId w:val="9"/>
        </w:numPr>
        <w:overflowPunct/>
        <w:autoSpaceDE/>
        <w:autoSpaceDN/>
        <w:adjustRightInd/>
        <w:spacing w:after="120"/>
        <w:ind w:left="720" w:firstLineChars="0"/>
        <w:textAlignment w:val="auto"/>
        <w:rPr>
          <w:i/>
          <w:iCs/>
          <w:color w:val="000000" w:themeColor="text1"/>
          <w:lang w:eastAsia="zh-CN"/>
        </w:rPr>
      </w:pPr>
      <w:r>
        <w:rPr>
          <w:color w:val="000000" w:themeColor="text1"/>
          <w:lang w:eastAsia="zh-CN"/>
        </w:rPr>
        <w:t>Proposals</w:t>
      </w:r>
    </w:p>
    <w:p w14:paraId="2F23347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(vivo, OPPO, E///):</w:t>
      </w:r>
      <w:r>
        <w:rPr>
          <w:rFonts w:eastAsia="SimSun"/>
          <w:color w:val="000000" w:themeColor="text1"/>
          <w:lang w:val="en-US" w:eastAsia="zh-CN"/>
        </w:rPr>
        <w:t xml:space="preserve"> Not </w:t>
      </w:r>
      <w:r>
        <w:rPr>
          <w:rFonts w:eastAsia="SimSun"/>
          <w:lang w:val="en-US" w:eastAsia="zh-CN"/>
        </w:rPr>
        <w:t xml:space="preserve">extended. </w:t>
      </w:r>
    </w:p>
    <w:p w14:paraId="74A0DBBF"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(MTK):</w:t>
      </w:r>
      <w:r>
        <w:rPr>
          <w:rFonts w:eastAsia="SimSun"/>
          <w:lang w:val="en-US" w:eastAsia="zh-CN"/>
        </w:rPr>
        <w:t xml:space="preserve"> Only lower bound is extended while keeping the same number of samples.</w:t>
      </w:r>
    </w:p>
    <w:p w14:paraId="5A1B2DC3" w14:textId="77777777" w:rsidR="002239C4" w:rsidRDefault="00F272CB">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 xml:space="preserve">Option 2a(Apple): </w:t>
      </w:r>
      <w:r>
        <w:rPr>
          <w:rFonts w:eastAsia="SimSun"/>
          <w:lang w:val="en-US" w:eastAsia="zh-CN"/>
        </w:rPr>
        <w:t xml:space="preserve">Lower bound extended to 400 ms as follows: </w:t>
      </w:r>
    </w:p>
    <w:p w14:paraId="5FB789F3" w14:textId="77777777" w:rsidR="002239C4" w:rsidRDefault="00F272CB">
      <w:pPr>
        <w:pStyle w:val="ListParagraph"/>
        <w:numPr>
          <w:ilvl w:val="3"/>
          <w:numId w:val="9"/>
        </w:numPr>
        <w:overflowPunct/>
        <w:autoSpaceDE/>
        <w:autoSpaceDN/>
        <w:adjustRightInd/>
        <w:spacing w:after="120"/>
        <w:ind w:firstLineChars="0"/>
        <w:textAlignment w:val="auto"/>
        <w:rPr>
          <w:rFonts w:eastAsia="SimSun"/>
          <w:lang w:val="en-US" w:eastAsia="zh-CN"/>
        </w:rPr>
      </w:pPr>
      <w:r>
        <w:rPr>
          <w:rFonts w:eastAsia="SimSun"/>
          <w:lang w:val="en-US" w:eastAsia="zh-CN"/>
        </w:rPr>
        <w:t>max(400ms, ceil( 5 x Kp) x SMTC period) x CSSFintra</w:t>
      </w:r>
    </w:p>
    <w:p w14:paraId="1F340FA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B48AA52"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options. </w:t>
      </w:r>
    </w:p>
    <w:p w14:paraId="1DBAD7E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Given that topic has been discussed previously and taking into account the fact that this is the last meeting, if no consensus is reached in the 1</w:t>
      </w:r>
      <w:r>
        <w:rPr>
          <w:rFonts w:eastAsia="SimSun"/>
          <w:vertAlign w:val="superscript"/>
          <w:lang w:val="en-US" w:eastAsia="zh-CN"/>
        </w:rPr>
        <w:t>st</w:t>
      </w:r>
      <w:r>
        <w:rPr>
          <w:rFonts w:eastAsia="SimSun"/>
          <w:lang w:val="en-US" w:eastAsia="zh-CN"/>
        </w:rPr>
        <w:t xml:space="preserve"> round, then extension to lower bound will not be considered in Rel-17 for RedCap. </w:t>
      </w:r>
    </w:p>
    <w:p w14:paraId="23FA1AD4" w14:textId="77777777" w:rsidR="002239C4" w:rsidRDefault="002239C4">
      <w:pPr>
        <w:pStyle w:val="ListParagraph"/>
        <w:overflowPunct/>
        <w:autoSpaceDE/>
        <w:autoSpaceDN/>
        <w:adjustRightInd/>
        <w:spacing w:after="120"/>
        <w:ind w:left="720" w:firstLineChars="0" w:firstLine="0"/>
        <w:textAlignment w:val="auto"/>
        <w:rPr>
          <w:rFonts w:eastAsia="SimSun"/>
          <w:color w:val="FF0000"/>
          <w:lang w:val="en-US" w:eastAsia="zh-CN"/>
        </w:rPr>
      </w:pPr>
    </w:p>
    <w:p w14:paraId="4CE4034B" w14:textId="77777777" w:rsidR="002239C4" w:rsidRDefault="002239C4">
      <w:pPr>
        <w:pStyle w:val="ListParagraph"/>
        <w:overflowPunct/>
        <w:autoSpaceDE/>
        <w:autoSpaceDN/>
        <w:adjustRightInd/>
        <w:spacing w:after="120"/>
        <w:ind w:left="1440" w:firstLineChars="0" w:firstLine="0"/>
        <w:textAlignment w:val="auto"/>
        <w:rPr>
          <w:rFonts w:eastAsia="SimSun"/>
          <w:color w:val="000000" w:themeColor="text1"/>
          <w:highlight w:val="lightGray"/>
          <w:lang w:val="en-US" w:eastAsia="zh-CN"/>
        </w:rPr>
      </w:pPr>
    </w:p>
    <w:p w14:paraId="625F2AA3"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77F3999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5758F32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HW, MTK, Apple, E///): </w:t>
      </w:r>
    </w:p>
    <w:p w14:paraId="0A75E8C8"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Absolute accuracy by 1 dB compared to legacy requirements</w:t>
      </w:r>
    </w:p>
    <w:p w14:paraId="686FF58E" w14:textId="77777777" w:rsidR="002239C4" w:rsidRDefault="00F272CB">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Relative accuracy by 1 dB compared to legacy requirements</w:t>
      </w:r>
    </w:p>
    <w:p w14:paraId="2A2C2B91"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2 (Nokia):</w:t>
      </w:r>
      <w:r>
        <w:rPr>
          <w:rFonts w:eastAsia="SimSun"/>
          <w:lang w:val="en-US" w:eastAsia="zh-CN"/>
        </w:rPr>
        <w:t xml:space="preserve"> Relax by 0.5 dB</w:t>
      </w:r>
    </w:p>
    <w:p w14:paraId="7B90317D" w14:textId="77777777" w:rsidR="002239C4" w:rsidRDefault="00F272CB">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2a (QC):</w:t>
      </w:r>
      <w:r>
        <w:rPr>
          <w:rFonts w:eastAsia="SimSun"/>
          <w:lang w:val="en-US" w:eastAsia="zh-CN"/>
        </w:rPr>
        <w:t xml:space="preserve"> Relax by 0.5 dB </w:t>
      </w:r>
      <w:r>
        <w:rPr>
          <w:rFonts w:eastAsia="SimSun"/>
          <w:u w:val="single"/>
          <w:lang w:val="en-US" w:eastAsia="zh-CN"/>
        </w:rPr>
        <w:t>if based on AWGN channel</w:t>
      </w:r>
      <w:r>
        <w:rPr>
          <w:rFonts w:eastAsia="SimSun"/>
          <w:lang w:val="en-US" w:eastAsia="zh-CN"/>
        </w:rPr>
        <w:t>.</w:t>
      </w:r>
    </w:p>
    <w:p w14:paraId="65C7841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t>Option 3 (QC):</w:t>
      </w:r>
      <w:r>
        <w:rPr>
          <w:rFonts w:eastAsia="SimSun"/>
          <w:lang w:val="en-US" w:eastAsia="zh-CN"/>
        </w:rPr>
        <w:t xml:space="preserve"> by 1.5 dB </w:t>
      </w:r>
      <w:r>
        <w:rPr>
          <w:rFonts w:eastAsia="SimSun"/>
          <w:u w:val="single"/>
          <w:lang w:val="en-US" w:eastAsia="zh-CN"/>
        </w:rPr>
        <w:t>if based on fading channel</w:t>
      </w:r>
      <w:r>
        <w:rPr>
          <w:rFonts w:eastAsia="SimSun"/>
          <w:lang w:val="en-US" w:eastAsia="zh-CN"/>
        </w:rPr>
        <w:t>.</w:t>
      </w:r>
    </w:p>
    <w:p w14:paraId="3224488B"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34FFC79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53982C64" w14:textId="77777777" w:rsidR="002239C4" w:rsidRDefault="00F272CB">
      <w:pPr>
        <w:spacing w:after="120"/>
        <w:rPr>
          <w:lang w:val="en-US" w:eastAsia="zh-CN"/>
        </w:rPr>
      </w:pPr>
      <w:r>
        <w:rPr>
          <w:lang w:val="en-US" w:eastAsia="zh-CN"/>
        </w:rPr>
        <w:t>Moderator: Note that the RAN4 measurement accuracy requirements is generic, it should be applicable regardless of fading channel or static channel condition.  Thus can companies compromise to option 1?</w:t>
      </w:r>
    </w:p>
    <w:p w14:paraId="0FEBD7F1" w14:textId="77777777" w:rsidR="002239C4" w:rsidRDefault="002239C4">
      <w:pPr>
        <w:spacing w:after="120"/>
        <w:rPr>
          <w:color w:val="FF0000"/>
          <w:highlight w:val="lightGray"/>
          <w:lang w:val="en-US" w:eastAsia="zh-CN"/>
        </w:rPr>
      </w:pPr>
    </w:p>
    <w:p w14:paraId="65C7E355" w14:textId="77777777" w:rsidR="002239C4" w:rsidRDefault="002239C4">
      <w:pPr>
        <w:spacing w:after="120"/>
        <w:rPr>
          <w:lang w:val="en-US" w:eastAsia="zh-CN"/>
        </w:rPr>
      </w:pPr>
    </w:p>
    <w:p w14:paraId="40692938" w14:textId="77777777" w:rsidR="002239C4" w:rsidRDefault="00F272CB">
      <w:pPr>
        <w:rPr>
          <w:bCs/>
          <w:u w:val="single"/>
          <w:lang w:eastAsia="ko-KR"/>
        </w:rPr>
      </w:pPr>
      <w:r>
        <w:rPr>
          <w:bCs/>
          <w:u w:val="single"/>
          <w:lang w:eastAsia="ko-KR"/>
        </w:rPr>
        <w:t xml:space="preserve">Sub topic 5-5 </w:t>
      </w:r>
    </w:p>
    <w:tbl>
      <w:tblPr>
        <w:tblStyle w:val="TableGrid"/>
        <w:tblW w:w="0" w:type="auto"/>
        <w:tblLook w:val="04A0" w:firstRow="1" w:lastRow="0" w:firstColumn="1" w:lastColumn="0" w:noHBand="0" w:noVBand="1"/>
      </w:tblPr>
      <w:tblGrid>
        <w:gridCol w:w="1272"/>
        <w:gridCol w:w="8359"/>
      </w:tblGrid>
      <w:tr w:rsidR="002239C4" w14:paraId="54013A9C" w14:textId="77777777">
        <w:tc>
          <w:tcPr>
            <w:tcW w:w="1272" w:type="dxa"/>
          </w:tcPr>
          <w:p w14:paraId="1D5F0E0E" w14:textId="77777777" w:rsidR="002239C4" w:rsidRDefault="00F272CB">
            <w:pPr>
              <w:spacing w:after="120"/>
              <w:rPr>
                <w:rFonts w:eastAsiaTheme="minorEastAsia"/>
                <w:b/>
                <w:bCs/>
                <w:lang w:val="en-US" w:eastAsia="zh-CN"/>
              </w:rPr>
            </w:pPr>
            <w:r>
              <w:rPr>
                <w:rFonts w:eastAsiaTheme="minorEastAsia"/>
                <w:b/>
                <w:bCs/>
                <w:lang w:val="en-US" w:eastAsia="zh-CN"/>
              </w:rPr>
              <w:t>Company</w:t>
            </w:r>
          </w:p>
        </w:tc>
        <w:tc>
          <w:tcPr>
            <w:tcW w:w="8359" w:type="dxa"/>
          </w:tcPr>
          <w:p w14:paraId="62AAF837" w14:textId="77777777" w:rsidR="002239C4" w:rsidRDefault="00F272CB">
            <w:pPr>
              <w:spacing w:after="120"/>
              <w:rPr>
                <w:rFonts w:eastAsiaTheme="minorEastAsia"/>
                <w:b/>
                <w:bCs/>
                <w:lang w:val="en-US" w:eastAsia="zh-CN"/>
              </w:rPr>
            </w:pPr>
            <w:r>
              <w:rPr>
                <w:rFonts w:eastAsiaTheme="minorEastAsia"/>
                <w:b/>
                <w:bCs/>
                <w:lang w:val="en-US" w:eastAsia="zh-CN"/>
              </w:rPr>
              <w:t>Comments</w:t>
            </w:r>
          </w:p>
        </w:tc>
      </w:tr>
      <w:tr w:rsidR="002239C4" w14:paraId="0DD514F3" w14:textId="77777777">
        <w:tc>
          <w:tcPr>
            <w:tcW w:w="1272" w:type="dxa"/>
          </w:tcPr>
          <w:p w14:paraId="4E324A56" w14:textId="77777777" w:rsidR="002239C4" w:rsidRDefault="00F272C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7A5AB302" w14:textId="77777777" w:rsidR="002239C4" w:rsidRDefault="00F272CB">
            <w:pPr>
              <w:rPr>
                <w:rFonts w:eastAsia="Malgun Gothic"/>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049257E7"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7D42FC46" w14:textId="77777777" w:rsidR="002239C4" w:rsidRDefault="00F272CB">
            <w:pPr>
              <w:rPr>
                <w:rFonts w:eastAsiaTheme="minorEastAsia"/>
                <w:lang w:eastAsia="zh-CN"/>
              </w:rPr>
            </w:pPr>
            <w:r>
              <w:rPr>
                <w:rFonts w:eastAsiaTheme="minorEastAsia"/>
                <w:lang w:val="en-US" w:eastAsia="zh-CN"/>
              </w:rPr>
              <w:t>Support option 1 based on our simulation results.</w:t>
            </w:r>
          </w:p>
        </w:tc>
      </w:tr>
      <w:tr w:rsidR="002239C4" w14:paraId="39CB7565" w14:textId="77777777">
        <w:tc>
          <w:tcPr>
            <w:tcW w:w="1272" w:type="dxa"/>
          </w:tcPr>
          <w:p w14:paraId="42916A25"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59" w:type="dxa"/>
          </w:tcPr>
          <w:p w14:paraId="5FA1EC4D" w14:textId="77777777" w:rsidR="002239C4" w:rsidRDefault="00F272CB">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61F31E29" w14:textId="77777777" w:rsidR="002239C4" w:rsidRDefault="002239C4">
            <w:pPr>
              <w:rPr>
                <w:rFonts w:eastAsiaTheme="minorEastAsia"/>
                <w:lang w:val="en-US" w:eastAsia="zh-CN"/>
              </w:rPr>
            </w:pPr>
          </w:p>
          <w:p w14:paraId="46D90314" w14:textId="77777777" w:rsidR="002239C4" w:rsidRDefault="00F272CB">
            <w:pPr>
              <w:rPr>
                <w:rFonts w:eastAsiaTheme="minorEastAsia"/>
                <w:lang w:eastAsia="zh-CN"/>
              </w:rPr>
            </w:pPr>
            <w:r>
              <w:rPr>
                <w:rFonts w:eastAsiaTheme="minorEastAsia"/>
                <w:lang w:eastAsia="zh-CN"/>
              </w:rPr>
              <w:t xml:space="preserve">We support option 1. </w:t>
            </w:r>
          </w:p>
          <w:p w14:paraId="0E57FD98" w14:textId="77777777" w:rsidR="002239C4" w:rsidRDefault="00F272CB">
            <w:pPr>
              <w:rPr>
                <w:b/>
                <w:color w:val="000000" w:themeColor="text1"/>
                <w:u w:val="single"/>
                <w:lang w:val="en-US" w:eastAsia="ko-KR"/>
              </w:rPr>
            </w:pPr>
            <w:r>
              <w:rPr>
                <w:b/>
                <w:color w:val="000000" w:themeColor="text1"/>
                <w:u w:val="single"/>
                <w:lang w:val="en-US" w:eastAsia="ko-KR"/>
              </w:rPr>
              <w:t>Issue 5-5-2: Relaxation of accuracy levels for FR1</w:t>
            </w:r>
          </w:p>
          <w:p w14:paraId="60A87633" w14:textId="77777777" w:rsidR="002239C4" w:rsidRDefault="00F272CB">
            <w:pPr>
              <w:rPr>
                <w:b/>
                <w:color w:val="000000" w:themeColor="text1"/>
                <w:u w:val="single"/>
                <w:lang w:val="en-US" w:eastAsia="ko-KR"/>
              </w:rPr>
            </w:pPr>
            <w:r>
              <w:rPr>
                <w:rFonts w:eastAsiaTheme="minorEastAsia"/>
                <w:lang w:val="en-US" w:eastAsia="zh-CN"/>
              </w:rPr>
              <w:lastRenderedPageBreak/>
              <w:t xml:space="preserve">Recommended WF is fine. </w:t>
            </w:r>
          </w:p>
        </w:tc>
      </w:tr>
      <w:tr w:rsidR="009B09EE" w14:paraId="6230F4CB" w14:textId="77777777">
        <w:tc>
          <w:tcPr>
            <w:tcW w:w="1272" w:type="dxa"/>
          </w:tcPr>
          <w:p w14:paraId="4D6368A0" w14:textId="77777777" w:rsidR="009B09EE" w:rsidRDefault="009B09EE" w:rsidP="009B09EE">
            <w:pPr>
              <w:spacing w:after="120"/>
              <w:rPr>
                <w:rFonts w:eastAsiaTheme="minorEastAsia"/>
                <w:lang w:val="en-US" w:eastAsia="zh-CN"/>
              </w:rPr>
            </w:pPr>
            <w:r>
              <w:rPr>
                <w:rFonts w:eastAsiaTheme="minorEastAsia"/>
                <w:lang w:val="en-US" w:eastAsia="zh-CN"/>
              </w:rPr>
              <w:lastRenderedPageBreak/>
              <w:t>MediaTek</w:t>
            </w:r>
          </w:p>
        </w:tc>
        <w:tc>
          <w:tcPr>
            <w:tcW w:w="8359" w:type="dxa"/>
          </w:tcPr>
          <w:p w14:paraId="79B1A028" w14:textId="77777777" w:rsidR="009B09EE" w:rsidRDefault="009B09EE" w:rsidP="009B09EE">
            <w:pPr>
              <w:rPr>
                <w:rFonts w:eastAsiaTheme="minorEastAsia"/>
                <w:lang w:eastAsia="zh-CN"/>
              </w:rPr>
            </w:pPr>
            <w:r w:rsidRPr="00702789">
              <w:rPr>
                <w:b/>
                <w:color w:val="000000" w:themeColor="text1"/>
                <w:u w:val="single"/>
                <w:lang w:val="en-US" w:eastAsia="ko-KR"/>
              </w:rPr>
              <w:t>Issue 5-5-</w:t>
            </w:r>
            <w:r>
              <w:rPr>
                <w:b/>
                <w:color w:val="000000" w:themeColor="text1"/>
                <w:u w:val="single"/>
                <w:lang w:val="en-US" w:eastAsia="ko-KR"/>
              </w:rPr>
              <w:t>1</w:t>
            </w:r>
            <w:r w:rsidRPr="00702789">
              <w:rPr>
                <w:b/>
                <w:color w:val="000000" w:themeColor="text1"/>
                <w:u w:val="single"/>
                <w:lang w:val="en-US" w:eastAsia="ko-KR"/>
              </w:rPr>
              <w:t>: Whether lower bound in measurement period for 1 Rx requirements is extended in FR1</w:t>
            </w:r>
          </w:p>
          <w:p w14:paraId="2E5A1D29" w14:textId="77777777" w:rsidR="009B09EE" w:rsidRDefault="009B09EE" w:rsidP="009B09EE">
            <w:pPr>
              <w:rPr>
                <w:rFonts w:eastAsiaTheme="minorEastAsia"/>
                <w:lang w:eastAsia="zh-CN"/>
              </w:rPr>
            </w:pPr>
            <w:r>
              <w:rPr>
                <w:rFonts w:eastAsiaTheme="minorEastAsia"/>
                <w:lang w:eastAsia="zh-CN"/>
              </w:rPr>
              <w:t>We support option 2a.</w:t>
            </w:r>
          </w:p>
          <w:p w14:paraId="521D86D5" w14:textId="77777777" w:rsidR="009B09EE" w:rsidRDefault="009B09EE" w:rsidP="009B09EE">
            <w:pPr>
              <w:rPr>
                <w:rFonts w:eastAsiaTheme="minorEastAsia"/>
                <w:lang w:eastAsia="zh-CN"/>
              </w:rPr>
            </w:pPr>
            <w:r w:rsidRPr="00595C6B">
              <w:rPr>
                <w:b/>
                <w:color w:val="000000" w:themeColor="text1"/>
                <w:u w:val="single"/>
                <w:lang w:val="en-US" w:eastAsia="ko-KR"/>
              </w:rPr>
              <w:t>Issue 5-5-2: Relaxation of accuracy levels for FR1</w:t>
            </w:r>
          </w:p>
          <w:p w14:paraId="51CA8A85" w14:textId="77777777" w:rsidR="009B09EE" w:rsidRDefault="009B09EE" w:rsidP="009B09EE">
            <w:pPr>
              <w:rPr>
                <w:b/>
                <w:color w:val="000000" w:themeColor="text1"/>
                <w:u w:val="single"/>
                <w:lang w:val="en-US" w:eastAsia="ko-KR"/>
              </w:rPr>
            </w:pPr>
            <w:r>
              <w:rPr>
                <w:rFonts w:eastAsiaTheme="minorEastAsia"/>
                <w:lang w:eastAsia="zh-CN"/>
              </w:rPr>
              <w:t>We support option 1.</w:t>
            </w:r>
          </w:p>
        </w:tc>
      </w:tr>
      <w:tr w:rsidR="00FC4966" w14:paraId="4D24FC16" w14:textId="77777777">
        <w:tc>
          <w:tcPr>
            <w:tcW w:w="1272" w:type="dxa"/>
          </w:tcPr>
          <w:p w14:paraId="0B2BFFD8" w14:textId="77777777" w:rsidR="00FC4966" w:rsidRDefault="00FC4966" w:rsidP="00FC4966">
            <w:pPr>
              <w:spacing w:after="120"/>
              <w:rPr>
                <w:rFonts w:eastAsiaTheme="minorEastAsia"/>
                <w:lang w:val="en-US" w:eastAsia="zh-CN"/>
              </w:rPr>
            </w:pPr>
            <w:r>
              <w:rPr>
                <w:rFonts w:eastAsiaTheme="minorEastAsia"/>
                <w:lang w:val="en-US" w:eastAsia="zh-CN"/>
              </w:rPr>
              <w:t>Apple</w:t>
            </w:r>
          </w:p>
        </w:tc>
        <w:tc>
          <w:tcPr>
            <w:tcW w:w="8359" w:type="dxa"/>
          </w:tcPr>
          <w:p w14:paraId="3202AAC1" w14:textId="77777777" w:rsidR="00FC4966" w:rsidRDefault="00FC4966" w:rsidP="00FC4966">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B5D8B2D" w14:textId="77777777" w:rsidR="00FC4966" w:rsidRDefault="00FC4966" w:rsidP="00FC4966">
            <w:pPr>
              <w:rPr>
                <w:bCs/>
                <w:color w:val="000000" w:themeColor="text1"/>
                <w:lang w:val="en-US" w:eastAsia="ko-KR"/>
              </w:rPr>
            </w:pPr>
            <w:r w:rsidRPr="008C78C1">
              <w:rPr>
                <w:bCs/>
                <w:color w:val="000000" w:themeColor="text1"/>
                <w:lang w:val="en-US" w:eastAsia="ko-KR"/>
              </w:rPr>
              <w:t>Support option 2a. The relaxed duty cycle should be considered for RedCap UE measurement</w:t>
            </w:r>
            <w:r>
              <w:rPr>
                <w:bCs/>
                <w:color w:val="000000" w:themeColor="text1"/>
                <w:lang w:val="en-US" w:eastAsia="ko-KR"/>
              </w:rPr>
              <w:t>, like LTE cat-1bis.</w:t>
            </w:r>
          </w:p>
          <w:p w14:paraId="3EB107C0" w14:textId="77777777" w:rsidR="00FC4966" w:rsidRDefault="00FC4966" w:rsidP="00FC4966">
            <w:pPr>
              <w:rPr>
                <w:b/>
                <w:color w:val="000000" w:themeColor="text1"/>
                <w:u w:val="single"/>
                <w:lang w:val="en-US" w:eastAsia="ko-KR"/>
              </w:rPr>
            </w:pPr>
            <w:r>
              <w:rPr>
                <w:b/>
                <w:color w:val="000000" w:themeColor="text1"/>
                <w:u w:val="single"/>
                <w:lang w:val="en-US" w:eastAsia="ko-KR"/>
              </w:rPr>
              <w:t>Issue 5-5-2: Relaxation of accuracy levels for FR1</w:t>
            </w:r>
          </w:p>
          <w:p w14:paraId="288338C1" w14:textId="77777777" w:rsidR="00FC4966" w:rsidRPr="00702789" w:rsidRDefault="00FC4966" w:rsidP="00FC4966">
            <w:pPr>
              <w:rPr>
                <w:b/>
                <w:color w:val="000000" w:themeColor="text1"/>
                <w:u w:val="single"/>
                <w:lang w:val="en-US" w:eastAsia="ko-KR"/>
              </w:rPr>
            </w:pPr>
            <w:r>
              <w:rPr>
                <w:bCs/>
                <w:color w:val="000000" w:themeColor="text1"/>
                <w:lang w:val="en-US" w:eastAsia="ko-KR"/>
              </w:rPr>
              <w:t xml:space="preserve">Option 1 based on our simulation. </w:t>
            </w:r>
          </w:p>
        </w:tc>
      </w:tr>
      <w:tr w:rsidR="002C40D6" w14:paraId="0BE9EF6A" w14:textId="77777777">
        <w:tc>
          <w:tcPr>
            <w:tcW w:w="1272" w:type="dxa"/>
          </w:tcPr>
          <w:p w14:paraId="1EE7A5C5" w14:textId="77777777" w:rsidR="002C40D6" w:rsidRDefault="002C40D6" w:rsidP="00FC4966">
            <w:pPr>
              <w:spacing w:after="120"/>
              <w:rPr>
                <w:rFonts w:eastAsiaTheme="minorEastAsia"/>
                <w:lang w:val="en-US" w:eastAsia="zh-CN"/>
              </w:rPr>
            </w:pPr>
            <w:r>
              <w:rPr>
                <w:rFonts w:eastAsiaTheme="minorEastAsia"/>
                <w:lang w:val="en-US" w:eastAsia="zh-CN"/>
              </w:rPr>
              <w:t>Nokia</w:t>
            </w:r>
          </w:p>
        </w:tc>
        <w:tc>
          <w:tcPr>
            <w:tcW w:w="8359" w:type="dxa"/>
          </w:tcPr>
          <w:p w14:paraId="37CF3EDF" w14:textId="77777777" w:rsidR="002C40D6" w:rsidRDefault="002C40D6" w:rsidP="002C40D6">
            <w:pPr>
              <w:rPr>
                <w:rFonts w:eastAsia="Malgun Gothic"/>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4ABD5B8" w14:textId="77777777" w:rsidR="002C40D6" w:rsidRDefault="002C40D6" w:rsidP="002C40D6">
            <w:pPr>
              <w:rPr>
                <w:rFonts w:eastAsiaTheme="minorEastAsia"/>
                <w:lang w:val="en-US" w:eastAsia="zh-CN"/>
              </w:rPr>
            </w:pPr>
            <w:r>
              <w:rPr>
                <w:rFonts w:eastAsiaTheme="minorEastAsia"/>
                <w:lang w:val="en-US" w:eastAsia="zh-CN"/>
              </w:rPr>
              <w:t>We support Option 1.</w:t>
            </w:r>
          </w:p>
          <w:p w14:paraId="6F32AC1D" w14:textId="77777777" w:rsidR="002C40D6" w:rsidRDefault="002C40D6" w:rsidP="002C40D6">
            <w:pPr>
              <w:rPr>
                <w:b/>
                <w:color w:val="000000" w:themeColor="text1"/>
                <w:u w:val="single"/>
                <w:lang w:val="en-US" w:eastAsia="ko-KR"/>
              </w:rPr>
            </w:pPr>
            <w:r>
              <w:rPr>
                <w:b/>
                <w:color w:val="000000" w:themeColor="text1"/>
                <w:u w:val="single"/>
                <w:lang w:val="en-US" w:eastAsia="ko-KR"/>
              </w:rPr>
              <w:t>Issue 5-5-2: Relaxation of accuracy levels for FR1</w:t>
            </w:r>
          </w:p>
          <w:p w14:paraId="0601BE30" w14:textId="77777777" w:rsidR="002C40D6" w:rsidRPr="002C40D6" w:rsidRDefault="002C40D6" w:rsidP="00FC4966">
            <w:pPr>
              <w:rPr>
                <w:rFonts w:eastAsiaTheme="minorEastAsia"/>
                <w:lang w:val="en-US" w:eastAsia="zh-CN"/>
              </w:rPr>
            </w:pPr>
            <w:r>
              <w:rPr>
                <w:rFonts w:eastAsiaTheme="minorEastAsia"/>
                <w:lang w:val="en-US" w:eastAsia="zh-CN"/>
              </w:rPr>
              <w:t>We can compromise to Option 1.</w:t>
            </w:r>
          </w:p>
        </w:tc>
      </w:tr>
      <w:tr w:rsidR="00FD41C7" w14:paraId="40F8225D" w14:textId="77777777">
        <w:tc>
          <w:tcPr>
            <w:tcW w:w="1272" w:type="dxa"/>
          </w:tcPr>
          <w:p w14:paraId="28925CEC" w14:textId="77777777" w:rsidR="00FD41C7" w:rsidRDefault="00FD41C7" w:rsidP="00FD41C7">
            <w:pPr>
              <w:spacing w:after="120"/>
              <w:rPr>
                <w:lang w:val="en-US" w:eastAsia="zh-CN"/>
              </w:rPr>
            </w:pPr>
            <w:r>
              <w:rPr>
                <w:rFonts w:eastAsiaTheme="minorEastAsia"/>
                <w:lang w:val="en-US" w:eastAsia="zh-CN"/>
              </w:rPr>
              <w:t>Qualcomm</w:t>
            </w:r>
          </w:p>
        </w:tc>
        <w:tc>
          <w:tcPr>
            <w:tcW w:w="8359" w:type="dxa"/>
          </w:tcPr>
          <w:p w14:paraId="1203920B" w14:textId="77777777" w:rsidR="00FD41C7" w:rsidRDefault="00FD41C7" w:rsidP="00FD41C7">
            <w:pPr>
              <w:rPr>
                <w:rFonts w:eastAsiaTheme="minorEastAsia"/>
                <w:lang w:eastAsia="zh-CN"/>
              </w:rPr>
            </w:pPr>
            <w:r w:rsidRPr="00702789">
              <w:rPr>
                <w:b/>
                <w:color w:val="000000" w:themeColor="text1"/>
                <w:u w:val="single"/>
                <w:lang w:val="en-US" w:eastAsia="ko-KR"/>
              </w:rPr>
              <w:t>Issue 5-5-</w:t>
            </w:r>
            <w:r>
              <w:rPr>
                <w:b/>
                <w:color w:val="000000" w:themeColor="text1"/>
                <w:u w:val="single"/>
                <w:lang w:val="en-US" w:eastAsia="ko-KR"/>
              </w:rPr>
              <w:t>1</w:t>
            </w:r>
            <w:r w:rsidRPr="00702789">
              <w:rPr>
                <w:b/>
                <w:color w:val="000000" w:themeColor="text1"/>
                <w:u w:val="single"/>
                <w:lang w:val="en-US" w:eastAsia="ko-KR"/>
              </w:rPr>
              <w:t>: Whether lower bound in measurement period for 1 Rx requirements is extended in FR1</w:t>
            </w:r>
          </w:p>
          <w:p w14:paraId="2E066E56" w14:textId="77777777" w:rsidR="00FD41C7" w:rsidRDefault="00FD41C7" w:rsidP="00FD41C7">
            <w:pPr>
              <w:rPr>
                <w:rFonts w:eastAsiaTheme="minorEastAsia"/>
                <w:lang w:eastAsia="zh-CN"/>
              </w:rPr>
            </w:pPr>
            <w:r>
              <w:rPr>
                <w:rFonts w:eastAsiaTheme="minorEastAsia"/>
                <w:lang w:eastAsia="zh-CN"/>
              </w:rPr>
              <w:t>We are fine with option 2a.</w:t>
            </w:r>
          </w:p>
          <w:p w14:paraId="47C3B7E0" w14:textId="77777777" w:rsidR="00FD41C7" w:rsidRDefault="00FD41C7" w:rsidP="00FD41C7">
            <w:pPr>
              <w:rPr>
                <w:rFonts w:eastAsiaTheme="minorEastAsia"/>
                <w:lang w:eastAsia="zh-CN"/>
              </w:rPr>
            </w:pPr>
            <w:r w:rsidRPr="00595C6B">
              <w:rPr>
                <w:b/>
                <w:color w:val="000000" w:themeColor="text1"/>
                <w:u w:val="single"/>
                <w:lang w:val="en-US" w:eastAsia="ko-KR"/>
              </w:rPr>
              <w:t>Issue 5-5-2: Relaxation of accuracy levels for FR1</w:t>
            </w:r>
          </w:p>
          <w:p w14:paraId="3A71F606" w14:textId="77777777" w:rsidR="00FD41C7" w:rsidRDefault="00FD41C7" w:rsidP="00FD41C7">
            <w:pPr>
              <w:rPr>
                <w:b/>
                <w:color w:val="000000" w:themeColor="text1"/>
                <w:u w:val="single"/>
                <w:lang w:val="en-US" w:eastAsia="ko-KR"/>
              </w:rPr>
            </w:pPr>
            <w:r>
              <w:rPr>
                <w:rFonts w:eastAsiaTheme="minorEastAsia"/>
                <w:lang w:eastAsia="zh-CN"/>
              </w:rPr>
              <w:t>We support Option 3 and Option 2a.</w:t>
            </w:r>
          </w:p>
        </w:tc>
      </w:tr>
      <w:tr w:rsidR="00366EC3" w14:paraId="2FD26AA4" w14:textId="77777777">
        <w:tc>
          <w:tcPr>
            <w:tcW w:w="1272" w:type="dxa"/>
          </w:tcPr>
          <w:p w14:paraId="0A4B2FFE" w14:textId="77777777" w:rsidR="00366EC3" w:rsidRDefault="00366EC3" w:rsidP="00366EC3">
            <w:pPr>
              <w:spacing w:after="120"/>
              <w:rPr>
                <w:lang w:val="en-US" w:eastAsia="zh-CN"/>
              </w:rPr>
            </w:pPr>
            <w:r>
              <w:rPr>
                <w:rFonts w:eastAsiaTheme="minorEastAsia"/>
                <w:lang w:val="en-US" w:eastAsia="zh-CN"/>
              </w:rPr>
              <w:t>vivo</w:t>
            </w:r>
          </w:p>
        </w:tc>
        <w:tc>
          <w:tcPr>
            <w:tcW w:w="8359" w:type="dxa"/>
          </w:tcPr>
          <w:p w14:paraId="017CCD76" w14:textId="77777777" w:rsidR="00366EC3" w:rsidRDefault="00366EC3" w:rsidP="00366EC3">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BE2E576" w14:textId="77777777" w:rsidR="00366EC3" w:rsidRDefault="00366EC3" w:rsidP="00366EC3">
            <w:pPr>
              <w:rPr>
                <w:rFonts w:eastAsiaTheme="minorEastAsia"/>
                <w:lang w:eastAsia="zh-CN"/>
              </w:rPr>
            </w:pPr>
            <w:r>
              <w:rPr>
                <w:rFonts w:eastAsiaTheme="minorEastAsia"/>
                <w:lang w:eastAsia="zh-CN"/>
              </w:rPr>
              <w:t xml:space="preserve">OK with option 1. </w:t>
            </w:r>
          </w:p>
          <w:p w14:paraId="3A899F2F" w14:textId="77777777" w:rsidR="00366EC3" w:rsidRDefault="00366EC3" w:rsidP="00366EC3">
            <w:pPr>
              <w:rPr>
                <w:b/>
                <w:color w:val="000000" w:themeColor="text1"/>
                <w:u w:val="single"/>
                <w:lang w:val="en-US" w:eastAsia="ko-KR"/>
              </w:rPr>
            </w:pPr>
            <w:r>
              <w:rPr>
                <w:b/>
                <w:color w:val="000000" w:themeColor="text1"/>
                <w:u w:val="single"/>
                <w:lang w:val="en-US" w:eastAsia="ko-KR"/>
              </w:rPr>
              <w:t>Issue 5-5-2: Relaxation of accuracy levels for FR1</w:t>
            </w:r>
          </w:p>
          <w:p w14:paraId="4CAC9FB5" w14:textId="77777777" w:rsidR="00366EC3" w:rsidRDefault="00366EC3" w:rsidP="00366EC3">
            <w:pPr>
              <w:rPr>
                <w:rFonts w:eastAsiaTheme="minorEastAsia"/>
                <w:lang w:eastAsia="zh-CN"/>
              </w:rPr>
            </w:pPr>
            <w:r>
              <w:rPr>
                <w:rFonts w:eastAsiaTheme="minorEastAsia"/>
                <w:lang w:eastAsia="zh-CN"/>
              </w:rPr>
              <w:t xml:space="preserve">OK with option 1. </w:t>
            </w:r>
          </w:p>
          <w:p w14:paraId="1577CBCE" w14:textId="77777777" w:rsidR="00366EC3" w:rsidRPr="00702789" w:rsidRDefault="00366EC3" w:rsidP="00366EC3">
            <w:pPr>
              <w:rPr>
                <w:b/>
                <w:color w:val="000000" w:themeColor="text1"/>
                <w:u w:val="single"/>
                <w:lang w:val="en-US" w:eastAsia="ko-KR"/>
              </w:rPr>
            </w:pPr>
          </w:p>
        </w:tc>
      </w:tr>
    </w:tbl>
    <w:p w14:paraId="3651D006" w14:textId="77777777" w:rsidR="002239C4" w:rsidRDefault="002239C4">
      <w:pPr>
        <w:spacing w:after="120"/>
        <w:rPr>
          <w:lang w:eastAsia="zh-CN"/>
        </w:rPr>
      </w:pPr>
    </w:p>
    <w:p w14:paraId="7BA643BA" w14:textId="77777777" w:rsidR="002239C4" w:rsidRDefault="00F272CB">
      <w:pPr>
        <w:pStyle w:val="Heading3"/>
        <w:rPr>
          <w:color w:val="000000" w:themeColor="text1"/>
          <w:sz w:val="24"/>
          <w:szCs w:val="16"/>
          <w:lang w:val="en-US"/>
        </w:rPr>
      </w:pPr>
      <w:r>
        <w:rPr>
          <w:color w:val="000000" w:themeColor="text1"/>
          <w:sz w:val="24"/>
          <w:szCs w:val="16"/>
          <w:lang w:val="en-US"/>
        </w:rPr>
        <w:t>Sub-topic 5-6 Measurement conditions for HD-FDD UE</w:t>
      </w:r>
    </w:p>
    <w:p w14:paraId="348136B3" w14:textId="77777777" w:rsidR="002239C4" w:rsidRDefault="002239C4">
      <w:pPr>
        <w:pStyle w:val="ListParagraph"/>
        <w:overflowPunct/>
        <w:autoSpaceDE/>
        <w:autoSpaceDN/>
        <w:adjustRightInd/>
        <w:spacing w:after="120"/>
        <w:ind w:left="1440" w:firstLineChars="0" w:firstLine="0"/>
        <w:textAlignment w:val="auto"/>
        <w:rPr>
          <w:rFonts w:eastAsia="SimSun"/>
          <w:color w:val="FF0000"/>
          <w:lang w:val="en-US" w:eastAsia="zh-CN"/>
        </w:rPr>
      </w:pPr>
    </w:p>
    <w:p w14:paraId="5C1C3BE1" w14:textId="77777777" w:rsidR="002239C4" w:rsidRDefault="00F272CB">
      <w:pPr>
        <w:rPr>
          <w:b/>
          <w:color w:val="000000" w:themeColor="text1"/>
          <w:u w:val="single"/>
          <w:lang w:val="en-US" w:eastAsia="ko-KR"/>
        </w:rPr>
      </w:pPr>
      <w:r>
        <w:rPr>
          <w:b/>
          <w:color w:val="000000" w:themeColor="text1"/>
          <w:u w:val="single"/>
          <w:lang w:val="en-US" w:eastAsia="ko-KR"/>
        </w:rPr>
        <w:t>Issue 5-6-1: Scheduling availability for HD-FDD UE in CONNECTED mode</w:t>
      </w:r>
    </w:p>
    <w:p w14:paraId="42321230" w14:textId="77777777" w:rsidR="002239C4" w:rsidRDefault="00F272CB">
      <w:pPr>
        <w:pStyle w:val="ListParagraph"/>
        <w:overflowPunct/>
        <w:autoSpaceDE/>
        <w:autoSpaceDN/>
        <w:adjustRightInd/>
        <w:spacing w:after="120"/>
        <w:ind w:left="720" w:firstLineChars="0" w:firstLine="0"/>
        <w:textAlignment w:val="auto"/>
        <w:rPr>
          <w:rFonts w:eastAsia="SimSun"/>
          <w:color w:val="000000" w:themeColor="text1"/>
          <w:lang w:eastAsia="zh-CN"/>
        </w:rPr>
      </w:pPr>
      <w:r>
        <w:rPr>
          <w:rFonts w:eastAsia="SimSun"/>
          <w:color w:val="000000" w:themeColor="text1"/>
          <w:lang w:eastAsia="zh-CN"/>
        </w:rPr>
        <w:t>Proposals</w:t>
      </w:r>
    </w:p>
    <w:p w14:paraId="15F0810C"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lang w:val="en-US" w:eastAsia="zh-CN"/>
        </w:rPr>
        <w:t xml:space="preserve">Option 1 (HW, MTK, E///): </w:t>
      </w:r>
      <w:r>
        <w:rPr>
          <w:rFonts w:eastAsia="SimSun"/>
          <w:lang w:val="en-US" w:eastAsia="zh-CN"/>
        </w:rPr>
        <w:t xml:space="preserve">Not needed. </w:t>
      </w:r>
    </w:p>
    <w:p w14:paraId="46937962"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2A47E25" w14:textId="77777777" w:rsidR="002239C4" w:rsidRDefault="00F272CB">
      <w:pPr>
        <w:pStyle w:val="ListParagraph"/>
        <w:overflowPunct/>
        <w:autoSpaceDE/>
        <w:autoSpaceDN/>
        <w:adjustRightInd/>
        <w:spacing w:after="120"/>
        <w:ind w:left="1440" w:firstLineChars="0" w:firstLine="0"/>
        <w:textAlignment w:val="auto"/>
        <w:rPr>
          <w:rFonts w:eastAsia="SimSun"/>
          <w:lang w:eastAsia="zh-CN"/>
        </w:rPr>
      </w:pPr>
      <w:r>
        <w:rPr>
          <w:rFonts w:eastAsia="SimSun"/>
          <w:lang w:eastAsia="zh-CN"/>
        </w:rPr>
        <w:t>No discussions needed.</w:t>
      </w:r>
    </w:p>
    <w:p w14:paraId="1B88073E" w14:textId="77777777" w:rsidR="002239C4" w:rsidRDefault="002239C4">
      <w:pPr>
        <w:spacing w:after="120"/>
        <w:rPr>
          <w:color w:val="FF0000"/>
          <w:lang w:eastAsia="zh-CN"/>
        </w:rPr>
      </w:pPr>
    </w:p>
    <w:p w14:paraId="4C8A9909" w14:textId="77777777" w:rsidR="002239C4" w:rsidRDefault="002239C4">
      <w:pPr>
        <w:spacing w:after="120"/>
        <w:rPr>
          <w:color w:val="000000" w:themeColor="text1"/>
          <w:lang w:eastAsia="zh-CN"/>
        </w:rPr>
      </w:pPr>
    </w:p>
    <w:p w14:paraId="7C1DBAFE" w14:textId="77777777" w:rsidR="002239C4" w:rsidRDefault="00F272CB">
      <w:pPr>
        <w:rPr>
          <w:bCs/>
          <w:color w:val="000000" w:themeColor="text1"/>
          <w:u w:val="single"/>
          <w:lang w:eastAsia="ko-KR"/>
        </w:rPr>
      </w:pPr>
      <w:r>
        <w:rPr>
          <w:bCs/>
          <w:color w:val="000000" w:themeColor="text1"/>
          <w:u w:val="single"/>
          <w:lang w:eastAsia="ko-KR"/>
        </w:rPr>
        <w:t xml:space="preserve">Sub topic 5-6 </w:t>
      </w:r>
    </w:p>
    <w:tbl>
      <w:tblPr>
        <w:tblStyle w:val="TableGrid"/>
        <w:tblW w:w="0" w:type="auto"/>
        <w:tblLook w:val="04A0" w:firstRow="1" w:lastRow="0" w:firstColumn="1" w:lastColumn="0" w:noHBand="0" w:noVBand="1"/>
      </w:tblPr>
      <w:tblGrid>
        <w:gridCol w:w="1272"/>
        <w:gridCol w:w="8359"/>
      </w:tblGrid>
      <w:tr w:rsidR="002239C4" w14:paraId="0504108A" w14:textId="77777777" w:rsidTr="007C22C9">
        <w:tc>
          <w:tcPr>
            <w:tcW w:w="1272" w:type="dxa"/>
          </w:tcPr>
          <w:p w14:paraId="1B9BA27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3CB4F411"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274FCF52" w14:textId="77777777" w:rsidTr="007C22C9">
        <w:tc>
          <w:tcPr>
            <w:tcW w:w="1272" w:type="dxa"/>
          </w:tcPr>
          <w:p w14:paraId="07FB21E1"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59" w:type="dxa"/>
          </w:tcPr>
          <w:p w14:paraId="484F5A81" w14:textId="77777777" w:rsidR="002239C4" w:rsidRDefault="00F272CB">
            <w:pPr>
              <w:rPr>
                <w:rFonts w:eastAsiaTheme="minorEastAsia"/>
                <w:color w:val="000000" w:themeColor="text1"/>
                <w:lang w:eastAsia="zh-CN"/>
              </w:rPr>
            </w:pPr>
            <w:r>
              <w:rPr>
                <w:rFonts w:eastAsiaTheme="minorEastAsia"/>
                <w:color w:val="000000" w:themeColor="text1"/>
                <w:lang w:eastAsia="zh-CN"/>
              </w:rPr>
              <w:t>Support option1.</w:t>
            </w:r>
          </w:p>
        </w:tc>
      </w:tr>
      <w:tr w:rsidR="002239C4" w14:paraId="297C9013" w14:textId="77777777" w:rsidTr="007C22C9">
        <w:tc>
          <w:tcPr>
            <w:tcW w:w="1272" w:type="dxa"/>
          </w:tcPr>
          <w:p w14:paraId="3BD1491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66ECE791" w14:textId="77777777" w:rsidR="002239C4" w:rsidRDefault="00F272CB">
            <w:pPr>
              <w:rPr>
                <w:rFonts w:eastAsiaTheme="minorEastAsia"/>
                <w:color w:val="000000" w:themeColor="text1"/>
                <w:lang w:eastAsia="zh-CN"/>
              </w:rPr>
            </w:pPr>
            <w:r>
              <w:rPr>
                <w:rFonts w:eastAsiaTheme="minorEastAsia"/>
                <w:color w:val="000000" w:themeColor="text1"/>
                <w:lang w:eastAsia="zh-CN"/>
              </w:rPr>
              <w:t>Option 1.</w:t>
            </w:r>
          </w:p>
        </w:tc>
      </w:tr>
      <w:tr w:rsidR="007C22C9" w14:paraId="61A07202" w14:textId="77777777" w:rsidTr="007C22C9">
        <w:tc>
          <w:tcPr>
            <w:tcW w:w="1272" w:type="dxa"/>
          </w:tcPr>
          <w:p w14:paraId="2AB0000C" w14:textId="77777777" w:rsidR="007C22C9" w:rsidRDefault="007C22C9" w:rsidP="007C22C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3CFE895A" w14:textId="77777777" w:rsidR="007C22C9" w:rsidRDefault="007C22C9" w:rsidP="007C22C9">
            <w:pPr>
              <w:rPr>
                <w:rFonts w:eastAsiaTheme="minorEastAsia"/>
                <w:color w:val="000000" w:themeColor="text1"/>
                <w:lang w:eastAsia="zh-CN"/>
              </w:rPr>
            </w:pPr>
            <w:r w:rsidRPr="00D4461B">
              <w:rPr>
                <w:b/>
                <w:color w:val="000000" w:themeColor="text1"/>
                <w:u w:val="single"/>
                <w:lang w:val="en-US" w:eastAsia="ko-KR"/>
              </w:rPr>
              <w:t>Issue 5-6-</w:t>
            </w:r>
            <w:r>
              <w:rPr>
                <w:b/>
                <w:color w:val="000000" w:themeColor="text1"/>
                <w:u w:val="single"/>
                <w:lang w:val="en-US" w:eastAsia="ko-KR"/>
              </w:rPr>
              <w:t>1</w:t>
            </w:r>
            <w:r w:rsidRPr="00D4461B">
              <w:rPr>
                <w:b/>
                <w:color w:val="000000" w:themeColor="text1"/>
                <w:u w:val="single"/>
                <w:lang w:val="en-US" w:eastAsia="ko-KR"/>
              </w:rPr>
              <w:t>: Scheduling availability for HD-FDD UE in CONNECTED mode</w:t>
            </w:r>
          </w:p>
          <w:p w14:paraId="0BE815FE" w14:textId="77777777" w:rsidR="007C22C9" w:rsidRDefault="007C22C9" w:rsidP="007C22C9">
            <w:pPr>
              <w:rPr>
                <w:rFonts w:eastAsiaTheme="minorEastAsia"/>
                <w:color w:val="000000" w:themeColor="text1"/>
                <w:lang w:eastAsia="zh-CN"/>
              </w:rPr>
            </w:pPr>
            <w:r>
              <w:rPr>
                <w:rFonts w:eastAsiaTheme="minorEastAsia"/>
                <w:color w:val="000000" w:themeColor="text1"/>
                <w:lang w:eastAsia="zh-CN"/>
              </w:rPr>
              <w:t>Support recommended WF.</w:t>
            </w:r>
          </w:p>
        </w:tc>
      </w:tr>
      <w:tr w:rsidR="00FC4966" w14:paraId="5F08A73D" w14:textId="77777777" w:rsidTr="007C22C9">
        <w:tc>
          <w:tcPr>
            <w:tcW w:w="1272" w:type="dxa"/>
          </w:tcPr>
          <w:p w14:paraId="6342B488" w14:textId="77777777" w:rsidR="00FC4966" w:rsidRDefault="00FC4966" w:rsidP="00FC496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11149E46" w14:textId="77777777" w:rsidR="00FC4966" w:rsidRPr="00D4461B" w:rsidRDefault="00FC4966" w:rsidP="00FC4966">
            <w:pPr>
              <w:rPr>
                <w:b/>
                <w:color w:val="000000" w:themeColor="text1"/>
                <w:u w:val="single"/>
                <w:lang w:val="en-US" w:eastAsia="ko-KR"/>
              </w:rPr>
            </w:pPr>
            <w:r>
              <w:rPr>
                <w:rFonts w:eastAsiaTheme="minorEastAsia"/>
                <w:color w:val="000000" w:themeColor="text1"/>
                <w:lang w:eastAsia="zh-CN"/>
              </w:rPr>
              <w:t>Option 1.</w:t>
            </w:r>
          </w:p>
        </w:tc>
      </w:tr>
      <w:tr w:rsidR="00975C66" w14:paraId="7771BA55" w14:textId="77777777" w:rsidTr="007C22C9">
        <w:tc>
          <w:tcPr>
            <w:tcW w:w="1272" w:type="dxa"/>
          </w:tcPr>
          <w:p w14:paraId="6A04B7C2" w14:textId="77777777" w:rsidR="00975C66" w:rsidRDefault="00975C66" w:rsidP="00FC496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520A7D32" w14:textId="77777777" w:rsidR="00975C66" w:rsidRDefault="00975C66" w:rsidP="00FC4966">
            <w:pPr>
              <w:rPr>
                <w:rFonts w:eastAsiaTheme="minorEastAsia"/>
                <w:color w:val="000000" w:themeColor="text1"/>
                <w:lang w:eastAsia="zh-CN"/>
              </w:rPr>
            </w:pPr>
            <w:r>
              <w:rPr>
                <w:rFonts w:eastAsiaTheme="minorEastAsia"/>
                <w:color w:val="000000" w:themeColor="text1"/>
                <w:lang w:eastAsia="zh-CN"/>
              </w:rPr>
              <w:t>Option 1</w:t>
            </w:r>
          </w:p>
        </w:tc>
      </w:tr>
    </w:tbl>
    <w:p w14:paraId="6106408B" w14:textId="77777777" w:rsidR="002239C4" w:rsidRDefault="002239C4">
      <w:pPr>
        <w:spacing w:after="120"/>
        <w:rPr>
          <w:color w:val="000000" w:themeColor="text1"/>
          <w:lang w:eastAsia="zh-CN"/>
        </w:rPr>
      </w:pPr>
    </w:p>
    <w:p w14:paraId="47E70377" w14:textId="77777777" w:rsidR="002239C4" w:rsidRDefault="00F272CB">
      <w:pPr>
        <w:pStyle w:val="Heading3"/>
        <w:rPr>
          <w:color w:val="000000" w:themeColor="text1"/>
          <w:sz w:val="24"/>
          <w:szCs w:val="16"/>
          <w:lang w:val="en-US"/>
        </w:rPr>
      </w:pPr>
      <w:r>
        <w:rPr>
          <w:color w:val="000000" w:themeColor="text1"/>
          <w:sz w:val="24"/>
          <w:szCs w:val="16"/>
          <w:lang w:val="en-US"/>
        </w:rPr>
        <w:t xml:space="preserve">Sub-topic 5-7 CGI reading </w:t>
      </w:r>
    </w:p>
    <w:p w14:paraId="047CC673" w14:textId="77777777" w:rsidR="002239C4" w:rsidRDefault="00F272CB">
      <w:pPr>
        <w:rPr>
          <w:b/>
          <w:color w:val="000000" w:themeColor="text1"/>
          <w:u w:val="single"/>
          <w:lang w:val="en-US" w:eastAsia="ko-KR"/>
        </w:rPr>
      </w:pPr>
      <w:r>
        <w:rPr>
          <w:b/>
          <w:color w:val="000000" w:themeColor="text1"/>
          <w:u w:val="single"/>
          <w:lang w:val="en-US" w:eastAsia="ko-KR"/>
        </w:rPr>
        <w:t>Issue 5-7-1: SIB1 decoding delay for CGI reading</w:t>
      </w:r>
    </w:p>
    <w:p w14:paraId="41D5D19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2D56C76" w14:textId="77777777" w:rsidR="002239C4" w:rsidRDefault="00F272CB">
      <w:pPr>
        <w:pStyle w:val="ListParagraph"/>
        <w:numPr>
          <w:ilvl w:val="1"/>
          <w:numId w:val="9"/>
        </w:numPr>
        <w:overflowPunct/>
        <w:autoSpaceDE/>
        <w:autoSpaceDN/>
        <w:adjustRightInd/>
        <w:spacing w:after="120"/>
        <w:ind w:left="1440" w:firstLineChars="0" w:firstLine="0"/>
        <w:textAlignment w:val="auto"/>
        <w:rPr>
          <w:lang w:val="en-US"/>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10 samples are needed for 1Rx RedCap UE to achieve the SIB1 90% successful rate.</w:t>
      </w:r>
    </w:p>
    <w:p w14:paraId="10AEBAF8" w14:textId="77777777" w:rsidR="002239C4" w:rsidRDefault="00F272CB">
      <w:pPr>
        <w:pStyle w:val="ListParagraph"/>
        <w:numPr>
          <w:ilvl w:val="1"/>
          <w:numId w:val="9"/>
        </w:numPr>
        <w:overflowPunct/>
        <w:autoSpaceDE/>
        <w:autoSpaceDN/>
        <w:adjustRightInd/>
        <w:spacing w:after="120"/>
        <w:ind w:left="1440" w:firstLineChars="0" w:firstLine="0"/>
        <w:textAlignment w:val="auto"/>
        <w:rPr>
          <w:color w:val="000000" w:themeColor="text1"/>
          <w:lang w:val="en-US"/>
        </w:rPr>
      </w:pPr>
      <w:r>
        <w:rPr>
          <w:rFonts w:eastAsia="SimSun"/>
          <w:b/>
          <w:bCs/>
          <w:color w:val="000000" w:themeColor="text1"/>
          <w:lang w:val="en-US" w:eastAsia="zh-CN"/>
        </w:rPr>
        <w:t>Option 2 (HW):</w:t>
      </w:r>
      <w:r>
        <w:rPr>
          <w:rFonts w:eastAsia="SimSun"/>
          <w:color w:val="000000" w:themeColor="text1"/>
          <w:lang w:val="en-US" w:eastAsia="zh-CN"/>
        </w:rPr>
        <w:t xml:space="preserve"> </w:t>
      </w:r>
      <w:r>
        <w:rPr>
          <w:rFonts w:eastAsia="SimSun"/>
          <w:color w:val="000000" w:themeColor="text1"/>
          <w:lang w:val="en-US" w:eastAsia="zh-CN"/>
        </w:rPr>
        <w:tab/>
      </w:r>
      <w:r>
        <w:rPr>
          <w:color w:val="000000" w:themeColor="text1"/>
          <w:lang w:val="en-US"/>
        </w:rPr>
        <w:t>12 samples are needed for 1Rx RedCap UE to achieve the SIB1 90% successful rate.</w:t>
      </w:r>
    </w:p>
    <w:p w14:paraId="1A47763E" w14:textId="77777777" w:rsidR="002239C4" w:rsidRDefault="002239C4">
      <w:pPr>
        <w:pStyle w:val="ListParagraph"/>
        <w:numPr>
          <w:ilvl w:val="1"/>
          <w:numId w:val="9"/>
        </w:numPr>
        <w:overflowPunct/>
        <w:autoSpaceDE/>
        <w:autoSpaceDN/>
        <w:adjustRightInd/>
        <w:spacing w:after="120"/>
        <w:ind w:left="1440" w:firstLineChars="0" w:firstLine="0"/>
        <w:textAlignment w:val="auto"/>
        <w:rPr>
          <w:lang w:val="en-US"/>
        </w:rPr>
      </w:pPr>
    </w:p>
    <w:p w14:paraId="428FDA3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3B2C0C7"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possible compromise options.</w:t>
      </w:r>
    </w:p>
    <w:p w14:paraId="1B9A5B80" w14:textId="77777777" w:rsidR="00522B80" w:rsidRDefault="00522B80" w:rsidP="00522B80">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Look w:val="04A0" w:firstRow="1" w:lastRow="0" w:firstColumn="1" w:lastColumn="0" w:noHBand="0" w:noVBand="1"/>
      </w:tblPr>
      <w:tblGrid>
        <w:gridCol w:w="9631"/>
      </w:tblGrid>
      <w:tr w:rsidR="00522B80" w14:paraId="3A36B9D8" w14:textId="77777777" w:rsidTr="00522B80">
        <w:tc>
          <w:tcPr>
            <w:tcW w:w="9781" w:type="dxa"/>
          </w:tcPr>
          <w:p w14:paraId="0BB502BD" w14:textId="77777777" w:rsidR="00522B80" w:rsidRPr="00BD3377" w:rsidRDefault="00522B80" w:rsidP="00BD3377">
            <w:pPr>
              <w:pStyle w:val="ListParagraph"/>
              <w:numPr>
                <w:ilvl w:val="0"/>
                <w:numId w:val="9"/>
              </w:numPr>
              <w:ind w:firstLineChars="0"/>
              <w:rPr>
                <w:lang w:eastAsia="zh-CN"/>
              </w:rPr>
            </w:pPr>
            <w:r w:rsidRPr="00522B80">
              <w:rPr>
                <w:b/>
                <w:highlight w:val="green"/>
                <w:lang w:eastAsia="zh-CN"/>
              </w:rPr>
              <w:t>Agreement:</w:t>
            </w:r>
            <w:r w:rsidRPr="00522B80">
              <w:rPr>
                <w:highlight w:val="green"/>
                <w:lang w:eastAsia="zh-CN"/>
              </w:rPr>
              <w:t xml:space="preserve"> </w:t>
            </w:r>
            <w:r w:rsidRPr="00522B80">
              <w:rPr>
                <w:color w:val="000000"/>
                <w:highlight w:val="green"/>
              </w:rPr>
              <w:t>12 samples are needed for 1Rx RedCap UE to achieve the SIB1 90% successful rate.</w:t>
            </w:r>
          </w:p>
        </w:tc>
      </w:tr>
    </w:tbl>
    <w:p w14:paraId="60845B40" w14:textId="77777777" w:rsidR="002239C4" w:rsidRPr="00BD3377" w:rsidRDefault="002239C4">
      <w:pPr>
        <w:spacing w:after="120"/>
        <w:rPr>
          <w:lang w:val="en-US" w:eastAsia="zh-CN"/>
        </w:rPr>
      </w:pPr>
    </w:p>
    <w:p w14:paraId="50AD808A" w14:textId="77777777" w:rsidR="002239C4" w:rsidRDefault="00F272CB">
      <w:pPr>
        <w:rPr>
          <w:b/>
          <w:u w:val="single"/>
          <w:lang w:val="en-US" w:eastAsia="ko-KR"/>
        </w:rPr>
      </w:pPr>
      <w:r>
        <w:rPr>
          <w:b/>
          <w:u w:val="single"/>
          <w:lang w:val="en-US" w:eastAsia="ko-KR"/>
        </w:rPr>
        <w:t>Issue 5-7-2: Assistance information for CGI reading</w:t>
      </w:r>
    </w:p>
    <w:p w14:paraId="2B29034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5F6E9546" w14:textId="77777777" w:rsidR="002239C4" w:rsidRDefault="00F272CB">
      <w:pPr>
        <w:pStyle w:val="ListParagraph"/>
        <w:numPr>
          <w:ilvl w:val="1"/>
          <w:numId w:val="9"/>
        </w:numPr>
        <w:overflowPunct/>
        <w:autoSpaceDE/>
        <w:autoSpaceDN/>
        <w:adjustRightInd/>
        <w:spacing w:after="120"/>
        <w:ind w:firstLineChars="0"/>
        <w:textAlignment w:val="auto"/>
        <w:rPr>
          <w:lang w:val="en-US"/>
        </w:rPr>
      </w:pPr>
      <w:r>
        <w:rPr>
          <w:rFonts w:eastAsia="SimSun"/>
          <w:b/>
          <w:bCs/>
          <w:lang w:val="en-US" w:eastAsia="zh-CN"/>
        </w:rPr>
        <w:t>Option 1 (E///</w:t>
      </w:r>
      <w:r>
        <w:rPr>
          <w:rFonts w:eastAsia="SimSun"/>
          <w:b/>
          <w:lang w:val="en-US" w:eastAsia="zh-CN"/>
        </w:rPr>
        <w:t>):</w:t>
      </w:r>
      <w:r>
        <w:rPr>
          <w:rFonts w:eastAsia="SimSun"/>
          <w:lang w:val="en-US" w:eastAsia="zh-CN"/>
        </w:rPr>
        <w:t xml:space="preserve"> </w:t>
      </w:r>
      <w:r>
        <w:rPr>
          <w:rFonts w:eastAsia="SimSun"/>
          <w:lang w:val="en-US" w:eastAsia="zh-CN"/>
        </w:rPr>
        <w:tab/>
      </w:r>
      <w:r>
        <w:rPr>
          <w:lang w:val="en-US"/>
        </w:rPr>
        <w:t>If indicated by network, UE will further report the NCD-SSB information (such as SSB-frequency, SCS etc.) together with global cell ID when UE reporting the CGI.</w:t>
      </w:r>
    </w:p>
    <w:p w14:paraId="30619544" w14:textId="77777777" w:rsidR="002239C4" w:rsidRDefault="00F272CB">
      <w:pPr>
        <w:pStyle w:val="ListParagraph"/>
        <w:numPr>
          <w:ilvl w:val="1"/>
          <w:numId w:val="9"/>
        </w:numPr>
        <w:overflowPunct/>
        <w:autoSpaceDE/>
        <w:autoSpaceDN/>
        <w:adjustRightInd/>
        <w:spacing w:after="120"/>
        <w:ind w:firstLineChars="0"/>
        <w:textAlignment w:val="auto"/>
        <w:rPr>
          <w:lang w:val="en-US"/>
        </w:rPr>
      </w:pPr>
      <w:r>
        <w:rPr>
          <w:rFonts w:eastAsia="SimSun"/>
          <w:b/>
          <w:bCs/>
          <w:lang w:val="en-US" w:eastAsia="zh-CN"/>
        </w:rPr>
        <w:t>Option 2 (MTK):</w:t>
      </w:r>
      <w:r>
        <w:rPr>
          <w:lang w:val="en-US"/>
        </w:rPr>
        <w:t xml:space="preserve"> </w:t>
      </w:r>
      <w:r>
        <w:rPr>
          <w:rFonts w:cstheme="minorHAnsi"/>
          <w:bCs/>
          <w:lang w:val="en-US" w:eastAsia="ko-KR"/>
        </w:rPr>
        <w:t>depends on RAN2 conclusion.</w:t>
      </w:r>
    </w:p>
    <w:p w14:paraId="2AA82EB1"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1113FFBD"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eastAsia="zh-CN"/>
        </w:rPr>
      </w:pPr>
      <w:r>
        <w:rPr>
          <w:rFonts w:eastAsia="SimSun"/>
          <w:lang w:eastAsia="zh-CN"/>
        </w:rPr>
        <w:t>Discuss the options.</w:t>
      </w:r>
    </w:p>
    <w:p w14:paraId="4746BB6B" w14:textId="77777777" w:rsidR="002239C4" w:rsidRDefault="002239C4">
      <w:pPr>
        <w:rPr>
          <w:color w:val="000000" w:themeColor="text1"/>
          <w:highlight w:val="lightGray"/>
          <w:lang w:val="en-US" w:eastAsia="zh-CN"/>
        </w:rPr>
      </w:pPr>
    </w:p>
    <w:p w14:paraId="7F90D5D4" w14:textId="77777777" w:rsidR="002239C4" w:rsidRDefault="00F272CB">
      <w:pPr>
        <w:rPr>
          <w:bCs/>
          <w:color w:val="000000" w:themeColor="text1"/>
          <w:u w:val="single"/>
          <w:lang w:eastAsia="ko-KR"/>
        </w:rPr>
      </w:pPr>
      <w:r>
        <w:rPr>
          <w:bCs/>
          <w:color w:val="000000" w:themeColor="text1"/>
          <w:u w:val="single"/>
          <w:lang w:eastAsia="ko-KR"/>
        </w:rPr>
        <w:t xml:space="preserve">Sub topic 5-7 </w:t>
      </w:r>
    </w:p>
    <w:tbl>
      <w:tblPr>
        <w:tblStyle w:val="TableGrid"/>
        <w:tblW w:w="0" w:type="auto"/>
        <w:tblLook w:val="04A0" w:firstRow="1" w:lastRow="0" w:firstColumn="1" w:lastColumn="0" w:noHBand="0" w:noVBand="1"/>
      </w:tblPr>
      <w:tblGrid>
        <w:gridCol w:w="1272"/>
        <w:gridCol w:w="8359"/>
      </w:tblGrid>
      <w:tr w:rsidR="002239C4" w14:paraId="0E419F42" w14:textId="77777777">
        <w:tc>
          <w:tcPr>
            <w:tcW w:w="1272" w:type="dxa"/>
          </w:tcPr>
          <w:p w14:paraId="72681DAC"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1F4752D6"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400825C5" w14:textId="77777777">
        <w:tc>
          <w:tcPr>
            <w:tcW w:w="1272" w:type="dxa"/>
          </w:tcPr>
          <w:p w14:paraId="06874D58"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59" w:type="dxa"/>
          </w:tcPr>
          <w:p w14:paraId="0FAEDC73" w14:textId="77777777" w:rsidR="002239C4" w:rsidRDefault="00F272CB">
            <w:pPr>
              <w:rPr>
                <w:rFonts w:eastAsia="Malgun Gothic"/>
                <w:b/>
                <w:color w:val="000000" w:themeColor="text1"/>
                <w:u w:val="single"/>
                <w:lang w:val="en-US" w:eastAsia="ko-KR"/>
              </w:rPr>
            </w:pPr>
            <w:r>
              <w:rPr>
                <w:b/>
                <w:color w:val="000000" w:themeColor="text1"/>
                <w:u w:val="single"/>
                <w:lang w:val="en-US" w:eastAsia="ko-KR"/>
              </w:rPr>
              <w:t>Issue 5-7-1: SIB1 decoding delay for CGI reading</w:t>
            </w:r>
          </w:p>
          <w:p w14:paraId="424BD316" w14:textId="77777777" w:rsidR="002239C4" w:rsidRDefault="00F272CB">
            <w:pPr>
              <w:rPr>
                <w:rFonts w:eastAsiaTheme="minorEastAsia"/>
                <w:color w:val="000000" w:themeColor="text1"/>
                <w:lang w:eastAsia="zh-CN"/>
              </w:rPr>
            </w:pPr>
            <w:r>
              <w:rPr>
                <w:rFonts w:eastAsiaTheme="minorEastAsia"/>
                <w:color w:val="000000" w:themeColor="text1"/>
                <w:lang w:eastAsia="zh-CN"/>
              </w:rPr>
              <w:t>To proceed, we can compromise to option 1.</w:t>
            </w:r>
          </w:p>
          <w:p w14:paraId="71EDCC61" w14:textId="77777777" w:rsidR="002239C4" w:rsidRDefault="00F272CB">
            <w:pPr>
              <w:rPr>
                <w:b/>
                <w:u w:val="single"/>
                <w:lang w:val="en-US" w:eastAsia="ko-KR"/>
              </w:rPr>
            </w:pPr>
            <w:r>
              <w:rPr>
                <w:b/>
                <w:u w:val="single"/>
                <w:lang w:val="en-US" w:eastAsia="ko-KR"/>
              </w:rPr>
              <w:lastRenderedPageBreak/>
              <w:t>Issue 5-7-2: Assistance information for CGI reading</w:t>
            </w:r>
          </w:p>
          <w:p w14:paraId="4AC699D4" w14:textId="77777777" w:rsidR="002239C4" w:rsidRDefault="00F272CB">
            <w:pPr>
              <w:rPr>
                <w:rFonts w:eastAsiaTheme="minorEastAsia"/>
                <w:color w:val="000000" w:themeColor="text1"/>
                <w:lang w:val="en-US" w:eastAsia="zh-CN"/>
              </w:rPr>
            </w:pPr>
            <w:r>
              <w:rPr>
                <w:rFonts w:eastAsiaTheme="minorEastAsia"/>
                <w:color w:val="000000" w:themeColor="text1"/>
                <w:lang w:val="en-US" w:eastAsia="zh-CN"/>
              </w:rPr>
              <w:t>Has the same understanding as option 2. It is in RAN2 scope.</w:t>
            </w:r>
          </w:p>
        </w:tc>
      </w:tr>
      <w:tr w:rsidR="002239C4" w14:paraId="284BEB99" w14:textId="77777777">
        <w:tc>
          <w:tcPr>
            <w:tcW w:w="1272" w:type="dxa"/>
          </w:tcPr>
          <w:p w14:paraId="139DC28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59" w:type="dxa"/>
          </w:tcPr>
          <w:p w14:paraId="263D2F61" w14:textId="77777777" w:rsidR="002239C4" w:rsidRDefault="00F272CB">
            <w:pPr>
              <w:rPr>
                <w:b/>
                <w:color w:val="000000" w:themeColor="text1"/>
                <w:u w:val="single"/>
                <w:lang w:val="en-US" w:eastAsia="ko-KR"/>
              </w:rPr>
            </w:pPr>
            <w:r>
              <w:rPr>
                <w:b/>
                <w:color w:val="000000" w:themeColor="text1"/>
                <w:u w:val="single"/>
                <w:lang w:val="en-US" w:eastAsia="ko-KR"/>
              </w:rPr>
              <w:t>Issue 5-7-1</w:t>
            </w:r>
          </w:p>
          <w:p w14:paraId="144F70C3" w14:textId="77777777" w:rsidR="002239C4" w:rsidRDefault="00F272CB">
            <w:pPr>
              <w:rPr>
                <w:color w:val="000000" w:themeColor="text1"/>
                <w:lang w:val="en-US" w:eastAsia="zh-CN"/>
              </w:rPr>
            </w:pPr>
            <w:r>
              <w:rPr>
                <w:color w:val="000000" w:themeColor="text1"/>
                <w:lang w:val="en-US" w:eastAsia="zh-CN"/>
              </w:rPr>
              <w:t>Option 1 which is already a compromise proposal compared 6 samples in last meeting.</w:t>
            </w:r>
          </w:p>
          <w:p w14:paraId="46A5981F" w14:textId="77777777" w:rsidR="002239C4" w:rsidRDefault="00F272CB">
            <w:pPr>
              <w:rPr>
                <w:b/>
                <w:color w:val="000000" w:themeColor="text1"/>
                <w:u w:val="single"/>
                <w:lang w:val="en-US" w:eastAsia="ko-KR"/>
              </w:rPr>
            </w:pPr>
            <w:r>
              <w:rPr>
                <w:b/>
                <w:color w:val="000000" w:themeColor="text1"/>
                <w:u w:val="single"/>
                <w:lang w:val="en-US" w:eastAsia="ko-KR"/>
              </w:rPr>
              <w:t>Issue 5-7-2</w:t>
            </w:r>
          </w:p>
          <w:p w14:paraId="59C9A857" w14:textId="77777777" w:rsidR="002239C4" w:rsidRDefault="00F272CB">
            <w:pPr>
              <w:rPr>
                <w:b/>
                <w:color w:val="000000" w:themeColor="text1"/>
                <w:u w:val="single"/>
                <w:lang w:val="en-US" w:eastAsia="ko-KR"/>
              </w:rPr>
            </w:pPr>
            <w:r>
              <w:rPr>
                <w:rFonts w:eastAsiaTheme="minorEastAsia"/>
                <w:color w:val="000000" w:themeColor="text1"/>
                <w:lang w:eastAsia="zh-CN"/>
              </w:rPr>
              <w:t>We’re fine to not discuss it in RAN4.</w:t>
            </w:r>
          </w:p>
        </w:tc>
      </w:tr>
      <w:tr w:rsidR="00DD0F40" w14:paraId="6AED26AF" w14:textId="77777777">
        <w:tc>
          <w:tcPr>
            <w:tcW w:w="1272" w:type="dxa"/>
          </w:tcPr>
          <w:p w14:paraId="039A05D5" w14:textId="77777777" w:rsidR="00DD0F40" w:rsidRDefault="00DD0F40" w:rsidP="00DD0F4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59" w:type="dxa"/>
          </w:tcPr>
          <w:p w14:paraId="46DE672A" w14:textId="77777777" w:rsidR="00DD0F40" w:rsidRPr="00CC1862" w:rsidRDefault="00DD0F40" w:rsidP="00DD0F40">
            <w:pPr>
              <w:rPr>
                <w:rFonts w:eastAsiaTheme="minorEastAsia"/>
                <w:b/>
                <w:bCs/>
                <w:color w:val="000000" w:themeColor="text1"/>
                <w:lang w:eastAsia="zh-CN"/>
              </w:rPr>
            </w:pPr>
            <w:r w:rsidRPr="00485FF5">
              <w:rPr>
                <w:b/>
                <w:color w:val="000000" w:themeColor="text1"/>
                <w:u w:val="single"/>
                <w:lang w:val="en-US" w:eastAsia="ko-KR"/>
              </w:rPr>
              <w:t>Issue 5-7-</w:t>
            </w:r>
            <w:r>
              <w:rPr>
                <w:b/>
                <w:color w:val="000000" w:themeColor="text1"/>
                <w:u w:val="single"/>
                <w:lang w:val="en-US" w:eastAsia="ko-KR"/>
              </w:rPr>
              <w:t>1</w:t>
            </w:r>
            <w:r w:rsidRPr="00485FF5">
              <w:rPr>
                <w:b/>
                <w:color w:val="000000" w:themeColor="text1"/>
                <w:u w:val="single"/>
                <w:lang w:val="en-US" w:eastAsia="ko-KR"/>
              </w:rPr>
              <w:t>: SIB1 decoding delay for CGI reading</w:t>
            </w:r>
          </w:p>
          <w:p w14:paraId="5D28853B" w14:textId="77777777" w:rsidR="00DD0F40" w:rsidRDefault="00DD0F40" w:rsidP="00DD0F40">
            <w:pPr>
              <w:rPr>
                <w:rFonts w:eastAsiaTheme="minorEastAsia"/>
                <w:color w:val="000000" w:themeColor="text1"/>
                <w:lang w:eastAsia="zh-CN"/>
              </w:rPr>
            </w:pPr>
            <w:r>
              <w:rPr>
                <w:rFonts w:eastAsiaTheme="minorEastAsia"/>
                <w:color w:val="000000" w:themeColor="text1"/>
                <w:lang w:eastAsia="zh-CN"/>
              </w:rPr>
              <w:t>We support option 2.</w:t>
            </w:r>
          </w:p>
          <w:p w14:paraId="768C1381" w14:textId="77777777" w:rsidR="00DD0F40" w:rsidRDefault="00DD0F40" w:rsidP="00DD0F40">
            <w:pPr>
              <w:rPr>
                <w:rFonts w:eastAsiaTheme="minorEastAsia"/>
                <w:color w:val="000000" w:themeColor="text1"/>
                <w:lang w:eastAsia="zh-CN"/>
              </w:rPr>
            </w:pPr>
            <w:r w:rsidRPr="00C62656">
              <w:rPr>
                <w:b/>
                <w:u w:val="single"/>
                <w:lang w:val="en-US" w:eastAsia="ko-KR"/>
              </w:rPr>
              <w:t>Issue 5-7-2: Assistance information for CGI reading</w:t>
            </w:r>
          </w:p>
          <w:p w14:paraId="76D52B5B" w14:textId="77777777" w:rsidR="00DD0F40" w:rsidRDefault="00DD0F40" w:rsidP="00DD0F40">
            <w:pPr>
              <w:rPr>
                <w:b/>
                <w:color w:val="000000" w:themeColor="text1"/>
                <w:u w:val="single"/>
                <w:lang w:val="en-US" w:eastAsia="ko-KR"/>
              </w:rPr>
            </w:pPr>
            <w:r>
              <w:rPr>
                <w:rFonts w:eastAsiaTheme="minorEastAsia"/>
                <w:color w:val="000000" w:themeColor="text1"/>
                <w:lang w:eastAsia="zh-CN"/>
              </w:rPr>
              <w:t>This issue should be left to RAN2. We support option 2.</w:t>
            </w:r>
          </w:p>
        </w:tc>
      </w:tr>
      <w:tr w:rsidR="00F1162A" w14:paraId="14D6D23A" w14:textId="77777777">
        <w:tc>
          <w:tcPr>
            <w:tcW w:w="1272" w:type="dxa"/>
          </w:tcPr>
          <w:p w14:paraId="26F205AE"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2DD0B2AA" w14:textId="77777777" w:rsidR="00F1162A" w:rsidRDefault="00F1162A" w:rsidP="00F1162A">
            <w:pPr>
              <w:rPr>
                <w:b/>
                <w:color w:val="000000" w:themeColor="text1"/>
                <w:u w:val="single"/>
                <w:lang w:val="en-US" w:eastAsia="ko-KR"/>
              </w:rPr>
            </w:pPr>
            <w:r>
              <w:rPr>
                <w:b/>
                <w:color w:val="000000" w:themeColor="text1"/>
                <w:u w:val="single"/>
                <w:lang w:val="en-US" w:eastAsia="ko-KR"/>
              </w:rPr>
              <w:t>Issue 5-7-1: SIB1 decoding delay for CGI reading</w:t>
            </w:r>
          </w:p>
          <w:p w14:paraId="3A62DE0D" w14:textId="77777777" w:rsidR="00F1162A" w:rsidRDefault="00F1162A" w:rsidP="00F1162A">
            <w:pPr>
              <w:rPr>
                <w:bCs/>
                <w:color w:val="000000" w:themeColor="text1"/>
                <w:lang w:val="en-US" w:eastAsia="ko-KR"/>
              </w:rPr>
            </w:pPr>
            <w:r w:rsidRPr="008C78C1">
              <w:rPr>
                <w:bCs/>
                <w:color w:val="000000" w:themeColor="text1"/>
                <w:lang w:val="en-US" w:eastAsia="ko-KR"/>
              </w:rPr>
              <w:t>Option 2.</w:t>
            </w:r>
          </w:p>
          <w:p w14:paraId="7DED7EB2" w14:textId="77777777" w:rsidR="00F1162A" w:rsidRDefault="00F1162A" w:rsidP="00F1162A">
            <w:pPr>
              <w:rPr>
                <w:b/>
                <w:u w:val="single"/>
                <w:lang w:val="en-US" w:eastAsia="ko-KR"/>
              </w:rPr>
            </w:pPr>
            <w:r>
              <w:rPr>
                <w:b/>
                <w:u w:val="single"/>
                <w:lang w:val="en-US" w:eastAsia="ko-KR"/>
              </w:rPr>
              <w:t>Issue 5-7-2: Assistance information for CGI reading</w:t>
            </w:r>
          </w:p>
          <w:p w14:paraId="1B227B09" w14:textId="77777777" w:rsidR="00F1162A" w:rsidRPr="00485FF5" w:rsidRDefault="00F1162A" w:rsidP="00F1162A">
            <w:pPr>
              <w:rPr>
                <w:b/>
                <w:color w:val="000000" w:themeColor="text1"/>
                <w:u w:val="single"/>
                <w:lang w:val="en-US" w:eastAsia="ko-KR"/>
              </w:rPr>
            </w:pPr>
            <w:r>
              <w:rPr>
                <w:bCs/>
                <w:color w:val="000000" w:themeColor="text1"/>
                <w:lang w:val="en-US" w:eastAsia="ko-KR"/>
              </w:rPr>
              <w:t>Option 2.</w:t>
            </w:r>
          </w:p>
        </w:tc>
      </w:tr>
      <w:tr w:rsidR="00975C66" w14:paraId="0D09D155" w14:textId="77777777">
        <w:tc>
          <w:tcPr>
            <w:tcW w:w="1272" w:type="dxa"/>
          </w:tcPr>
          <w:p w14:paraId="104BB944" w14:textId="77777777" w:rsidR="00975C66" w:rsidRDefault="00975C66"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440F100A" w14:textId="77777777" w:rsidR="00975C66" w:rsidRPr="00C62656" w:rsidRDefault="00975C66" w:rsidP="00975C66">
            <w:pPr>
              <w:rPr>
                <w:b/>
                <w:u w:val="single"/>
                <w:lang w:val="en-US" w:eastAsia="ko-KR"/>
              </w:rPr>
            </w:pPr>
            <w:r w:rsidRPr="00C62656">
              <w:rPr>
                <w:b/>
                <w:u w:val="single"/>
                <w:lang w:val="en-US" w:eastAsia="ko-KR"/>
              </w:rPr>
              <w:t>Issue 5-7-2: Assistance information for CGI reading</w:t>
            </w:r>
          </w:p>
          <w:p w14:paraId="10E71B2A" w14:textId="77777777" w:rsidR="00975C66" w:rsidRDefault="00975C66" w:rsidP="00975C66">
            <w:pPr>
              <w:rPr>
                <w:b/>
                <w:color w:val="000000" w:themeColor="text1"/>
                <w:u w:val="single"/>
                <w:lang w:val="en-US" w:eastAsia="ko-KR"/>
              </w:rPr>
            </w:pPr>
            <w:r>
              <w:rPr>
                <w:rFonts w:eastAsiaTheme="minorEastAsia"/>
                <w:color w:val="000000" w:themeColor="text1"/>
                <w:lang w:val="en-US" w:eastAsia="zh-CN"/>
              </w:rPr>
              <w:t>Option 2.</w:t>
            </w:r>
          </w:p>
        </w:tc>
      </w:tr>
    </w:tbl>
    <w:p w14:paraId="4CB070C3" w14:textId="77777777" w:rsidR="002239C4" w:rsidRDefault="00F272CB">
      <w:pPr>
        <w:pStyle w:val="Heading3"/>
        <w:rPr>
          <w:sz w:val="24"/>
          <w:szCs w:val="16"/>
          <w:lang w:val="en-US"/>
        </w:rPr>
      </w:pPr>
      <w:r>
        <w:rPr>
          <w:sz w:val="24"/>
          <w:szCs w:val="16"/>
          <w:lang w:val="en-US"/>
        </w:rPr>
        <w:t>Sub-topic 5-8 RAN1 LS on operation with/without SSB</w:t>
      </w:r>
    </w:p>
    <w:p w14:paraId="27E2BC3D" w14:textId="77777777" w:rsidR="002239C4" w:rsidRDefault="00F272CB">
      <w:pPr>
        <w:rPr>
          <w:b/>
          <w:bCs/>
          <w:u w:val="single"/>
          <w:lang w:val="en-US" w:eastAsia="ko-KR"/>
        </w:rPr>
      </w:pPr>
      <w:bookmarkStart w:id="67" w:name="_Hlk102059105"/>
      <w:r>
        <w:rPr>
          <w:b/>
          <w:u w:val="single"/>
          <w:lang w:val="en-US" w:eastAsia="ko-KR"/>
        </w:rPr>
        <w:t>Issue 5-8-1: RAN1 LS on operation with/without SSB</w:t>
      </w:r>
      <w:bookmarkEnd w:id="67"/>
    </w:p>
    <w:p w14:paraId="405C2A01" w14:textId="77777777" w:rsidR="002239C4" w:rsidRDefault="002239C4">
      <w:pPr>
        <w:rPr>
          <w:b/>
          <w:bCs/>
          <w:u w:val="single"/>
          <w:lang w:val="en-US" w:eastAsia="ko-KR"/>
        </w:rPr>
      </w:pPr>
    </w:p>
    <w:p w14:paraId="2AC44AE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b/>
          <w:bCs/>
          <w:lang w:eastAsia="zh-CN"/>
        </w:rPr>
      </w:pPr>
      <w:r>
        <w:rPr>
          <w:rFonts w:eastAsia="SimSun"/>
          <w:b/>
          <w:bCs/>
          <w:lang w:eastAsia="zh-CN"/>
        </w:rPr>
        <w:t>Proposals</w:t>
      </w:r>
    </w:p>
    <w:p w14:paraId="477A078F"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(E///, vivo, MTK):</w:t>
      </w:r>
      <w:r>
        <w:rPr>
          <w:rFonts w:eastAsia="SimSun"/>
          <w:lang w:val="en-US" w:eastAsia="zh-CN"/>
        </w:rPr>
        <w:t xml:space="preserve"> </w:t>
      </w:r>
      <w:r>
        <w:rPr>
          <w:rFonts w:ascii="Calibri" w:hAnsi="Calibri" w:cs="Calibri"/>
          <w:lang w:val="en-US"/>
        </w:rPr>
        <w:t>No need to discuss RRM requirements for optional feature group (FG 6-1a) to support operation without SSB in RRC-configured active BWP for Rel-17 RedCap.</w:t>
      </w:r>
    </w:p>
    <w:p w14:paraId="2F80E705" w14:textId="77777777" w:rsidR="002239C4" w:rsidRDefault="00F272CB">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(MTK):</w:t>
      </w:r>
      <w:r>
        <w:rPr>
          <w:lang w:val="en-US" w:eastAsia="zh-CN"/>
        </w:rPr>
        <w:t xml:space="preserve"> </w:t>
      </w:r>
    </w:p>
    <w:p w14:paraId="7F2B7E22" w14:textId="77777777" w:rsidR="002239C4" w:rsidRDefault="00F272CB">
      <w:pPr>
        <w:pStyle w:val="ListParagraph"/>
        <w:numPr>
          <w:ilvl w:val="3"/>
          <w:numId w:val="9"/>
        </w:numPr>
        <w:overflowPunct/>
        <w:autoSpaceDE/>
        <w:autoSpaceDN/>
        <w:adjustRightInd/>
        <w:spacing w:after="120"/>
        <w:ind w:firstLineChars="0"/>
        <w:textAlignment w:val="auto"/>
        <w:rPr>
          <w:bCs/>
          <w:lang w:val="en-US" w:eastAsia="zh-CN"/>
        </w:rPr>
      </w:pPr>
      <w:r>
        <w:rPr>
          <w:rFonts w:cstheme="minorHAnsi"/>
          <w:bCs/>
          <w:lang w:val="en-US" w:eastAsia="ko-KR"/>
        </w:rPr>
        <w:t>RAN4 shall inform RAN1 on the agreed measurement scenarios where UE’s active BWP always contains NCD-SSB and CD-SSB.</w:t>
      </w:r>
    </w:p>
    <w:p w14:paraId="4292DDF4" w14:textId="77777777" w:rsidR="002239C4" w:rsidRDefault="00F272CB">
      <w:pPr>
        <w:pStyle w:val="ListParagraph"/>
        <w:numPr>
          <w:ilvl w:val="3"/>
          <w:numId w:val="9"/>
        </w:numPr>
        <w:overflowPunct/>
        <w:autoSpaceDE/>
        <w:autoSpaceDN/>
        <w:adjustRightInd/>
        <w:spacing w:after="120"/>
        <w:ind w:firstLineChars="0"/>
        <w:textAlignment w:val="auto"/>
        <w:rPr>
          <w:bCs/>
          <w:lang w:val="en-US" w:eastAsia="zh-CN"/>
        </w:rPr>
      </w:pPr>
      <w:r>
        <w:rPr>
          <w:rFonts w:cstheme="minorHAnsi"/>
          <w:bCs/>
          <w:lang w:val="en-US" w:eastAsia="ko-KR"/>
        </w:rPr>
        <w:t>RAN4 shall not define requirements for CSI-RS based RRM (L3 measurements) and hence no requirements to support FG 1-4 and FG 1-5 for RedCap rel-17.</w:t>
      </w:r>
    </w:p>
    <w:p w14:paraId="1759C05F" w14:textId="77777777" w:rsidR="002239C4" w:rsidRDefault="00F272CB">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2 ():</w:t>
      </w:r>
      <w:r>
        <w:rPr>
          <w:rFonts w:eastAsia="SimSun"/>
          <w:lang w:val="en-US" w:eastAsia="zh-CN"/>
        </w:rPr>
        <w:t xml:space="preserve"> </w:t>
      </w:r>
    </w:p>
    <w:p w14:paraId="6935B11C" w14:textId="77777777" w:rsidR="002239C4" w:rsidRDefault="00F272CB">
      <w:pPr>
        <w:pStyle w:val="ListParagraph"/>
        <w:numPr>
          <w:ilvl w:val="2"/>
          <w:numId w:val="9"/>
        </w:numPr>
        <w:overflowPunct/>
        <w:autoSpaceDE/>
        <w:autoSpaceDN/>
        <w:adjustRightInd/>
        <w:spacing w:after="120"/>
        <w:ind w:firstLineChars="0"/>
        <w:textAlignment w:val="auto"/>
        <w:rPr>
          <w:b/>
          <w:bCs/>
          <w:lang w:val="en-US" w:eastAsia="zh-CN"/>
        </w:rPr>
      </w:pPr>
      <w:r>
        <w:rPr>
          <w:b/>
          <w:bCs/>
          <w:lang w:val="en-US" w:eastAsia="zh-CN"/>
        </w:rPr>
        <w:t>Option 2a (QC):</w:t>
      </w:r>
      <w:r>
        <w:rPr>
          <w:b/>
          <w:bCs/>
          <w:lang w:val="en-US" w:eastAsia="zh-CN"/>
        </w:rPr>
        <w:tab/>
      </w:r>
    </w:p>
    <w:p w14:paraId="4BD86CA4"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RAN4 to define L1 measurement gaps, in addition to the legacy MGs (L3), to perform RLM/BFD/CBD/L1-RSRP etc. based on SSB outside the RRC configured active BWP, as an optional capability for Redcap UEs supporting FG 6-1a, that indicate the optional ‘</w:t>
      </w:r>
      <w:r>
        <w:rPr>
          <w:i/>
          <w:iCs/>
          <w:lang w:val="en-US" w:eastAsia="zh-CN"/>
        </w:rPr>
        <w:t>Not need NCD-SSB</w:t>
      </w:r>
      <w:r>
        <w:rPr>
          <w:lang w:val="en-US" w:eastAsia="zh-CN"/>
        </w:rPr>
        <w:t>’ capability.</w:t>
      </w:r>
    </w:p>
    <w:p w14:paraId="48CCB7E1"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The L1 and L3 measurement gaps must have sufficient separation in time to allow UE preparation time for gap-based measurements.</w:t>
      </w:r>
    </w:p>
    <w:p w14:paraId="70B70695"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lang w:val="en-US" w:eastAsia="zh-CN"/>
        </w:rPr>
        <w:t>The L1 and L3 measurement gaps must have sufficient separation in time to allow UE preparation time for gap-based measurements.</w:t>
      </w:r>
    </w:p>
    <w:p w14:paraId="388465C9" w14:textId="77777777" w:rsidR="002239C4" w:rsidRPr="00BD3377" w:rsidRDefault="00BE4D4A">
      <w:pPr>
        <w:pStyle w:val="ListParagraph"/>
        <w:numPr>
          <w:ilvl w:val="2"/>
          <w:numId w:val="9"/>
        </w:numPr>
        <w:overflowPunct/>
        <w:autoSpaceDE/>
        <w:autoSpaceDN/>
        <w:adjustRightInd/>
        <w:spacing w:after="120"/>
        <w:ind w:firstLineChars="0"/>
        <w:textAlignment w:val="auto"/>
        <w:rPr>
          <w:b/>
          <w:bCs/>
          <w:lang w:val="pt-BR" w:eastAsia="zh-CN"/>
        </w:rPr>
      </w:pPr>
      <w:r w:rsidRPr="00BD3377">
        <w:rPr>
          <w:b/>
          <w:bCs/>
          <w:lang w:val="pt-BR" w:eastAsia="zh-CN"/>
        </w:rPr>
        <w:lastRenderedPageBreak/>
        <w:t>Option 2b (</w:t>
      </w:r>
      <w:r w:rsidRPr="00BD3377">
        <w:rPr>
          <w:rFonts w:eastAsia="SimSun"/>
          <w:b/>
          <w:color w:val="000000" w:themeColor="text1"/>
          <w:lang w:val="pt-BR" w:eastAsia="zh-CN"/>
        </w:rPr>
        <w:t xml:space="preserve">vivo, OPPO, MTK, </w:t>
      </w:r>
      <w:r w:rsidRPr="00BD3377">
        <w:rPr>
          <w:rFonts w:eastAsia="SimSun"/>
          <w:b/>
          <w:bCs/>
          <w:color w:val="000000" w:themeColor="text1"/>
          <w:lang w:val="pt-BR" w:eastAsia="zh-CN"/>
        </w:rPr>
        <w:t>E///</w:t>
      </w:r>
      <w:r w:rsidRPr="00BD3377">
        <w:rPr>
          <w:b/>
          <w:bCs/>
          <w:lang w:val="pt-BR" w:eastAsia="zh-CN"/>
        </w:rPr>
        <w:t>):</w:t>
      </w:r>
      <w:r w:rsidRPr="00BD3377">
        <w:rPr>
          <w:b/>
          <w:bCs/>
          <w:lang w:val="pt-BR" w:eastAsia="zh-CN"/>
        </w:rPr>
        <w:tab/>
      </w:r>
    </w:p>
    <w:p w14:paraId="4A4199F9" w14:textId="77777777" w:rsidR="002239C4" w:rsidRDefault="00F272CB">
      <w:pPr>
        <w:pStyle w:val="ListParagraph"/>
        <w:numPr>
          <w:ilvl w:val="3"/>
          <w:numId w:val="9"/>
        </w:numPr>
        <w:overflowPunct/>
        <w:autoSpaceDE/>
        <w:autoSpaceDN/>
        <w:adjustRightInd/>
        <w:spacing w:after="120"/>
        <w:ind w:firstLineChars="0"/>
        <w:textAlignment w:val="auto"/>
        <w:rPr>
          <w:lang w:val="en-US" w:eastAsia="zh-CN"/>
        </w:rPr>
      </w:pPr>
      <w:r>
        <w:rPr>
          <w:color w:val="000000" w:themeColor="text1"/>
          <w:lang w:val="en-US" w:eastAsia="zh-CN"/>
        </w:rPr>
        <w:t>Do not introduce L1 measurement gaps for acquiring SSB outside active BWP.</w:t>
      </w:r>
    </w:p>
    <w:p w14:paraId="51BCCA03" w14:textId="77777777" w:rsidR="002239C4" w:rsidRDefault="002239C4">
      <w:pPr>
        <w:spacing w:after="120"/>
        <w:rPr>
          <w:bCs/>
          <w:lang w:val="en-US" w:eastAsia="zh-CN"/>
        </w:rPr>
      </w:pPr>
    </w:p>
    <w:p w14:paraId="529EA5C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2B4B01EA" w14:textId="77777777" w:rsidR="002239C4" w:rsidRDefault="00F272CB">
      <w:pPr>
        <w:pStyle w:val="ListParagraph"/>
        <w:overflowPunct/>
        <w:autoSpaceDE/>
        <w:autoSpaceDN/>
        <w:adjustRightInd/>
        <w:spacing w:after="120"/>
        <w:ind w:left="1656" w:firstLineChars="0" w:firstLine="0"/>
        <w:textAlignment w:val="auto"/>
        <w:rPr>
          <w:rFonts w:eastAsia="SimSun"/>
          <w:lang w:val="en-US" w:eastAsia="zh-CN"/>
        </w:rPr>
      </w:pPr>
      <w:r>
        <w:rPr>
          <w:rFonts w:eastAsia="SimSun"/>
          <w:lang w:val="en-US" w:eastAsia="zh-CN"/>
        </w:rPr>
        <w:t xml:space="preserve">Moderator comment: Given that this is the last meeting to complete the core-part of the WI, RAN4 shall therefore focus on resolving the issues agreed in the exception request (RP-220965) in RAN plenary in this meeting. Thus no discussions needed on this LS.  </w:t>
      </w:r>
    </w:p>
    <w:p w14:paraId="77952514"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2FBC5D83" w14:textId="77777777" w:rsidR="002239C4" w:rsidRDefault="002239C4">
      <w:pPr>
        <w:spacing w:after="120"/>
        <w:rPr>
          <w:color w:val="FF0000"/>
          <w:lang w:val="en-US" w:eastAsia="zh-CN"/>
        </w:rPr>
      </w:pPr>
    </w:p>
    <w:p w14:paraId="685C3E22" w14:textId="77777777" w:rsidR="002239C4" w:rsidRDefault="002239C4">
      <w:pPr>
        <w:pStyle w:val="ListParagraph"/>
        <w:overflowPunct/>
        <w:autoSpaceDE/>
        <w:autoSpaceDN/>
        <w:adjustRightInd/>
        <w:spacing w:after="120"/>
        <w:ind w:left="1656" w:firstLineChars="0" w:firstLine="0"/>
        <w:textAlignment w:val="auto"/>
        <w:rPr>
          <w:rFonts w:eastAsia="SimSun"/>
          <w:lang w:val="en-US" w:eastAsia="zh-CN"/>
        </w:rPr>
      </w:pPr>
    </w:p>
    <w:p w14:paraId="35C88C7F" w14:textId="77777777" w:rsidR="002239C4" w:rsidRDefault="002239C4">
      <w:pPr>
        <w:rPr>
          <w:sz w:val="24"/>
          <w:szCs w:val="24"/>
          <w:lang w:val="en-US"/>
        </w:rPr>
      </w:pPr>
    </w:p>
    <w:p w14:paraId="69C2BE6C" w14:textId="77777777" w:rsidR="002239C4" w:rsidRDefault="00F272CB">
      <w:pPr>
        <w:pStyle w:val="Heading3"/>
        <w:rPr>
          <w:sz w:val="24"/>
          <w:szCs w:val="16"/>
        </w:rPr>
      </w:pPr>
      <w:r>
        <w:rPr>
          <w:sz w:val="24"/>
          <w:szCs w:val="16"/>
        </w:rPr>
        <w:t>CRs/TPs comments collection</w:t>
      </w:r>
    </w:p>
    <w:p w14:paraId="6F1030B7"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26C8E9E3" w14:textId="77777777">
        <w:tc>
          <w:tcPr>
            <w:tcW w:w="1236" w:type="dxa"/>
          </w:tcPr>
          <w:p w14:paraId="5B29C381"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6C3E22C6"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74E574BF" w14:textId="77777777">
        <w:tc>
          <w:tcPr>
            <w:tcW w:w="1236" w:type="dxa"/>
            <w:vMerge w:val="restart"/>
          </w:tcPr>
          <w:p w14:paraId="04C168EF" w14:textId="77777777" w:rsidR="002239C4" w:rsidRDefault="004258BC">
            <w:pPr>
              <w:rPr>
                <w:rFonts w:ascii="Arial" w:hAnsi="Arial" w:cs="Arial"/>
                <w:b/>
                <w:bCs/>
                <w:color w:val="0000FF"/>
                <w:sz w:val="16"/>
                <w:szCs w:val="16"/>
                <w:u w:val="single"/>
              </w:rPr>
            </w:pPr>
            <w:hyperlink r:id="rId108" w:history="1">
              <w:r w:rsidR="00F272CB">
                <w:rPr>
                  <w:rStyle w:val="Hyperlink"/>
                  <w:rFonts w:ascii="Arial" w:hAnsi="Arial" w:cs="Arial"/>
                  <w:b/>
                  <w:bCs/>
                  <w:sz w:val="16"/>
                  <w:szCs w:val="16"/>
                </w:rPr>
                <w:t>R4-2209040</w:t>
              </w:r>
            </w:hyperlink>
          </w:p>
          <w:p w14:paraId="0AE34689" w14:textId="77777777" w:rsidR="002239C4" w:rsidRDefault="00F272CB">
            <w:pPr>
              <w:spacing w:after="120"/>
              <w:rPr>
                <w:rFonts w:eastAsiaTheme="minorEastAsia"/>
                <w:lang w:val="en-US" w:eastAsia="zh-CN"/>
              </w:rPr>
            </w:pPr>
            <w:r>
              <w:rPr>
                <w:rFonts w:eastAsiaTheme="minorEastAsia"/>
                <w:lang w:val="en-US" w:eastAsia="zh-CN"/>
              </w:rPr>
              <w:t>(Nokia, Nokia Shanghai Bell)</w:t>
            </w:r>
          </w:p>
        </w:tc>
        <w:tc>
          <w:tcPr>
            <w:tcW w:w="8395" w:type="dxa"/>
          </w:tcPr>
          <w:p w14:paraId="4C15A19A"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to TS 38.133 Measurement procedures for RedCap</w:t>
            </w:r>
          </w:p>
        </w:tc>
      </w:tr>
      <w:tr w:rsidR="002239C4" w14:paraId="0068E45E" w14:textId="77777777">
        <w:tc>
          <w:tcPr>
            <w:tcW w:w="1236" w:type="dxa"/>
            <w:vMerge/>
          </w:tcPr>
          <w:p w14:paraId="21BCC17E" w14:textId="77777777" w:rsidR="002239C4" w:rsidRDefault="002239C4">
            <w:pPr>
              <w:spacing w:after="120"/>
              <w:rPr>
                <w:rFonts w:eastAsiaTheme="minorEastAsia"/>
                <w:lang w:val="en-US" w:eastAsia="zh-CN"/>
              </w:rPr>
            </w:pPr>
          </w:p>
        </w:tc>
        <w:tc>
          <w:tcPr>
            <w:tcW w:w="8395" w:type="dxa"/>
          </w:tcPr>
          <w:p w14:paraId="6157CD39" w14:textId="77777777" w:rsidR="002239C4" w:rsidRDefault="00377B1F">
            <w:pPr>
              <w:spacing w:after="120"/>
              <w:rPr>
                <w:rFonts w:eastAsiaTheme="minorEastAsia"/>
                <w:lang w:val="en-US" w:eastAsia="zh-CN"/>
              </w:rPr>
            </w:pPr>
            <w:r>
              <w:rPr>
                <w:rFonts w:eastAsiaTheme="minorEastAsia"/>
                <w:lang w:val="en-US" w:eastAsia="zh-CN"/>
              </w:rPr>
              <w:t>Ericsson: Changes are fine.</w:t>
            </w:r>
          </w:p>
        </w:tc>
      </w:tr>
      <w:tr w:rsidR="002239C4" w14:paraId="1BD3802D" w14:textId="77777777">
        <w:tc>
          <w:tcPr>
            <w:tcW w:w="1236" w:type="dxa"/>
            <w:vMerge/>
          </w:tcPr>
          <w:p w14:paraId="530DA9C3" w14:textId="77777777" w:rsidR="002239C4" w:rsidRDefault="002239C4">
            <w:pPr>
              <w:spacing w:after="120"/>
              <w:rPr>
                <w:rFonts w:eastAsiaTheme="minorEastAsia"/>
                <w:lang w:val="en-US" w:eastAsia="zh-CN"/>
              </w:rPr>
            </w:pPr>
          </w:p>
        </w:tc>
        <w:tc>
          <w:tcPr>
            <w:tcW w:w="8395" w:type="dxa"/>
          </w:tcPr>
          <w:p w14:paraId="4E367FD9" w14:textId="77777777" w:rsidR="002239C4" w:rsidRDefault="002239C4">
            <w:pPr>
              <w:spacing w:after="120"/>
              <w:rPr>
                <w:rFonts w:eastAsiaTheme="minorEastAsia"/>
                <w:lang w:val="en-US" w:eastAsia="zh-CN"/>
              </w:rPr>
            </w:pPr>
          </w:p>
        </w:tc>
      </w:tr>
      <w:tr w:rsidR="002239C4" w14:paraId="181C8CBE" w14:textId="77777777">
        <w:tc>
          <w:tcPr>
            <w:tcW w:w="1236" w:type="dxa"/>
            <w:vMerge w:val="restart"/>
          </w:tcPr>
          <w:p w14:paraId="1BE8F7BF" w14:textId="77777777" w:rsidR="002239C4" w:rsidRDefault="004258BC">
            <w:pPr>
              <w:rPr>
                <w:rFonts w:ascii="Arial" w:hAnsi="Arial" w:cs="Arial"/>
                <w:b/>
                <w:bCs/>
                <w:color w:val="0000FF"/>
                <w:sz w:val="16"/>
                <w:szCs w:val="16"/>
                <w:u w:val="single"/>
              </w:rPr>
            </w:pPr>
            <w:hyperlink r:id="rId109" w:history="1">
              <w:r w:rsidR="00F272CB">
                <w:rPr>
                  <w:rStyle w:val="Hyperlink"/>
                  <w:rFonts w:ascii="Arial" w:hAnsi="Arial" w:cs="Arial"/>
                  <w:b/>
                  <w:bCs/>
                  <w:sz w:val="16"/>
                  <w:szCs w:val="16"/>
                </w:rPr>
                <w:t>R4-2209771</w:t>
              </w:r>
            </w:hyperlink>
          </w:p>
          <w:p w14:paraId="5375131B"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4D6ADFE7"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DraftCR on reduced capability Ues for general measurements and intra-frequency</w:t>
            </w:r>
          </w:p>
        </w:tc>
      </w:tr>
      <w:tr w:rsidR="002239C4" w14:paraId="6C14620D" w14:textId="77777777">
        <w:tc>
          <w:tcPr>
            <w:tcW w:w="1236" w:type="dxa"/>
            <w:vMerge/>
          </w:tcPr>
          <w:p w14:paraId="1A50171D" w14:textId="77777777" w:rsidR="002239C4" w:rsidRDefault="002239C4">
            <w:pPr>
              <w:spacing w:after="120"/>
              <w:rPr>
                <w:rFonts w:eastAsiaTheme="minorEastAsia"/>
                <w:lang w:val="en-US" w:eastAsia="zh-CN"/>
              </w:rPr>
            </w:pPr>
          </w:p>
        </w:tc>
        <w:tc>
          <w:tcPr>
            <w:tcW w:w="8395" w:type="dxa"/>
          </w:tcPr>
          <w:p w14:paraId="0D936EF5" w14:textId="77777777" w:rsidR="002239C4" w:rsidRDefault="00BD4F54">
            <w:pPr>
              <w:spacing w:after="120"/>
              <w:rPr>
                <w:rFonts w:eastAsiaTheme="minorEastAsia"/>
                <w:lang w:val="en-US" w:eastAsia="zh-CN"/>
              </w:rPr>
            </w:pPr>
            <w:r>
              <w:rPr>
                <w:rFonts w:eastAsiaTheme="minorEastAsia"/>
                <w:lang w:val="en-US" w:eastAsia="zh-CN"/>
              </w:rPr>
              <w:t>Ericsson: Changes depend on the other issues being discussed in topic 5.</w:t>
            </w:r>
          </w:p>
        </w:tc>
      </w:tr>
      <w:tr w:rsidR="002239C4" w14:paraId="6C99AA21" w14:textId="77777777">
        <w:tc>
          <w:tcPr>
            <w:tcW w:w="1236" w:type="dxa"/>
            <w:vMerge/>
          </w:tcPr>
          <w:p w14:paraId="65027DA3" w14:textId="77777777" w:rsidR="002239C4" w:rsidRDefault="002239C4">
            <w:pPr>
              <w:spacing w:after="120"/>
              <w:rPr>
                <w:rFonts w:eastAsiaTheme="minorEastAsia"/>
                <w:lang w:val="en-US" w:eastAsia="zh-CN"/>
              </w:rPr>
            </w:pPr>
          </w:p>
        </w:tc>
        <w:tc>
          <w:tcPr>
            <w:tcW w:w="8395" w:type="dxa"/>
          </w:tcPr>
          <w:p w14:paraId="2B9ACC3A" w14:textId="77777777" w:rsidR="002239C4" w:rsidRDefault="002239C4">
            <w:pPr>
              <w:spacing w:after="120"/>
              <w:rPr>
                <w:rFonts w:eastAsiaTheme="minorEastAsia"/>
                <w:lang w:val="en-US" w:eastAsia="zh-CN"/>
              </w:rPr>
            </w:pPr>
          </w:p>
        </w:tc>
      </w:tr>
      <w:tr w:rsidR="002239C4" w14:paraId="50D7E8AD" w14:textId="77777777">
        <w:trPr>
          <w:trHeight w:val="113"/>
        </w:trPr>
        <w:tc>
          <w:tcPr>
            <w:tcW w:w="1236" w:type="dxa"/>
            <w:vMerge w:val="restart"/>
          </w:tcPr>
          <w:p w14:paraId="5E20A4C1" w14:textId="77777777" w:rsidR="002239C4" w:rsidRDefault="004258BC">
            <w:pPr>
              <w:rPr>
                <w:rFonts w:ascii="Arial" w:hAnsi="Arial" w:cs="Arial"/>
                <w:b/>
                <w:bCs/>
                <w:color w:val="0000FF"/>
                <w:sz w:val="16"/>
                <w:szCs w:val="16"/>
                <w:u w:val="single"/>
              </w:rPr>
            </w:pPr>
            <w:hyperlink r:id="rId110" w:history="1">
              <w:r w:rsidR="00F272CB">
                <w:rPr>
                  <w:rStyle w:val="Hyperlink"/>
                  <w:rFonts w:ascii="Arial" w:hAnsi="Arial" w:cs="Arial"/>
                  <w:b/>
                  <w:bCs/>
                  <w:sz w:val="16"/>
                  <w:szCs w:val="16"/>
                </w:rPr>
                <w:t>R4-2209772</w:t>
              </w:r>
            </w:hyperlink>
          </w:p>
          <w:p w14:paraId="255D6831" w14:textId="77777777" w:rsidR="002239C4" w:rsidRDefault="00F272CB">
            <w:pPr>
              <w:spacing w:after="120"/>
              <w:rPr>
                <w:rFonts w:eastAsiaTheme="minorEastAsia"/>
                <w:lang w:val="en-US" w:eastAsia="zh-CN"/>
              </w:rPr>
            </w:pPr>
            <w:r>
              <w:rPr>
                <w:rFonts w:eastAsiaTheme="minorEastAsia"/>
                <w:lang w:val="en-US" w:eastAsia="zh-CN"/>
              </w:rPr>
              <w:t>(MediaTek inc.)</w:t>
            </w:r>
          </w:p>
        </w:tc>
        <w:tc>
          <w:tcPr>
            <w:tcW w:w="8395" w:type="dxa"/>
          </w:tcPr>
          <w:p w14:paraId="0B72DEBE"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DraftCR on reduced capability Ues for inter-frequency and inter-RAT measurements</w:t>
            </w:r>
          </w:p>
        </w:tc>
      </w:tr>
      <w:tr w:rsidR="002239C4" w14:paraId="5695141E" w14:textId="77777777">
        <w:trPr>
          <w:trHeight w:val="112"/>
        </w:trPr>
        <w:tc>
          <w:tcPr>
            <w:tcW w:w="1236" w:type="dxa"/>
            <w:vMerge/>
          </w:tcPr>
          <w:p w14:paraId="060623E5" w14:textId="77777777" w:rsidR="002239C4" w:rsidRDefault="002239C4">
            <w:pPr>
              <w:spacing w:after="0"/>
              <w:rPr>
                <w:rFonts w:ascii="Arial" w:hAnsi="Arial" w:cs="Arial"/>
                <w:b/>
                <w:bCs/>
                <w:color w:val="0000FF"/>
                <w:sz w:val="16"/>
                <w:szCs w:val="16"/>
                <w:u w:val="single"/>
                <w:lang w:val="en-US"/>
              </w:rPr>
            </w:pPr>
          </w:p>
        </w:tc>
        <w:tc>
          <w:tcPr>
            <w:tcW w:w="8395" w:type="dxa"/>
          </w:tcPr>
          <w:p w14:paraId="349BC303" w14:textId="77777777" w:rsidR="002239C4" w:rsidRDefault="00F272CB">
            <w:pPr>
              <w:spacing w:after="120"/>
              <w:rPr>
                <w:rFonts w:eastAsiaTheme="minorEastAsia"/>
                <w:lang w:val="en-US" w:eastAsia="zh-CN"/>
              </w:rPr>
            </w:pPr>
            <w:r>
              <w:rPr>
                <w:rFonts w:eastAsiaTheme="minorEastAsia"/>
                <w:lang w:val="en-US" w:eastAsia="zh-CN"/>
              </w:rPr>
              <w:t>Ericsson: Changes depend on the other issues being discussed in topic 5.</w:t>
            </w:r>
          </w:p>
        </w:tc>
      </w:tr>
      <w:tr w:rsidR="002239C4" w14:paraId="186CC478" w14:textId="77777777">
        <w:trPr>
          <w:trHeight w:val="112"/>
        </w:trPr>
        <w:tc>
          <w:tcPr>
            <w:tcW w:w="1236" w:type="dxa"/>
            <w:vMerge/>
          </w:tcPr>
          <w:p w14:paraId="3031AE6C" w14:textId="77777777" w:rsidR="002239C4" w:rsidRDefault="002239C4">
            <w:pPr>
              <w:spacing w:after="0"/>
              <w:rPr>
                <w:rFonts w:ascii="Arial" w:hAnsi="Arial" w:cs="Arial"/>
                <w:b/>
                <w:bCs/>
                <w:color w:val="0000FF"/>
                <w:sz w:val="16"/>
                <w:szCs w:val="16"/>
                <w:u w:val="single"/>
                <w:lang w:val="en-US"/>
              </w:rPr>
            </w:pPr>
          </w:p>
        </w:tc>
        <w:tc>
          <w:tcPr>
            <w:tcW w:w="8395" w:type="dxa"/>
          </w:tcPr>
          <w:p w14:paraId="7CFD31CF" w14:textId="77777777" w:rsidR="002239C4" w:rsidRDefault="002239C4">
            <w:pPr>
              <w:spacing w:after="120"/>
              <w:rPr>
                <w:rFonts w:eastAsiaTheme="minorEastAsia"/>
                <w:lang w:val="en-US" w:eastAsia="zh-CN"/>
              </w:rPr>
            </w:pPr>
          </w:p>
        </w:tc>
      </w:tr>
      <w:tr w:rsidR="002239C4" w14:paraId="34A35B5C" w14:textId="77777777">
        <w:trPr>
          <w:trHeight w:val="111"/>
        </w:trPr>
        <w:tc>
          <w:tcPr>
            <w:tcW w:w="1236" w:type="dxa"/>
            <w:vMerge w:val="restart"/>
          </w:tcPr>
          <w:p w14:paraId="1FB9E339" w14:textId="77777777" w:rsidR="002239C4" w:rsidRDefault="004258BC">
            <w:pPr>
              <w:rPr>
                <w:rFonts w:ascii="Arial" w:hAnsi="Arial" w:cs="Arial"/>
                <w:b/>
                <w:bCs/>
                <w:color w:val="0000FF"/>
                <w:sz w:val="16"/>
                <w:szCs w:val="16"/>
                <w:u w:val="single"/>
              </w:rPr>
            </w:pPr>
            <w:hyperlink r:id="rId111" w:history="1">
              <w:r w:rsidR="00F272CB">
                <w:rPr>
                  <w:rStyle w:val="Hyperlink"/>
                  <w:rFonts w:ascii="Arial" w:hAnsi="Arial" w:cs="Arial"/>
                  <w:b/>
                  <w:bCs/>
                  <w:sz w:val="16"/>
                  <w:szCs w:val="16"/>
                </w:rPr>
                <w:t>R4-2209445</w:t>
              </w:r>
            </w:hyperlink>
          </w:p>
          <w:p w14:paraId="394EBAF4" w14:textId="77777777" w:rsidR="002239C4" w:rsidRDefault="00F272CB">
            <w:pPr>
              <w:spacing w:after="0"/>
              <w:rPr>
                <w:rFonts w:ascii="Arial" w:hAnsi="Arial" w:cs="Arial"/>
                <w:color w:val="0000FF"/>
                <w:sz w:val="16"/>
                <w:szCs w:val="16"/>
                <w:lang w:val="en-US"/>
              </w:rPr>
            </w:pPr>
            <w:r>
              <w:rPr>
                <w:rFonts w:eastAsiaTheme="minorEastAsia"/>
                <w:lang w:val="en-US" w:eastAsia="zh-CN"/>
              </w:rPr>
              <w:t>(Ericsson)</w:t>
            </w:r>
          </w:p>
        </w:tc>
        <w:tc>
          <w:tcPr>
            <w:tcW w:w="8395" w:type="dxa"/>
          </w:tcPr>
          <w:p w14:paraId="1C66F3CA"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draftCR on inter-RAT NR measurement for RedCap</w:t>
            </w:r>
          </w:p>
        </w:tc>
      </w:tr>
      <w:tr w:rsidR="002239C4" w14:paraId="13FC5551" w14:textId="77777777">
        <w:trPr>
          <w:trHeight w:val="111"/>
        </w:trPr>
        <w:tc>
          <w:tcPr>
            <w:tcW w:w="1236" w:type="dxa"/>
            <w:vMerge/>
          </w:tcPr>
          <w:p w14:paraId="79F49D21" w14:textId="77777777" w:rsidR="002239C4" w:rsidRDefault="002239C4">
            <w:pPr>
              <w:spacing w:after="0"/>
              <w:rPr>
                <w:rFonts w:ascii="Arial" w:hAnsi="Arial" w:cs="Arial"/>
                <w:b/>
                <w:bCs/>
                <w:color w:val="0000FF"/>
                <w:sz w:val="16"/>
                <w:szCs w:val="16"/>
                <w:u w:val="single"/>
                <w:lang w:val="en-US"/>
              </w:rPr>
            </w:pPr>
          </w:p>
        </w:tc>
        <w:tc>
          <w:tcPr>
            <w:tcW w:w="8395" w:type="dxa"/>
          </w:tcPr>
          <w:p w14:paraId="383CEA7B" w14:textId="77777777" w:rsidR="002239C4" w:rsidRDefault="00975C66">
            <w:pPr>
              <w:spacing w:after="120"/>
              <w:rPr>
                <w:rFonts w:eastAsiaTheme="minorEastAsia"/>
                <w:b/>
                <w:bCs/>
                <w:i/>
                <w:iCs/>
                <w:lang w:val="en-US" w:eastAsia="zh-CN"/>
              </w:rPr>
            </w:pPr>
            <w:r>
              <w:rPr>
                <w:rFonts w:eastAsiaTheme="minorEastAsia"/>
                <w:lang w:val="en-US" w:eastAsia="zh-CN"/>
              </w:rPr>
              <w:t xml:space="preserve">Nokia: the </w:t>
            </w:r>
            <w:r w:rsidR="003F36D4">
              <w:rPr>
                <w:rFonts w:eastAsiaTheme="minorEastAsia"/>
                <w:lang w:val="en-US" w:eastAsia="zh-CN"/>
              </w:rPr>
              <w:t xml:space="preserve">time </w:t>
            </w:r>
            <w:r>
              <w:rPr>
                <w:rFonts w:eastAsiaTheme="minorEastAsia"/>
                <w:lang w:val="en-US" w:eastAsia="zh-CN"/>
              </w:rPr>
              <w:t xml:space="preserve">period for time index </w:t>
            </w:r>
            <w:r w:rsidR="003F36D4">
              <w:rPr>
                <w:rFonts w:eastAsiaTheme="minorEastAsia"/>
                <w:lang w:val="en-US" w:eastAsia="zh-CN"/>
              </w:rPr>
              <w:t xml:space="preserve">detection </w:t>
            </w:r>
            <w:r>
              <w:rPr>
                <w:rFonts w:eastAsiaTheme="minorEastAsia"/>
                <w:lang w:val="en-US" w:eastAsia="zh-CN"/>
              </w:rPr>
              <w:t>is still being discussed.</w:t>
            </w:r>
          </w:p>
        </w:tc>
      </w:tr>
      <w:tr w:rsidR="002239C4" w14:paraId="63B27D6A" w14:textId="77777777">
        <w:trPr>
          <w:trHeight w:val="111"/>
        </w:trPr>
        <w:tc>
          <w:tcPr>
            <w:tcW w:w="1236" w:type="dxa"/>
            <w:vMerge/>
          </w:tcPr>
          <w:p w14:paraId="5261B5BA" w14:textId="77777777" w:rsidR="002239C4" w:rsidRDefault="002239C4">
            <w:pPr>
              <w:spacing w:after="0"/>
              <w:rPr>
                <w:rFonts w:ascii="Arial" w:hAnsi="Arial" w:cs="Arial"/>
                <w:b/>
                <w:bCs/>
                <w:color w:val="0000FF"/>
                <w:sz w:val="16"/>
                <w:szCs w:val="16"/>
                <w:u w:val="single"/>
                <w:lang w:val="en-US"/>
              </w:rPr>
            </w:pPr>
          </w:p>
        </w:tc>
        <w:tc>
          <w:tcPr>
            <w:tcW w:w="8395" w:type="dxa"/>
          </w:tcPr>
          <w:p w14:paraId="09858E58" w14:textId="77777777" w:rsidR="002239C4" w:rsidRDefault="002239C4">
            <w:pPr>
              <w:spacing w:after="120"/>
              <w:rPr>
                <w:rFonts w:eastAsiaTheme="minorEastAsia"/>
                <w:b/>
                <w:bCs/>
                <w:i/>
                <w:iCs/>
                <w:lang w:val="en-US" w:eastAsia="zh-CN"/>
              </w:rPr>
            </w:pPr>
          </w:p>
        </w:tc>
      </w:tr>
      <w:tr w:rsidR="002239C4" w14:paraId="574D4592" w14:textId="77777777">
        <w:trPr>
          <w:trHeight w:val="206"/>
        </w:trPr>
        <w:tc>
          <w:tcPr>
            <w:tcW w:w="1236" w:type="dxa"/>
            <w:vMerge w:val="restart"/>
          </w:tcPr>
          <w:p w14:paraId="5182353B" w14:textId="77777777" w:rsidR="002239C4" w:rsidRDefault="002239C4">
            <w:pPr>
              <w:spacing w:after="0"/>
              <w:rPr>
                <w:rFonts w:ascii="Arial" w:hAnsi="Arial" w:cs="Arial"/>
                <w:b/>
                <w:bCs/>
                <w:color w:val="0000FF"/>
                <w:sz w:val="16"/>
                <w:szCs w:val="16"/>
                <w:u w:val="single"/>
                <w:lang w:val="en-US"/>
              </w:rPr>
            </w:pPr>
          </w:p>
        </w:tc>
        <w:tc>
          <w:tcPr>
            <w:tcW w:w="8395" w:type="dxa"/>
          </w:tcPr>
          <w:p w14:paraId="0B40FD97" w14:textId="77777777" w:rsidR="002239C4" w:rsidRDefault="002239C4">
            <w:pPr>
              <w:spacing w:after="120"/>
              <w:rPr>
                <w:rFonts w:eastAsiaTheme="minorEastAsia"/>
                <w:b/>
                <w:bCs/>
                <w:i/>
                <w:iCs/>
                <w:lang w:val="en-US" w:eastAsia="zh-CN"/>
              </w:rPr>
            </w:pPr>
          </w:p>
        </w:tc>
      </w:tr>
      <w:tr w:rsidR="002239C4" w14:paraId="56734C90" w14:textId="77777777">
        <w:trPr>
          <w:trHeight w:val="205"/>
        </w:trPr>
        <w:tc>
          <w:tcPr>
            <w:tcW w:w="1236" w:type="dxa"/>
            <w:vMerge/>
          </w:tcPr>
          <w:p w14:paraId="4A72E953" w14:textId="77777777" w:rsidR="002239C4" w:rsidRDefault="002239C4">
            <w:pPr>
              <w:spacing w:after="0"/>
              <w:rPr>
                <w:rFonts w:ascii="Arial" w:hAnsi="Arial" w:cs="Arial"/>
                <w:b/>
                <w:bCs/>
                <w:color w:val="0000FF"/>
                <w:sz w:val="16"/>
                <w:szCs w:val="16"/>
                <w:u w:val="single"/>
                <w:lang w:val="en-US"/>
              </w:rPr>
            </w:pPr>
          </w:p>
        </w:tc>
        <w:tc>
          <w:tcPr>
            <w:tcW w:w="8395" w:type="dxa"/>
          </w:tcPr>
          <w:p w14:paraId="356DF596" w14:textId="77777777" w:rsidR="002239C4" w:rsidRDefault="002239C4">
            <w:pPr>
              <w:spacing w:after="120"/>
              <w:rPr>
                <w:rFonts w:eastAsiaTheme="minorEastAsia"/>
                <w:b/>
                <w:bCs/>
                <w:i/>
                <w:iCs/>
                <w:lang w:val="en-US" w:eastAsia="zh-CN"/>
              </w:rPr>
            </w:pPr>
          </w:p>
        </w:tc>
      </w:tr>
      <w:tr w:rsidR="002239C4" w14:paraId="7046A689" w14:textId="77777777">
        <w:trPr>
          <w:trHeight w:val="205"/>
        </w:trPr>
        <w:tc>
          <w:tcPr>
            <w:tcW w:w="1236" w:type="dxa"/>
            <w:vMerge/>
          </w:tcPr>
          <w:p w14:paraId="204D1EAF" w14:textId="77777777" w:rsidR="002239C4" w:rsidRDefault="002239C4">
            <w:pPr>
              <w:spacing w:after="0"/>
              <w:rPr>
                <w:rFonts w:ascii="Arial" w:hAnsi="Arial" w:cs="Arial"/>
                <w:b/>
                <w:bCs/>
                <w:color w:val="0000FF"/>
                <w:sz w:val="16"/>
                <w:szCs w:val="16"/>
                <w:u w:val="single"/>
                <w:lang w:val="en-US"/>
              </w:rPr>
            </w:pPr>
          </w:p>
        </w:tc>
        <w:tc>
          <w:tcPr>
            <w:tcW w:w="8395" w:type="dxa"/>
          </w:tcPr>
          <w:p w14:paraId="499EE867" w14:textId="77777777" w:rsidR="002239C4" w:rsidRDefault="002239C4">
            <w:pPr>
              <w:spacing w:after="120"/>
              <w:rPr>
                <w:rFonts w:eastAsiaTheme="minorEastAsia"/>
                <w:b/>
                <w:bCs/>
                <w:i/>
                <w:iCs/>
                <w:lang w:val="en-US" w:eastAsia="zh-CN"/>
              </w:rPr>
            </w:pPr>
          </w:p>
        </w:tc>
      </w:tr>
    </w:tbl>
    <w:p w14:paraId="616FBDEB" w14:textId="77777777" w:rsidR="002239C4" w:rsidRDefault="002239C4">
      <w:pPr>
        <w:rPr>
          <w:color w:val="0070C0"/>
          <w:lang w:val="en-US" w:eastAsia="zh-CN"/>
        </w:rPr>
      </w:pPr>
    </w:p>
    <w:p w14:paraId="16D5CCCC" w14:textId="77777777" w:rsidR="002239C4" w:rsidRDefault="00F272CB">
      <w:pPr>
        <w:pStyle w:val="Heading2"/>
        <w:rPr>
          <w:color w:val="000000" w:themeColor="text1"/>
        </w:rPr>
      </w:pPr>
      <w:r>
        <w:rPr>
          <w:color w:val="000000" w:themeColor="text1"/>
        </w:rPr>
        <w:t>Summary</w:t>
      </w:r>
      <w:r>
        <w:rPr>
          <w:rFonts w:hint="eastAsia"/>
          <w:color w:val="000000" w:themeColor="text1"/>
        </w:rPr>
        <w:t xml:space="preserve"> for 1st round </w:t>
      </w:r>
    </w:p>
    <w:p w14:paraId="231E5B38" w14:textId="77777777" w:rsidR="002239C4" w:rsidRDefault="00F272CB">
      <w:pPr>
        <w:pStyle w:val="Heading3"/>
        <w:rPr>
          <w:color w:val="000000" w:themeColor="text1"/>
          <w:sz w:val="24"/>
          <w:szCs w:val="16"/>
        </w:rPr>
      </w:pPr>
      <w:r>
        <w:rPr>
          <w:color w:val="000000" w:themeColor="text1"/>
          <w:sz w:val="24"/>
          <w:szCs w:val="16"/>
        </w:rPr>
        <w:t xml:space="preserve">Open issues </w:t>
      </w:r>
    </w:p>
    <w:p w14:paraId="5E9E3428" w14:textId="77777777" w:rsidR="002239C4" w:rsidRDefault="002239C4">
      <w:pPr>
        <w:rPr>
          <w:i/>
          <w:color w:val="000000" w:themeColor="text1"/>
          <w:lang w:val="en-US" w:eastAsia="zh-CN"/>
        </w:rPr>
      </w:pPr>
    </w:p>
    <w:tbl>
      <w:tblPr>
        <w:tblStyle w:val="TableGrid"/>
        <w:tblW w:w="0" w:type="auto"/>
        <w:tblLook w:val="04A0" w:firstRow="1" w:lastRow="0" w:firstColumn="1" w:lastColumn="0" w:noHBand="0" w:noVBand="1"/>
      </w:tblPr>
      <w:tblGrid>
        <w:gridCol w:w="1162"/>
        <w:gridCol w:w="8469"/>
      </w:tblGrid>
      <w:tr w:rsidR="002239C4" w14:paraId="5FBDD1DE" w14:textId="77777777">
        <w:tc>
          <w:tcPr>
            <w:tcW w:w="1242" w:type="dxa"/>
          </w:tcPr>
          <w:p w14:paraId="7643C0F0" w14:textId="77777777" w:rsidR="002239C4" w:rsidRDefault="002239C4">
            <w:pPr>
              <w:rPr>
                <w:rFonts w:eastAsiaTheme="minorEastAsia"/>
                <w:b/>
                <w:bCs/>
                <w:color w:val="000000" w:themeColor="text1"/>
                <w:lang w:val="en-US" w:eastAsia="zh-CN"/>
              </w:rPr>
            </w:pPr>
          </w:p>
        </w:tc>
        <w:tc>
          <w:tcPr>
            <w:tcW w:w="8615" w:type="dxa"/>
          </w:tcPr>
          <w:p w14:paraId="204DB24C" w14:textId="77777777" w:rsidR="002239C4" w:rsidRDefault="00F272C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239C4" w14:paraId="0642696B" w14:textId="77777777">
        <w:tc>
          <w:tcPr>
            <w:tcW w:w="1242" w:type="dxa"/>
          </w:tcPr>
          <w:p w14:paraId="10291DB3" w14:textId="77777777" w:rsidR="002239C4" w:rsidRDefault="00F272CB">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Sub-topic#1</w:t>
            </w:r>
          </w:p>
        </w:tc>
        <w:tc>
          <w:tcPr>
            <w:tcW w:w="8615" w:type="dxa"/>
          </w:tcPr>
          <w:p w14:paraId="14650CA9"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3A35E74" w14:textId="77777777" w:rsidR="002239C4" w:rsidRDefault="00F272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D6B3E51" w14:textId="77777777" w:rsidR="002239C4" w:rsidRDefault="00F272CB">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1856DC" w14:paraId="598BA70D" w14:textId="77777777">
        <w:tc>
          <w:tcPr>
            <w:tcW w:w="1242" w:type="dxa"/>
          </w:tcPr>
          <w:p w14:paraId="3CD2E5FE" w14:textId="77777777" w:rsidR="001856DC" w:rsidRDefault="001856DC">
            <w:pPr>
              <w:rPr>
                <w:b/>
                <w:bCs/>
                <w:color w:val="000000" w:themeColor="text1"/>
                <w:lang w:val="en-US" w:eastAsia="zh-CN"/>
              </w:rPr>
            </w:pPr>
            <w:r>
              <w:rPr>
                <w:b/>
                <w:bCs/>
                <w:color w:val="000000" w:themeColor="text1"/>
                <w:lang w:val="en-US" w:eastAsia="zh-CN"/>
              </w:rPr>
              <w:t>Sub-topic#5-1</w:t>
            </w:r>
          </w:p>
        </w:tc>
        <w:tc>
          <w:tcPr>
            <w:tcW w:w="8615" w:type="dxa"/>
          </w:tcPr>
          <w:p w14:paraId="01CE1CFD" w14:textId="77777777" w:rsidR="003C21DF" w:rsidRDefault="003C21DF" w:rsidP="003C21DF">
            <w:pPr>
              <w:rPr>
                <w:b/>
                <w:bCs/>
                <w:u w:val="single"/>
                <w:lang w:val="en-US" w:eastAsia="ko-KR"/>
              </w:rPr>
            </w:pPr>
            <w:r>
              <w:rPr>
                <w:b/>
                <w:u w:val="single"/>
                <w:lang w:val="en-US" w:eastAsia="ko-KR"/>
              </w:rPr>
              <w:t xml:space="preserve">Issue 5-1-1: Whether to support scenario: </w:t>
            </w:r>
            <w:r>
              <w:rPr>
                <w:rFonts w:ascii="Calibri" w:hAnsi="Calibri" w:cs="Calibri"/>
                <w:b/>
                <w:u w:val="single"/>
                <w:lang w:val="en-US"/>
              </w:rPr>
              <w:t>neighbour cells include NCD-SSB on the same frequency location as serving cell CD-SSB</w:t>
            </w:r>
          </w:p>
          <w:p w14:paraId="5B3AD5F9" w14:textId="77777777" w:rsidR="003C21DF" w:rsidRDefault="003C21DF" w:rsidP="003C21DF">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B2F96E9" w14:textId="77777777" w:rsidR="003C21DF" w:rsidRDefault="003C21DF" w:rsidP="003C21DF">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(E///</w:t>
            </w:r>
            <w:r w:rsidR="00861EAF">
              <w:rPr>
                <w:rFonts w:eastAsia="SimSun"/>
                <w:b/>
                <w:bCs/>
                <w:lang w:val="en-US" w:eastAsia="zh-CN"/>
              </w:rPr>
              <w:t>, HW, MTK, Xiaomi, Apple, Nokia, QC, vivo, OPPO, CATT</w:t>
            </w:r>
            <w:r>
              <w:rPr>
                <w:rFonts w:eastAsia="SimSun"/>
                <w:b/>
                <w:bCs/>
                <w:lang w:val="en-US" w:eastAsia="zh-CN"/>
              </w:rPr>
              <w:t xml:space="preserve">): </w:t>
            </w:r>
            <w:r>
              <w:rPr>
                <w:rFonts w:ascii="Calibri" w:hAnsi="Calibri" w:cs="Calibri"/>
                <w:lang w:val="en-US"/>
              </w:rPr>
              <w:t>Preclude the scenario: neighbour cells include NCD-SSB on the same frequency location as serving cell CD-SSB.</w:t>
            </w:r>
          </w:p>
          <w:p w14:paraId="6BBD573D" w14:textId="77777777" w:rsidR="008E4D00" w:rsidRDefault="008E4D00" w:rsidP="008E4D00">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59C89CE5" w14:textId="77777777" w:rsidR="001856DC" w:rsidRPr="00BD3377" w:rsidRDefault="008E4D00" w:rsidP="00D149C9">
            <w:pPr>
              <w:rPr>
                <w:color w:val="000000" w:themeColor="text1"/>
                <w:lang w:val="en-US" w:eastAsia="ko-KR"/>
              </w:rPr>
            </w:pPr>
            <w:r w:rsidRPr="00BD3377">
              <w:rPr>
                <w:bCs/>
                <w:color w:val="000000" w:themeColor="text1"/>
                <w:lang w:val="en-US" w:eastAsia="ko-KR"/>
              </w:rPr>
              <w:t>RAN4 to p</w:t>
            </w:r>
            <w:r w:rsidRPr="008E4D00">
              <w:rPr>
                <w:rFonts w:ascii="Calibri" w:hAnsi="Calibri" w:cs="Calibri"/>
                <w:bCs/>
                <w:lang w:val="en-US"/>
              </w:rPr>
              <w:t xml:space="preserve">reclude </w:t>
            </w:r>
            <w:r w:rsidRPr="002F5E90">
              <w:rPr>
                <w:rFonts w:ascii="Calibri" w:hAnsi="Calibri" w:cs="Calibri"/>
                <w:bCs/>
                <w:lang w:val="en-US"/>
              </w:rPr>
              <w:t>following scenario</w:t>
            </w:r>
            <w:r w:rsidRPr="00E70EB1">
              <w:rPr>
                <w:rFonts w:ascii="Calibri" w:hAnsi="Calibri" w:cs="Calibri"/>
                <w:bCs/>
                <w:lang w:val="en-US"/>
              </w:rPr>
              <w:t xml:space="preserve"> in Rel-17 RedCap: neighbour cells include NCD-SSB on the same frequency location as serving cell CD-SSB.</w:t>
            </w:r>
          </w:p>
          <w:p w14:paraId="0037E007" w14:textId="77777777" w:rsidR="00E70EB1" w:rsidRDefault="00E70EB1" w:rsidP="00E70EB1">
            <w:pPr>
              <w:rPr>
                <w:b/>
                <w:u w:val="single"/>
                <w:lang w:val="en-US" w:eastAsia="ko-KR"/>
              </w:rPr>
            </w:pPr>
            <w:r>
              <w:rPr>
                <w:b/>
                <w:u w:val="single"/>
                <w:lang w:val="en-US" w:eastAsia="ko-KR"/>
              </w:rPr>
              <w:t>Issue 5-1-2: Whether to define requirements for scenario B-2</w:t>
            </w:r>
          </w:p>
          <w:p w14:paraId="7A9A100E" w14:textId="77777777" w:rsidR="00AA73D5" w:rsidRDefault="00AA73D5" w:rsidP="00AA73D5">
            <w:pPr>
              <w:rPr>
                <w:b/>
                <w:lang w:val="en-US" w:eastAsia="ko-KR"/>
              </w:rPr>
            </w:pPr>
            <w:r>
              <w:rPr>
                <w:b/>
                <w:lang w:val="en-US" w:eastAsia="ko-KR"/>
              </w:rPr>
              <w:t>Background:</w:t>
            </w:r>
          </w:p>
          <w:tbl>
            <w:tblPr>
              <w:tblStyle w:val="TableGrid"/>
              <w:tblW w:w="0" w:type="auto"/>
              <w:tblLook w:val="04A0" w:firstRow="1" w:lastRow="0" w:firstColumn="1" w:lastColumn="0" w:noHBand="0" w:noVBand="1"/>
            </w:tblPr>
            <w:tblGrid>
              <w:gridCol w:w="8243"/>
            </w:tblGrid>
            <w:tr w:rsidR="00AA73D5" w14:paraId="1EA0558D" w14:textId="77777777" w:rsidTr="00EF5BDE">
              <w:tc>
                <w:tcPr>
                  <w:tcW w:w="9631" w:type="dxa"/>
                </w:tcPr>
                <w:p w14:paraId="0366ED0A" w14:textId="77777777" w:rsidR="00AA73D5" w:rsidRDefault="00AA73D5" w:rsidP="00AA73D5">
                  <w:pPr>
                    <w:spacing w:after="120"/>
                    <w:textAlignment w:val="center"/>
                    <w:rPr>
                      <w:rFonts w:ascii="Calibri" w:hAnsi="Calibri" w:cs="Calibri"/>
                      <w:sz w:val="22"/>
                      <w:szCs w:val="22"/>
                      <w:lang w:eastAsia="zh-CN"/>
                    </w:rPr>
                  </w:pPr>
                  <w:r>
                    <w:rPr>
                      <w:lang w:eastAsia="zh-CN"/>
                    </w:rPr>
                    <w:t>Case B-2: Some neighbour cells include NCD-SSB, and some neighbour cells without NCD-SSB on the same frequency location as serving cell NCD-SSB/CD-SSB</w:t>
                  </w:r>
                </w:p>
              </w:tc>
            </w:tr>
          </w:tbl>
          <w:p w14:paraId="07FECF8D" w14:textId="77777777" w:rsidR="00AA73D5" w:rsidRPr="00BD3377" w:rsidRDefault="00AA73D5" w:rsidP="00E70EB1">
            <w:pPr>
              <w:rPr>
                <w:b/>
                <w:u w:val="single"/>
                <w:lang w:eastAsia="ko-KR"/>
              </w:rPr>
            </w:pPr>
          </w:p>
          <w:p w14:paraId="556D1915" w14:textId="77777777" w:rsidR="00E70EB1" w:rsidRDefault="00E70EB1" w:rsidP="00E70EB1">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56811B2" w14:textId="77777777" w:rsidR="00AA73D5" w:rsidRDefault="00AA73D5" w:rsidP="00AA73D5">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1 (</w:t>
            </w:r>
            <w:r w:rsidR="00AF7961">
              <w:rPr>
                <w:rFonts w:eastAsia="SimSun"/>
                <w:b/>
                <w:bCs/>
                <w:lang w:val="en-US" w:eastAsia="zh-CN"/>
              </w:rPr>
              <w:t>QC, MTK</w:t>
            </w:r>
            <w:r>
              <w:rPr>
                <w:rFonts w:eastAsia="SimSun"/>
                <w:b/>
                <w:bCs/>
                <w:lang w:val="en-US" w:eastAsia="zh-CN"/>
              </w:rPr>
              <w:t xml:space="preserve">): </w:t>
            </w:r>
            <w:r>
              <w:rPr>
                <w:rFonts w:ascii="Calibri" w:hAnsi="Calibri" w:cs="Calibri"/>
                <w:lang w:val="en-US"/>
              </w:rPr>
              <w:t>Preclude the scenario B-2: some neighbour cells include NCD-SSB, and some neighbour cells without NCD-SSB on the same frequency location as serving cell NCD-SSB/CD-SSB</w:t>
            </w:r>
          </w:p>
          <w:p w14:paraId="147BB60E" w14:textId="77777777" w:rsidR="00AA73D5" w:rsidRDefault="00AA73D5" w:rsidP="00AA73D5">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1a (vivo</w:t>
            </w:r>
            <w:r w:rsidR="00AF7961">
              <w:rPr>
                <w:rFonts w:eastAsia="SimSun"/>
                <w:b/>
                <w:bCs/>
                <w:lang w:val="en-US" w:eastAsia="zh-CN"/>
              </w:rPr>
              <w:t>, OPPO</w:t>
            </w:r>
            <w:r>
              <w:rPr>
                <w:rFonts w:eastAsia="SimSun"/>
                <w:b/>
                <w:bCs/>
                <w:lang w:val="en-US" w:eastAsia="zh-CN"/>
              </w:rPr>
              <w:t>):</w:t>
            </w:r>
            <w:r>
              <w:rPr>
                <w:lang w:val="en-US" w:eastAsia="zh-CN"/>
              </w:rPr>
              <w:t xml:space="preserve"> Up to NW implementation, no requirements are specified. </w:t>
            </w:r>
          </w:p>
          <w:p w14:paraId="6903E923" w14:textId="77777777" w:rsidR="00AA73D5" w:rsidRPr="00BD3377" w:rsidRDefault="00AA73D5" w:rsidP="00AA73D5">
            <w:pPr>
              <w:pStyle w:val="ListParagraph"/>
              <w:numPr>
                <w:ilvl w:val="1"/>
                <w:numId w:val="9"/>
              </w:numPr>
              <w:overflowPunct/>
              <w:autoSpaceDE/>
              <w:autoSpaceDN/>
              <w:adjustRightInd/>
              <w:spacing w:after="120"/>
              <w:ind w:left="1440" w:firstLineChars="0"/>
              <w:textAlignment w:val="auto"/>
              <w:rPr>
                <w:lang w:val="en-US" w:eastAsia="zh-CN"/>
              </w:rPr>
            </w:pPr>
            <w:r>
              <w:rPr>
                <w:rFonts w:eastAsia="SimSun"/>
                <w:b/>
                <w:bCs/>
                <w:lang w:val="en-US" w:eastAsia="zh-CN"/>
              </w:rPr>
              <w:t>Option 2 (Nokia, CATT, CMCC</w:t>
            </w:r>
            <w:r w:rsidR="00AF7961">
              <w:rPr>
                <w:rFonts w:eastAsia="SimSun"/>
                <w:b/>
                <w:bCs/>
                <w:lang w:val="en-US" w:eastAsia="zh-CN"/>
              </w:rPr>
              <w:t>, Apple, Xiaomi</w:t>
            </w:r>
            <w:r w:rsidR="005016A8">
              <w:rPr>
                <w:rFonts w:eastAsia="SimSun"/>
                <w:b/>
                <w:bCs/>
                <w:lang w:val="en-US" w:eastAsia="zh-CN"/>
              </w:rPr>
              <w:t>, HW</w:t>
            </w:r>
            <w:r>
              <w:rPr>
                <w:rFonts w:eastAsia="SimSun"/>
                <w:b/>
                <w:bCs/>
                <w:lang w:val="en-US" w:eastAsia="zh-CN"/>
              </w:rPr>
              <w:t xml:space="preserve">): </w:t>
            </w:r>
            <w:r>
              <w:rPr>
                <w:rFonts w:eastAsia="SimSun"/>
                <w:lang w:val="en-US" w:eastAsia="zh-CN"/>
              </w:rPr>
              <w:t>Scenario B-2 is supported.</w:t>
            </w:r>
          </w:p>
          <w:p w14:paraId="5613CA71" w14:textId="77777777" w:rsidR="00AF7961" w:rsidRDefault="00AF7961" w:rsidP="00BD3377">
            <w:pPr>
              <w:pStyle w:val="ListParagraph"/>
              <w:numPr>
                <w:ilvl w:val="2"/>
                <w:numId w:val="9"/>
              </w:numPr>
              <w:overflowPunct/>
              <w:autoSpaceDE/>
              <w:autoSpaceDN/>
              <w:adjustRightInd/>
              <w:spacing w:after="120"/>
              <w:ind w:firstLineChars="0"/>
              <w:textAlignment w:val="auto"/>
              <w:rPr>
                <w:lang w:val="en-US" w:eastAsia="zh-CN"/>
              </w:rPr>
            </w:pPr>
            <w:r>
              <w:rPr>
                <w:rFonts w:eastAsia="SimSun"/>
                <w:b/>
                <w:bCs/>
                <w:lang w:val="en-US" w:eastAsia="zh-CN"/>
              </w:rPr>
              <w:t>Option 2a (Ericsson):</w:t>
            </w:r>
            <w:r>
              <w:rPr>
                <w:lang w:val="en-US" w:eastAsia="zh-CN"/>
              </w:rPr>
              <w:t xml:space="preserve"> </w:t>
            </w:r>
            <w:r>
              <w:rPr>
                <w:rFonts w:ascii="Calibri" w:hAnsi="Calibri" w:cs="Calibri"/>
                <w:lang w:eastAsia="zh-CN"/>
              </w:rPr>
              <w:t>Case B-2 is supported if no additional requirements or minimum changes shall be introduced compared with other scenario.</w:t>
            </w:r>
          </w:p>
          <w:p w14:paraId="504A2C03" w14:textId="77777777" w:rsidR="002F5E90" w:rsidRDefault="005016A8" w:rsidP="00D149C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8875C8F" w14:textId="77777777" w:rsidR="005016A8" w:rsidRDefault="005016A8" w:rsidP="00D149C9">
            <w:pPr>
              <w:rPr>
                <w:bCs/>
                <w:iCs/>
                <w:color w:val="000000" w:themeColor="text1"/>
                <w:lang w:val="en-US" w:eastAsia="ko-KR"/>
              </w:rPr>
            </w:pPr>
            <w:r w:rsidRPr="00BD3377">
              <w:rPr>
                <w:bCs/>
                <w:iCs/>
                <w:color w:val="000000" w:themeColor="text1"/>
                <w:lang w:val="en-US" w:eastAsia="ko-KR"/>
              </w:rPr>
              <w:t>Check if companies can compromise to option 2</w:t>
            </w:r>
            <w:r w:rsidR="005230C2">
              <w:rPr>
                <w:bCs/>
                <w:iCs/>
                <w:color w:val="000000" w:themeColor="text1"/>
                <w:lang w:val="en-US" w:eastAsia="ko-KR"/>
              </w:rPr>
              <w:t>/2a</w:t>
            </w:r>
            <w:r w:rsidRPr="00BD3377">
              <w:rPr>
                <w:bCs/>
                <w:iCs/>
                <w:color w:val="000000" w:themeColor="text1"/>
                <w:lang w:val="en-US" w:eastAsia="ko-KR"/>
              </w:rPr>
              <w:t xml:space="preserve">. </w:t>
            </w:r>
          </w:p>
          <w:p w14:paraId="0BF6C241" w14:textId="77777777" w:rsidR="00A7306C" w:rsidRDefault="00A7306C" w:rsidP="00A7306C">
            <w:pPr>
              <w:rPr>
                <w:b/>
                <w:u w:val="single"/>
                <w:lang w:val="en-US" w:eastAsia="ko-KR"/>
              </w:rPr>
            </w:pPr>
            <w:r>
              <w:rPr>
                <w:b/>
                <w:u w:val="single"/>
                <w:lang w:val="en-US" w:eastAsia="ko-KR"/>
              </w:rPr>
              <w:t>Issue 5-1-3: Reference SSB to decide measurement type (intra- or inter-frequency)</w:t>
            </w:r>
          </w:p>
          <w:p w14:paraId="1486E519" w14:textId="77777777" w:rsidR="00A7306C" w:rsidRDefault="00A7306C" w:rsidP="00A7306C">
            <w:pPr>
              <w:pStyle w:val="ListParagraph"/>
              <w:overflowPunct/>
              <w:autoSpaceDE/>
              <w:autoSpaceDN/>
              <w:adjustRightInd/>
              <w:spacing w:after="120"/>
              <w:ind w:left="1440" w:firstLineChars="0" w:firstLine="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1440" w:type="dxa"/>
              <w:tblLook w:val="04A0" w:firstRow="1" w:lastRow="0" w:firstColumn="1" w:lastColumn="0" w:noHBand="0" w:noVBand="1"/>
            </w:tblPr>
            <w:tblGrid>
              <w:gridCol w:w="6803"/>
            </w:tblGrid>
            <w:tr w:rsidR="00A7306C" w14:paraId="4C7C8101" w14:textId="77777777" w:rsidTr="00EF5BDE">
              <w:tc>
                <w:tcPr>
                  <w:tcW w:w="9781" w:type="dxa"/>
                </w:tcPr>
                <w:p w14:paraId="160FAD60" w14:textId="77777777" w:rsidR="00A7306C" w:rsidRPr="0019640D" w:rsidRDefault="00A7306C" w:rsidP="00A7306C">
                  <w:pPr>
                    <w:rPr>
                      <w:rFonts w:eastAsia="DengXian"/>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r w:rsidRPr="0019640D">
                    <w:rPr>
                      <w:rFonts w:eastAsia="DengXian"/>
                      <w:color w:val="000000"/>
                      <w:highlight w:val="green"/>
                      <w:lang w:eastAsia="zh-CN"/>
                    </w:rPr>
                    <w:t xml:space="preserve"> </w:t>
                  </w:r>
                  <w:r w:rsidRPr="0019640D">
                    <w:rPr>
                      <w:highlight w:val="green"/>
                    </w:rPr>
                    <w:t>Depending on RAN2 design</w:t>
                  </w:r>
                </w:p>
                <w:p w14:paraId="727B05AD" w14:textId="77777777" w:rsidR="00A7306C" w:rsidRPr="0019640D"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t xml:space="preserve">If only one SSB is indicated in </w:t>
                  </w:r>
                  <w:r w:rsidRPr="0019640D">
                    <w:rPr>
                      <w:bCs/>
                      <w:highlight w:val="green"/>
                    </w:rPr>
                    <w:t>serving</w:t>
                  </w:r>
                  <w:r w:rsidRPr="0019640D">
                    <w:rPr>
                      <w:highlight w:val="green"/>
                    </w:rPr>
                    <w:t xml:space="preserve"> cell MO, either CD-SSB or NCD-SSB, this SSB is used as reference SSB for the definition of intra-frequency measurements. </w:t>
                  </w:r>
                </w:p>
                <w:p w14:paraId="7495BAD3" w14:textId="77777777" w:rsidR="00A7306C" w:rsidRPr="00885EF0"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t>If both NCD-SSB and CD-SSB are configured in the serving cell MO(s), which depends on RAN2 design, FFS on how UE to determine reference SSB for definition of intra-frequency measurements.</w:t>
                  </w:r>
                </w:p>
                <w:p w14:paraId="2F2D2FF5" w14:textId="77777777" w:rsidR="00A7306C" w:rsidRPr="00885EF0" w:rsidRDefault="00A7306C" w:rsidP="00A7306C">
                  <w:pPr>
                    <w:rPr>
                      <w:rFonts w:eastAsia="DengXian"/>
                      <w:b/>
                      <w:color w:val="000000"/>
                      <w:highlight w:val="green"/>
                      <w:lang w:eastAsia="zh-CN"/>
                    </w:rPr>
                  </w:pPr>
                  <w:r w:rsidRPr="00885EF0">
                    <w:rPr>
                      <w:rFonts w:eastAsia="DengXian" w:hint="eastAsia"/>
                      <w:b/>
                      <w:color w:val="000000"/>
                      <w:highlight w:val="green"/>
                      <w:lang w:eastAsia="zh-CN"/>
                    </w:rPr>
                    <w:t>A</w:t>
                  </w:r>
                  <w:r w:rsidRPr="00885EF0">
                    <w:rPr>
                      <w:rFonts w:eastAsia="DengXian"/>
                      <w:b/>
                      <w:color w:val="000000"/>
                      <w:highlight w:val="green"/>
                      <w:lang w:eastAsia="zh-CN"/>
                    </w:rPr>
                    <w:t>greement:</w:t>
                  </w:r>
                </w:p>
                <w:p w14:paraId="739594DB" w14:textId="77777777" w:rsidR="00A7306C" w:rsidRPr="00E51A2A" w:rsidRDefault="00A7306C" w:rsidP="00A7306C">
                  <w:pPr>
                    <w:pStyle w:val="ListParagraph"/>
                    <w:numPr>
                      <w:ilvl w:val="0"/>
                      <w:numId w:val="9"/>
                    </w:numPr>
                    <w:overflowPunct/>
                    <w:autoSpaceDE/>
                    <w:spacing w:line="240" w:lineRule="auto"/>
                    <w:ind w:left="541" w:firstLineChars="0"/>
                    <w:textAlignment w:val="auto"/>
                    <w:rPr>
                      <w:highlight w:val="green"/>
                    </w:rPr>
                  </w:pPr>
                  <w:r w:rsidRPr="0019640D">
                    <w:rPr>
                      <w:highlight w:val="green"/>
                    </w:rPr>
                    <w:lastRenderedPageBreak/>
                    <w:t>FFS on whether UE needs measure one SSB or multiple SSBs configured in the serving cell MO(s)</w:t>
                  </w:r>
                </w:p>
              </w:tc>
            </w:tr>
          </w:tbl>
          <w:p w14:paraId="5F6DEF7C" w14:textId="77777777" w:rsidR="00A7306C" w:rsidRDefault="00A7306C" w:rsidP="00A7306C">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17894602" w14:textId="77777777" w:rsidR="00A7306C" w:rsidRDefault="00A7306C" w:rsidP="00A7306C">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84F8C07" w14:textId="77777777" w:rsidR="00A7306C" w:rsidRDefault="00A7306C" w:rsidP="00A7306C">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r>
              <w:rPr>
                <w:rFonts w:eastAsia="SimSun"/>
                <w:color w:val="000000" w:themeColor="text1"/>
                <w:lang w:val="en-US" w:eastAsia="zh-CN"/>
              </w:rPr>
              <w:t>Discuss whether FFS under sub issue 5-1-5 and 5-1-6:</w:t>
            </w:r>
          </w:p>
          <w:p w14:paraId="6EBB9F17" w14:textId="77777777" w:rsidR="00B17D3F" w:rsidRDefault="00B17D3F" w:rsidP="00B17D3F">
            <w:pPr>
              <w:rPr>
                <w:b/>
                <w:color w:val="000000" w:themeColor="text1"/>
                <w:u w:val="single"/>
                <w:lang w:val="en-US" w:eastAsia="ko-KR"/>
              </w:rPr>
            </w:pPr>
            <w:r>
              <w:rPr>
                <w:b/>
                <w:color w:val="000000" w:themeColor="text1"/>
                <w:u w:val="single"/>
                <w:lang w:val="en-US" w:eastAsia="ko-KR"/>
              </w:rPr>
              <w:t>Issue 5-1-4: Definition of SSB based intra-frequency measurement</w:t>
            </w:r>
          </w:p>
          <w:p w14:paraId="2ED31830" w14:textId="77777777" w:rsidR="007D6A37" w:rsidRDefault="007D6A37" w:rsidP="007D6A3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353B364" w14:textId="77777777"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lang w:val="en-US" w:eastAsia="zh-CN"/>
              </w:rPr>
            </w:pPr>
            <w:r>
              <w:rPr>
                <w:rFonts w:eastAsia="SimSun"/>
                <w:b/>
                <w:bCs/>
                <w:color w:val="000000" w:themeColor="text1"/>
                <w:lang w:val="en-US" w:eastAsia="zh-CN"/>
              </w:rPr>
              <w:t xml:space="preserve">Option </w:t>
            </w:r>
            <w:r>
              <w:rPr>
                <w:rFonts w:eastAsia="SimSun"/>
                <w:b/>
                <w:bCs/>
                <w:lang w:val="en-US" w:eastAsia="zh-CN"/>
              </w:rPr>
              <w:t xml:space="preserve">1: </w:t>
            </w:r>
          </w:p>
          <w:p w14:paraId="6D15E7E1" w14:textId="77777777" w:rsidR="007D6A37" w:rsidRDefault="007D6A37" w:rsidP="007D6A37">
            <w:pPr>
              <w:pStyle w:val="ListParagraph"/>
              <w:numPr>
                <w:ilvl w:val="2"/>
                <w:numId w:val="9"/>
              </w:numPr>
              <w:overflowPunct/>
              <w:autoSpaceDE/>
              <w:autoSpaceDN/>
              <w:adjustRightInd/>
              <w:spacing w:after="120"/>
              <w:ind w:firstLineChars="0"/>
              <w:textAlignment w:val="auto"/>
              <w:rPr>
                <w:rFonts w:eastAsia="SimSun"/>
                <w:bCs/>
                <w:lang w:val="en-US" w:eastAsia="zh-CN"/>
              </w:rPr>
            </w:pPr>
            <w:r>
              <w:rPr>
                <w:szCs w:val="21"/>
              </w:rPr>
              <w:t>Centre frequency of the reference SSB of the serving cell indicated for measurement and the centre frequency of the SSB of the neighbour cell are the same, and the subcarrier spacing of the two SSBs are also the same</w:t>
            </w:r>
            <w:r>
              <w:rPr>
                <w:rFonts w:hint="eastAsia"/>
                <w:szCs w:val="21"/>
              </w:rPr>
              <w:t>.</w:t>
            </w:r>
          </w:p>
          <w:p w14:paraId="7C6D99F2" w14:textId="77777777"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2:</w:t>
            </w:r>
          </w:p>
          <w:p w14:paraId="13B7D8D2" w14:textId="77777777" w:rsidR="007D6A37" w:rsidRDefault="007D6A37" w:rsidP="007D6A37">
            <w:pPr>
              <w:pStyle w:val="ListParagraph"/>
              <w:numPr>
                <w:ilvl w:val="2"/>
                <w:numId w:val="9"/>
              </w:numPr>
              <w:overflowPunct/>
              <w:autoSpaceDE/>
              <w:autoSpaceDN/>
              <w:adjustRightInd/>
              <w:spacing w:after="120"/>
              <w:ind w:firstLineChars="0"/>
              <w:textAlignment w:val="auto"/>
              <w:rPr>
                <w:szCs w:val="21"/>
              </w:rPr>
            </w:pPr>
            <w:r>
              <w:rPr>
                <w:szCs w:val="21"/>
              </w:rPr>
              <w:t xml:space="preserve">Centre frequency of the reference SSB of the serving cell and the centre frequency of the SSB of the neighbour cell are the same, and the subcarrier spacing of the two SSBs are also the same, where </w:t>
            </w:r>
            <w:r>
              <w:rPr>
                <w:szCs w:val="21"/>
                <w:highlight w:val="yellow"/>
              </w:rPr>
              <w:t>reference SSB of serving cell is CD-SSB or a fixed NCD-SSB</w:t>
            </w:r>
            <w:r>
              <w:rPr>
                <w:szCs w:val="21"/>
              </w:rPr>
              <w:t>.</w:t>
            </w:r>
          </w:p>
          <w:p w14:paraId="0F05A62A" w14:textId="77777777" w:rsidR="007D6A37" w:rsidRDefault="007D6A37" w:rsidP="007D6A37">
            <w:pPr>
              <w:pStyle w:val="ListParagraph"/>
              <w:numPr>
                <w:ilvl w:val="2"/>
                <w:numId w:val="9"/>
              </w:numPr>
              <w:overflowPunct/>
              <w:autoSpaceDE/>
              <w:autoSpaceDN/>
              <w:adjustRightInd/>
              <w:spacing w:after="120"/>
              <w:ind w:firstLineChars="0"/>
              <w:textAlignment w:val="auto"/>
              <w:rPr>
                <w:rFonts w:eastAsia="SimSun"/>
                <w:b/>
                <w:bCs/>
                <w:lang w:val="en-US" w:eastAsia="zh-CN"/>
              </w:rPr>
            </w:pPr>
            <w:r>
              <w:rPr>
                <w:rFonts w:eastAsia="SimSun"/>
                <w:b/>
                <w:bCs/>
                <w:lang w:val="en-US" w:eastAsia="zh-CN"/>
              </w:rPr>
              <w:t>Option 2a:</w:t>
            </w:r>
          </w:p>
          <w:p w14:paraId="66C463BC"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 xml:space="preserve">If NW configures NCD-SSB of the serving cell indicated for measurement, the center frequency of the NCD-SSB of the serving cell indicated for measurement and the centre frequency of the target SSB of the neighbour cell indicated for measurement are the same. </w:t>
            </w:r>
          </w:p>
          <w:p w14:paraId="17331245"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Otherwise, the center frequency of the CD-SSB of the serving cell indicated for measurement and the center frequency of the target SSB of the neighbour cell indicated for measurement are the same.</w:t>
            </w:r>
          </w:p>
          <w:p w14:paraId="1D5094EB" w14:textId="77777777" w:rsidR="007D6A37" w:rsidRDefault="007D6A37" w:rsidP="007D6A37">
            <w:pPr>
              <w:pStyle w:val="ListParagraph"/>
              <w:numPr>
                <w:ilvl w:val="3"/>
                <w:numId w:val="9"/>
              </w:numPr>
              <w:overflowPunct/>
              <w:autoSpaceDE/>
              <w:autoSpaceDN/>
              <w:adjustRightInd/>
              <w:spacing w:before="120"/>
              <w:ind w:firstLineChars="0"/>
              <w:contextualSpacing/>
              <w:jc w:val="both"/>
              <w:textAlignment w:val="auto"/>
              <w:rPr>
                <w:szCs w:val="21"/>
              </w:rPr>
            </w:pPr>
            <w:r>
              <w:rPr>
                <w:szCs w:val="21"/>
              </w:rPr>
              <w:t>The subcarrier spacing of the two SSBs are also the same.</w:t>
            </w:r>
          </w:p>
          <w:p w14:paraId="376DC986" w14:textId="77777777" w:rsidR="007D6A37" w:rsidRDefault="007D6A37" w:rsidP="007D6A37">
            <w:pPr>
              <w:pStyle w:val="ListParagraph"/>
              <w:overflowPunct/>
              <w:autoSpaceDE/>
              <w:autoSpaceDN/>
              <w:adjustRightInd/>
              <w:spacing w:after="120"/>
              <w:ind w:left="1440" w:firstLineChars="0" w:firstLine="0"/>
              <w:textAlignment w:val="auto"/>
              <w:rPr>
                <w:rFonts w:eastAsia="SimSun"/>
                <w:b/>
                <w:bCs/>
                <w:color w:val="000000" w:themeColor="text1"/>
                <w:lang w:val="en-US" w:eastAsia="zh-CN"/>
              </w:rPr>
            </w:pPr>
          </w:p>
          <w:p w14:paraId="09D8DE78" w14:textId="77777777" w:rsidR="007D6A37" w:rsidRDefault="007D6A37" w:rsidP="007D6A3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3: </w:t>
            </w:r>
          </w:p>
          <w:p w14:paraId="5FDB4B54" w14:textId="77777777" w:rsidR="007D6A37" w:rsidRDefault="007D6A37" w:rsidP="007D6A37">
            <w:pPr>
              <w:pStyle w:val="ListParagraph"/>
              <w:numPr>
                <w:ilvl w:val="2"/>
                <w:numId w:val="9"/>
              </w:numPr>
              <w:overflowPunct/>
              <w:autoSpaceDE/>
              <w:autoSpaceDN/>
              <w:adjustRightInd/>
              <w:spacing w:after="120"/>
              <w:ind w:firstLineChars="0"/>
              <w:textAlignment w:val="auto"/>
              <w:rPr>
                <w:rFonts w:eastAsia="SimSun"/>
                <w:b/>
                <w:bCs/>
                <w:color w:val="000000" w:themeColor="text1"/>
                <w:lang w:val="en-US" w:eastAsia="zh-CN"/>
              </w:rPr>
            </w:pPr>
            <w:r>
              <w:rPr>
                <w:rFonts w:eastAsia="SimSun"/>
                <w:color w:val="000000" w:themeColor="text1"/>
                <w:lang w:val="en-US" w:eastAsia="zh-CN"/>
              </w:rPr>
              <w:t xml:space="preserve">Center </w:t>
            </w:r>
            <w:r>
              <w:rPr>
                <w:szCs w:val="21"/>
              </w:rPr>
              <w:t xml:space="preserve">frequency of CD-SSB or NCD-SSB of the serving cell </w:t>
            </w:r>
            <w:r>
              <w:rPr>
                <w:szCs w:val="21"/>
                <w:highlight w:val="yellow"/>
              </w:rPr>
              <w:t>within active BWP</w:t>
            </w:r>
            <w:r>
              <w:rPr>
                <w:szCs w:val="21"/>
              </w:rPr>
              <w:t xml:space="preserve"> and the centre frequency of the target SSB of the neighbour cell are the same, and the subcarrier spacing of the two SSBs are also the same.</w:t>
            </w:r>
          </w:p>
          <w:p w14:paraId="7AE5B605" w14:textId="77777777" w:rsidR="003213DD" w:rsidRDefault="003213DD" w:rsidP="003213DD">
            <w:pPr>
              <w:pStyle w:val="ListParagraph"/>
              <w:overflowPunct/>
              <w:autoSpaceDE/>
              <w:autoSpaceDN/>
              <w:adjustRightInd/>
              <w:spacing w:after="120"/>
              <w:ind w:left="1440" w:firstLineChars="0" w:firstLine="0"/>
              <w:textAlignment w:val="auto"/>
              <w:rPr>
                <w:rFonts w:eastAsia="SimSun"/>
                <w:color w:val="000000" w:themeColor="text1"/>
                <w:lang w:val="en-US" w:eastAsia="zh-CN"/>
              </w:rPr>
            </w:pPr>
          </w:p>
          <w:p w14:paraId="5984DC38" w14:textId="77777777" w:rsidR="003213DD" w:rsidRDefault="003213DD" w:rsidP="003213D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013AAA" w14:textId="77777777" w:rsidR="003213DD" w:rsidRDefault="003213DD" w:rsidP="003213DD">
            <w:pPr>
              <w:rPr>
                <w:bCs/>
                <w:iCs/>
                <w:color w:val="000000" w:themeColor="text1"/>
                <w:lang w:val="en-US" w:eastAsia="ko-KR"/>
              </w:rPr>
            </w:pPr>
            <w:r>
              <w:rPr>
                <w:bCs/>
                <w:iCs/>
                <w:color w:val="000000" w:themeColor="text1"/>
                <w:lang w:val="en-US" w:eastAsia="ko-KR"/>
              </w:rPr>
              <w:t>Based on the GTW agreement in issue 5-1-3, companies are to provide updated view on the candidate options.</w:t>
            </w:r>
          </w:p>
          <w:p w14:paraId="1F34824C" w14:textId="77777777" w:rsidR="009F4900" w:rsidRDefault="009F4900" w:rsidP="003213DD">
            <w:pPr>
              <w:rPr>
                <w:bCs/>
                <w:iCs/>
                <w:color w:val="000000" w:themeColor="text1"/>
                <w:lang w:val="en-US" w:eastAsia="ko-KR"/>
              </w:rPr>
            </w:pPr>
          </w:p>
          <w:p w14:paraId="3C775EB9" w14:textId="77777777" w:rsidR="009F4900" w:rsidRDefault="009F4900" w:rsidP="009F4900">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4A79B320" w14:textId="77777777" w:rsidR="00A25A17" w:rsidRDefault="00A25A17" w:rsidP="00A25A17">
            <w:pPr>
              <w:overflowPunct/>
              <w:autoSpaceDE/>
              <w:autoSpaceDN/>
              <w:adjustRightInd/>
              <w:spacing w:after="120"/>
              <w:textAlignment w:val="auto"/>
              <w:rPr>
                <w:rFonts w:eastAsia="SimSun"/>
                <w:color w:val="000000" w:themeColor="text1"/>
                <w:lang w:val="en-US" w:eastAsia="zh-CN"/>
              </w:rPr>
            </w:pPr>
            <w:r w:rsidRPr="00BD3377">
              <w:rPr>
                <w:rFonts w:eastAsia="SimSun"/>
                <w:color w:val="000000" w:themeColor="text1"/>
                <w:lang w:val="en-US" w:eastAsia="zh-CN"/>
              </w:rPr>
              <w:t>When both CD-SSB and NCD-SSB serving cell measurement are configured and one of SSBs within active BWP:</w:t>
            </w:r>
          </w:p>
          <w:p w14:paraId="39D9BD40" w14:textId="77777777" w:rsidR="00A25A17" w:rsidRPr="00BD3377" w:rsidRDefault="00A25A17" w:rsidP="00BD3377">
            <w:pPr>
              <w:spacing w:after="120"/>
              <w:rPr>
                <w:rFonts w:eastAsia="SimSun"/>
                <w:color w:val="000000" w:themeColor="text1"/>
                <w:lang w:val="en-US" w:eastAsia="zh-CN"/>
              </w:rPr>
            </w:pPr>
          </w:p>
          <w:p w14:paraId="713E05EE" w14:textId="77777777" w:rsidR="00A25A17" w:rsidRDefault="00A25A17" w:rsidP="00A25A1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37678D0" w14:textId="77777777" w:rsidR="00A25A17" w:rsidRDefault="00A25A17" w:rsidP="00A25A17">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lang w:val="en-US" w:eastAsia="zh-CN"/>
              </w:rPr>
              <w:lastRenderedPageBreak/>
              <w:t>Option 1 (E///):</w:t>
            </w:r>
            <w:r>
              <w:rPr>
                <w:rFonts w:eastAsia="SimSun"/>
                <w:b/>
                <w:bCs/>
                <w:lang w:val="en-US" w:eastAsia="zh-CN"/>
              </w:rPr>
              <w:tab/>
            </w:r>
            <w:r>
              <w:rPr>
                <w:rFonts w:eastAsia="SimSun"/>
                <w:lang w:val="en-US" w:eastAsia="zh-CN"/>
              </w:rPr>
              <w:t xml:space="preserve"> </w:t>
            </w:r>
            <w:r>
              <w:rPr>
                <w:rFonts w:asciiTheme="minorHAnsi" w:hAnsiTheme="minorHAnsi" w:cstheme="minorHAnsi"/>
                <w:lang w:val="en-US" w:eastAsia="zh-CN"/>
              </w:rPr>
              <w:t>UE can perform serving cell measurements based on SSB within active BWP provided that</w:t>
            </w:r>
          </w:p>
          <w:p w14:paraId="2305BF6C"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center frequency between NCD-SSB and CD-SSB is no larger than 20MHz in FR1 and 100MHz in FR2</w:t>
            </w:r>
          </w:p>
          <w:p w14:paraId="2E8D4F74"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difference of reception power between NCD-SSB and CD-SSB is less than 3dB</w:t>
            </w:r>
          </w:p>
          <w:p w14:paraId="7E2DD7F9" w14:textId="77777777" w:rsidR="00A25A17" w:rsidRDefault="00A25A17" w:rsidP="00A25A17">
            <w:pPr>
              <w:pStyle w:val="ListParagraph"/>
              <w:numPr>
                <w:ilvl w:val="2"/>
                <w:numId w:val="9"/>
              </w:numPr>
              <w:overflowPunct/>
              <w:autoSpaceDE/>
              <w:autoSpaceDN/>
              <w:adjustRightInd/>
              <w:spacing w:after="120"/>
              <w:ind w:firstLineChars="0"/>
              <w:textAlignment w:val="auto"/>
              <w:rPr>
                <w:rFonts w:ascii="Calibri" w:hAnsi="Calibri" w:cs="Calibri"/>
                <w:lang w:val="en-US"/>
              </w:rPr>
            </w:pPr>
            <w:r>
              <w:rPr>
                <w:rFonts w:ascii="Calibri" w:hAnsi="Calibri" w:cs="Calibri"/>
                <w:lang w:val="en-US"/>
              </w:rPr>
              <w:t>the periodicity of NCD-SSB and CD-SSB is the same.</w:t>
            </w:r>
          </w:p>
          <w:p w14:paraId="3FC36C8F" w14:textId="77777777" w:rsidR="00A25A17" w:rsidRDefault="00A25A17" w:rsidP="00A25A17">
            <w:pPr>
              <w:pStyle w:val="ListParagraph"/>
              <w:ind w:left="1656" w:firstLineChars="0" w:firstLine="0"/>
              <w:rPr>
                <w:lang w:val="en-US"/>
              </w:rPr>
            </w:pPr>
            <w:r>
              <w:rPr>
                <w:rFonts w:ascii="Calibri" w:hAnsi="Calibri" w:cs="Calibri"/>
                <w:lang w:val="en-US" w:eastAsia="zh-CN"/>
              </w:rPr>
              <w:t>Otherwise, UE should perform serving cell measurements based on both NCD-SSB and CD-SSB.</w:t>
            </w:r>
          </w:p>
          <w:p w14:paraId="47288297" w14:textId="77777777" w:rsidR="00A25A17" w:rsidRDefault="00A25A17" w:rsidP="00A25A17">
            <w:pPr>
              <w:pStyle w:val="ListParagraph"/>
              <w:numPr>
                <w:ilvl w:val="1"/>
                <w:numId w:val="9"/>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 (CATT, CMCC, HW, MTK, vivo</w:t>
            </w:r>
            <w:r w:rsidR="006D4276">
              <w:rPr>
                <w:rFonts w:eastAsia="SimSun"/>
                <w:b/>
                <w:bCs/>
                <w:color w:val="000000" w:themeColor="text1"/>
                <w:lang w:val="en-US" w:eastAsia="zh-CN"/>
              </w:rPr>
              <w:t>, Xiaomi, Nokia, CMCC, CATT</w:t>
            </w:r>
            <w:r>
              <w:rPr>
                <w:rFonts w:eastAsia="SimSun"/>
                <w:b/>
                <w:bCs/>
                <w:color w:val="000000" w:themeColor="text1"/>
                <w:lang w:val="en-US" w:eastAsia="zh-CN"/>
              </w:rPr>
              <w:t>):</w:t>
            </w:r>
            <w:r>
              <w:rPr>
                <w:rFonts w:eastAsia="Microsoft YaHei UI"/>
                <w:b/>
                <w:bCs/>
                <w:color w:val="000000" w:themeColor="text1"/>
                <w:lang w:val="en-US" w:eastAsia="zh-CN"/>
              </w:rPr>
              <w:t xml:space="preserve"> </w:t>
            </w:r>
            <w:r>
              <w:rPr>
                <w:bCs/>
                <w:iCs/>
                <w:color w:val="000000" w:themeColor="text1"/>
                <w:sz w:val="22"/>
                <w:szCs w:val="22"/>
                <w:lang w:val="en-US" w:eastAsia="zh-CN"/>
              </w:rPr>
              <w:t>UE should perform serving cell measurements based on SSB with active BWP.</w:t>
            </w:r>
          </w:p>
          <w:p w14:paraId="7826B01F" w14:textId="77777777" w:rsidR="00A25A17" w:rsidRDefault="00A25A17" w:rsidP="00A25A17">
            <w:pPr>
              <w:pStyle w:val="ListParagraph"/>
              <w:numPr>
                <w:ilvl w:val="2"/>
                <w:numId w:val="9"/>
              </w:numPr>
              <w:overflowPunct/>
              <w:autoSpaceDE/>
              <w:autoSpaceDN/>
              <w:adjustRightInd/>
              <w:spacing w:after="120"/>
              <w:ind w:firstLineChars="0"/>
              <w:textAlignment w:val="auto"/>
              <w:rPr>
                <w:rFonts w:eastAsia="Microsoft YaHei UI"/>
                <w:b/>
                <w:bCs/>
                <w:color w:val="000000" w:themeColor="text1"/>
                <w:lang w:val="en-US" w:eastAsia="zh-CN"/>
              </w:rPr>
            </w:pPr>
            <w:r>
              <w:rPr>
                <w:rFonts w:eastAsia="SimSun"/>
                <w:b/>
                <w:bCs/>
                <w:color w:val="000000" w:themeColor="text1"/>
                <w:lang w:val="en-US" w:eastAsia="zh-CN"/>
              </w:rPr>
              <w:t>Option 2a (HW):</w:t>
            </w:r>
            <w:r>
              <w:rPr>
                <w:rFonts w:eastAsia="Microsoft YaHei UI"/>
                <w:b/>
                <w:bCs/>
                <w:color w:val="000000" w:themeColor="text1"/>
                <w:lang w:val="en-US" w:eastAsia="zh-CN"/>
              </w:rPr>
              <w:t xml:space="preserve"> </w:t>
            </w:r>
            <w:r>
              <w:rPr>
                <w:sz w:val="22"/>
                <w:szCs w:val="22"/>
                <w:lang w:val="en-US"/>
              </w:rPr>
              <w:t>Whether to measure on SSB outside active BWP is up to UE implementation.</w:t>
            </w:r>
          </w:p>
          <w:p w14:paraId="7F3F8A39" w14:textId="77777777" w:rsidR="00A25A17" w:rsidRDefault="00A25A17" w:rsidP="00A25A17">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3 (Apple, E///</w:t>
            </w:r>
            <w:r w:rsidR="006D4276">
              <w:rPr>
                <w:rFonts w:eastAsia="SimSun"/>
                <w:b/>
                <w:bCs/>
                <w:color w:val="000000" w:themeColor="text1"/>
                <w:lang w:val="en-US" w:eastAsia="zh-CN"/>
              </w:rPr>
              <w:t>, QC, OPPO, CATT</w:t>
            </w:r>
            <w:r w:rsidR="000C0147">
              <w:rPr>
                <w:rFonts w:eastAsia="SimSun"/>
                <w:b/>
                <w:bCs/>
                <w:color w:val="000000" w:themeColor="text1"/>
                <w:lang w:val="en-US" w:eastAsia="zh-CN"/>
              </w:rPr>
              <w:t>, MTK</w:t>
            </w:r>
            <w:r>
              <w:rPr>
                <w:rFonts w:eastAsia="SimSun"/>
                <w:b/>
                <w:bCs/>
                <w:color w:val="000000" w:themeColor="text1"/>
                <w:lang w:val="en-US" w:eastAsia="zh-CN"/>
              </w:rPr>
              <w:t xml:space="preserve">): </w:t>
            </w:r>
          </w:p>
          <w:p w14:paraId="43A69B60" w14:textId="77777777" w:rsidR="00A25A17" w:rsidRDefault="00A25A17" w:rsidP="00A25A17">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snapToGrid w:val="0"/>
                <w:lang w:val="en-US"/>
              </w:rPr>
              <w:t>No need to discuss the case when both CD-SSB and NCD-SSB are configured for serving cell measurement in RAN4, unless RAN2 confirms the feasibility of such case in their reply LS.</w:t>
            </w:r>
          </w:p>
          <w:p w14:paraId="69A396A7" w14:textId="77777777" w:rsidR="006D4276" w:rsidRDefault="006D4276" w:rsidP="006D427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3D76A45" w14:textId="77777777" w:rsidR="006D4276" w:rsidRDefault="006D4276" w:rsidP="006D4276">
            <w:pPr>
              <w:rPr>
                <w:bCs/>
                <w:iCs/>
                <w:color w:val="000000" w:themeColor="text1"/>
                <w:lang w:val="en-US" w:eastAsia="ko-KR"/>
              </w:rPr>
            </w:pPr>
            <w:r>
              <w:rPr>
                <w:bCs/>
                <w:iCs/>
                <w:color w:val="000000" w:themeColor="text1"/>
                <w:lang w:val="en-US" w:eastAsia="ko-KR"/>
              </w:rPr>
              <w:t>More discussions needed.</w:t>
            </w:r>
          </w:p>
          <w:p w14:paraId="3A14BE98" w14:textId="77777777" w:rsidR="006B0D31" w:rsidRDefault="006B0D31" w:rsidP="006D4276">
            <w:pPr>
              <w:rPr>
                <w:bCs/>
                <w:iCs/>
                <w:color w:val="000000" w:themeColor="text1"/>
                <w:lang w:val="en-US" w:eastAsia="ko-KR"/>
              </w:rPr>
            </w:pPr>
          </w:p>
          <w:p w14:paraId="48E0ABC7" w14:textId="77777777" w:rsidR="00302572" w:rsidRDefault="00302572" w:rsidP="00302572">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6E2AD3F9" w14:textId="77777777" w:rsidR="00302572" w:rsidRPr="00BD3377" w:rsidRDefault="00302572" w:rsidP="00BD3377">
            <w:pPr>
              <w:spacing w:after="120"/>
              <w:rPr>
                <w:rFonts w:eastAsia="SimSun"/>
                <w:color w:val="000000" w:themeColor="text1"/>
                <w:lang w:val="en-US" w:eastAsia="zh-CN"/>
              </w:rPr>
            </w:pPr>
            <w:r w:rsidRPr="00BD3377">
              <w:rPr>
                <w:rFonts w:eastAsia="SimSun"/>
                <w:color w:val="000000" w:themeColor="text1"/>
                <w:lang w:val="en-US" w:eastAsia="zh-CN"/>
              </w:rPr>
              <w:t>When both CD-SSB and NCD-SSB serving cell measurement are configured and both need MG:</w:t>
            </w:r>
          </w:p>
          <w:p w14:paraId="7C12D9C2" w14:textId="77777777" w:rsidR="00302572" w:rsidRDefault="00302572" w:rsidP="00302572">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A38F3AA" w14:textId="77777777" w:rsidR="00302572" w:rsidRPr="00BD3377" w:rsidRDefault="00302572" w:rsidP="00BD3377">
            <w:pPr>
              <w:spacing w:after="120"/>
              <w:rPr>
                <w:rFonts w:eastAsia="SimSun"/>
                <w:color w:val="000000" w:themeColor="text1"/>
                <w:lang w:eastAsia="zh-CN"/>
              </w:rPr>
            </w:pPr>
          </w:p>
          <w:p w14:paraId="75E8BB43"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Option 1 (E///):</w:t>
            </w:r>
          </w:p>
          <w:p w14:paraId="7C64F8F0" w14:textId="77777777" w:rsidR="00302572" w:rsidRDefault="00302572" w:rsidP="00302572">
            <w:pPr>
              <w:spacing w:after="120"/>
              <w:ind w:left="1440"/>
              <w:textAlignment w:val="center"/>
              <w:rPr>
                <w:rFonts w:asciiTheme="minorHAnsi" w:hAnsiTheme="minorHAnsi" w:cstheme="minorHAnsi"/>
                <w:sz w:val="22"/>
                <w:szCs w:val="22"/>
                <w:lang w:eastAsia="zh-CN"/>
              </w:rPr>
            </w:pPr>
            <w:r>
              <w:rPr>
                <w:rFonts w:asciiTheme="minorHAnsi" w:hAnsiTheme="minorHAnsi" w:cstheme="minorHAnsi"/>
                <w:lang w:val="en-US"/>
              </w:rPr>
              <w:t xml:space="preserve">When </w:t>
            </w:r>
            <w:r>
              <w:rPr>
                <w:rFonts w:asciiTheme="minorHAnsi" w:hAnsiTheme="minorHAnsi" w:cstheme="minorHAnsi"/>
                <w:color w:val="000000"/>
                <w:lang w:eastAsia="zh-CN"/>
              </w:rPr>
              <w:t>both CD-SSB and NCD-SSB serving cell measurement are configured and both need MG, UE should at least perform the measurement based on indicated intra-frequency provided that</w:t>
            </w:r>
          </w:p>
          <w:p w14:paraId="48AF1C47"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centre frequency between NCD-SSB and CD-SSB is no larger than 20MHz in FR1 and 100MHz in FR2</w:t>
            </w:r>
          </w:p>
          <w:p w14:paraId="00DCAAD6"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difference of reception power between NCD-SSB and CD-SSB is less than 3dB</w:t>
            </w:r>
          </w:p>
          <w:p w14:paraId="2C927B75" w14:textId="77777777" w:rsidR="00302572" w:rsidRDefault="00302572" w:rsidP="00302572">
            <w:pPr>
              <w:numPr>
                <w:ilvl w:val="0"/>
                <w:numId w:val="44"/>
              </w:numPr>
              <w:tabs>
                <w:tab w:val="clear" w:pos="720"/>
                <w:tab w:val="left" w:pos="2160"/>
              </w:tabs>
              <w:ind w:left="2160"/>
              <w:textAlignment w:val="center"/>
              <w:rPr>
                <w:rFonts w:asciiTheme="minorHAnsi" w:hAnsiTheme="minorHAnsi" w:cstheme="minorHAnsi"/>
                <w:sz w:val="22"/>
                <w:szCs w:val="22"/>
                <w:lang w:eastAsia="zh-CN"/>
              </w:rPr>
            </w:pPr>
            <w:r>
              <w:rPr>
                <w:rFonts w:asciiTheme="minorHAnsi" w:hAnsiTheme="minorHAnsi" w:cstheme="minorHAnsi"/>
                <w:color w:val="000000"/>
                <w:lang w:eastAsia="zh-CN"/>
              </w:rPr>
              <w:t>the periodicity of NCD-SSB and CD-SSB is the same.</w:t>
            </w:r>
          </w:p>
          <w:p w14:paraId="0A96F553" w14:textId="77777777" w:rsidR="00302572" w:rsidRDefault="00302572" w:rsidP="00302572">
            <w:pPr>
              <w:ind w:left="1440"/>
              <w:rPr>
                <w:rFonts w:asciiTheme="minorHAnsi" w:hAnsiTheme="minorHAnsi" w:cstheme="minorHAnsi"/>
                <w:color w:val="000000"/>
                <w:lang w:eastAsia="zh-CN"/>
              </w:rPr>
            </w:pPr>
            <w:r>
              <w:rPr>
                <w:rFonts w:asciiTheme="minorHAnsi" w:hAnsiTheme="minorHAnsi" w:cstheme="minorHAnsi"/>
                <w:color w:val="000000"/>
                <w:lang w:eastAsia="zh-CN"/>
              </w:rPr>
              <w:t>Otherwise, UE should perform serving cell measurements based on both NCD-SSB and CD-SSB.</w:t>
            </w:r>
          </w:p>
          <w:p w14:paraId="5C4E2A82" w14:textId="77777777" w:rsidR="00302572" w:rsidRDefault="00302572" w:rsidP="00302572">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3DC1AC02"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2 (CMCC, HW</w:t>
            </w:r>
            <w:r w:rsidR="006C6FF0">
              <w:rPr>
                <w:rFonts w:eastAsia="SimSun"/>
                <w:b/>
                <w:bCs/>
                <w:color w:val="000000" w:themeColor="text1"/>
                <w:lang w:val="en-US" w:eastAsia="zh-CN"/>
              </w:rPr>
              <w:t>, Xiaomi</w:t>
            </w:r>
            <w:r>
              <w:rPr>
                <w:rFonts w:eastAsia="SimSun"/>
                <w:b/>
                <w:bCs/>
                <w:color w:val="000000" w:themeColor="text1"/>
                <w:lang w:val="en-US" w:eastAsia="zh-CN"/>
              </w:rPr>
              <w:t>):</w:t>
            </w:r>
            <w:r>
              <w:rPr>
                <w:rFonts w:eastAsia="SimSun"/>
                <w:color w:val="000000" w:themeColor="text1"/>
                <w:lang w:val="en-US" w:eastAsia="zh-CN"/>
              </w:rPr>
              <w:t xml:space="preserve">  UE could choose to perform CD-SSB only if both NCD-SSB and CD-SSB measurements need gap.</w:t>
            </w:r>
          </w:p>
          <w:p w14:paraId="49F0A4BD"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3 (ZTE):</w:t>
            </w:r>
            <w:r>
              <w:rPr>
                <w:rFonts w:eastAsia="SimSun"/>
                <w:color w:val="000000" w:themeColor="text1"/>
                <w:lang w:val="en-US" w:eastAsia="zh-CN"/>
              </w:rPr>
              <w:t xml:space="preserve"> UE shall follow the NW’s configuration.</w:t>
            </w:r>
          </w:p>
          <w:p w14:paraId="2FECC299" w14:textId="77777777" w:rsidR="00302572" w:rsidRDefault="00302572" w:rsidP="00302572">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hint="eastAsia"/>
                <w:b/>
                <w:bCs/>
                <w:color w:val="000000" w:themeColor="text1"/>
                <w:lang w:val="en-US" w:eastAsia="zh-CN"/>
              </w:rPr>
              <w:lastRenderedPageBreak/>
              <w:t>Option</w:t>
            </w:r>
            <w:r>
              <w:rPr>
                <w:rFonts w:eastAsia="SimSun"/>
                <w:b/>
                <w:bCs/>
                <w:color w:val="000000" w:themeColor="text1"/>
                <w:lang w:val="en-US" w:eastAsia="zh-CN"/>
              </w:rPr>
              <w:t xml:space="preserve"> 5 (Apple</w:t>
            </w:r>
            <w:r w:rsidR="006C6FF0">
              <w:rPr>
                <w:rFonts w:eastAsia="SimSun"/>
                <w:b/>
                <w:bCs/>
                <w:color w:val="000000" w:themeColor="text1"/>
                <w:lang w:val="en-US" w:eastAsia="zh-CN"/>
              </w:rPr>
              <w:t>, OPPO, QC, MTK, E///</w:t>
            </w:r>
            <w:r>
              <w:rPr>
                <w:rFonts w:eastAsia="SimSun"/>
                <w:b/>
                <w:bCs/>
                <w:color w:val="000000" w:themeColor="text1"/>
                <w:lang w:val="en-US" w:eastAsia="zh-CN"/>
              </w:rPr>
              <w:t xml:space="preserve">): </w:t>
            </w:r>
            <w:r>
              <w:rPr>
                <w:rFonts w:eastAsia="SimSun"/>
                <w:color w:val="000000" w:themeColor="text1"/>
                <w:lang w:val="en-US" w:eastAsia="zh-CN"/>
              </w:rPr>
              <w:t>No need to discuss the case when both CD-SSB and NCD-SSB are configured for serving cell measurement in RAN4, unless RAN2 confirms the feasibility of such case in their reply LS.</w:t>
            </w:r>
          </w:p>
          <w:p w14:paraId="28F23C8D" w14:textId="77777777" w:rsidR="003213DD" w:rsidRDefault="003213DD" w:rsidP="003213DD">
            <w:pPr>
              <w:rPr>
                <w:bCs/>
                <w:iCs/>
                <w:color w:val="000000" w:themeColor="text1"/>
                <w:lang w:val="en-US" w:eastAsia="ko-KR"/>
              </w:rPr>
            </w:pPr>
          </w:p>
          <w:p w14:paraId="7009C64F" w14:textId="77777777" w:rsidR="006C6FF0" w:rsidRDefault="006C6FF0" w:rsidP="006C6FF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209C3C7" w14:textId="77777777" w:rsidR="006C6FF0" w:rsidRDefault="006C6FF0" w:rsidP="006C6FF0">
            <w:pPr>
              <w:rPr>
                <w:bCs/>
                <w:iCs/>
                <w:color w:val="000000" w:themeColor="text1"/>
                <w:lang w:val="en-US" w:eastAsia="ko-KR"/>
              </w:rPr>
            </w:pPr>
            <w:r>
              <w:rPr>
                <w:bCs/>
                <w:iCs/>
                <w:color w:val="000000" w:themeColor="text1"/>
                <w:lang w:val="en-US" w:eastAsia="ko-KR"/>
              </w:rPr>
              <w:t xml:space="preserve">Check if option 5 can be agreed. </w:t>
            </w:r>
          </w:p>
          <w:p w14:paraId="0BA88589" w14:textId="77777777" w:rsidR="00FB0918" w:rsidRDefault="00FB0918" w:rsidP="00FB0918">
            <w:pPr>
              <w:rPr>
                <w:b/>
                <w:u w:val="single"/>
                <w:lang w:val="en-US" w:eastAsia="ko-KR"/>
              </w:rPr>
            </w:pPr>
            <w:r>
              <w:rPr>
                <w:b/>
                <w:color w:val="000000" w:themeColor="text1"/>
                <w:u w:val="single"/>
                <w:lang w:val="en-US" w:eastAsia="ko-KR"/>
              </w:rPr>
              <w:t>Issue 5-1-7: When both CD-SSB and NCD-SSB are configured for neighbour cell measurements</w:t>
            </w:r>
          </w:p>
          <w:p w14:paraId="5B177CE2" w14:textId="77777777" w:rsidR="002C19A8" w:rsidRDefault="002C19A8" w:rsidP="002C19A8">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2F1ED912" w14:textId="77777777" w:rsidR="00FB0918" w:rsidRPr="00E51A2A" w:rsidRDefault="00FB0918" w:rsidP="00FB7D77">
            <w:pPr>
              <w:overflowPunct/>
              <w:autoSpaceDE/>
              <w:autoSpaceDN/>
              <w:adjustRightInd/>
              <w:spacing w:after="120"/>
              <w:textAlignment w:val="auto"/>
              <w:rPr>
                <w:rFonts w:eastAsia="SimSun"/>
                <w:lang w:val="en-US" w:eastAsia="zh-CN"/>
              </w:rPr>
            </w:pPr>
            <w:r w:rsidRPr="00E51A2A">
              <w:rPr>
                <w:rFonts w:eastAsia="SimSun"/>
                <w:lang w:val="en-US" w:eastAsia="zh-CN"/>
              </w:rPr>
              <w:t>When both CD-SSB and NCD-SSB neighbour cell measurement are configured:</w:t>
            </w:r>
          </w:p>
          <w:p w14:paraId="4D7A61C1" w14:textId="77777777" w:rsidR="00B17D3F" w:rsidRDefault="00FB0918" w:rsidP="00BD3377">
            <w:pPr>
              <w:pStyle w:val="ListParagraph"/>
              <w:numPr>
                <w:ilvl w:val="0"/>
                <w:numId w:val="40"/>
              </w:numPr>
              <w:ind w:firstLineChars="0"/>
              <w:rPr>
                <w:bCs/>
                <w:iCs/>
                <w:color w:val="000000" w:themeColor="text1"/>
                <w:lang w:val="en-US" w:eastAsia="ko-KR"/>
              </w:rPr>
            </w:pPr>
            <w:r w:rsidRPr="00BA5CA1">
              <w:rPr>
                <w:rFonts w:eastAsia="SimSun"/>
                <w:lang w:val="en-US" w:eastAsia="zh-CN"/>
              </w:rPr>
              <w:t>UE should follow NW’s configuration to perform measurements on both SSBs.</w:t>
            </w:r>
          </w:p>
          <w:p w14:paraId="6B04F743" w14:textId="77777777" w:rsidR="00CA3812" w:rsidRDefault="00CA3812" w:rsidP="00CA3812">
            <w:pPr>
              <w:rPr>
                <w:b/>
                <w:u w:val="single"/>
                <w:lang w:val="en-US" w:eastAsia="ko-KR"/>
              </w:rPr>
            </w:pPr>
            <w:r>
              <w:rPr>
                <w:b/>
                <w:color w:val="000000" w:themeColor="text1"/>
                <w:u w:val="single"/>
                <w:lang w:val="en-US" w:eastAsia="ko-KR"/>
              </w:rPr>
              <w:t xml:space="preserve">Issue 5-1-8: Neighbour </w:t>
            </w:r>
            <w:r>
              <w:rPr>
                <w:b/>
                <w:u w:val="single"/>
                <w:lang w:val="en-US" w:eastAsia="ko-KR"/>
              </w:rPr>
              <w:t>cell’s NCD-SSB information</w:t>
            </w:r>
          </w:p>
          <w:p w14:paraId="388EB07D" w14:textId="77777777" w:rsidR="002C2492" w:rsidRDefault="002C2492" w:rsidP="002C2492">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55157BA8" w14:textId="77777777" w:rsidR="00CA3812" w:rsidRPr="002C2492" w:rsidRDefault="00CA3812" w:rsidP="00BD3377">
            <w:pPr>
              <w:spacing w:after="120"/>
              <w:rPr>
                <w:rFonts w:eastAsia="SimSun"/>
                <w:lang w:val="en-US" w:eastAsia="zh-CN"/>
              </w:rPr>
            </w:pPr>
            <w:r>
              <w:rPr>
                <w:rFonts w:eastAsia="SimSun"/>
                <w:lang w:val="en-US" w:eastAsia="zh-CN"/>
              </w:rPr>
              <w:t xml:space="preserve">The </w:t>
            </w:r>
            <w:r w:rsidRPr="00BA5CA1">
              <w:rPr>
                <w:rFonts w:eastAsia="SimSun"/>
                <w:lang w:val="en-US" w:eastAsia="zh-CN"/>
              </w:rPr>
              <w:t>neighbor cell’s NCD-SSB information (frequency/SCS) shall be provided to UE if UE is configured to perform cell identification/measurement</w:t>
            </w:r>
            <w:r w:rsidRPr="002C2492">
              <w:rPr>
                <w:rFonts w:eastAsia="SimSun"/>
                <w:lang w:val="en-US" w:eastAsia="zh-CN"/>
              </w:rPr>
              <w:t xml:space="preserve"> on neighbor cell’s NCD-SSB. </w:t>
            </w:r>
          </w:p>
          <w:p w14:paraId="3435CA7A" w14:textId="77777777" w:rsidR="00B17D3F" w:rsidRDefault="00B17D3F" w:rsidP="00D149C9">
            <w:pPr>
              <w:rPr>
                <w:bCs/>
                <w:iCs/>
                <w:color w:val="000000" w:themeColor="text1"/>
                <w:lang w:val="en-US" w:eastAsia="ko-KR"/>
              </w:rPr>
            </w:pPr>
          </w:p>
          <w:p w14:paraId="0EA57A1F" w14:textId="77777777" w:rsidR="00A91A11" w:rsidRDefault="00A91A11" w:rsidP="00A91A11">
            <w:pPr>
              <w:rPr>
                <w:b/>
                <w:color w:val="000000" w:themeColor="text1"/>
                <w:u w:val="single"/>
                <w:lang w:val="en-US" w:eastAsia="ko-KR"/>
              </w:rPr>
            </w:pPr>
            <w:r>
              <w:rPr>
                <w:b/>
                <w:color w:val="000000" w:themeColor="text1"/>
                <w:u w:val="single"/>
                <w:lang w:val="en-US" w:eastAsia="ko-KR"/>
              </w:rPr>
              <w:t xml:space="preserve">Issue 5-1-9: Delay requirements for NCD-SSB based measurement </w:t>
            </w:r>
          </w:p>
          <w:p w14:paraId="7D4ABBE5" w14:textId="77777777" w:rsidR="00A91A11" w:rsidRPr="00BD3377" w:rsidRDefault="00A91A11" w:rsidP="00BD3377">
            <w:pPr>
              <w:spacing w:after="120"/>
              <w:rPr>
                <w:rFonts w:eastAsia="SimSun"/>
                <w:color w:val="000000" w:themeColor="text1"/>
                <w:lang w:val="en-US" w:eastAsia="zh-CN"/>
              </w:rPr>
            </w:pPr>
            <w:r w:rsidRPr="00BD3377">
              <w:rPr>
                <w:rFonts w:eastAsia="SimSun"/>
                <w:color w:val="000000" w:themeColor="text1"/>
                <w:lang w:val="en-US" w:eastAsia="zh-CN"/>
              </w:rPr>
              <w:t>Measurement delay requirements are introduced for RedCap UE when:</w:t>
            </w:r>
          </w:p>
          <w:p w14:paraId="371728B8" w14:textId="77777777" w:rsidR="00A91A11" w:rsidRDefault="00A91A11" w:rsidP="00A91A11">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0E81DD4F" w14:textId="77777777" w:rsidR="00A91A11" w:rsidRDefault="00A91A11" w:rsidP="00A91A11">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 xml:space="preserve">Option 1 (E///): </w:t>
            </w:r>
            <w:r>
              <w:rPr>
                <w:rFonts w:eastAsia="SimSun"/>
                <w:lang w:val="en-US" w:eastAsia="zh-CN"/>
              </w:rPr>
              <w:t>New requirements are needed for following cases:</w:t>
            </w:r>
            <w:r>
              <w:rPr>
                <w:rFonts w:eastAsia="SimSun"/>
                <w:lang w:val="en-US" w:eastAsia="zh-CN"/>
              </w:rPr>
              <w:tab/>
              <w:t xml:space="preserve"> </w:t>
            </w:r>
          </w:p>
          <w:p w14:paraId="2713D799" w14:textId="77777777" w:rsidR="00A91A11" w:rsidRDefault="00A91A11" w:rsidP="00A91A11">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B-1: Cell identification and measurement by NCD-SSB</w:t>
            </w:r>
          </w:p>
          <w:p w14:paraId="3F42CF64" w14:textId="77777777" w:rsidR="00A91A11" w:rsidRDefault="00A91A11" w:rsidP="00A91A11">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lang w:val="en-US" w:eastAsia="zh-CN"/>
              </w:rPr>
              <w:t>Case B-2: Cell identification and measurement when both NCD-SSB and CD-SSB are configured</w:t>
            </w:r>
            <w:r>
              <w:rPr>
                <w:rFonts w:eastAsia="SimSun"/>
                <w:lang w:val="en-US" w:eastAsia="zh-CN"/>
              </w:rPr>
              <w:tab/>
            </w:r>
          </w:p>
          <w:p w14:paraId="011AFBC2" w14:textId="77777777" w:rsidR="00A91A11" w:rsidRDefault="00A91A11" w:rsidP="00A91A11">
            <w:pPr>
              <w:pStyle w:val="ListParagraph"/>
              <w:numPr>
                <w:ilvl w:val="1"/>
                <w:numId w:val="9"/>
              </w:numPr>
              <w:overflowPunct/>
              <w:autoSpaceDE/>
              <w:autoSpaceDN/>
              <w:adjustRightInd/>
              <w:spacing w:after="120"/>
              <w:ind w:firstLineChars="0"/>
              <w:textAlignment w:val="auto"/>
              <w:rPr>
                <w:rFonts w:eastAsia="SimSun"/>
                <w:lang w:val="en-US" w:eastAsia="zh-CN"/>
              </w:rPr>
            </w:pPr>
            <w:r>
              <w:rPr>
                <w:rFonts w:eastAsia="SimSun"/>
                <w:b/>
                <w:bCs/>
                <w:lang w:val="en-US" w:eastAsia="zh-CN"/>
              </w:rPr>
              <w:t>Option 2 (CATT, CMCC, MTK, Apple, Nokia</w:t>
            </w:r>
            <w:r w:rsidR="00E83A9F">
              <w:rPr>
                <w:rFonts w:eastAsia="SimSun"/>
                <w:b/>
                <w:bCs/>
                <w:lang w:val="en-US" w:eastAsia="zh-CN"/>
              </w:rPr>
              <w:t>, HW</w:t>
            </w:r>
            <w:r w:rsidR="00B50DC0">
              <w:rPr>
                <w:rFonts w:eastAsia="SimSun"/>
                <w:b/>
                <w:bCs/>
                <w:lang w:val="en-US" w:eastAsia="zh-CN"/>
              </w:rPr>
              <w:t>, Xiaomi, QC, vivo, OPPO</w:t>
            </w:r>
            <w:r>
              <w:rPr>
                <w:rFonts w:eastAsia="SimSun"/>
                <w:b/>
                <w:bCs/>
                <w:lang w:val="en-US" w:eastAsia="zh-CN"/>
              </w:rPr>
              <w:t>):</w:t>
            </w:r>
            <w:r>
              <w:rPr>
                <w:rFonts w:eastAsia="SimSun"/>
                <w:lang w:val="en-US" w:eastAsia="zh-CN"/>
              </w:rPr>
              <w:t xml:space="preserve"> </w:t>
            </w:r>
            <w:r>
              <w:rPr>
                <w:rFonts w:hint="eastAsia"/>
                <w:bCs/>
                <w:iCs/>
                <w:sz w:val="22"/>
                <w:lang w:val="en-US" w:eastAsia="zh-CN"/>
              </w:rPr>
              <w:t>c</w:t>
            </w:r>
            <w:r>
              <w:rPr>
                <w:bCs/>
                <w:iCs/>
                <w:sz w:val="22"/>
                <w:lang w:val="en-US"/>
              </w:rPr>
              <w:t>urrent requirements apply, no addition requirements are introduced.</w:t>
            </w:r>
          </w:p>
          <w:p w14:paraId="0338FF72" w14:textId="77777777" w:rsidR="00A91A11" w:rsidRDefault="00A91A11" w:rsidP="00A91A11">
            <w:pPr>
              <w:pStyle w:val="ListParagraph"/>
              <w:numPr>
                <w:ilvl w:val="2"/>
                <w:numId w:val="9"/>
              </w:numPr>
              <w:ind w:firstLineChars="0"/>
              <w:rPr>
                <w:rFonts w:eastAsia="SimSun"/>
                <w:b/>
                <w:bCs/>
                <w:lang w:val="en-US" w:eastAsia="zh-CN"/>
              </w:rPr>
            </w:pPr>
            <w:r>
              <w:rPr>
                <w:rFonts w:eastAsia="SimSun"/>
                <w:b/>
                <w:bCs/>
                <w:lang w:val="en-US" w:eastAsia="zh-CN"/>
              </w:rPr>
              <w:t xml:space="preserve">Option 2a (Nokia) </w:t>
            </w:r>
            <w:r>
              <w:rPr>
                <w:rFonts w:eastAsia="SimSun"/>
                <w:lang w:val="en-US" w:eastAsia="zh-CN"/>
              </w:rPr>
              <w:t xml:space="preserve">If the neighbor cell’s NCD-SSB information such as frequency and SCS are provided/ available to the UE, the CD-SSB and NCD-SSB-based measurement requirements are the same. </w:t>
            </w:r>
          </w:p>
          <w:p w14:paraId="3CAC7435" w14:textId="77777777" w:rsidR="00E83A9F" w:rsidRDefault="00FA1F01" w:rsidP="00E83A9F">
            <w:pPr>
              <w:rPr>
                <w:rFonts w:eastAsiaTheme="minorEastAsia"/>
                <w:i/>
                <w:color w:val="000000" w:themeColor="text1"/>
                <w:lang w:val="en-US" w:eastAsia="zh-CN"/>
              </w:rPr>
            </w:pPr>
            <w:r>
              <w:rPr>
                <w:rFonts w:eastAsiaTheme="minorEastAsia"/>
                <w:i/>
                <w:color w:val="000000" w:themeColor="text1"/>
                <w:lang w:val="en-US" w:eastAsia="zh-CN"/>
              </w:rPr>
              <w:t>Tentative agreement</w:t>
            </w:r>
            <w:r w:rsidR="00E83A9F">
              <w:rPr>
                <w:rFonts w:eastAsiaTheme="minorEastAsia" w:hint="eastAsia"/>
                <w:i/>
                <w:color w:val="000000" w:themeColor="text1"/>
                <w:lang w:val="en-US" w:eastAsia="zh-CN"/>
              </w:rPr>
              <w:t>:</w:t>
            </w:r>
          </w:p>
          <w:p w14:paraId="3EF2F8A5" w14:textId="77777777" w:rsidR="00FA1F01" w:rsidRDefault="00FA1F01" w:rsidP="00E83A9F">
            <w:pPr>
              <w:rPr>
                <w:bCs/>
                <w:iCs/>
                <w:sz w:val="22"/>
                <w:lang w:val="en-US"/>
              </w:rPr>
            </w:pPr>
            <w:r>
              <w:rPr>
                <w:bCs/>
                <w:iCs/>
                <w:sz w:val="22"/>
                <w:lang w:val="en-US" w:eastAsia="zh-CN"/>
              </w:rPr>
              <w:t>C</w:t>
            </w:r>
            <w:r>
              <w:rPr>
                <w:bCs/>
                <w:iCs/>
                <w:sz w:val="22"/>
                <w:lang w:val="en-US"/>
              </w:rPr>
              <w:t>urrent requirements apply, no addition requirements are introduced.</w:t>
            </w:r>
          </w:p>
          <w:p w14:paraId="0A39A5F1" w14:textId="77777777" w:rsidR="00FA1F01" w:rsidRPr="00BD3377" w:rsidRDefault="00FA1F01" w:rsidP="00BD3377">
            <w:pPr>
              <w:pStyle w:val="ListParagraph"/>
              <w:numPr>
                <w:ilvl w:val="0"/>
                <w:numId w:val="40"/>
              </w:numPr>
              <w:ind w:firstLineChars="0"/>
              <w:rPr>
                <w:i/>
                <w:color w:val="000000" w:themeColor="text1"/>
                <w:lang w:val="en-US" w:eastAsia="zh-CN"/>
              </w:rPr>
            </w:pPr>
            <w:r>
              <w:rPr>
                <w:i/>
                <w:color w:val="000000" w:themeColor="text1"/>
                <w:lang w:val="en-US" w:eastAsia="zh-CN"/>
              </w:rPr>
              <w:t xml:space="preserve">Note: </w:t>
            </w:r>
            <w:r w:rsidRPr="00BD3377">
              <w:rPr>
                <w:i/>
                <w:color w:val="000000" w:themeColor="text1"/>
                <w:lang w:val="en-US" w:eastAsia="zh-CN"/>
              </w:rPr>
              <w:t> </w:t>
            </w:r>
            <w:r>
              <w:rPr>
                <w:i/>
                <w:color w:val="000000" w:themeColor="text1"/>
                <w:lang w:val="en-US" w:eastAsia="zh-CN"/>
              </w:rPr>
              <w:t xml:space="preserve">Requirements may be revisited </w:t>
            </w:r>
            <w:r w:rsidRPr="00BD3377">
              <w:rPr>
                <w:i/>
                <w:color w:val="000000" w:themeColor="text1"/>
                <w:lang w:val="en-US" w:eastAsia="zh-CN"/>
              </w:rPr>
              <w:t>once RAN4 has a clear definition and applicable scenarios for NCD-SSB.</w:t>
            </w:r>
          </w:p>
          <w:p w14:paraId="609FB36A" w14:textId="77777777" w:rsidR="00FA1F01" w:rsidRDefault="00FA1F01" w:rsidP="00FA1F01">
            <w:pPr>
              <w:rPr>
                <w:b/>
                <w:color w:val="000000" w:themeColor="text1"/>
                <w:u w:val="single"/>
                <w:lang w:eastAsia="ko-KR"/>
              </w:rPr>
            </w:pPr>
            <w:r>
              <w:rPr>
                <w:b/>
                <w:color w:val="000000" w:themeColor="text1"/>
                <w:u w:val="single"/>
                <w:lang w:eastAsia="ko-KR"/>
              </w:rPr>
              <w:t xml:space="preserve">Issue 5-1-10: Periodicity of NCD-SSB </w:t>
            </w:r>
          </w:p>
          <w:p w14:paraId="69B2D16E" w14:textId="77777777" w:rsidR="00FA1F01" w:rsidRDefault="00FA1F01" w:rsidP="00FA1F01">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0C1966B2" w14:textId="77777777"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1 (ZTE, HW</w:t>
            </w:r>
            <w:r w:rsidR="00D64BF6">
              <w:rPr>
                <w:rFonts w:eastAsia="SimSun"/>
                <w:b/>
                <w:bCs/>
                <w:color w:val="000000" w:themeColor="text1"/>
                <w:lang w:val="en-US" w:eastAsia="zh-CN"/>
              </w:rPr>
              <w:t>, E///</w:t>
            </w:r>
            <w:r>
              <w:rPr>
                <w:rFonts w:eastAsia="SimSun"/>
                <w:b/>
                <w:bCs/>
                <w:color w:val="000000" w:themeColor="text1"/>
                <w:lang w:val="en-US" w:eastAsia="zh-CN"/>
              </w:rPr>
              <w:t>):</w:t>
            </w:r>
            <w:r>
              <w:rPr>
                <w:color w:val="000000" w:themeColor="text1"/>
                <w:lang w:val="en-US" w:eastAsia="zh-CN"/>
              </w:rPr>
              <w:tab/>
              <w:t xml:space="preserve">Up to NW configuration. </w:t>
            </w:r>
          </w:p>
          <w:p w14:paraId="45856633" w14:textId="77777777"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bCs/>
                <w:color w:val="000000" w:themeColor="text1"/>
                <w:lang w:val="en-US" w:eastAsia="zh-CN"/>
              </w:rPr>
              <w:t>Option 2 (CATT, Nokia, MTK, HW, vivo, OPPO</w:t>
            </w:r>
            <w:r w:rsidR="00D64BF6">
              <w:rPr>
                <w:rFonts w:eastAsia="SimSun"/>
                <w:b/>
                <w:bCs/>
                <w:color w:val="000000" w:themeColor="text1"/>
                <w:lang w:val="en-US" w:eastAsia="zh-CN"/>
              </w:rPr>
              <w:t>, QC, CMCC, Apple, E///, HW</w:t>
            </w:r>
            <w:r>
              <w:rPr>
                <w:rFonts w:eastAsia="SimSun"/>
                <w:b/>
                <w:bCs/>
                <w:color w:val="000000" w:themeColor="text1"/>
                <w:lang w:val="en-US" w:eastAsia="zh-CN"/>
              </w:rPr>
              <w:t xml:space="preserve">): </w:t>
            </w:r>
            <w:r>
              <w:rPr>
                <w:color w:val="000000" w:themeColor="text1"/>
                <w:lang w:val="en-US" w:eastAsia="zh-CN"/>
              </w:rPr>
              <w:t>The periodicity of NCD-SSB cannot be configured to be greater than 160ms.</w:t>
            </w:r>
          </w:p>
          <w:p w14:paraId="29AE7A76" w14:textId="77777777" w:rsidR="00FA1F01" w:rsidRDefault="00FA1F01" w:rsidP="00FA1F01">
            <w:pPr>
              <w:pStyle w:val="ListParagraph"/>
              <w:numPr>
                <w:ilvl w:val="1"/>
                <w:numId w:val="9"/>
              </w:numPr>
              <w:overflowPunct/>
              <w:autoSpaceDE/>
              <w:autoSpaceDN/>
              <w:adjustRightInd/>
              <w:spacing w:after="120"/>
              <w:ind w:left="1440" w:firstLineChars="0"/>
              <w:textAlignment w:val="auto"/>
              <w:rPr>
                <w:color w:val="000000" w:themeColor="text1"/>
                <w:lang w:val="en-US"/>
              </w:rPr>
            </w:pPr>
            <w:r>
              <w:rPr>
                <w:rFonts w:eastAsia="SimSun"/>
                <w:b/>
                <w:color w:val="000000" w:themeColor="text1"/>
                <w:lang w:val="en-US" w:eastAsia="zh-CN"/>
              </w:rPr>
              <w:t>Option 3 (Apple, MTK, vivo, OPPO</w:t>
            </w:r>
            <w:r w:rsidR="00D64BF6">
              <w:rPr>
                <w:rFonts w:eastAsia="SimSun"/>
                <w:b/>
                <w:color w:val="000000" w:themeColor="text1"/>
                <w:lang w:val="en-US" w:eastAsia="zh-CN"/>
              </w:rPr>
              <w:t>, QC, CMCC, Xiaomi, MTK</w:t>
            </w:r>
            <w:r>
              <w:rPr>
                <w:rFonts w:eastAsia="SimSun"/>
                <w:b/>
                <w:color w:val="000000" w:themeColor="text1"/>
                <w:lang w:val="en-US" w:eastAsia="zh-CN"/>
              </w:rPr>
              <w:t xml:space="preserve">): </w:t>
            </w:r>
            <w:r>
              <w:rPr>
                <w:color w:val="000000" w:themeColor="text1"/>
                <w:lang w:val="en-US" w:eastAsia="zh-CN"/>
              </w:rPr>
              <w:t>The periodicity of NCD-SSB is same as periodicity of corresponding CD-SSB.</w:t>
            </w:r>
          </w:p>
          <w:p w14:paraId="259CC2BB" w14:textId="77777777" w:rsidR="004D2D13" w:rsidRDefault="004D2D13" w:rsidP="004D2D13">
            <w:pPr>
              <w:overflowPunct/>
              <w:autoSpaceDE/>
              <w:autoSpaceDN/>
              <w:adjustRightInd/>
              <w:spacing w:after="120"/>
              <w:ind w:left="1080"/>
              <w:textAlignment w:val="auto"/>
              <w:rPr>
                <w:color w:val="000000" w:themeColor="text1"/>
                <w:lang w:val="en-US"/>
              </w:rPr>
            </w:pPr>
          </w:p>
          <w:p w14:paraId="09E74CD0" w14:textId="77777777" w:rsidR="004D2D13" w:rsidRDefault="006D3280" w:rsidP="004D2D13">
            <w:pPr>
              <w:rPr>
                <w:rFonts w:eastAsiaTheme="minorEastAsia"/>
                <w:i/>
                <w:color w:val="000000" w:themeColor="text1"/>
                <w:lang w:val="en-US" w:eastAsia="zh-CN"/>
              </w:rPr>
            </w:pPr>
            <w:r>
              <w:rPr>
                <w:rFonts w:eastAsiaTheme="minorEastAsia"/>
                <w:i/>
                <w:color w:val="000000" w:themeColor="text1"/>
                <w:lang w:val="en-US" w:eastAsia="zh-CN"/>
              </w:rPr>
              <w:t>Tentative agreement</w:t>
            </w:r>
            <w:r w:rsidR="004D2D13">
              <w:rPr>
                <w:rFonts w:eastAsiaTheme="minorEastAsia" w:hint="eastAsia"/>
                <w:i/>
                <w:color w:val="000000" w:themeColor="text1"/>
                <w:lang w:val="en-US" w:eastAsia="zh-CN"/>
              </w:rPr>
              <w:t>:</w:t>
            </w:r>
          </w:p>
          <w:p w14:paraId="097A88FB" w14:textId="77777777" w:rsidR="006D3280" w:rsidRDefault="006D3280" w:rsidP="006D3280">
            <w:pPr>
              <w:pStyle w:val="ListParagraph"/>
              <w:numPr>
                <w:ilvl w:val="1"/>
                <w:numId w:val="9"/>
              </w:numPr>
              <w:overflowPunct/>
              <w:autoSpaceDE/>
              <w:autoSpaceDN/>
              <w:adjustRightInd/>
              <w:spacing w:after="120"/>
              <w:ind w:left="1440" w:firstLineChars="0"/>
              <w:textAlignment w:val="auto"/>
              <w:rPr>
                <w:color w:val="000000" w:themeColor="text1"/>
                <w:lang w:val="en-US"/>
              </w:rPr>
            </w:pPr>
            <w:r>
              <w:rPr>
                <w:color w:val="000000" w:themeColor="text1"/>
                <w:lang w:val="en-US" w:eastAsia="zh-CN"/>
              </w:rPr>
              <w:t>The periodicity of NCD-SSB cannot be configured to be greater than 160ms.</w:t>
            </w:r>
          </w:p>
          <w:p w14:paraId="3CE5A840" w14:textId="77777777" w:rsidR="008E212B" w:rsidRDefault="008E212B" w:rsidP="008E212B">
            <w:pPr>
              <w:rPr>
                <w:b/>
                <w:u w:val="single"/>
                <w:lang w:val="en-US" w:eastAsia="ko-KR"/>
              </w:rPr>
            </w:pPr>
          </w:p>
          <w:p w14:paraId="51747963" w14:textId="77777777" w:rsidR="008E212B" w:rsidRDefault="008E212B" w:rsidP="008E212B">
            <w:pPr>
              <w:rPr>
                <w:b/>
                <w:u w:val="single"/>
                <w:lang w:val="en-US" w:eastAsia="ko-KR"/>
              </w:rPr>
            </w:pPr>
            <w:r>
              <w:rPr>
                <w:b/>
                <w:u w:val="single"/>
                <w:lang w:val="en-US" w:eastAsia="ko-KR"/>
              </w:rPr>
              <w:t xml:space="preserve">Issue 5-1-11: Reporting of RS type (NCD-SSB or CD-SSB) as part of RRM measurement reporting </w:t>
            </w:r>
          </w:p>
          <w:p w14:paraId="7C61B882" w14:textId="77777777" w:rsidR="00E83A9F" w:rsidRPr="00BD3377" w:rsidRDefault="00E96960" w:rsidP="00D149C9">
            <w:pPr>
              <w:rPr>
                <w:bCs/>
                <w:lang w:val="en-US" w:eastAsia="ko-KR"/>
              </w:rPr>
            </w:pPr>
            <w:r w:rsidRPr="00C34EBC">
              <w:rPr>
                <w:bCs/>
                <w:iCs/>
                <w:color w:val="000000" w:themeColor="text1"/>
                <w:lang w:val="en-US" w:eastAsia="ko-KR"/>
              </w:rPr>
              <w:t xml:space="preserve">No consensus on whether to support </w:t>
            </w:r>
            <w:r w:rsidRPr="00BD3377">
              <w:rPr>
                <w:bCs/>
                <w:lang w:val="en-US" w:eastAsia="ko-KR"/>
              </w:rPr>
              <w:t>Reporting of RS type (NCD-SSB or CD-SSB) as part of RRM measurement reporting. No further discussions in 2</w:t>
            </w:r>
            <w:r w:rsidRPr="00BD3377">
              <w:rPr>
                <w:bCs/>
                <w:vertAlign w:val="superscript"/>
                <w:lang w:val="en-US" w:eastAsia="ko-KR"/>
              </w:rPr>
              <w:t>nd</w:t>
            </w:r>
            <w:r w:rsidRPr="00BD3377">
              <w:rPr>
                <w:bCs/>
                <w:lang w:val="en-US" w:eastAsia="ko-KR"/>
              </w:rPr>
              <w:t xml:space="preserve"> round. </w:t>
            </w:r>
          </w:p>
          <w:p w14:paraId="4BF0427F" w14:textId="77777777" w:rsidR="006B0C9B" w:rsidRDefault="006B0C9B" w:rsidP="006B0C9B">
            <w:pPr>
              <w:spacing w:after="120"/>
              <w:rPr>
                <w:b/>
                <w:u w:val="single"/>
                <w:lang w:val="en-US" w:eastAsia="ko-KR"/>
              </w:rPr>
            </w:pPr>
            <w:r>
              <w:rPr>
                <w:b/>
                <w:u w:val="single"/>
                <w:lang w:val="en-US" w:eastAsia="ko-KR"/>
              </w:rPr>
              <w:t>Issue 5-1-12: Serving cell threshold associated SSB</w:t>
            </w:r>
          </w:p>
          <w:p w14:paraId="5B33D1EF" w14:textId="77777777" w:rsidR="006B0C9B" w:rsidRDefault="006B0C9B" w:rsidP="006B0C9B">
            <w:pPr>
              <w:pStyle w:val="ListParagraph"/>
              <w:numPr>
                <w:ilvl w:val="1"/>
                <w:numId w:val="9"/>
              </w:numPr>
              <w:overflowPunct/>
              <w:autoSpaceDE/>
              <w:autoSpaceDN/>
              <w:adjustRightInd/>
              <w:spacing w:after="120"/>
              <w:ind w:left="1440" w:firstLineChars="0"/>
              <w:textAlignment w:val="auto"/>
              <w:rPr>
                <w:lang w:val="en-US"/>
              </w:rPr>
            </w:pPr>
            <w:r>
              <w:rPr>
                <w:rFonts w:eastAsia="SimSun"/>
                <w:b/>
                <w:bCs/>
                <w:lang w:val="en-US" w:eastAsia="zh-CN"/>
              </w:rPr>
              <w:t>Option 1 (Apple</w:t>
            </w:r>
            <w:r w:rsidR="00AB597C">
              <w:rPr>
                <w:rFonts w:eastAsia="SimSun"/>
                <w:b/>
                <w:bCs/>
                <w:lang w:val="en-US" w:eastAsia="zh-CN"/>
              </w:rPr>
              <w:t>, Nokia, CMCC</w:t>
            </w:r>
            <w:r>
              <w:rPr>
                <w:rFonts w:eastAsia="SimSun"/>
                <w:b/>
                <w:bCs/>
                <w:lang w:val="en-US" w:eastAsia="zh-CN"/>
              </w:rPr>
              <w:t>):</w:t>
            </w:r>
            <w:r>
              <w:rPr>
                <w:lang w:val="en-US"/>
              </w:rPr>
              <w:t xml:space="preserve"> the serving cell thresholds of SIntraSearchP/SIntraSearchQ/SnonIntraSearchP/SnonIntraSearchQ for IDLE/Inactive mode and s-MeasureConfig for Connected mode should be checked based on reference SSB measurement.</w:t>
            </w:r>
          </w:p>
          <w:p w14:paraId="6E09A8D2" w14:textId="77777777" w:rsidR="006B0C9B" w:rsidRPr="004702C9" w:rsidRDefault="006B0C9B" w:rsidP="00C81A51">
            <w:pPr>
              <w:pStyle w:val="ListParagraph"/>
              <w:numPr>
                <w:ilvl w:val="2"/>
                <w:numId w:val="9"/>
              </w:numPr>
              <w:overflowPunct/>
              <w:autoSpaceDE/>
              <w:autoSpaceDN/>
              <w:adjustRightInd/>
              <w:spacing w:after="120"/>
              <w:ind w:firstLineChars="0"/>
              <w:textAlignment w:val="auto"/>
              <w:rPr>
                <w:lang w:val="en-US"/>
              </w:rPr>
            </w:pPr>
            <w:r>
              <w:rPr>
                <w:rFonts w:eastAsia="SimSun"/>
                <w:b/>
                <w:bCs/>
                <w:lang w:val="en-US" w:eastAsia="zh-CN"/>
              </w:rPr>
              <w:t>Option 1a (OPPO):</w:t>
            </w:r>
            <w:r>
              <w:rPr>
                <w:lang w:val="en-US"/>
              </w:rPr>
              <w:t xml:space="preserve"> </w:t>
            </w:r>
            <w:r>
              <w:rPr>
                <w:rFonts w:eastAsiaTheme="minorEastAsia"/>
                <w:color w:val="000000" w:themeColor="text1"/>
                <w:lang w:val="en-US" w:eastAsia="zh-CN"/>
              </w:rPr>
              <w:t xml:space="preserve">In addition to option 1, also add clarification that </w:t>
            </w:r>
            <w:r>
              <w:t>the reference SSB is used by serving cell measurement.</w:t>
            </w:r>
          </w:p>
          <w:p w14:paraId="039E68D1" w14:textId="77777777" w:rsidR="00AB597C" w:rsidRPr="00BD3377" w:rsidRDefault="00AB597C" w:rsidP="00C81A51">
            <w:pPr>
              <w:pStyle w:val="ListParagraph"/>
              <w:numPr>
                <w:ilvl w:val="2"/>
                <w:numId w:val="9"/>
              </w:numPr>
              <w:overflowPunct/>
              <w:autoSpaceDE/>
              <w:autoSpaceDN/>
              <w:adjustRightInd/>
              <w:spacing w:after="120"/>
              <w:ind w:firstLineChars="0"/>
              <w:textAlignment w:val="auto"/>
              <w:rPr>
                <w:lang w:val="en-US"/>
              </w:rPr>
            </w:pPr>
            <w:r w:rsidRPr="00BD3377">
              <w:rPr>
                <w:b/>
                <w:bCs/>
                <w:lang w:val="en-US"/>
              </w:rPr>
              <w:t>Option 1b (MTK</w:t>
            </w:r>
            <w:r>
              <w:rPr>
                <w:b/>
                <w:bCs/>
                <w:lang w:val="en-US"/>
              </w:rPr>
              <w:t>, QC</w:t>
            </w:r>
            <w:r w:rsidRPr="00BD3377">
              <w:rPr>
                <w:b/>
                <w:bCs/>
                <w:lang w:val="en-US"/>
              </w:rPr>
              <w:t>):</w:t>
            </w:r>
            <w:r>
              <w:rPr>
                <w:lang w:val="en-US"/>
              </w:rPr>
              <w:t>T</w:t>
            </w:r>
            <w:r w:rsidRPr="009764BB">
              <w:rPr>
                <w:lang w:val="en-US"/>
              </w:rPr>
              <w:t xml:space="preserve">he serving cell thresholds of SIntraSearchP/SIntraSearchQ/SnonIntraSearchP/SnonIntraSearchQ for IDLE/Inactive mode and s-MeasureConfig for Connected mode should be checked based on </w:t>
            </w:r>
            <w:r>
              <w:rPr>
                <w:lang w:val="en-US"/>
              </w:rPr>
              <w:t xml:space="preserve">the </w:t>
            </w:r>
            <w:r w:rsidRPr="009764BB">
              <w:rPr>
                <w:lang w:val="en-US"/>
              </w:rPr>
              <w:t xml:space="preserve">SSB </w:t>
            </w:r>
            <w:r>
              <w:rPr>
                <w:lang w:val="en-US"/>
              </w:rPr>
              <w:t>used for serving cell measurements</w:t>
            </w:r>
            <w:r w:rsidRPr="009764BB">
              <w:rPr>
                <w:lang w:val="en-US"/>
              </w:rPr>
              <w:t>.</w:t>
            </w:r>
          </w:p>
          <w:p w14:paraId="6F27DC62" w14:textId="77777777" w:rsidR="00C34EBC" w:rsidRPr="00BD3377" w:rsidRDefault="00C81A51" w:rsidP="00C81A51">
            <w:pPr>
              <w:pStyle w:val="ListParagraph"/>
              <w:numPr>
                <w:ilvl w:val="1"/>
                <w:numId w:val="9"/>
              </w:numPr>
              <w:overflowPunct/>
              <w:autoSpaceDE/>
              <w:autoSpaceDN/>
              <w:adjustRightInd/>
              <w:spacing w:after="120"/>
              <w:ind w:firstLineChars="0"/>
              <w:textAlignment w:val="auto"/>
              <w:rPr>
                <w:lang w:val="en-US"/>
              </w:rPr>
            </w:pPr>
            <w:r w:rsidRPr="00BD3377">
              <w:rPr>
                <w:rFonts w:eastAsia="SimSun"/>
                <w:b/>
                <w:bCs/>
                <w:lang w:val="en-US" w:eastAsia="zh-CN"/>
              </w:rPr>
              <w:t xml:space="preserve">Option </w:t>
            </w:r>
            <w:r>
              <w:rPr>
                <w:rFonts w:eastAsia="SimSun"/>
                <w:b/>
                <w:bCs/>
                <w:lang w:val="en-US" w:eastAsia="zh-CN"/>
              </w:rPr>
              <w:t>2</w:t>
            </w:r>
            <w:r w:rsidRPr="00BD3377">
              <w:rPr>
                <w:rFonts w:eastAsia="SimSun"/>
                <w:b/>
                <w:bCs/>
                <w:lang w:val="en-US" w:eastAsia="zh-CN"/>
              </w:rPr>
              <w:t xml:space="preserve"> (</w:t>
            </w:r>
            <w:r>
              <w:rPr>
                <w:rFonts w:eastAsia="SimSun"/>
                <w:b/>
                <w:bCs/>
                <w:lang w:val="en-US" w:eastAsia="zh-CN"/>
              </w:rPr>
              <w:t>HW</w:t>
            </w:r>
            <w:r w:rsidR="00AB597C">
              <w:rPr>
                <w:rFonts w:eastAsia="SimSun"/>
                <w:b/>
                <w:bCs/>
                <w:lang w:val="en-US" w:eastAsia="zh-CN"/>
              </w:rPr>
              <w:t>, Xiaomi</w:t>
            </w:r>
            <w:r w:rsidRPr="00BD3377">
              <w:rPr>
                <w:rFonts w:eastAsia="SimSun"/>
                <w:b/>
                <w:bCs/>
                <w:lang w:val="en-US" w:eastAsia="zh-CN"/>
              </w:rPr>
              <w:t xml:space="preserve">): </w:t>
            </w:r>
            <w:r w:rsidRPr="00BD3377">
              <w:rPr>
                <w:rFonts w:eastAsia="SimSun"/>
                <w:lang w:val="en-US" w:eastAsia="zh-CN"/>
              </w:rPr>
              <w:t>Up to UE implementation</w:t>
            </w:r>
          </w:p>
          <w:p w14:paraId="673EA039" w14:textId="77777777" w:rsidR="00AB597C" w:rsidRPr="00BD3377" w:rsidRDefault="00AB597C" w:rsidP="00C81A51">
            <w:pPr>
              <w:pStyle w:val="ListParagraph"/>
              <w:numPr>
                <w:ilvl w:val="1"/>
                <w:numId w:val="9"/>
              </w:numPr>
              <w:overflowPunct/>
              <w:autoSpaceDE/>
              <w:autoSpaceDN/>
              <w:adjustRightInd/>
              <w:spacing w:after="120"/>
              <w:ind w:firstLineChars="0"/>
              <w:textAlignment w:val="auto"/>
              <w:rPr>
                <w:lang w:val="en-US"/>
              </w:rPr>
            </w:pPr>
            <w:r w:rsidRPr="00E51A2A">
              <w:rPr>
                <w:rFonts w:eastAsia="SimSun"/>
                <w:b/>
                <w:bCs/>
                <w:lang w:val="en-US" w:eastAsia="zh-CN"/>
              </w:rPr>
              <w:t xml:space="preserve">Option </w:t>
            </w:r>
            <w:r>
              <w:rPr>
                <w:rFonts w:eastAsia="SimSun"/>
                <w:b/>
                <w:bCs/>
                <w:lang w:val="en-US" w:eastAsia="zh-CN"/>
              </w:rPr>
              <w:t>3</w:t>
            </w:r>
            <w:r w:rsidRPr="00E51A2A">
              <w:rPr>
                <w:rFonts w:eastAsia="SimSun"/>
                <w:b/>
                <w:bCs/>
                <w:lang w:val="en-US" w:eastAsia="zh-CN"/>
              </w:rPr>
              <w:t xml:space="preserve"> (</w:t>
            </w:r>
            <w:r>
              <w:rPr>
                <w:rFonts w:eastAsia="SimSun"/>
                <w:b/>
                <w:bCs/>
                <w:lang w:val="en-US" w:eastAsia="zh-CN"/>
              </w:rPr>
              <w:t>E///</w:t>
            </w:r>
            <w:r w:rsidRPr="00E51A2A">
              <w:rPr>
                <w:rFonts w:eastAsia="SimSun"/>
                <w:b/>
                <w:bCs/>
                <w:lang w:val="en-US" w:eastAsia="zh-CN"/>
              </w:rPr>
              <w:t xml:space="preserve">): </w:t>
            </w:r>
            <w:r>
              <w:rPr>
                <w:rFonts w:eastAsia="SimSun"/>
                <w:lang w:val="en-US" w:eastAsia="zh-CN"/>
              </w:rPr>
              <w:t>Do not discuss in RAN4</w:t>
            </w:r>
          </w:p>
          <w:p w14:paraId="68959806" w14:textId="77777777" w:rsidR="00AB597C" w:rsidRDefault="00AB597C" w:rsidP="00AB597C">
            <w:pPr>
              <w:rPr>
                <w:rFonts w:eastAsiaTheme="minorEastAsia"/>
                <w:i/>
                <w:color w:val="000000" w:themeColor="text1"/>
                <w:lang w:val="en-US" w:eastAsia="zh-CN"/>
              </w:rPr>
            </w:pPr>
            <w:r>
              <w:rPr>
                <w:rFonts w:eastAsiaTheme="minorEastAsia"/>
                <w:i/>
                <w:color w:val="000000" w:themeColor="text1"/>
                <w:lang w:val="en-US" w:eastAsia="zh-CN"/>
              </w:rPr>
              <w:t>Tentative agreement</w:t>
            </w:r>
            <w:r>
              <w:rPr>
                <w:rFonts w:eastAsiaTheme="minorEastAsia" w:hint="eastAsia"/>
                <w:i/>
                <w:color w:val="000000" w:themeColor="text1"/>
                <w:lang w:val="en-US" w:eastAsia="zh-CN"/>
              </w:rPr>
              <w:t>:</w:t>
            </w:r>
          </w:p>
          <w:p w14:paraId="4DF61EE8" w14:textId="77777777" w:rsidR="00AB597C" w:rsidRDefault="00AB597C" w:rsidP="00AB597C">
            <w:pPr>
              <w:overflowPunct/>
              <w:autoSpaceDE/>
              <w:autoSpaceDN/>
              <w:adjustRightInd/>
              <w:spacing w:after="120"/>
              <w:textAlignment w:val="auto"/>
              <w:rPr>
                <w:lang w:val="en-US"/>
              </w:rPr>
            </w:pPr>
            <w:r>
              <w:rPr>
                <w:lang w:val="en-US"/>
              </w:rPr>
              <w:t>No consensus on</w:t>
            </w:r>
            <w:r w:rsidR="004E2DC4">
              <w:rPr>
                <w:lang w:val="en-US"/>
              </w:rPr>
              <w:t xml:space="preserve"> </w:t>
            </w:r>
            <w:r>
              <w:rPr>
                <w:lang w:val="en-US"/>
              </w:rPr>
              <w:t>whether whether the serving cell thresholds of SIntraSearchP/SIntraSearchQ/SnonIntraSearchP/SnonIntraSearchQ for IDLE/Inactive mode and s-MeasureConfig for Connected mode should be checked based on reference SSB measurement.</w:t>
            </w:r>
          </w:p>
          <w:p w14:paraId="760C865D" w14:textId="77777777" w:rsidR="003C21DF" w:rsidRPr="00BD3377" w:rsidRDefault="00AB597C" w:rsidP="00BD3377">
            <w:pPr>
              <w:overflowPunct/>
              <w:autoSpaceDE/>
              <w:autoSpaceDN/>
              <w:adjustRightInd/>
              <w:spacing w:after="120"/>
              <w:textAlignment w:val="auto"/>
              <w:rPr>
                <w:lang w:val="en-US"/>
              </w:rPr>
            </w:pPr>
            <w:r>
              <w:rPr>
                <w:lang w:val="en-US"/>
              </w:rPr>
              <w:t>No further discussion in 2</w:t>
            </w:r>
            <w:r w:rsidRPr="00BD3377">
              <w:rPr>
                <w:vertAlign w:val="superscript"/>
                <w:lang w:val="en-US"/>
              </w:rPr>
              <w:t>nd</w:t>
            </w:r>
            <w:r>
              <w:rPr>
                <w:lang w:val="en-US"/>
              </w:rPr>
              <w:t xml:space="preserve"> round. </w:t>
            </w:r>
          </w:p>
        </w:tc>
      </w:tr>
      <w:tr w:rsidR="009E1D1F" w14:paraId="4966DB7F" w14:textId="77777777">
        <w:tc>
          <w:tcPr>
            <w:tcW w:w="1242" w:type="dxa"/>
          </w:tcPr>
          <w:p w14:paraId="5D9494EF" w14:textId="77777777" w:rsidR="009E1D1F" w:rsidRDefault="009E1D1F">
            <w:pPr>
              <w:rPr>
                <w:b/>
                <w:bCs/>
                <w:color w:val="000000" w:themeColor="text1"/>
                <w:lang w:val="en-US" w:eastAsia="zh-CN"/>
              </w:rPr>
            </w:pPr>
            <w:r>
              <w:rPr>
                <w:b/>
                <w:bCs/>
                <w:color w:val="000000" w:themeColor="text1"/>
                <w:lang w:val="en-US" w:eastAsia="zh-CN"/>
              </w:rPr>
              <w:lastRenderedPageBreak/>
              <w:t>Sub-topic#5-</w:t>
            </w:r>
            <w:r w:rsidR="00F920C4">
              <w:rPr>
                <w:b/>
                <w:bCs/>
                <w:color w:val="000000" w:themeColor="text1"/>
                <w:lang w:val="en-US" w:eastAsia="zh-CN"/>
              </w:rPr>
              <w:t>2</w:t>
            </w:r>
          </w:p>
        </w:tc>
        <w:tc>
          <w:tcPr>
            <w:tcW w:w="8615" w:type="dxa"/>
          </w:tcPr>
          <w:p w14:paraId="28226E4A" w14:textId="77777777" w:rsidR="00D149C9" w:rsidRDefault="00D149C9" w:rsidP="00D149C9">
            <w:pPr>
              <w:rPr>
                <w:b/>
                <w:color w:val="000000" w:themeColor="text1"/>
                <w:u w:val="single"/>
                <w:lang w:eastAsia="ko-KR"/>
              </w:rPr>
            </w:pPr>
            <w:r>
              <w:rPr>
                <w:b/>
                <w:color w:val="000000" w:themeColor="text1"/>
                <w:u w:val="single"/>
                <w:lang w:eastAsia="ko-KR"/>
              </w:rPr>
              <w:t>Issue 5-2-1: Inter-frequency without gap with capability</w:t>
            </w:r>
          </w:p>
          <w:p w14:paraId="4BEDE213" w14:textId="77777777" w:rsidR="00FC2ECE" w:rsidRDefault="00FC2ECE" w:rsidP="00FC2ECE">
            <w:pPr>
              <w:pStyle w:val="ListParagraph"/>
              <w:numPr>
                <w:ilvl w:val="0"/>
                <w:numId w:val="9"/>
              </w:numPr>
              <w:overflowPunct/>
              <w:autoSpaceDE/>
              <w:autoSpaceDN/>
              <w:adjustRightInd/>
              <w:spacing w:after="120"/>
              <w:ind w:firstLineChars="0"/>
              <w:textAlignment w:val="auto"/>
              <w:rPr>
                <w:rFonts w:eastAsia="PMingLiU"/>
                <w:lang w:val="en-US" w:eastAsia="zh-TW"/>
              </w:rPr>
            </w:pPr>
            <w:r>
              <w:rPr>
                <w:rFonts w:eastAsia="PMingLiU"/>
                <w:lang w:val="en-US" w:eastAsia="zh-TW"/>
              </w:rPr>
              <w:t>Following agreement was reached on GTW on 2022-05-12:</w:t>
            </w:r>
          </w:p>
          <w:tbl>
            <w:tblPr>
              <w:tblStyle w:val="TableGrid"/>
              <w:tblW w:w="0" w:type="auto"/>
              <w:tblInd w:w="1440" w:type="dxa"/>
              <w:tblLook w:val="04A0" w:firstRow="1" w:lastRow="0" w:firstColumn="1" w:lastColumn="0" w:noHBand="0" w:noVBand="1"/>
            </w:tblPr>
            <w:tblGrid>
              <w:gridCol w:w="6803"/>
            </w:tblGrid>
            <w:tr w:rsidR="00FC2ECE" w14:paraId="22EEA3E9" w14:textId="77777777" w:rsidTr="004E2DC4">
              <w:tc>
                <w:tcPr>
                  <w:tcW w:w="9781" w:type="dxa"/>
                </w:tcPr>
                <w:p w14:paraId="0006E0E7" w14:textId="77777777" w:rsidR="00FC2ECE" w:rsidRPr="00E33025" w:rsidRDefault="00FC2ECE" w:rsidP="00FC2ECE">
                  <w:pPr>
                    <w:pStyle w:val="ListParagraph"/>
                    <w:numPr>
                      <w:ilvl w:val="0"/>
                      <w:numId w:val="9"/>
                    </w:numPr>
                    <w:ind w:firstLineChars="0"/>
                    <w:rPr>
                      <w:rFonts w:eastAsia="DengXian"/>
                      <w:color w:val="000000"/>
                      <w:lang w:val="en-US" w:eastAsia="zh-CN"/>
                    </w:rPr>
                  </w:pPr>
                  <w:r w:rsidRPr="006564C4">
                    <w:rPr>
                      <w:rFonts w:eastAsia="DengXian"/>
                      <w:b/>
                      <w:color w:val="000000"/>
                      <w:highlight w:val="green"/>
                      <w:lang w:val="en-US" w:eastAsia="zh-CN"/>
                    </w:rPr>
                    <w:t>Agreement:</w:t>
                  </w:r>
                  <w:r w:rsidRPr="006564C4">
                    <w:rPr>
                      <w:rFonts w:eastAsia="DengXian"/>
                      <w:color w:val="000000"/>
                      <w:highlight w:val="green"/>
                      <w:lang w:val="en-US" w:eastAsia="zh-CN"/>
                    </w:rPr>
                    <w:t xml:space="preserve"> Resue the existing </w:t>
                  </w:r>
                  <w:r w:rsidRPr="006564C4">
                    <w:rPr>
                      <w:color w:val="000000"/>
                      <w:highlight w:val="green"/>
                    </w:rPr>
                    <w:t>‘inter-frequency without MG’ capability signaling for redcap UE, and further discuss how to specify the requirements for UE supporting redcap and signaling of inter-frequency without MG in the future.</w:t>
                  </w:r>
                </w:p>
              </w:tc>
            </w:tr>
          </w:tbl>
          <w:p w14:paraId="3812D8A5" w14:textId="77777777" w:rsidR="009E1D1F" w:rsidRDefault="009E1D1F" w:rsidP="00246443">
            <w:pPr>
              <w:rPr>
                <w:b/>
                <w:color w:val="000000" w:themeColor="text1"/>
                <w:u w:val="single"/>
                <w:lang w:eastAsia="ko-KR"/>
              </w:rPr>
            </w:pPr>
          </w:p>
          <w:p w14:paraId="460DFF7E" w14:textId="77777777" w:rsidR="004E437F" w:rsidRDefault="004E437F" w:rsidP="004E437F">
            <w:pPr>
              <w:rPr>
                <w:b/>
                <w:color w:val="000000" w:themeColor="text1"/>
                <w:u w:val="single"/>
                <w:lang w:eastAsia="ko-KR"/>
              </w:rPr>
            </w:pPr>
            <w:r>
              <w:rPr>
                <w:b/>
                <w:color w:val="000000" w:themeColor="text1"/>
                <w:u w:val="single"/>
                <w:lang w:eastAsia="ko-KR"/>
              </w:rPr>
              <w:t>Issue 5-2-2: Inter-frequency without gap without capability</w:t>
            </w:r>
          </w:p>
          <w:p w14:paraId="220F5E8A" w14:textId="77777777" w:rsidR="00084156" w:rsidRPr="00BD3377" w:rsidRDefault="00084156" w:rsidP="00BD3377">
            <w:pPr>
              <w:spacing w:after="120"/>
              <w:rPr>
                <w:rFonts w:eastAsia="SimSun"/>
                <w:color w:val="000000" w:themeColor="text1"/>
                <w:lang w:eastAsia="zh-CN"/>
              </w:rPr>
            </w:pPr>
            <w:r w:rsidRPr="00BD3377">
              <w:rPr>
                <w:rFonts w:eastAsia="SimSun"/>
                <w:color w:val="000000" w:themeColor="text1"/>
                <w:lang w:val="en-US" w:eastAsia="zh-CN"/>
              </w:rPr>
              <w:t>Case 2: If the intra-frequency measurement definition is based on fixed centre frequency of reference SSB where the reference SSB is indicated as NCD-SSB, MO#2 is an inter-frequency measurement. The SSB in MO#2 is overlapping with CD-SSB in serving cell and falls in UE active BWP.</w:t>
            </w:r>
            <w:r w:rsidRPr="00BD3377">
              <w:rPr>
                <w:rFonts w:eastAsia="SimSun"/>
                <w:color w:val="000000" w:themeColor="text1"/>
                <w:lang w:eastAsia="zh-CN"/>
              </w:rPr>
              <w:t xml:space="preserve"> </w:t>
            </w:r>
          </w:p>
          <w:p w14:paraId="42AA9ED6" w14:textId="77777777" w:rsidR="00084156" w:rsidRDefault="00084156" w:rsidP="003467B4">
            <w:pPr>
              <w:rPr>
                <w:rFonts w:eastAsiaTheme="minorEastAsia"/>
                <w:i/>
                <w:color w:val="000000" w:themeColor="text1"/>
                <w:lang w:val="en-US" w:eastAsia="zh-CN"/>
              </w:rPr>
            </w:pPr>
          </w:p>
          <w:p w14:paraId="269C5541" w14:textId="77777777" w:rsidR="003467B4" w:rsidRDefault="003467B4" w:rsidP="003467B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67F6C76" w14:textId="77777777" w:rsidR="00751220" w:rsidRDefault="00751220" w:rsidP="00751220">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Option 1 (HW, E///</w:t>
            </w:r>
            <w:r w:rsidR="000D2505">
              <w:rPr>
                <w:rFonts w:eastAsia="SimSun"/>
                <w:b/>
                <w:bCs/>
                <w:color w:val="000000" w:themeColor="text1"/>
                <w:lang w:val="en-US" w:eastAsia="zh-CN"/>
              </w:rPr>
              <w:t>, Xiaomi, Apple, Nokia, vivo, OPPO</w:t>
            </w:r>
            <w:r>
              <w:rPr>
                <w:rFonts w:eastAsia="SimSun"/>
                <w:b/>
                <w:bCs/>
                <w:color w:val="000000" w:themeColor="text1"/>
                <w:lang w:val="en-US" w:eastAsia="zh-CN"/>
              </w:rPr>
              <w:t xml:space="preserve">): </w:t>
            </w:r>
            <w:r>
              <w:rPr>
                <w:rFonts w:eastAsia="SimSun"/>
                <w:color w:val="000000" w:themeColor="text1"/>
                <w:lang w:val="en-US" w:eastAsia="zh-CN"/>
              </w:rPr>
              <w:t>MO#2 is expected to be measured without gap without capability.</w:t>
            </w:r>
          </w:p>
          <w:p w14:paraId="7170E080" w14:textId="77777777" w:rsidR="00751220" w:rsidRDefault="00751220" w:rsidP="00751220">
            <w:pPr>
              <w:pStyle w:val="ListParagraph"/>
              <w:numPr>
                <w:ilvl w:val="1"/>
                <w:numId w:val="9"/>
              </w:numPr>
              <w:overflowPunct/>
              <w:autoSpaceDE/>
              <w:autoSpaceDN/>
              <w:adjustRightInd/>
              <w:spacing w:after="120"/>
              <w:ind w:left="1440" w:firstLineChars="0"/>
              <w:textAlignment w:val="auto"/>
              <w:rPr>
                <w:b/>
                <w:bCs/>
                <w:color w:val="000000" w:themeColor="text1"/>
                <w:lang w:val="en-US" w:eastAsia="zh-CN"/>
              </w:rPr>
            </w:pPr>
            <w:r>
              <w:rPr>
                <w:rFonts w:eastAsia="SimSun"/>
                <w:b/>
                <w:bCs/>
                <w:color w:val="000000" w:themeColor="text1"/>
                <w:lang w:val="en-US" w:eastAsia="zh-CN"/>
              </w:rPr>
              <w:t xml:space="preserve">Option 2 (MTK): </w:t>
            </w:r>
            <w:r>
              <w:rPr>
                <w:rFonts w:eastAsia="SimSun"/>
                <w:color w:val="000000" w:themeColor="text1"/>
                <w:lang w:val="en-US" w:eastAsia="zh-CN"/>
              </w:rPr>
              <w:t>No need to define inter-frequency without gap without capability.</w:t>
            </w:r>
          </w:p>
          <w:p w14:paraId="12619573" w14:textId="77777777" w:rsidR="004E437F" w:rsidRPr="00BD3377" w:rsidRDefault="000D2505" w:rsidP="00246443">
            <w:pPr>
              <w:rPr>
                <w:b/>
                <w:color w:val="000000" w:themeColor="text1"/>
                <w:u w:val="single"/>
                <w:lang w:val="en-US" w:eastAsia="ko-KR"/>
              </w:rPr>
            </w:pPr>
            <w:r>
              <w:rPr>
                <w:rFonts w:eastAsiaTheme="minorEastAsia"/>
                <w:i/>
                <w:color w:val="000000" w:themeColor="text1"/>
                <w:lang w:val="en-US" w:eastAsia="zh-CN"/>
              </w:rPr>
              <w:lastRenderedPageBreak/>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4AF1580" w14:textId="77777777" w:rsidR="00FC2ECE" w:rsidRDefault="000D2505" w:rsidP="00246443">
            <w:pPr>
              <w:rPr>
                <w:bCs/>
                <w:color w:val="000000" w:themeColor="text1"/>
                <w:lang w:eastAsia="ko-KR"/>
              </w:rPr>
            </w:pPr>
            <w:r w:rsidRPr="00BD3377">
              <w:rPr>
                <w:bCs/>
                <w:color w:val="000000" w:themeColor="text1"/>
                <w:lang w:eastAsia="ko-KR"/>
              </w:rPr>
              <w:t xml:space="preserve">Check if companies can compromise to option 1. </w:t>
            </w:r>
          </w:p>
          <w:p w14:paraId="0BD8963C" w14:textId="77777777" w:rsidR="005F076B" w:rsidRDefault="005F076B" w:rsidP="005F076B">
            <w:pPr>
              <w:rPr>
                <w:b/>
                <w:color w:val="000000" w:themeColor="text1"/>
                <w:u w:val="single"/>
                <w:lang w:eastAsia="ko-KR"/>
              </w:rPr>
            </w:pPr>
            <w:r>
              <w:rPr>
                <w:b/>
                <w:color w:val="000000" w:themeColor="text1"/>
                <w:u w:val="single"/>
                <w:lang w:eastAsia="ko-KR"/>
              </w:rPr>
              <w:t xml:space="preserve">Issue 5-2-3: Assumption on searcher </w:t>
            </w:r>
          </w:p>
          <w:p w14:paraId="0F084142" w14:textId="77777777" w:rsidR="00764B92" w:rsidRDefault="00764B92" w:rsidP="00764B92">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ABC4310" w14:textId="77777777" w:rsidR="00764B92" w:rsidRDefault="00764B92" w:rsidP="005F076B">
            <w:pPr>
              <w:rPr>
                <w:b/>
                <w:color w:val="000000" w:themeColor="text1"/>
                <w:u w:val="single"/>
                <w:lang w:eastAsia="ko-KR"/>
              </w:rPr>
            </w:pPr>
          </w:p>
          <w:p w14:paraId="33659E98" w14:textId="77777777" w:rsidR="00764B92" w:rsidRDefault="00764B92" w:rsidP="00764B92">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b/>
                <w:bCs/>
                <w:color w:val="000000" w:themeColor="text1"/>
                <w:lang w:val="en-US" w:eastAsia="zh-CN"/>
              </w:rPr>
              <w:t>Option 1 (HW</w:t>
            </w:r>
            <w:r w:rsidR="00D80EC4">
              <w:rPr>
                <w:rFonts w:eastAsia="SimSun"/>
                <w:b/>
                <w:bCs/>
                <w:color w:val="000000" w:themeColor="text1"/>
                <w:lang w:val="en-US" w:eastAsia="zh-CN"/>
              </w:rPr>
              <w:t>, CMCC</w:t>
            </w:r>
            <w:r>
              <w:rPr>
                <w:rFonts w:eastAsia="SimSun"/>
                <w:b/>
                <w:bCs/>
                <w:color w:val="000000" w:themeColor="text1"/>
                <w:lang w:val="en-US" w:eastAsia="zh-CN"/>
              </w:rPr>
              <w:t>):</w:t>
            </w:r>
            <w:r>
              <w:rPr>
                <w:rFonts w:eastAsia="SimSun"/>
                <w:color w:val="000000" w:themeColor="text1"/>
                <w:lang w:val="en-US" w:eastAsia="zh-CN"/>
              </w:rPr>
              <w:tab/>
              <w:t xml:space="preserve"> For RedCap UE, one searcher shall be shared with all frequency layers </w:t>
            </w:r>
            <w:r>
              <w:rPr>
                <w:rFonts w:eastAsia="SimSun"/>
                <w:lang w:val="en-US" w:eastAsia="zh-CN"/>
              </w:rPr>
              <w:t>which are measured without gap</w:t>
            </w:r>
            <w:r>
              <w:rPr>
                <w:rFonts w:eastAsia="SimSun"/>
                <w:bCs/>
                <w:sz w:val="22"/>
                <w:szCs w:val="22"/>
                <w:lang w:val="en-US" w:eastAsia="zh-CN"/>
              </w:rPr>
              <w:t>.</w:t>
            </w:r>
          </w:p>
          <w:p w14:paraId="5C8208A1" w14:textId="77777777" w:rsidR="00764B92" w:rsidRPr="00E33025" w:rsidRDefault="00764B92" w:rsidP="00764B92">
            <w:pPr>
              <w:pStyle w:val="ListParagraph"/>
              <w:numPr>
                <w:ilvl w:val="1"/>
                <w:numId w:val="9"/>
              </w:numPr>
              <w:overflowPunct/>
              <w:autoSpaceDE/>
              <w:autoSpaceDN/>
              <w:adjustRightInd/>
              <w:spacing w:after="120"/>
              <w:ind w:left="1440" w:firstLineChars="0"/>
              <w:textAlignment w:val="auto"/>
              <w:rPr>
                <w:rFonts w:eastAsia="SimSun"/>
                <w:color w:val="000000" w:themeColor="text1"/>
                <w:lang w:val="de-DE" w:eastAsia="zh-CN"/>
              </w:rPr>
            </w:pPr>
            <w:r w:rsidRPr="00E33025">
              <w:rPr>
                <w:rFonts w:eastAsia="SimSun"/>
                <w:b/>
                <w:bCs/>
                <w:color w:val="000000" w:themeColor="text1"/>
                <w:lang w:val="de-DE" w:eastAsia="zh-CN"/>
              </w:rPr>
              <w:t>Option 2 (OPPO, ZTE, MTK, Apple, E///</w:t>
            </w:r>
            <w:r w:rsidR="00D80EC4">
              <w:rPr>
                <w:rFonts w:eastAsia="SimSun"/>
                <w:b/>
                <w:bCs/>
                <w:color w:val="000000" w:themeColor="text1"/>
                <w:lang w:val="de-DE" w:eastAsia="zh-CN"/>
              </w:rPr>
              <w:t>, vivo, Nokia</w:t>
            </w:r>
            <w:r w:rsidRPr="00E33025">
              <w:rPr>
                <w:rFonts w:eastAsia="SimSun"/>
                <w:b/>
                <w:bCs/>
                <w:color w:val="000000" w:themeColor="text1"/>
                <w:lang w:val="de-DE" w:eastAsia="zh-CN"/>
              </w:rPr>
              <w:t>):</w:t>
            </w:r>
            <w:r w:rsidRPr="00E33025">
              <w:rPr>
                <w:rFonts w:eastAsia="SimSun"/>
                <w:color w:val="000000" w:themeColor="text1"/>
                <w:lang w:val="de-DE" w:eastAsia="zh-CN"/>
              </w:rPr>
              <w:t xml:space="preserve"> </w:t>
            </w:r>
          </w:p>
          <w:p w14:paraId="0391F969" w14:textId="77777777" w:rsidR="00764B92" w:rsidRDefault="00764B92" w:rsidP="00764B92">
            <w:pPr>
              <w:pStyle w:val="ListParagraph"/>
              <w:numPr>
                <w:ilvl w:val="2"/>
                <w:numId w:val="9"/>
              </w:numPr>
              <w:overflowPunct/>
              <w:autoSpaceDE/>
              <w:autoSpaceDN/>
              <w:adjustRightInd/>
              <w:spacing w:after="120"/>
              <w:ind w:firstLineChars="0"/>
              <w:textAlignment w:val="auto"/>
              <w:rPr>
                <w:rFonts w:eastAsia="SimSun"/>
                <w:lang w:val="en-US" w:eastAsia="zh-CN"/>
              </w:rPr>
            </w:pPr>
            <w:r>
              <w:rPr>
                <w:rFonts w:eastAsia="SimSun"/>
                <w:color w:val="000000" w:themeColor="text1"/>
                <w:lang w:val="en-US"/>
              </w:rPr>
              <w:t xml:space="preserve">The searcher will be exclusively used by </w:t>
            </w:r>
            <w:r>
              <w:rPr>
                <w:rFonts w:eastAsia="SimSun" w:hint="eastAsia"/>
                <w:color w:val="000000" w:themeColor="text1"/>
                <w:lang w:val="en-US"/>
              </w:rPr>
              <w:t xml:space="preserve">intra-frequency without gap </w:t>
            </w:r>
            <w:r>
              <w:rPr>
                <w:rFonts w:eastAsia="SimSun"/>
                <w:lang w:val="en-US"/>
              </w:rPr>
              <w:t xml:space="preserve">measurement provided that RAN4 agrees that </w:t>
            </w:r>
            <w:r>
              <w:rPr>
                <w:rFonts w:eastAsia="SimSun" w:hint="eastAsia"/>
                <w:lang w:val="en-US"/>
              </w:rPr>
              <w:t>RedCap UE</w:t>
            </w:r>
            <w:r>
              <w:rPr>
                <w:rFonts w:eastAsia="SimSun"/>
                <w:lang w:val="en-US"/>
              </w:rPr>
              <w:t xml:space="preserve"> does NOT support ‘Inter-frequency without gap’ measurement capability in Rel-17. </w:t>
            </w:r>
          </w:p>
          <w:p w14:paraId="1219DA5C" w14:textId="77777777" w:rsidR="00764B92" w:rsidRPr="00E33025" w:rsidRDefault="00764B92" w:rsidP="00764B92">
            <w:pPr>
              <w:rPr>
                <w:b/>
                <w:color w:val="000000" w:themeColor="text1"/>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4DAAB28" w14:textId="77777777" w:rsidR="00D80EC4" w:rsidRDefault="00D80EC4" w:rsidP="00D80EC4">
            <w:pPr>
              <w:rPr>
                <w:bCs/>
                <w:color w:val="000000" w:themeColor="text1"/>
                <w:lang w:eastAsia="ko-KR"/>
              </w:rPr>
            </w:pPr>
            <w:r w:rsidRPr="00E33025">
              <w:rPr>
                <w:bCs/>
                <w:color w:val="000000" w:themeColor="text1"/>
                <w:lang w:eastAsia="ko-KR"/>
              </w:rPr>
              <w:t xml:space="preserve">Check </w:t>
            </w:r>
            <w:r w:rsidR="00B4361F">
              <w:rPr>
                <w:bCs/>
                <w:color w:val="000000" w:themeColor="text1"/>
                <w:lang w:eastAsia="ko-KR"/>
              </w:rPr>
              <w:t xml:space="preserve">companies who supported </w:t>
            </w:r>
            <w:r>
              <w:rPr>
                <w:bCs/>
                <w:color w:val="000000" w:themeColor="text1"/>
                <w:lang w:eastAsia="ko-KR"/>
              </w:rPr>
              <w:t xml:space="preserve">option 2 can </w:t>
            </w:r>
            <w:r w:rsidR="00B4361F">
              <w:rPr>
                <w:bCs/>
                <w:color w:val="000000" w:themeColor="text1"/>
                <w:lang w:eastAsia="ko-KR"/>
              </w:rPr>
              <w:t xml:space="preserve">support option 1 </w:t>
            </w:r>
            <w:r w:rsidR="004B56E0">
              <w:rPr>
                <w:bCs/>
                <w:color w:val="000000" w:themeColor="text1"/>
                <w:lang w:eastAsia="ko-KR"/>
              </w:rPr>
              <w:t>since ‘inter-frequency without MG’ has been supported</w:t>
            </w:r>
            <w:r>
              <w:rPr>
                <w:bCs/>
                <w:color w:val="000000" w:themeColor="text1"/>
                <w:lang w:eastAsia="ko-KR"/>
              </w:rPr>
              <w:t>.</w:t>
            </w:r>
            <w:r w:rsidRPr="00E33025">
              <w:rPr>
                <w:bCs/>
                <w:color w:val="000000" w:themeColor="text1"/>
                <w:lang w:eastAsia="ko-KR"/>
              </w:rPr>
              <w:t xml:space="preserve"> </w:t>
            </w:r>
          </w:p>
          <w:p w14:paraId="53E4C5B1" w14:textId="77777777" w:rsidR="00023A80" w:rsidRDefault="00023A80" w:rsidP="00023A80">
            <w:pPr>
              <w:rPr>
                <w:b/>
                <w:color w:val="000000" w:themeColor="text1"/>
                <w:u w:val="single"/>
                <w:lang w:eastAsia="ko-KR"/>
              </w:rPr>
            </w:pPr>
            <w:r>
              <w:rPr>
                <w:b/>
                <w:color w:val="000000" w:themeColor="text1"/>
                <w:u w:val="single"/>
                <w:lang w:eastAsia="ko-KR"/>
              </w:rPr>
              <w:t>Issue 5-2-4: CSSF outside gap</w:t>
            </w:r>
          </w:p>
          <w:p w14:paraId="0A80FEEE" w14:textId="77777777" w:rsidR="00023A80" w:rsidRDefault="00023A80" w:rsidP="00023A80">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1C0ABF5" w14:textId="77777777" w:rsidR="00426367" w:rsidRDefault="00426367" w:rsidP="00426367">
            <w:pPr>
              <w:pStyle w:val="ListParagraph"/>
              <w:numPr>
                <w:ilvl w:val="1"/>
                <w:numId w:val="9"/>
              </w:numPr>
              <w:overflowPunct/>
              <w:autoSpaceDE/>
              <w:autoSpaceDN/>
              <w:adjustRightInd/>
              <w:spacing w:after="120"/>
              <w:ind w:left="1440" w:firstLineChars="0"/>
              <w:textAlignment w:val="auto"/>
              <w:rPr>
                <w:rFonts w:eastAsia="SimSun"/>
                <w:color w:val="000000" w:themeColor="text1"/>
                <w:lang w:val="en-US" w:eastAsia="zh-CN"/>
              </w:rPr>
            </w:pPr>
            <w:r>
              <w:rPr>
                <w:rFonts w:eastAsia="SimSun"/>
                <w:b/>
                <w:bCs/>
                <w:color w:val="000000" w:themeColor="text1"/>
                <w:lang w:val="en-US" w:eastAsia="zh-CN"/>
              </w:rPr>
              <w:t>Option 1 (Xiaomi, vivo, OPPO, ZTE, MTK, Apple</w:t>
            </w:r>
            <w:r w:rsidR="00521994">
              <w:rPr>
                <w:rFonts w:eastAsia="SimSun"/>
                <w:b/>
                <w:bCs/>
                <w:color w:val="000000" w:themeColor="text1"/>
                <w:lang w:val="en-US" w:eastAsia="zh-CN"/>
              </w:rPr>
              <w:t>, E///</w:t>
            </w:r>
            <w:r w:rsidR="0069138B">
              <w:rPr>
                <w:rFonts w:eastAsia="SimSun"/>
                <w:b/>
                <w:bCs/>
                <w:color w:val="000000" w:themeColor="text1"/>
                <w:lang w:val="en-US" w:eastAsia="zh-CN"/>
              </w:rPr>
              <w:t>, Nokia, CMCC, vivo, OPPO</w:t>
            </w:r>
            <w:r w:rsidR="00521994">
              <w:rPr>
                <w:rFonts w:eastAsia="SimSun"/>
                <w:b/>
                <w:bCs/>
                <w:color w:val="000000" w:themeColor="text1"/>
                <w:lang w:val="en-US" w:eastAsia="zh-CN"/>
              </w:rPr>
              <w:t>)</w:t>
            </w:r>
            <w:r>
              <w:rPr>
                <w:rFonts w:eastAsia="SimSun"/>
                <w:b/>
                <w:bCs/>
                <w:color w:val="000000" w:themeColor="text1"/>
                <w:lang w:val="en-US" w:eastAsia="zh-CN"/>
              </w:rPr>
              <w:t>:</w:t>
            </w:r>
            <w:r>
              <w:rPr>
                <w:rFonts w:eastAsia="SimSun"/>
                <w:color w:val="000000" w:themeColor="text1"/>
                <w:lang w:val="en-US" w:eastAsia="zh-CN"/>
              </w:rPr>
              <w:t xml:space="preserve"> </w:t>
            </w:r>
            <w:r>
              <w:rPr>
                <w:color w:val="000000" w:themeColor="text1"/>
                <w:lang w:val="en-US"/>
              </w:rPr>
              <w:t>CSSF</w:t>
            </w:r>
            <w:r>
              <w:rPr>
                <w:color w:val="000000" w:themeColor="text1"/>
                <w:vertAlign w:val="subscript"/>
                <w:lang w:val="en-US"/>
              </w:rPr>
              <w:t xml:space="preserve">outside_gap,i </w:t>
            </w:r>
            <w:r>
              <w:rPr>
                <w:color w:val="000000" w:themeColor="text1"/>
                <w:lang w:val="en-US"/>
              </w:rPr>
              <w:t>= 1 for RedCap UE measurement outside gap based on Rel-15 requirement.</w:t>
            </w:r>
          </w:p>
          <w:p w14:paraId="27919206" w14:textId="77777777" w:rsidR="00426367" w:rsidRDefault="00426367" w:rsidP="00426367">
            <w:pPr>
              <w:pStyle w:val="ListParagraph"/>
              <w:numPr>
                <w:ilvl w:val="1"/>
                <w:numId w:val="9"/>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lang w:eastAsia="zh-CN"/>
              </w:rPr>
              <w:t>Option 2 (</w:t>
            </w:r>
            <w:r w:rsidRPr="00BD3377">
              <w:rPr>
                <w:rFonts w:eastAsia="SimSun"/>
                <w:b/>
                <w:bCs/>
                <w:strike/>
                <w:color w:val="000000" w:themeColor="text1"/>
                <w:lang w:eastAsia="zh-CN"/>
              </w:rPr>
              <w:t>CMCC</w:t>
            </w:r>
            <w:r>
              <w:rPr>
                <w:rFonts w:eastAsia="SimSun"/>
                <w:b/>
                <w:bCs/>
                <w:color w:val="000000" w:themeColor="text1"/>
                <w:lang w:eastAsia="zh-CN"/>
              </w:rPr>
              <w:t xml:space="preserve">): </w:t>
            </w:r>
          </w:p>
          <w:p w14:paraId="169BB69D" w14:textId="77777777" w:rsidR="00426367" w:rsidRDefault="00426367" w:rsidP="00426367">
            <w:pPr>
              <w:numPr>
                <w:ilvl w:val="2"/>
                <w:numId w:val="9"/>
              </w:numPr>
              <w:tabs>
                <w:tab w:val="left" w:pos="426"/>
              </w:tabs>
              <w:rPr>
                <w:bCs/>
              </w:rPr>
            </w:pPr>
            <w:r>
              <w:rPr>
                <w:bCs/>
                <w:color w:val="000000" w:themeColor="text1"/>
              </w:rPr>
              <w:t>CSSF</w:t>
            </w:r>
            <w:r>
              <w:rPr>
                <w:bCs/>
                <w:color w:val="000000" w:themeColor="text1"/>
                <w:vertAlign w:val="subscript"/>
              </w:rPr>
              <w:t xml:space="preserve">outside_gap,i </w:t>
            </w:r>
            <w:r>
              <w:rPr>
                <w:bCs/>
                <w:color w:val="000000" w:themeColor="text1"/>
              </w:rPr>
              <w:t>=</w:t>
            </w:r>
            <w:r>
              <w:rPr>
                <w:rFonts w:hint="eastAsia"/>
                <w:bCs/>
                <w:color w:val="000000" w:themeColor="text1"/>
              </w:rPr>
              <w:t xml:space="preserve">1, if only one MO is configured to be measured outside of MG for RedCap.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6EB974FB" w14:textId="77777777" w:rsidR="00426367" w:rsidRDefault="00426367" w:rsidP="00426367">
            <w:pPr>
              <w:numPr>
                <w:ilvl w:val="3"/>
                <w:numId w:val="9"/>
              </w:numPr>
              <w:tabs>
                <w:tab w:val="left" w:pos="426"/>
              </w:tabs>
              <w:rPr>
                <w:bCs/>
              </w:rPr>
            </w:pPr>
            <w:r>
              <w:rPr>
                <w:bCs/>
              </w:rPr>
              <w:t>O</w:t>
            </w:r>
            <w:r>
              <w:rPr>
                <w:rFonts w:hint="eastAsia"/>
                <w:bCs/>
              </w:rPr>
              <w:t xml:space="preserve">therwise, </w:t>
            </w:r>
            <w:r>
              <w:rPr>
                <w:bCs/>
              </w:rPr>
              <w:t>CSSF</w:t>
            </w:r>
            <w:r>
              <w:rPr>
                <w:bCs/>
                <w:vertAlign w:val="subscript"/>
              </w:rPr>
              <w:t xml:space="preserve">outside_gap,i </w:t>
            </w:r>
            <w:r>
              <w:rPr>
                <w:bCs/>
              </w:rPr>
              <w:t>=</w:t>
            </w:r>
            <w:r>
              <w:rPr>
                <w:rFonts w:hint="eastAsia"/>
                <w:bCs/>
              </w:rPr>
              <w:t xml:space="preserve">2 for intra-frequency measurement, and </w:t>
            </w:r>
            <w:r>
              <w:rPr>
                <w:bCs/>
              </w:rPr>
              <w:t>CSSF</w:t>
            </w:r>
            <w:r>
              <w:rPr>
                <w:bCs/>
                <w:vertAlign w:val="subscript"/>
              </w:rPr>
              <w:t xml:space="preserve">outside_gap,i </w:t>
            </w:r>
            <w:r>
              <w:rPr>
                <w:bCs/>
              </w:rPr>
              <w:t>= 2*Y</w:t>
            </w:r>
            <w:r>
              <w:rPr>
                <w:rFonts w:hint="eastAsia"/>
                <w:bCs/>
              </w:rPr>
              <w:t xml:space="preserve"> </w:t>
            </w:r>
            <w:r>
              <w:rPr>
                <w:bCs/>
              </w:rPr>
              <w:t>for inter-frequency MO with no measurement gap, Y is the number of configured inter-frequency MOs without MG</w:t>
            </w:r>
            <w:r>
              <w:rPr>
                <w:rFonts w:hint="eastAsia"/>
                <w:bCs/>
              </w:rPr>
              <w:t>.</w:t>
            </w:r>
          </w:p>
          <w:p w14:paraId="5BC9BA1E" w14:textId="77777777" w:rsidR="00426367" w:rsidRDefault="00426367" w:rsidP="00426367">
            <w:pPr>
              <w:numPr>
                <w:ilvl w:val="3"/>
                <w:numId w:val="9"/>
              </w:numPr>
              <w:tabs>
                <w:tab w:val="left" w:pos="426"/>
              </w:tabs>
              <w:rPr>
                <w:bCs/>
              </w:rPr>
            </w:pPr>
            <w:r>
              <w:rPr>
                <w:rFonts w:hint="eastAsia"/>
                <w:bCs/>
              </w:rPr>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64F5F154" w14:textId="77777777" w:rsidR="00CA57EF" w:rsidRDefault="00CA57EF" w:rsidP="00CA57E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A381AF3" w14:textId="77777777" w:rsidR="005E2ADE" w:rsidRPr="00775D77" w:rsidRDefault="005E2ADE" w:rsidP="00CA57EF">
            <w:pPr>
              <w:rPr>
                <w:b/>
                <w:iCs/>
                <w:color w:val="000000" w:themeColor="text1"/>
                <w:u w:val="single"/>
                <w:lang w:val="en-US" w:eastAsia="ko-KR"/>
              </w:rPr>
            </w:pPr>
            <w:r w:rsidRPr="007207A2">
              <w:rPr>
                <w:bCs/>
                <w:iCs/>
                <w:color w:val="000000" w:themeColor="text1"/>
                <w:u w:val="single"/>
                <w:lang w:val="en-US" w:eastAsia="zh-CN"/>
              </w:rPr>
              <w:t>Please companies further check whether</w:t>
            </w:r>
            <w:r>
              <w:rPr>
                <w:b/>
                <w:iCs/>
                <w:color w:val="000000" w:themeColor="text1"/>
                <w:u w:val="single"/>
                <w:lang w:val="en-US" w:eastAsia="zh-CN"/>
              </w:rPr>
              <w:t xml:space="preserve"> </w:t>
            </w:r>
            <w:r>
              <w:rPr>
                <w:color w:val="000000" w:themeColor="text1"/>
                <w:lang w:val="en-US"/>
              </w:rPr>
              <w:t>CSSF</w:t>
            </w:r>
            <w:r>
              <w:rPr>
                <w:color w:val="000000" w:themeColor="text1"/>
                <w:vertAlign w:val="subscript"/>
                <w:lang w:val="en-US"/>
              </w:rPr>
              <w:t>outside_gap,</w:t>
            </w:r>
            <w:r w:rsidR="00775D77">
              <w:rPr>
                <w:color w:val="000000" w:themeColor="text1"/>
                <w:vertAlign w:val="subscript"/>
                <w:lang w:val="en-US"/>
              </w:rPr>
              <w:t xml:space="preserve">i </w:t>
            </w:r>
            <w:r w:rsidR="00775D77">
              <w:rPr>
                <w:color w:val="000000" w:themeColor="text1"/>
                <w:lang w:val="en-US"/>
              </w:rPr>
              <w:t>for RedCap UE measurement outside gap can follow the definition on Rel-16 requirement</w:t>
            </w:r>
            <w:r w:rsidR="007207A2">
              <w:rPr>
                <w:color w:val="000000" w:themeColor="text1"/>
                <w:lang w:val="en-US"/>
              </w:rPr>
              <w:t xml:space="preserve"> since we already agreed to support inter-frequency without gap.</w:t>
            </w:r>
          </w:p>
          <w:p w14:paraId="656ECAA5" w14:textId="77777777" w:rsidR="00EE5F11" w:rsidRDefault="00EE5F11" w:rsidP="00EE5F11">
            <w:pPr>
              <w:rPr>
                <w:b/>
                <w:color w:val="000000" w:themeColor="text1"/>
                <w:u w:val="single"/>
                <w:lang w:val="en-US" w:eastAsia="ko-KR"/>
              </w:rPr>
            </w:pPr>
            <w:r>
              <w:rPr>
                <w:b/>
                <w:color w:val="000000" w:themeColor="text1"/>
                <w:u w:val="single"/>
                <w:lang w:val="en-US" w:eastAsia="ko-KR"/>
              </w:rPr>
              <w:t>Issue 5-2-5: Whether to support for per-FR/per-UE gap</w:t>
            </w:r>
          </w:p>
          <w:p w14:paraId="66610B22" w14:textId="77777777" w:rsidR="00EE5F11" w:rsidRPr="00E33025" w:rsidRDefault="00EE5F11" w:rsidP="00EE5F11">
            <w:pPr>
              <w:rPr>
                <w:b/>
                <w:color w:val="000000" w:themeColor="text1"/>
                <w:u w:val="single"/>
                <w:lang w:val="en-US" w:eastAsia="ko-KR"/>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33F50679" w14:textId="77777777" w:rsidR="00EE5F11" w:rsidRDefault="00EE5F11" w:rsidP="00EE5F11">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bCs/>
                <w:lang w:val="en-US" w:eastAsia="zh-CN"/>
              </w:rPr>
              <w:t>Option 1 (OPPO</w:t>
            </w:r>
            <w:r w:rsidR="00251DF3">
              <w:rPr>
                <w:rFonts w:eastAsia="SimSun"/>
                <w:b/>
                <w:bCs/>
                <w:lang w:val="en-US" w:eastAsia="zh-CN"/>
              </w:rPr>
              <w:t>, Nokia, E///</w:t>
            </w:r>
            <w:r>
              <w:rPr>
                <w:rFonts w:eastAsia="SimSun"/>
                <w:b/>
                <w:bCs/>
                <w:lang w:val="en-US" w:eastAsia="zh-CN"/>
              </w:rPr>
              <w:t>):</w:t>
            </w:r>
            <w:r>
              <w:rPr>
                <w:rFonts w:eastAsia="SimSun"/>
                <w:b/>
                <w:bCs/>
                <w:lang w:val="en-US" w:eastAsia="zh-CN"/>
              </w:rPr>
              <w:tab/>
            </w:r>
            <w:r>
              <w:rPr>
                <w:rFonts w:eastAsia="SimSun"/>
                <w:lang w:val="en-US" w:eastAsia="zh-CN"/>
              </w:rPr>
              <w:t xml:space="preserve"> </w:t>
            </w:r>
            <w:r>
              <w:t>If a RedCap UE support both FR1 and FR2, whether RedCap UE can support per-FR gap(e.g., independentGapConfigdf) depends on UE capability.</w:t>
            </w:r>
          </w:p>
          <w:p w14:paraId="5A0611BE" w14:textId="77777777" w:rsidR="00EE5F11" w:rsidRDefault="00EE5F11" w:rsidP="00EE5F11">
            <w:pPr>
              <w:pStyle w:val="ListParagraph"/>
              <w:numPr>
                <w:ilvl w:val="1"/>
                <w:numId w:val="9"/>
              </w:numPr>
              <w:overflowPunct/>
              <w:autoSpaceDE/>
              <w:autoSpaceDN/>
              <w:adjustRightInd/>
              <w:spacing w:after="120"/>
              <w:ind w:left="1440" w:firstLineChars="0"/>
              <w:textAlignment w:val="auto"/>
              <w:rPr>
                <w:rFonts w:eastAsia="SimSun"/>
                <w:bCs/>
                <w:lang w:val="en-US" w:eastAsia="zh-CN"/>
              </w:rPr>
            </w:pPr>
            <w:r>
              <w:rPr>
                <w:rFonts w:eastAsia="SimSun"/>
                <w:b/>
                <w:lang w:val="en-US" w:eastAsia="zh-CN"/>
              </w:rPr>
              <w:t>Option 2 (MTK</w:t>
            </w:r>
            <w:r w:rsidR="00251DF3">
              <w:rPr>
                <w:rFonts w:eastAsia="SimSun"/>
                <w:b/>
                <w:lang w:val="en-US" w:eastAsia="zh-CN"/>
              </w:rPr>
              <w:t>, Apple</w:t>
            </w:r>
            <w:r>
              <w:rPr>
                <w:rFonts w:eastAsia="SimSun"/>
                <w:b/>
                <w:lang w:val="en-US" w:eastAsia="zh-CN"/>
              </w:rPr>
              <w:t>):</w:t>
            </w:r>
            <w:r>
              <w:rPr>
                <w:rFonts w:eastAsia="SimSun"/>
                <w:bCs/>
                <w:lang w:val="en-US" w:eastAsia="zh-CN"/>
              </w:rPr>
              <w:t xml:space="preserve"> If MG is needed, both per-UE gap and per-FR gap can be supported, but UE behavior is same as per-UE gap. </w:t>
            </w:r>
          </w:p>
          <w:p w14:paraId="35E3924C" w14:textId="77777777" w:rsidR="00A664CF" w:rsidRPr="00E33025" w:rsidRDefault="00A664CF" w:rsidP="00A664CF">
            <w:pPr>
              <w:rPr>
                <w:b/>
                <w:color w:val="000000" w:themeColor="text1"/>
                <w:u w:val="single"/>
                <w:lang w:val="en-US" w:eastAsia="ko-KR"/>
              </w:rPr>
            </w:pPr>
            <w:r>
              <w:rPr>
                <w:rFonts w:eastAsiaTheme="minorEastAsia"/>
                <w:i/>
                <w:color w:val="000000" w:themeColor="text1"/>
                <w:lang w:val="en-US" w:eastAsia="zh-CN"/>
              </w:rPr>
              <w:lastRenderedPageBreak/>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76703324" w14:textId="77777777" w:rsidR="005F076B" w:rsidRPr="00BD3377" w:rsidRDefault="00A664CF" w:rsidP="00246443">
            <w:pPr>
              <w:rPr>
                <w:bCs/>
                <w:color w:val="000000" w:themeColor="text1"/>
                <w:lang w:val="en-US" w:eastAsia="ko-KR"/>
              </w:rPr>
            </w:pPr>
            <w:r>
              <w:rPr>
                <w:bCs/>
                <w:color w:val="000000" w:themeColor="text1"/>
                <w:lang w:val="en-US" w:eastAsia="ko-KR"/>
              </w:rPr>
              <w:t xml:space="preserve">More discussions needed. </w:t>
            </w:r>
          </w:p>
        </w:tc>
      </w:tr>
      <w:tr w:rsidR="00246443" w14:paraId="4DDF95EC" w14:textId="77777777">
        <w:tc>
          <w:tcPr>
            <w:tcW w:w="1242" w:type="dxa"/>
          </w:tcPr>
          <w:p w14:paraId="09FF74E0" w14:textId="77777777" w:rsidR="00246443" w:rsidRDefault="00246443">
            <w:pPr>
              <w:rPr>
                <w:b/>
                <w:bCs/>
                <w:color w:val="000000" w:themeColor="text1"/>
                <w:lang w:val="en-US" w:eastAsia="zh-CN"/>
              </w:rPr>
            </w:pPr>
            <w:r>
              <w:rPr>
                <w:b/>
                <w:bCs/>
                <w:color w:val="000000" w:themeColor="text1"/>
                <w:lang w:val="en-US" w:eastAsia="zh-CN"/>
              </w:rPr>
              <w:lastRenderedPageBreak/>
              <w:t>Sub-topic#5-3</w:t>
            </w:r>
          </w:p>
        </w:tc>
        <w:tc>
          <w:tcPr>
            <w:tcW w:w="8615" w:type="dxa"/>
          </w:tcPr>
          <w:p w14:paraId="283371C5" w14:textId="77777777" w:rsidR="00246443" w:rsidRDefault="00246443" w:rsidP="00246443">
            <w:pPr>
              <w:rPr>
                <w:b/>
                <w:color w:val="000000" w:themeColor="text1"/>
                <w:u w:val="single"/>
                <w:lang w:val="en-US" w:eastAsia="ko-KR"/>
              </w:rPr>
            </w:pPr>
            <w:r>
              <w:rPr>
                <w:b/>
                <w:color w:val="000000" w:themeColor="text1"/>
                <w:u w:val="single"/>
                <w:lang w:val="en-US" w:eastAsia="ko-KR"/>
              </w:rPr>
              <w:t>Issue 5-3-1: How much to extend the PSS/SSS detection delay for FR1</w:t>
            </w:r>
          </w:p>
          <w:p w14:paraId="58A0557A" w14:textId="77777777" w:rsidR="006D3420" w:rsidRPr="00BE179F" w:rsidRDefault="006D3420" w:rsidP="006D3420">
            <w:pPr>
              <w:overflowPunct/>
              <w:autoSpaceDE/>
              <w:autoSpaceDN/>
              <w:adjustRightInd/>
              <w:spacing w:after="120"/>
              <w:textAlignment w:val="auto"/>
              <w:rPr>
                <w:rFonts w:eastAsia="SimSun"/>
                <w:lang w:val="en-US" w:eastAsia="zh-CN"/>
              </w:rPr>
            </w:pPr>
          </w:p>
          <w:p w14:paraId="19FC0B08" w14:textId="77777777" w:rsidR="006D3420" w:rsidRPr="00BE179F" w:rsidRDefault="006D3420" w:rsidP="00BD3377">
            <w:pPr>
              <w:spacing w:after="120"/>
              <w:rPr>
                <w:rFonts w:eastAsia="SimSun"/>
                <w:lang w:val="en-US" w:eastAsia="zh-CN"/>
              </w:rPr>
            </w:pPr>
            <w:r w:rsidRPr="00BE179F">
              <w:rPr>
                <w:rFonts w:eastAsia="SimSun"/>
                <w:lang w:val="en-US" w:eastAsia="zh-CN"/>
              </w:rPr>
              <w:t>Moderator comment: Since it is the last meeting and this issue belongs to the core part, companies are encouraged to compromise to option 1 which is a middleground between option 2 and 3. Following tentative agreement is suggested to be agreed:</w:t>
            </w:r>
          </w:p>
          <w:p w14:paraId="753FDFFC" w14:textId="77777777" w:rsidR="00F42B85" w:rsidRPr="00BE179F" w:rsidRDefault="00F42B85" w:rsidP="00F42B85">
            <w:pPr>
              <w:rPr>
                <w:rFonts w:eastAsiaTheme="minorEastAsia"/>
                <w:i/>
                <w:color w:val="000000" w:themeColor="text1"/>
                <w:lang w:val="en-US" w:eastAsia="zh-CN"/>
              </w:rPr>
            </w:pPr>
            <w:r w:rsidRPr="00BE179F">
              <w:rPr>
                <w:rFonts w:eastAsiaTheme="minorEastAsia" w:hint="eastAsia"/>
                <w:i/>
                <w:color w:val="000000" w:themeColor="text1"/>
                <w:lang w:val="en-US" w:eastAsia="zh-CN"/>
              </w:rPr>
              <w:t>Tentative agreements:</w:t>
            </w:r>
          </w:p>
          <w:p w14:paraId="2E80BB96" w14:textId="77777777" w:rsidR="00246443" w:rsidRPr="00BE179F" w:rsidRDefault="00246443">
            <w:pPr>
              <w:rPr>
                <w:lang w:val="en-US" w:eastAsia="zh-CN"/>
              </w:rPr>
            </w:pPr>
            <w:r w:rsidRPr="00BE179F">
              <w:rPr>
                <w:color w:val="000000" w:themeColor="text1"/>
                <w:lang w:val="en-US" w:eastAsia="zh-CN"/>
              </w:rPr>
              <w:t>It was agreed to increase the number of attempts for PSS/SSS detection for 1 Rx RedCap UE in FR1, see R4-2202670. Under this issue it is discussed how much (nr of attempts) to re</w:t>
            </w:r>
            <w:r w:rsidRPr="00BE179F">
              <w:rPr>
                <w:lang w:val="en-US" w:eastAsia="zh-CN"/>
              </w:rPr>
              <w:t>lax.</w:t>
            </w:r>
          </w:p>
          <w:p w14:paraId="1BA938D8" w14:textId="77777777" w:rsidR="00246443" w:rsidRPr="00BE179F" w:rsidRDefault="00246443" w:rsidP="00246443">
            <w:pPr>
              <w:pStyle w:val="ListParagraph"/>
              <w:numPr>
                <w:ilvl w:val="1"/>
                <w:numId w:val="9"/>
              </w:numPr>
              <w:overflowPunct/>
              <w:autoSpaceDE/>
              <w:autoSpaceDN/>
              <w:adjustRightInd/>
              <w:spacing w:after="120"/>
              <w:ind w:left="1440" w:firstLineChars="0"/>
              <w:textAlignment w:val="auto"/>
              <w:rPr>
                <w:rFonts w:eastAsia="SimSun"/>
                <w:lang w:val="en-US" w:eastAsia="zh-CN"/>
              </w:rPr>
            </w:pPr>
            <w:r w:rsidRPr="00BE179F">
              <w:rPr>
                <w:rFonts w:eastAsia="SimSun"/>
                <w:lang w:val="en-US" w:eastAsia="zh-CN"/>
              </w:rPr>
              <w:t>By 2 SMTC window as follows:</w:t>
            </w:r>
          </w:p>
          <w:p w14:paraId="45F677A8" w14:textId="77777777" w:rsidR="00246443" w:rsidRPr="00BE179F" w:rsidRDefault="00246443" w:rsidP="00246443">
            <w:pPr>
              <w:pStyle w:val="ListParagraph"/>
              <w:numPr>
                <w:ilvl w:val="2"/>
                <w:numId w:val="9"/>
              </w:numPr>
              <w:overflowPunct/>
              <w:autoSpaceDE/>
              <w:autoSpaceDN/>
              <w:adjustRightInd/>
              <w:spacing w:after="120"/>
              <w:ind w:firstLineChars="0"/>
              <w:textAlignment w:val="auto"/>
              <w:rPr>
                <w:rFonts w:eastAsia="SimSun"/>
                <w:lang w:val="en-US" w:eastAsia="zh-CN"/>
              </w:rPr>
            </w:pPr>
            <w:r w:rsidRPr="00BE179F">
              <w:rPr>
                <w:rFonts w:eastAsia="Yu Mincho"/>
                <w:bCs/>
                <w:sz w:val="16"/>
                <w:szCs w:val="16"/>
                <w:lang w:val="en-US"/>
              </w:rPr>
              <w:t>non-DRX delay requirement: max( 600ms, ceil( 7 x Kp) x SMTC period ) x CSSFintra</w:t>
            </w:r>
          </w:p>
          <w:p w14:paraId="1B5942EC" w14:textId="77777777" w:rsidR="00246443" w:rsidRDefault="00246443">
            <w:pPr>
              <w:rPr>
                <w:i/>
                <w:color w:val="000000" w:themeColor="text1"/>
                <w:lang w:val="en-US" w:eastAsia="zh-CN"/>
              </w:rPr>
            </w:pPr>
          </w:p>
          <w:p w14:paraId="4A6917DF" w14:textId="77777777" w:rsidR="009C47BC" w:rsidRDefault="009C47BC" w:rsidP="009C47BC">
            <w:pPr>
              <w:rPr>
                <w:b/>
                <w:color w:val="000000" w:themeColor="text1"/>
                <w:u w:val="single"/>
                <w:lang w:val="en-US" w:eastAsia="ko-KR"/>
              </w:rPr>
            </w:pPr>
            <w:r>
              <w:rPr>
                <w:b/>
                <w:color w:val="000000" w:themeColor="text1"/>
                <w:u w:val="single"/>
                <w:lang w:val="en-US" w:eastAsia="ko-KR"/>
              </w:rPr>
              <w:t xml:space="preserve">Issue 5-3-2: Whether to extend the lower bound in PSS/SSS detection delay in FR1 and FR2 </w:t>
            </w:r>
          </w:p>
          <w:p w14:paraId="3CC5B26F" w14:textId="77777777" w:rsidR="009C47BC" w:rsidRDefault="009C47BC" w:rsidP="009C47BC">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75B1FCC" w14:textId="77777777" w:rsidR="009C47BC" w:rsidRPr="00BD3377" w:rsidRDefault="009C47BC">
            <w:pPr>
              <w:rPr>
                <w:iCs/>
                <w:color w:val="000000" w:themeColor="text1"/>
                <w:lang w:val="en-US" w:eastAsia="zh-CN"/>
              </w:rPr>
            </w:pPr>
            <w:r w:rsidRPr="00BD3377">
              <w:rPr>
                <w:iCs/>
                <w:color w:val="000000" w:themeColor="text1"/>
                <w:lang w:val="en-US" w:eastAsia="zh-CN"/>
              </w:rPr>
              <w:t xml:space="preserve">No consensus to extend </w:t>
            </w:r>
            <w:r w:rsidRPr="00BD3377">
              <w:rPr>
                <w:iCs/>
                <w:color w:val="000000" w:themeColor="text1"/>
                <w:lang w:val="en-US" w:eastAsia="ko-KR"/>
              </w:rPr>
              <w:t>the lower bound in PSS/SSS detection delay in FR1 and FR2.</w:t>
            </w:r>
          </w:p>
        </w:tc>
      </w:tr>
      <w:tr w:rsidR="006D3420" w14:paraId="5C05DB63" w14:textId="77777777">
        <w:tc>
          <w:tcPr>
            <w:tcW w:w="1242" w:type="dxa"/>
          </w:tcPr>
          <w:p w14:paraId="15875D26" w14:textId="77777777" w:rsidR="006D3420" w:rsidRDefault="006D3420">
            <w:pPr>
              <w:rPr>
                <w:b/>
                <w:bCs/>
                <w:color w:val="000000" w:themeColor="text1"/>
                <w:lang w:val="en-US" w:eastAsia="zh-CN"/>
              </w:rPr>
            </w:pPr>
            <w:r>
              <w:rPr>
                <w:b/>
                <w:bCs/>
                <w:color w:val="000000" w:themeColor="text1"/>
                <w:lang w:val="en-US" w:eastAsia="zh-CN"/>
              </w:rPr>
              <w:t>Sub-topic#5-4</w:t>
            </w:r>
          </w:p>
        </w:tc>
        <w:tc>
          <w:tcPr>
            <w:tcW w:w="8615" w:type="dxa"/>
          </w:tcPr>
          <w:p w14:paraId="050D2930" w14:textId="77777777" w:rsidR="006D3420" w:rsidRDefault="006D3420" w:rsidP="006D3420">
            <w:pPr>
              <w:rPr>
                <w:b/>
                <w:u w:val="single"/>
                <w:lang w:val="en-US" w:eastAsia="ko-KR"/>
              </w:rPr>
            </w:pPr>
            <w:r>
              <w:rPr>
                <w:b/>
                <w:u w:val="single"/>
                <w:lang w:val="en-US" w:eastAsia="ko-KR"/>
              </w:rPr>
              <w:t>Issue 5-4-1: How much to extend time index delay in FR1 (PBCH-DMRS detection)</w:t>
            </w:r>
          </w:p>
          <w:p w14:paraId="64F1DA9F" w14:textId="77777777" w:rsidR="006D3420" w:rsidRPr="00BD3377" w:rsidRDefault="006D3420" w:rsidP="006D3420">
            <w:pPr>
              <w:overflowPunct/>
              <w:autoSpaceDE/>
              <w:autoSpaceDN/>
              <w:adjustRightInd/>
              <w:spacing w:after="120"/>
              <w:textAlignment w:val="auto"/>
              <w:rPr>
                <w:rFonts w:eastAsia="SimSun"/>
                <w:lang w:val="en-US" w:eastAsia="zh-CN"/>
              </w:rPr>
            </w:pPr>
          </w:p>
          <w:p w14:paraId="2D5CEAD7" w14:textId="77777777" w:rsidR="006D3420" w:rsidRPr="006D3420" w:rsidRDefault="006D3420" w:rsidP="006D3420">
            <w:pPr>
              <w:overflowPunct/>
              <w:autoSpaceDE/>
              <w:autoSpaceDN/>
              <w:adjustRightInd/>
              <w:spacing w:after="120"/>
              <w:textAlignment w:val="auto"/>
              <w:rPr>
                <w:rFonts w:eastAsia="SimSun"/>
                <w:highlight w:val="yellow"/>
                <w:lang w:val="en-US" w:eastAsia="zh-CN"/>
              </w:rPr>
            </w:pPr>
            <w:r w:rsidRPr="006D3420">
              <w:rPr>
                <w:rFonts w:eastAsia="SimSun"/>
                <w:highlight w:val="yellow"/>
                <w:lang w:val="en-US" w:eastAsia="zh-CN"/>
              </w:rPr>
              <w:t>M</w:t>
            </w:r>
            <w:r w:rsidRPr="00630918">
              <w:rPr>
                <w:rFonts w:eastAsia="SimSun"/>
                <w:highlight w:val="yellow"/>
                <w:lang w:val="en-US" w:eastAsia="zh-CN"/>
              </w:rPr>
              <w:t xml:space="preserve">oderator comment: </w:t>
            </w:r>
            <w:r w:rsidRPr="00BD3377">
              <w:rPr>
                <w:rFonts w:eastAsia="SimSun"/>
                <w:highlight w:val="yellow"/>
                <w:lang w:val="en-US" w:eastAsia="zh-CN"/>
              </w:rPr>
              <w:t xml:space="preserve">Since it is the last meeting and this issue belongs to the core part, companies are encouraged to compromise to option 2 which is a middleground between option 1 and 3. </w:t>
            </w:r>
            <w:r w:rsidRPr="006D3420">
              <w:rPr>
                <w:rFonts w:eastAsia="SimSun"/>
                <w:highlight w:val="yellow"/>
                <w:lang w:val="en-US" w:eastAsia="zh-CN"/>
              </w:rPr>
              <w:t>Following tentative agreement is suggested to be agreed:</w:t>
            </w:r>
          </w:p>
          <w:p w14:paraId="60AA1537" w14:textId="77777777" w:rsidR="006D3420" w:rsidRPr="00BD3377" w:rsidRDefault="006D3420" w:rsidP="00BD3377">
            <w:pPr>
              <w:spacing w:after="120"/>
              <w:rPr>
                <w:rFonts w:eastAsia="SimSun"/>
                <w:lang w:val="en-US" w:eastAsia="zh-CN"/>
              </w:rPr>
            </w:pPr>
          </w:p>
          <w:p w14:paraId="77FCDA62" w14:textId="77777777" w:rsidR="007A53BE" w:rsidRDefault="007A53BE" w:rsidP="007A53BE">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A52E806" w14:textId="77777777" w:rsidR="007A53BE" w:rsidRDefault="007A53BE" w:rsidP="006D3420">
            <w:pPr>
              <w:rPr>
                <w:bCs/>
                <w:highlight w:val="yellow"/>
                <w:lang w:val="en-US" w:eastAsia="ko-KR"/>
              </w:rPr>
            </w:pPr>
            <w:r>
              <w:rPr>
                <w:bCs/>
                <w:highlight w:val="yellow"/>
                <w:lang w:val="en-US" w:eastAsia="ko-KR"/>
              </w:rPr>
              <w:t xml:space="preserve">Check if following option (middleground) between other two </w:t>
            </w:r>
            <w:r w:rsidR="00924010">
              <w:rPr>
                <w:bCs/>
                <w:highlight w:val="yellow"/>
                <w:lang w:val="en-US" w:eastAsia="ko-KR"/>
              </w:rPr>
              <w:t xml:space="preserve">options </w:t>
            </w:r>
            <w:r>
              <w:rPr>
                <w:bCs/>
                <w:highlight w:val="yellow"/>
                <w:lang w:val="en-US" w:eastAsia="ko-KR"/>
              </w:rPr>
              <w:t>can be agreed:</w:t>
            </w:r>
          </w:p>
          <w:p w14:paraId="199C02ED" w14:textId="77777777" w:rsidR="006D3420" w:rsidRPr="00BD3377" w:rsidRDefault="006D3420" w:rsidP="006D3420">
            <w:pPr>
              <w:rPr>
                <w:bCs/>
                <w:color w:val="000000" w:themeColor="text1"/>
                <w:highlight w:val="yellow"/>
                <w:lang w:val="en-US" w:eastAsia="ko-KR"/>
              </w:rPr>
            </w:pPr>
            <w:r w:rsidRPr="00BD3377">
              <w:rPr>
                <w:bCs/>
                <w:highlight w:val="yellow"/>
                <w:lang w:val="en-US" w:eastAsia="ko-KR"/>
              </w:rPr>
              <w:t>Time index detection de</w:t>
            </w:r>
            <w:r w:rsidRPr="00BD3377">
              <w:rPr>
                <w:bCs/>
                <w:color w:val="000000" w:themeColor="text1"/>
                <w:highlight w:val="yellow"/>
                <w:lang w:val="en-US" w:eastAsia="ko-KR"/>
              </w:rPr>
              <w:t>lay in FR1 is extended:</w:t>
            </w:r>
          </w:p>
          <w:p w14:paraId="11290249" w14:textId="77777777" w:rsidR="006D3420" w:rsidRPr="00BD3377" w:rsidRDefault="006D3420" w:rsidP="006D3420">
            <w:pPr>
              <w:pStyle w:val="ListParagraph"/>
              <w:numPr>
                <w:ilvl w:val="0"/>
                <w:numId w:val="40"/>
              </w:numPr>
              <w:ind w:firstLineChars="0"/>
              <w:rPr>
                <w:rFonts w:eastAsia="Yu Mincho"/>
                <w:b/>
                <w:color w:val="000000" w:themeColor="text1"/>
                <w:u w:val="single"/>
                <w:lang w:val="en-US" w:eastAsia="ko-KR"/>
              </w:rPr>
            </w:pPr>
            <w:r w:rsidRPr="00BD3377">
              <w:rPr>
                <w:rFonts w:eastAsia="SimSun"/>
                <w:color w:val="000000" w:themeColor="text1"/>
                <w:highlight w:val="yellow"/>
                <w:lang w:val="en-US" w:eastAsia="zh-CN"/>
              </w:rPr>
              <w:t>by 2 samples/SMTC, i.e. total 5 samples.</w:t>
            </w:r>
          </w:p>
          <w:p w14:paraId="6D49693B" w14:textId="77777777" w:rsidR="006D3420" w:rsidRDefault="006D3420" w:rsidP="006D3420">
            <w:pPr>
              <w:rPr>
                <w:b/>
                <w:color w:val="000000" w:themeColor="text1"/>
                <w:u w:val="single"/>
                <w:lang w:val="en-US" w:eastAsia="ko-KR"/>
              </w:rPr>
            </w:pPr>
          </w:p>
          <w:p w14:paraId="3456FDE9" w14:textId="77777777" w:rsidR="006D3420" w:rsidRDefault="006D3420" w:rsidP="006D3420">
            <w:pPr>
              <w:rPr>
                <w:b/>
                <w:u w:val="single"/>
                <w:lang w:val="en-US" w:eastAsia="ko-KR"/>
              </w:rPr>
            </w:pPr>
            <w:r>
              <w:rPr>
                <w:b/>
                <w:u w:val="single"/>
                <w:lang w:val="en-US" w:eastAsia="ko-KR"/>
              </w:rPr>
              <w:t xml:space="preserve">Issue 5-4-2: Extension of lower bound in time index detection delay with DRX </w:t>
            </w:r>
          </w:p>
          <w:p w14:paraId="0857A8B1" w14:textId="77777777" w:rsidR="00630918" w:rsidRDefault="00630918" w:rsidP="00630918">
            <w:pPr>
              <w:rPr>
                <w:b/>
                <w:u w:val="single"/>
                <w:lang w:val="en-US" w:eastAsia="ko-KR"/>
              </w:rPr>
            </w:pPr>
            <w:r>
              <w:rPr>
                <w:b/>
                <w:u w:val="single"/>
                <w:lang w:val="en-US" w:eastAsia="ko-KR"/>
              </w:rPr>
              <w:t>Following agreement was reached at previous meeting:</w:t>
            </w:r>
          </w:p>
          <w:tbl>
            <w:tblPr>
              <w:tblStyle w:val="TableGrid"/>
              <w:tblW w:w="0" w:type="auto"/>
              <w:tblLook w:val="04A0" w:firstRow="1" w:lastRow="0" w:firstColumn="1" w:lastColumn="0" w:noHBand="0" w:noVBand="1"/>
            </w:tblPr>
            <w:tblGrid>
              <w:gridCol w:w="8243"/>
            </w:tblGrid>
            <w:tr w:rsidR="00630918" w14:paraId="798C720B" w14:textId="77777777" w:rsidTr="004E2DC4">
              <w:tc>
                <w:tcPr>
                  <w:tcW w:w="9631" w:type="dxa"/>
                </w:tcPr>
                <w:p w14:paraId="25EF47FF" w14:textId="77777777" w:rsidR="00630918" w:rsidRDefault="00630918" w:rsidP="00630918">
                  <w:pPr>
                    <w:spacing w:after="120"/>
                    <w:rPr>
                      <w:bCs/>
                      <w:lang w:val="en-US" w:eastAsia="ko-KR"/>
                    </w:rPr>
                  </w:pPr>
                  <w:r>
                    <w:rPr>
                      <w:bCs/>
                      <w:lang w:val="en-US" w:eastAsia="ko-KR"/>
                    </w:rPr>
                    <w:t>The lower bound in the time index detection delay is extended as follows:</w:t>
                  </w:r>
                </w:p>
                <w:p w14:paraId="67A9D63B" w14:textId="77777777" w:rsidR="00630918" w:rsidRDefault="00630918" w:rsidP="00630918">
                  <w:pPr>
                    <w:pStyle w:val="ListParagraph"/>
                    <w:numPr>
                      <w:ilvl w:val="3"/>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highlight w:val="yellow"/>
                      <w:lang w:val="en-US" w:eastAsia="zh-CN"/>
                    </w:rPr>
                    <w:t>non-DRX</w:t>
                  </w:r>
                  <w:r>
                    <w:rPr>
                      <w:rFonts w:eastAsia="SimSun"/>
                      <w:color w:val="000000" w:themeColor="text1"/>
                      <w:lang w:val="en-US" w:eastAsia="zh-CN"/>
                    </w:rPr>
                    <w:t xml:space="preserve"> delay requirement: max(160ms, ceil( 4 x Kp ) x SMTC period)x CSSFintra</w:t>
                  </w:r>
                </w:p>
              </w:tc>
            </w:tr>
          </w:tbl>
          <w:p w14:paraId="1BFFFD52" w14:textId="77777777" w:rsidR="006D3420" w:rsidRDefault="006D3420" w:rsidP="006D3420">
            <w:pPr>
              <w:rPr>
                <w:b/>
                <w:color w:val="000000" w:themeColor="text1"/>
                <w:u w:val="single"/>
                <w:lang w:val="en-US" w:eastAsia="ko-KR"/>
              </w:rPr>
            </w:pPr>
          </w:p>
          <w:p w14:paraId="46A5E6DD" w14:textId="77777777" w:rsidR="00630918" w:rsidRDefault="00630918" w:rsidP="00630918">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5968F57" w14:textId="77777777" w:rsidR="00630918" w:rsidRPr="00BD3377" w:rsidRDefault="00630918" w:rsidP="006D3420">
            <w:pPr>
              <w:rPr>
                <w:b/>
                <w:color w:val="000000" w:themeColor="text1"/>
                <w:u w:val="single"/>
                <w:lang w:val="en-US" w:eastAsia="ko-KR"/>
              </w:rPr>
            </w:pPr>
            <w:r>
              <w:rPr>
                <w:bCs/>
                <w:lang w:val="en-US" w:eastAsia="ko-KR"/>
              </w:rPr>
              <w:t>RAN4 shall clarify if the lower bound extension (as agreed at last meeting see the background) applies to the cases with DRX too.</w:t>
            </w:r>
          </w:p>
        </w:tc>
      </w:tr>
      <w:tr w:rsidR="005F3880" w14:paraId="0251F60A" w14:textId="77777777">
        <w:tc>
          <w:tcPr>
            <w:tcW w:w="1242" w:type="dxa"/>
          </w:tcPr>
          <w:p w14:paraId="67BE5C8C" w14:textId="77777777" w:rsidR="005F3880" w:rsidRDefault="005F3880">
            <w:pPr>
              <w:rPr>
                <w:b/>
                <w:bCs/>
                <w:color w:val="000000" w:themeColor="text1"/>
                <w:lang w:val="en-US" w:eastAsia="zh-CN"/>
              </w:rPr>
            </w:pPr>
            <w:r>
              <w:rPr>
                <w:b/>
                <w:bCs/>
                <w:color w:val="000000" w:themeColor="text1"/>
                <w:lang w:val="en-US" w:eastAsia="zh-CN"/>
              </w:rPr>
              <w:lastRenderedPageBreak/>
              <w:t>Sub-topic#5-</w:t>
            </w:r>
            <w:r w:rsidR="00CA35C5">
              <w:rPr>
                <w:b/>
                <w:bCs/>
                <w:color w:val="000000" w:themeColor="text1"/>
                <w:lang w:val="en-US" w:eastAsia="zh-CN"/>
              </w:rPr>
              <w:t>5</w:t>
            </w:r>
          </w:p>
        </w:tc>
        <w:tc>
          <w:tcPr>
            <w:tcW w:w="8615" w:type="dxa"/>
          </w:tcPr>
          <w:p w14:paraId="0CF1632B" w14:textId="77777777" w:rsidR="00F53737" w:rsidRDefault="00F53737" w:rsidP="00F53737">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23762936" w14:textId="15F1C19A" w:rsidR="00F85826" w:rsidRDefault="006848AE" w:rsidP="00F85826">
            <w:pPr>
              <w:rPr>
                <w:rFonts w:eastAsiaTheme="minorEastAsia"/>
                <w:i/>
                <w:color w:val="000000" w:themeColor="text1"/>
                <w:lang w:val="en-US" w:eastAsia="zh-CN"/>
              </w:rPr>
            </w:pPr>
            <w:r>
              <w:rPr>
                <w:rFonts w:eastAsiaTheme="minorEastAsia"/>
                <w:i/>
                <w:color w:val="000000" w:themeColor="text1"/>
                <w:lang w:val="en-US" w:eastAsia="zh-CN"/>
              </w:rPr>
              <w:t>Recommended WF for 2</w:t>
            </w:r>
            <w:r w:rsidR="00EF1E16" w:rsidRPr="004258BC">
              <w:rPr>
                <w:i/>
                <w:color w:val="000000" w:themeColor="text1"/>
                <w:vertAlign w:val="superscript"/>
                <w:lang w:val="en-US" w:eastAsia="zh-CN"/>
              </w:rPr>
              <w:t>nd</w:t>
            </w:r>
            <w:r>
              <w:rPr>
                <w:rFonts w:eastAsiaTheme="minorEastAsia"/>
                <w:i/>
                <w:color w:val="000000" w:themeColor="text1"/>
                <w:lang w:val="en-US" w:eastAsia="zh-CN"/>
              </w:rPr>
              <w:t xml:space="preserve"> round:</w:t>
            </w:r>
          </w:p>
          <w:p w14:paraId="0717C620" w14:textId="7C0917BF" w:rsidR="00165227" w:rsidRPr="00BD3377" w:rsidRDefault="002B1EEE" w:rsidP="00165227">
            <w:pPr>
              <w:rPr>
                <w:bCs/>
                <w:color w:val="000000" w:themeColor="text1"/>
                <w:lang w:val="en-US" w:eastAsia="ko-KR"/>
              </w:rPr>
            </w:pPr>
            <w:r>
              <w:rPr>
                <w:bCs/>
                <w:color w:val="000000" w:themeColor="text1"/>
                <w:lang w:val="en-US" w:eastAsia="ko-KR"/>
              </w:rPr>
              <w:t>Further discuss the options.</w:t>
            </w:r>
          </w:p>
          <w:p w14:paraId="3618745F" w14:textId="77777777" w:rsidR="00C260F9" w:rsidRDefault="00C260F9" w:rsidP="00C260F9">
            <w:pPr>
              <w:rPr>
                <w:b/>
                <w:color w:val="000000" w:themeColor="text1"/>
                <w:u w:val="single"/>
                <w:lang w:val="en-US" w:eastAsia="ko-KR"/>
              </w:rPr>
            </w:pPr>
            <w:r>
              <w:rPr>
                <w:b/>
                <w:color w:val="000000" w:themeColor="text1"/>
                <w:u w:val="single"/>
                <w:lang w:val="en-US" w:eastAsia="ko-KR"/>
              </w:rPr>
              <w:t>Issue 5-5-2: Relaxation of accuracy levels for FR1</w:t>
            </w:r>
          </w:p>
          <w:p w14:paraId="63352392" w14:textId="77777777" w:rsidR="005F3880" w:rsidRDefault="005F3880" w:rsidP="006D3420">
            <w:pPr>
              <w:rPr>
                <w:b/>
                <w:u w:val="single"/>
                <w:lang w:val="en-US" w:eastAsia="ko-KR"/>
              </w:rPr>
            </w:pPr>
          </w:p>
          <w:p w14:paraId="08A287B0" w14:textId="77777777" w:rsidR="004B0A16" w:rsidRDefault="004B0A16" w:rsidP="004B0A16">
            <w:pPr>
              <w:rPr>
                <w:rFonts w:eastAsiaTheme="minorEastAsia"/>
                <w:i/>
                <w:color w:val="000000" w:themeColor="text1"/>
                <w:lang w:val="en-US" w:eastAsia="zh-CN"/>
              </w:rPr>
            </w:pPr>
            <w:r>
              <w:rPr>
                <w:rFonts w:eastAsiaTheme="minorEastAsia"/>
                <w:i/>
                <w:color w:val="000000" w:themeColor="text1"/>
                <w:lang w:val="en-US" w:eastAsia="zh-CN"/>
              </w:rPr>
              <w:t>Candidate options</w:t>
            </w:r>
            <w:r>
              <w:rPr>
                <w:rFonts w:eastAsiaTheme="minorEastAsia" w:hint="eastAsia"/>
                <w:i/>
                <w:color w:val="000000" w:themeColor="text1"/>
                <w:lang w:val="en-US" w:eastAsia="zh-CN"/>
              </w:rPr>
              <w:t>:</w:t>
            </w:r>
          </w:p>
          <w:p w14:paraId="5E3C10C6" w14:textId="77777777" w:rsidR="004B0A16" w:rsidRDefault="004B0A16" w:rsidP="004B0A16">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Pr>
                <w:rFonts w:eastAsia="SimSun"/>
                <w:b/>
                <w:bCs/>
                <w:color w:val="000000" w:themeColor="text1"/>
                <w:lang w:val="en-US" w:eastAsia="zh-CN"/>
              </w:rPr>
              <w:t xml:space="preserve">Option 1 (vivo, HW, MTK, Apple, E///, Nokia): </w:t>
            </w:r>
          </w:p>
          <w:p w14:paraId="415C71B8" w14:textId="77777777" w:rsidR="004B0A16"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Absolute accuracy by 1 dB compared to legacy requirements</w:t>
            </w:r>
          </w:p>
          <w:p w14:paraId="12836801" w14:textId="77777777" w:rsidR="004B0A16"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Relative accuracy by 1 dB compared to legacy requirements</w:t>
            </w:r>
          </w:p>
          <w:p w14:paraId="56399EC4" w14:textId="77777777" w:rsidR="004B0A16" w:rsidRDefault="004B0A16" w:rsidP="004B0A16">
            <w:pPr>
              <w:pStyle w:val="ListParagraph"/>
              <w:numPr>
                <w:ilvl w:val="1"/>
                <w:numId w:val="9"/>
              </w:numPr>
              <w:overflowPunct/>
              <w:autoSpaceDE/>
              <w:autoSpaceDN/>
              <w:adjustRightInd/>
              <w:spacing w:after="120"/>
              <w:ind w:left="1440" w:firstLineChars="0"/>
              <w:textAlignment w:val="auto"/>
              <w:rPr>
                <w:rFonts w:eastAsia="SimSun"/>
                <w:b/>
                <w:bCs/>
                <w:color w:val="000000" w:themeColor="text1"/>
                <w:lang w:val="en-US" w:eastAsia="zh-CN"/>
              </w:rPr>
            </w:pPr>
            <w:r w:rsidRPr="00BD3377">
              <w:rPr>
                <w:rFonts w:eastAsia="SimSun"/>
                <w:b/>
                <w:bCs/>
                <w:color w:val="000000" w:themeColor="text1"/>
                <w:lang w:val="en-US" w:eastAsia="zh-CN"/>
              </w:rPr>
              <w:t xml:space="preserve">Option 2 (QC): </w:t>
            </w:r>
          </w:p>
          <w:p w14:paraId="7B8CAC14" w14:textId="77777777" w:rsidR="004B0A16" w:rsidRPr="00BD3377" w:rsidRDefault="004B0A16" w:rsidP="004B0A16">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sidRPr="00BD3377">
              <w:rPr>
                <w:rFonts w:eastAsia="SimSun"/>
                <w:color w:val="000000" w:themeColor="text1"/>
                <w:lang w:val="en-US" w:eastAsia="zh-CN"/>
              </w:rPr>
              <w:t>Relax by 0.5 dB if based on AWGN channel.</w:t>
            </w:r>
          </w:p>
          <w:p w14:paraId="5EB2642A" w14:textId="77777777" w:rsidR="004B0A16" w:rsidRPr="00BD3377" w:rsidRDefault="004B0A16" w:rsidP="00BD3377">
            <w:pPr>
              <w:pStyle w:val="ListParagraph"/>
              <w:numPr>
                <w:ilvl w:val="2"/>
                <w:numId w:val="9"/>
              </w:numPr>
              <w:overflowPunct/>
              <w:autoSpaceDE/>
              <w:autoSpaceDN/>
              <w:adjustRightInd/>
              <w:spacing w:after="120"/>
              <w:ind w:firstLineChars="0"/>
              <w:textAlignment w:val="auto"/>
              <w:rPr>
                <w:rFonts w:eastAsia="SimSun"/>
                <w:color w:val="000000" w:themeColor="text1"/>
                <w:lang w:val="en-US" w:eastAsia="zh-CN"/>
              </w:rPr>
            </w:pPr>
            <w:r w:rsidRPr="00BD3377">
              <w:rPr>
                <w:rFonts w:eastAsia="SimSun"/>
                <w:color w:val="000000" w:themeColor="text1"/>
                <w:lang w:val="en-US" w:eastAsia="zh-CN"/>
              </w:rPr>
              <w:t>Relax by 1.5 dB if based on fading channel.</w:t>
            </w:r>
          </w:p>
          <w:p w14:paraId="7CB9847C" w14:textId="77777777" w:rsidR="004B0A16" w:rsidRDefault="009F440E" w:rsidP="006D342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741C7218" w14:textId="77777777" w:rsidR="009F440E" w:rsidRPr="00BD3377" w:rsidRDefault="009F440E" w:rsidP="006D3420">
            <w:pPr>
              <w:rPr>
                <w:bCs/>
                <w:lang w:val="en-US" w:eastAsia="ko-KR"/>
              </w:rPr>
            </w:pPr>
            <w:r w:rsidRPr="00BD3377">
              <w:rPr>
                <w:bCs/>
                <w:lang w:val="en-US" w:eastAsia="ko-KR"/>
              </w:rPr>
              <w:t xml:space="preserve">Given that both channels are considered when defining the accuracy requirements as discussed in other </w:t>
            </w:r>
            <w:r w:rsidR="005D5E4A">
              <w:rPr>
                <w:bCs/>
                <w:lang w:val="en-US" w:eastAsia="ko-KR"/>
              </w:rPr>
              <w:t xml:space="preserve">similar </w:t>
            </w:r>
            <w:r w:rsidRPr="00BD3377">
              <w:rPr>
                <w:bCs/>
                <w:lang w:val="en-US" w:eastAsia="ko-KR"/>
              </w:rPr>
              <w:t>issues in topic#4</w:t>
            </w:r>
            <w:r w:rsidR="000B0145">
              <w:rPr>
                <w:bCs/>
                <w:lang w:val="en-US" w:eastAsia="ko-KR"/>
              </w:rPr>
              <w:t xml:space="preserve">, and taking into account the number of supporting companies and fact that the options are not very different, </w:t>
            </w:r>
            <w:r w:rsidRPr="00BD3377">
              <w:rPr>
                <w:bCs/>
                <w:lang w:val="en-US" w:eastAsia="ko-KR"/>
              </w:rPr>
              <w:t>check if option 1 can be agreed during 2</w:t>
            </w:r>
            <w:r w:rsidRPr="00BD3377">
              <w:rPr>
                <w:bCs/>
                <w:vertAlign w:val="superscript"/>
                <w:lang w:val="en-US" w:eastAsia="ko-KR"/>
              </w:rPr>
              <w:t>nd</w:t>
            </w:r>
            <w:r w:rsidRPr="00BD3377">
              <w:rPr>
                <w:bCs/>
                <w:lang w:val="en-US" w:eastAsia="ko-KR"/>
              </w:rPr>
              <w:t xml:space="preserve"> round. </w:t>
            </w:r>
          </w:p>
        </w:tc>
      </w:tr>
      <w:tr w:rsidR="00122D23" w14:paraId="4632D962" w14:textId="77777777">
        <w:tc>
          <w:tcPr>
            <w:tcW w:w="1242" w:type="dxa"/>
          </w:tcPr>
          <w:p w14:paraId="1D587FBA" w14:textId="77777777" w:rsidR="00122D23" w:rsidRDefault="00122D23">
            <w:pPr>
              <w:rPr>
                <w:b/>
                <w:bCs/>
                <w:color w:val="000000" w:themeColor="text1"/>
                <w:lang w:val="en-US" w:eastAsia="zh-CN"/>
              </w:rPr>
            </w:pPr>
            <w:r>
              <w:rPr>
                <w:b/>
                <w:bCs/>
                <w:color w:val="000000" w:themeColor="text1"/>
                <w:lang w:val="en-US" w:eastAsia="zh-CN"/>
              </w:rPr>
              <w:t>Sub-topic#5-</w:t>
            </w:r>
            <w:r w:rsidR="00CA35C5">
              <w:rPr>
                <w:b/>
                <w:bCs/>
                <w:color w:val="000000" w:themeColor="text1"/>
                <w:lang w:val="en-US" w:eastAsia="zh-CN"/>
              </w:rPr>
              <w:t>6</w:t>
            </w:r>
          </w:p>
        </w:tc>
        <w:tc>
          <w:tcPr>
            <w:tcW w:w="8615" w:type="dxa"/>
          </w:tcPr>
          <w:p w14:paraId="6728CED9" w14:textId="77777777" w:rsidR="00122D23" w:rsidRDefault="00122D23" w:rsidP="00122D23">
            <w:pPr>
              <w:rPr>
                <w:b/>
                <w:color w:val="000000" w:themeColor="text1"/>
                <w:u w:val="single"/>
                <w:lang w:val="en-US" w:eastAsia="ko-KR"/>
              </w:rPr>
            </w:pPr>
            <w:r>
              <w:rPr>
                <w:b/>
                <w:color w:val="000000" w:themeColor="text1"/>
                <w:u w:val="single"/>
                <w:lang w:val="en-US" w:eastAsia="ko-KR"/>
              </w:rPr>
              <w:t>Issue 5-6-1: Scheduling availability for HD-FDD UE in CONNECTED mode</w:t>
            </w:r>
          </w:p>
          <w:p w14:paraId="2394483B" w14:textId="77777777" w:rsidR="00E456F5" w:rsidRDefault="00E456F5" w:rsidP="00E456F5">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AA3BA68" w14:textId="77777777" w:rsidR="00122D23" w:rsidRPr="00BD3377" w:rsidRDefault="00122D23" w:rsidP="00F53737">
            <w:pPr>
              <w:rPr>
                <w:bCs/>
                <w:color w:val="000000" w:themeColor="text1"/>
                <w:lang w:val="en-US" w:eastAsia="ko-KR"/>
              </w:rPr>
            </w:pPr>
            <w:r w:rsidRPr="00BD3377">
              <w:rPr>
                <w:bCs/>
                <w:color w:val="000000" w:themeColor="text1"/>
                <w:lang w:val="en-US" w:eastAsia="ko-KR"/>
              </w:rPr>
              <w:t>No need to discuss scheduling availability for HD-FDD UE In CONNECTED mode in 2</w:t>
            </w:r>
            <w:r w:rsidRPr="00BD3377">
              <w:rPr>
                <w:bCs/>
                <w:color w:val="000000" w:themeColor="text1"/>
                <w:vertAlign w:val="superscript"/>
                <w:lang w:val="en-US" w:eastAsia="ko-KR"/>
              </w:rPr>
              <w:t>nd</w:t>
            </w:r>
            <w:r w:rsidRPr="00BD3377">
              <w:rPr>
                <w:bCs/>
                <w:color w:val="000000" w:themeColor="text1"/>
                <w:lang w:val="en-US" w:eastAsia="ko-KR"/>
              </w:rPr>
              <w:t xml:space="preserve"> round.</w:t>
            </w:r>
          </w:p>
        </w:tc>
      </w:tr>
      <w:tr w:rsidR="00CA35C5" w14:paraId="1FBA5FB8" w14:textId="77777777">
        <w:tc>
          <w:tcPr>
            <w:tcW w:w="1242" w:type="dxa"/>
          </w:tcPr>
          <w:p w14:paraId="27CA67E2" w14:textId="77777777" w:rsidR="00CA35C5" w:rsidRDefault="00CA35C5">
            <w:pPr>
              <w:rPr>
                <w:b/>
                <w:bCs/>
                <w:color w:val="000000" w:themeColor="text1"/>
                <w:lang w:val="en-US" w:eastAsia="zh-CN"/>
              </w:rPr>
            </w:pPr>
            <w:r>
              <w:rPr>
                <w:b/>
                <w:bCs/>
                <w:color w:val="000000" w:themeColor="text1"/>
                <w:lang w:val="en-US" w:eastAsia="zh-CN"/>
              </w:rPr>
              <w:t>Sub-topic#5-7</w:t>
            </w:r>
          </w:p>
        </w:tc>
        <w:tc>
          <w:tcPr>
            <w:tcW w:w="8615" w:type="dxa"/>
          </w:tcPr>
          <w:p w14:paraId="1B00166E" w14:textId="77777777" w:rsidR="006B42A1" w:rsidRDefault="006B42A1" w:rsidP="006B42A1">
            <w:pPr>
              <w:rPr>
                <w:b/>
                <w:color w:val="000000" w:themeColor="text1"/>
                <w:u w:val="single"/>
                <w:lang w:val="en-US" w:eastAsia="ko-KR"/>
              </w:rPr>
            </w:pPr>
            <w:r>
              <w:rPr>
                <w:b/>
                <w:color w:val="000000" w:themeColor="text1"/>
                <w:u w:val="single"/>
                <w:lang w:val="en-US" w:eastAsia="ko-KR"/>
              </w:rPr>
              <w:t>Issue 5-7-1: SIB1 decoding delay for CGI reading</w:t>
            </w:r>
          </w:p>
          <w:p w14:paraId="6D693ED1" w14:textId="77777777" w:rsidR="006B42A1" w:rsidRPr="00BD3377" w:rsidRDefault="006B42A1" w:rsidP="00BD3377">
            <w:pPr>
              <w:rPr>
                <w:bCs/>
                <w:color w:val="000000" w:themeColor="text1"/>
                <w:lang w:val="en-US" w:eastAsia="ko-KR"/>
              </w:rPr>
            </w:pPr>
            <w:r w:rsidRPr="00BD3377">
              <w:rPr>
                <w:rFonts w:eastAsiaTheme="minorEastAsia"/>
                <w:bCs/>
                <w:color w:val="000000" w:themeColor="text1"/>
                <w:lang w:val="en-US" w:eastAsia="ko-KR"/>
              </w:rPr>
              <w:t xml:space="preserve">GTW agreement from </w:t>
            </w:r>
            <w:r w:rsidRPr="006B42A1">
              <w:rPr>
                <w:rFonts w:eastAsia="PMingLiU"/>
                <w:bCs/>
                <w:lang w:val="en-US" w:eastAsia="zh-TW"/>
              </w:rPr>
              <w:t>2022-05-12</w:t>
            </w:r>
            <w:r w:rsidRPr="00BD3377">
              <w:rPr>
                <w:rFonts w:eastAsiaTheme="minorEastAsia"/>
                <w:bCs/>
                <w:color w:val="000000" w:themeColor="text1"/>
                <w:lang w:val="en-US" w:eastAsia="ko-KR"/>
              </w:rPr>
              <w:t>:</w:t>
            </w:r>
          </w:p>
          <w:tbl>
            <w:tblPr>
              <w:tblStyle w:val="TableGrid"/>
              <w:tblW w:w="0" w:type="auto"/>
              <w:tblLook w:val="04A0" w:firstRow="1" w:lastRow="0" w:firstColumn="1" w:lastColumn="0" w:noHBand="0" w:noVBand="1"/>
            </w:tblPr>
            <w:tblGrid>
              <w:gridCol w:w="8243"/>
            </w:tblGrid>
            <w:tr w:rsidR="006B42A1" w14:paraId="6A54E098" w14:textId="77777777" w:rsidTr="004E2DC4">
              <w:tc>
                <w:tcPr>
                  <w:tcW w:w="9781" w:type="dxa"/>
                </w:tcPr>
                <w:p w14:paraId="799BD55A" w14:textId="77777777" w:rsidR="006B42A1" w:rsidRPr="00E33025" w:rsidRDefault="006B42A1" w:rsidP="006B42A1">
                  <w:pPr>
                    <w:pStyle w:val="ListParagraph"/>
                    <w:numPr>
                      <w:ilvl w:val="0"/>
                      <w:numId w:val="9"/>
                    </w:numPr>
                    <w:ind w:firstLineChars="0"/>
                    <w:rPr>
                      <w:lang w:eastAsia="zh-CN"/>
                    </w:rPr>
                  </w:pPr>
                  <w:r w:rsidRPr="00522B80">
                    <w:rPr>
                      <w:b/>
                      <w:highlight w:val="green"/>
                      <w:lang w:eastAsia="zh-CN"/>
                    </w:rPr>
                    <w:t>Agreement:</w:t>
                  </w:r>
                  <w:r w:rsidRPr="00522B80">
                    <w:rPr>
                      <w:highlight w:val="green"/>
                      <w:lang w:eastAsia="zh-CN"/>
                    </w:rPr>
                    <w:t xml:space="preserve"> </w:t>
                  </w:r>
                  <w:r w:rsidRPr="00522B80">
                    <w:rPr>
                      <w:color w:val="000000"/>
                      <w:highlight w:val="green"/>
                    </w:rPr>
                    <w:t>12 samples are needed for 1Rx RedCap UE to achieve the SIB1 90% successful rate.</w:t>
                  </w:r>
                </w:p>
              </w:tc>
            </w:tr>
          </w:tbl>
          <w:p w14:paraId="55390DA5" w14:textId="77777777" w:rsidR="006B42A1" w:rsidRDefault="006B42A1" w:rsidP="00122D23">
            <w:pPr>
              <w:rPr>
                <w:b/>
                <w:color w:val="000000" w:themeColor="text1"/>
                <w:u w:val="single"/>
                <w:lang w:val="en-US" w:eastAsia="ko-KR"/>
              </w:rPr>
            </w:pPr>
          </w:p>
          <w:p w14:paraId="08CD5866" w14:textId="77777777" w:rsidR="004C6F42" w:rsidRDefault="004C6F42" w:rsidP="004C6F42">
            <w:pPr>
              <w:rPr>
                <w:b/>
                <w:u w:val="single"/>
                <w:lang w:val="en-US" w:eastAsia="ko-KR"/>
              </w:rPr>
            </w:pPr>
            <w:r>
              <w:rPr>
                <w:b/>
                <w:u w:val="single"/>
                <w:lang w:val="en-US" w:eastAsia="ko-KR"/>
              </w:rPr>
              <w:t>Issue 5-7-2: Assistance information for CGI reading</w:t>
            </w:r>
          </w:p>
          <w:p w14:paraId="48C4F248" w14:textId="77777777" w:rsidR="004C6F42" w:rsidRDefault="004C6F42" w:rsidP="004C6F42">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68F9AF5" w14:textId="77777777" w:rsidR="004C6F42" w:rsidRPr="00BD3377" w:rsidRDefault="004C6F42" w:rsidP="00122D23">
            <w:pPr>
              <w:rPr>
                <w:bCs/>
                <w:color w:val="000000" w:themeColor="text1"/>
                <w:lang w:val="en-US" w:eastAsia="ko-KR"/>
              </w:rPr>
            </w:pPr>
            <w:r>
              <w:rPr>
                <w:bCs/>
                <w:color w:val="000000" w:themeColor="text1"/>
                <w:lang w:val="en-US" w:eastAsia="ko-KR"/>
              </w:rPr>
              <w:t>It is u</w:t>
            </w:r>
            <w:r w:rsidRPr="00BD3377">
              <w:rPr>
                <w:bCs/>
                <w:color w:val="000000" w:themeColor="text1"/>
                <w:lang w:val="en-US" w:eastAsia="ko-KR"/>
              </w:rPr>
              <w:t>p to RAN2 whether:</w:t>
            </w:r>
          </w:p>
          <w:p w14:paraId="0E388AF0" w14:textId="77777777" w:rsidR="004C6F42" w:rsidRPr="00BD3377" w:rsidRDefault="004C6F42" w:rsidP="00BD3377">
            <w:pPr>
              <w:pStyle w:val="ListParagraph"/>
              <w:numPr>
                <w:ilvl w:val="0"/>
                <w:numId w:val="40"/>
              </w:numPr>
              <w:ind w:firstLineChars="0"/>
              <w:rPr>
                <w:bCs/>
                <w:color w:val="000000" w:themeColor="text1"/>
                <w:lang w:val="en-US" w:eastAsia="ko-KR"/>
              </w:rPr>
            </w:pPr>
            <w:r w:rsidRPr="00BD3377">
              <w:rPr>
                <w:rFonts w:eastAsia="Yu Mincho"/>
                <w:bCs/>
                <w:lang w:val="en-US"/>
              </w:rPr>
              <w:t>If indicated by network, UE will further report the NCD-SSB information (such as SSB-frequency, SCS etc.) together with global cell ID when UE reporting the CGI.</w:t>
            </w:r>
          </w:p>
          <w:p w14:paraId="2A36DC2D" w14:textId="77777777" w:rsidR="006B42A1" w:rsidRPr="00BD3377" w:rsidRDefault="004C6F42" w:rsidP="00122D23">
            <w:pPr>
              <w:rPr>
                <w:bCs/>
                <w:color w:val="000000" w:themeColor="text1"/>
                <w:lang w:val="en-US" w:eastAsia="ko-KR"/>
              </w:rPr>
            </w:pPr>
            <w:r w:rsidRPr="00BD3377">
              <w:rPr>
                <w:bCs/>
                <w:color w:val="000000" w:themeColor="text1"/>
                <w:lang w:val="en-US" w:eastAsia="ko-KR"/>
              </w:rPr>
              <w:t>No further discussion in 2</w:t>
            </w:r>
            <w:r w:rsidRPr="00BD3377">
              <w:rPr>
                <w:bCs/>
                <w:color w:val="000000" w:themeColor="text1"/>
                <w:vertAlign w:val="superscript"/>
                <w:lang w:val="en-US" w:eastAsia="ko-KR"/>
              </w:rPr>
              <w:t>nd</w:t>
            </w:r>
            <w:r w:rsidRPr="00BD3377">
              <w:rPr>
                <w:bCs/>
                <w:color w:val="000000" w:themeColor="text1"/>
                <w:lang w:val="en-US" w:eastAsia="ko-KR"/>
              </w:rPr>
              <w:t xml:space="preserve"> round.</w:t>
            </w:r>
          </w:p>
          <w:p w14:paraId="15A96CA9" w14:textId="77777777" w:rsidR="004C6F42" w:rsidRDefault="004C6F42" w:rsidP="00122D23">
            <w:pPr>
              <w:rPr>
                <w:b/>
                <w:color w:val="000000" w:themeColor="text1"/>
                <w:u w:val="single"/>
                <w:lang w:val="en-US" w:eastAsia="ko-KR"/>
              </w:rPr>
            </w:pPr>
          </w:p>
        </w:tc>
      </w:tr>
    </w:tbl>
    <w:p w14:paraId="4BF6E4E5" w14:textId="77777777" w:rsidR="002239C4" w:rsidRDefault="002239C4">
      <w:pPr>
        <w:rPr>
          <w:i/>
          <w:color w:val="000000" w:themeColor="text1"/>
          <w:lang w:val="en-US" w:eastAsia="zh-CN"/>
        </w:rPr>
      </w:pPr>
    </w:p>
    <w:p w14:paraId="59B7F0DE" w14:textId="77777777" w:rsidR="000C44E7" w:rsidRDefault="000C44E7" w:rsidP="000C44E7">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0A06006" w14:textId="77777777" w:rsidR="000C44E7" w:rsidRPr="00E05584" w:rsidRDefault="000C44E7" w:rsidP="000C44E7">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topic #</w:t>
      </w:r>
      <w:r w:rsidR="009A2184">
        <w:rPr>
          <w:bCs/>
          <w:color w:val="000000" w:themeColor="text1"/>
          <w:u w:val="single"/>
          <w:lang w:eastAsia="ko-KR"/>
        </w:rPr>
        <w:t>5</w:t>
      </w:r>
    </w:p>
    <w:p w14:paraId="239084D2" w14:textId="77777777" w:rsidR="000C44E7" w:rsidRDefault="000C44E7" w:rsidP="000C44E7">
      <w:pPr>
        <w:rPr>
          <w:lang w:val="en-US" w:eastAsia="zh-CN"/>
        </w:rPr>
      </w:pPr>
      <w:r>
        <w:rPr>
          <w:lang w:val="en-US" w:eastAsia="zh-CN"/>
        </w:rPr>
        <w:t>Companies are encouraged to provide their view on the issues recommended for 2</w:t>
      </w:r>
      <w:r>
        <w:rPr>
          <w:vertAlign w:val="superscript"/>
          <w:lang w:val="en-US" w:eastAsia="zh-CN"/>
        </w:rPr>
        <w:t>nd</w:t>
      </w:r>
      <w:r>
        <w:rPr>
          <w:lang w:val="en-US" w:eastAsia="zh-CN"/>
        </w:rPr>
        <w:t xml:space="preserve"> round discussions in </w:t>
      </w:r>
      <w:r w:rsidR="007951F9">
        <w:rPr>
          <w:lang w:val="en-US" w:eastAsia="zh-CN"/>
        </w:rPr>
        <w:t>5</w:t>
      </w:r>
      <w:r>
        <w:rPr>
          <w:lang w:val="en-US" w:eastAsia="zh-CN"/>
        </w:rPr>
        <w:t>.3.1.</w:t>
      </w:r>
    </w:p>
    <w:tbl>
      <w:tblPr>
        <w:tblStyle w:val="TableGrid"/>
        <w:tblW w:w="0" w:type="auto"/>
        <w:tblLook w:val="04A0" w:firstRow="1" w:lastRow="0" w:firstColumn="1" w:lastColumn="0" w:noHBand="0" w:noVBand="1"/>
      </w:tblPr>
      <w:tblGrid>
        <w:gridCol w:w="1272"/>
        <w:gridCol w:w="8359"/>
      </w:tblGrid>
      <w:tr w:rsidR="000C44E7" w14:paraId="79A6C647" w14:textId="77777777" w:rsidTr="006A1436">
        <w:tc>
          <w:tcPr>
            <w:tcW w:w="1272" w:type="dxa"/>
          </w:tcPr>
          <w:p w14:paraId="7A44406E" w14:textId="77777777" w:rsidR="000C44E7" w:rsidRDefault="000C44E7"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359" w:type="dxa"/>
          </w:tcPr>
          <w:p w14:paraId="2768C6FE" w14:textId="77777777" w:rsidR="000C44E7" w:rsidRDefault="000C44E7" w:rsidP="006A143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C44E7" w14:paraId="23D74A0F" w14:textId="77777777" w:rsidTr="006A1436">
        <w:tc>
          <w:tcPr>
            <w:tcW w:w="1272" w:type="dxa"/>
          </w:tcPr>
          <w:p w14:paraId="0E1180FD" w14:textId="77777777" w:rsidR="000C44E7" w:rsidRDefault="000C44E7" w:rsidP="006A1436">
            <w:pPr>
              <w:spacing w:after="120"/>
              <w:rPr>
                <w:rFonts w:eastAsiaTheme="minorEastAsia"/>
                <w:color w:val="000000" w:themeColor="text1"/>
                <w:lang w:val="en-US" w:eastAsia="zh-CN"/>
              </w:rPr>
            </w:pPr>
            <w:r>
              <w:rPr>
                <w:color w:val="000000" w:themeColor="text1"/>
                <w:lang w:val="en-US"/>
              </w:rPr>
              <w:t>Company A</w:t>
            </w:r>
          </w:p>
        </w:tc>
        <w:tc>
          <w:tcPr>
            <w:tcW w:w="8359" w:type="dxa"/>
          </w:tcPr>
          <w:p w14:paraId="508E32AA" w14:textId="77777777" w:rsidR="002D5B53" w:rsidRDefault="002D5B53" w:rsidP="002D5B53">
            <w:pPr>
              <w:rPr>
                <w:b/>
                <w:u w:val="single"/>
                <w:lang w:val="en-US" w:eastAsia="ko-KR"/>
              </w:rPr>
            </w:pPr>
            <w:r>
              <w:rPr>
                <w:b/>
                <w:u w:val="single"/>
                <w:lang w:val="en-US" w:eastAsia="ko-KR"/>
              </w:rPr>
              <w:t>Issue 5-1-2: Whether to define requirements for scenario B-2</w:t>
            </w:r>
          </w:p>
          <w:p w14:paraId="7A3A8BE8" w14:textId="77777777" w:rsidR="002D5B53" w:rsidRDefault="002D5B53" w:rsidP="002D5B53">
            <w:pPr>
              <w:rPr>
                <w:b/>
                <w:u w:val="single"/>
                <w:lang w:val="en-US" w:eastAsia="ko-KR"/>
              </w:rPr>
            </w:pPr>
            <w:r>
              <w:rPr>
                <w:b/>
                <w:u w:val="single"/>
                <w:lang w:val="en-US" w:eastAsia="ko-KR"/>
              </w:rPr>
              <w:t>Issue 5-1-3: Reference SSB to decide measurement type (intra- or inter-frequency)</w:t>
            </w:r>
          </w:p>
          <w:p w14:paraId="33162F8E" w14:textId="77777777" w:rsidR="002D5B53" w:rsidRDefault="002D5B53" w:rsidP="002D5B53">
            <w:pPr>
              <w:rPr>
                <w:b/>
                <w:color w:val="000000" w:themeColor="text1"/>
                <w:u w:val="single"/>
                <w:lang w:val="en-US" w:eastAsia="ko-KR"/>
              </w:rPr>
            </w:pPr>
            <w:r>
              <w:rPr>
                <w:b/>
                <w:color w:val="000000" w:themeColor="text1"/>
                <w:u w:val="single"/>
                <w:lang w:val="en-US" w:eastAsia="ko-KR"/>
              </w:rPr>
              <w:t>Issue 5-1-4: Definition of SSB based intra-frequency measurement</w:t>
            </w:r>
          </w:p>
          <w:p w14:paraId="752B2031" w14:textId="77777777" w:rsidR="002D5B53" w:rsidRDefault="002D5B53" w:rsidP="002D5B53">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27EEE31" w14:textId="77777777" w:rsidR="002D5B53" w:rsidRDefault="002D5B53" w:rsidP="002D5B53">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A8480FA" w14:textId="77777777" w:rsidR="002D5B53" w:rsidRDefault="002D5B53" w:rsidP="002D5B53">
            <w:pPr>
              <w:rPr>
                <w:b/>
                <w:color w:val="000000" w:themeColor="text1"/>
                <w:u w:val="single"/>
                <w:lang w:eastAsia="ko-KR"/>
              </w:rPr>
            </w:pPr>
            <w:r>
              <w:rPr>
                <w:b/>
                <w:color w:val="000000" w:themeColor="text1"/>
                <w:u w:val="single"/>
                <w:lang w:eastAsia="ko-KR"/>
              </w:rPr>
              <w:t>Issue 5-2-2: Inter-frequency without gap without capability</w:t>
            </w:r>
          </w:p>
          <w:p w14:paraId="3854D2FC" w14:textId="77777777" w:rsidR="002D5B53" w:rsidRDefault="002D5B53" w:rsidP="002D5B53">
            <w:pPr>
              <w:rPr>
                <w:b/>
                <w:color w:val="000000" w:themeColor="text1"/>
                <w:u w:val="single"/>
                <w:lang w:eastAsia="ko-KR"/>
              </w:rPr>
            </w:pPr>
            <w:r>
              <w:rPr>
                <w:b/>
                <w:color w:val="000000" w:themeColor="text1"/>
                <w:u w:val="single"/>
                <w:lang w:eastAsia="ko-KR"/>
              </w:rPr>
              <w:t xml:space="preserve">Issue 5-2-3: Assumption on searcher </w:t>
            </w:r>
          </w:p>
          <w:p w14:paraId="292ED10F" w14:textId="77777777" w:rsidR="002D5B53" w:rsidRDefault="002D5B53" w:rsidP="002D5B53">
            <w:pPr>
              <w:rPr>
                <w:b/>
                <w:color w:val="000000" w:themeColor="text1"/>
                <w:u w:val="single"/>
                <w:lang w:eastAsia="ko-KR"/>
              </w:rPr>
            </w:pPr>
            <w:r>
              <w:rPr>
                <w:b/>
                <w:color w:val="000000" w:themeColor="text1"/>
                <w:u w:val="single"/>
                <w:lang w:eastAsia="ko-KR"/>
              </w:rPr>
              <w:t>Issue 5-2-4: CSSF outside gap</w:t>
            </w:r>
          </w:p>
          <w:p w14:paraId="0416F92E" w14:textId="77777777" w:rsidR="002D5B53" w:rsidRDefault="002D5B53" w:rsidP="002D5B53">
            <w:pPr>
              <w:rPr>
                <w:b/>
                <w:color w:val="000000" w:themeColor="text1"/>
                <w:u w:val="single"/>
                <w:lang w:val="en-US" w:eastAsia="ko-KR"/>
              </w:rPr>
            </w:pPr>
            <w:r>
              <w:rPr>
                <w:b/>
                <w:color w:val="000000" w:themeColor="text1"/>
                <w:u w:val="single"/>
                <w:lang w:val="en-US" w:eastAsia="ko-KR"/>
              </w:rPr>
              <w:t>Issue 5-2-5: Whether to support for per-FR/per-UE gap</w:t>
            </w:r>
          </w:p>
          <w:p w14:paraId="00620D31" w14:textId="77777777" w:rsidR="00BE179F" w:rsidRDefault="00BE179F" w:rsidP="00BE179F">
            <w:pPr>
              <w:rPr>
                <w:b/>
                <w:u w:val="single"/>
                <w:lang w:val="en-US" w:eastAsia="ko-KR"/>
              </w:rPr>
            </w:pPr>
            <w:r>
              <w:rPr>
                <w:b/>
                <w:u w:val="single"/>
                <w:lang w:val="en-US" w:eastAsia="ko-KR"/>
              </w:rPr>
              <w:t>Issue 5-4-1: How much to extend time index delay in FR1 (PBCH-DMRS detection)</w:t>
            </w:r>
          </w:p>
          <w:p w14:paraId="4CA0BC1C" w14:textId="77777777" w:rsidR="009E5E50" w:rsidRDefault="009E5E50" w:rsidP="009E5E50">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4D5D5790" w14:textId="77777777" w:rsidR="009E5E50" w:rsidRDefault="009E5E50" w:rsidP="009E5E50">
            <w:pPr>
              <w:rPr>
                <w:b/>
                <w:color w:val="000000" w:themeColor="text1"/>
                <w:u w:val="single"/>
                <w:lang w:val="en-US" w:eastAsia="ko-KR"/>
              </w:rPr>
            </w:pPr>
            <w:r>
              <w:rPr>
                <w:b/>
                <w:color w:val="000000" w:themeColor="text1"/>
                <w:u w:val="single"/>
                <w:lang w:val="en-US" w:eastAsia="ko-KR"/>
              </w:rPr>
              <w:t>Issue 5-5-2: Relaxation of accuracy levels for FR1</w:t>
            </w:r>
          </w:p>
          <w:p w14:paraId="10F50BED" w14:textId="77777777" w:rsidR="000C44E7" w:rsidRPr="002D5B53" w:rsidRDefault="000C44E7" w:rsidP="007951F9">
            <w:pPr>
              <w:spacing w:after="120"/>
              <w:ind w:firstLine="284"/>
              <w:rPr>
                <w:rFonts w:eastAsiaTheme="minorEastAsia"/>
                <w:color w:val="000000" w:themeColor="text1"/>
                <w:lang w:val="en-US" w:eastAsia="zh-CN"/>
              </w:rPr>
            </w:pPr>
          </w:p>
        </w:tc>
      </w:tr>
      <w:tr w:rsidR="000C44E7" w14:paraId="5CC042FB" w14:textId="77777777" w:rsidTr="006A1436">
        <w:tc>
          <w:tcPr>
            <w:tcW w:w="1272" w:type="dxa"/>
          </w:tcPr>
          <w:p w14:paraId="1540D574" w14:textId="77777777" w:rsidR="000C44E7" w:rsidRDefault="00CA2F43" w:rsidP="006A14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734978DD" w14:textId="77777777" w:rsidR="008F4678" w:rsidRDefault="008F4678" w:rsidP="008F4678">
            <w:pPr>
              <w:rPr>
                <w:b/>
                <w:u w:val="single"/>
                <w:lang w:val="en-US" w:eastAsia="ko-KR"/>
              </w:rPr>
            </w:pPr>
            <w:r>
              <w:rPr>
                <w:b/>
                <w:u w:val="single"/>
                <w:lang w:val="en-US" w:eastAsia="ko-KR"/>
              </w:rPr>
              <w:t>Issue 5-1-2: Whether to define requirements for scenario B-2</w:t>
            </w:r>
          </w:p>
          <w:p w14:paraId="64AE9930" w14:textId="77777777" w:rsidR="00C6526D" w:rsidRDefault="00C3622C" w:rsidP="008F4678">
            <w:pPr>
              <w:rPr>
                <w:bCs/>
                <w:lang w:val="en-US" w:eastAsia="ko-KR"/>
              </w:rPr>
            </w:pPr>
            <w:r w:rsidRPr="00580C2E">
              <w:rPr>
                <w:bCs/>
                <w:lang w:val="en-US" w:eastAsia="ko-KR"/>
              </w:rPr>
              <w:t>We support the recommend WF</w:t>
            </w:r>
            <w:r>
              <w:rPr>
                <w:bCs/>
                <w:lang w:val="en-US" w:eastAsia="ko-KR"/>
              </w:rPr>
              <w:t>.</w:t>
            </w:r>
          </w:p>
          <w:p w14:paraId="1937BDA7" w14:textId="77777777" w:rsidR="00C3622C" w:rsidRDefault="00C3622C" w:rsidP="008F4678">
            <w:pPr>
              <w:rPr>
                <w:b/>
                <w:u w:val="single"/>
                <w:lang w:val="en-US" w:eastAsia="ko-KR"/>
              </w:rPr>
            </w:pPr>
          </w:p>
          <w:p w14:paraId="0A7362C6" w14:textId="77777777" w:rsidR="008F4678" w:rsidRDefault="008F4678" w:rsidP="008F4678">
            <w:pPr>
              <w:rPr>
                <w:b/>
                <w:u w:val="single"/>
                <w:lang w:val="en-US" w:eastAsia="ko-KR"/>
              </w:rPr>
            </w:pPr>
            <w:r>
              <w:rPr>
                <w:b/>
                <w:u w:val="single"/>
                <w:lang w:val="en-US" w:eastAsia="ko-KR"/>
              </w:rPr>
              <w:t>Issue 5-1-3: Reference SSB to decide measurement type (intra- or inter-frequency)</w:t>
            </w:r>
          </w:p>
          <w:p w14:paraId="07A0F4C3" w14:textId="77777777" w:rsidR="006D5791" w:rsidRDefault="006D5791" w:rsidP="008F4678">
            <w:pPr>
              <w:rPr>
                <w:bCs/>
                <w:lang w:val="en-US" w:eastAsia="ko-KR"/>
              </w:rPr>
            </w:pPr>
            <w:r w:rsidRPr="006D5791">
              <w:rPr>
                <w:bCs/>
                <w:lang w:val="en-US" w:eastAsia="ko-KR"/>
              </w:rPr>
              <w:t>RAN2 has a latest agreement as follow.</w:t>
            </w:r>
          </w:p>
          <w:p w14:paraId="44DAA479" w14:textId="77777777" w:rsidR="006D5791" w:rsidRPr="004258BC" w:rsidRDefault="00EF1E16" w:rsidP="008F4678">
            <w:pPr>
              <w:overflowPunct/>
              <w:autoSpaceDE/>
              <w:autoSpaceDN/>
              <w:adjustRightInd/>
              <w:textAlignment w:val="auto"/>
              <w:rPr>
                <w:bCs/>
                <w:sz w:val="18"/>
                <w:szCs w:val="18"/>
                <w:lang w:val="en-US" w:eastAsia="ko-KR"/>
              </w:rPr>
            </w:pPr>
            <w:r w:rsidRPr="004258BC">
              <w:rPr>
                <w:rStyle w:val="Emphasis"/>
                <w:color w:val="242424"/>
                <w:shd w:val="clear" w:color="auto" w:fill="FFFFFF"/>
              </w:rPr>
              <w:t>From RAN2 signalling point of view, a BWP-specific servingCellMO is defined under BWP-DownlinkDedicated, the SSB defined in this servingCellMO is the reference SSB to be used for serving cell measurements when the UE is in this active BWP; if the field is absent, SSB defined in servingCellMO under ServingCellConfig is the reference SSB to be used for serving cell measurements. This reference SSB is used to define intra-frequency measurements.</w:t>
            </w:r>
          </w:p>
          <w:p w14:paraId="12E48250" w14:textId="77777777" w:rsidR="006D5791" w:rsidRDefault="00EF1E16" w:rsidP="008F4678">
            <w:pPr>
              <w:rPr>
                <w:bCs/>
                <w:lang w:val="en-US" w:eastAsia="ko-KR"/>
              </w:rPr>
            </w:pPr>
            <w:r w:rsidRPr="004258BC">
              <w:rPr>
                <w:bCs/>
                <w:lang w:val="en-US" w:eastAsia="ko-KR"/>
              </w:rPr>
              <w:t>When single servingCellMO is configured, the SSB defined in this servingCellMO is the reference SSB</w:t>
            </w:r>
            <w:r w:rsidR="00F91E62">
              <w:rPr>
                <w:bCs/>
                <w:lang w:val="en-US" w:eastAsia="ko-KR"/>
              </w:rPr>
              <w:t>.</w:t>
            </w:r>
          </w:p>
          <w:p w14:paraId="6367EE0F" w14:textId="77777777" w:rsidR="00F91E62" w:rsidRPr="004258BC" w:rsidRDefault="00F91E62" w:rsidP="008F4678">
            <w:pPr>
              <w:overflowPunct/>
              <w:autoSpaceDE/>
              <w:autoSpaceDN/>
              <w:adjustRightInd/>
              <w:textAlignment w:val="auto"/>
              <w:rPr>
                <w:bCs/>
                <w:lang w:val="en-US" w:eastAsia="ko-KR"/>
              </w:rPr>
            </w:pPr>
            <w:r>
              <w:rPr>
                <w:bCs/>
                <w:lang w:val="en-US" w:eastAsia="ko-KR"/>
              </w:rPr>
              <w:t xml:space="preserve">When multiple </w:t>
            </w:r>
            <w:r w:rsidRPr="005F2CA7">
              <w:rPr>
                <w:bCs/>
                <w:lang w:val="en-US" w:eastAsia="ko-KR"/>
              </w:rPr>
              <w:t>servingCellMO</w:t>
            </w:r>
            <w:r>
              <w:rPr>
                <w:bCs/>
                <w:lang w:val="en-US" w:eastAsia="ko-KR"/>
              </w:rPr>
              <w:t>s</w:t>
            </w:r>
            <w:r w:rsidRPr="005F2CA7">
              <w:rPr>
                <w:bCs/>
                <w:lang w:val="en-US" w:eastAsia="ko-KR"/>
              </w:rPr>
              <w:t xml:space="preserve"> </w:t>
            </w:r>
            <w:r>
              <w:rPr>
                <w:bCs/>
                <w:lang w:val="en-US" w:eastAsia="ko-KR"/>
              </w:rPr>
              <w:t>are</w:t>
            </w:r>
            <w:r w:rsidRPr="005F2CA7">
              <w:rPr>
                <w:bCs/>
                <w:lang w:val="en-US" w:eastAsia="ko-KR"/>
              </w:rPr>
              <w:t xml:space="preserve"> configured,</w:t>
            </w:r>
            <w:r>
              <w:rPr>
                <w:bCs/>
                <w:lang w:val="en-US" w:eastAsia="ko-KR"/>
              </w:rPr>
              <w:t xml:space="preserve"> the SSB define in BWP-specific servingCellMO </w:t>
            </w:r>
            <w:r w:rsidR="006F7D54">
              <w:rPr>
                <w:bCs/>
                <w:lang w:val="en-US" w:eastAsia="ko-KR"/>
              </w:rPr>
              <w:t>and in active BWP is the reference SSB.</w:t>
            </w:r>
          </w:p>
          <w:p w14:paraId="25249BBA" w14:textId="77777777" w:rsidR="008F4678" w:rsidRDefault="008F4678" w:rsidP="008F4678">
            <w:pPr>
              <w:rPr>
                <w:b/>
                <w:color w:val="000000" w:themeColor="text1"/>
                <w:u w:val="single"/>
                <w:lang w:val="en-US" w:eastAsia="ko-KR"/>
              </w:rPr>
            </w:pPr>
            <w:r>
              <w:rPr>
                <w:b/>
                <w:color w:val="000000" w:themeColor="text1"/>
                <w:u w:val="single"/>
                <w:lang w:val="en-US" w:eastAsia="ko-KR"/>
              </w:rPr>
              <w:t>Issue 5-1-4: Definition of SSB based intra-frequency measurement</w:t>
            </w:r>
          </w:p>
          <w:p w14:paraId="08770617" w14:textId="77777777" w:rsidR="006F7D54" w:rsidRDefault="0099613C" w:rsidP="008F4678">
            <w:pPr>
              <w:rPr>
                <w:bCs/>
                <w:lang w:val="en-US" w:eastAsia="ko-KR"/>
              </w:rPr>
            </w:pPr>
            <w:r w:rsidRPr="0099613C">
              <w:rPr>
                <w:bCs/>
                <w:lang w:val="en-US" w:eastAsia="ko-KR"/>
              </w:rPr>
              <w:t>Option 1.</w:t>
            </w:r>
          </w:p>
          <w:p w14:paraId="593159D3" w14:textId="77777777" w:rsidR="0099613C" w:rsidRPr="0099613C" w:rsidRDefault="0099613C" w:rsidP="008F4678">
            <w:pPr>
              <w:rPr>
                <w:bCs/>
                <w:lang w:val="en-US" w:eastAsia="ko-KR"/>
              </w:rPr>
            </w:pPr>
            <w:r>
              <w:rPr>
                <w:bCs/>
                <w:lang w:val="en-US" w:eastAsia="ko-KR"/>
              </w:rPr>
              <w:t xml:space="preserve">Based on latest RAN2 agreements, RAN2 will indicate the reference SSB to define the intra-frequency measurement. The reference SSB should be the SSB in active BWP if </w:t>
            </w:r>
            <w:r w:rsidR="00AC119A">
              <w:rPr>
                <w:bCs/>
                <w:lang w:val="en-US" w:eastAsia="ko-KR"/>
              </w:rPr>
              <w:t xml:space="preserve">the related </w:t>
            </w:r>
            <w:r w:rsidR="00AC119A" w:rsidRPr="005F2CA7">
              <w:rPr>
                <w:rStyle w:val="Emphasis"/>
                <w:color w:val="242424"/>
                <w:shd w:val="clear" w:color="auto" w:fill="FFFFFF"/>
              </w:rPr>
              <w:t>servingCellMO</w:t>
            </w:r>
            <w:r w:rsidR="00AC119A">
              <w:rPr>
                <w:bCs/>
                <w:lang w:val="en-US" w:eastAsia="ko-KR"/>
              </w:rPr>
              <w:t xml:space="preserve"> </w:t>
            </w:r>
            <w:r>
              <w:rPr>
                <w:bCs/>
                <w:lang w:val="en-US" w:eastAsia="ko-KR"/>
              </w:rPr>
              <w:t xml:space="preserve">configured, otherwise, </w:t>
            </w:r>
            <w:r w:rsidR="00AC119A">
              <w:rPr>
                <w:bCs/>
                <w:lang w:val="en-US" w:eastAsia="ko-KR"/>
              </w:rPr>
              <w:t xml:space="preserve">the reference SSB is the SSB defined in </w:t>
            </w:r>
            <w:r w:rsidR="00AC119A" w:rsidRPr="005F2CA7">
              <w:rPr>
                <w:rStyle w:val="Emphasis"/>
                <w:color w:val="242424"/>
                <w:shd w:val="clear" w:color="auto" w:fill="FFFFFF"/>
              </w:rPr>
              <w:t>servingCellMO under ServingCellConfig</w:t>
            </w:r>
            <w:r w:rsidR="00AC119A">
              <w:rPr>
                <w:rStyle w:val="Emphasis"/>
                <w:i w:val="0"/>
                <w:iCs w:val="0"/>
                <w:color w:val="242424"/>
                <w:shd w:val="clear" w:color="auto" w:fill="FFFFFF"/>
              </w:rPr>
              <w:t>.</w:t>
            </w:r>
            <w:r>
              <w:rPr>
                <w:bCs/>
                <w:lang w:val="en-US" w:eastAsia="ko-KR"/>
              </w:rPr>
              <w:t xml:space="preserve"> </w:t>
            </w:r>
          </w:p>
          <w:p w14:paraId="554FD9B4" w14:textId="77777777" w:rsidR="0099613C" w:rsidRDefault="0099613C" w:rsidP="008F4678">
            <w:pPr>
              <w:rPr>
                <w:szCs w:val="21"/>
              </w:rPr>
            </w:pPr>
            <w:r>
              <w:rPr>
                <w:szCs w:val="21"/>
              </w:rPr>
              <w:t>Centre frequency of the reference SSB of the serving cell indicated for measurement and the centre frequency of the SSB of the neighbour cell are the same, and the subcarrier spacing of the two SSBs are also the same</w:t>
            </w:r>
            <w:r>
              <w:rPr>
                <w:rFonts w:hint="eastAsia"/>
                <w:szCs w:val="21"/>
              </w:rPr>
              <w:t>.</w:t>
            </w:r>
          </w:p>
          <w:p w14:paraId="735FB75D" w14:textId="77777777" w:rsidR="0099613C" w:rsidRDefault="0099613C" w:rsidP="008F4678">
            <w:pPr>
              <w:rPr>
                <w:b/>
                <w:color w:val="000000" w:themeColor="text1"/>
                <w:u w:val="single"/>
                <w:lang w:val="en-US" w:eastAsia="ko-KR"/>
              </w:rPr>
            </w:pPr>
          </w:p>
          <w:p w14:paraId="3A0A56FB" w14:textId="77777777" w:rsidR="008F4678" w:rsidRDefault="008F4678" w:rsidP="008F4678">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39B7C01D" w14:textId="77777777" w:rsidR="00AA35B1" w:rsidRDefault="00AA35B1" w:rsidP="00AA35B1">
            <w:pPr>
              <w:rPr>
                <w:bCs/>
                <w:lang w:val="en-US" w:eastAsia="ko-KR"/>
              </w:rPr>
            </w:pPr>
            <w:r>
              <w:rPr>
                <w:bCs/>
                <w:lang w:val="en-US" w:eastAsia="ko-KR"/>
              </w:rPr>
              <w:t xml:space="preserve">Based on latest RAN2 agreements, </w:t>
            </w:r>
          </w:p>
          <w:p w14:paraId="5951E5B6" w14:textId="77777777" w:rsidR="00AA35B1" w:rsidRPr="005F2CA7" w:rsidRDefault="00AA35B1" w:rsidP="00AA35B1">
            <w:pPr>
              <w:rPr>
                <w:rStyle w:val="Emphasis"/>
                <w:color w:val="242424"/>
                <w:shd w:val="clear" w:color="auto" w:fill="FFFFFF"/>
              </w:rPr>
            </w:pPr>
            <w:r w:rsidRPr="005F2CA7">
              <w:rPr>
                <w:rStyle w:val="Emphasis"/>
              </w:rPr>
              <w:t>RAN2 confirms that when RedCap UE’s active BWP contains NCD-SSB, it is up to network configuration whether the UE performs serving cell measurements on NCD-SSB or CD-SSB</w:t>
            </w:r>
            <w:r>
              <w:rPr>
                <w:rStyle w:val="Emphasis"/>
              </w:rPr>
              <w:t>.</w:t>
            </w:r>
          </w:p>
          <w:p w14:paraId="35E65467" w14:textId="77777777" w:rsidR="00AA35B1" w:rsidRPr="00A43FFD" w:rsidRDefault="00AA35B1" w:rsidP="00AA35B1">
            <w:pPr>
              <w:rPr>
                <w:bCs/>
                <w:lang w:val="en-US" w:eastAsia="ko-KR"/>
              </w:rPr>
            </w:pPr>
            <w:r>
              <w:rPr>
                <w:bCs/>
                <w:lang w:val="en-US" w:eastAsia="ko-KR"/>
              </w:rPr>
              <w:t>NW will indicate which SSB to be measured.</w:t>
            </w:r>
          </w:p>
          <w:p w14:paraId="6040D2BA" w14:textId="77777777" w:rsidR="00AA35B1" w:rsidRDefault="00AA35B1" w:rsidP="008F4678">
            <w:pPr>
              <w:rPr>
                <w:b/>
                <w:color w:val="000000" w:themeColor="text1"/>
                <w:u w:val="single"/>
                <w:lang w:val="en-US" w:eastAsia="ko-KR"/>
              </w:rPr>
            </w:pPr>
          </w:p>
          <w:p w14:paraId="31E10535" w14:textId="77777777" w:rsidR="008F4678" w:rsidRDefault="008F4678" w:rsidP="008F4678">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091A1B7" w14:textId="77777777" w:rsidR="00AA35B1" w:rsidRDefault="00AA35B1" w:rsidP="00AA35B1">
            <w:pPr>
              <w:rPr>
                <w:bCs/>
                <w:lang w:val="en-US" w:eastAsia="ko-KR"/>
              </w:rPr>
            </w:pPr>
            <w:r>
              <w:rPr>
                <w:bCs/>
                <w:lang w:val="en-US" w:eastAsia="ko-KR"/>
              </w:rPr>
              <w:t xml:space="preserve">Based on latest RAN2 agreements, </w:t>
            </w:r>
          </w:p>
          <w:p w14:paraId="0DF5ACB2" w14:textId="77777777" w:rsidR="00AA35B1" w:rsidRPr="005F2CA7" w:rsidRDefault="00AA35B1" w:rsidP="00AA35B1">
            <w:pPr>
              <w:rPr>
                <w:rStyle w:val="Emphasis"/>
                <w:color w:val="242424"/>
                <w:shd w:val="clear" w:color="auto" w:fill="FFFFFF"/>
              </w:rPr>
            </w:pPr>
            <w:r w:rsidRPr="005F2CA7">
              <w:rPr>
                <w:rStyle w:val="Emphasis"/>
              </w:rPr>
              <w:t>RAN2 confirms that when RedCap UE’s active BWP contains NCD-SSB, it is up to network configuration whether the UE performs serving cell measurements on NCD-SSB or CD-SSB</w:t>
            </w:r>
            <w:r>
              <w:rPr>
                <w:rStyle w:val="Emphasis"/>
              </w:rPr>
              <w:t>.</w:t>
            </w:r>
          </w:p>
          <w:p w14:paraId="24EED985" w14:textId="77777777" w:rsidR="00AA35B1" w:rsidRDefault="00AA35B1" w:rsidP="00AA35B1">
            <w:pPr>
              <w:rPr>
                <w:bCs/>
                <w:lang w:val="en-US" w:eastAsia="ko-KR"/>
              </w:rPr>
            </w:pPr>
            <w:r>
              <w:rPr>
                <w:bCs/>
                <w:lang w:val="en-US" w:eastAsia="ko-KR"/>
              </w:rPr>
              <w:t>NW will indicate which SSB to be measured.</w:t>
            </w:r>
          </w:p>
          <w:p w14:paraId="7A1B8746" w14:textId="77777777" w:rsidR="00AA35B1" w:rsidRPr="00A43FFD" w:rsidRDefault="00AA35B1" w:rsidP="00AA35B1">
            <w:pPr>
              <w:rPr>
                <w:bCs/>
                <w:lang w:val="en-US" w:eastAsia="ko-KR"/>
              </w:rPr>
            </w:pPr>
          </w:p>
          <w:p w14:paraId="0D217EF8" w14:textId="77777777" w:rsidR="008F4678" w:rsidRDefault="008F4678" w:rsidP="008F4678">
            <w:pPr>
              <w:rPr>
                <w:b/>
                <w:color w:val="000000" w:themeColor="text1"/>
                <w:u w:val="single"/>
                <w:lang w:eastAsia="ko-KR"/>
              </w:rPr>
            </w:pPr>
            <w:r>
              <w:rPr>
                <w:b/>
                <w:color w:val="000000" w:themeColor="text1"/>
                <w:u w:val="single"/>
                <w:lang w:eastAsia="ko-KR"/>
              </w:rPr>
              <w:t>Issue 5-2-2: Inter-frequency without gap without capability</w:t>
            </w:r>
          </w:p>
          <w:p w14:paraId="5910B15B" w14:textId="77777777" w:rsidR="00C3622C" w:rsidRDefault="00C3622C" w:rsidP="008F4678">
            <w:pPr>
              <w:rPr>
                <w:bCs/>
                <w:lang w:val="en-US" w:eastAsia="ko-KR"/>
              </w:rPr>
            </w:pPr>
            <w:r w:rsidRPr="00580C2E">
              <w:rPr>
                <w:bCs/>
                <w:lang w:val="en-US" w:eastAsia="ko-KR"/>
              </w:rPr>
              <w:t>We support the recommend WF</w:t>
            </w:r>
            <w:r>
              <w:rPr>
                <w:bCs/>
                <w:lang w:val="en-US" w:eastAsia="ko-KR"/>
              </w:rPr>
              <w:t>.</w:t>
            </w:r>
          </w:p>
          <w:p w14:paraId="7070D1EA" w14:textId="77777777" w:rsidR="00C3622C" w:rsidRDefault="00C3622C" w:rsidP="008F4678">
            <w:pPr>
              <w:rPr>
                <w:b/>
                <w:color w:val="000000" w:themeColor="text1"/>
                <w:u w:val="single"/>
                <w:lang w:eastAsia="ko-KR"/>
              </w:rPr>
            </w:pPr>
          </w:p>
          <w:p w14:paraId="3331E064" w14:textId="77777777" w:rsidR="008F4678" w:rsidRDefault="008F4678" w:rsidP="008F4678">
            <w:pPr>
              <w:rPr>
                <w:b/>
                <w:color w:val="000000" w:themeColor="text1"/>
                <w:u w:val="single"/>
                <w:lang w:eastAsia="ko-KR"/>
              </w:rPr>
            </w:pPr>
            <w:r>
              <w:rPr>
                <w:b/>
                <w:color w:val="000000" w:themeColor="text1"/>
                <w:u w:val="single"/>
                <w:lang w:eastAsia="ko-KR"/>
              </w:rPr>
              <w:t xml:space="preserve">Issue 5-2-3: Assumption on searcher </w:t>
            </w:r>
          </w:p>
          <w:p w14:paraId="1B7A22D7" w14:textId="77777777" w:rsidR="00C3622C" w:rsidRPr="00686209" w:rsidRDefault="00686209" w:rsidP="008F4678">
            <w:pPr>
              <w:rPr>
                <w:bCs/>
                <w:lang w:val="en-US" w:eastAsia="ko-KR"/>
              </w:rPr>
            </w:pPr>
            <w:r w:rsidRPr="00686209">
              <w:rPr>
                <w:bCs/>
                <w:lang w:val="en-US" w:eastAsia="ko-KR"/>
              </w:rPr>
              <w:t>Option 1.</w:t>
            </w:r>
          </w:p>
          <w:p w14:paraId="379742A9" w14:textId="77777777" w:rsidR="00686209" w:rsidRDefault="00686209" w:rsidP="008F4678">
            <w:pPr>
              <w:rPr>
                <w:b/>
                <w:color w:val="000000" w:themeColor="text1"/>
                <w:u w:val="single"/>
                <w:lang w:eastAsia="ko-KR"/>
              </w:rPr>
            </w:pPr>
          </w:p>
          <w:p w14:paraId="40E51BD8" w14:textId="77777777" w:rsidR="008F4678" w:rsidRDefault="008F4678" w:rsidP="008F4678">
            <w:pPr>
              <w:rPr>
                <w:b/>
                <w:color w:val="000000" w:themeColor="text1"/>
                <w:u w:val="single"/>
                <w:lang w:eastAsia="ko-KR"/>
              </w:rPr>
            </w:pPr>
            <w:r>
              <w:rPr>
                <w:b/>
                <w:color w:val="000000" w:themeColor="text1"/>
                <w:u w:val="single"/>
                <w:lang w:eastAsia="ko-KR"/>
              </w:rPr>
              <w:t>Issue 5-2-4: CSSF outside gap</w:t>
            </w:r>
          </w:p>
          <w:p w14:paraId="306A0E21" w14:textId="77777777" w:rsidR="00686209" w:rsidRDefault="006E34C6" w:rsidP="008F4678">
            <w:pPr>
              <w:rPr>
                <w:b/>
                <w:color w:val="000000" w:themeColor="text1"/>
                <w:u w:val="single"/>
                <w:lang w:eastAsia="ko-KR"/>
              </w:rPr>
            </w:pPr>
            <w:r>
              <w:rPr>
                <w:color w:val="000000" w:themeColor="text1"/>
                <w:lang w:val="en-US"/>
              </w:rPr>
              <w:t>CSSF</w:t>
            </w:r>
            <w:r>
              <w:rPr>
                <w:color w:val="000000" w:themeColor="text1"/>
                <w:vertAlign w:val="subscript"/>
                <w:lang w:val="en-US"/>
              </w:rPr>
              <w:t xml:space="preserve">outside_gap,i </w:t>
            </w:r>
            <w:r>
              <w:rPr>
                <w:color w:val="000000" w:themeColor="text1"/>
                <w:lang w:val="en-US"/>
              </w:rPr>
              <w:t xml:space="preserve"> for RedCap UE measurement outside gap should base on Rel-16 requirement.</w:t>
            </w:r>
          </w:p>
          <w:p w14:paraId="6FACC79A" w14:textId="77777777" w:rsidR="002B02FB" w:rsidRDefault="002B02FB" w:rsidP="008F4678">
            <w:pPr>
              <w:rPr>
                <w:b/>
                <w:color w:val="000000" w:themeColor="text1"/>
                <w:u w:val="single"/>
                <w:lang w:eastAsia="ko-KR"/>
              </w:rPr>
            </w:pPr>
          </w:p>
          <w:p w14:paraId="527240F3" w14:textId="77777777" w:rsidR="008F4678" w:rsidRDefault="008F4678" w:rsidP="008F4678">
            <w:pPr>
              <w:rPr>
                <w:b/>
                <w:color w:val="000000" w:themeColor="text1"/>
                <w:u w:val="single"/>
                <w:lang w:val="en-US" w:eastAsia="ko-KR"/>
              </w:rPr>
            </w:pPr>
            <w:r>
              <w:rPr>
                <w:b/>
                <w:color w:val="000000" w:themeColor="text1"/>
                <w:u w:val="single"/>
                <w:lang w:val="en-US" w:eastAsia="ko-KR"/>
              </w:rPr>
              <w:t>Issue 5-2-5: Whether to support for per-FR/per-UE gap</w:t>
            </w:r>
          </w:p>
          <w:p w14:paraId="04329A99" w14:textId="77777777" w:rsidR="002B02FB" w:rsidRPr="006D636E" w:rsidRDefault="006D636E" w:rsidP="008F4678">
            <w:pPr>
              <w:rPr>
                <w:bCs/>
                <w:lang w:val="en-US" w:eastAsia="ko-KR"/>
              </w:rPr>
            </w:pPr>
            <w:r w:rsidRPr="006D636E">
              <w:rPr>
                <w:bCs/>
                <w:lang w:val="en-US" w:eastAsia="ko-KR"/>
              </w:rPr>
              <w:t>Option 1.</w:t>
            </w:r>
          </w:p>
          <w:p w14:paraId="24619DC6" w14:textId="77777777" w:rsidR="006D636E" w:rsidRDefault="006D636E" w:rsidP="008F4678">
            <w:pPr>
              <w:rPr>
                <w:b/>
                <w:color w:val="000000" w:themeColor="text1"/>
                <w:u w:val="single"/>
                <w:lang w:val="en-US" w:eastAsia="ko-KR"/>
              </w:rPr>
            </w:pPr>
          </w:p>
          <w:p w14:paraId="4FEE85A0" w14:textId="77777777" w:rsidR="008F4678" w:rsidRDefault="008F4678" w:rsidP="008F4678">
            <w:pPr>
              <w:rPr>
                <w:b/>
                <w:u w:val="single"/>
                <w:lang w:val="en-US" w:eastAsia="ko-KR"/>
              </w:rPr>
            </w:pPr>
            <w:r>
              <w:rPr>
                <w:b/>
                <w:u w:val="single"/>
                <w:lang w:val="en-US" w:eastAsia="ko-KR"/>
              </w:rPr>
              <w:t>Issue 5-4-1: How much to extend time index delay in FR1 (PBCH-DMRS detection)</w:t>
            </w:r>
          </w:p>
          <w:p w14:paraId="0C893D05" w14:textId="77777777" w:rsidR="008F4678" w:rsidRDefault="008F4678" w:rsidP="008F4678">
            <w:pPr>
              <w:rPr>
                <w:bCs/>
                <w:lang w:val="en-US" w:eastAsia="ko-KR"/>
              </w:rPr>
            </w:pPr>
            <w:r w:rsidRPr="00580C2E">
              <w:rPr>
                <w:bCs/>
                <w:lang w:val="en-US" w:eastAsia="ko-KR"/>
              </w:rPr>
              <w:t xml:space="preserve">We support the recommend WF which is a reasonable compromise considering all options. </w:t>
            </w:r>
          </w:p>
          <w:p w14:paraId="07F69FE4" w14:textId="77777777" w:rsidR="002B02FB" w:rsidRPr="00580C2E" w:rsidRDefault="002B02FB" w:rsidP="008F4678">
            <w:pPr>
              <w:rPr>
                <w:bCs/>
                <w:lang w:val="en-US" w:eastAsia="ko-KR"/>
              </w:rPr>
            </w:pPr>
          </w:p>
          <w:p w14:paraId="1B60B4B6" w14:textId="77777777" w:rsidR="008F4678" w:rsidRDefault="008F4678" w:rsidP="008F4678">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68017D83" w14:textId="77777777" w:rsidR="008F4678" w:rsidRDefault="008F4678" w:rsidP="008F4678">
            <w:pPr>
              <w:rPr>
                <w:bCs/>
                <w:color w:val="000000" w:themeColor="text1"/>
                <w:lang w:val="en-US" w:eastAsia="ko-KR"/>
              </w:rPr>
            </w:pPr>
            <w:r w:rsidRPr="00580C2E">
              <w:rPr>
                <w:bCs/>
                <w:color w:val="000000" w:themeColor="text1"/>
                <w:lang w:val="en-US" w:eastAsia="ko-KR"/>
              </w:rPr>
              <w:t xml:space="preserve">We support option </w:t>
            </w:r>
            <w:r>
              <w:rPr>
                <w:bCs/>
                <w:color w:val="000000" w:themeColor="text1"/>
                <w:lang w:val="en-US" w:eastAsia="ko-KR"/>
              </w:rPr>
              <w:t>1</w:t>
            </w:r>
            <w:r w:rsidRPr="00580C2E">
              <w:rPr>
                <w:bCs/>
                <w:color w:val="000000" w:themeColor="text1"/>
                <w:lang w:val="en-US" w:eastAsia="ko-KR"/>
              </w:rPr>
              <w:t>. For RedCap UE, relaxation to CONNECTED mode measurements is already introduced based on mobility state of the UE. Since RedCap UE is expected to support same level of mobility as legacy UEs, further relaxation may have impact on mobility performance we ha</w:t>
            </w:r>
            <w:r w:rsidR="00AD6C31">
              <w:rPr>
                <w:bCs/>
                <w:color w:val="000000" w:themeColor="text1"/>
                <w:lang w:val="en-US" w:eastAsia="ko-KR"/>
              </w:rPr>
              <w:t>ve</w:t>
            </w:r>
            <w:r w:rsidRPr="00580C2E">
              <w:rPr>
                <w:bCs/>
                <w:color w:val="000000" w:themeColor="text1"/>
                <w:lang w:val="en-US" w:eastAsia="ko-KR"/>
              </w:rPr>
              <w:t xml:space="preserve"> not been evaluated in RAN4. </w:t>
            </w:r>
          </w:p>
          <w:p w14:paraId="1C38EACD" w14:textId="77777777" w:rsidR="00AD6C31" w:rsidRPr="00580C2E" w:rsidRDefault="00AD6C31" w:rsidP="008F4678">
            <w:pPr>
              <w:rPr>
                <w:bCs/>
                <w:color w:val="000000" w:themeColor="text1"/>
                <w:lang w:val="en-US" w:eastAsia="ko-KR"/>
              </w:rPr>
            </w:pPr>
          </w:p>
          <w:p w14:paraId="4E9476A4" w14:textId="77777777" w:rsidR="008F4678" w:rsidRDefault="008F4678" w:rsidP="008F4678">
            <w:pPr>
              <w:rPr>
                <w:b/>
                <w:color w:val="000000" w:themeColor="text1"/>
                <w:u w:val="single"/>
                <w:lang w:val="en-US" w:eastAsia="ko-KR"/>
              </w:rPr>
            </w:pPr>
            <w:r>
              <w:rPr>
                <w:b/>
                <w:color w:val="000000" w:themeColor="text1"/>
                <w:u w:val="single"/>
                <w:lang w:val="en-US" w:eastAsia="ko-KR"/>
              </w:rPr>
              <w:lastRenderedPageBreak/>
              <w:t>Issue 5-5-2: Relaxation of accuracy levels for FR1</w:t>
            </w:r>
          </w:p>
          <w:p w14:paraId="309845F3" w14:textId="77777777" w:rsidR="000C44E7" w:rsidRDefault="008F4678" w:rsidP="008F4678">
            <w:pPr>
              <w:rPr>
                <w:b/>
                <w:color w:val="000000" w:themeColor="text1"/>
                <w:u w:val="single"/>
                <w:lang w:val="en-US" w:eastAsia="ko-KR"/>
              </w:rPr>
            </w:pPr>
            <w:r>
              <w:rPr>
                <w:rFonts w:eastAsiaTheme="minorEastAsia"/>
                <w:color w:val="000000" w:themeColor="text1"/>
                <w:lang w:val="en-US" w:eastAsia="zh-CN"/>
              </w:rPr>
              <w:t>We support the recommended WF.</w:t>
            </w:r>
          </w:p>
        </w:tc>
      </w:tr>
      <w:tr w:rsidR="00020812" w14:paraId="05083DF4" w14:textId="77777777" w:rsidTr="006A1436">
        <w:tc>
          <w:tcPr>
            <w:tcW w:w="1272" w:type="dxa"/>
          </w:tcPr>
          <w:p w14:paraId="56D690DE" w14:textId="77777777" w:rsidR="00020812" w:rsidRDefault="00020812" w:rsidP="006A1436">
            <w:pPr>
              <w:spacing w:after="120"/>
              <w:rPr>
                <w:color w:val="000000" w:themeColor="text1"/>
                <w:lang w:val="en-US" w:eastAsia="zh-CN"/>
              </w:rPr>
            </w:pPr>
          </w:p>
        </w:tc>
        <w:tc>
          <w:tcPr>
            <w:tcW w:w="8359" w:type="dxa"/>
          </w:tcPr>
          <w:p w14:paraId="00806DE4" w14:textId="77777777" w:rsidR="00020812" w:rsidRDefault="00020812" w:rsidP="00770EFB">
            <w:pPr>
              <w:rPr>
                <w:rFonts w:eastAsiaTheme="minorEastAsia"/>
                <w:b/>
                <w:u w:val="single"/>
                <w:lang w:val="en-US" w:eastAsia="zh-CN"/>
              </w:rPr>
            </w:pPr>
            <w:r>
              <w:rPr>
                <w:b/>
                <w:u w:val="single"/>
                <w:lang w:val="en-US" w:eastAsia="ko-KR"/>
              </w:rPr>
              <w:t>Issue 5-1-2: Whether to define requirements for scenario B-2</w:t>
            </w:r>
          </w:p>
          <w:p w14:paraId="5A04841E" w14:textId="77777777" w:rsidR="00020812" w:rsidRPr="00733B46" w:rsidRDefault="00020812" w:rsidP="00770EFB">
            <w:pPr>
              <w:rPr>
                <w:rFonts w:eastAsiaTheme="minorEastAsia"/>
                <w:b/>
                <w:u w:val="single"/>
                <w:lang w:val="en-US" w:eastAsia="zh-CN"/>
              </w:rPr>
            </w:pPr>
            <w:r>
              <w:rPr>
                <w:rFonts w:eastAsiaTheme="minorEastAsia" w:hint="eastAsia"/>
                <w:b/>
                <w:u w:val="single"/>
                <w:lang w:val="en-US" w:eastAsia="zh-CN"/>
              </w:rPr>
              <w:t>Option 2 and 2a</w:t>
            </w:r>
          </w:p>
          <w:p w14:paraId="7A4D46E4" w14:textId="77777777" w:rsidR="00020812" w:rsidRDefault="00020812" w:rsidP="00770EFB">
            <w:pPr>
              <w:rPr>
                <w:rFonts w:eastAsiaTheme="minorEastAsia"/>
                <w:b/>
                <w:u w:val="single"/>
                <w:lang w:val="en-US" w:eastAsia="zh-CN"/>
              </w:rPr>
            </w:pPr>
            <w:r>
              <w:rPr>
                <w:b/>
                <w:u w:val="single"/>
                <w:lang w:val="en-US" w:eastAsia="ko-KR"/>
              </w:rPr>
              <w:t>Issue 5-1-3: Reference SSB to decide measurement type (intra- or inter-frequency)</w:t>
            </w:r>
          </w:p>
          <w:p w14:paraId="01A595E3" w14:textId="77777777" w:rsidR="00020812" w:rsidRPr="00733B46" w:rsidRDefault="00020812" w:rsidP="00770EFB">
            <w:pPr>
              <w:rPr>
                <w:rFonts w:eastAsiaTheme="minorEastAsia"/>
                <w:b/>
                <w:u w:val="single"/>
                <w:lang w:val="en-US" w:eastAsia="zh-CN"/>
              </w:rPr>
            </w:pPr>
            <w:r>
              <w:rPr>
                <w:rFonts w:eastAsiaTheme="minorEastAsia" w:hint="eastAsia"/>
                <w:b/>
                <w:u w:val="single"/>
                <w:lang w:val="en-US" w:eastAsia="zh-CN"/>
              </w:rPr>
              <w:t>The FFS is discussed in issue 5-1-5</w:t>
            </w:r>
          </w:p>
          <w:p w14:paraId="4873DF16" w14:textId="77777777" w:rsidR="00020812" w:rsidRDefault="00020812" w:rsidP="00770EFB">
            <w:pPr>
              <w:rPr>
                <w:rFonts w:eastAsiaTheme="minorEastAsia"/>
                <w:b/>
                <w:color w:val="000000" w:themeColor="text1"/>
                <w:u w:val="single"/>
                <w:lang w:val="en-US" w:eastAsia="zh-CN"/>
              </w:rPr>
            </w:pPr>
            <w:r>
              <w:rPr>
                <w:b/>
                <w:color w:val="000000" w:themeColor="text1"/>
                <w:u w:val="single"/>
                <w:lang w:val="en-US" w:eastAsia="ko-KR"/>
              </w:rPr>
              <w:t>Issue 5-1-4: Definition of SSB based intra-frequency measurement</w:t>
            </w:r>
          </w:p>
          <w:p w14:paraId="20421C9F" w14:textId="77777777" w:rsidR="00020812" w:rsidRPr="00215CAC"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Not much difference between the options. Option 2.</w:t>
            </w:r>
          </w:p>
          <w:p w14:paraId="2350C599" w14:textId="77777777" w:rsidR="00020812" w:rsidRDefault="00020812" w:rsidP="00770EFB">
            <w:pPr>
              <w:rPr>
                <w:rFonts w:eastAsiaTheme="minorEastAsia"/>
                <w:b/>
                <w:color w:val="000000" w:themeColor="text1"/>
                <w:u w:val="single"/>
                <w:lang w:val="en-US" w:eastAsia="zh-CN"/>
              </w:rPr>
            </w:pPr>
            <w:r>
              <w:rPr>
                <w:b/>
                <w:color w:val="000000" w:themeColor="text1"/>
                <w:u w:val="single"/>
                <w:lang w:val="en-US" w:eastAsia="ko-KR"/>
              </w:rPr>
              <w:t>Issue 5-1-5: When both CD-SSB and NCD-SSB are configured for serving cell measurements</w:t>
            </w:r>
          </w:p>
          <w:p w14:paraId="6CB93D25" w14:textId="77777777" w:rsidR="00020812" w:rsidRPr="00215CAC"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2 and 2a</w:t>
            </w:r>
          </w:p>
          <w:p w14:paraId="196BA7FC" w14:textId="77777777" w:rsidR="00020812" w:rsidRDefault="00020812" w:rsidP="00770EFB">
            <w:pPr>
              <w:rPr>
                <w:rFonts w:eastAsiaTheme="minorEastAsia"/>
                <w:b/>
                <w:color w:val="000000" w:themeColor="text1"/>
                <w:u w:val="single"/>
                <w:lang w:val="en-US" w:eastAsia="zh-CN"/>
              </w:rPr>
            </w:pPr>
            <w:r>
              <w:rPr>
                <w:b/>
                <w:color w:val="000000" w:themeColor="text1"/>
                <w:u w:val="single"/>
                <w:lang w:val="en-US" w:eastAsia="ko-KR"/>
              </w:rPr>
              <w:t>Issue 5-1-6: When both CD-SSB and NCD-SSB are configured for serving cell measurements and both require MG (if scenario is supported)</w:t>
            </w:r>
          </w:p>
          <w:p w14:paraId="5218259E" w14:textId="77777777" w:rsidR="00020812" w:rsidRPr="00215CAC"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2</w:t>
            </w:r>
          </w:p>
          <w:p w14:paraId="03680BA6" w14:textId="77777777" w:rsidR="00020812" w:rsidRDefault="00020812" w:rsidP="00770EFB">
            <w:pPr>
              <w:rPr>
                <w:rFonts w:eastAsiaTheme="minorEastAsia"/>
                <w:b/>
                <w:color w:val="000000" w:themeColor="text1"/>
                <w:u w:val="single"/>
                <w:lang w:eastAsia="zh-CN"/>
              </w:rPr>
            </w:pPr>
            <w:r>
              <w:rPr>
                <w:b/>
                <w:color w:val="000000" w:themeColor="text1"/>
                <w:u w:val="single"/>
                <w:lang w:eastAsia="ko-KR"/>
              </w:rPr>
              <w:t>Issue 5-2-2: Inter-frequency without gap without capability</w:t>
            </w:r>
          </w:p>
          <w:p w14:paraId="49938C56" w14:textId="77777777" w:rsidR="00020812" w:rsidRPr="00215CAC" w:rsidRDefault="00020812" w:rsidP="00770EFB">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3C7B9F73" w14:textId="77777777" w:rsidR="00020812" w:rsidRDefault="00020812" w:rsidP="00770EFB">
            <w:pPr>
              <w:rPr>
                <w:rFonts w:eastAsiaTheme="minorEastAsia"/>
                <w:b/>
                <w:color w:val="000000" w:themeColor="text1"/>
                <w:u w:val="single"/>
                <w:lang w:eastAsia="zh-CN"/>
              </w:rPr>
            </w:pPr>
            <w:r>
              <w:rPr>
                <w:b/>
                <w:color w:val="000000" w:themeColor="text1"/>
                <w:u w:val="single"/>
                <w:lang w:eastAsia="ko-KR"/>
              </w:rPr>
              <w:t xml:space="preserve">Issue 5-2-3: Assumption on searcher </w:t>
            </w:r>
          </w:p>
          <w:p w14:paraId="6DA0E14E" w14:textId="77777777" w:rsidR="00020812" w:rsidRPr="00215CAC" w:rsidRDefault="00020812" w:rsidP="00770EFB">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4FF06811" w14:textId="77777777" w:rsidR="00020812" w:rsidRDefault="00020812" w:rsidP="00770EFB">
            <w:pPr>
              <w:rPr>
                <w:rFonts w:eastAsiaTheme="minorEastAsia"/>
                <w:b/>
                <w:color w:val="000000" w:themeColor="text1"/>
                <w:u w:val="single"/>
                <w:lang w:eastAsia="zh-CN"/>
              </w:rPr>
            </w:pPr>
            <w:r w:rsidRPr="00FD5C24">
              <w:rPr>
                <w:b/>
                <w:color w:val="000000" w:themeColor="text1"/>
                <w:u w:val="single"/>
                <w:lang w:eastAsia="ko-KR"/>
              </w:rPr>
              <w:t>Issue 5-2-4: CSSF outside gap</w:t>
            </w:r>
          </w:p>
          <w:p w14:paraId="54D54265" w14:textId="77777777" w:rsidR="00020812" w:rsidRDefault="00020812" w:rsidP="00770EFB">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Rel-16 inter without gap requirements assume that UE has two searchers. By considering RedCap has only 1 searcher, the searcher needs to be shared between serving cell and inter-frequency MOs with no gap. Hence, Rel-16 requirements cannot be applied to RedCap directly. We would like companies to check whether the following proposal is agreeable. The idea is that intra-frequency MO always use half </w:t>
            </w:r>
            <w:r>
              <w:rPr>
                <w:rFonts w:eastAsiaTheme="minorEastAsia"/>
                <w:b/>
                <w:color w:val="000000" w:themeColor="text1"/>
                <w:u w:val="single"/>
                <w:lang w:eastAsia="zh-CN"/>
              </w:rPr>
              <w:t>searcher</w:t>
            </w:r>
            <w:r>
              <w:rPr>
                <w:rFonts w:eastAsiaTheme="minorEastAsia" w:hint="eastAsia"/>
                <w:b/>
                <w:color w:val="000000" w:themeColor="text1"/>
                <w:u w:val="single"/>
                <w:lang w:eastAsia="zh-CN"/>
              </w:rPr>
              <w:t>, the inter-frequency with no gap MOs will share the other half searcher. Thank you.</w:t>
            </w:r>
          </w:p>
          <w:p w14:paraId="1460FDF4" w14:textId="77777777" w:rsidR="00020812" w:rsidRDefault="00020812" w:rsidP="00770EFB">
            <w:pPr>
              <w:numPr>
                <w:ilvl w:val="2"/>
                <w:numId w:val="9"/>
              </w:numPr>
              <w:tabs>
                <w:tab w:val="left" w:pos="426"/>
              </w:tabs>
              <w:rPr>
                <w:bCs/>
              </w:rPr>
            </w:pPr>
            <w:r>
              <w:rPr>
                <w:bCs/>
                <w:color w:val="000000" w:themeColor="text1"/>
              </w:rPr>
              <w:t>CSSF</w:t>
            </w:r>
            <w:r>
              <w:rPr>
                <w:bCs/>
                <w:color w:val="000000" w:themeColor="text1"/>
                <w:vertAlign w:val="subscript"/>
              </w:rPr>
              <w:t xml:space="preserve">outside_gap,i </w:t>
            </w:r>
            <w:r>
              <w:rPr>
                <w:bCs/>
                <w:color w:val="000000" w:themeColor="text1"/>
              </w:rPr>
              <w:t>=</w:t>
            </w:r>
            <w:r>
              <w:rPr>
                <w:rFonts w:hint="eastAsia"/>
                <w:bCs/>
                <w:color w:val="000000" w:themeColor="text1"/>
              </w:rPr>
              <w:t xml:space="preserve">1, if only one MO is configured to be measured outside of MG for RedCap. The MO can be </w:t>
            </w:r>
            <w:r>
              <w:rPr>
                <w:bCs/>
                <w:color w:val="000000" w:themeColor="text1"/>
              </w:rPr>
              <w:t>eit</w:t>
            </w:r>
            <w:r>
              <w:rPr>
                <w:rFonts w:hint="eastAsia"/>
                <w:bCs/>
                <w:color w:val="000000" w:themeColor="text1"/>
              </w:rPr>
              <w:t xml:space="preserve">her intra-frequency MO without gap or inter-frequency MO </w:t>
            </w:r>
            <w:r>
              <w:rPr>
                <w:rFonts w:hint="eastAsia"/>
                <w:bCs/>
              </w:rPr>
              <w:t>without gap,</w:t>
            </w:r>
          </w:p>
          <w:p w14:paraId="67FB2446" w14:textId="77777777" w:rsidR="00020812" w:rsidRDefault="00020812" w:rsidP="00770EFB">
            <w:pPr>
              <w:numPr>
                <w:ilvl w:val="3"/>
                <w:numId w:val="9"/>
              </w:numPr>
              <w:tabs>
                <w:tab w:val="left" w:pos="426"/>
              </w:tabs>
              <w:rPr>
                <w:bCs/>
              </w:rPr>
            </w:pPr>
            <w:r>
              <w:rPr>
                <w:bCs/>
              </w:rPr>
              <w:t>O</w:t>
            </w:r>
            <w:r>
              <w:rPr>
                <w:rFonts w:hint="eastAsia"/>
                <w:bCs/>
              </w:rPr>
              <w:t xml:space="preserve">therwise, </w:t>
            </w:r>
            <w:r>
              <w:rPr>
                <w:bCs/>
              </w:rPr>
              <w:t>CSSF</w:t>
            </w:r>
            <w:r>
              <w:rPr>
                <w:bCs/>
                <w:vertAlign w:val="subscript"/>
              </w:rPr>
              <w:t xml:space="preserve">outside_gap,i </w:t>
            </w:r>
            <w:r>
              <w:rPr>
                <w:bCs/>
              </w:rPr>
              <w:t>=</w:t>
            </w:r>
            <w:r>
              <w:rPr>
                <w:rFonts w:hint="eastAsia"/>
                <w:bCs/>
              </w:rPr>
              <w:t xml:space="preserve">2 for intra-frequency measurement, and </w:t>
            </w:r>
            <w:r>
              <w:rPr>
                <w:bCs/>
              </w:rPr>
              <w:t>CSSF</w:t>
            </w:r>
            <w:r>
              <w:rPr>
                <w:bCs/>
                <w:vertAlign w:val="subscript"/>
              </w:rPr>
              <w:t xml:space="preserve">outside_gap,i </w:t>
            </w:r>
            <w:r>
              <w:rPr>
                <w:bCs/>
              </w:rPr>
              <w:t>= 2*Y</w:t>
            </w:r>
            <w:r>
              <w:rPr>
                <w:rFonts w:hint="eastAsia"/>
                <w:bCs/>
              </w:rPr>
              <w:t xml:space="preserve"> </w:t>
            </w:r>
            <w:r>
              <w:rPr>
                <w:bCs/>
              </w:rPr>
              <w:t>for inter-frequency MO with no measurement gap, Y is the number of configured inter-frequency MOs without MG</w:t>
            </w:r>
            <w:r>
              <w:rPr>
                <w:rFonts w:hint="eastAsia"/>
                <w:bCs/>
              </w:rPr>
              <w:t>.</w:t>
            </w:r>
          </w:p>
          <w:p w14:paraId="28AB78D5" w14:textId="77777777" w:rsidR="00020812" w:rsidRDefault="00020812" w:rsidP="00770EFB">
            <w:pPr>
              <w:numPr>
                <w:ilvl w:val="3"/>
                <w:numId w:val="9"/>
              </w:numPr>
              <w:tabs>
                <w:tab w:val="left" w:pos="426"/>
              </w:tabs>
              <w:rPr>
                <w:bCs/>
              </w:rPr>
            </w:pPr>
            <w:r>
              <w:rPr>
                <w:rFonts w:hint="eastAsia"/>
                <w:bCs/>
              </w:rPr>
              <w:t xml:space="preserve">Note: Only </w:t>
            </w:r>
            <w:r>
              <w:rPr>
                <w:rFonts w:eastAsia="MS Mincho"/>
                <w:bCs/>
              </w:rPr>
              <w:t xml:space="preserve">inter-frequency </w:t>
            </w:r>
            <w:r>
              <w:rPr>
                <w:rFonts w:hint="eastAsia"/>
                <w:bCs/>
              </w:rPr>
              <w:t>M</w:t>
            </w:r>
            <w:r>
              <w:rPr>
                <w:rFonts w:eastAsia="MS Mincho"/>
                <w:bCs/>
              </w:rPr>
              <w:t xml:space="preserve">Os without MG when none of the SMTC occasions of this inter-frequency measurement object are overlapped by the measurement gap </w:t>
            </w:r>
            <w:r>
              <w:rPr>
                <w:rFonts w:hint="eastAsia"/>
                <w:bCs/>
              </w:rPr>
              <w:t>are measured outside of MG</w:t>
            </w:r>
          </w:p>
          <w:p w14:paraId="55475054" w14:textId="77777777" w:rsidR="00020812" w:rsidRPr="00FD5C24" w:rsidRDefault="00020812" w:rsidP="00770EFB">
            <w:pPr>
              <w:rPr>
                <w:rFonts w:eastAsiaTheme="minorEastAsia"/>
                <w:b/>
                <w:color w:val="000000" w:themeColor="text1"/>
                <w:u w:val="single"/>
                <w:lang w:eastAsia="zh-CN"/>
              </w:rPr>
            </w:pPr>
          </w:p>
          <w:p w14:paraId="2BE19543" w14:textId="77777777" w:rsidR="00020812" w:rsidRDefault="00020812" w:rsidP="00770EFB">
            <w:pPr>
              <w:rPr>
                <w:rFonts w:eastAsiaTheme="minorEastAsia"/>
                <w:b/>
                <w:color w:val="000000" w:themeColor="text1"/>
                <w:u w:val="single"/>
                <w:lang w:val="en-US" w:eastAsia="zh-CN"/>
              </w:rPr>
            </w:pPr>
            <w:r>
              <w:rPr>
                <w:b/>
                <w:color w:val="000000" w:themeColor="text1"/>
                <w:u w:val="single"/>
                <w:lang w:val="en-US" w:eastAsia="ko-KR"/>
              </w:rPr>
              <w:t>Issue 5-2-5: Whether to support for per-FR/per-UE gap</w:t>
            </w:r>
          </w:p>
          <w:p w14:paraId="0827F0A7" w14:textId="77777777" w:rsidR="00020812" w:rsidRPr="00465C0D" w:rsidRDefault="00020812" w:rsidP="00770EFB">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Option 1</w:t>
            </w:r>
          </w:p>
          <w:p w14:paraId="7F47EAD1" w14:textId="77777777" w:rsidR="00020812" w:rsidRDefault="00020812" w:rsidP="008F4678">
            <w:pPr>
              <w:rPr>
                <w:b/>
                <w:u w:val="single"/>
                <w:lang w:val="en-US" w:eastAsia="ko-KR"/>
              </w:rPr>
            </w:pPr>
          </w:p>
        </w:tc>
      </w:tr>
      <w:tr w:rsidR="00C717F2" w14:paraId="7F39AE3E" w14:textId="77777777" w:rsidTr="006A1436">
        <w:tc>
          <w:tcPr>
            <w:tcW w:w="1272" w:type="dxa"/>
          </w:tcPr>
          <w:p w14:paraId="283D6E04" w14:textId="77777777" w:rsidR="00C717F2" w:rsidRPr="00CC1386" w:rsidRDefault="00C717F2" w:rsidP="006A1436">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59" w:type="dxa"/>
          </w:tcPr>
          <w:p w14:paraId="57B26804" w14:textId="77777777" w:rsidR="00330B91" w:rsidRDefault="00330B91" w:rsidP="00330B91">
            <w:pPr>
              <w:rPr>
                <w:b/>
                <w:u w:val="single"/>
                <w:lang w:val="en-US" w:eastAsia="ko-KR"/>
              </w:rPr>
            </w:pPr>
            <w:r>
              <w:rPr>
                <w:b/>
                <w:u w:val="single"/>
                <w:lang w:val="en-US" w:eastAsia="ko-KR"/>
              </w:rPr>
              <w:t>Issue 5-1-2: Whether to define requirements for scenario B-2</w:t>
            </w:r>
          </w:p>
          <w:p w14:paraId="724D561D" w14:textId="77777777" w:rsidR="00330B91" w:rsidRPr="00C717F2" w:rsidRDefault="00330B91" w:rsidP="00330B91">
            <w:pPr>
              <w:rPr>
                <w:lang w:val="en-US" w:eastAsia="ko-KR"/>
              </w:rPr>
            </w:pPr>
            <w:r w:rsidRPr="00C717F2">
              <w:rPr>
                <w:lang w:val="en-US" w:eastAsia="ko-KR"/>
              </w:rPr>
              <w:t>Support Option 2.</w:t>
            </w:r>
          </w:p>
          <w:p w14:paraId="1BED8F9F" w14:textId="77777777" w:rsidR="00330B91" w:rsidRDefault="00330B91" w:rsidP="00330B91">
            <w:pPr>
              <w:rPr>
                <w:b/>
                <w:u w:val="single"/>
                <w:lang w:val="en-US" w:eastAsia="ko-KR"/>
              </w:rPr>
            </w:pPr>
            <w:r>
              <w:rPr>
                <w:b/>
                <w:u w:val="single"/>
                <w:lang w:val="en-US" w:eastAsia="ko-KR"/>
              </w:rPr>
              <w:t>Issue 5-1-3: Reference SSB to decide measurement type (intra- or inter-frequency)</w:t>
            </w:r>
          </w:p>
          <w:p w14:paraId="03AB8E9F" w14:textId="77777777" w:rsidR="00330B91" w:rsidRDefault="00330B91" w:rsidP="00330B91">
            <w:pPr>
              <w:rPr>
                <w:lang w:val="en-US" w:eastAsia="ko-KR"/>
              </w:rPr>
            </w:pPr>
            <w:r w:rsidRPr="002912FC">
              <w:rPr>
                <w:lang w:val="en-US" w:eastAsia="ko-KR"/>
              </w:rPr>
              <w:t>Can align with RAN2</w:t>
            </w:r>
            <w:r>
              <w:rPr>
                <w:lang w:val="en-US" w:eastAsia="ko-KR"/>
              </w:rPr>
              <w:t xml:space="preserve"> agreements.</w:t>
            </w:r>
          </w:p>
          <w:p w14:paraId="678B24A7" w14:textId="77777777" w:rsidR="00330B91" w:rsidRDefault="00330B91" w:rsidP="00330B91">
            <w:pPr>
              <w:rPr>
                <w:lang w:val="en-US" w:eastAsia="ko-KR"/>
              </w:rPr>
            </w:pPr>
            <w:r>
              <w:rPr>
                <w:lang w:val="en-US" w:eastAsia="ko-KR"/>
              </w:rPr>
              <w:t>We suggest to use the following description.</w:t>
            </w:r>
          </w:p>
          <w:p w14:paraId="600A1207" w14:textId="77777777" w:rsidR="00330B91" w:rsidRDefault="00330B91" w:rsidP="00330B91">
            <w:pPr>
              <w:rPr>
                <w:bCs/>
                <w:lang w:val="en-US" w:eastAsia="ko-KR"/>
              </w:rPr>
            </w:pPr>
            <w:r>
              <w:rPr>
                <w:bCs/>
                <w:lang w:val="en-US" w:eastAsia="ko-KR"/>
              </w:rPr>
              <w:t xml:space="preserve">- </w:t>
            </w:r>
            <w:r w:rsidRPr="00CC1386">
              <w:rPr>
                <w:bCs/>
                <w:lang w:val="en-US" w:eastAsia="ko-KR"/>
              </w:rPr>
              <w:t xml:space="preserve">When single servingCellMO is configured, </w:t>
            </w:r>
            <w:r>
              <w:t>SSB defined in servingCellMO under ServingCellConfig</w:t>
            </w:r>
            <w:r w:rsidRPr="00CC1386">
              <w:rPr>
                <w:bCs/>
                <w:lang w:val="en-US" w:eastAsia="ko-KR"/>
              </w:rPr>
              <w:t xml:space="preserve"> is the reference SSB</w:t>
            </w:r>
            <w:r>
              <w:rPr>
                <w:bCs/>
                <w:lang w:val="en-US" w:eastAsia="ko-KR"/>
              </w:rPr>
              <w:t>.</w:t>
            </w:r>
          </w:p>
          <w:p w14:paraId="7D627DF1" w14:textId="77777777" w:rsidR="00572DF3" w:rsidRDefault="00330B91" w:rsidP="00330B91">
            <w:pPr>
              <w:overflowPunct/>
              <w:autoSpaceDE/>
              <w:autoSpaceDN/>
              <w:adjustRightInd/>
              <w:textAlignment w:val="auto"/>
              <w:rPr>
                <w:lang w:val="en-US"/>
              </w:rPr>
            </w:pPr>
            <w:r>
              <w:rPr>
                <w:bCs/>
                <w:lang w:val="en-US" w:eastAsia="ko-KR"/>
              </w:rPr>
              <w:t xml:space="preserve">- </w:t>
            </w:r>
            <w:r w:rsidRPr="009A49F4">
              <w:rPr>
                <w:bCs/>
                <w:lang w:val="en-US" w:eastAsia="ko-KR"/>
              </w:rPr>
              <w:t>When multiple servingCellMOs are configured, SSB defined in BWP-specific servingCellMO under BWP-DownlinkDedicated of active DL BWP is the reference SSB.</w:t>
            </w:r>
            <w:r w:rsidR="00572DF3">
              <w:rPr>
                <w:lang w:val="en-US"/>
              </w:rPr>
              <w:t xml:space="preserve"> </w:t>
            </w:r>
          </w:p>
          <w:p w14:paraId="468679DE" w14:textId="77777777" w:rsidR="00330B91" w:rsidRPr="00572DF3" w:rsidRDefault="00572DF3" w:rsidP="00572DF3">
            <w:pPr>
              <w:pStyle w:val="ListParagraph"/>
              <w:numPr>
                <w:ilvl w:val="0"/>
                <w:numId w:val="68"/>
              </w:numPr>
              <w:ind w:firstLineChars="0"/>
              <w:rPr>
                <w:rFonts w:eastAsia="Yu Mincho"/>
                <w:bCs/>
                <w:lang w:val="en-US" w:eastAsia="ko-KR"/>
              </w:rPr>
            </w:pPr>
            <w:r w:rsidRPr="00572DF3">
              <w:rPr>
                <w:rFonts w:eastAsia="Yu Mincho"/>
                <w:lang w:val="en-US"/>
              </w:rPr>
              <w:t xml:space="preserve">If no SSB is in the active BWP, </w:t>
            </w:r>
            <w:r w:rsidRPr="00572DF3">
              <w:rPr>
                <w:rFonts w:eastAsia="Yu Mincho"/>
              </w:rPr>
              <w:t>SSB defined in servingCellMO under ServingCellConfig</w:t>
            </w:r>
            <w:r w:rsidRPr="00572DF3">
              <w:rPr>
                <w:rFonts w:eastAsia="Yu Mincho"/>
                <w:bCs/>
                <w:lang w:val="en-US" w:eastAsia="ko-KR"/>
              </w:rPr>
              <w:t xml:space="preserve"> is the reference SSB.</w:t>
            </w:r>
          </w:p>
          <w:p w14:paraId="2FFE021B" w14:textId="77777777" w:rsidR="00330B91" w:rsidRDefault="00330B91" w:rsidP="00330B91">
            <w:pPr>
              <w:rPr>
                <w:b/>
                <w:color w:val="000000" w:themeColor="text1"/>
                <w:u w:val="single"/>
                <w:lang w:val="en-US" w:eastAsia="ko-KR"/>
              </w:rPr>
            </w:pPr>
            <w:r>
              <w:rPr>
                <w:b/>
                <w:color w:val="000000" w:themeColor="text1"/>
                <w:u w:val="single"/>
                <w:lang w:val="en-US" w:eastAsia="ko-KR"/>
              </w:rPr>
              <w:t>Issue 5-1-4: Definition of SSB based intra-frequency measurement</w:t>
            </w:r>
          </w:p>
          <w:p w14:paraId="3EA39216" w14:textId="77777777" w:rsidR="00330B91" w:rsidRPr="002912FC" w:rsidRDefault="00330B91" w:rsidP="00330B91">
            <w:pPr>
              <w:rPr>
                <w:rFonts w:eastAsia="Malgun Gothic"/>
                <w:lang w:val="en-US" w:eastAsia="ko-KR"/>
              </w:rPr>
            </w:pPr>
            <w:r w:rsidRPr="002912FC">
              <w:rPr>
                <w:lang w:val="en-US" w:eastAsia="ko-KR"/>
              </w:rPr>
              <w:t>Can align with RAN2</w:t>
            </w:r>
            <w:r>
              <w:rPr>
                <w:lang w:val="en-US" w:eastAsia="ko-KR"/>
              </w:rPr>
              <w:t xml:space="preserve"> agreements.</w:t>
            </w:r>
          </w:p>
          <w:p w14:paraId="24282C63" w14:textId="77777777" w:rsidR="00330B91" w:rsidRDefault="00330B91" w:rsidP="00330B91">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343B9600" w14:textId="77777777" w:rsidR="00330B91" w:rsidRDefault="00330B91" w:rsidP="00330B91">
            <w:pPr>
              <w:rPr>
                <w:lang w:val="en-US" w:eastAsia="ko-KR"/>
              </w:rPr>
            </w:pPr>
            <w:r w:rsidRPr="002912FC">
              <w:rPr>
                <w:lang w:val="en-US" w:eastAsia="ko-KR"/>
              </w:rPr>
              <w:t xml:space="preserve">Option 2 as RAN2 has </w:t>
            </w:r>
            <w:r>
              <w:rPr>
                <w:lang w:val="en-US" w:eastAsia="ko-KR"/>
              </w:rPr>
              <w:t>the below latest</w:t>
            </w:r>
            <w:r w:rsidRPr="002912FC">
              <w:rPr>
                <w:lang w:val="en-US" w:eastAsia="ko-KR"/>
              </w:rPr>
              <w:t xml:space="preserve"> agreements:</w:t>
            </w:r>
          </w:p>
          <w:tbl>
            <w:tblPr>
              <w:tblStyle w:val="TableGrid"/>
              <w:tblW w:w="0" w:type="auto"/>
              <w:tblLook w:val="04A0" w:firstRow="1" w:lastRow="0" w:firstColumn="1" w:lastColumn="0" w:noHBand="0" w:noVBand="1"/>
            </w:tblPr>
            <w:tblGrid>
              <w:gridCol w:w="8128"/>
            </w:tblGrid>
            <w:tr w:rsidR="00330B91" w14:paraId="412D296F" w14:textId="77777777" w:rsidTr="00C20B01">
              <w:tc>
                <w:tcPr>
                  <w:tcW w:w="8128" w:type="dxa"/>
                </w:tcPr>
                <w:p w14:paraId="6CF65524" w14:textId="77777777" w:rsidR="00330B91" w:rsidRPr="007B23E1" w:rsidRDefault="00330B91" w:rsidP="00330B91">
                  <w:pPr>
                    <w:rPr>
                      <w:rFonts w:eastAsiaTheme="minorEastAsia"/>
                      <w:b/>
                      <w:color w:val="000000" w:themeColor="text1"/>
                      <w:u w:val="single"/>
                      <w:lang w:val="en-US" w:eastAsia="zh-CN"/>
                    </w:rPr>
                  </w:pPr>
                  <w:r>
                    <w:t>From RAN2 signalling point of view, a BWP-specific servingCellMO is defined under BWP-DownlinkDedicated, the SSB defined in this servingCellMO is the reference SSB to be used for serving cell measurements when the UE is in this active BWP</w:t>
                  </w:r>
                </w:p>
              </w:tc>
            </w:tr>
          </w:tbl>
          <w:p w14:paraId="7C9B5BC4" w14:textId="77777777" w:rsidR="00330B91" w:rsidRPr="002912FC" w:rsidRDefault="00330B91" w:rsidP="00330B91">
            <w:pPr>
              <w:rPr>
                <w:lang w:val="en-US" w:eastAsia="ko-KR"/>
              </w:rPr>
            </w:pPr>
          </w:p>
          <w:p w14:paraId="6F1C633D" w14:textId="77777777" w:rsidR="00330B91" w:rsidRDefault="00330B91" w:rsidP="00330B91">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2F1810E0" w14:textId="77777777" w:rsidR="00330B91" w:rsidRPr="001477C3" w:rsidRDefault="00330B91" w:rsidP="00330B91">
            <w:pPr>
              <w:rPr>
                <w:rFonts w:eastAsiaTheme="minorEastAsia"/>
                <w:color w:val="000000" w:themeColor="text1"/>
                <w:lang w:val="en-US" w:eastAsia="zh-CN"/>
              </w:rPr>
            </w:pPr>
            <w:r>
              <w:rPr>
                <w:rFonts w:eastAsiaTheme="minorEastAsia"/>
                <w:color w:val="000000" w:themeColor="text1"/>
                <w:lang w:val="en-US" w:eastAsia="zh-CN"/>
              </w:rPr>
              <w:t>It is not clear “</w:t>
            </w:r>
            <w:r w:rsidRPr="001477C3">
              <w:rPr>
                <w:rFonts w:eastAsiaTheme="minorEastAsia"/>
                <w:color w:val="000000" w:themeColor="text1"/>
                <w:lang w:val="en-US" w:eastAsia="zh-CN"/>
              </w:rPr>
              <w:t>When both CD-SSB and NCD-SSB are configure</w:t>
            </w:r>
            <w:r>
              <w:rPr>
                <w:rFonts w:eastAsiaTheme="minorEastAsia"/>
                <w:color w:val="000000" w:themeColor="text1"/>
                <w:lang w:val="en-US" w:eastAsia="zh-CN"/>
              </w:rPr>
              <w:t>d for serving cell measurements” means in the same RRC reconfiguration, or means at the same time. If it is the latter case, option 5 is fine to us according to RAN2 latest agreement.</w:t>
            </w:r>
          </w:p>
          <w:p w14:paraId="494C22A3" w14:textId="77777777" w:rsidR="00330B91" w:rsidRDefault="00330B91" w:rsidP="00330B91">
            <w:pPr>
              <w:rPr>
                <w:b/>
                <w:color w:val="000000" w:themeColor="text1"/>
                <w:u w:val="single"/>
                <w:lang w:eastAsia="ko-KR"/>
              </w:rPr>
            </w:pPr>
            <w:r w:rsidRPr="00330B91">
              <w:rPr>
                <w:b/>
                <w:color w:val="000000" w:themeColor="text1"/>
                <w:u w:val="single"/>
                <w:lang w:eastAsia="ko-KR"/>
              </w:rPr>
              <w:t>Issue 5-2-2: Inter-frequen</w:t>
            </w:r>
            <w:r>
              <w:rPr>
                <w:b/>
                <w:color w:val="000000" w:themeColor="text1"/>
                <w:u w:val="single"/>
                <w:lang w:eastAsia="ko-KR"/>
              </w:rPr>
              <w:t>cy without gap without capability</w:t>
            </w:r>
          </w:p>
          <w:p w14:paraId="08D9A913" w14:textId="77777777" w:rsidR="00330B91" w:rsidRPr="001477C3" w:rsidRDefault="00330B91" w:rsidP="00330B91">
            <w:pPr>
              <w:rPr>
                <w:color w:val="000000" w:themeColor="text1"/>
                <w:lang w:eastAsia="ko-KR"/>
              </w:rPr>
            </w:pPr>
            <w:r>
              <w:rPr>
                <w:color w:val="000000" w:themeColor="text1"/>
                <w:lang w:eastAsia="ko-KR"/>
              </w:rPr>
              <w:t xml:space="preserve">Option 1. </w:t>
            </w:r>
            <w:r w:rsidRPr="001477C3">
              <w:rPr>
                <w:color w:val="000000" w:themeColor="text1"/>
                <w:lang w:eastAsia="ko-KR"/>
              </w:rPr>
              <w:t>According to RAN2 agreement, MO2 is regarded as intra-f measurement</w:t>
            </w:r>
            <w:r>
              <w:rPr>
                <w:color w:val="000000" w:themeColor="text1"/>
                <w:lang w:eastAsia="ko-KR"/>
              </w:rPr>
              <w:t xml:space="preserve"> without gap.</w:t>
            </w:r>
          </w:p>
          <w:p w14:paraId="2137F9EC" w14:textId="77777777" w:rsidR="00330B91" w:rsidRDefault="00330B91" w:rsidP="00330B91">
            <w:pPr>
              <w:rPr>
                <w:b/>
                <w:color w:val="000000" w:themeColor="text1"/>
                <w:u w:val="single"/>
                <w:lang w:eastAsia="ko-KR"/>
              </w:rPr>
            </w:pPr>
            <w:r>
              <w:rPr>
                <w:b/>
                <w:color w:val="000000" w:themeColor="text1"/>
                <w:u w:val="single"/>
                <w:lang w:eastAsia="ko-KR"/>
              </w:rPr>
              <w:t xml:space="preserve">Issue 5-2-3: Assumption on searcher </w:t>
            </w:r>
          </w:p>
          <w:p w14:paraId="7B7B992A" w14:textId="77777777" w:rsidR="00330B91" w:rsidRPr="001477C3" w:rsidRDefault="00330B91" w:rsidP="00330B91">
            <w:pPr>
              <w:rPr>
                <w:color w:val="000000" w:themeColor="text1"/>
                <w:lang w:eastAsia="ko-KR"/>
              </w:rPr>
            </w:pPr>
            <w:r w:rsidRPr="001477C3">
              <w:rPr>
                <w:color w:val="000000" w:themeColor="text1"/>
                <w:lang w:eastAsia="ko-KR"/>
              </w:rPr>
              <w:t>Support option 1.</w:t>
            </w:r>
          </w:p>
          <w:p w14:paraId="4FAFD692" w14:textId="77777777" w:rsidR="00330B91" w:rsidRDefault="00330B91" w:rsidP="00330B91">
            <w:pPr>
              <w:rPr>
                <w:b/>
                <w:color w:val="000000" w:themeColor="text1"/>
                <w:u w:val="single"/>
                <w:lang w:eastAsia="ko-KR"/>
              </w:rPr>
            </w:pPr>
            <w:r>
              <w:rPr>
                <w:b/>
                <w:color w:val="000000" w:themeColor="text1"/>
                <w:u w:val="single"/>
                <w:lang w:eastAsia="ko-KR"/>
              </w:rPr>
              <w:t>Issue 5-2-4: CSSF outside gap</w:t>
            </w:r>
          </w:p>
          <w:p w14:paraId="27C771B0" w14:textId="77777777" w:rsidR="00330B91" w:rsidRPr="004A5730" w:rsidRDefault="00330B91" w:rsidP="00330B91">
            <w:pPr>
              <w:rPr>
                <w:color w:val="000000" w:themeColor="text1"/>
                <w:lang w:eastAsia="ko-KR"/>
              </w:rPr>
            </w:pPr>
            <w:r w:rsidRPr="004A5730">
              <w:rPr>
                <w:color w:val="000000" w:themeColor="text1"/>
                <w:lang w:eastAsia="ko-KR"/>
              </w:rPr>
              <w:t>As inter-frequency without gap is supported, option 2 is agreeable.</w:t>
            </w:r>
          </w:p>
          <w:p w14:paraId="29612DD4" w14:textId="77777777" w:rsidR="00330B91" w:rsidRDefault="00330B91" w:rsidP="00330B91">
            <w:pPr>
              <w:rPr>
                <w:b/>
                <w:color w:val="000000" w:themeColor="text1"/>
                <w:u w:val="single"/>
                <w:lang w:val="en-US" w:eastAsia="ko-KR"/>
              </w:rPr>
            </w:pPr>
            <w:r>
              <w:rPr>
                <w:b/>
                <w:color w:val="000000" w:themeColor="text1"/>
                <w:u w:val="single"/>
                <w:lang w:val="en-US" w:eastAsia="ko-KR"/>
              </w:rPr>
              <w:t>Issue 5-2-5: Whether to support for per-FR/per-UE gap</w:t>
            </w:r>
          </w:p>
          <w:p w14:paraId="1027DD09" w14:textId="77777777" w:rsidR="00330B91" w:rsidRDefault="00330B91" w:rsidP="00330B91">
            <w:pPr>
              <w:rPr>
                <w:b/>
                <w:u w:val="single"/>
                <w:lang w:val="en-US" w:eastAsia="ko-KR"/>
              </w:rPr>
            </w:pPr>
            <w:r>
              <w:rPr>
                <w:b/>
                <w:u w:val="single"/>
                <w:lang w:val="en-US" w:eastAsia="ko-KR"/>
              </w:rPr>
              <w:t>Issue 5-4-1: How much to extend time index delay in FR1 (PBCH-DMRS detection)</w:t>
            </w:r>
          </w:p>
          <w:p w14:paraId="64574C87" w14:textId="77777777" w:rsidR="00330B91" w:rsidRPr="00CC1386" w:rsidRDefault="00330B91" w:rsidP="00330B91">
            <w:pPr>
              <w:rPr>
                <w:rFonts w:eastAsiaTheme="minorEastAsia"/>
                <w:lang w:val="en-US" w:eastAsia="zh-CN"/>
              </w:rPr>
            </w:pPr>
            <w:r w:rsidRPr="00CC1386">
              <w:rPr>
                <w:rFonts w:eastAsiaTheme="minorEastAsia"/>
                <w:lang w:val="en-US" w:eastAsia="zh-CN"/>
              </w:rPr>
              <w:t>As RRM requirements are minimum requirements, option 3 (increase 3 samples) is preferred.</w:t>
            </w:r>
          </w:p>
          <w:p w14:paraId="041FC1F8" w14:textId="77777777" w:rsidR="00330B91" w:rsidRPr="00CC1386" w:rsidRDefault="00330B91" w:rsidP="00330B91">
            <w:pPr>
              <w:rPr>
                <w:rFonts w:eastAsia="Malgun Gothic"/>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51610249" w14:textId="77777777" w:rsidR="00330B91" w:rsidRDefault="00330B91" w:rsidP="00330B91">
            <w:pPr>
              <w:rPr>
                <w:b/>
                <w:color w:val="000000" w:themeColor="text1"/>
                <w:u w:val="single"/>
                <w:lang w:val="en-US" w:eastAsia="ko-KR"/>
              </w:rPr>
            </w:pPr>
            <w:r>
              <w:rPr>
                <w:b/>
                <w:color w:val="000000" w:themeColor="text1"/>
                <w:u w:val="single"/>
                <w:lang w:val="en-US" w:eastAsia="ko-KR"/>
              </w:rPr>
              <w:t>Issue 5-5-2: Relaxation of accuracy levels for FR1</w:t>
            </w:r>
          </w:p>
          <w:p w14:paraId="11A19765" w14:textId="77777777" w:rsidR="00C717F2" w:rsidRPr="00CC1386" w:rsidRDefault="00330B91" w:rsidP="00330B91">
            <w:pPr>
              <w:rPr>
                <w:lang w:val="en-US" w:eastAsia="ko-KR"/>
              </w:rPr>
            </w:pPr>
            <w:r w:rsidRPr="00CC1386">
              <w:rPr>
                <w:lang w:val="en-US" w:eastAsia="ko-KR"/>
              </w:rPr>
              <w:t>Option 1.</w:t>
            </w:r>
          </w:p>
        </w:tc>
      </w:tr>
      <w:tr w:rsidR="0057273D" w14:paraId="6CE9D364" w14:textId="77777777" w:rsidTr="006A1436">
        <w:tc>
          <w:tcPr>
            <w:tcW w:w="1272" w:type="dxa"/>
          </w:tcPr>
          <w:p w14:paraId="62DE7556" w14:textId="77777777" w:rsidR="0057273D" w:rsidRDefault="0057273D" w:rsidP="006A1436">
            <w:pPr>
              <w:spacing w:after="120"/>
              <w:rPr>
                <w:color w:val="000000" w:themeColor="text1"/>
                <w:lang w:val="en-US" w:eastAsia="zh-CN"/>
              </w:rPr>
            </w:pPr>
            <w:r>
              <w:rPr>
                <w:color w:val="000000" w:themeColor="text1"/>
                <w:lang w:val="en-US" w:eastAsia="zh-CN"/>
              </w:rPr>
              <w:lastRenderedPageBreak/>
              <w:t>Apple</w:t>
            </w:r>
          </w:p>
        </w:tc>
        <w:tc>
          <w:tcPr>
            <w:tcW w:w="8359" w:type="dxa"/>
          </w:tcPr>
          <w:p w14:paraId="0B4844FA" w14:textId="77777777" w:rsidR="0057273D" w:rsidRDefault="0057273D" w:rsidP="0057273D">
            <w:pPr>
              <w:rPr>
                <w:b/>
                <w:u w:val="single"/>
                <w:lang w:val="en-US" w:eastAsia="ko-KR"/>
              </w:rPr>
            </w:pPr>
            <w:r>
              <w:rPr>
                <w:b/>
                <w:u w:val="single"/>
                <w:lang w:val="en-US" w:eastAsia="ko-KR"/>
              </w:rPr>
              <w:t>Issue 5-1-2: Whether to define requirements for scenario B-2</w:t>
            </w:r>
          </w:p>
          <w:p w14:paraId="6E8AF166" w14:textId="77777777" w:rsidR="002612C5" w:rsidRPr="004258BC" w:rsidRDefault="00EF1E16" w:rsidP="0057273D">
            <w:pPr>
              <w:overflowPunct/>
              <w:autoSpaceDE/>
              <w:autoSpaceDN/>
              <w:adjustRightInd/>
              <w:textAlignment w:val="auto"/>
              <w:rPr>
                <w:bCs/>
                <w:lang w:val="en-US" w:eastAsia="ko-KR"/>
              </w:rPr>
            </w:pPr>
            <w:r w:rsidRPr="004258BC">
              <w:rPr>
                <w:bCs/>
                <w:lang w:val="en-US" w:eastAsia="ko-KR"/>
              </w:rPr>
              <w:t>Fine with both option 1 and 2 to move forward.</w:t>
            </w:r>
          </w:p>
          <w:p w14:paraId="635BDA4D" w14:textId="77777777" w:rsidR="0057273D" w:rsidRDefault="0057273D" w:rsidP="0057273D">
            <w:pPr>
              <w:rPr>
                <w:b/>
                <w:u w:val="single"/>
                <w:lang w:val="en-US" w:eastAsia="ko-KR"/>
              </w:rPr>
            </w:pPr>
            <w:r>
              <w:rPr>
                <w:b/>
                <w:u w:val="single"/>
                <w:lang w:val="en-US" w:eastAsia="ko-KR"/>
              </w:rPr>
              <w:t>Issue 5-1-3: Reference SSB to decide measurement type (intra- or inter-frequency)</w:t>
            </w:r>
          </w:p>
          <w:p w14:paraId="55D2ACBD" w14:textId="77777777" w:rsidR="002612C5" w:rsidRDefault="00EF1E16" w:rsidP="0057273D">
            <w:pPr>
              <w:rPr>
                <w:bCs/>
                <w:lang w:val="en-US" w:eastAsia="ko-KR"/>
              </w:rPr>
            </w:pPr>
            <w:r w:rsidRPr="004258BC">
              <w:rPr>
                <w:bCs/>
                <w:lang w:val="en-US" w:eastAsia="ko-KR"/>
              </w:rPr>
              <w:t>RAN2 agreed followings</w:t>
            </w:r>
            <w:r w:rsidR="002612C5">
              <w:rPr>
                <w:bCs/>
                <w:lang w:val="en-US" w:eastAsia="ko-KR"/>
              </w:rPr>
              <w:t xml:space="preserve"> in this meeting</w:t>
            </w:r>
            <w:r w:rsidRPr="004258BC">
              <w:rPr>
                <w:bCs/>
                <w:lang w:val="en-US" w:eastAsia="ko-KR"/>
              </w:rPr>
              <w:t>:</w:t>
            </w:r>
          </w:p>
          <w:p w14:paraId="0E39B6AA" w14:textId="77777777" w:rsidR="002612C5" w:rsidRDefault="002612C5" w:rsidP="0057273D">
            <w:pPr>
              <w:rPr>
                <w:bCs/>
                <w:lang w:val="en-US" w:eastAsia="ko-KR"/>
              </w:rPr>
            </w:pPr>
            <w:r w:rsidRPr="002612C5">
              <w:rPr>
                <w:bCs/>
                <w:lang w:val="en-US" w:eastAsia="ko-KR"/>
              </w:rPr>
              <w:t xml:space="preserve">From RAN2 signalling point of view, </w:t>
            </w:r>
          </w:p>
          <w:p w14:paraId="57214FBA" w14:textId="77777777" w:rsidR="002612C5" w:rsidRDefault="00EF1E16" w:rsidP="002612C5">
            <w:pPr>
              <w:pStyle w:val="ListParagraph"/>
              <w:numPr>
                <w:ilvl w:val="0"/>
                <w:numId w:val="68"/>
              </w:numPr>
              <w:ind w:firstLineChars="0"/>
              <w:rPr>
                <w:rFonts w:eastAsia="Yu Mincho"/>
                <w:bCs/>
                <w:lang w:val="en-US" w:eastAsia="ko-KR"/>
              </w:rPr>
            </w:pPr>
            <w:r w:rsidRPr="004258BC">
              <w:rPr>
                <w:rFonts w:eastAsia="Yu Mincho"/>
                <w:bCs/>
                <w:lang w:val="en-US" w:eastAsia="ko-KR"/>
              </w:rPr>
              <w:t xml:space="preserve">a BWP-specific servingCellMO is defined under BWP-DownlinkDedicated, the SSB defined in this servingCellMO is the reference SSB to be used for serving cell measurements when the UE is in this active BWP; </w:t>
            </w:r>
          </w:p>
          <w:p w14:paraId="33FC86B6" w14:textId="77777777" w:rsidR="002612C5" w:rsidRDefault="00EF1E16" w:rsidP="002612C5">
            <w:pPr>
              <w:pStyle w:val="ListParagraph"/>
              <w:numPr>
                <w:ilvl w:val="0"/>
                <w:numId w:val="68"/>
              </w:numPr>
              <w:ind w:firstLineChars="0"/>
              <w:rPr>
                <w:rFonts w:eastAsia="Yu Mincho"/>
                <w:bCs/>
                <w:lang w:val="en-US" w:eastAsia="ko-KR"/>
              </w:rPr>
            </w:pPr>
            <w:r w:rsidRPr="004258BC">
              <w:rPr>
                <w:rFonts w:eastAsia="Yu Mincho"/>
                <w:bCs/>
                <w:lang w:val="en-US" w:eastAsia="ko-KR"/>
              </w:rPr>
              <w:t xml:space="preserve">if the field is absent, SSB defined in servingCellMO under ServingCellConfig is the reference SSB to be used for serving cell measurements. </w:t>
            </w:r>
          </w:p>
          <w:p w14:paraId="79C8BC6B" w14:textId="77777777" w:rsidR="00870140" w:rsidRDefault="00EF1E16" w:rsidP="004258BC">
            <w:pPr>
              <w:pStyle w:val="ListParagraph"/>
              <w:numPr>
                <w:ilvl w:val="0"/>
                <w:numId w:val="68"/>
              </w:numPr>
              <w:ind w:firstLineChars="0"/>
              <w:rPr>
                <w:rFonts w:eastAsiaTheme="minorEastAsia"/>
                <w:bCs/>
                <w:lang w:val="en-US" w:eastAsia="ko-KR"/>
              </w:rPr>
            </w:pPr>
            <w:r w:rsidRPr="004258BC">
              <w:rPr>
                <w:rFonts w:eastAsia="Yu Mincho"/>
                <w:bCs/>
                <w:lang w:val="en-US" w:eastAsia="ko-KR"/>
              </w:rPr>
              <w:t>This reference SSB is used to define intra-frequency measurements.</w:t>
            </w:r>
          </w:p>
          <w:p w14:paraId="24F15FF1" w14:textId="77777777" w:rsidR="002612C5" w:rsidRPr="004258BC" w:rsidRDefault="002612C5" w:rsidP="0057273D">
            <w:pPr>
              <w:overflowPunct/>
              <w:autoSpaceDE/>
              <w:autoSpaceDN/>
              <w:adjustRightInd/>
              <w:ind w:left="568" w:hanging="284"/>
              <w:textAlignment w:val="auto"/>
              <w:rPr>
                <w:bCs/>
                <w:lang w:val="en-US" w:eastAsia="ko-KR"/>
              </w:rPr>
            </w:pPr>
            <w:r>
              <w:rPr>
                <w:bCs/>
                <w:lang w:val="en-US" w:eastAsia="ko-KR"/>
              </w:rPr>
              <w:t>We propose to follow RAN2 definition.</w:t>
            </w:r>
          </w:p>
          <w:p w14:paraId="5AFA58D2" w14:textId="77777777" w:rsidR="0057273D" w:rsidRDefault="0057273D" w:rsidP="0057273D">
            <w:pPr>
              <w:rPr>
                <w:b/>
                <w:color w:val="000000" w:themeColor="text1"/>
                <w:u w:val="single"/>
                <w:lang w:val="en-US" w:eastAsia="ko-KR"/>
              </w:rPr>
            </w:pPr>
            <w:r>
              <w:rPr>
                <w:b/>
                <w:color w:val="000000" w:themeColor="text1"/>
                <w:u w:val="single"/>
                <w:lang w:val="en-US" w:eastAsia="ko-KR"/>
              </w:rPr>
              <w:t>Issue 5-1-4: Definition of SSB based intra-frequency measurement</w:t>
            </w:r>
          </w:p>
          <w:p w14:paraId="512E59F0" w14:textId="77777777" w:rsidR="002612C5" w:rsidRPr="004258BC" w:rsidRDefault="00EF1E16" w:rsidP="0057273D">
            <w:pPr>
              <w:overflowPunct/>
              <w:autoSpaceDE/>
              <w:autoSpaceDN/>
              <w:adjustRightInd/>
              <w:ind w:left="568" w:hanging="284"/>
              <w:textAlignment w:val="auto"/>
              <w:rPr>
                <w:bCs/>
                <w:color w:val="000000" w:themeColor="text1"/>
                <w:lang w:val="en-US" w:eastAsia="ko-KR"/>
              </w:rPr>
            </w:pPr>
            <w:r w:rsidRPr="004258BC">
              <w:rPr>
                <w:bCs/>
                <w:color w:val="000000" w:themeColor="text1"/>
                <w:lang w:val="en-US" w:eastAsia="ko-KR"/>
              </w:rPr>
              <w:t xml:space="preserve">Since the reference SSB concept is clearly defined, then option 1 </w:t>
            </w:r>
            <w:r w:rsidR="00756EFD">
              <w:rPr>
                <w:bCs/>
                <w:color w:val="000000" w:themeColor="text1"/>
                <w:lang w:val="en-US" w:eastAsia="ko-KR"/>
              </w:rPr>
              <w:t>should</w:t>
            </w:r>
            <w:r w:rsidRPr="004258BC">
              <w:rPr>
                <w:bCs/>
                <w:color w:val="000000" w:themeColor="text1"/>
                <w:lang w:val="en-US" w:eastAsia="ko-KR"/>
              </w:rPr>
              <w:t xml:space="preserve"> be used.</w:t>
            </w:r>
          </w:p>
          <w:p w14:paraId="7A3D2A5E" w14:textId="77777777" w:rsidR="0057273D" w:rsidRDefault="0057273D" w:rsidP="0057273D">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78F64B7" w14:textId="77777777" w:rsidR="00756EFD" w:rsidRDefault="00EF1E16" w:rsidP="0057273D">
            <w:pPr>
              <w:rPr>
                <w:bCs/>
                <w:color w:val="000000" w:themeColor="text1"/>
                <w:lang w:val="en-US" w:eastAsia="ko-KR"/>
              </w:rPr>
            </w:pPr>
            <w:r w:rsidRPr="004258BC">
              <w:rPr>
                <w:bCs/>
                <w:color w:val="000000" w:themeColor="text1"/>
                <w:lang w:val="en-US" w:eastAsia="ko-KR"/>
              </w:rPr>
              <w:t>Follow RAN2 agreement.</w:t>
            </w:r>
          </w:p>
          <w:p w14:paraId="73179107" w14:textId="77777777" w:rsidR="00756EFD" w:rsidRDefault="00756EFD" w:rsidP="00756EFD">
            <w:pPr>
              <w:pStyle w:val="ListParagraph"/>
              <w:numPr>
                <w:ilvl w:val="0"/>
                <w:numId w:val="68"/>
              </w:numPr>
              <w:ind w:firstLineChars="0"/>
              <w:rPr>
                <w:rFonts w:eastAsia="Yu Mincho"/>
                <w:bCs/>
                <w:lang w:val="en-US" w:eastAsia="ko-KR"/>
              </w:rPr>
            </w:pPr>
            <w:r w:rsidRPr="004F1CAE">
              <w:rPr>
                <w:rFonts w:eastAsia="Yu Mincho"/>
                <w:bCs/>
                <w:lang w:val="en-US" w:eastAsia="ko-KR"/>
              </w:rPr>
              <w:t xml:space="preserve">a BWP-specific servingCellMO is defined under BWP-DownlinkDedicated, the SSB defined in this servingCellMO is the reference SSB to be used for serving cell measurements when the UE is in this active BWP; </w:t>
            </w:r>
          </w:p>
          <w:p w14:paraId="6A239D7F" w14:textId="77777777" w:rsidR="00870140" w:rsidRPr="004258BC" w:rsidRDefault="00756EFD" w:rsidP="004258BC">
            <w:pPr>
              <w:pStyle w:val="ListParagraph"/>
              <w:numPr>
                <w:ilvl w:val="0"/>
                <w:numId w:val="68"/>
              </w:numPr>
              <w:ind w:firstLineChars="0"/>
              <w:rPr>
                <w:bCs/>
                <w:lang w:val="en-US" w:eastAsia="ko-KR"/>
              </w:rPr>
            </w:pPr>
            <w:r w:rsidRPr="004F1CAE">
              <w:rPr>
                <w:rFonts w:eastAsia="Yu Mincho"/>
                <w:bCs/>
                <w:lang w:val="en-US" w:eastAsia="ko-KR"/>
              </w:rPr>
              <w:t xml:space="preserve">if the field is absent, SSB defined in servingCellMO under ServingCellConfig is the reference SSB to be used for serving cell measurements. </w:t>
            </w:r>
          </w:p>
          <w:p w14:paraId="735DF6F6" w14:textId="77777777" w:rsidR="00756EFD" w:rsidRPr="004258BC" w:rsidRDefault="00EF1E16" w:rsidP="0057273D">
            <w:pPr>
              <w:overflowPunct/>
              <w:autoSpaceDE/>
              <w:autoSpaceDN/>
              <w:adjustRightInd/>
              <w:ind w:left="568" w:hanging="284"/>
              <w:textAlignment w:val="auto"/>
              <w:rPr>
                <w:bCs/>
                <w:color w:val="000000" w:themeColor="text1"/>
                <w:lang w:val="en-US" w:eastAsia="ko-KR"/>
              </w:rPr>
            </w:pPr>
            <w:r w:rsidRPr="004258BC">
              <w:rPr>
                <w:bCs/>
                <w:color w:val="000000" w:themeColor="text1"/>
                <w:lang w:val="en-US" w:eastAsia="ko-KR"/>
              </w:rPr>
              <w:t>Option 2 cannot cover the 2</w:t>
            </w:r>
            <w:r w:rsidRPr="004258BC">
              <w:rPr>
                <w:bCs/>
                <w:color w:val="000000" w:themeColor="text1"/>
                <w:vertAlign w:val="superscript"/>
                <w:lang w:val="en-US" w:eastAsia="ko-KR"/>
              </w:rPr>
              <w:t>nd</w:t>
            </w:r>
            <w:r w:rsidRPr="004258BC">
              <w:rPr>
                <w:bCs/>
                <w:color w:val="000000" w:themeColor="text1"/>
                <w:lang w:val="en-US" w:eastAsia="ko-KR"/>
              </w:rPr>
              <w:t xml:space="preserve"> bullet of RAN2 agreement.</w:t>
            </w:r>
          </w:p>
          <w:p w14:paraId="76D835CC" w14:textId="77777777" w:rsidR="0057273D" w:rsidRDefault="0057273D" w:rsidP="0057273D">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5F94CBD1" w14:textId="77777777" w:rsidR="00756EFD" w:rsidRPr="004258BC" w:rsidRDefault="00756EFD" w:rsidP="0057273D">
            <w:pPr>
              <w:overflowPunct/>
              <w:autoSpaceDE/>
              <w:autoSpaceDN/>
              <w:adjustRightInd/>
              <w:ind w:left="568" w:hanging="284"/>
              <w:textAlignment w:val="auto"/>
              <w:rPr>
                <w:bCs/>
                <w:color w:val="000000" w:themeColor="text1"/>
                <w:lang w:val="en-US" w:eastAsia="ko-KR"/>
              </w:rPr>
            </w:pPr>
            <w:r w:rsidRPr="004F1CAE">
              <w:rPr>
                <w:bCs/>
                <w:color w:val="000000" w:themeColor="text1"/>
                <w:lang w:val="en-US" w:eastAsia="ko-KR"/>
              </w:rPr>
              <w:t>Follow RAN2 agreement</w:t>
            </w:r>
            <w:r>
              <w:rPr>
                <w:bCs/>
                <w:color w:val="000000" w:themeColor="text1"/>
                <w:lang w:val="en-US" w:eastAsia="ko-KR"/>
              </w:rPr>
              <w:t xml:space="preserve">, to use </w:t>
            </w:r>
            <w:r w:rsidRPr="004F1CAE">
              <w:rPr>
                <w:bCs/>
                <w:lang w:val="en-US" w:eastAsia="ko-KR"/>
              </w:rPr>
              <w:t>SSB defined in servingCellMO under ServingCellConfig is the reference SSB to be used for serving cell measurements.</w:t>
            </w:r>
            <w:r w:rsidR="002F19A9">
              <w:rPr>
                <w:bCs/>
                <w:lang w:val="en-US" w:eastAsia="ko-KR"/>
              </w:rPr>
              <w:t xml:space="preserve"> </w:t>
            </w:r>
          </w:p>
          <w:p w14:paraId="6A5C02BD" w14:textId="77777777" w:rsidR="0057273D" w:rsidRDefault="0057273D" w:rsidP="0057273D">
            <w:pPr>
              <w:rPr>
                <w:b/>
                <w:color w:val="000000" w:themeColor="text1"/>
                <w:u w:val="single"/>
                <w:lang w:eastAsia="ko-KR"/>
              </w:rPr>
            </w:pPr>
            <w:r>
              <w:rPr>
                <w:b/>
                <w:color w:val="000000" w:themeColor="text1"/>
                <w:u w:val="single"/>
                <w:lang w:eastAsia="ko-KR"/>
              </w:rPr>
              <w:t>Issue 5-2-2: Inter-frequency without gap without capability</w:t>
            </w:r>
          </w:p>
          <w:p w14:paraId="66E2097D" w14:textId="77777777" w:rsidR="00756EFD" w:rsidRPr="004258BC" w:rsidRDefault="00EF1E16" w:rsidP="0057273D">
            <w:pPr>
              <w:overflowPunct/>
              <w:autoSpaceDE/>
              <w:autoSpaceDN/>
              <w:adjustRightInd/>
              <w:ind w:left="568" w:hanging="284"/>
              <w:textAlignment w:val="auto"/>
              <w:rPr>
                <w:bCs/>
                <w:color w:val="000000" w:themeColor="text1"/>
                <w:lang w:eastAsia="ko-KR"/>
              </w:rPr>
            </w:pPr>
            <w:r w:rsidRPr="004258BC">
              <w:rPr>
                <w:bCs/>
                <w:color w:val="000000" w:themeColor="text1"/>
                <w:lang w:eastAsia="ko-KR"/>
              </w:rPr>
              <w:t>Option 1 but can also compromise to option 2.</w:t>
            </w:r>
          </w:p>
          <w:p w14:paraId="0892F1C8" w14:textId="77777777" w:rsidR="0057273D" w:rsidRDefault="0057273D" w:rsidP="0057273D">
            <w:pPr>
              <w:rPr>
                <w:b/>
                <w:color w:val="000000" w:themeColor="text1"/>
                <w:u w:val="single"/>
                <w:lang w:eastAsia="ko-KR"/>
              </w:rPr>
            </w:pPr>
            <w:r>
              <w:rPr>
                <w:b/>
                <w:color w:val="000000" w:themeColor="text1"/>
                <w:u w:val="single"/>
                <w:lang w:eastAsia="ko-KR"/>
              </w:rPr>
              <w:t xml:space="preserve">Issue 5-2-3: Assumption on searcher </w:t>
            </w:r>
          </w:p>
          <w:p w14:paraId="08523251" w14:textId="77777777" w:rsidR="002F19A9" w:rsidRPr="004258BC" w:rsidRDefault="00EF1E16" w:rsidP="0057273D">
            <w:pPr>
              <w:overflowPunct/>
              <w:autoSpaceDE/>
              <w:autoSpaceDN/>
              <w:adjustRightInd/>
              <w:ind w:left="568" w:hanging="284"/>
              <w:textAlignment w:val="auto"/>
              <w:rPr>
                <w:bCs/>
                <w:color w:val="000000" w:themeColor="text1"/>
                <w:lang w:eastAsia="ko-KR"/>
              </w:rPr>
            </w:pPr>
            <w:r w:rsidRPr="004258BC">
              <w:rPr>
                <w:bCs/>
                <w:color w:val="000000" w:themeColor="text1"/>
                <w:lang w:eastAsia="ko-KR"/>
              </w:rPr>
              <w:t>Option 1.</w:t>
            </w:r>
          </w:p>
          <w:p w14:paraId="54610ACB" w14:textId="77777777" w:rsidR="0057273D" w:rsidRDefault="0057273D" w:rsidP="0057273D">
            <w:pPr>
              <w:rPr>
                <w:b/>
                <w:color w:val="000000" w:themeColor="text1"/>
                <w:u w:val="single"/>
                <w:lang w:eastAsia="ko-KR"/>
              </w:rPr>
            </w:pPr>
            <w:r>
              <w:rPr>
                <w:b/>
                <w:color w:val="000000" w:themeColor="text1"/>
                <w:u w:val="single"/>
                <w:lang w:eastAsia="ko-KR"/>
              </w:rPr>
              <w:t>Issue 5-2-4: CSSF outside gap</w:t>
            </w:r>
          </w:p>
          <w:p w14:paraId="29E7DE85" w14:textId="77777777" w:rsidR="002F19A9" w:rsidRPr="004258BC" w:rsidRDefault="00EF1E16" w:rsidP="0057273D">
            <w:pPr>
              <w:overflowPunct/>
              <w:autoSpaceDE/>
              <w:autoSpaceDN/>
              <w:adjustRightInd/>
              <w:ind w:left="568" w:hanging="284"/>
              <w:textAlignment w:val="auto"/>
              <w:rPr>
                <w:bCs/>
                <w:color w:val="000000" w:themeColor="text1"/>
                <w:lang w:val="en-US" w:eastAsia="zh-CN"/>
              </w:rPr>
            </w:pPr>
            <w:r w:rsidRPr="004258BC">
              <w:rPr>
                <w:bCs/>
                <w:color w:val="000000" w:themeColor="text1"/>
                <w:lang w:eastAsia="zh-CN"/>
              </w:rPr>
              <w:t>With</w:t>
            </w:r>
            <w:r w:rsidRPr="004258BC">
              <w:rPr>
                <w:bCs/>
                <w:color w:val="000000" w:themeColor="text1"/>
                <w:lang w:val="en-US" w:eastAsia="zh-CN"/>
              </w:rPr>
              <w:t xml:space="preserve"> the agreement in GTW, we can now agree on CMCC proposal option 2.</w:t>
            </w:r>
          </w:p>
          <w:p w14:paraId="3F5066D0" w14:textId="77777777" w:rsidR="0057273D" w:rsidRDefault="0057273D" w:rsidP="0057273D">
            <w:pPr>
              <w:rPr>
                <w:b/>
                <w:color w:val="000000" w:themeColor="text1"/>
                <w:u w:val="single"/>
                <w:lang w:val="en-US" w:eastAsia="ko-KR"/>
              </w:rPr>
            </w:pPr>
            <w:r>
              <w:rPr>
                <w:b/>
                <w:color w:val="000000" w:themeColor="text1"/>
                <w:u w:val="single"/>
                <w:lang w:val="en-US" w:eastAsia="ko-KR"/>
              </w:rPr>
              <w:t>Issue 5-2-5: Whether to support for per-FR/per-UE gap</w:t>
            </w:r>
          </w:p>
          <w:p w14:paraId="0A8512E1" w14:textId="77777777" w:rsidR="004E4206" w:rsidRPr="004258BC" w:rsidRDefault="00EF1E16" w:rsidP="0057273D">
            <w:pPr>
              <w:overflowPunct/>
              <w:autoSpaceDE/>
              <w:autoSpaceDN/>
              <w:adjustRightInd/>
              <w:ind w:left="568" w:hanging="284"/>
              <w:textAlignment w:val="auto"/>
              <w:rPr>
                <w:bCs/>
                <w:color w:val="000000" w:themeColor="text1"/>
                <w:lang w:val="en-US" w:eastAsia="ko-KR"/>
              </w:rPr>
            </w:pPr>
            <w:r w:rsidRPr="004258BC">
              <w:rPr>
                <w:bCs/>
                <w:color w:val="000000" w:themeColor="text1"/>
                <w:lang w:val="en-US" w:eastAsia="ko-KR"/>
              </w:rPr>
              <w:t>Option 2.</w:t>
            </w:r>
          </w:p>
          <w:p w14:paraId="2E3208FF" w14:textId="77777777" w:rsidR="0057273D" w:rsidRDefault="0057273D" w:rsidP="0057273D">
            <w:pPr>
              <w:rPr>
                <w:b/>
                <w:u w:val="single"/>
                <w:lang w:val="en-US" w:eastAsia="ko-KR"/>
              </w:rPr>
            </w:pPr>
            <w:r>
              <w:rPr>
                <w:b/>
                <w:u w:val="single"/>
                <w:lang w:val="en-US" w:eastAsia="ko-KR"/>
              </w:rPr>
              <w:t>Issue 5-4-1: How much to extend time index delay in FR1 (PBCH-DMRS detection)</w:t>
            </w:r>
          </w:p>
          <w:p w14:paraId="508FEE82" w14:textId="77777777" w:rsidR="004E4206" w:rsidRPr="004258BC" w:rsidRDefault="00EF1E16" w:rsidP="0057273D">
            <w:pPr>
              <w:overflowPunct/>
              <w:autoSpaceDE/>
              <w:autoSpaceDN/>
              <w:adjustRightInd/>
              <w:ind w:left="568" w:hanging="284"/>
              <w:textAlignment w:val="auto"/>
              <w:rPr>
                <w:bCs/>
                <w:lang w:val="en-US" w:eastAsia="ko-KR"/>
              </w:rPr>
            </w:pPr>
            <w:r w:rsidRPr="004258BC">
              <w:rPr>
                <w:bCs/>
                <w:lang w:val="en-US" w:eastAsia="ko-KR"/>
              </w:rPr>
              <w:t>Fine with recommended WG.</w:t>
            </w:r>
          </w:p>
          <w:p w14:paraId="3CBDE331" w14:textId="77777777" w:rsidR="0057273D" w:rsidRDefault="0057273D" w:rsidP="0057273D">
            <w:pPr>
              <w:rPr>
                <w:b/>
                <w:color w:val="000000" w:themeColor="text1"/>
                <w:u w:val="single"/>
                <w:lang w:val="en-US" w:eastAsia="ko-KR"/>
              </w:rPr>
            </w:pPr>
            <w:r>
              <w:rPr>
                <w:b/>
                <w:color w:val="000000" w:themeColor="text1"/>
                <w:u w:val="single"/>
                <w:lang w:val="en-US" w:eastAsia="ko-KR"/>
              </w:rPr>
              <w:lastRenderedPageBreak/>
              <w:t>Issue 5-5-1: Whether lower bound in measurement period for 1 Rx requirements is extended in FR1</w:t>
            </w:r>
          </w:p>
          <w:p w14:paraId="5BC1B334" w14:textId="77777777" w:rsidR="00E22A97" w:rsidRPr="004258BC" w:rsidRDefault="00E22A97" w:rsidP="0057273D">
            <w:pPr>
              <w:overflowPunct/>
              <w:autoSpaceDE/>
              <w:autoSpaceDN/>
              <w:adjustRightInd/>
              <w:ind w:left="568" w:hanging="284"/>
              <w:textAlignment w:val="auto"/>
              <w:rPr>
                <w:rFonts w:eastAsia="SimSun"/>
                <w:color w:val="000000" w:themeColor="text1"/>
                <w:lang w:val="en-US" w:eastAsia="zh-CN"/>
              </w:rPr>
            </w:pPr>
            <w:r>
              <w:rPr>
                <w:bCs/>
                <w:color w:val="000000" w:themeColor="text1"/>
                <w:lang w:val="en-US" w:eastAsia="ko-KR"/>
              </w:rPr>
              <w:t xml:space="preserve">Support </w:t>
            </w:r>
            <w:r w:rsidR="00EF1E16" w:rsidRPr="004258BC">
              <w:rPr>
                <w:bCs/>
                <w:color w:val="000000" w:themeColor="text1"/>
                <w:lang w:val="en-US" w:eastAsia="ko-KR"/>
              </w:rPr>
              <w:t xml:space="preserve">Option </w:t>
            </w:r>
            <w:r>
              <w:rPr>
                <w:bCs/>
                <w:color w:val="000000" w:themeColor="text1"/>
                <w:lang w:val="en-US" w:eastAsia="ko-KR"/>
              </w:rPr>
              <w:t>2/2a to consider the duty cycle relaxation</w:t>
            </w:r>
            <w:r w:rsidR="00EF1E16" w:rsidRPr="004258BC">
              <w:rPr>
                <w:bCs/>
                <w:color w:val="000000" w:themeColor="text1"/>
                <w:lang w:val="en-US" w:eastAsia="ko-KR"/>
              </w:rPr>
              <w:t xml:space="preserve">. </w:t>
            </w:r>
            <w:r>
              <w:rPr>
                <w:bCs/>
                <w:color w:val="000000" w:themeColor="text1"/>
                <w:lang w:val="en-US" w:eastAsia="ko-KR"/>
              </w:rPr>
              <w:t>Can any company elaborate more why LTE cat-1bis we had such duty cycle relaxation but now against to have same relaxation in NR RedCap?</w:t>
            </w:r>
          </w:p>
          <w:p w14:paraId="3104BB04" w14:textId="77777777" w:rsidR="0057273D" w:rsidRDefault="0057273D" w:rsidP="0057273D">
            <w:pPr>
              <w:rPr>
                <w:b/>
                <w:color w:val="000000" w:themeColor="text1"/>
                <w:u w:val="single"/>
                <w:lang w:val="en-US" w:eastAsia="ko-KR"/>
              </w:rPr>
            </w:pPr>
            <w:r>
              <w:rPr>
                <w:b/>
                <w:color w:val="000000" w:themeColor="text1"/>
                <w:u w:val="single"/>
                <w:lang w:val="en-US" w:eastAsia="ko-KR"/>
              </w:rPr>
              <w:t>Issue 5-5-2: Relaxation of accuracy levels for FR1</w:t>
            </w:r>
          </w:p>
          <w:p w14:paraId="1D875C3A" w14:textId="77777777" w:rsidR="0057273D" w:rsidRPr="004258BC" w:rsidRDefault="00E22A97" w:rsidP="00330B91">
            <w:pPr>
              <w:overflowPunct/>
              <w:autoSpaceDE/>
              <w:autoSpaceDN/>
              <w:adjustRightInd/>
              <w:ind w:left="568" w:hanging="284"/>
              <w:textAlignment w:val="auto"/>
              <w:rPr>
                <w:rFonts w:eastAsia="SimSun"/>
                <w:color w:val="000000" w:themeColor="text1"/>
                <w:lang w:val="en-US" w:eastAsia="zh-CN"/>
              </w:rPr>
            </w:pPr>
            <w:r>
              <w:rPr>
                <w:bCs/>
                <w:color w:val="000000" w:themeColor="text1"/>
                <w:lang w:val="en-US" w:eastAsia="ko-KR"/>
              </w:rPr>
              <w:t xml:space="preserve">Support </w:t>
            </w:r>
            <w:r w:rsidRPr="004F1CAE">
              <w:rPr>
                <w:bCs/>
                <w:color w:val="000000" w:themeColor="text1"/>
                <w:lang w:val="en-US" w:eastAsia="ko-KR"/>
              </w:rPr>
              <w:t xml:space="preserve">Option 1. </w:t>
            </w:r>
          </w:p>
        </w:tc>
      </w:tr>
      <w:tr w:rsidR="00A7639D" w14:paraId="77EFE8CF" w14:textId="77777777" w:rsidTr="006A1436">
        <w:tc>
          <w:tcPr>
            <w:tcW w:w="1272" w:type="dxa"/>
          </w:tcPr>
          <w:p w14:paraId="615F979D" w14:textId="77777777" w:rsidR="00A7639D" w:rsidRDefault="00A7639D" w:rsidP="00A7639D">
            <w:pPr>
              <w:spacing w:after="120"/>
              <w:rPr>
                <w:color w:val="000000" w:themeColor="text1"/>
                <w:lang w:val="en-US" w:eastAsia="zh-CN"/>
              </w:rPr>
            </w:pPr>
            <w:r>
              <w:rPr>
                <w:color w:val="000000" w:themeColor="text1"/>
                <w:lang w:val="en-US"/>
              </w:rPr>
              <w:lastRenderedPageBreak/>
              <w:t>Qualcomm</w:t>
            </w:r>
          </w:p>
        </w:tc>
        <w:tc>
          <w:tcPr>
            <w:tcW w:w="8359" w:type="dxa"/>
          </w:tcPr>
          <w:p w14:paraId="2B485EA4" w14:textId="77777777" w:rsidR="00A7639D" w:rsidRDefault="00A7639D" w:rsidP="00A7639D">
            <w:pPr>
              <w:rPr>
                <w:b/>
                <w:u w:val="single"/>
                <w:lang w:val="en-US" w:eastAsia="ko-KR"/>
              </w:rPr>
            </w:pPr>
            <w:r>
              <w:rPr>
                <w:b/>
                <w:u w:val="single"/>
                <w:lang w:val="en-US" w:eastAsia="ko-KR"/>
              </w:rPr>
              <w:t>Issue 5-1-2: Whether to define requirements for scenario B-2</w:t>
            </w:r>
          </w:p>
          <w:p w14:paraId="1263960B" w14:textId="77777777" w:rsidR="00A7639D" w:rsidRPr="004258BC" w:rsidRDefault="00B44E66" w:rsidP="00A7639D">
            <w:pPr>
              <w:overflowPunct/>
              <w:autoSpaceDE/>
              <w:autoSpaceDN/>
              <w:adjustRightInd/>
              <w:ind w:left="568" w:hanging="284"/>
              <w:textAlignment w:val="auto"/>
              <w:rPr>
                <w:bCs/>
                <w:lang w:val="en-US" w:eastAsia="ko-KR"/>
              </w:rPr>
            </w:pPr>
            <w:r>
              <w:rPr>
                <w:bCs/>
                <w:lang w:val="en-US" w:eastAsia="ko-KR"/>
              </w:rPr>
              <w:t>We can agree to either Option 1a or 2a in order to make progress</w:t>
            </w:r>
          </w:p>
          <w:p w14:paraId="117FDD05" w14:textId="77777777" w:rsidR="00A7639D" w:rsidRDefault="00A7639D" w:rsidP="00A7639D">
            <w:pPr>
              <w:rPr>
                <w:b/>
                <w:u w:val="single"/>
                <w:lang w:val="en-US" w:eastAsia="ko-KR"/>
              </w:rPr>
            </w:pPr>
            <w:r>
              <w:rPr>
                <w:b/>
                <w:u w:val="single"/>
                <w:lang w:val="en-US" w:eastAsia="ko-KR"/>
              </w:rPr>
              <w:t>Issue 5-1-3: Reference SSB to decide measurement type (intra- or inter-frequency)</w:t>
            </w:r>
          </w:p>
          <w:p w14:paraId="714EC50E" w14:textId="77777777" w:rsidR="00B44E66" w:rsidRPr="004258BC" w:rsidRDefault="00D1422E" w:rsidP="00A7639D">
            <w:pPr>
              <w:overflowPunct/>
              <w:autoSpaceDE/>
              <w:autoSpaceDN/>
              <w:adjustRightInd/>
              <w:ind w:left="568" w:hanging="284"/>
              <w:textAlignment w:val="auto"/>
              <w:rPr>
                <w:bCs/>
                <w:lang w:val="en-US" w:eastAsia="ko-KR"/>
              </w:rPr>
            </w:pPr>
            <w:r>
              <w:rPr>
                <w:bCs/>
                <w:lang w:val="en-US" w:eastAsia="ko-KR"/>
              </w:rPr>
              <w:t>Follow RAN2 agreement</w:t>
            </w:r>
          </w:p>
          <w:p w14:paraId="75EAABC9" w14:textId="77777777" w:rsidR="00A7639D" w:rsidRDefault="00A7639D" w:rsidP="00A7639D">
            <w:pPr>
              <w:rPr>
                <w:b/>
                <w:color w:val="000000" w:themeColor="text1"/>
                <w:u w:val="single"/>
                <w:lang w:val="en-US" w:eastAsia="ko-KR"/>
              </w:rPr>
            </w:pPr>
            <w:r>
              <w:rPr>
                <w:b/>
                <w:color w:val="000000" w:themeColor="text1"/>
                <w:u w:val="single"/>
                <w:lang w:val="en-US" w:eastAsia="ko-KR"/>
              </w:rPr>
              <w:t>Issue 5-1-4: Definition of SSB based intra-frequency measurement</w:t>
            </w:r>
          </w:p>
          <w:p w14:paraId="46CD280B" w14:textId="77777777" w:rsidR="00F96AFB" w:rsidRPr="000D62FD" w:rsidRDefault="00F96AFB" w:rsidP="00F96AFB">
            <w:pPr>
              <w:rPr>
                <w:bCs/>
                <w:lang w:val="en-US" w:eastAsia="ko-KR"/>
              </w:rPr>
            </w:pPr>
            <w:r>
              <w:rPr>
                <w:bCs/>
                <w:lang w:val="en-US" w:eastAsia="ko-KR"/>
              </w:rPr>
              <w:t>Align with RAN2 agreement</w:t>
            </w:r>
          </w:p>
          <w:p w14:paraId="478608BC" w14:textId="77777777" w:rsidR="00A7639D" w:rsidRDefault="00A7639D" w:rsidP="00A7639D">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7C09ECDC" w14:textId="77777777" w:rsidR="00F96AFB" w:rsidRPr="004258BC" w:rsidRDefault="009315B7" w:rsidP="00A7639D">
            <w:pPr>
              <w:overflowPunct/>
              <w:autoSpaceDE/>
              <w:autoSpaceDN/>
              <w:adjustRightInd/>
              <w:ind w:left="568" w:hanging="284"/>
              <w:textAlignment w:val="auto"/>
              <w:rPr>
                <w:bCs/>
                <w:color w:val="000000" w:themeColor="text1"/>
                <w:lang w:val="en-US" w:eastAsia="ko-KR"/>
              </w:rPr>
            </w:pPr>
            <w:r>
              <w:rPr>
                <w:bCs/>
                <w:color w:val="000000" w:themeColor="text1"/>
                <w:lang w:val="en-US" w:eastAsia="ko-KR"/>
              </w:rPr>
              <w:t>Follow RAN2 agreement.</w:t>
            </w:r>
          </w:p>
          <w:p w14:paraId="23D0A896" w14:textId="77777777" w:rsidR="00A7639D" w:rsidRDefault="00A7639D" w:rsidP="00A7639D">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6E0554A" w14:textId="77777777" w:rsidR="007D2ADD" w:rsidRPr="004258BC" w:rsidRDefault="007D2ADD" w:rsidP="00A7639D">
            <w:pPr>
              <w:overflowPunct/>
              <w:autoSpaceDE/>
              <w:autoSpaceDN/>
              <w:adjustRightInd/>
              <w:ind w:left="568" w:hanging="284"/>
              <w:textAlignment w:val="auto"/>
              <w:rPr>
                <w:bCs/>
                <w:lang w:val="en-US" w:eastAsia="ko-KR"/>
              </w:rPr>
            </w:pPr>
            <w:r>
              <w:rPr>
                <w:bCs/>
                <w:lang w:val="en-US" w:eastAsia="ko-KR"/>
              </w:rPr>
              <w:t>Align with RAN2 agreement</w:t>
            </w:r>
          </w:p>
          <w:p w14:paraId="3734C6B5" w14:textId="77777777" w:rsidR="00A7639D" w:rsidRDefault="00A7639D" w:rsidP="00A7639D">
            <w:pPr>
              <w:rPr>
                <w:b/>
                <w:color w:val="000000" w:themeColor="text1"/>
                <w:u w:val="single"/>
                <w:lang w:eastAsia="ko-KR"/>
              </w:rPr>
            </w:pPr>
            <w:r>
              <w:rPr>
                <w:b/>
                <w:color w:val="000000" w:themeColor="text1"/>
                <w:u w:val="single"/>
                <w:lang w:eastAsia="ko-KR"/>
              </w:rPr>
              <w:t>Issue 5-2-2: Inter-frequency without gap without capability</w:t>
            </w:r>
          </w:p>
          <w:p w14:paraId="7EB7EAE3" w14:textId="77777777" w:rsidR="00BF479E" w:rsidRPr="004258BC" w:rsidRDefault="00BF479E" w:rsidP="00A7639D">
            <w:pPr>
              <w:overflowPunct/>
              <w:autoSpaceDE/>
              <w:autoSpaceDN/>
              <w:adjustRightInd/>
              <w:ind w:left="568" w:hanging="284"/>
              <w:textAlignment w:val="auto"/>
              <w:rPr>
                <w:bCs/>
                <w:color w:val="000000" w:themeColor="text1"/>
                <w:lang w:eastAsia="ko-KR"/>
              </w:rPr>
            </w:pPr>
            <w:r>
              <w:rPr>
                <w:bCs/>
                <w:color w:val="000000" w:themeColor="text1"/>
                <w:lang w:eastAsia="ko-KR"/>
              </w:rPr>
              <w:t>We support option 1</w:t>
            </w:r>
          </w:p>
          <w:p w14:paraId="70BAFE33" w14:textId="77777777" w:rsidR="00A7639D" w:rsidRDefault="00A7639D" w:rsidP="00A7639D">
            <w:pPr>
              <w:rPr>
                <w:b/>
                <w:color w:val="000000" w:themeColor="text1"/>
                <w:u w:val="single"/>
                <w:lang w:eastAsia="ko-KR"/>
              </w:rPr>
            </w:pPr>
            <w:r>
              <w:rPr>
                <w:b/>
                <w:color w:val="000000" w:themeColor="text1"/>
                <w:u w:val="single"/>
                <w:lang w:eastAsia="ko-KR"/>
              </w:rPr>
              <w:t xml:space="preserve">Issue 5-2-3: Assumption on searcher </w:t>
            </w:r>
          </w:p>
          <w:p w14:paraId="50B6CE8E" w14:textId="77777777" w:rsidR="00110FA1" w:rsidRPr="004258BC" w:rsidRDefault="00110FA1" w:rsidP="00A7639D">
            <w:pPr>
              <w:overflowPunct/>
              <w:autoSpaceDE/>
              <w:autoSpaceDN/>
              <w:adjustRightInd/>
              <w:ind w:left="568" w:hanging="284"/>
              <w:textAlignment w:val="auto"/>
              <w:rPr>
                <w:bCs/>
                <w:color w:val="000000" w:themeColor="text1"/>
                <w:lang w:eastAsia="ko-KR"/>
              </w:rPr>
            </w:pPr>
            <w:r>
              <w:rPr>
                <w:bCs/>
                <w:color w:val="000000" w:themeColor="text1"/>
                <w:lang w:eastAsia="ko-KR"/>
              </w:rPr>
              <w:t>We support option 1</w:t>
            </w:r>
          </w:p>
          <w:p w14:paraId="101F0A4F" w14:textId="77777777" w:rsidR="00A7639D" w:rsidRDefault="00A7639D" w:rsidP="00A7639D">
            <w:pPr>
              <w:rPr>
                <w:b/>
                <w:u w:val="single"/>
                <w:lang w:val="en-US" w:eastAsia="ko-KR"/>
              </w:rPr>
            </w:pPr>
            <w:r>
              <w:rPr>
                <w:b/>
                <w:u w:val="single"/>
                <w:lang w:val="en-US" w:eastAsia="ko-KR"/>
              </w:rPr>
              <w:t>Issue 5-4-1: How much to extend time index delay in FR1 (PBCH-DMRS detection)</w:t>
            </w:r>
          </w:p>
          <w:p w14:paraId="11DB41AF" w14:textId="77777777" w:rsidR="00BC6942" w:rsidRPr="00CC1386" w:rsidRDefault="00BC6942" w:rsidP="00BC6942">
            <w:pPr>
              <w:rPr>
                <w:rFonts w:eastAsiaTheme="minorEastAsia"/>
                <w:lang w:val="en-US" w:eastAsia="zh-CN"/>
              </w:rPr>
            </w:pPr>
            <w:r>
              <w:rPr>
                <w:rFonts w:eastAsiaTheme="minorEastAsia"/>
                <w:lang w:val="en-US" w:eastAsia="zh-CN"/>
              </w:rPr>
              <w:t xml:space="preserve">We cannot agree with </w:t>
            </w:r>
            <w:r w:rsidR="00EA19F8">
              <w:rPr>
                <w:rFonts w:eastAsiaTheme="minorEastAsia"/>
                <w:lang w:val="en-US" w:eastAsia="zh-CN"/>
              </w:rPr>
              <w:t>the recommended WF. Option 2 is not the middle</w:t>
            </w:r>
            <w:r w:rsidR="00BF479E">
              <w:rPr>
                <w:rFonts w:eastAsiaTheme="minorEastAsia"/>
                <w:lang w:val="en-US" w:eastAsia="zh-CN"/>
              </w:rPr>
              <w:t xml:space="preserve"> </w:t>
            </w:r>
            <w:r w:rsidR="00EA19F8">
              <w:rPr>
                <w:rFonts w:eastAsiaTheme="minorEastAsia"/>
                <w:lang w:val="en-US" w:eastAsia="zh-CN"/>
              </w:rPr>
              <w:t>grou</w:t>
            </w:r>
            <w:r w:rsidR="00BF479E">
              <w:rPr>
                <w:rFonts w:eastAsiaTheme="minorEastAsia"/>
                <w:lang w:val="en-US" w:eastAsia="zh-CN"/>
              </w:rPr>
              <w:t>n</w:t>
            </w:r>
            <w:r w:rsidR="00EA19F8">
              <w:rPr>
                <w:rFonts w:eastAsiaTheme="minorEastAsia"/>
                <w:lang w:val="en-US" w:eastAsia="zh-CN"/>
              </w:rPr>
              <w:t xml:space="preserve">d. Most of the companies </w:t>
            </w:r>
            <w:r w:rsidR="00BF479E">
              <w:rPr>
                <w:rFonts w:eastAsiaTheme="minorEastAsia"/>
                <w:lang w:val="en-US" w:eastAsia="zh-CN"/>
              </w:rPr>
              <w:t xml:space="preserve">support either option 2 or option 3. Based on our simulation a minimum of </w:t>
            </w:r>
            <w:r w:rsidR="00EA19F8">
              <w:rPr>
                <w:rFonts w:eastAsiaTheme="minorEastAsia"/>
                <w:lang w:val="en-US" w:eastAsia="zh-CN"/>
              </w:rPr>
              <w:t>3 additional samples are needed.</w:t>
            </w:r>
            <w:r w:rsidRPr="00CC1386">
              <w:rPr>
                <w:rFonts w:eastAsiaTheme="minorEastAsia"/>
                <w:lang w:val="en-US" w:eastAsia="zh-CN"/>
              </w:rPr>
              <w:t xml:space="preserve"> </w:t>
            </w:r>
            <w:r w:rsidR="00BF479E">
              <w:rPr>
                <w:rFonts w:eastAsiaTheme="minorEastAsia"/>
                <w:lang w:val="en-US" w:eastAsia="zh-CN"/>
              </w:rPr>
              <w:t>Support Option 3.</w:t>
            </w:r>
          </w:p>
          <w:p w14:paraId="237386E8" w14:textId="77777777" w:rsidR="00A7639D" w:rsidRDefault="00A7639D" w:rsidP="00A7639D">
            <w:pPr>
              <w:rPr>
                <w:b/>
                <w:color w:val="000000" w:themeColor="text1"/>
                <w:u w:val="single"/>
                <w:lang w:val="en-US" w:eastAsia="ko-KR"/>
              </w:rPr>
            </w:pPr>
            <w:r>
              <w:rPr>
                <w:b/>
                <w:color w:val="000000" w:themeColor="text1"/>
                <w:u w:val="single"/>
                <w:lang w:val="en-US" w:eastAsia="ko-KR"/>
              </w:rPr>
              <w:t>Issue 5-5-2: Relaxation of accuracy levels for FR1</w:t>
            </w:r>
          </w:p>
          <w:p w14:paraId="220B2BD4" w14:textId="77777777" w:rsidR="00A7639D" w:rsidRDefault="0046687F" w:rsidP="00A7639D">
            <w:pPr>
              <w:rPr>
                <w:bCs/>
                <w:lang w:val="en-US" w:eastAsia="ko-KR"/>
              </w:rPr>
            </w:pPr>
            <w:r>
              <w:rPr>
                <w:bCs/>
                <w:lang w:val="en-US" w:eastAsia="ko-KR"/>
              </w:rPr>
              <w:t xml:space="preserve">We can compromise to Option 1, if </w:t>
            </w:r>
            <w:r w:rsidR="002B052B">
              <w:rPr>
                <w:bCs/>
                <w:lang w:val="en-US" w:eastAsia="ko-KR"/>
              </w:rPr>
              <w:t xml:space="preserve">the following </w:t>
            </w:r>
            <w:r>
              <w:rPr>
                <w:bCs/>
                <w:lang w:val="en-US" w:eastAsia="ko-KR"/>
              </w:rPr>
              <w:t>note</w:t>
            </w:r>
            <w:r w:rsidR="002B052B">
              <w:rPr>
                <w:bCs/>
                <w:lang w:val="en-US" w:eastAsia="ko-KR"/>
              </w:rPr>
              <w:t>,</w:t>
            </w:r>
            <w:r>
              <w:rPr>
                <w:bCs/>
                <w:lang w:val="en-US" w:eastAsia="ko-KR"/>
              </w:rPr>
              <w:t xml:space="preserve"> similar to </w:t>
            </w:r>
            <w:r w:rsidR="00065663">
              <w:rPr>
                <w:bCs/>
                <w:lang w:val="en-US" w:eastAsia="ko-KR"/>
              </w:rPr>
              <w:t>other issues in topic 4</w:t>
            </w:r>
            <w:r w:rsidR="002B052B">
              <w:rPr>
                <w:bCs/>
                <w:lang w:val="en-US" w:eastAsia="ko-KR"/>
              </w:rPr>
              <w:t>,</w:t>
            </w:r>
            <w:r w:rsidR="00065663">
              <w:rPr>
                <w:bCs/>
                <w:lang w:val="en-US" w:eastAsia="ko-KR"/>
              </w:rPr>
              <w:t xml:space="preserve"> can be added.</w:t>
            </w:r>
          </w:p>
          <w:p w14:paraId="219D2AAD" w14:textId="77777777" w:rsidR="002B052B" w:rsidRPr="004258BC" w:rsidRDefault="00EF1E16" w:rsidP="002B052B">
            <w:pPr>
              <w:overflowPunct/>
              <w:autoSpaceDE/>
              <w:autoSpaceDN/>
              <w:adjustRightInd/>
              <w:spacing w:after="120"/>
              <w:ind w:left="568" w:hanging="284"/>
              <w:textAlignment w:val="auto"/>
              <w:rPr>
                <w:rFonts w:eastAsia="SimSun"/>
                <w:color w:val="000000" w:themeColor="text1"/>
                <w:u w:val="single"/>
                <w:lang w:val="en-US" w:eastAsia="zh-CN"/>
              </w:rPr>
            </w:pPr>
            <w:r w:rsidRPr="004258BC">
              <w:rPr>
                <w:color w:val="000000" w:themeColor="text1"/>
                <w:u w:val="single"/>
                <w:lang w:val="en-US"/>
              </w:rPr>
              <w:t>Note: T</w:t>
            </w:r>
            <w:r w:rsidRPr="004258BC">
              <w:rPr>
                <w:u w:val="single"/>
                <w:lang w:val="en-US"/>
              </w:rPr>
              <w:t>est cases will be defined with AWGN channel following the same principle as in Rel15/16 requirements.</w:t>
            </w:r>
          </w:p>
          <w:p w14:paraId="257AED57" w14:textId="77777777" w:rsidR="00065663" w:rsidRPr="004258BC" w:rsidRDefault="00065663" w:rsidP="00A7639D">
            <w:pPr>
              <w:overflowPunct/>
              <w:autoSpaceDE/>
              <w:autoSpaceDN/>
              <w:adjustRightInd/>
              <w:textAlignment w:val="auto"/>
              <w:rPr>
                <w:bCs/>
                <w:lang w:val="en-US" w:eastAsia="ko-KR"/>
              </w:rPr>
            </w:pPr>
          </w:p>
        </w:tc>
      </w:tr>
      <w:tr w:rsidR="00791C7F" w14:paraId="7AADDDFD" w14:textId="77777777" w:rsidTr="006A1436">
        <w:tc>
          <w:tcPr>
            <w:tcW w:w="1272" w:type="dxa"/>
          </w:tcPr>
          <w:p w14:paraId="49C354F8" w14:textId="77777777" w:rsidR="00791C7F" w:rsidRPr="004258BC" w:rsidRDefault="00791C7F" w:rsidP="00A7639D">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59" w:type="dxa"/>
          </w:tcPr>
          <w:p w14:paraId="659F8D07" w14:textId="77777777" w:rsidR="00791C7F" w:rsidRDefault="00791C7F" w:rsidP="00791C7F">
            <w:pPr>
              <w:rPr>
                <w:b/>
                <w:u w:val="single"/>
                <w:lang w:val="en-US" w:eastAsia="ko-KR"/>
              </w:rPr>
            </w:pPr>
            <w:r>
              <w:rPr>
                <w:b/>
                <w:u w:val="single"/>
                <w:lang w:val="en-US" w:eastAsia="ko-KR"/>
              </w:rPr>
              <w:t>Issue 5-1-2: Whether to define requirements for scenario B-2</w:t>
            </w:r>
          </w:p>
          <w:p w14:paraId="34F224B4" w14:textId="77777777" w:rsidR="00791C7F" w:rsidRPr="004258BC" w:rsidRDefault="00EF1E16" w:rsidP="00791C7F">
            <w:pPr>
              <w:overflowPunct/>
              <w:autoSpaceDE/>
              <w:autoSpaceDN/>
              <w:adjustRightInd/>
              <w:textAlignment w:val="auto"/>
              <w:rPr>
                <w:rFonts w:eastAsiaTheme="minorEastAsia"/>
                <w:bCs/>
                <w:lang w:val="en-US" w:eastAsia="zh-CN"/>
              </w:rPr>
            </w:pPr>
            <w:r w:rsidRPr="004258BC">
              <w:rPr>
                <w:bCs/>
                <w:lang w:val="en-US" w:eastAsia="zh-CN"/>
              </w:rPr>
              <w:t>Revised Option 1a:</w:t>
            </w:r>
          </w:p>
          <w:p w14:paraId="4876DB17" w14:textId="77777777" w:rsidR="00870140" w:rsidRDefault="00A42E4B" w:rsidP="004258BC">
            <w:pPr>
              <w:pStyle w:val="ListParagraph"/>
              <w:numPr>
                <w:ilvl w:val="0"/>
                <w:numId w:val="9"/>
              </w:numPr>
              <w:overflowPunct/>
              <w:autoSpaceDE/>
              <w:autoSpaceDN/>
              <w:adjustRightInd/>
              <w:spacing w:after="120"/>
              <w:ind w:firstLineChars="0"/>
              <w:textAlignment w:val="auto"/>
              <w:rPr>
                <w:lang w:val="en-US" w:eastAsia="zh-CN"/>
              </w:rPr>
            </w:pPr>
            <w:r>
              <w:rPr>
                <w:rFonts w:eastAsia="SimSun"/>
                <w:b/>
                <w:bCs/>
                <w:lang w:val="en-US" w:eastAsia="zh-CN"/>
              </w:rPr>
              <w:t>Option 1a:</w:t>
            </w:r>
            <w:r>
              <w:rPr>
                <w:lang w:val="en-US" w:eastAsia="zh-CN"/>
              </w:rPr>
              <w:t xml:space="preserve"> Up to NW implementation</w:t>
            </w:r>
            <w:r w:rsidR="00A623AB">
              <w:rPr>
                <w:lang w:val="en-US" w:eastAsia="zh-CN"/>
              </w:rPr>
              <w:t xml:space="preserve"> and</w:t>
            </w:r>
            <w:r>
              <w:rPr>
                <w:lang w:val="en-US" w:eastAsia="zh-CN"/>
              </w:rPr>
              <w:t xml:space="preserve"> no </w:t>
            </w:r>
            <w:r w:rsidR="00EF1E16" w:rsidRPr="004258BC">
              <w:rPr>
                <w:highlight w:val="yellow"/>
                <w:lang w:val="en-US" w:eastAsia="zh-CN"/>
              </w:rPr>
              <w:t>additional</w:t>
            </w:r>
            <w:r>
              <w:rPr>
                <w:lang w:val="en-US" w:eastAsia="zh-CN"/>
              </w:rPr>
              <w:t xml:space="preserve"> requirements</w:t>
            </w:r>
            <w:r w:rsidR="00513670">
              <w:rPr>
                <w:lang w:val="en-US" w:eastAsia="zh-CN"/>
              </w:rPr>
              <w:t xml:space="preserve"> </w:t>
            </w:r>
            <w:r w:rsidR="00EF1E16" w:rsidRPr="004258BC">
              <w:rPr>
                <w:highlight w:val="yellow"/>
                <w:lang w:val="en-US" w:eastAsia="zh-CN"/>
              </w:rPr>
              <w:t>compared to scenario B-1</w:t>
            </w:r>
            <w:r>
              <w:rPr>
                <w:lang w:val="en-US" w:eastAsia="zh-CN"/>
              </w:rPr>
              <w:t xml:space="preserve"> are specified. </w:t>
            </w:r>
          </w:p>
          <w:p w14:paraId="12BFE90F" w14:textId="77777777" w:rsidR="00A42E4B" w:rsidRPr="004258BC" w:rsidRDefault="00A42E4B" w:rsidP="00791C7F">
            <w:pPr>
              <w:overflowPunct/>
              <w:autoSpaceDE/>
              <w:autoSpaceDN/>
              <w:adjustRightInd/>
              <w:textAlignment w:val="auto"/>
              <w:rPr>
                <w:rFonts w:eastAsiaTheme="minorEastAsia"/>
                <w:b/>
                <w:u w:val="single"/>
                <w:lang w:val="en-US" w:eastAsia="zh-CN"/>
              </w:rPr>
            </w:pPr>
          </w:p>
          <w:p w14:paraId="675CA6E9" w14:textId="77777777" w:rsidR="00791C7F" w:rsidRDefault="00791C7F" w:rsidP="00791C7F">
            <w:pPr>
              <w:rPr>
                <w:b/>
                <w:u w:val="single"/>
                <w:lang w:val="en-US" w:eastAsia="ko-KR"/>
              </w:rPr>
            </w:pPr>
            <w:r>
              <w:rPr>
                <w:b/>
                <w:u w:val="single"/>
                <w:lang w:val="en-US" w:eastAsia="ko-KR"/>
              </w:rPr>
              <w:lastRenderedPageBreak/>
              <w:t>Issue 5-1-3: Reference SSB to decide measurement type (intra- or inter-frequency)</w:t>
            </w:r>
          </w:p>
          <w:p w14:paraId="687C16E7" w14:textId="77777777" w:rsidR="007F3BAD" w:rsidRPr="004258BC" w:rsidRDefault="00EF1E16" w:rsidP="00791C7F">
            <w:pPr>
              <w:overflowPunct/>
              <w:autoSpaceDE/>
              <w:autoSpaceDN/>
              <w:adjustRightInd/>
              <w:textAlignment w:val="auto"/>
              <w:rPr>
                <w:rFonts w:eastAsiaTheme="minorEastAsia"/>
                <w:bCs/>
                <w:lang w:val="en-US" w:eastAsia="zh-CN"/>
              </w:rPr>
            </w:pPr>
            <w:r w:rsidRPr="004258BC">
              <w:rPr>
                <w:bCs/>
                <w:lang w:val="en-US" w:eastAsia="zh-CN"/>
              </w:rPr>
              <w:t>Follow RAN2 agreements.</w:t>
            </w:r>
          </w:p>
          <w:p w14:paraId="7B878916" w14:textId="77777777" w:rsidR="00A623AB" w:rsidRDefault="00A623AB" w:rsidP="00791C7F">
            <w:pPr>
              <w:rPr>
                <w:b/>
                <w:u w:val="single"/>
                <w:lang w:val="en-US" w:eastAsia="ko-KR"/>
              </w:rPr>
            </w:pPr>
          </w:p>
          <w:p w14:paraId="19A303C9" w14:textId="77777777" w:rsidR="00791C7F" w:rsidRDefault="00791C7F" w:rsidP="00791C7F">
            <w:pPr>
              <w:rPr>
                <w:b/>
                <w:color w:val="000000" w:themeColor="text1"/>
                <w:u w:val="single"/>
                <w:lang w:val="en-US" w:eastAsia="ko-KR"/>
              </w:rPr>
            </w:pPr>
            <w:r>
              <w:rPr>
                <w:b/>
                <w:color w:val="000000" w:themeColor="text1"/>
                <w:u w:val="single"/>
                <w:lang w:val="en-US" w:eastAsia="ko-KR"/>
              </w:rPr>
              <w:t>Issue 5-1-4: Definition of SSB based intra-frequency measurement</w:t>
            </w:r>
          </w:p>
          <w:p w14:paraId="1DD4F3FD" w14:textId="77777777" w:rsidR="00350C61" w:rsidRPr="00C1442D" w:rsidRDefault="00350C61" w:rsidP="00751AFF">
            <w:pPr>
              <w:rPr>
                <w:rFonts w:eastAsiaTheme="minorEastAsia"/>
                <w:bCs/>
                <w:lang w:val="en-US" w:eastAsia="zh-CN"/>
              </w:rPr>
            </w:pPr>
            <w:r>
              <w:rPr>
                <w:rFonts w:eastAsiaTheme="minorEastAsia" w:hint="eastAsia"/>
                <w:bCs/>
                <w:lang w:val="en-US" w:eastAsia="zh-CN"/>
              </w:rPr>
              <w:t>R</w:t>
            </w:r>
            <w:r>
              <w:rPr>
                <w:rFonts w:eastAsiaTheme="minorEastAsia"/>
                <w:bCs/>
                <w:lang w:val="en-US" w:eastAsia="zh-CN"/>
              </w:rPr>
              <w:t>evised option 1:</w:t>
            </w:r>
          </w:p>
          <w:p w14:paraId="0DA0ECB5" w14:textId="77777777" w:rsidR="00870140" w:rsidRDefault="00350C61" w:rsidP="004258BC">
            <w:pPr>
              <w:pStyle w:val="ListParagraph"/>
              <w:numPr>
                <w:ilvl w:val="0"/>
                <w:numId w:val="9"/>
              </w:numPr>
              <w:overflowPunct/>
              <w:autoSpaceDE/>
              <w:autoSpaceDN/>
              <w:adjustRightInd/>
              <w:spacing w:after="120"/>
              <w:ind w:firstLineChars="0"/>
              <w:textAlignment w:val="auto"/>
              <w:rPr>
                <w:rFonts w:eastAsia="SimSun"/>
                <w:bCs/>
                <w:lang w:val="en-US" w:eastAsia="zh-CN"/>
              </w:rPr>
            </w:pPr>
            <w:r>
              <w:rPr>
                <w:szCs w:val="21"/>
              </w:rPr>
              <w:t xml:space="preserve">Centre frequency of </w:t>
            </w:r>
            <w:r w:rsidR="00EF1E16" w:rsidRPr="004258BC">
              <w:rPr>
                <w:strike/>
                <w:szCs w:val="21"/>
              </w:rPr>
              <w:t xml:space="preserve">the </w:t>
            </w:r>
            <w:r>
              <w:rPr>
                <w:szCs w:val="21"/>
              </w:rPr>
              <w:t xml:space="preserve">reference SSB of the serving cell </w:t>
            </w:r>
            <w:r w:rsidR="00EF1E16" w:rsidRPr="004258BC">
              <w:rPr>
                <w:strike/>
                <w:szCs w:val="21"/>
              </w:rPr>
              <w:t xml:space="preserve">indicated for measurement </w:t>
            </w:r>
            <w:r>
              <w:rPr>
                <w:szCs w:val="21"/>
              </w:rPr>
              <w:t xml:space="preserve">and </w:t>
            </w:r>
            <w:r w:rsidR="00EF1E16" w:rsidRPr="004258BC">
              <w:rPr>
                <w:strike/>
                <w:szCs w:val="21"/>
              </w:rPr>
              <w:t xml:space="preserve">the </w:t>
            </w:r>
            <w:r>
              <w:rPr>
                <w:szCs w:val="21"/>
              </w:rPr>
              <w:t>centre frequency of the SSB of the neighbour cell are the same, and the subcarrier spacing of the two SSBs are also the same</w:t>
            </w:r>
            <w:r>
              <w:rPr>
                <w:rFonts w:hint="eastAsia"/>
                <w:szCs w:val="21"/>
              </w:rPr>
              <w:t>.</w:t>
            </w:r>
          </w:p>
          <w:p w14:paraId="71A58D47" w14:textId="77777777" w:rsidR="00751AFF" w:rsidRPr="00350C61" w:rsidRDefault="00751AFF" w:rsidP="00791C7F">
            <w:pPr>
              <w:rPr>
                <w:b/>
                <w:color w:val="000000" w:themeColor="text1"/>
                <w:u w:val="single"/>
                <w:lang w:val="en-US" w:eastAsia="ko-KR"/>
              </w:rPr>
            </w:pPr>
          </w:p>
          <w:p w14:paraId="7729DF77" w14:textId="77777777" w:rsidR="00791C7F" w:rsidRDefault="00791C7F" w:rsidP="00791C7F">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1C6ED00B" w14:textId="77777777" w:rsidR="00751AFF" w:rsidRPr="00C1442D" w:rsidRDefault="00751AFF" w:rsidP="00751AFF">
            <w:pPr>
              <w:rPr>
                <w:rFonts w:eastAsiaTheme="minorEastAsia"/>
                <w:bCs/>
                <w:lang w:val="en-US" w:eastAsia="zh-CN"/>
              </w:rPr>
            </w:pPr>
            <w:r w:rsidRPr="00C1442D">
              <w:rPr>
                <w:rFonts w:eastAsiaTheme="minorEastAsia" w:hint="eastAsia"/>
                <w:bCs/>
                <w:lang w:val="en-US" w:eastAsia="zh-CN"/>
              </w:rPr>
              <w:t>F</w:t>
            </w:r>
            <w:r w:rsidRPr="00C1442D">
              <w:rPr>
                <w:rFonts w:eastAsiaTheme="minorEastAsia"/>
                <w:bCs/>
                <w:lang w:val="en-US" w:eastAsia="zh-CN"/>
              </w:rPr>
              <w:t>ollow</w:t>
            </w:r>
            <w:r w:rsidR="007A6606">
              <w:rPr>
                <w:rFonts w:eastAsiaTheme="minorEastAsia"/>
                <w:bCs/>
                <w:lang w:val="en-US" w:eastAsia="zh-CN"/>
              </w:rPr>
              <w:t>ing</w:t>
            </w:r>
            <w:r w:rsidRPr="00C1442D">
              <w:rPr>
                <w:rFonts w:eastAsiaTheme="minorEastAsia"/>
                <w:bCs/>
                <w:lang w:val="en-US" w:eastAsia="zh-CN"/>
              </w:rPr>
              <w:t xml:space="preserve"> RAN2 agreements</w:t>
            </w:r>
            <w:r w:rsidR="007A6606">
              <w:rPr>
                <w:rFonts w:eastAsiaTheme="minorEastAsia"/>
                <w:bCs/>
                <w:lang w:val="en-US" w:eastAsia="zh-CN"/>
              </w:rPr>
              <w:t>, there is only one reference SSB being configured for serving cell measurement. No need to discuss the issue.</w:t>
            </w:r>
          </w:p>
          <w:p w14:paraId="622FFA8E" w14:textId="77777777" w:rsidR="00751AFF" w:rsidRPr="00751AFF" w:rsidRDefault="00751AFF" w:rsidP="00791C7F">
            <w:pPr>
              <w:rPr>
                <w:b/>
                <w:color w:val="000000" w:themeColor="text1"/>
                <w:u w:val="single"/>
                <w:lang w:val="en-US" w:eastAsia="ko-KR"/>
              </w:rPr>
            </w:pPr>
          </w:p>
          <w:p w14:paraId="65ABFB24" w14:textId="77777777" w:rsidR="00751AFF" w:rsidRDefault="00791C7F" w:rsidP="00791C7F">
            <w:pPr>
              <w:rPr>
                <w:b/>
                <w:color w:val="000000" w:themeColor="text1"/>
                <w:u w:val="single"/>
                <w:lang w:val="en-US" w:eastAsia="ko-KR"/>
              </w:rPr>
            </w:pPr>
            <w:r>
              <w:rPr>
                <w:b/>
                <w:color w:val="000000" w:themeColor="text1"/>
                <w:u w:val="single"/>
                <w:lang w:val="en-US" w:eastAsia="ko-KR"/>
              </w:rPr>
              <w:t xml:space="preserve">Issue 5-1-6: When both CD-SSB and NCD-SSB are configured for serving cell measurements </w:t>
            </w:r>
          </w:p>
          <w:p w14:paraId="11CE80F4" w14:textId="77777777" w:rsidR="00791C7F" w:rsidRDefault="00791C7F" w:rsidP="00791C7F">
            <w:pPr>
              <w:rPr>
                <w:b/>
                <w:color w:val="000000" w:themeColor="text1"/>
                <w:u w:val="single"/>
                <w:lang w:val="en-US" w:eastAsia="ko-KR"/>
              </w:rPr>
            </w:pPr>
            <w:r>
              <w:rPr>
                <w:b/>
                <w:color w:val="000000" w:themeColor="text1"/>
                <w:u w:val="single"/>
                <w:lang w:val="en-US" w:eastAsia="ko-KR"/>
              </w:rPr>
              <w:t>and both require MG (if scenario is supported)</w:t>
            </w:r>
          </w:p>
          <w:p w14:paraId="3A35C132" w14:textId="77777777" w:rsidR="007A6606" w:rsidRPr="00C1442D" w:rsidRDefault="007A6606" w:rsidP="007A6606">
            <w:pPr>
              <w:rPr>
                <w:rFonts w:eastAsiaTheme="minorEastAsia"/>
                <w:bCs/>
                <w:lang w:val="en-US" w:eastAsia="zh-CN"/>
              </w:rPr>
            </w:pPr>
            <w:r w:rsidRPr="00C1442D">
              <w:rPr>
                <w:rFonts w:eastAsiaTheme="minorEastAsia" w:hint="eastAsia"/>
                <w:bCs/>
                <w:lang w:val="en-US" w:eastAsia="zh-CN"/>
              </w:rPr>
              <w:t>F</w:t>
            </w:r>
            <w:r w:rsidRPr="00C1442D">
              <w:rPr>
                <w:rFonts w:eastAsiaTheme="minorEastAsia"/>
                <w:bCs/>
                <w:lang w:val="en-US" w:eastAsia="zh-CN"/>
              </w:rPr>
              <w:t>ollow</w:t>
            </w:r>
            <w:r>
              <w:rPr>
                <w:rFonts w:eastAsiaTheme="minorEastAsia"/>
                <w:bCs/>
                <w:lang w:val="en-US" w:eastAsia="zh-CN"/>
              </w:rPr>
              <w:t>ing</w:t>
            </w:r>
            <w:r w:rsidRPr="00C1442D">
              <w:rPr>
                <w:rFonts w:eastAsiaTheme="minorEastAsia"/>
                <w:bCs/>
                <w:lang w:val="en-US" w:eastAsia="zh-CN"/>
              </w:rPr>
              <w:t xml:space="preserve"> RAN2 agreements</w:t>
            </w:r>
            <w:r>
              <w:rPr>
                <w:rFonts w:eastAsiaTheme="minorEastAsia"/>
                <w:bCs/>
                <w:lang w:val="en-US" w:eastAsia="zh-CN"/>
              </w:rPr>
              <w:t>, there is only one reference SSB being configured for serving cell measurement. No need to discuss the issue.</w:t>
            </w:r>
          </w:p>
          <w:p w14:paraId="3B41699D" w14:textId="77777777" w:rsidR="00751AFF" w:rsidRPr="00751AFF" w:rsidRDefault="00751AFF" w:rsidP="00791C7F">
            <w:pPr>
              <w:rPr>
                <w:b/>
                <w:color w:val="000000" w:themeColor="text1"/>
                <w:u w:val="single"/>
                <w:lang w:val="en-US" w:eastAsia="ko-KR"/>
              </w:rPr>
            </w:pPr>
          </w:p>
          <w:p w14:paraId="577D8CB1" w14:textId="77777777" w:rsidR="00791C7F" w:rsidRDefault="00791C7F" w:rsidP="00791C7F">
            <w:pPr>
              <w:rPr>
                <w:b/>
                <w:color w:val="000000" w:themeColor="text1"/>
                <w:u w:val="single"/>
                <w:lang w:eastAsia="ko-KR"/>
              </w:rPr>
            </w:pPr>
            <w:r>
              <w:rPr>
                <w:b/>
                <w:color w:val="000000" w:themeColor="text1"/>
                <w:u w:val="single"/>
                <w:lang w:eastAsia="ko-KR"/>
              </w:rPr>
              <w:t>Issue 5-2-2: Inter-frequency without gap without capability</w:t>
            </w:r>
          </w:p>
          <w:p w14:paraId="068B4848" w14:textId="77777777" w:rsidR="00751AFF" w:rsidRPr="00C1442D" w:rsidRDefault="001D2C31" w:rsidP="00751AFF">
            <w:pPr>
              <w:rPr>
                <w:rFonts w:eastAsiaTheme="minorEastAsia"/>
                <w:bCs/>
                <w:lang w:val="en-US" w:eastAsia="zh-CN"/>
              </w:rPr>
            </w:pPr>
            <w:r>
              <w:rPr>
                <w:rFonts w:eastAsiaTheme="minorEastAsia"/>
                <w:bCs/>
                <w:lang w:val="en-US" w:eastAsia="zh-CN"/>
              </w:rPr>
              <w:t>Option 1 is fine. Not clear how it will be captured in the spec.</w:t>
            </w:r>
          </w:p>
          <w:p w14:paraId="2860ADCD" w14:textId="77777777" w:rsidR="00751AFF" w:rsidRDefault="00751AFF" w:rsidP="00791C7F">
            <w:pPr>
              <w:rPr>
                <w:b/>
                <w:color w:val="000000" w:themeColor="text1"/>
                <w:u w:val="single"/>
                <w:lang w:eastAsia="ko-KR"/>
              </w:rPr>
            </w:pPr>
          </w:p>
          <w:p w14:paraId="1FF85B6E" w14:textId="77777777" w:rsidR="00791C7F" w:rsidRDefault="00791C7F" w:rsidP="00791C7F">
            <w:pPr>
              <w:rPr>
                <w:b/>
                <w:color w:val="000000" w:themeColor="text1"/>
                <w:u w:val="single"/>
                <w:lang w:eastAsia="ko-KR"/>
              </w:rPr>
            </w:pPr>
            <w:r>
              <w:rPr>
                <w:b/>
                <w:color w:val="000000" w:themeColor="text1"/>
                <w:u w:val="single"/>
                <w:lang w:eastAsia="ko-KR"/>
              </w:rPr>
              <w:t xml:space="preserve">Issue 5-2-3: Assumption on searcher </w:t>
            </w:r>
          </w:p>
          <w:p w14:paraId="15D84928" w14:textId="77777777" w:rsidR="00751AFF" w:rsidRPr="00C1442D" w:rsidRDefault="00101C53" w:rsidP="00751AFF">
            <w:pPr>
              <w:rPr>
                <w:rFonts w:eastAsiaTheme="minorEastAsia"/>
                <w:bCs/>
                <w:lang w:val="en-US" w:eastAsia="zh-CN"/>
              </w:rPr>
            </w:pPr>
            <w:r>
              <w:rPr>
                <w:rFonts w:eastAsiaTheme="minorEastAsia"/>
                <w:bCs/>
                <w:lang w:val="en-US" w:eastAsia="zh-CN"/>
              </w:rPr>
              <w:t>Option 1.</w:t>
            </w:r>
          </w:p>
          <w:p w14:paraId="257B2DDE" w14:textId="77777777" w:rsidR="00751AFF" w:rsidRPr="00101C53" w:rsidRDefault="00751AFF" w:rsidP="00791C7F">
            <w:pPr>
              <w:rPr>
                <w:b/>
                <w:color w:val="000000" w:themeColor="text1"/>
                <w:u w:val="single"/>
                <w:lang w:eastAsia="ko-KR"/>
              </w:rPr>
            </w:pPr>
          </w:p>
          <w:p w14:paraId="019B692E" w14:textId="77777777" w:rsidR="00791C7F" w:rsidRDefault="00791C7F" w:rsidP="00791C7F">
            <w:pPr>
              <w:rPr>
                <w:b/>
                <w:color w:val="000000" w:themeColor="text1"/>
                <w:u w:val="single"/>
                <w:lang w:eastAsia="ko-KR"/>
              </w:rPr>
            </w:pPr>
            <w:r>
              <w:rPr>
                <w:b/>
                <w:color w:val="000000" w:themeColor="text1"/>
                <w:u w:val="single"/>
                <w:lang w:eastAsia="ko-KR"/>
              </w:rPr>
              <w:t>Issue 5-2-4: CSSF outside gap</w:t>
            </w:r>
          </w:p>
          <w:p w14:paraId="421EC0C9" w14:textId="77777777" w:rsidR="00751AFF" w:rsidRPr="00C1442D" w:rsidRDefault="00415DC5" w:rsidP="00751AFF">
            <w:pPr>
              <w:rPr>
                <w:rFonts w:eastAsiaTheme="minorEastAsia"/>
                <w:bCs/>
                <w:lang w:val="en-US" w:eastAsia="zh-CN"/>
              </w:rPr>
            </w:pPr>
            <w:r>
              <w:rPr>
                <w:rFonts w:eastAsiaTheme="minorEastAsia"/>
                <w:bCs/>
                <w:lang w:val="en-US" w:eastAsia="zh-CN"/>
              </w:rPr>
              <w:t>Option 2 is in principle fine. However, we don’t see there could be case for Y &gt; 1 for RedCap UE. Thus, we propose to consider one layer of inter-frequency measurement without gap, i.e., Y =1.</w:t>
            </w:r>
          </w:p>
          <w:p w14:paraId="30D6A5E7" w14:textId="77777777" w:rsidR="00751AFF" w:rsidRDefault="00751AFF" w:rsidP="00791C7F">
            <w:pPr>
              <w:rPr>
                <w:b/>
                <w:color w:val="000000" w:themeColor="text1"/>
                <w:u w:val="single"/>
                <w:lang w:eastAsia="ko-KR"/>
              </w:rPr>
            </w:pPr>
          </w:p>
          <w:p w14:paraId="35A76DC7" w14:textId="77777777" w:rsidR="00791C7F" w:rsidRDefault="00791C7F" w:rsidP="00791C7F">
            <w:pPr>
              <w:rPr>
                <w:b/>
                <w:color w:val="000000" w:themeColor="text1"/>
                <w:u w:val="single"/>
                <w:lang w:val="en-US" w:eastAsia="ko-KR"/>
              </w:rPr>
            </w:pPr>
            <w:r>
              <w:rPr>
                <w:b/>
                <w:color w:val="000000" w:themeColor="text1"/>
                <w:u w:val="single"/>
                <w:lang w:val="en-US" w:eastAsia="ko-KR"/>
              </w:rPr>
              <w:t>Issue 5-2-5: Whether to support for per-FR/per-UE gap</w:t>
            </w:r>
          </w:p>
          <w:p w14:paraId="732B437B" w14:textId="77777777" w:rsidR="00751AFF" w:rsidRPr="00C1442D" w:rsidRDefault="000204CE" w:rsidP="00751AFF">
            <w:pPr>
              <w:rPr>
                <w:rFonts w:eastAsiaTheme="minorEastAsia"/>
                <w:bCs/>
                <w:lang w:val="en-US" w:eastAsia="zh-CN"/>
              </w:rPr>
            </w:pPr>
            <w:r>
              <w:rPr>
                <w:rFonts w:eastAsiaTheme="minorEastAsia"/>
                <w:bCs/>
                <w:lang w:val="en-US" w:eastAsia="zh-CN"/>
              </w:rPr>
              <w:t xml:space="preserve">Option 2 is preferred. </w:t>
            </w:r>
          </w:p>
          <w:p w14:paraId="5DC8BDDE" w14:textId="77777777" w:rsidR="00751AFF" w:rsidRPr="00CB1207" w:rsidRDefault="00751AFF" w:rsidP="00791C7F">
            <w:pPr>
              <w:rPr>
                <w:rFonts w:eastAsia="Malgun Gothic"/>
                <w:b/>
                <w:color w:val="000000" w:themeColor="text1"/>
                <w:u w:val="single"/>
                <w:lang w:val="en-US" w:eastAsia="ko-KR"/>
              </w:rPr>
            </w:pPr>
          </w:p>
          <w:p w14:paraId="7928D4F9" w14:textId="77777777" w:rsidR="00791C7F" w:rsidRDefault="00791C7F" w:rsidP="00791C7F">
            <w:pPr>
              <w:rPr>
                <w:b/>
                <w:u w:val="single"/>
                <w:lang w:val="en-US" w:eastAsia="ko-KR"/>
              </w:rPr>
            </w:pPr>
            <w:r>
              <w:rPr>
                <w:b/>
                <w:u w:val="single"/>
                <w:lang w:val="en-US" w:eastAsia="ko-KR"/>
              </w:rPr>
              <w:t>Issue 5-4-1: How much to extend time index delay in FR1 (PBCH-DMRS detection)</w:t>
            </w:r>
          </w:p>
          <w:p w14:paraId="2E7F40CE" w14:textId="77777777" w:rsidR="00DC1AF9" w:rsidRDefault="00DC1AF9" w:rsidP="00791C7F">
            <w:pPr>
              <w:rPr>
                <w:rFonts w:eastAsiaTheme="minorEastAsia"/>
                <w:bCs/>
                <w:lang w:val="en-US" w:eastAsia="zh-CN"/>
              </w:rPr>
            </w:pPr>
            <w:r>
              <w:rPr>
                <w:rFonts w:eastAsiaTheme="minorEastAsia"/>
                <w:bCs/>
                <w:lang w:val="en-US" w:eastAsia="zh-CN"/>
              </w:rPr>
              <w:t>We support the recommended WF.</w:t>
            </w:r>
          </w:p>
          <w:p w14:paraId="62E5EB7C" w14:textId="77777777" w:rsidR="00CB1207" w:rsidRPr="00CB1207" w:rsidRDefault="00CB1207" w:rsidP="00791C7F">
            <w:pPr>
              <w:rPr>
                <w:rFonts w:eastAsiaTheme="minorEastAsia"/>
                <w:bCs/>
                <w:lang w:val="en-US" w:eastAsia="zh-CN"/>
              </w:rPr>
            </w:pPr>
          </w:p>
          <w:p w14:paraId="2987ED48" w14:textId="77777777" w:rsidR="00791C7F" w:rsidRDefault="00791C7F" w:rsidP="00791C7F">
            <w:pPr>
              <w:rPr>
                <w:b/>
                <w:color w:val="000000" w:themeColor="text1"/>
                <w:u w:val="single"/>
                <w:lang w:val="en-US" w:eastAsia="ko-KR"/>
              </w:rPr>
            </w:pPr>
            <w:r>
              <w:rPr>
                <w:b/>
                <w:color w:val="000000" w:themeColor="text1"/>
                <w:u w:val="single"/>
                <w:lang w:val="en-US" w:eastAsia="ko-KR"/>
              </w:rPr>
              <w:t>Issue 5-5-2: Relaxation of accuracy levels for FR1</w:t>
            </w:r>
          </w:p>
          <w:p w14:paraId="5EA6B8F3" w14:textId="77777777" w:rsidR="00751AFF" w:rsidRPr="00DC1AF9" w:rsidRDefault="00DC1AF9" w:rsidP="00791C7F">
            <w:pPr>
              <w:rPr>
                <w:rFonts w:eastAsiaTheme="minorEastAsia"/>
                <w:bCs/>
                <w:color w:val="000000" w:themeColor="text1"/>
                <w:lang w:val="en-US" w:eastAsia="zh-CN"/>
              </w:rPr>
            </w:pPr>
            <w:r w:rsidRPr="00DC1AF9">
              <w:rPr>
                <w:rFonts w:eastAsiaTheme="minorEastAsia" w:hint="eastAsia"/>
                <w:bCs/>
                <w:color w:val="000000" w:themeColor="text1"/>
                <w:lang w:val="en-US" w:eastAsia="zh-CN"/>
              </w:rPr>
              <w:lastRenderedPageBreak/>
              <w:t>O</w:t>
            </w:r>
            <w:r w:rsidRPr="00DC1AF9">
              <w:rPr>
                <w:rFonts w:eastAsiaTheme="minorEastAsia"/>
                <w:bCs/>
                <w:color w:val="000000" w:themeColor="text1"/>
                <w:lang w:val="en-US" w:eastAsia="zh-CN"/>
              </w:rPr>
              <w:t>ption 1.</w:t>
            </w:r>
          </w:p>
          <w:p w14:paraId="3D121B4B" w14:textId="77777777" w:rsidR="00791C7F" w:rsidRPr="00791C7F" w:rsidRDefault="00791C7F" w:rsidP="00A7639D">
            <w:pPr>
              <w:rPr>
                <w:b/>
                <w:u w:val="single"/>
                <w:lang w:val="en-US" w:eastAsia="ko-KR"/>
              </w:rPr>
            </w:pPr>
          </w:p>
        </w:tc>
      </w:tr>
      <w:tr w:rsidR="00980E0F" w14:paraId="2E54D876" w14:textId="77777777" w:rsidTr="006A1436">
        <w:tc>
          <w:tcPr>
            <w:tcW w:w="1272" w:type="dxa"/>
          </w:tcPr>
          <w:p w14:paraId="7B2A39A1" w14:textId="77777777" w:rsidR="00980E0F" w:rsidRPr="00980E0F" w:rsidRDefault="00980E0F" w:rsidP="00A7639D">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lastRenderedPageBreak/>
              <w:t>CMCC2</w:t>
            </w:r>
          </w:p>
        </w:tc>
        <w:tc>
          <w:tcPr>
            <w:tcW w:w="8359" w:type="dxa"/>
          </w:tcPr>
          <w:p w14:paraId="1DF1C61C" w14:textId="77777777" w:rsidR="00980E0F" w:rsidRDefault="00980E0F" w:rsidP="00980E0F">
            <w:pPr>
              <w:rPr>
                <w:b/>
                <w:color w:val="000000" w:themeColor="text1"/>
                <w:u w:val="single"/>
                <w:lang w:eastAsia="ko-KR"/>
              </w:rPr>
            </w:pPr>
            <w:r>
              <w:rPr>
                <w:b/>
                <w:color w:val="000000" w:themeColor="text1"/>
                <w:u w:val="single"/>
                <w:lang w:eastAsia="ko-KR"/>
              </w:rPr>
              <w:t>Issue 5-2-4: CSSF outside gap</w:t>
            </w:r>
          </w:p>
          <w:p w14:paraId="5F49D3F2" w14:textId="77777777" w:rsidR="00980E0F" w:rsidRPr="00980E0F" w:rsidRDefault="00980E0F" w:rsidP="00980E0F">
            <w:pPr>
              <w:rPr>
                <w:rFonts w:eastAsiaTheme="minorEastAsia"/>
                <w:b/>
                <w:u w:val="single"/>
                <w:lang w:val="en-US" w:eastAsia="zh-CN"/>
              </w:rPr>
            </w:pPr>
            <w:r>
              <w:rPr>
                <w:rFonts w:eastAsiaTheme="minorEastAsia" w:hint="eastAsia"/>
                <w:b/>
                <w:u w:val="single"/>
                <w:lang w:val="en-US" w:eastAsia="zh-CN"/>
              </w:rPr>
              <w:t>Question to vivo on issue 5-2-4 CSSF outside gap, what is the reason to limit only one layer of inter-frequency measurement without gap is considered? Anyway the other half searcher will be shared by the inter without gap MOs, there is no additional request on UE capability if more than 1 inter without gap MOs are configured.</w:t>
            </w:r>
          </w:p>
        </w:tc>
      </w:tr>
      <w:tr w:rsidR="009C4DD7" w14:paraId="41D8EEAA" w14:textId="77777777" w:rsidTr="006A1436">
        <w:tc>
          <w:tcPr>
            <w:tcW w:w="1272" w:type="dxa"/>
          </w:tcPr>
          <w:p w14:paraId="0800EFC7" w14:textId="77777777" w:rsidR="009C4DD7" w:rsidRPr="00C20B01" w:rsidRDefault="009C4DD7" w:rsidP="009C4DD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59" w:type="dxa"/>
          </w:tcPr>
          <w:p w14:paraId="26FB4EA8" w14:textId="77777777" w:rsidR="009C4DD7" w:rsidRDefault="009C4DD7" w:rsidP="009C4DD7">
            <w:pPr>
              <w:rPr>
                <w:b/>
                <w:u w:val="single"/>
                <w:lang w:val="en-US" w:eastAsia="ko-KR"/>
              </w:rPr>
            </w:pPr>
            <w:r>
              <w:rPr>
                <w:b/>
                <w:u w:val="single"/>
                <w:lang w:val="en-US" w:eastAsia="ko-KR"/>
              </w:rPr>
              <w:t>Issue 5-1-2: Whether to define requirements for scenario B-2</w:t>
            </w:r>
          </w:p>
          <w:p w14:paraId="120540B3" w14:textId="77777777" w:rsidR="009C4DD7" w:rsidRPr="00C20B01" w:rsidRDefault="00C20B01" w:rsidP="009C4DD7">
            <w:pPr>
              <w:overflowPunct/>
              <w:autoSpaceDE/>
              <w:autoSpaceDN/>
              <w:adjustRightInd/>
              <w:textAlignment w:val="auto"/>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option 1a or option 2a, to limit the impact on requirements.</w:t>
            </w:r>
          </w:p>
          <w:p w14:paraId="6E8FD94F" w14:textId="77777777" w:rsidR="009C4DD7" w:rsidRDefault="009C4DD7" w:rsidP="009C4DD7">
            <w:pPr>
              <w:rPr>
                <w:b/>
                <w:u w:val="single"/>
                <w:lang w:val="en-US" w:eastAsia="ko-KR"/>
              </w:rPr>
            </w:pPr>
            <w:r>
              <w:rPr>
                <w:b/>
                <w:u w:val="single"/>
                <w:lang w:val="en-US" w:eastAsia="ko-KR"/>
              </w:rPr>
              <w:t>Issue 5-1-3: Reference SSB to decide measurement type (intra- or inter-frequency)</w:t>
            </w:r>
          </w:p>
          <w:p w14:paraId="1F909414" w14:textId="77777777" w:rsidR="009C4DD7" w:rsidRPr="007D4DF9" w:rsidRDefault="00C20B01" w:rsidP="009C4DD7">
            <w:pPr>
              <w:overflowPunct/>
              <w:autoSpaceDE/>
              <w:autoSpaceDN/>
              <w:adjustRightInd/>
              <w:textAlignment w:val="auto"/>
              <w:rPr>
                <w:bCs/>
                <w:lang w:val="en-US" w:eastAsia="ko-KR"/>
              </w:rPr>
            </w:pPr>
            <w:r>
              <w:rPr>
                <w:bCs/>
                <w:lang w:val="en-US" w:eastAsia="ko-KR"/>
              </w:rPr>
              <w:t>OK to f</w:t>
            </w:r>
            <w:r w:rsidR="009C4DD7">
              <w:rPr>
                <w:bCs/>
                <w:lang w:val="en-US" w:eastAsia="ko-KR"/>
              </w:rPr>
              <w:t>ollow RAN2 agreement</w:t>
            </w:r>
          </w:p>
          <w:p w14:paraId="088D77CB" w14:textId="77777777" w:rsidR="009C4DD7" w:rsidRDefault="009C4DD7" w:rsidP="009C4DD7">
            <w:pPr>
              <w:rPr>
                <w:b/>
                <w:color w:val="000000" w:themeColor="text1"/>
                <w:u w:val="single"/>
                <w:lang w:val="en-US" w:eastAsia="ko-KR"/>
              </w:rPr>
            </w:pPr>
            <w:r>
              <w:rPr>
                <w:b/>
                <w:color w:val="000000" w:themeColor="text1"/>
                <w:u w:val="single"/>
                <w:lang w:val="en-US" w:eastAsia="ko-KR"/>
              </w:rPr>
              <w:t>Issue 5-1-4: Definition of SSB based intra-frequency measurement</w:t>
            </w:r>
          </w:p>
          <w:p w14:paraId="363966E3" w14:textId="77777777" w:rsidR="009C4DD7" w:rsidRPr="000D62FD" w:rsidRDefault="00720AF1" w:rsidP="009C4DD7">
            <w:pPr>
              <w:rPr>
                <w:bCs/>
                <w:lang w:val="en-US" w:eastAsia="ko-KR"/>
              </w:rPr>
            </w:pPr>
            <w:r>
              <w:rPr>
                <w:bCs/>
                <w:lang w:val="en-US" w:eastAsia="ko-KR"/>
              </w:rPr>
              <w:t>Slightly prefer option 3. OK to a</w:t>
            </w:r>
            <w:r w:rsidR="009C4DD7">
              <w:rPr>
                <w:bCs/>
                <w:lang w:val="en-US" w:eastAsia="ko-KR"/>
              </w:rPr>
              <w:t>lign with RAN2 agreement</w:t>
            </w:r>
          </w:p>
          <w:p w14:paraId="532CD886" w14:textId="77777777" w:rsidR="009C4DD7" w:rsidRDefault="009C4DD7" w:rsidP="009C4DD7">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7A7B6026" w14:textId="77777777" w:rsidR="009C4DD7" w:rsidRPr="007D4DF9" w:rsidRDefault="009C4DD7" w:rsidP="009C4DD7">
            <w:pPr>
              <w:overflowPunct/>
              <w:autoSpaceDE/>
              <w:autoSpaceDN/>
              <w:adjustRightInd/>
              <w:textAlignment w:val="auto"/>
              <w:rPr>
                <w:bCs/>
                <w:color w:val="000000" w:themeColor="text1"/>
                <w:lang w:val="en-US" w:eastAsia="ko-KR"/>
              </w:rPr>
            </w:pPr>
            <w:r>
              <w:rPr>
                <w:bCs/>
                <w:color w:val="000000" w:themeColor="text1"/>
                <w:lang w:val="en-US" w:eastAsia="ko-KR"/>
              </w:rPr>
              <w:t>Follow RAN2 agreement.</w:t>
            </w:r>
            <w:r w:rsidR="00720AF1">
              <w:rPr>
                <w:bCs/>
                <w:color w:val="000000" w:themeColor="text1"/>
                <w:lang w:val="en-US" w:eastAsia="ko-KR"/>
              </w:rPr>
              <w:t xml:space="preserve"> If confirmed, option 2 is fine.</w:t>
            </w:r>
          </w:p>
          <w:p w14:paraId="6A2478FB" w14:textId="77777777" w:rsidR="009C4DD7" w:rsidRDefault="009C4DD7" w:rsidP="009C4DD7">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144213AC" w14:textId="77777777" w:rsidR="009C4DD7" w:rsidRPr="007D4DF9" w:rsidRDefault="00720AF1" w:rsidP="009C4DD7">
            <w:pPr>
              <w:overflowPunct/>
              <w:autoSpaceDE/>
              <w:autoSpaceDN/>
              <w:adjustRightInd/>
              <w:textAlignment w:val="auto"/>
              <w:rPr>
                <w:bCs/>
                <w:lang w:val="en-US" w:eastAsia="ko-KR"/>
              </w:rPr>
            </w:pPr>
            <w:r>
              <w:rPr>
                <w:bCs/>
                <w:lang w:val="en-US" w:eastAsia="ko-KR"/>
              </w:rPr>
              <w:t>Similar to previous issue.</w:t>
            </w:r>
          </w:p>
          <w:p w14:paraId="45F962D5" w14:textId="77777777" w:rsidR="009C4DD7" w:rsidRDefault="009C4DD7" w:rsidP="009C4DD7">
            <w:pPr>
              <w:rPr>
                <w:b/>
                <w:color w:val="000000" w:themeColor="text1"/>
                <w:u w:val="single"/>
                <w:lang w:eastAsia="ko-KR"/>
              </w:rPr>
            </w:pPr>
            <w:r>
              <w:rPr>
                <w:b/>
                <w:color w:val="000000" w:themeColor="text1"/>
                <w:u w:val="single"/>
                <w:lang w:eastAsia="ko-KR"/>
              </w:rPr>
              <w:t>Issue 5-2-2: Inter-frequency without gap without capability</w:t>
            </w:r>
          </w:p>
          <w:p w14:paraId="0B516BCF" w14:textId="77777777" w:rsidR="009C4DD7" w:rsidRPr="007D4DF9" w:rsidRDefault="009C4DD7" w:rsidP="009C4DD7">
            <w:pPr>
              <w:overflowPunct/>
              <w:autoSpaceDE/>
              <w:autoSpaceDN/>
              <w:adjustRightInd/>
              <w:textAlignment w:val="auto"/>
              <w:rPr>
                <w:bCs/>
                <w:color w:val="000000" w:themeColor="text1"/>
                <w:lang w:eastAsia="ko-KR"/>
              </w:rPr>
            </w:pPr>
            <w:r>
              <w:rPr>
                <w:bCs/>
                <w:color w:val="000000" w:themeColor="text1"/>
                <w:lang w:eastAsia="ko-KR"/>
              </w:rPr>
              <w:t>We support option 1</w:t>
            </w:r>
          </w:p>
          <w:p w14:paraId="4DA1A34A" w14:textId="77777777" w:rsidR="009C4DD7" w:rsidRDefault="009C4DD7" w:rsidP="009C4DD7">
            <w:pPr>
              <w:rPr>
                <w:b/>
                <w:color w:val="000000" w:themeColor="text1"/>
                <w:u w:val="single"/>
                <w:lang w:eastAsia="ko-KR"/>
              </w:rPr>
            </w:pPr>
            <w:r>
              <w:rPr>
                <w:b/>
                <w:color w:val="000000" w:themeColor="text1"/>
                <w:u w:val="single"/>
                <w:lang w:eastAsia="ko-KR"/>
              </w:rPr>
              <w:t xml:space="preserve">Issue 5-2-3: Assumption on searcher </w:t>
            </w:r>
          </w:p>
          <w:p w14:paraId="4D022579" w14:textId="77777777" w:rsidR="009C4DD7" w:rsidRPr="007D4DF9" w:rsidRDefault="00AB52D6" w:rsidP="009C4DD7">
            <w:pPr>
              <w:overflowPunct/>
              <w:autoSpaceDE/>
              <w:autoSpaceDN/>
              <w:adjustRightInd/>
              <w:textAlignment w:val="auto"/>
              <w:rPr>
                <w:bCs/>
                <w:color w:val="000000" w:themeColor="text1"/>
                <w:lang w:eastAsia="ko-KR"/>
              </w:rPr>
            </w:pPr>
            <w:r>
              <w:rPr>
                <w:bCs/>
                <w:color w:val="000000" w:themeColor="text1"/>
                <w:lang w:eastAsia="ko-KR"/>
              </w:rPr>
              <w:t>O</w:t>
            </w:r>
            <w:r w:rsidR="009C4DD7">
              <w:rPr>
                <w:bCs/>
                <w:color w:val="000000" w:themeColor="text1"/>
                <w:lang w:eastAsia="ko-KR"/>
              </w:rPr>
              <w:t xml:space="preserve">ption </w:t>
            </w:r>
            <w:r>
              <w:rPr>
                <w:bCs/>
                <w:color w:val="000000" w:themeColor="text1"/>
                <w:lang w:eastAsia="ko-KR"/>
              </w:rPr>
              <w:t>1 is also fine.</w:t>
            </w:r>
          </w:p>
          <w:p w14:paraId="666479C2" w14:textId="77777777" w:rsidR="009C4DD7" w:rsidRDefault="009C4DD7" w:rsidP="009C4DD7">
            <w:pPr>
              <w:rPr>
                <w:b/>
                <w:color w:val="000000" w:themeColor="text1"/>
                <w:u w:val="single"/>
                <w:lang w:val="en-US" w:eastAsia="ko-KR"/>
              </w:rPr>
            </w:pPr>
            <w:r>
              <w:rPr>
                <w:b/>
                <w:color w:val="000000" w:themeColor="text1"/>
                <w:u w:val="single"/>
                <w:lang w:val="en-US" w:eastAsia="ko-KR"/>
              </w:rPr>
              <w:t>Issue 5-5-2: Relaxation of accuracy levels for FR1</w:t>
            </w:r>
          </w:p>
          <w:p w14:paraId="379FE969" w14:textId="77777777" w:rsidR="009C4DD7" w:rsidRPr="007D4DF9" w:rsidRDefault="00AB52D6" w:rsidP="009C4DD7">
            <w:pPr>
              <w:overflowPunct/>
              <w:autoSpaceDE/>
              <w:autoSpaceDN/>
              <w:adjustRightInd/>
              <w:spacing w:after="120"/>
              <w:textAlignment w:val="auto"/>
              <w:rPr>
                <w:rFonts w:eastAsia="SimSun"/>
                <w:color w:val="000000" w:themeColor="text1"/>
                <w:u w:val="single"/>
                <w:lang w:val="en-US" w:eastAsia="zh-CN"/>
              </w:rPr>
            </w:pPr>
            <w:r>
              <w:rPr>
                <w:bCs/>
                <w:lang w:val="en-US" w:eastAsia="ko-KR"/>
              </w:rPr>
              <w:t>Option 1 is fine.</w:t>
            </w:r>
          </w:p>
          <w:p w14:paraId="0CCA2422" w14:textId="77777777" w:rsidR="009C4DD7" w:rsidRDefault="009C4DD7" w:rsidP="009C4DD7">
            <w:pPr>
              <w:rPr>
                <w:b/>
                <w:color w:val="000000" w:themeColor="text1"/>
                <w:u w:val="single"/>
                <w:lang w:eastAsia="ko-KR"/>
              </w:rPr>
            </w:pPr>
          </w:p>
        </w:tc>
      </w:tr>
      <w:tr w:rsidR="00B0153A" w14:paraId="4C71D671" w14:textId="77777777" w:rsidTr="006A1436">
        <w:tc>
          <w:tcPr>
            <w:tcW w:w="1272" w:type="dxa"/>
          </w:tcPr>
          <w:p w14:paraId="3A48C015" w14:textId="77777777" w:rsidR="00B0153A" w:rsidRDefault="00B0153A" w:rsidP="00B0153A">
            <w:pPr>
              <w:spacing w:after="120"/>
              <w:rPr>
                <w:color w:val="000000" w:themeColor="text1"/>
                <w:lang w:val="en-US" w:eastAsia="zh-CN"/>
              </w:rPr>
            </w:pPr>
            <w:r>
              <w:rPr>
                <w:color w:val="000000" w:themeColor="text1"/>
                <w:lang w:val="en-US"/>
              </w:rPr>
              <w:t>MediaTek</w:t>
            </w:r>
          </w:p>
        </w:tc>
        <w:tc>
          <w:tcPr>
            <w:tcW w:w="8359" w:type="dxa"/>
          </w:tcPr>
          <w:p w14:paraId="13FDB4AE" w14:textId="77777777" w:rsidR="00B0153A" w:rsidRDefault="00B0153A" w:rsidP="00B0153A">
            <w:pPr>
              <w:rPr>
                <w:b/>
                <w:u w:val="single"/>
                <w:lang w:val="en-US" w:eastAsia="ko-KR"/>
              </w:rPr>
            </w:pPr>
            <w:r>
              <w:rPr>
                <w:b/>
                <w:u w:val="single"/>
                <w:lang w:val="en-US" w:eastAsia="ko-KR"/>
              </w:rPr>
              <w:t>Issue 5-1-2: Whether to define requirements for scenario B-2</w:t>
            </w:r>
          </w:p>
          <w:p w14:paraId="070942E4" w14:textId="77777777" w:rsidR="00B0153A" w:rsidRPr="00C7078A" w:rsidRDefault="00B0153A" w:rsidP="00B0153A">
            <w:pPr>
              <w:rPr>
                <w:bCs/>
                <w:lang w:val="en-US" w:eastAsia="ko-KR"/>
              </w:rPr>
            </w:pPr>
            <w:r w:rsidRPr="00C7078A">
              <w:rPr>
                <w:bCs/>
                <w:lang w:val="en-US" w:eastAsia="ko-KR"/>
              </w:rPr>
              <w:t>We can compromise to option 2a.</w:t>
            </w:r>
          </w:p>
          <w:p w14:paraId="0957E9D7" w14:textId="77777777" w:rsidR="00B0153A" w:rsidRPr="00C7078A" w:rsidRDefault="00B0153A" w:rsidP="00B0153A">
            <w:pPr>
              <w:rPr>
                <w:b/>
                <w:u w:val="single"/>
                <w:lang w:val="en-US" w:eastAsia="ko-KR"/>
              </w:rPr>
            </w:pPr>
            <w:r w:rsidRPr="00C7078A">
              <w:rPr>
                <w:b/>
                <w:u w:val="single"/>
                <w:lang w:val="en-US" w:eastAsia="ko-KR"/>
              </w:rPr>
              <w:t>Issue 5-1-3: Reference SSB to decide measurement type (intra- or inter-frequency)</w:t>
            </w:r>
          </w:p>
          <w:p w14:paraId="0CB29BC0" w14:textId="77777777" w:rsidR="00B0153A" w:rsidRDefault="00B0153A" w:rsidP="00B0153A">
            <w:pPr>
              <w:rPr>
                <w:b/>
                <w:color w:val="000000" w:themeColor="text1"/>
                <w:u w:val="single"/>
                <w:lang w:val="en-US" w:eastAsia="ko-KR"/>
              </w:rPr>
            </w:pPr>
            <w:r w:rsidRPr="00C7078A">
              <w:rPr>
                <w:b/>
                <w:color w:val="000000" w:themeColor="text1"/>
                <w:u w:val="single"/>
                <w:lang w:val="en-US" w:eastAsia="ko-KR"/>
              </w:rPr>
              <w:t>Issue 5-1-4: Definition of SSB based intra-frequency measurement</w:t>
            </w:r>
          </w:p>
          <w:tbl>
            <w:tblPr>
              <w:tblStyle w:val="TableGrid"/>
              <w:tblW w:w="0" w:type="auto"/>
              <w:tblLook w:val="04A0" w:firstRow="1" w:lastRow="0" w:firstColumn="1" w:lastColumn="0" w:noHBand="0" w:noVBand="1"/>
            </w:tblPr>
            <w:tblGrid>
              <w:gridCol w:w="8133"/>
            </w:tblGrid>
            <w:tr w:rsidR="00B0153A" w14:paraId="0705A554" w14:textId="77777777" w:rsidTr="00870140">
              <w:tc>
                <w:tcPr>
                  <w:tcW w:w="8133" w:type="dxa"/>
                </w:tcPr>
                <w:p w14:paraId="3B0DC288" w14:textId="77777777" w:rsidR="00B0153A" w:rsidRDefault="00B0153A" w:rsidP="00B0153A">
                  <w:pPr>
                    <w:rPr>
                      <w:b/>
                      <w:color w:val="000000" w:themeColor="text1"/>
                      <w:u w:val="single"/>
                      <w:lang w:val="en-US" w:eastAsia="ko-KR"/>
                    </w:rPr>
                  </w:pPr>
                  <w:r>
                    <w:rPr>
                      <w:rStyle w:val="Strong"/>
                    </w:rPr>
                    <w:t>Agreements via email – from offline RAN2#105 – second round:</w:t>
                  </w:r>
                </w:p>
                <w:p w14:paraId="19ECB493" w14:textId="77777777" w:rsidR="00B0153A" w:rsidRDefault="00B0153A" w:rsidP="00B0153A">
                  <w:pPr>
                    <w:pStyle w:val="NormalWeb"/>
                    <w:jc w:val="both"/>
                  </w:pPr>
                  <w:r>
                    <w:t>For how to indicate serving cell MO for RedCap UE, adopt solution A-2.</w:t>
                  </w:r>
                </w:p>
                <w:p w14:paraId="28D824B9" w14:textId="77777777" w:rsidR="00B0153A" w:rsidRPr="00C7078A" w:rsidRDefault="00B0153A" w:rsidP="00B0153A">
                  <w:pPr>
                    <w:pStyle w:val="NormalWeb"/>
                    <w:numPr>
                      <w:ilvl w:val="0"/>
                      <w:numId w:val="70"/>
                    </w:numPr>
                    <w:jc w:val="both"/>
                    <w:rPr>
                      <w:lang w:eastAsia="zh-CN"/>
                    </w:rPr>
                  </w:pPr>
                  <w:r>
                    <w:t xml:space="preserve">Solution A-2: Optionally configures a BWP-specific servingCellMO under BWP-DownlinkDedicated IE when the BWP-DownlinkDedicated contains nonCellDefiningSSB-r17. If the field is present, the UE uses this servingCellMO for </w:t>
                  </w:r>
                  <w:r>
                    <w:lastRenderedPageBreak/>
                    <w:t>serving cell measurements, otherwise, the UE uses legacy servingCellMO IE under ServingCellConfig.</w:t>
                  </w:r>
                </w:p>
              </w:tc>
            </w:tr>
          </w:tbl>
          <w:p w14:paraId="7EA42C01" w14:textId="77777777" w:rsidR="00B0153A" w:rsidRPr="00C7078A" w:rsidRDefault="00B0153A" w:rsidP="00B0153A">
            <w:pPr>
              <w:pStyle w:val="NormalWeb"/>
              <w:shd w:val="clear" w:color="auto" w:fill="FFFFFF"/>
              <w:spacing w:before="0" w:beforeAutospacing="0" w:after="0" w:afterAutospacing="0"/>
              <w:rPr>
                <w:bCs/>
                <w:color w:val="000000" w:themeColor="text1"/>
                <w:lang w:val="en-US" w:eastAsia="ko-KR"/>
              </w:rPr>
            </w:pPr>
            <w:r w:rsidRPr="00C7078A">
              <w:rPr>
                <w:bCs/>
                <w:color w:val="000000" w:themeColor="text1"/>
                <w:lang w:val="en-US" w:eastAsia="ko-KR"/>
              </w:rPr>
              <w:lastRenderedPageBreak/>
              <w:t>To our understanding, the NW can do one of two things:</w:t>
            </w:r>
          </w:p>
          <w:p w14:paraId="7B390DCF" w14:textId="77777777" w:rsidR="00B0153A" w:rsidRPr="00C7078A" w:rsidRDefault="00B0153A" w:rsidP="00B0153A">
            <w:pPr>
              <w:numPr>
                <w:ilvl w:val="0"/>
                <w:numId w:val="71"/>
              </w:numPr>
              <w:shd w:val="clear" w:color="auto" w:fill="FFFFFF"/>
              <w:spacing w:after="0" w:line="240" w:lineRule="auto"/>
              <w:rPr>
                <w:rFonts w:eastAsia="Arial Unicode MS"/>
                <w:bCs/>
                <w:color w:val="000000" w:themeColor="text1"/>
                <w:lang w:val="en-US" w:eastAsia="ko-KR"/>
              </w:rPr>
            </w:pPr>
            <w:r w:rsidRPr="00C7078A">
              <w:rPr>
                <w:rFonts w:eastAsia="Arial Unicode MS"/>
                <w:bCs/>
                <w:color w:val="000000" w:themeColor="text1"/>
                <w:lang w:val="en-US" w:eastAsia="ko-KR"/>
              </w:rPr>
              <w:t>Configure an MO for a BWP in which case the NCD SSB is used</w:t>
            </w:r>
          </w:p>
          <w:p w14:paraId="56D3AA52" w14:textId="77777777" w:rsidR="00B0153A" w:rsidRPr="00C7078A" w:rsidRDefault="00B0153A" w:rsidP="00B0153A">
            <w:pPr>
              <w:numPr>
                <w:ilvl w:val="0"/>
                <w:numId w:val="71"/>
              </w:numPr>
              <w:shd w:val="clear" w:color="auto" w:fill="FFFFFF"/>
              <w:spacing w:after="0" w:line="240" w:lineRule="auto"/>
              <w:rPr>
                <w:rFonts w:eastAsia="Arial Unicode MS"/>
                <w:bCs/>
                <w:color w:val="000000" w:themeColor="text1"/>
                <w:lang w:val="en-US" w:eastAsia="ko-KR"/>
              </w:rPr>
            </w:pPr>
            <w:r w:rsidRPr="00C7078A">
              <w:rPr>
                <w:rFonts w:eastAsia="Arial Unicode MS"/>
                <w:bCs/>
                <w:color w:val="000000" w:themeColor="text1"/>
                <w:lang w:val="en-US" w:eastAsia="ko-KR"/>
              </w:rPr>
              <w:t>Don't configure an MO for a BWP, in which case the cell specific MO is to be used (and this always points to the CD-SSB)</w:t>
            </w:r>
          </w:p>
          <w:p w14:paraId="1139E9D4" w14:textId="77777777" w:rsidR="00B0153A" w:rsidRPr="00C7078A" w:rsidRDefault="00B0153A" w:rsidP="00B0153A">
            <w:pPr>
              <w:rPr>
                <w:bCs/>
                <w:color w:val="000000" w:themeColor="text1"/>
                <w:lang w:val="en-US" w:eastAsia="ko-KR"/>
              </w:rPr>
            </w:pPr>
            <w:r w:rsidRPr="00C7078A">
              <w:rPr>
                <w:bCs/>
                <w:color w:val="000000" w:themeColor="text1"/>
                <w:lang w:val="en-US" w:eastAsia="ko-KR"/>
              </w:rPr>
              <w:t>Thus, we support option 3 (i.e. to have the SSB within the active BWP).</w:t>
            </w:r>
          </w:p>
          <w:p w14:paraId="75CC1BEA" w14:textId="77777777" w:rsidR="00B0153A" w:rsidRDefault="00B0153A" w:rsidP="00B0153A">
            <w:pPr>
              <w:rPr>
                <w:b/>
                <w:color w:val="000000" w:themeColor="text1"/>
                <w:u w:val="single"/>
                <w:lang w:val="en-US" w:eastAsia="ko-KR"/>
              </w:rPr>
            </w:pPr>
            <w:r w:rsidRPr="00C7078A">
              <w:rPr>
                <w:b/>
                <w:color w:val="000000" w:themeColor="text1"/>
                <w:u w:val="single"/>
                <w:lang w:val="en-US" w:eastAsia="ko-KR"/>
              </w:rPr>
              <w:t>Issue 5-1-5: When both CD-SSB and NCD-SSB are configured for serving cell measurements</w:t>
            </w:r>
          </w:p>
          <w:p w14:paraId="3257DF2A" w14:textId="77777777" w:rsidR="00B0153A" w:rsidRPr="00C7078A" w:rsidRDefault="00B0153A" w:rsidP="00B0153A">
            <w:pPr>
              <w:rPr>
                <w:bCs/>
                <w:color w:val="000000" w:themeColor="text1"/>
                <w:lang w:val="en-US" w:eastAsia="ko-KR"/>
              </w:rPr>
            </w:pPr>
            <w:r w:rsidRPr="00C7078A">
              <w:rPr>
                <w:bCs/>
                <w:color w:val="000000" w:themeColor="text1"/>
                <w:lang w:val="en-US" w:eastAsia="ko-KR"/>
              </w:rPr>
              <w:t xml:space="preserve">We support option 2, for the same reason mentioned in the previous issue. </w:t>
            </w:r>
          </w:p>
          <w:p w14:paraId="70190B2C" w14:textId="77777777" w:rsidR="00B0153A" w:rsidRDefault="00B0153A" w:rsidP="00B0153A">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0BCE8AAD" w14:textId="77777777" w:rsidR="00B0153A" w:rsidRPr="00C7078A" w:rsidRDefault="00B0153A" w:rsidP="00B0153A">
            <w:pPr>
              <w:rPr>
                <w:bCs/>
                <w:color w:val="000000" w:themeColor="text1"/>
                <w:lang w:val="en-US" w:eastAsia="ko-KR"/>
              </w:rPr>
            </w:pPr>
            <w:r w:rsidRPr="00C7078A">
              <w:rPr>
                <w:bCs/>
                <w:color w:val="000000" w:themeColor="text1"/>
                <w:lang w:val="en-US" w:eastAsia="ko-KR"/>
              </w:rPr>
              <w:t xml:space="preserve">Option 5 is agreeable. </w:t>
            </w:r>
          </w:p>
          <w:p w14:paraId="0DAAD3B6" w14:textId="77777777" w:rsidR="00B0153A" w:rsidRDefault="00B0153A" w:rsidP="00B0153A">
            <w:pPr>
              <w:rPr>
                <w:b/>
                <w:color w:val="000000" w:themeColor="text1"/>
                <w:u w:val="single"/>
                <w:lang w:eastAsia="ko-KR"/>
              </w:rPr>
            </w:pPr>
            <w:r>
              <w:rPr>
                <w:b/>
                <w:color w:val="000000" w:themeColor="text1"/>
                <w:u w:val="single"/>
                <w:lang w:eastAsia="ko-KR"/>
              </w:rPr>
              <w:t>Issue 5-2-2: Inter-frequency without gap without capability</w:t>
            </w:r>
          </w:p>
          <w:p w14:paraId="6D889DD1" w14:textId="77777777" w:rsidR="00B0153A" w:rsidRPr="00C7078A" w:rsidRDefault="00B0153A" w:rsidP="00B0153A">
            <w:pPr>
              <w:rPr>
                <w:bCs/>
                <w:color w:val="000000" w:themeColor="text1"/>
                <w:lang w:eastAsia="ko-KR"/>
              </w:rPr>
            </w:pPr>
            <w:r w:rsidRPr="00C7078A">
              <w:rPr>
                <w:bCs/>
                <w:color w:val="000000" w:themeColor="text1"/>
                <w:lang w:eastAsia="ko-KR"/>
              </w:rPr>
              <w:t>This issue is related to MO and the definition of intra-frequency measurements, hence we bring the current agreement from RAN2:</w:t>
            </w:r>
          </w:p>
          <w:tbl>
            <w:tblPr>
              <w:tblStyle w:val="TableGrid"/>
              <w:tblW w:w="0" w:type="auto"/>
              <w:tblLook w:val="04A0" w:firstRow="1" w:lastRow="0" w:firstColumn="1" w:lastColumn="0" w:noHBand="0" w:noVBand="1"/>
            </w:tblPr>
            <w:tblGrid>
              <w:gridCol w:w="8133"/>
            </w:tblGrid>
            <w:tr w:rsidR="00B0153A" w14:paraId="3A9266F0" w14:textId="77777777" w:rsidTr="00870140">
              <w:tc>
                <w:tcPr>
                  <w:tcW w:w="8133" w:type="dxa"/>
                </w:tcPr>
                <w:p w14:paraId="2D1B5DAD" w14:textId="77777777" w:rsidR="00B0153A" w:rsidRDefault="00B0153A" w:rsidP="00B0153A">
                  <w:r>
                    <w:rPr>
                      <w:rStyle w:val="Strong"/>
                    </w:rPr>
                    <w:t xml:space="preserve">Agreements via email – from offline RAN2#105 – second round: </w:t>
                  </w:r>
                  <w:r>
                    <w:t>For how to indicate serving cell MO for RedCap UE, adopt solution A-2.</w:t>
                  </w:r>
                </w:p>
                <w:p w14:paraId="0DE58E57" w14:textId="77777777" w:rsidR="00B0153A" w:rsidRPr="00C7078A" w:rsidRDefault="00B0153A" w:rsidP="00B0153A">
                  <w:pPr>
                    <w:pStyle w:val="NormalWeb"/>
                    <w:numPr>
                      <w:ilvl w:val="0"/>
                      <w:numId w:val="70"/>
                    </w:numPr>
                    <w:jc w:val="both"/>
                    <w:rPr>
                      <w:lang w:eastAsia="zh-CN"/>
                    </w:rPr>
                  </w:pPr>
                  <w:r>
                    <w:t>Solution A-2: Optionally configures a BWP-specific servingCellMO under BWP-DownlinkDedicated IE when the BWP-DownlinkDedicated contains nonCellDefiningSSB-r17. If the field is present, the UE uses this servingCellMO for serving cell measurements, otherwise, the UE uses legacy servingCellMO IE under ServingCellConfig.</w:t>
                  </w:r>
                </w:p>
              </w:tc>
            </w:tr>
          </w:tbl>
          <w:p w14:paraId="1D83DC08" w14:textId="77777777" w:rsidR="00B0153A" w:rsidRPr="00C7078A" w:rsidRDefault="00B0153A" w:rsidP="00B0153A">
            <w:pPr>
              <w:pStyle w:val="NormalWeb"/>
              <w:shd w:val="clear" w:color="auto" w:fill="FFFFFF"/>
              <w:spacing w:before="0" w:beforeAutospacing="0" w:after="0" w:afterAutospacing="0"/>
              <w:rPr>
                <w:bCs/>
                <w:color w:val="000000" w:themeColor="text1"/>
                <w:lang w:val="en-US" w:eastAsia="ko-KR"/>
              </w:rPr>
            </w:pPr>
            <w:r w:rsidRPr="00C7078A">
              <w:rPr>
                <w:bCs/>
                <w:color w:val="000000" w:themeColor="text1"/>
                <w:lang w:val="en-US" w:eastAsia="ko-KR"/>
              </w:rPr>
              <w:t>To our understanding, the NW can do one of two things:</w:t>
            </w:r>
          </w:p>
          <w:p w14:paraId="669CE663" w14:textId="77777777" w:rsidR="00B0153A" w:rsidRPr="00C7078A" w:rsidRDefault="00B0153A" w:rsidP="00B0153A">
            <w:pPr>
              <w:numPr>
                <w:ilvl w:val="0"/>
                <w:numId w:val="71"/>
              </w:numPr>
              <w:shd w:val="clear" w:color="auto" w:fill="FFFFFF"/>
              <w:spacing w:after="0" w:line="240" w:lineRule="auto"/>
              <w:rPr>
                <w:rFonts w:eastAsia="Arial Unicode MS"/>
                <w:bCs/>
                <w:color w:val="000000" w:themeColor="text1"/>
                <w:lang w:val="en-US" w:eastAsia="ko-KR"/>
              </w:rPr>
            </w:pPr>
            <w:r w:rsidRPr="00C7078A">
              <w:rPr>
                <w:rFonts w:eastAsia="Arial Unicode MS"/>
                <w:bCs/>
                <w:color w:val="000000" w:themeColor="text1"/>
                <w:lang w:val="en-US" w:eastAsia="ko-KR"/>
              </w:rPr>
              <w:t>Configure an MO for a BWP in which case the NCD SSB is used</w:t>
            </w:r>
          </w:p>
          <w:p w14:paraId="2C3F48BF" w14:textId="77777777" w:rsidR="00B0153A" w:rsidRPr="00C7078A" w:rsidRDefault="00B0153A" w:rsidP="00B0153A">
            <w:pPr>
              <w:numPr>
                <w:ilvl w:val="0"/>
                <w:numId w:val="71"/>
              </w:numPr>
              <w:shd w:val="clear" w:color="auto" w:fill="FFFFFF"/>
              <w:spacing w:after="0" w:line="240" w:lineRule="auto"/>
              <w:rPr>
                <w:rFonts w:eastAsia="Arial Unicode MS"/>
                <w:bCs/>
                <w:color w:val="000000" w:themeColor="text1"/>
                <w:lang w:val="en-US" w:eastAsia="ko-KR"/>
              </w:rPr>
            </w:pPr>
            <w:r w:rsidRPr="00C7078A">
              <w:rPr>
                <w:rFonts w:eastAsia="Arial Unicode MS"/>
                <w:bCs/>
                <w:color w:val="000000" w:themeColor="text1"/>
                <w:lang w:val="en-US" w:eastAsia="ko-KR"/>
              </w:rPr>
              <w:t>Don't configure an MO for a BWP, in which case the cell specific MO is to be used (and this always points to the CD-SSB)</w:t>
            </w:r>
          </w:p>
          <w:p w14:paraId="12D686A1" w14:textId="77777777" w:rsidR="00B0153A" w:rsidRPr="00C7078A" w:rsidRDefault="00B0153A" w:rsidP="00B0153A">
            <w:pPr>
              <w:rPr>
                <w:bCs/>
                <w:color w:val="000000" w:themeColor="text1"/>
                <w:lang w:val="en-US" w:eastAsia="ko-KR"/>
              </w:rPr>
            </w:pPr>
            <w:r w:rsidRPr="00C7078A">
              <w:rPr>
                <w:bCs/>
                <w:color w:val="000000" w:themeColor="text1"/>
                <w:lang w:val="en-US" w:eastAsia="ko-KR"/>
              </w:rPr>
              <w:t xml:space="preserve">Now, given that there is no condition of defining the fixed reference SSB, hence, we don’t think there is a need to support this issue. In addition, as we commented during the GTW that the existing rel-16 requirements of ‘inter-frequency without gap’ </w:t>
            </w:r>
            <w:r>
              <w:rPr>
                <w:bCs/>
                <w:color w:val="000000" w:themeColor="text1"/>
                <w:lang w:val="en-US" w:eastAsia="ko-KR"/>
              </w:rPr>
              <w:t>is not applicable</w:t>
            </w:r>
            <w:r w:rsidRPr="00C7078A">
              <w:rPr>
                <w:bCs/>
                <w:color w:val="000000" w:themeColor="text1"/>
                <w:lang w:val="en-US" w:eastAsia="ko-KR"/>
              </w:rPr>
              <w:t xml:space="preserve"> for RedCap</w:t>
            </w:r>
            <w:r>
              <w:rPr>
                <w:bCs/>
                <w:color w:val="000000" w:themeColor="text1"/>
                <w:lang w:val="en-US" w:eastAsia="ko-KR"/>
              </w:rPr>
              <w:t xml:space="preserve"> rel-17</w:t>
            </w:r>
            <w:r w:rsidRPr="00C7078A">
              <w:rPr>
                <w:bCs/>
                <w:color w:val="000000" w:themeColor="text1"/>
                <w:lang w:val="en-US" w:eastAsia="ko-KR"/>
              </w:rPr>
              <w:t xml:space="preserve"> because the</w:t>
            </w:r>
            <w:r>
              <w:rPr>
                <w:bCs/>
                <w:color w:val="000000" w:themeColor="text1"/>
                <w:lang w:val="en-US" w:eastAsia="ko-KR"/>
              </w:rPr>
              <w:t xml:space="preserve"> current</w:t>
            </w:r>
            <w:r w:rsidRPr="00C7078A">
              <w:rPr>
                <w:bCs/>
                <w:color w:val="000000" w:themeColor="text1"/>
                <w:lang w:val="en-US" w:eastAsia="ko-KR"/>
              </w:rPr>
              <w:t xml:space="preserve"> specs </w:t>
            </w:r>
            <w:r>
              <w:rPr>
                <w:bCs/>
                <w:color w:val="000000" w:themeColor="text1"/>
                <w:lang w:val="en-US" w:eastAsia="ko-KR"/>
              </w:rPr>
              <w:t>have the following</w:t>
            </w:r>
            <w:r w:rsidRPr="00C7078A">
              <w:rPr>
                <w:bCs/>
                <w:color w:val="000000" w:themeColor="text1"/>
                <w:lang w:val="en-US" w:eastAsia="ko-KR"/>
              </w:rPr>
              <w:t xml:space="preserve"> [</w:t>
            </w:r>
            <w:r>
              <w:rPr>
                <w:bCs/>
                <w:color w:val="000000" w:themeColor="text1"/>
                <w:lang w:val="en-US" w:eastAsia="ko-KR"/>
              </w:rPr>
              <w:t>R4-2207095</w:t>
            </w:r>
            <w:r w:rsidRPr="00C7078A">
              <w:rPr>
                <w:bCs/>
                <w:color w:val="000000" w:themeColor="text1"/>
                <w:lang w:val="en-US" w:eastAsia="ko-KR"/>
              </w:rPr>
              <w:t>]:</w:t>
            </w:r>
          </w:p>
          <w:p w14:paraId="4AF78DA7" w14:textId="77777777" w:rsidR="00B0153A" w:rsidRDefault="00B0153A" w:rsidP="00B0153A">
            <w:pPr>
              <w:rPr>
                <w:bCs/>
                <w:color w:val="000000" w:themeColor="text1"/>
                <w:lang w:eastAsia="ko-KR"/>
              </w:rPr>
            </w:pPr>
            <w:r>
              <w:rPr>
                <w:bCs/>
                <w:color w:val="000000" w:themeColor="text1"/>
                <w:lang w:eastAsia="ko-KR"/>
              </w:rPr>
              <w:t>“</w:t>
            </w:r>
            <w:r w:rsidRPr="00C7078A">
              <w:rPr>
                <w:highlight w:val="green"/>
                <w:lang w:eastAsia="zh-CN"/>
              </w:rPr>
              <w:t xml:space="preserve">Note: Non-CA capable UE is not expected to indicate support of </w:t>
            </w:r>
            <w:r w:rsidRPr="00C7078A">
              <w:rPr>
                <w:i/>
                <w:iCs/>
                <w:highlight w:val="green"/>
                <w:lang w:eastAsia="zh-CN"/>
              </w:rPr>
              <w:t>interFrequencyMeas-Nogap-r16</w:t>
            </w:r>
            <w:r>
              <w:rPr>
                <w:bCs/>
                <w:color w:val="000000" w:themeColor="text1"/>
                <w:lang w:eastAsia="ko-KR"/>
              </w:rPr>
              <w:t>”.</w:t>
            </w:r>
          </w:p>
          <w:p w14:paraId="16021E3B" w14:textId="77777777" w:rsidR="00B0153A" w:rsidRPr="00C7078A" w:rsidRDefault="00B0153A" w:rsidP="00B0153A">
            <w:pPr>
              <w:rPr>
                <w:bCs/>
                <w:color w:val="000000" w:themeColor="text1"/>
                <w:lang w:eastAsia="ko-KR"/>
              </w:rPr>
            </w:pPr>
            <w:r>
              <w:rPr>
                <w:bCs/>
                <w:color w:val="000000" w:themeColor="text1"/>
                <w:lang w:eastAsia="ko-KR"/>
              </w:rPr>
              <w:t xml:space="preserve">Therefore, we don’t support defining new inter-frequency without gap requirements in RAN4 in rel-17. </w:t>
            </w:r>
          </w:p>
          <w:p w14:paraId="6A4E79C0" w14:textId="77777777" w:rsidR="00B0153A" w:rsidRDefault="00B0153A" w:rsidP="00B0153A">
            <w:pPr>
              <w:rPr>
                <w:b/>
                <w:color w:val="000000" w:themeColor="text1"/>
                <w:u w:val="single"/>
                <w:lang w:eastAsia="ko-KR"/>
              </w:rPr>
            </w:pPr>
            <w:r>
              <w:rPr>
                <w:b/>
                <w:color w:val="000000" w:themeColor="text1"/>
                <w:u w:val="single"/>
                <w:lang w:eastAsia="ko-KR"/>
              </w:rPr>
              <w:t xml:space="preserve">Issue 5-2-3: Assumption on searcher </w:t>
            </w:r>
          </w:p>
          <w:p w14:paraId="5FA19D0E" w14:textId="77777777" w:rsidR="00B0153A" w:rsidRPr="00C7078A" w:rsidRDefault="00B0153A" w:rsidP="00B0153A">
            <w:pPr>
              <w:rPr>
                <w:bCs/>
                <w:color w:val="000000" w:themeColor="text1"/>
                <w:lang w:eastAsia="ko-KR"/>
              </w:rPr>
            </w:pPr>
            <w:r w:rsidRPr="00C7078A">
              <w:rPr>
                <w:bCs/>
                <w:color w:val="000000" w:themeColor="text1"/>
                <w:lang w:eastAsia="ko-KR"/>
              </w:rPr>
              <w:t xml:space="preserve">It is not clear which agreement is referred to in here, because the agreement in issue 5-2-1 doesn’t mention that RAN4 requirements are reused or new RAN4 requirements are going to be defined, thus, </w:t>
            </w:r>
            <w:r w:rsidRPr="00C7078A">
              <w:rPr>
                <w:b/>
                <w:color w:val="000000" w:themeColor="text1"/>
                <w:lang w:eastAsia="ko-KR"/>
              </w:rPr>
              <w:t>we support option 2</w:t>
            </w:r>
            <w:r w:rsidRPr="00C7078A">
              <w:rPr>
                <w:bCs/>
                <w:color w:val="000000" w:themeColor="text1"/>
                <w:lang w:eastAsia="ko-KR"/>
              </w:rPr>
              <w:t>.</w:t>
            </w:r>
            <w:r>
              <w:rPr>
                <w:bCs/>
                <w:color w:val="000000" w:themeColor="text1"/>
                <w:lang w:eastAsia="ko-KR"/>
              </w:rPr>
              <w:t xml:space="preserve"> In addition, given that the majority of companies are in support of option 2, hence the proponents of option 1 may compromise to option 2.</w:t>
            </w:r>
          </w:p>
          <w:p w14:paraId="561307EA" w14:textId="77777777" w:rsidR="00B0153A" w:rsidRDefault="00B0153A" w:rsidP="00B0153A">
            <w:pPr>
              <w:rPr>
                <w:b/>
                <w:color w:val="000000" w:themeColor="text1"/>
                <w:u w:val="single"/>
                <w:lang w:eastAsia="ko-KR"/>
              </w:rPr>
            </w:pPr>
            <w:r>
              <w:rPr>
                <w:b/>
                <w:color w:val="000000" w:themeColor="text1"/>
                <w:u w:val="single"/>
                <w:lang w:eastAsia="ko-KR"/>
              </w:rPr>
              <w:t>Issue 5-2-4: CSSF outside gap</w:t>
            </w:r>
          </w:p>
          <w:p w14:paraId="33237014" w14:textId="77777777" w:rsidR="00B0153A" w:rsidRDefault="00B0153A" w:rsidP="00B0153A">
            <w:pPr>
              <w:rPr>
                <w:bCs/>
                <w:color w:val="000000" w:themeColor="text1"/>
                <w:lang w:eastAsia="ko-KR"/>
              </w:rPr>
            </w:pPr>
            <w:r w:rsidRPr="00C7078A">
              <w:rPr>
                <w:bCs/>
                <w:color w:val="000000" w:themeColor="text1"/>
                <w:lang w:eastAsia="ko-KR"/>
              </w:rPr>
              <w:t xml:space="preserve">Same comment as in the previous issue. It is clear that we agreed on the signalling rather than defining RAN4 requirements. Hence, </w:t>
            </w:r>
            <w:r w:rsidRPr="00C7078A">
              <w:rPr>
                <w:b/>
                <w:color w:val="000000" w:themeColor="text1"/>
                <w:lang w:eastAsia="ko-KR"/>
              </w:rPr>
              <w:t>we are still in support of option 1</w:t>
            </w:r>
            <w:r w:rsidRPr="00C7078A">
              <w:rPr>
                <w:bCs/>
                <w:color w:val="000000" w:themeColor="text1"/>
                <w:lang w:eastAsia="ko-KR"/>
              </w:rPr>
              <w:t xml:space="preserve">. </w:t>
            </w:r>
          </w:p>
          <w:p w14:paraId="718F8176" w14:textId="77777777" w:rsidR="00B0153A" w:rsidRPr="00C7078A" w:rsidRDefault="00B0153A" w:rsidP="00B0153A">
            <w:pPr>
              <w:rPr>
                <w:bCs/>
                <w:color w:val="000000" w:themeColor="text1"/>
                <w:lang w:eastAsia="ko-KR"/>
              </w:rPr>
            </w:pPr>
            <w:r w:rsidRPr="00C7078A">
              <w:rPr>
                <w:bCs/>
                <w:color w:val="000000" w:themeColor="text1"/>
                <w:lang w:eastAsia="ko-KR"/>
              </w:rPr>
              <w:t>In addition, given that the majority of companies are in support of option 1, hence the proponents of option 2 may compromise to option 1.</w:t>
            </w:r>
          </w:p>
          <w:p w14:paraId="29666FAC" w14:textId="77777777" w:rsidR="00B0153A" w:rsidRDefault="00B0153A" w:rsidP="00B0153A">
            <w:pPr>
              <w:rPr>
                <w:b/>
                <w:color w:val="000000" w:themeColor="text1"/>
                <w:u w:val="single"/>
                <w:lang w:val="en-US" w:eastAsia="ko-KR"/>
              </w:rPr>
            </w:pPr>
            <w:r w:rsidRPr="00C7078A">
              <w:rPr>
                <w:b/>
                <w:color w:val="000000" w:themeColor="text1"/>
                <w:u w:val="single"/>
                <w:lang w:val="en-US" w:eastAsia="ko-KR"/>
              </w:rPr>
              <w:lastRenderedPageBreak/>
              <w:t>Issue 5-2-5: Whether to support for per-FR/per-UE gap</w:t>
            </w:r>
          </w:p>
          <w:p w14:paraId="59D6F139" w14:textId="77777777" w:rsidR="00B0153A" w:rsidRPr="00C7078A" w:rsidRDefault="00B0153A" w:rsidP="00B0153A">
            <w:pPr>
              <w:rPr>
                <w:bCs/>
                <w:color w:val="000000" w:themeColor="text1"/>
                <w:lang w:val="en-US" w:eastAsia="ko-KR"/>
              </w:rPr>
            </w:pPr>
            <w:r w:rsidRPr="00C7078A">
              <w:rPr>
                <w:bCs/>
                <w:color w:val="000000" w:themeColor="text1"/>
                <w:lang w:val="en-US" w:eastAsia="ko-KR"/>
              </w:rPr>
              <w:t>Option 2 doesn’t contradict option 1, yet option 2 is clearer in terms of the UE behavior.</w:t>
            </w:r>
            <w:r>
              <w:rPr>
                <w:bCs/>
                <w:color w:val="000000" w:themeColor="text1"/>
                <w:lang w:val="en-US" w:eastAsia="ko-KR"/>
              </w:rPr>
              <w:t xml:space="preserve"> Thus, we support option 2. </w:t>
            </w:r>
          </w:p>
          <w:p w14:paraId="25F10C72" w14:textId="77777777" w:rsidR="00B0153A" w:rsidRDefault="00B0153A" w:rsidP="00B0153A">
            <w:pPr>
              <w:rPr>
                <w:b/>
                <w:u w:val="single"/>
                <w:lang w:val="en-US" w:eastAsia="ko-KR"/>
              </w:rPr>
            </w:pPr>
            <w:r>
              <w:rPr>
                <w:b/>
                <w:u w:val="single"/>
                <w:lang w:val="en-US" w:eastAsia="ko-KR"/>
              </w:rPr>
              <w:t>Issue 5-4-1: How much to extend time index delay in FR1 (PBCH-DMRS detection)</w:t>
            </w:r>
          </w:p>
          <w:p w14:paraId="2B774B1B" w14:textId="77777777" w:rsidR="00B0153A" w:rsidRPr="00C7078A" w:rsidRDefault="00B0153A" w:rsidP="00B0153A">
            <w:pPr>
              <w:rPr>
                <w:bCs/>
                <w:lang w:val="en-US" w:eastAsia="ko-KR"/>
              </w:rPr>
            </w:pPr>
            <w:r w:rsidRPr="00C7078A">
              <w:rPr>
                <w:bCs/>
                <w:lang w:val="en-US" w:eastAsia="ko-KR"/>
              </w:rPr>
              <w:t xml:space="preserve">Support </w:t>
            </w:r>
            <w:r>
              <w:rPr>
                <w:bCs/>
                <w:lang w:val="en-US" w:eastAsia="ko-KR"/>
              </w:rPr>
              <w:t xml:space="preserve">moderator recommendation i.e. </w:t>
            </w:r>
            <w:r w:rsidRPr="00C7078A">
              <w:rPr>
                <w:bCs/>
                <w:lang w:val="en-US" w:eastAsia="ko-KR"/>
              </w:rPr>
              <w:t xml:space="preserve">option </w:t>
            </w:r>
            <w:r>
              <w:rPr>
                <w:bCs/>
                <w:lang w:val="en-US" w:eastAsia="ko-KR"/>
              </w:rPr>
              <w:t>2</w:t>
            </w:r>
            <w:r w:rsidRPr="00C7078A">
              <w:rPr>
                <w:bCs/>
                <w:lang w:val="en-US" w:eastAsia="ko-KR"/>
              </w:rPr>
              <w:t>.</w:t>
            </w:r>
          </w:p>
          <w:p w14:paraId="1A890E8C" w14:textId="77777777" w:rsidR="00B0153A" w:rsidRDefault="00B0153A" w:rsidP="00B0153A">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16FFCC21" w14:textId="77777777" w:rsidR="00B0153A" w:rsidRPr="00C7078A" w:rsidRDefault="00B0153A" w:rsidP="00B0153A">
            <w:pPr>
              <w:rPr>
                <w:bCs/>
                <w:color w:val="000000" w:themeColor="text1"/>
                <w:lang w:val="en-US" w:eastAsia="ko-KR"/>
              </w:rPr>
            </w:pPr>
            <w:r w:rsidRPr="00C7078A">
              <w:rPr>
                <w:bCs/>
                <w:color w:val="000000" w:themeColor="text1"/>
                <w:lang w:val="en-US" w:eastAsia="ko-KR"/>
              </w:rPr>
              <w:t>Fine to support option 2.</w:t>
            </w:r>
          </w:p>
          <w:p w14:paraId="6E46DB76" w14:textId="77777777" w:rsidR="00B0153A" w:rsidRDefault="00B0153A" w:rsidP="00B0153A">
            <w:pPr>
              <w:rPr>
                <w:b/>
                <w:color w:val="000000" w:themeColor="text1"/>
                <w:u w:val="single"/>
                <w:lang w:val="en-US" w:eastAsia="ko-KR"/>
              </w:rPr>
            </w:pPr>
            <w:r>
              <w:rPr>
                <w:b/>
                <w:color w:val="000000" w:themeColor="text1"/>
                <w:u w:val="single"/>
                <w:lang w:val="en-US" w:eastAsia="ko-KR"/>
              </w:rPr>
              <w:t>Issue 5-5-2: Relaxation of accuracy levels for FR1</w:t>
            </w:r>
          </w:p>
          <w:p w14:paraId="2F5E3707" w14:textId="77777777" w:rsidR="00B0153A" w:rsidRDefault="00B0153A" w:rsidP="00B0153A">
            <w:pPr>
              <w:rPr>
                <w:b/>
                <w:u w:val="single"/>
                <w:lang w:val="en-US" w:eastAsia="ko-KR"/>
              </w:rPr>
            </w:pPr>
            <w:r w:rsidRPr="00C7078A">
              <w:rPr>
                <w:bCs/>
                <w:color w:val="000000" w:themeColor="text1"/>
                <w:lang w:val="en-US" w:eastAsia="ko-KR"/>
              </w:rPr>
              <w:t>Support recommendation for 2</w:t>
            </w:r>
            <w:r w:rsidRPr="00C7078A">
              <w:rPr>
                <w:bCs/>
                <w:color w:val="000000" w:themeColor="text1"/>
                <w:vertAlign w:val="superscript"/>
                <w:lang w:val="en-US" w:eastAsia="ko-KR"/>
              </w:rPr>
              <w:t>nd</w:t>
            </w:r>
            <w:r w:rsidRPr="00C7078A">
              <w:rPr>
                <w:bCs/>
                <w:color w:val="000000" w:themeColor="text1"/>
                <w:lang w:val="en-US" w:eastAsia="ko-KR"/>
              </w:rPr>
              <w:t xml:space="preserve"> round i.e. option 1.</w:t>
            </w:r>
          </w:p>
        </w:tc>
      </w:tr>
      <w:tr w:rsidR="001F62D1" w14:paraId="12E1D9C8" w14:textId="77777777" w:rsidTr="006A1436">
        <w:tc>
          <w:tcPr>
            <w:tcW w:w="1272" w:type="dxa"/>
          </w:tcPr>
          <w:p w14:paraId="463C9128" w14:textId="77777777" w:rsidR="001F62D1" w:rsidRPr="004258BC" w:rsidRDefault="001F62D1" w:rsidP="00B0153A">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59" w:type="dxa"/>
          </w:tcPr>
          <w:p w14:paraId="1C9978C9" w14:textId="77777777" w:rsidR="001F62D1" w:rsidRDefault="001F62D1" w:rsidP="001F62D1">
            <w:pPr>
              <w:rPr>
                <w:b/>
                <w:u w:val="single"/>
                <w:lang w:val="en-US" w:eastAsia="ko-KR"/>
              </w:rPr>
            </w:pPr>
            <w:r>
              <w:rPr>
                <w:b/>
                <w:u w:val="single"/>
                <w:lang w:val="en-US" w:eastAsia="ko-KR"/>
              </w:rPr>
              <w:t>Issue 5-1-2: Whether to define requirements for scenario B-2</w:t>
            </w:r>
          </w:p>
          <w:p w14:paraId="46BB74E9" w14:textId="77777777" w:rsidR="001F62D1" w:rsidRPr="003D0D30" w:rsidRDefault="001F62D1" w:rsidP="001F62D1">
            <w:pPr>
              <w:rPr>
                <w:rFonts w:eastAsiaTheme="minorEastAsia"/>
                <w:bCs/>
                <w:iCs/>
                <w:color w:val="000000" w:themeColor="text1"/>
                <w:lang w:val="en-US" w:eastAsia="zh-CN"/>
              </w:rPr>
            </w:pPr>
            <w:r>
              <w:rPr>
                <w:rFonts w:eastAsiaTheme="minorEastAsia" w:hint="eastAsia"/>
                <w:bCs/>
                <w:iCs/>
                <w:color w:val="000000" w:themeColor="text1"/>
                <w:lang w:val="en-US" w:eastAsia="zh-CN"/>
              </w:rPr>
              <w:t>Agree with option 2 and option 2a.</w:t>
            </w:r>
          </w:p>
          <w:p w14:paraId="2080E9D6" w14:textId="77777777" w:rsidR="001F62D1" w:rsidRDefault="001F62D1" w:rsidP="001F62D1">
            <w:pPr>
              <w:rPr>
                <w:b/>
                <w:u w:val="single"/>
                <w:lang w:val="en-US" w:eastAsia="ko-KR"/>
              </w:rPr>
            </w:pPr>
            <w:r>
              <w:rPr>
                <w:b/>
                <w:u w:val="single"/>
                <w:lang w:val="en-US" w:eastAsia="ko-KR"/>
              </w:rPr>
              <w:t>Issue 5-1-3: Reference SSB to decide measurement type (intra- or inter-frequency)</w:t>
            </w:r>
          </w:p>
          <w:p w14:paraId="0C976C65" w14:textId="77777777" w:rsidR="001F62D1" w:rsidRPr="003D0D30" w:rsidRDefault="001F62D1" w:rsidP="001F62D1">
            <w:pPr>
              <w:overflowPunct/>
              <w:autoSpaceDE/>
              <w:autoSpaceDN/>
              <w:adjustRightInd/>
              <w:textAlignment w:val="auto"/>
              <w:rPr>
                <w:rFonts w:eastAsiaTheme="minorEastAsia"/>
                <w:bCs/>
                <w:lang w:val="en-US" w:eastAsia="zh-CN"/>
              </w:rPr>
            </w:pPr>
            <w:r w:rsidRPr="003D0D30">
              <w:rPr>
                <w:bCs/>
                <w:lang w:val="en-US" w:eastAsia="zh-CN"/>
              </w:rPr>
              <w:t>Follow RAN2 agreements.</w:t>
            </w:r>
          </w:p>
          <w:p w14:paraId="28261444" w14:textId="77777777" w:rsidR="001F62D1" w:rsidRDefault="001F62D1" w:rsidP="001F62D1">
            <w:pPr>
              <w:rPr>
                <w:b/>
                <w:color w:val="000000" w:themeColor="text1"/>
                <w:u w:val="single"/>
                <w:lang w:val="en-US" w:eastAsia="ko-KR"/>
              </w:rPr>
            </w:pPr>
            <w:r>
              <w:rPr>
                <w:b/>
                <w:color w:val="000000" w:themeColor="text1"/>
                <w:u w:val="single"/>
                <w:lang w:val="en-US" w:eastAsia="ko-KR"/>
              </w:rPr>
              <w:t>Issue 5-1-4: Definition of SSB based intra-frequency measurement</w:t>
            </w:r>
          </w:p>
          <w:p w14:paraId="57E449AC" w14:textId="77777777" w:rsidR="001F62D1" w:rsidRDefault="001F62D1" w:rsidP="001F62D1">
            <w:pPr>
              <w:rPr>
                <w:rFonts w:eastAsiaTheme="minorEastAsia"/>
                <w:b/>
                <w:color w:val="000000" w:themeColor="text1"/>
                <w:u w:val="single"/>
                <w:lang w:val="en-US" w:eastAsia="zh-CN"/>
              </w:rPr>
            </w:pPr>
            <w:r>
              <w:rPr>
                <w:bCs/>
                <w:lang w:val="en-US" w:eastAsia="ko-KR"/>
              </w:rPr>
              <w:t>OK to align with RAN2 agreement</w:t>
            </w:r>
            <w:r>
              <w:rPr>
                <w:b/>
                <w:color w:val="000000" w:themeColor="text1"/>
                <w:u w:val="single"/>
                <w:lang w:val="en-US" w:eastAsia="ko-KR"/>
              </w:rPr>
              <w:t xml:space="preserve"> </w:t>
            </w:r>
          </w:p>
          <w:p w14:paraId="6BEB2492" w14:textId="77777777" w:rsidR="001F62D1" w:rsidRDefault="001F62D1" w:rsidP="001F62D1">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36E6F41E" w14:textId="77777777" w:rsidR="001F62D1" w:rsidRPr="003D0D30" w:rsidRDefault="001F62D1" w:rsidP="001F62D1">
            <w:pPr>
              <w:rPr>
                <w:rFonts w:eastAsiaTheme="minorEastAsia"/>
                <w:bCs/>
                <w:lang w:val="en-US" w:eastAsia="zh-CN"/>
              </w:rPr>
            </w:pPr>
            <w:r w:rsidRPr="00C1442D">
              <w:rPr>
                <w:rFonts w:eastAsiaTheme="minorEastAsia" w:hint="eastAsia"/>
                <w:bCs/>
                <w:lang w:val="en-US" w:eastAsia="zh-CN"/>
              </w:rPr>
              <w:t>F</w:t>
            </w:r>
            <w:r w:rsidRPr="00C1442D">
              <w:rPr>
                <w:rFonts w:eastAsiaTheme="minorEastAsia"/>
                <w:bCs/>
                <w:lang w:val="en-US" w:eastAsia="zh-CN"/>
              </w:rPr>
              <w:t>ollow</w:t>
            </w:r>
            <w:r>
              <w:rPr>
                <w:rFonts w:eastAsiaTheme="minorEastAsia"/>
                <w:bCs/>
                <w:lang w:val="en-US" w:eastAsia="zh-CN"/>
              </w:rPr>
              <w:t>ing</w:t>
            </w:r>
            <w:r w:rsidRPr="00C1442D">
              <w:rPr>
                <w:rFonts w:eastAsiaTheme="minorEastAsia"/>
                <w:bCs/>
                <w:lang w:val="en-US" w:eastAsia="zh-CN"/>
              </w:rPr>
              <w:t xml:space="preserve"> RAN2 agreements</w:t>
            </w:r>
            <w:r>
              <w:rPr>
                <w:rFonts w:eastAsiaTheme="minorEastAsia"/>
                <w:bCs/>
                <w:lang w:val="en-US" w:eastAsia="zh-CN"/>
              </w:rPr>
              <w:t>, there is only one reference SSB being configured for serving cell measurement. No need to discuss the issue.</w:t>
            </w:r>
          </w:p>
          <w:p w14:paraId="552FFF22" w14:textId="77777777" w:rsidR="001F62D1" w:rsidRDefault="001F62D1" w:rsidP="001F62D1">
            <w:pPr>
              <w:rPr>
                <w:b/>
                <w:color w:val="000000" w:themeColor="text1"/>
                <w:u w:val="single"/>
                <w:lang w:val="en-US" w:eastAsia="ko-KR"/>
              </w:rPr>
            </w:pPr>
            <w:r>
              <w:rPr>
                <w:b/>
                <w:color w:val="000000" w:themeColor="text1"/>
                <w:u w:val="single"/>
                <w:lang w:val="en-US" w:eastAsia="ko-KR"/>
              </w:rPr>
              <w:t xml:space="preserve">Issue 5-1-6: When both CD-SSB and NCD-SSB are configured for serving cell measurements </w:t>
            </w:r>
          </w:p>
          <w:p w14:paraId="2D5BAC32" w14:textId="77777777" w:rsidR="001F62D1" w:rsidRDefault="001F62D1" w:rsidP="001F62D1">
            <w:pPr>
              <w:rPr>
                <w:b/>
                <w:color w:val="000000" w:themeColor="text1"/>
                <w:u w:val="single"/>
                <w:lang w:val="en-US" w:eastAsia="ko-KR"/>
              </w:rPr>
            </w:pPr>
            <w:r>
              <w:rPr>
                <w:b/>
                <w:color w:val="000000" w:themeColor="text1"/>
                <w:u w:val="single"/>
                <w:lang w:val="en-US" w:eastAsia="ko-KR"/>
              </w:rPr>
              <w:t>and both require MG (if scenario is supported)</w:t>
            </w:r>
          </w:p>
          <w:p w14:paraId="30E9C2C5" w14:textId="77777777" w:rsidR="001F62D1" w:rsidRDefault="001F62D1" w:rsidP="001F62D1">
            <w:pPr>
              <w:rPr>
                <w:b/>
                <w:u w:val="single"/>
                <w:lang w:val="en-US" w:eastAsia="ko-KR"/>
              </w:rPr>
            </w:pPr>
            <w:r w:rsidRPr="00C1442D">
              <w:rPr>
                <w:rFonts w:eastAsiaTheme="minorEastAsia" w:hint="eastAsia"/>
                <w:bCs/>
                <w:lang w:val="en-US" w:eastAsia="zh-CN"/>
              </w:rPr>
              <w:t>F</w:t>
            </w:r>
            <w:r w:rsidRPr="00C1442D">
              <w:rPr>
                <w:rFonts w:eastAsiaTheme="minorEastAsia"/>
                <w:bCs/>
                <w:lang w:val="en-US" w:eastAsia="zh-CN"/>
              </w:rPr>
              <w:t>ollow</w:t>
            </w:r>
            <w:r>
              <w:rPr>
                <w:rFonts w:eastAsiaTheme="minorEastAsia"/>
                <w:bCs/>
                <w:lang w:val="en-US" w:eastAsia="zh-CN"/>
              </w:rPr>
              <w:t>ing</w:t>
            </w:r>
            <w:r w:rsidRPr="00C1442D">
              <w:rPr>
                <w:rFonts w:eastAsiaTheme="minorEastAsia"/>
                <w:bCs/>
                <w:lang w:val="en-US" w:eastAsia="zh-CN"/>
              </w:rPr>
              <w:t xml:space="preserve"> RAN2 agreements</w:t>
            </w:r>
            <w:r>
              <w:rPr>
                <w:rFonts w:eastAsiaTheme="minorEastAsia"/>
                <w:bCs/>
                <w:lang w:val="en-US" w:eastAsia="zh-CN"/>
              </w:rPr>
              <w:t>, there is only one reference SSB being configured for serving cell measurement. No need to discuss the issue.</w:t>
            </w:r>
          </w:p>
        </w:tc>
      </w:tr>
      <w:tr w:rsidR="00A20433" w14:paraId="72764A04" w14:textId="77777777" w:rsidTr="006A1436">
        <w:tc>
          <w:tcPr>
            <w:tcW w:w="1272" w:type="dxa"/>
          </w:tcPr>
          <w:p w14:paraId="7D6C9BCE" w14:textId="77777777" w:rsidR="00A20433" w:rsidRDefault="00A20433" w:rsidP="00A20433">
            <w:pPr>
              <w:spacing w:after="120"/>
              <w:rPr>
                <w:color w:val="000000" w:themeColor="text1"/>
                <w:lang w:val="en-US" w:eastAsia="zh-CN"/>
              </w:rPr>
            </w:pPr>
            <w:r>
              <w:rPr>
                <w:color w:val="000000" w:themeColor="text1"/>
                <w:lang w:val="en-US"/>
              </w:rPr>
              <w:t>Nokia</w:t>
            </w:r>
          </w:p>
        </w:tc>
        <w:tc>
          <w:tcPr>
            <w:tcW w:w="8359" w:type="dxa"/>
          </w:tcPr>
          <w:p w14:paraId="4AA218FC" w14:textId="77777777" w:rsidR="00A20433" w:rsidRDefault="00A20433" w:rsidP="00A20433">
            <w:pPr>
              <w:rPr>
                <w:b/>
                <w:u w:val="single"/>
                <w:lang w:val="en-US" w:eastAsia="ko-KR"/>
              </w:rPr>
            </w:pPr>
            <w:r>
              <w:rPr>
                <w:b/>
                <w:u w:val="single"/>
                <w:lang w:val="en-US" w:eastAsia="ko-KR"/>
              </w:rPr>
              <w:t>Issue 5-1-2: Whether to define requirements for scenario B-2</w:t>
            </w:r>
          </w:p>
          <w:p w14:paraId="47A54BCC" w14:textId="77777777" w:rsidR="00A20433" w:rsidRPr="00931025" w:rsidRDefault="00A20433" w:rsidP="00A20433">
            <w:pPr>
              <w:rPr>
                <w:bCs/>
                <w:lang w:val="en-US" w:eastAsia="ko-KR"/>
              </w:rPr>
            </w:pPr>
            <w:r w:rsidRPr="00931025">
              <w:rPr>
                <w:bCs/>
                <w:lang w:val="en-US" w:eastAsia="ko-KR"/>
              </w:rPr>
              <w:t xml:space="preserve">We are fine with Option 2: Scenario B-2 is supported, but it should be updated to: </w:t>
            </w:r>
          </w:p>
          <w:p w14:paraId="2B599931" w14:textId="77777777" w:rsidR="00A20433" w:rsidRDefault="00A20433" w:rsidP="00A20433">
            <w:pPr>
              <w:rPr>
                <w:lang w:eastAsia="zh-CN"/>
              </w:rPr>
            </w:pPr>
            <w:r>
              <w:rPr>
                <w:lang w:eastAsia="zh-CN"/>
              </w:rPr>
              <w:t>Case B-2: Some neighbour cells include NCD-SSB, and some neighbour cells without NCD-SSB on the same frequency location as serving cell NCD-SSB</w:t>
            </w:r>
          </w:p>
          <w:p w14:paraId="2756BC9A" w14:textId="77777777" w:rsidR="00A20433" w:rsidRDefault="00A20433" w:rsidP="00A20433">
            <w:pPr>
              <w:rPr>
                <w:b/>
                <w:u w:val="single"/>
                <w:lang w:val="en-US" w:eastAsia="ko-KR"/>
              </w:rPr>
            </w:pPr>
            <w:r w:rsidRPr="00931025">
              <w:rPr>
                <w:lang w:eastAsia="zh-CN"/>
              </w:rPr>
              <w:t>Due to the agreement on issue 5-1-1.</w:t>
            </w:r>
          </w:p>
          <w:p w14:paraId="458E2494" w14:textId="77777777" w:rsidR="00A20433" w:rsidRDefault="00A20433" w:rsidP="00A20433">
            <w:pPr>
              <w:rPr>
                <w:b/>
                <w:u w:val="single"/>
                <w:lang w:val="en-US" w:eastAsia="ko-KR"/>
              </w:rPr>
            </w:pPr>
            <w:r>
              <w:rPr>
                <w:b/>
                <w:u w:val="single"/>
                <w:lang w:val="en-US" w:eastAsia="ko-KR"/>
              </w:rPr>
              <w:t>Issue 5-1-3: Reference SSB to decide measurement type (intra- or inter-frequency)</w:t>
            </w:r>
          </w:p>
          <w:p w14:paraId="791E2A4A" w14:textId="77777777" w:rsidR="00A20433" w:rsidRDefault="00A20433" w:rsidP="00A20433">
            <w:pPr>
              <w:rPr>
                <w:bCs/>
                <w:u w:val="single"/>
                <w:lang w:val="en-US" w:eastAsia="ko-KR"/>
              </w:rPr>
            </w:pPr>
            <w:r>
              <w:rPr>
                <w:bCs/>
                <w:u w:val="single"/>
                <w:lang w:val="en-US" w:eastAsia="ko-KR"/>
              </w:rPr>
              <w:t>Given the latest agreement in RAN2, we agree to the text proposed by Huawei.</w:t>
            </w:r>
          </w:p>
          <w:p w14:paraId="154941A3" w14:textId="77777777" w:rsidR="00A20433" w:rsidRDefault="00A20433" w:rsidP="00A20433">
            <w:pPr>
              <w:rPr>
                <w:b/>
                <w:color w:val="000000" w:themeColor="text1"/>
                <w:u w:val="single"/>
                <w:lang w:val="en-US" w:eastAsia="ko-KR"/>
              </w:rPr>
            </w:pPr>
            <w:r>
              <w:rPr>
                <w:b/>
                <w:color w:val="000000" w:themeColor="text1"/>
                <w:u w:val="single"/>
                <w:lang w:val="en-US" w:eastAsia="ko-KR"/>
              </w:rPr>
              <w:t>Issue 5-1-4: Definition of SSB based intra-frequency measurement</w:t>
            </w:r>
          </w:p>
          <w:p w14:paraId="3667BB4B" w14:textId="77777777" w:rsidR="00A20433" w:rsidRDefault="00A20433" w:rsidP="00A20433">
            <w:pPr>
              <w:rPr>
                <w:bCs/>
                <w:u w:val="single"/>
                <w:lang w:val="en-US" w:eastAsia="ko-KR"/>
              </w:rPr>
            </w:pPr>
            <w:r w:rsidRPr="00931025">
              <w:rPr>
                <w:bCs/>
                <w:u w:val="single"/>
                <w:lang w:val="en-US" w:eastAsia="ko-KR"/>
              </w:rPr>
              <w:t>We prefer Option 1.</w:t>
            </w:r>
          </w:p>
          <w:p w14:paraId="4489051C" w14:textId="77777777" w:rsidR="00A20433" w:rsidRDefault="00A20433" w:rsidP="00A20433">
            <w:pPr>
              <w:rPr>
                <w:b/>
                <w:color w:val="000000" w:themeColor="text1"/>
                <w:u w:val="single"/>
                <w:lang w:val="en-US" w:eastAsia="ko-KR"/>
              </w:rPr>
            </w:pPr>
            <w:r w:rsidRPr="00931025">
              <w:rPr>
                <w:bCs/>
                <w:u w:val="single"/>
                <w:lang w:val="en-US" w:eastAsia="ko-KR"/>
              </w:rPr>
              <w:t xml:space="preserve"> </w:t>
            </w:r>
            <w:r>
              <w:rPr>
                <w:b/>
                <w:color w:val="000000" w:themeColor="text1"/>
                <w:u w:val="single"/>
                <w:lang w:val="en-US" w:eastAsia="ko-KR"/>
              </w:rPr>
              <w:t>Issue 5-1-5: When both CD-SSB and NCD-SSB are configured for serving cell measurements</w:t>
            </w:r>
          </w:p>
          <w:p w14:paraId="5795ED58" w14:textId="77777777" w:rsidR="00A20433" w:rsidRPr="00931025" w:rsidRDefault="00A20433" w:rsidP="00A20433">
            <w:pPr>
              <w:rPr>
                <w:bCs/>
                <w:color w:val="000000" w:themeColor="text1"/>
                <w:u w:val="single"/>
                <w:lang w:val="en-US" w:eastAsia="ko-KR"/>
              </w:rPr>
            </w:pPr>
            <w:r w:rsidRPr="00931025">
              <w:rPr>
                <w:bCs/>
                <w:color w:val="000000" w:themeColor="text1"/>
                <w:u w:val="single"/>
                <w:lang w:val="en-US" w:eastAsia="ko-KR"/>
              </w:rPr>
              <w:t>This was already clarified by RAN2, no need to discuss it again in RAN4.</w:t>
            </w:r>
          </w:p>
          <w:p w14:paraId="2DBF3192" w14:textId="77777777" w:rsidR="00A20433" w:rsidRDefault="00A20433" w:rsidP="00A20433">
            <w:pPr>
              <w:rPr>
                <w:b/>
                <w:color w:val="000000" w:themeColor="text1"/>
                <w:u w:val="single"/>
                <w:lang w:val="en-US" w:eastAsia="ko-KR"/>
              </w:rPr>
            </w:pPr>
            <w:r>
              <w:rPr>
                <w:b/>
                <w:color w:val="000000" w:themeColor="text1"/>
                <w:u w:val="single"/>
                <w:lang w:val="en-US" w:eastAsia="ko-KR"/>
              </w:rPr>
              <w:lastRenderedPageBreak/>
              <w:t>Issue 5-1-6: When both CD-SSB and NCD-SSB are configured for serving cell measurements and both require MG (if scenario is supported)</w:t>
            </w:r>
          </w:p>
          <w:p w14:paraId="1ADD7765" w14:textId="77777777" w:rsidR="00A20433" w:rsidRDefault="00A20433" w:rsidP="00A20433">
            <w:pPr>
              <w:rPr>
                <w:b/>
                <w:color w:val="000000" w:themeColor="text1"/>
                <w:u w:val="single"/>
                <w:lang w:val="en-US" w:eastAsia="ko-KR"/>
              </w:rPr>
            </w:pPr>
            <w:r>
              <w:rPr>
                <w:b/>
                <w:color w:val="000000" w:themeColor="text1"/>
                <w:u w:val="single"/>
                <w:lang w:val="en-US" w:eastAsia="ko-KR"/>
              </w:rPr>
              <w:t>The network will indicate which SSB will be measured.</w:t>
            </w:r>
          </w:p>
          <w:p w14:paraId="3D3A30DD" w14:textId="77777777" w:rsidR="00A20433" w:rsidRDefault="00A20433" w:rsidP="00A20433">
            <w:pPr>
              <w:rPr>
                <w:b/>
                <w:color w:val="000000" w:themeColor="text1"/>
                <w:u w:val="single"/>
                <w:lang w:val="en-US" w:eastAsia="ko-KR"/>
              </w:rPr>
            </w:pPr>
            <w:r>
              <w:rPr>
                <w:b/>
                <w:color w:val="000000" w:themeColor="text1"/>
                <w:u w:val="single"/>
                <w:lang w:val="en-US" w:eastAsia="ko-KR"/>
              </w:rPr>
              <w:t>Issue 5-2-5: Whether to support for per-FR/per-UE gap</w:t>
            </w:r>
          </w:p>
          <w:p w14:paraId="7C715996" w14:textId="77777777" w:rsidR="00A20433" w:rsidRPr="00931025" w:rsidRDefault="00A20433" w:rsidP="00A20433">
            <w:pPr>
              <w:rPr>
                <w:bCs/>
                <w:color w:val="000000" w:themeColor="text1"/>
                <w:lang w:val="en-US" w:eastAsia="ko-KR"/>
              </w:rPr>
            </w:pPr>
            <w:r w:rsidRPr="00931025">
              <w:rPr>
                <w:bCs/>
                <w:color w:val="000000" w:themeColor="text1"/>
                <w:lang w:val="en-US" w:eastAsia="ko-KR"/>
              </w:rPr>
              <w:t>Option 1</w:t>
            </w:r>
          </w:p>
          <w:p w14:paraId="2386BE63" w14:textId="77777777" w:rsidR="00A20433" w:rsidRDefault="00A20433" w:rsidP="00A20433">
            <w:pPr>
              <w:rPr>
                <w:b/>
                <w:u w:val="single"/>
                <w:lang w:val="en-US" w:eastAsia="ko-KR"/>
              </w:rPr>
            </w:pPr>
            <w:r>
              <w:rPr>
                <w:b/>
                <w:u w:val="single"/>
                <w:lang w:val="en-US" w:eastAsia="ko-KR"/>
              </w:rPr>
              <w:t>Issue 5-4-1: How much to extend time index delay in FR1 (PBCH-DMRS detection)</w:t>
            </w:r>
          </w:p>
          <w:p w14:paraId="0342AF37" w14:textId="77777777" w:rsidR="00A20433" w:rsidRPr="00931025" w:rsidRDefault="00A20433" w:rsidP="00A20433">
            <w:pPr>
              <w:rPr>
                <w:bCs/>
                <w:lang w:val="en-US" w:eastAsia="ko-KR"/>
              </w:rPr>
            </w:pPr>
            <w:r w:rsidRPr="00931025">
              <w:rPr>
                <w:bCs/>
                <w:lang w:val="en-US" w:eastAsia="ko-KR"/>
              </w:rPr>
              <w:t>We support the recommended WF.</w:t>
            </w:r>
          </w:p>
          <w:p w14:paraId="30487CE4" w14:textId="77777777" w:rsidR="00A20433" w:rsidRDefault="00A20433" w:rsidP="00A20433">
            <w:pPr>
              <w:rPr>
                <w:b/>
                <w:u w:val="single"/>
                <w:lang w:val="en-US" w:eastAsia="ko-KR"/>
              </w:rPr>
            </w:pPr>
            <w:r>
              <w:rPr>
                <w:b/>
                <w:u w:val="single"/>
                <w:lang w:val="en-US" w:eastAsia="ko-KR"/>
              </w:rPr>
              <w:t xml:space="preserve">Issue 5-4-2: Extension of lower bound in time index detection delay with DRX </w:t>
            </w:r>
          </w:p>
          <w:p w14:paraId="67EBFB3D" w14:textId="77777777" w:rsidR="00A20433" w:rsidRPr="00931025" w:rsidRDefault="00A20433" w:rsidP="00A20433">
            <w:pPr>
              <w:rPr>
                <w:bCs/>
                <w:lang w:val="en-US" w:eastAsia="ko-KR"/>
              </w:rPr>
            </w:pPr>
            <w:r w:rsidRPr="00931025">
              <w:rPr>
                <w:bCs/>
                <w:lang w:val="en-US" w:eastAsia="ko-KR"/>
              </w:rPr>
              <w:t>Our view is that the lower bound extension applies to all cases. The lower bound should be the same for cases with DRX and without DRX.</w:t>
            </w:r>
          </w:p>
          <w:p w14:paraId="63123DC8" w14:textId="77777777" w:rsidR="00A20433" w:rsidRDefault="00A20433" w:rsidP="00A20433">
            <w:pPr>
              <w:rPr>
                <w:b/>
                <w:color w:val="000000" w:themeColor="text1"/>
                <w:u w:val="single"/>
                <w:lang w:val="en-US" w:eastAsia="ko-KR"/>
              </w:rPr>
            </w:pPr>
            <w:r>
              <w:rPr>
                <w:b/>
                <w:color w:val="000000" w:themeColor="text1"/>
                <w:u w:val="single"/>
                <w:lang w:val="en-US" w:eastAsia="ko-KR"/>
              </w:rPr>
              <w:t>Issue 5-5-1: Whether lower bound in measurement period for 1 Rx requirements is extended in FR1</w:t>
            </w:r>
          </w:p>
          <w:p w14:paraId="4DD90DB4" w14:textId="77777777" w:rsidR="00A20433" w:rsidRDefault="00A20433" w:rsidP="00A20433">
            <w:pPr>
              <w:rPr>
                <w:b/>
                <w:color w:val="000000" w:themeColor="text1"/>
                <w:u w:val="single"/>
                <w:lang w:val="en-US" w:eastAsia="ko-KR"/>
              </w:rPr>
            </w:pPr>
            <w:r>
              <w:rPr>
                <w:b/>
                <w:color w:val="000000" w:themeColor="text1"/>
                <w:u w:val="single"/>
                <w:lang w:val="en-US" w:eastAsia="ko-KR"/>
              </w:rPr>
              <w:t>Issue 5-5-2: Relaxation of accuracy levels for FR1</w:t>
            </w:r>
          </w:p>
          <w:p w14:paraId="1AEF8963" w14:textId="77777777" w:rsidR="00A20433" w:rsidRDefault="00A20433" w:rsidP="00A20433">
            <w:pPr>
              <w:rPr>
                <w:b/>
                <w:u w:val="single"/>
                <w:lang w:val="en-US" w:eastAsia="ko-KR"/>
              </w:rPr>
            </w:pPr>
            <w:r>
              <w:rPr>
                <w:rFonts w:eastAsiaTheme="minorEastAsia"/>
                <w:color w:val="000000" w:themeColor="text1"/>
                <w:lang w:val="en-US" w:eastAsia="zh-CN"/>
              </w:rPr>
              <w:t>We support the recommended WF.</w:t>
            </w:r>
          </w:p>
        </w:tc>
      </w:tr>
      <w:tr w:rsidR="00870140" w14:paraId="41756BD8" w14:textId="77777777" w:rsidTr="006A1436">
        <w:tc>
          <w:tcPr>
            <w:tcW w:w="1272" w:type="dxa"/>
          </w:tcPr>
          <w:p w14:paraId="3F027E5A" w14:textId="77777777" w:rsidR="00870140" w:rsidRPr="00870140" w:rsidRDefault="00870140" w:rsidP="00A20433">
            <w:pPr>
              <w:spacing w:after="120"/>
              <w:rPr>
                <w:rFonts w:eastAsiaTheme="minorEastAsia"/>
                <w:color w:val="000000" w:themeColor="text1"/>
                <w:lang w:eastAsia="zh-CN"/>
              </w:rPr>
            </w:pPr>
            <w:r>
              <w:rPr>
                <w:rFonts w:eastAsiaTheme="minorEastAsia" w:hint="eastAsia"/>
                <w:color w:val="000000" w:themeColor="text1"/>
                <w:lang w:eastAsia="zh-CN"/>
              </w:rPr>
              <w:lastRenderedPageBreak/>
              <w:t>CMCC</w:t>
            </w:r>
            <w:r w:rsidR="00E12A2B">
              <w:rPr>
                <w:rFonts w:eastAsiaTheme="minorEastAsia" w:hint="eastAsia"/>
                <w:color w:val="000000" w:themeColor="text1"/>
                <w:lang w:eastAsia="zh-CN"/>
              </w:rPr>
              <w:t>3</w:t>
            </w:r>
          </w:p>
        </w:tc>
        <w:tc>
          <w:tcPr>
            <w:tcW w:w="8359" w:type="dxa"/>
          </w:tcPr>
          <w:p w14:paraId="5DB6291F" w14:textId="77777777" w:rsidR="00870140" w:rsidRDefault="00870140" w:rsidP="00870140">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Feedback to MTK on </w:t>
            </w:r>
            <w:r>
              <w:rPr>
                <w:b/>
                <w:color w:val="000000" w:themeColor="text1"/>
                <w:u w:val="single"/>
                <w:lang w:eastAsia="ko-KR"/>
              </w:rPr>
              <w:t>Issue 5-2-2: Inter-frequency without gap without capability</w:t>
            </w:r>
          </w:p>
          <w:p w14:paraId="30546FB7" w14:textId="77777777" w:rsidR="008333E2" w:rsidRPr="008333E2" w:rsidRDefault="008333E2" w:rsidP="00870140">
            <w:pPr>
              <w:rPr>
                <w:rFonts w:eastAsiaTheme="minorEastAsia"/>
                <w:b/>
                <w:color w:val="000000" w:themeColor="text1"/>
                <w:u w:val="single"/>
                <w:lang w:eastAsia="zh-CN"/>
              </w:rPr>
            </w:pPr>
            <w:r>
              <w:rPr>
                <w:rFonts w:eastAsiaTheme="minorEastAsia" w:hint="eastAsia"/>
                <w:b/>
                <w:color w:val="000000" w:themeColor="text1"/>
                <w:u w:val="single"/>
                <w:lang w:eastAsia="zh-CN"/>
              </w:rPr>
              <w:t>We copies the RAN2 agreements from email discussion below</w:t>
            </w:r>
          </w:p>
          <w:p w14:paraId="324E9713" w14:textId="77777777" w:rsidR="008333E2" w:rsidRDefault="008333E2" w:rsidP="008333E2">
            <w:pPr>
              <w:pStyle w:val="Doc-text2"/>
              <w:pBdr>
                <w:top w:val="single" w:sz="4" w:space="1" w:color="auto"/>
                <w:left w:val="single" w:sz="4" w:space="4" w:color="auto"/>
                <w:bottom w:val="single" w:sz="4" w:space="1" w:color="auto"/>
                <w:right w:val="single" w:sz="4" w:space="4" w:color="auto"/>
              </w:pBdr>
              <w:tabs>
                <w:tab w:val="left" w:pos="1622"/>
              </w:tabs>
              <w:ind w:left="1259" w:firstLine="0"/>
            </w:pPr>
            <w:r>
              <w:t xml:space="preserve">For the second measurement related question in R2-2204486, reply to RAN4 with the following RAN2 understandings: </w:t>
            </w:r>
          </w:p>
          <w:p w14:paraId="0C067458" w14:textId="77777777" w:rsidR="008333E2" w:rsidRDefault="008333E2" w:rsidP="008333E2">
            <w:pPr>
              <w:pStyle w:val="Doc-text2"/>
              <w:pBdr>
                <w:top w:val="single" w:sz="4" w:space="1" w:color="auto"/>
                <w:left w:val="single" w:sz="4" w:space="4" w:color="auto"/>
                <w:bottom w:val="single" w:sz="4" w:space="1" w:color="auto"/>
                <w:right w:val="single" w:sz="4" w:space="4" w:color="auto"/>
              </w:pBdr>
            </w:pPr>
            <w:r>
              <w:tab/>
              <w:t>From RAN2 signalling point of view, a BWP-specific servingCellMO is defined under BWP-DownlinkDedicated, the SSB defined in this servingCellMO is the reference SSB to be used for serving cell measurements when the UE is in this active BWP; if the field is absent, SSB defined in servingCellMO under ServingCellConfig is the reference SSB to be used for serving cell measurements. This reference SSB is used to define intra-frequency measurements.</w:t>
            </w:r>
          </w:p>
          <w:p w14:paraId="6EAA0F89" w14:textId="77777777" w:rsidR="008333E2" w:rsidRPr="008333E2" w:rsidRDefault="008333E2" w:rsidP="00870140">
            <w:pPr>
              <w:rPr>
                <w:rFonts w:eastAsiaTheme="minorEastAsia"/>
                <w:b/>
                <w:color w:val="000000" w:themeColor="text1"/>
                <w:u w:val="single"/>
                <w:lang w:eastAsia="zh-CN"/>
              </w:rPr>
            </w:pPr>
          </w:p>
          <w:p w14:paraId="0D22E41F" w14:textId="77777777" w:rsidR="008333E2" w:rsidRDefault="008333E2" w:rsidP="00870140">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If BWP-specific servingcellMO is absent, SSB defined in servingCellMO is the reference SSB to be used.  </w:t>
            </w:r>
            <w:r>
              <w:rPr>
                <w:rFonts w:eastAsiaTheme="minorEastAsia"/>
                <w:b/>
                <w:color w:val="000000" w:themeColor="text1"/>
                <w:u w:val="single"/>
                <w:lang w:eastAsia="zh-CN"/>
              </w:rPr>
              <w:t>“</w:t>
            </w:r>
            <w:r>
              <w:rPr>
                <w:rFonts w:eastAsiaTheme="minorEastAsia" w:hint="eastAsia"/>
                <w:b/>
                <w:color w:val="000000" w:themeColor="text1"/>
                <w:u w:val="single"/>
                <w:lang w:eastAsia="zh-CN"/>
              </w:rPr>
              <w:t>Fixced</w:t>
            </w:r>
            <w:r>
              <w:rPr>
                <w:rFonts w:eastAsiaTheme="minorEastAsia" w:hint="eastAsia"/>
                <w:b/>
                <w:color w:val="000000" w:themeColor="text1"/>
                <w:u w:val="single"/>
                <w:lang w:eastAsia="zh-CN"/>
              </w:rPr>
              <w:t>“</w:t>
            </w:r>
            <w:r>
              <w:rPr>
                <w:rFonts w:eastAsiaTheme="minorEastAsia" w:hint="eastAsia"/>
                <w:b/>
                <w:color w:val="000000" w:themeColor="text1"/>
                <w:u w:val="single"/>
                <w:lang w:eastAsia="zh-CN"/>
              </w:rPr>
              <w:t xml:space="preserve"> reference SSB still exits in this case. So inter-frequency without gap still can be supported.</w:t>
            </w:r>
          </w:p>
          <w:p w14:paraId="0E963BBA" w14:textId="77777777" w:rsidR="00D629E5" w:rsidRDefault="008333E2" w:rsidP="00870140">
            <w:pPr>
              <w:rPr>
                <w:rFonts w:eastAsiaTheme="minorEastAsia"/>
                <w:b/>
                <w:color w:val="000000" w:themeColor="text1"/>
                <w:u w:val="single"/>
                <w:lang w:eastAsia="zh-CN"/>
              </w:rPr>
            </w:pPr>
            <w:r>
              <w:rPr>
                <w:rFonts w:eastAsiaTheme="minorEastAsia" w:hint="eastAsia"/>
                <w:b/>
                <w:color w:val="000000" w:themeColor="text1"/>
                <w:u w:val="single"/>
                <w:lang w:eastAsia="zh-CN"/>
              </w:rPr>
              <w:t>As the</w:t>
            </w:r>
            <w:r w:rsidR="00D629E5">
              <w:rPr>
                <w:rFonts w:eastAsiaTheme="minorEastAsia" w:hint="eastAsia"/>
                <w:b/>
                <w:color w:val="000000" w:themeColor="text1"/>
                <w:u w:val="single"/>
                <w:lang w:eastAsia="zh-CN"/>
              </w:rPr>
              <w:t xml:space="preserve"> note of</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w:t>
            </w:r>
            <w:r>
              <w:rPr>
                <w:rFonts w:eastAsiaTheme="minorEastAsia" w:hint="eastAsia"/>
                <w:b/>
                <w:color w:val="000000" w:themeColor="text1"/>
                <w:u w:val="single"/>
                <w:lang w:eastAsia="zh-CN"/>
              </w:rPr>
              <w:t>CA-capable</w:t>
            </w:r>
            <w:r w:rsidR="00D629E5">
              <w:rPr>
                <w:rFonts w:eastAsiaTheme="minorEastAsia" w:hint="eastAsia"/>
                <w:b/>
                <w:color w:val="000000" w:themeColor="text1"/>
                <w:u w:val="single"/>
                <w:lang w:eastAsia="zh-CN"/>
              </w:rPr>
              <w:t xml:space="preserve"> UE</w:t>
            </w:r>
            <w:r>
              <w:rPr>
                <w:rFonts w:eastAsiaTheme="minorEastAsia"/>
                <w:b/>
                <w:color w:val="000000" w:themeColor="text1"/>
                <w:u w:val="single"/>
                <w:lang w:eastAsia="zh-CN"/>
              </w:rPr>
              <w:t>”</w:t>
            </w:r>
            <w:r w:rsidR="00D629E5">
              <w:rPr>
                <w:rFonts w:eastAsiaTheme="minorEastAsia" w:hint="eastAsia"/>
                <w:b/>
                <w:color w:val="000000" w:themeColor="text1"/>
                <w:u w:val="single"/>
                <w:lang w:eastAsia="zh-CN"/>
              </w:rPr>
              <w:t>, we already discussed in GTW. When define CSSF for inter-frequecy without gap in Rel-16, we assume 2 seachers, which is the assumption of CA capable UE. But in RedCap, companies all agree with 1 seacher assumption for RedCap. We also provide our proposal on CSSF requirements for RedCap with 1 seacher.</w:t>
            </w:r>
          </w:p>
          <w:p w14:paraId="347E0678" w14:textId="77777777" w:rsidR="008333E2" w:rsidRPr="00870140" w:rsidRDefault="00D629E5" w:rsidP="00870140">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So supporting inter-frequency without gap for RedCap does not require </w:t>
            </w:r>
            <w:r>
              <w:rPr>
                <w:rFonts w:eastAsiaTheme="minorEastAsia"/>
                <w:b/>
                <w:color w:val="000000" w:themeColor="text1"/>
                <w:u w:val="single"/>
                <w:lang w:eastAsia="zh-CN"/>
              </w:rPr>
              <w:t>“</w:t>
            </w:r>
            <w:r>
              <w:rPr>
                <w:rFonts w:eastAsiaTheme="minorEastAsia" w:hint="eastAsia"/>
                <w:b/>
                <w:color w:val="000000" w:themeColor="text1"/>
                <w:u w:val="single"/>
                <w:lang w:eastAsia="zh-CN"/>
              </w:rPr>
              <w:t>CA capable</w:t>
            </w:r>
            <w:r>
              <w:rPr>
                <w:rFonts w:eastAsiaTheme="minorEastAsia"/>
                <w:b/>
                <w:color w:val="000000" w:themeColor="text1"/>
                <w:u w:val="single"/>
                <w:lang w:eastAsia="zh-CN"/>
              </w:rPr>
              <w:t>”</w:t>
            </w:r>
            <w:r>
              <w:rPr>
                <w:rFonts w:eastAsiaTheme="minorEastAsia" w:hint="eastAsia"/>
                <w:b/>
                <w:color w:val="000000" w:themeColor="text1"/>
                <w:u w:val="single"/>
                <w:lang w:eastAsia="zh-CN"/>
              </w:rPr>
              <w:t>. Hope the explaination is clear.</w:t>
            </w:r>
          </w:p>
          <w:p w14:paraId="61CAF066" w14:textId="77777777" w:rsidR="00870140" w:rsidRPr="00870140" w:rsidRDefault="00870140" w:rsidP="00D629E5">
            <w:pPr>
              <w:numPr>
                <w:ilvl w:val="0"/>
                <w:numId w:val="71"/>
              </w:numPr>
              <w:shd w:val="clear" w:color="auto" w:fill="FFFFFF"/>
              <w:spacing w:after="0" w:line="240" w:lineRule="auto"/>
              <w:rPr>
                <w:b/>
                <w:u w:val="single"/>
                <w:lang w:val="en-US" w:eastAsia="ko-KR"/>
              </w:rPr>
            </w:pPr>
          </w:p>
        </w:tc>
      </w:tr>
      <w:tr w:rsidR="00106ECE" w14:paraId="4113567F" w14:textId="77777777" w:rsidTr="006A1436">
        <w:tc>
          <w:tcPr>
            <w:tcW w:w="1272" w:type="dxa"/>
          </w:tcPr>
          <w:p w14:paraId="20A343A8" w14:textId="45D646E9" w:rsidR="00106ECE" w:rsidRDefault="00106ECE" w:rsidP="00106ECE">
            <w:pPr>
              <w:spacing w:after="120"/>
              <w:rPr>
                <w:color w:val="000000" w:themeColor="text1"/>
                <w:lang w:eastAsia="zh-CN"/>
              </w:rPr>
            </w:pPr>
            <w:r>
              <w:rPr>
                <w:color w:val="000000" w:themeColor="text1"/>
                <w:lang w:val="en-US"/>
              </w:rPr>
              <w:t>Intel</w:t>
            </w:r>
          </w:p>
        </w:tc>
        <w:tc>
          <w:tcPr>
            <w:tcW w:w="8359" w:type="dxa"/>
          </w:tcPr>
          <w:p w14:paraId="486B3ABA" w14:textId="77777777" w:rsidR="00106ECE" w:rsidRDefault="00106ECE" w:rsidP="00106ECE">
            <w:pPr>
              <w:rPr>
                <w:b/>
                <w:u w:val="single"/>
                <w:lang w:val="en-US" w:eastAsia="ko-KR"/>
              </w:rPr>
            </w:pPr>
            <w:r>
              <w:rPr>
                <w:b/>
                <w:u w:val="single"/>
                <w:lang w:val="en-US" w:eastAsia="ko-KR"/>
              </w:rPr>
              <w:t>Issue 5-1-2: Whether to define requirements for scenario B-2</w:t>
            </w:r>
          </w:p>
          <w:p w14:paraId="54B8C27E" w14:textId="77777777" w:rsidR="00106ECE" w:rsidRPr="00AE5346" w:rsidRDefault="00106ECE" w:rsidP="00106ECE">
            <w:pPr>
              <w:rPr>
                <w:bCs/>
                <w:lang w:val="en-US" w:eastAsia="ko-KR"/>
              </w:rPr>
            </w:pPr>
            <w:r>
              <w:rPr>
                <w:bCs/>
                <w:lang w:val="en-US" w:eastAsia="ko-KR"/>
              </w:rPr>
              <w:t>Either Option 1a or 2a OK to make progress</w:t>
            </w:r>
          </w:p>
          <w:p w14:paraId="4F0A3C35" w14:textId="77777777" w:rsidR="00106ECE" w:rsidRDefault="00106ECE" w:rsidP="00106ECE">
            <w:pPr>
              <w:rPr>
                <w:b/>
                <w:u w:val="single"/>
                <w:lang w:val="en-US" w:eastAsia="ko-KR"/>
              </w:rPr>
            </w:pPr>
            <w:r>
              <w:rPr>
                <w:b/>
                <w:u w:val="single"/>
                <w:lang w:val="en-US" w:eastAsia="ko-KR"/>
              </w:rPr>
              <w:t>Issue 5-1-3: Reference SSB to decide measurement type (intra- or inter-frequency)</w:t>
            </w:r>
          </w:p>
          <w:p w14:paraId="56B48E53" w14:textId="77777777" w:rsidR="00106ECE" w:rsidRPr="00AE5346" w:rsidRDefault="00106ECE" w:rsidP="00106ECE">
            <w:pPr>
              <w:rPr>
                <w:bCs/>
                <w:lang w:val="en-US" w:eastAsia="ko-KR"/>
              </w:rPr>
            </w:pPr>
            <w:r>
              <w:rPr>
                <w:bCs/>
                <w:lang w:val="en-US" w:eastAsia="ko-KR"/>
              </w:rPr>
              <w:t>Follow RAN2 agreement</w:t>
            </w:r>
          </w:p>
          <w:p w14:paraId="67C4F485" w14:textId="77777777" w:rsidR="00106ECE" w:rsidRDefault="00106ECE" w:rsidP="00106ECE">
            <w:pPr>
              <w:rPr>
                <w:b/>
                <w:color w:val="000000" w:themeColor="text1"/>
                <w:u w:val="single"/>
                <w:lang w:val="en-US" w:eastAsia="ko-KR"/>
              </w:rPr>
            </w:pPr>
            <w:r>
              <w:rPr>
                <w:b/>
                <w:color w:val="000000" w:themeColor="text1"/>
                <w:u w:val="single"/>
                <w:lang w:val="en-US" w:eastAsia="ko-KR"/>
              </w:rPr>
              <w:t>Issue 5-1-4: Definition of SSB based intra-frequency measurement</w:t>
            </w:r>
          </w:p>
          <w:p w14:paraId="7E9140EE" w14:textId="77777777" w:rsidR="00106ECE" w:rsidRPr="00AE5346" w:rsidRDefault="00106ECE" w:rsidP="00106ECE">
            <w:pPr>
              <w:rPr>
                <w:bCs/>
                <w:lang w:val="en-US" w:eastAsia="ko-KR"/>
              </w:rPr>
            </w:pPr>
            <w:r>
              <w:rPr>
                <w:bCs/>
                <w:lang w:val="en-US" w:eastAsia="ko-KR"/>
              </w:rPr>
              <w:lastRenderedPageBreak/>
              <w:t>Follow RAN2 agreement</w:t>
            </w:r>
          </w:p>
          <w:p w14:paraId="44A64758" w14:textId="77777777" w:rsidR="00106ECE" w:rsidRDefault="00106ECE" w:rsidP="00106ECE">
            <w:pPr>
              <w:rPr>
                <w:b/>
                <w:color w:val="000000" w:themeColor="text1"/>
                <w:u w:val="single"/>
                <w:lang w:val="en-US" w:eastAsia="ko-KR"/>
              </w:rPr>
            </w:pPr>
            <w:r>
              <w:rPr>
                <w:b/>
                <w:color w:val="000000" w:themeColor="text1"/>
                <w:u w:val="single"/>
                <w:lang w:val="en-US" w:eastAsia="ko-KR"/>
              </w:rPr>
              <w:t>Issue 5-1-5: When both CD-SSB and NCD-SSB are configured for serving cell measurements</w:t>
            </w:r>
          </w:p>
          <w:p w14:paraId="3A0BE31F" w14:textId="77777777" w:rsidR="00106ECE" w:rsidRPr="00AE5346" w:rsidRDefault="00106ECE" w:rsidP="00106ECE">
            <w:pPr>
              <w:rPr>
                <w:bCs/>
                <w:color w:val="000000" w:themeColor="text1"/>
                <w:lang w:val="en-US" w:eastAsia="ko-KR"/>
              </w:rPr>
            </w:pPr>
            <w:r>
              <w:rPr>
                <w:bCs/>
                <w:color w:val="000000" w:themeColor="text1"/>
                <w:lang w:val="en-US" w:eastAsia="ko-KR"/>
              </w:rPr>
              <w:t>Follow RAN2 agreement.</w:t>
            </w:r>
          </w:p>
          <w:p w14:paraId="7514E22B" w14:textId="77777777" w:rsidR="00106ECE" w:rsidRDefault="00106ECE" w:rsidP="00106ECE">
            <w:pPr>
              <w:rPr>
                <w:b/>
                <w:color w:val="000000" w:themeColor="text1"/>
                <w:u w:val="single"/>
                <w:lang w:val="en-US" w:eastAsia="ko-KR"/>
              </w:rPr>
            </w:pPr>
            <w:r>
              <w:rPr>
                <w:b/>
                <w:color w:val="000000" w:themeColor="text1"/>
                <w:u w:val="single"/>
                <w:lang w:val="en-US" w:eastAsia="ko-KR"/>
              </w:rPr>
              <w:t>Issue 5-1-6: When both CD-SSB and NCD-SSB are configured for serving cell measurements and both require MG (if scenario is supported)</w:t>
            </w:r>
          </w:p>
          <w:p w14:paraId="0EDD2A38" w14:textId="77777777" w:rsidR="00106ECE" w:rsidRPr="00AE5346" w:rsidRDefault="00106ECE" w:rsidP="00106ECE">
            <w:pPr>
              <w:rPr>
                <w:bCs/>
                <w:lang w:val="en-US" w:eastAsia="ko-KR"/>
              </w:rPr>
            </w:pPr>
            <w:r>
              <w:rPr>
                <w:bCs/>
                <w:lang w:val="en-US" w:eastAsia="ko-KR"/>
              </w:rPr>
              <w:t>Follow RAN2 agreement</w:t>
            </w:r>
          </w:p>
          <w:p w14:paraId="21FD042D" w14:textId="38267559" w:rsidR="00106ECE" w:rsidRDefault="00106ECE" w:rsidP="00106ECE">
            <w:pPr>
              <w:rPr>
                <w:b/>
                <w:color w:val="000000" w:themeColor="text1"/>
                <w:u w:val="single"/>
                <w:lang w:eastAsia="ko-KR"/>
              </w:rPr>
            </w:pPr>
            <w:r>
              <w:rPr>
                <w:b/>
                <w:color w:val="000000" w:themeColor="text1"/>
                <w:u w:val="single"/>
                <w:lang w:eastAsia="ko-KR"/>
              </w:rPr>
              <w:t xml:space="preserve">Issue 5-2-3: Assumption on searcher </w:t>
            </w:r>
          </w:p>
          <w:p w14:paraId="0295E7C7" w14:textId="2C827BC1" w:rsidR="00106ECE" w:rsidRPr="00CC1386" w:rsidRDefault="00106ECE" w:rsidP="00106ECE">
            <w:pPr>
              <w:rPr>
                <w:rFonts w:eastAsiaTheme="minorEastAsia"/>
                <w:lang w:val="en-US" w:eastAsia="zh-CN"/>
              </w:rPr>
            </w:pPr>
            <w:r>
              <w:rPr>
                <w:rFonts w:eastAsiaTheme="minorEastAsia"/>
                <w:lang w:val="en-US" w:eastAsia="zh-CN"/>
              </w:rPr>
              <w:t xml:space="preserve">Agree with the recommended WF by moderator. </w:t>
            </w:r>
          </w:p>
          <w:p w14:paraId="4BE95DF6" w14:textId="77777777" w:rsidR="00106ECE" w:rsidRDefault="00106ECE" w:rsidP="00106ECE">
            <w:pPr>
              <w:rPr>
                <w:b/>
                <w:u w:val="single"/>
                <w:lang w:val="en-US" w:eastAsia="ko-KR"/>
              </w:rPr>
            </w:pPr>
            <w:r>
              <w:rPr>
                <w:b/>
                <w:u w:val="single"/>
                <w:lang w:val="en-US" w:eastAsia="ko-KR"/>
              </w:rPr>
              <w:t>Issue 5-4-1: How much to extend time index delay in FR1 (PBCH-DMRS detection)</w:t>
            </w:r>
          </w:p>
          <w:p w14:paraId="4D23137C" w14:textId="77777777" w:rsidR="00106ECE" w:rsidRPr="00CC1386" w:rsidRDefault="00106ECE" w:rsidP="00106ECE">
            <w:pPr>
              <w:rPr>
                <w:rFonts w:eastAsiaTheme="minorEastAsia"/>
                <w:lang w:val="en-US" w:eastAsia="zh-CN"/>
              </w:rPr>
            </w:pPr>
            <w:r>
              <w:rPr>
                <w:rFonts w:eastAsiaTheme="minorEastAsia"/>
                <w:lang w:val="en-US" w:eastAsia="zh-CN"/>
              </w:rPr>
              <w:t xml:space="preserve">Agree with the recommended WF by moderator. </w:t>
            </w:r>
          </w:p>
          <w:p w14:paraId="2550CD00" w14:textId="77777777" w:rsidR="00106ECE" w:rsidRDefault="00106ECE" w:rsidP="00106ECE">
            <w:pPr>
              <w:rPr>
                <w:b/>
                <w:color w:val="000000" w:themeColor="text1"/>
                <w:u w:val="single"/>
                <w:lang w:val="en-US" w:eastAsia="ko-KR"/>
              </w:rPr>
            </w:pPr>
            <w:r>
              <w:rPr>
                <w:b/>
                <w:color w:val="000000" w:themeColor="text1"/>
                <w:u w:val="single"/>
                <w:lang w:val="en-US" w:eastAsia="ko-KR"/>
              </w:rPr>
              <w:t>Issue 5-5-2: Relaxation of accuracy levels for FR1</w:t>
            </w:r>
          </w:p>
          <w:p w14:paraId="32675421" w14:textId="3494F77E" w:rsidR="00106ECE" w:rsidRPr="004258BC" w:rsidRDefault="00106ECE">
            <w:pPr>
              <w:rPr>
                <w:b/>
                <w:color w:val="000000" w:themeColor="text1"/>
                <w:u w:val="single"/>
                <w:lang w:val="en-US" w:eastAsia="zh-CN"/>
              </w:rPr>
            </w:pPr>
            <w:r>
              <w:rPr>
                <w:rFonts w:eastAsiaTheme="minorEastAsia"/>
                <w:lang w:val="en-US" w:eastAsia="zh-CN"/>
              </w:rPr>
              <w:t xml:space="preserve">Agree with the recommended WF by moderator. </w:t>
            </w:r>
          </w:p>
        </w:tc>
      </w:tr>
    </w:tbl>
    <w:p w14:paraId="677A55C0" w14:textId="77777777" w:rsidR="00B46DD4" w:rsidRDefault="00B46DD4" w:rsidP="000C44E7">
      <w:pPr>
        <w:rPr>
          <w:color w:val="000000" w:themeColor="text1"/>
          <w:lang w:val="en-US" w:eastAsia="zh-CN"/>
        </w:rPr>
      </w:pPr>
    </w:p>
    <w:p w14:paraId="1C987145" w14:textId="77777777" w:rsidR="000C44E7" w:rsidRDefault="000C44E7">
      <w:pPr>
        <w:rPr>
          <w:i/>
          <w:color w:val="000000" w:themeColor="text1"/>
          <w:lang w:val="en-US" w:eastAsia="zh-CN"/>
        </w:rPr>
      </w:pPr>
    </w:p>
    <w:p w14:paraId="1F3E1599" w14:textId="77777777" w:rsidR="002239C4" w:rsidRDefault="00F272CB">
      <w:pPr>
        <w:pStyle w:val="Heading1"/>
        <w:rPr>
          <w:color w:val="000000" w:themeColor="text1"/>
          <w:lang w:val="en-US" w:eastAsia="ja-JP"/>
        </w:rPr>
      </w:pPr>
      <w:r>
        <w:rPr>
          <w:color w:val="000000" w:themeColor="text1"/>
          <w:lang w:val="en-US" w:eastAsia="ja-JP"/>
        </w:rPr>
        <w:t>Topic #6: Performance part</w:t>
      </w:r>
    </w:p>
    <w:p w14:paraId="2BCF4488" w14:textId="77777777" w:rsidR="002239C4" w:rsidRDefault="00F272CB">
      <w:pPr>
        <w:rPr>
          <w:iCs/>
          <w:color w:val="000000" w:themeColor="text1"/>
          <w:lang w:val="en-US" w:eastAsia="zh-CN"/>
        </w:rPr>
      </w:pPr>
      <w:r>
        <w:rPr>
          <w:iCs/>
          <w:color w:val="000000" w:themeColor="text1"/>
          <w:lang w:val="en-US" w:eastAsia="zh-CN"/>
        </w:rPr>
        <w:t xml:space="preserve">Contributions from AI </w:t>
      </w:r>
      <w:r>
        <w:rPr>
          <w:iCs/>
          <w:lang w:val="en-US" w:eastAsia="zh-CN"/>
        </w:rPr>
        <w:t>9.19.4</w:t>
      </w:r>
      <w:r>
        <w:rPr>
          <w:iCs/>
          <w:color w:val="000000" w:themeColor="text1"/>
          <w:lang w:val="en-US" w:eastAsia="zh-CN"/>
        </w:rPr>
        <w:t xml:space="preserve"> </w:t>
      </w:r>
      <w:r>
        <w:rPr>
          <w:color w:val="000000" w:themeColor="text1"/>
          <w:lang w:val="en-US" w:eastAsia="zh-CN"/>
        </w:rPr>
        <w:t>are discussed here.</w:t>
      </w:r>
    </w:p>
    <w:p w14:paraId="4984E6DA" w14:textId="77777777" w:rsidR="002239C4" w:rsidRDefault="002239C4">
      <w:pPr>
        <w:rPr>
          <w:lang w:val="en-US" w:eastAsia="ja-JP"/>
        </w:rPr>
      </w:pPr>
    </w:p>
    <w:p w14:paraId="0A99240C"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7C3470CE" w14:textId="77777777">
        <w:trPr>
          <w:trHeight w:val="468"/>
        </w:trPr>
        <w:tc>
          <w:tcPr>
            <w:tcW w:w="1621" w:type="dxa"/>
            <w:vAlign w:val="center"/>
          </w:tcPr>
          <w:p w14:paraId="30089496" w14:textId="77777777" w:rsidR="002239C4" w:rsidRDefault="00F272CB">
            <w:pPr>
              <w:spacing w:before="120" w:after="120"/>
              <w:rPr>
                <w:b/>
                <w:bCs/>
                <w:color w:val="000000" w:themeColor="text1"/>
              </w:rPr>
            </w:pPr>
            <w:r>
              <w:rPr>
                <w:b/>
                <w:bCs/>
                <w:color w:val="000000" w:themeColor="text1"/>
              </w:rPr>
              <w:t>T-doc number</w:t>
            </w:r>
          </w:p>
        </w:tc>
        <w:tc>
          <w:tcPr>
            <w:tcW w:w="1431" w:type="dxa"/>
            <w:vAlign w:val="center"/>
          </w:tcPr>
          <w:p w14:paraId="5439091F" w14:textId="77777777" w:rsidR="002239C4" w:rsidRDefault="00F272CB">
            <w:pPr>
              <w:spacing w:before="120" w:after="120"/>
              <w:rPr>
                <w:b/>
                <w:bCs/>
                <w:color w:val="000000" w:themeColor="text1"/>
              </w:rPr>
            </w:pPr>
            <w:r>
              <w:rPr>
                <w:b/>
                <w:bCs/>
                <w:color w:val="000000" w:themeColor="text1"/>
              </w:rPr>
              <w:t>Company</w:t>
            </w:r>
          </w:p>
        </w:tc>
        <w:tc>
          <w:tcPr>
            <w:tcW w:w="6579" w:type="dxa"/>
            <w:vAlign w:val="center"/>
          </w:tcPr>
          <w:p w14:paraId="2B1FC0CE" w14:textId="77777777" w:rsidR="002239C4" w:rsidRDefault="00F272CB">
            <w:pPr>
              <w:spacing w:before="120" w:after="120"/>
              <w:rPr>
                <w:b/>
                <w:bCs/>
                <w:color w:val="000000" w:themeColor="text1"/>
              </w:rPr>
            </w:pPr>
            <w:r>
              <w:rPr>
                <w:b/>
                <w:bCs/>
                <w:color w:val="000000" w:themeColor="text1"/>
              </w:rPr>
              <w:t>Proposals / Observations</w:t>
            </w:r>
          </w:p>
        </w:tc>
      </w:tr>
      <w:tr w:rsidR="002239C4" w14:paraId="1707AE7B" w14:textId="77777777">
        <w:trPr>
          <w:trHeight w:val="468"/>
        </w:trPr>
        <w:tc>
          <w:tcPr>
            <w:tcW w:w="1621" w:type="dxa"/>
            <w:vAlign w:val="center"/>
          </w:tcPr>
          <w:p w14:paraId="02D8841A" w14:textId="77777777" w:rsidR="002239C4" w:rsidRDefault="004258BC">
            <w:pPr>
              <w:rPr>
                <w:rFonts w:ascii="Arial" w:hAnsi="Arial" w:cs="Arial"/>
                <w:b/>
                <w:bCs/>
                <w:color w:val="0000FF"/>
                <w:sz w:val="16"/>
                <w:szCs w:val="16"/>
                <w:u w:val="single"/>
              </w:rPr>
            </w:pPr>
            <w:hyperlink r:id="rId112" w:history="1">
              <w:r w:rsidR="00F272CB">
                <w:rPr>
                  <w:rStyle w:val="Hyperlink"/>
                  <w:rFonts w:ascii="Arial" w:hAnsi="Arial" w:cs="Arial"/>
                  <w:b/>
                  <w:bCs/>
                  <w:sz w:val="16"/>
                  <w:szCs w:val="16"/>
                </w:rPr>
                <w:t>R4-2209049</w:t>
              </w:r>
            </w:hyperlink>
          </w:p>
          <w:p w14:paraId="47509743" w14:textId="77777777" w:rsidR="002239C4" w:rsidRDefault="002239C4">
            <w:pPr>
              <w:spacing w:before="120" w:after="120"/>
              <w:rPr>
                <w:rFonts w:asciiTheme="minorHAnsi" w:hAnsiTheme="minorHAnsi" w:cstheme="minorHAnsi"/>
                <w:color w:val="000000" w:themeColor="text1"/>
              </w:rPr>
            </w:pPr>
          </w:p>
        </w:tc>
        <w:tc>
          <w:tcPr>
            <w:tcW w:w="1431" w:type="dxa"/>
            <w:vAlign w:val="center"/>
          </w:tcPr>
          <w:p w14:paraId="79C7B98F" w14:textId="77777777" w:rsidR="002239C4" w:rsidRDefault="00F272CB">
            <w:pPr>
              <w:spacing w:before="120" w:after="120"/>
              <w:rPr>
                <w:rFonts w:asciiTheme="minorHAnsi" w:hAnsiTheme="minorHAnsi" w:cstheme="minorHAnsi"/>
                <w:color w:val="000000" w:themeColor="text1"/>
              </w:rPr>
            </w:pPr>
            <w:r>
              <w:rPr>
                <w:rFonts w:asciiTheme="minorHAnsi" w:hAnsiTheme="minorHAnsi" w:cstheme="minorHAnsi"/>
                <w:color w:val="000000" w:themeColor="text1"/>
              </w:rPr>
              <w:t>Nokia, Nokia Shanghai Bell</w:t>
            </w:r>
          </w:p>
        </w:tc>
        <w:tc>
          <w:tcPr>
            <w:tcW w:w="6579" w:type="dxa"/>
          </w:tcPr>
          <w:p w14:paraId="7E269A15" w14:textId="77777777" w:rsidR="002239C4" w:rsidRDefault="00F272CB">
            <w:pPr>
              <w:pStyle w:val="RAN4proposal"/>
              <w:numPr>
                <w:ilvl w:val="0"/>
                <w:numId w:val="52"/>
              </w:numPr>
            </w:pPr>
            <w:r>
              <w:t xml:space="preserve">Relaxation of the accuracy requirements for 1 Rx RedCap UEs is defined based on the accuracy degradation observed in AWGN channel. </w:t>
            </w:r>
          </w:p>
          <w:p w14:paraId="29F210A4" w14:textId="77777777" w:rsidR="002239C4" w:rsidRDefault="00F272CB">
            <w:pPr>
              <w:pStyle w:val="RAN4proposal"/>
              <w:numPr>
                <w:ilvl w:val="0"/>
                <w:numId w:val="52"/>
              </w:numPr>
            </w:pPr>
            <w:r>
              <w:t>RAN4 to consider Table 1 in the discussion of the RRM requirements test cases for RedCap UEs, and on the discussion of the work plan.</w:t>
            </w:r>
          </w:p>
          <w:p w14:paraId="4675248A" w14:textId="77777777" w:rsidR="002239C4" w:rsidRDefault="002239C4">
            <w:pPr>
              <w:spacing w:before="120" w:after="120"/>
              <w:rPr>
                <w:color w:val="000000" w:themeColor="text1"/>
                <w:highlight w:val="lightGray"/>
                <w:lang w:val="en-US"/>
              </w:rPr>
            </w:pPr>
          </w:p>
        </w:tc>
      </w:tr>
      <w:tr w:rsidR="002239C4" w14:paraId="5CDAC46A" w14:textId="77777777">
        <w:trPr>
          <w:trHeight w:val="468"/>
        </w:trPr>
        <w:tc>
          <w:tcPr>
            <w:tcW w:w="1621" w:type="dxa"/>
            <w:vAlign w:val="center"/>
          </w:tcPr>
          <w:p w14:paraId="1CBD7130" w14:textId="77777777" w:rsidR="002239C4" w:rsidRDefault="004258BC">
            <w:pPr>
              <w:rPr>
                <w:rFonts w:ascii="Arial" w:hAnsi="Arial" w:cs="Arial"/>
                <w:b/>
                <w:bCs/>
                <w:color w:val="0000FF"/>
                <w:sz w:val="16"/>
                <w:szCs w:val="16"/>
                <w:u w:val="single"/>
              </w:rPr>
            </w:pPr>
            <w:hyperlink r:id="rId113" w:history="1">
              <w:r w:rsidR="00F272CB">
                <w:rPr>
                  <w:rStyle w:val="Hyperlink"/>
                  <w:rFonts w:ascii="Arial" w:hAnsi="Arial" w:cs="Arial"/>
                  <w:b/>
                  <w:bCs/>
                  <w:sz w:val="16"/>
                  <w:szCs w:val="16"/>
                </w:rPr>
                <w:t>R4-2209911</w:t>
              </w:r>
            </w:hyperlink>
          </w:p>
          <w:p w14:paraId="2AAC0360" w14:textId="77777777" w:rsidR="002239C4" w:rsidRDefault="002239C4">
            <w:pPr>
              <w:spacing w:after="0"/>
              <w:rPr>
                <w:rFonts w:ascii="Arial" w:hAnsi="Arial" w:cs="Arial"/>
                <w:b/>
                <w:bCs/>
                <w:color w:val="000000" w:themeColor="text1"/>
                <w:sz w:val="16"/>
                <w:szCs w:val="16"/>
                <w:highlight w:val="lightGray"/>
                <w:u w:val="single"/>
                <w:lang w:val="en-US"/>
              </w:rPr>
            </w:pPr>
          </w:p>
        </w:tc>
        <w:tc>
          <w:tcPr>
            <w:tcW w:w="1431" w:type="dxa"/>
            <w:vAlign w:val="center"/>
          </w:tcPr>
          <w:p w14:paraId="240A318C"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361BA020"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lang w:val="en-US"/>
              </w:rPr>
              <w:t>Workplan (including worksplit) to RedCap RRM performance requirements</w:t>
            </w:r>
          </w:p>
        </w:tc>
      </w:tr>
      <w:tr w:rsidR="002239C4" w14:paraId="75327F7B" w14:textId="77777777">
        <w:trPr>
          <w:trHeight w:val="468"/>
        </w:trPr>
        <w:tc>
          <w:tcPr>
            <w:tcW w:w="1621" w:type="dxa"/>
            <w:vAlign w:val="center"/>
          </w:tcPr>
          <w:p w14:paraId="4FADF9B6" w14:textId="77777777" w:rsidR="002239C4" w:rsidRDefault="004258BC">
            <w:pPr>
              <w:rPr>
                <w:rFonts w:ascii="Arial" w:hAnsi="Arial" w:cs="Arial"/>
                <w:b/>
                <w:bCs/>
                <w:color w:val="0000FF"/>
                <w:sz w:val="16"/>
                <w:szCs w:val="16"/>
                <w:u w:val="single"/>
              </w:rPr>
            </w:pPr>
            <w:hyperlink r:id="rId114" w:history="1">
              <w:r w:rsidR="00F272CB">
                <w:rPr>
                  <w:rStyle w:val="Hyperlink"/>
                  <w:rFonts w:ascii="Arial" w:hAnsi="Arial" w:cs="Arial"/>
                  <w:b/>
                  <w:bCs/>
                  <w:sz w:val="16"/>
                  <w:szCs w:val="16"/>
                </w:rPr>
                <w:t>R4-2209915</w:t>
              </w:r>
            </w:hyperlink>
          </w:p>
          <w:p w14:paraId="6051A7D6" w14:textId="77777777" w:rsidR="002239C4" w:rsidRDefault="002239C4">
            <w:pPr>
              <w:rPr>
                <w:rFonts w:ascii="Arial" w:hAnsi="Arial" w:cs="Arial"/>
                <w:b/>
                <w:bCs/>
                <w:color w:val="0000FF"/>
                <w:sz w:val="16"/>
                <w:szCs w:val="16"/>
                <w:u w:val="single"/>
                <w:lang w:val="en-US"/>
              </w:rPr>
            </w:pPr>
          </w:p>
        </w:tc>
        <w:tc>
          <w:tcPr>
            <w:tcW w:w="1431" w:type="dxa"/>
            <w:vAlign w:val="center"/>
          </w:tcPr>
          <w:p w14:paraId="37A0AC16"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29F69EB0" w14:textId="77777777" w:rsidR="002239C4" w:rsidRDefault="00F272CB">
            <w:pPr>
              <w:spacing w:before="120" w:after="120"/>
              <w:rPr>
                <w:rFonts w:asciiTheme="minorHAnsi" w:hAnsiTheme="minorHAnsi" w:cstheme="minorHAnsi"/>
                <w:color w:val="000000" w:themeColor="text1"/>
                <w:lang w:val="en-US"/>
              </w:rPr>
            </w:pPr>
            <w:r>
              <w:rPr>
                <w:rFonts w:asciiTheme="minorHAnsi" w:hAnsiTheme="minorHAnsi" w:cstheme="minorHAnsi"/>
                <w:color w:val="000000" w:themeColor="text1"/>
                <w:lang w:val="en-US"/>
              </w:rPr>
              <w:t>Draft CR on side conditions  on RRM requirements applicability for RedCap</w:t>
            </w:r>
          </w:p>
        </w:tc>
      </w:tr>
      <w:tr w:rsidR="002239C4" w14:paraId="6C4A5537" w14:textId="77777777">
        <w:trPr>
          <w:trHeight w:val="468"/>
        </w:trPr>
        <w:tc>
          <w:tcPr>
            <w:tcW w:w="1621" w:type="dxa"/>
            <w:vAlign w:val="center"/>
          </w:tcPr>
          <w:p w14:paraId="2D517EB5" w14:textId="77777777" w:rsidR="002239C4" w:rsidRDefault="00F272CB">
            <w:pPr>
              <w:rPr>
                <w:rFonts w:ascii="Arial" w:hAnsi="Arial" w:cs="Arial"/>
                <w:b/>
                <w:bCs/>
                <w:color w:val="0000FF"/>
                <w:sz w:val="16"/>
                <w:szCs w:val="16"/>
                <w:u w:val="single"/>
              </w:rPr>
            </w:pPr>
            <w:r>
              <w:rPr>
                <w:rFonts w:ascii="Arial" w:hAnsi="Arial" w:cs="Arial"/>
                <w:b/>
                <w:bCs/>
                <w:color w:val="0000FF"/>
                <w:sz w:val="16"/>
                <w:szCs w:val="16"/>
                <w:u w:val="single"/>
              </w:rPr>
              <w:t>R4-2209912</w:t>
            </w:r>
          </w:p>
        </w:tc>
        <w:tc>
          <w:tcPr>
            <w:tcW w:w="1431" w:type="dxa"/>
            <w:vAlign w:val="center"/>
          </w:tcPr>
          <w:p w14:paraId="2A76A452" w14:textId="77777777" w:rsidR="002239C4" w:rsidRDefault="00F272CB">
            <w:pPr>
              <w:spacing w:before="120" w:after="120"/>
              <w:rPr>
                <w:rFonts w:asciiTheme="minorHAnsi" w:hAnsiTheme="minorHAnsi" w:cstheme="minorHAnsi"/>
                <w:color w:val="000000" w:themeColor="text1"/>
                <w:highlight w:val="lightGray"/>
                <w:lang w:val="en-US"/>
              </w:rPr>
            </w:pPr>
            <w:r>
              <w:rPr>
                <w:rFonts w:asciiTheme="minorHAnsi" w:hAnsiTheme="minorHAnsi" w:cstheme="minorHAnsi"/>
                <w:color w:val="000000" w:themeColor="text1"/>
                <w:highlight w:val="lightGray"/>
                <w:lang w:val="en-US"/>
              </w:rPr>
              <w:t>Ericsson</w:t>
            </w:r>
          </w:p>
        </w:tc>
        <w:tc>
          <w:tcPr>
            <w:tcW w:w="6579" w:type="dxa"/>
            <w:vAlign w:val="center"/>
          </w:tcPr>
          <w:p w14:paraId="248AAAF8" w14:textId="77777777" w:rsidR="002239C4" w:rsidRDefault="00B97453">
            <w:pPr>
              <w:rPr>
                <w:b/>
                <w:bCs/>
                <w:i/>
                <w:iCs/>
                <w:lang w:val="en-US"/>
              </w:rPr>
            </w:pPr>
            <w:r>
              <w:fldChar w:fldCharType="begin"/>
            </w:r>
            <w:r>
              <w:instrText xml:space="preserve"> REF _Ref101715519 \h  \* MERGEFORMAT </w:instrText>
            </w:r>
            <w:r>
              <w:fldChar w:fldCharType="separate"/>
            </w:r>
            <w:r w:rsidR="00F272CB">
              <w:rPr>
                <w:b/>
                <w:bCs/>
                <w:i/>
                <w:iCs/>
                <w:lang w:val="en-US"/>
              </w:rPr>
              <w:t>Proposal 1 Applicability requirements for RedCap test cases are introduced in A.2.</w:t>
            </w:r>
            <w:r>
              <w:fldChar w:fldCharType="end"/>
            </w:r>
          </w:p>
          <w:p w14:paraId="76CDA303" w14:textId="77777777" w:rsidR="002239C4" w:rsidRDefault="00B97453">
            <w:pPr>
              <w:rPr>
                <w:b/>
                <w:bCs/>
                <w:i/>
                <w:iCs/>
                <w:lang w:val="en-US"/>
              </w:rPr>
            </w:pPr>
            <w:r>
              <w:fldChar w:fldCharType="begin"/>
            </w:r>
            <w:r>
              <w:instrText xml:space="preserve"> REF _Ref101715527 \h  \* MERGEFORMAT </w:instrText>
            </w:r>
            <w:r>
              <w:fldChar w:fldCharType="separate"/>
            </w:r>
            <w:r w:rsidR="00F272CB">
              <w:rPr>
                <w:b/>
                <w:bCs/>
                <w:i/>
                <w:iCs/>
                <w:lang w:val="en-US"/>
              </w:rPr>
              <w:t>Proposal 2 Existing RMC tables (PDSCH, CORESET for RMSI and RMC) for FDD and TDD defined in A.3.1 in TS 38.133 are reused for RedCap.</w:t>
            </w:r>
            <w:r>
              <w:fldChar w:fldCharType="end"/>
            </w:r>
          </w:p>
          <w:p w14:paraId="49F3AFC3" w14:textId="77777777" w:rsidR="002239C4" w:rsidRDefault="00B97453">
            <w:pPr>
              <w:rPr>
                <w:b/>
                <w:bCs/>
                <w:i/>
                <w:iCs/>
                <w:lang w:val="en-US"/>
              </w:rPr>
            </w:pPr>
            <w:r>
              <w:fldChar w:fldCharType="begin"/>
            </w:r>
            <w:r>
              <w:instrText xml:space="preserve"> REF _Ref101715532 \h  \* MERGEFORMAT </w:instrText>
            </w:r>
            <w:r>
              <w:fldChar w:fldCharType="separate"/>
            </w:r>
            <w:r w:rsidR="00F272CB">
              <w:rPr>
                <w:b/>
                <w:bCs/>
                <w:i/>
                <w:iCs/>
                <w:lang w:val="en-US"/>
              </w:rPr>
              <w:t>Proposal 3 Existing TDD DL/UL configurations defined in A.3.1.4 in TS 38.133 are reused for RedCap.</w:t>
            </w:r>
            <w:r>
              <w:fldChar w:fldCharType="end"/>
            </w:r>
          </w:p>
          <w:p w14:paraId="24AAA77B" w14:textId="77777777" w:rsidR="002239C4" w:rsidRDefault="00EF1E16">
            <w:pPr>
              <w:rPr>
                <w:b/>
                <w:bCs/>
                <w:i/>
                <w:iCs/>
                <w:lang w:val="en-US"/>
              </w:rPr>
            </w:pPr>
            <w:r>
              <w:rPr>
                <w:b/>
                <w:bCs/>
                <w:i/>
                <w:iCs/>
              </w:rPr>
              <w:lastRenderedPageBreak/>
              <w:fldChar w:fldCharType="begin"/>
            </w:r>
            <w:r w:rsidR="00F272CB">
              <w:rPr>
                <w:b/>
                <w:bCs/>
                <w:i/>
                <w:iCs/>
                <w:lang w:val="en-US"/>
              </w:rPr>
              <w:instrText xml:space="preserve"> REF _Ref101715536 \h  \* MERGEFORMAT </w:instrText>
            </w:r>
            <w:r>
              <w:rPr>
                <w:b/>
                <w:bCs/>
                <w:i/>
                <w:iCs/>
              </w:rPr>
            </w:r>
            <w:r>
              <w:rPr>
                <w:b/>
                <w:bCs/>
                <w:i/>
                <w:iCs/>
              </w:rPr>
              <w:fldChar w:fldCharType="separate"/>
            </w:r>
            <w:r w:rsidR="00F272CB">
              <w:rPr>
                <w:b/>
                <w:bCs/>
                <w:i/>
                <w:iCs/>
                <w:lang w:val="en-US"/>
              </w:rPr>
              <w:t>Proposal 4 Existing  OCNG configurations defined in A.3.2.1 in TS 38.133 are reused for RedCap.</w:t>
            </w:r>
            <w:r>
              <w:rPr>
                <w:b/>
                <w:bCs/>
                <w:i/>
                <w:iCs/>
              </w:rPr>
              <w:fldChar w:fldCharType="end"/>
            </w:r>
          </w:p>
          <w:p w14:paraId="41E7D2C7" w14:textId="77777777" w:rsidR="002239C4" w:rsidRDefault="00B97453">
            <w:pPr>
              <w:rPr>
                <w:b/>
                <w:bCs/>
                <w:i/>
                <w:iCs/>
                <w:lang w:val="en-US"/>
              </w:rPr>
            </w:pPr>
            <w:r>
              <w:fldChar w:fldCharType="begin"/>
            </w:r>
            <w:r>
              <w:instrText xml:space="preserve"> REF _Ref101715540 \h  \* MERGEFORMAT </w:instrText>
            </w:r>
            <w:r>
              <w:fldChar w:fldCharType="separate"/>
            </w:r>
            <w:r w:rsidR="00F272CB">
              <w:rPr>
                <w:b/>
                <w:bCs/>
                <w:i/>
                <w:iCs/>
                <w:lang w:val="en-US"/>
              </w:rPr>
              <w:t>Proposal 5 RAN4 to decide on whether to update the DRX configurations defined in A.3.3 in TS 38.133 based on type of test cases agreed for eDRX.</w:t>
            </w:r>
            <w:r>
              <w:fldChar w:fldCharType="end"/>
            </w:r>
          </w:p>
          <w:p w14:paraId="758E05DD" w14:textId="77777777" w:rsidR="002239C4" w:rsidRDefault="00EF1E16">
            <w:pPr>
              <w:rPr>
                <w:b/>
                <w:bCs/>
                <w:i/>
                <w:iCs/>
                <w:lang w:val="en-US"/>
              </w:rPr>
            </w:pPr>
            <w:r>
              <w:rPr>
                <w:b/>
                <w:bCs/>
                <w:i/>
                <w:iCs/>
              </w:rPr>
              <w:fldChar w:fldCharType="begin"/>
            </w:r>
            <w:r w:rsidR="00F272CB">
              <w:rPr>
                <w:b/>
                <w:bCs/>
                <w:i/>
                <w:iCs/>
                <w:lang w:val="en-US"/>
              </w:rPr>
              <w:instrText xml:space="preserve"> REF _Ref101715543 \h  \* MERGEFORMAT </w:instrText>
            </w:r>
            <w:r>
              <w:rPr>
                <w:b/>
                <w:bCs/>
                <w:i/>
                <w:iCs/>
              </w:rPr>
            </w:r>
            <w:r>
              <w:rPr>
                <w:b/>
                <w:bCs/>
                <w:i/>
                <w:iCs/>
              </w:rPr>
              <w:fldChar w:fldCharType="separate"/>
            </w:r>
            <w:r w:rsidR="00F272CB">
              <w:rPr>
                <w:b/>
                <w:bCs/>
                <w:i/>
                <w:iCs/>
                <w:lang w:val="en-US"/>
              </w:rPr>
              <w:t>Proposal 6 RAN4 to introduce new antenna configurations to account for reduction of receive branches for RedCap.</w:t>
            </w:r>
            <w:r>
              <w:rPr>
                <w:b/>
                <w:bCs/>
                <w:i/>
                <w:iCs/>
              </w:rPr>
              <w:fldChar w:fldCharType="end"/>
            </w:r>
          </w:p>
          <w:p w14:paraId="6483ECDD" w14:textId="77777777" w:rsidR="002239C4" w:rsidRDefault="00B97453">
            <w:pPr>
              <w:rPr>
                <w:b/>
                <w:bCs/>
                <w:i/>
                <w:iCs/>
                <w:lang w:val="en-US"/>
              </w:rPr>
            </w:pPr>
            <w:r>
              <w:fldChar w:fldCharType="begin"/>
            </w:r>
            <w:r>
              <w:instrText xml:space="preserve"> REF _Ref101715546 \h  \* MERGEFORMAT </w:instrText>
            </w:r>
            <w:r>
              <w:fldChar w:fldCharType="separate"/>
            </w:r>
            <w:r w:rsidR="00F272CB">
              <w:rPr>
                <w:b/>
                <w:bCs/>
                <w:i/>
                <w:iCs/>
                <w:lang w:val="en-US"/>
              </w:rPr>
              <w:t>Proposal 7 Existing FR2 antenna configurations defined in A.3.6.2 in TS 38.133 are reused for RedCap UEs in FR2.</w:t>
            </w:r>
            <w:r>
              <w:fldChar w:fldCharType="end"/>
            </w:r>
          </w:p>
          <w:p w14:paraId="3422C49C" w14:textId="77777777" w:rsidR="002239C4" w:rsidRDefault="00B97453">
            <w:pPr>
              <w:rPr>
                <w:b/>
                <w:bCs/>
                <w:i/>
                <w:iCs/>
                <w:lang w:val="en-US"/>
              </w:rPr>
            </w:pPr>
            <w:r>
              <w:fldChar w:fldCharType="begin"/>
            </w:r>
            <w:r>
              <w:instrText xml:space="preserve"> REF _Ref101715550 \h  \* MERGEFORMAT </w:instrText>
            </w:r>
            <w:r>
              <w:fldChar w:fldCharType="separate"/>
            </w:r>
            <w:r w:rsidR="00F272CB">
              <w:rPr>
                <w:b/>
                <w:bCs/>
                <w:i/>
                <w:iCs/>
                <w:lang w:val="en-US"/>
              </w:rPr>
              <w:t>Proposal 8 Existing PRACH configurations defined in A.3.8 in TS 38.133 are reused for RedCap.</w:t>
            </w:r>
            <w:r>
              <w:fldChar w:fldCharType="end"/>
            </w:r>
          </w:p>
          <w:p w14:paraId="34DD64D9" w14:textId="77777777" w:rsidR="002239C4" w:rsidRDefault="00B97453">
            <w:pPr>
              <w:rPr>
                <w:b/>
                <w:bCs/>
                <w:i/>
                <w:iCs/>
                <w:lang w:val="en-US"/>
              </w:rPr>
            </w:pPr>
            <w:r>
              <w:fldChar w:fldCharType="begin"/>
            </w:r>
            <w:r>
              <w:instrText xml:space="preserve"> REF _Ref101715554 \h  \* MERGEFORMAT </w:instrText>
            </w:r>
            <w:r>
              <w:fldChar w:fldCharType="separate"/>
            </w:r>
            <w:r w:rsidR="00F272CB">
              <w:rPr>
                <w:b/>
                <w:bCs/>
                <w:i/>
                <w:iCs/>
                <w:lang w:val="en-US"/>
              </w:rPr>
              <w:t>Proposal 9 Existing BWP configurations defined in A.3.9.2 and A.3.9.3 in TS 38.133 are reused for RedCap.</w:t>
            </w:r>
            <w:r>
              <w:fldChar w:fldCharType="end"/>
            </w:r>
          </w:p>
          <w:p w14:paraId="2C7299F2" w14:textId="77777777" w:rsidR="002239C4" w:rsidRDefault="00B97453">
            <w:pPr>
              <w:rPr>
                <w:b/>
                <w:bCs/>
                <w:i/>
                <w:iCs/>
                <w:lang w:val="en-US"/>
              </w:rPr>
            </w:pPr>
            <w:r>
              <w:fldChar w:fldCharType="begin"/>
            </w:r>
            <w:r>
              <w:instrText xml:space="preserve"> REF _Ref101715558 \h  \* MERGEFORMAT </w:instrText>
            </w:r>
            <w:r>
              <w:fldChar w:fldCharType="separate"/>
            </w:r>
            <w:r w:rsidR="00F272CB">
              <w:rPr>
                <w:b/>
                <w:bCs/>
                <w:i/>
                <w:iCs/>
                <w:lang w:val="en-US"/>
              </w:rPr>
              <w:t>Proposal 10 RAN4 to decide on whether to introduce new configuration for RedCap specific BWP based on type of test cases agreed for RedCap.</w:t>
            </w:r>
            <w:r>
              <w:fldChar w:fldCharType="end"/>
            </w:r>
          </w:p>
          <w:p w14:paraId="4388ACD5" w14:textId="77777777" w:rsidR="002239C4" w:rsidRDefault="00B97453">
            <w:pPr>
              <w:rPr>
                <w:b/>
                <w:bCs/>
                <w:i/>
                <w:iCs/>
                <w:lang w:val="en-US"/>
              </w:rPr>
            </w:pPr>
            <w:r>
              <w:fldChar w:fldCharType="begin"/>
            </w:r>
            <w:r>
              <w:instrText xml:space="preserve"> REF _Ref101715562 \h  \* MERGEFORMAT </w:instrText>
            </w:r>
            <w:r>
              <w:fldChar w:fldCharType="separate"/>
            </w:r>
            <w:r w:rsidR="00F272CB">
              <w:rPr>
                <w:b/>
                <w:bCs/>
                <w:i/>
                <w:iCs/>
                <w:lang w:val="en-US"/>
              </w:rPr>
              <w:t>Proposal 11 In addition to the existing SSB configurations, new SSB configurations are introduced for 30 kHz SCS and 20 MHz BW instead of 30 KHz SCS and 40 MHz BW.</w:t>
            </w:r>
            <w:r>
              <w:fldChar w:fldCharType="end"/>
            </w:r>
          </w:p>
          <w:p w14:paraId="6D5B5200" w14:textId="77777777" w:rsidR="002239C4" w:rsidRDefault="00B97453">
            <w:pPr>
              <w:rPr>
                <w:b/>
                <w:bCs/>
                <w:i/>
                <w:iCs/>
                <w:lang w:val="en-US"/>
              </w:rPr>
            </w:pPr>
            <w:r>
              <w:fldChar w:fldCharType="begin"/>
            </w:r>
            <w:r>
              <w:instrText xml:space="preserve"> REF _Ref101715565 \h  \* MERGEFORMAT </w:instrText>
            </w:r>
            <w:r>
              <w:fldChar w:fldCharType="separate"/>
            </w:r>
            <w:r w:rsidR="00F272CB">
              <w:rPr>
                <w:b/>
                <w:bCs/>
                <w:i/>
                <w:iCs/>
                <w:lang w:val="en-US"/>
              </w:rPr>
              <w:t>Proposal 12 Existing SMTC configurations defined in A.3.11 in TS 38.133 are reused for RedCap.</w:t>
            </w:r>
            <w:r>
              <w:fldChar w:fldCharType="end"/>
            </w:r>
          </w:p>
          <w:p w14:paraId="6365B60B" w14:textId="77777777" w:rsidR="002239C4" w:rsidRDefault="00B97453">
            <w:pPr>
              <w:rPr>
                <w:b/>
                <w:bCs/>
                <w:i/>
                <w:iCs/>
                <w:lang w:val="en-US"/>
              </w:rPr>
            </w:pPr>
            <w:r>
              <w:fldChar w:fldCharType="begin"/>
            </w:r>
            <w:r>
              <w:instrText xml:space="preserve"> REF _Ref101715572 \h  \* MERGEFORMAT </w:instrText>
            </w:r>
            <w:r>
              <w:fldChar w:fldCharType="separate"/>
            </w:r>
            <w:r w:rsidR="00F272CB">
              <w:rPr>
                <w:b/>
                <w:bCs/>
                <w:i/>
                <w:iCs/>
                <w:lang w:val="en-US"/>
              </w:rPr>
              <w:t>Proposal 13 Existing CSI-RS configuration for FDD and TDD defined in A.3.14 in TS 38.133 are reused for RedCap. No new RMCs are needed for HD-FDD.</w:t>
            </w:r>
            <w:r>
              <w:fldChar w:fldCharType="end"/>
            </w:r>
          </w:p>
          <w:p w14:paraId="5005C180" w14:textId="77777777" w:rsidR="002239C4" w:rsidRDefault="00B97453">
            <w:pPr>
              <w:rPr>
                <w:b/>
                <w:bCs/>
                <w:i/>
                <w:iCs/>
                <w:lang w:val="en-US"/>
              </w:rPr>
            </w:pPr>
            <w:r>
              <w:fldChar w:fldCharType="begin"/>
            </w:r>
            <w:r>
              <w:instrText xml:space="preserve"> REF _Ref101715580 \h  \* MERGEFORMAT </w:instrText>
            </w:r>
            <w:r>
              <w:fldChar w:fldCharType="separate"/>
            </w:r>
            <w:r w:rsidR="00F272CB">
              <w:rPr>
                <w:b/>
                <w:bCs/>
                <w:i/>
                <w:iCs/>
                <w:lang w:val="en-US"/>
              </w:rPr>
              <w:t>Proposal 14 New AoA requirements need to be introduced considering the new RedCap power class.</w:t>
            </w:r>
            <w:r>
              <w:fldChar w:fldCharType="end"/>
            </w:r>
          </w:p>
          <w:p w14:paraId="07DD2EDC" w14:textId="77777777" w:rsidR="002239C4" w:rsidRDefault="00B97453">
            <w:pPr>
              <w:rPr>
                <w:b/>
                <w:bCs/>
                <w:i/>
                <w:iCs/>
                <w:lang w:val="en-US"/>
              </w:rPr>
            </w:pPr>
            <w:r>
              <w:fldChar w:fldCharType="begin"/>
            </w:r>
            <w:r>
              <w:instrText xml:space="preserve"> REF _Ref101715583 \h  \* MERGEFORMAT </w:instrText>
            </w:r>
            <w:r>
              <w:fldChar w:fldCharType="separate"/>
            </w:r>
            <w:r w:rsidR="00F272CB">
              <w:rPr>
                <w:b/>
                <w:bCs/>
                <w:i/>
                <w:iCs/>
                <w:lang w:val="en-US"/>
              </w:rPr>
              <w:t>Proposal 15 Existing TCI state configuration defined in A.3.16 in TS 38.133 is reused for RedCap.</w:t>
            </w:r>
            <w:r>
              <w:fldChar w:fldCharType="end"/>
            </w:r>
          </w:p>
          <w:p w14:paraId="4B5B5BDA" w14:textId="77777777" w:rsidR="002239C4" w:rsidRDefault="00EF1E16">
            <w:pPr>
              <w:rPr>
                <w:b/>
                <w:bCs/>
                <w:i/>
                <w:iCs/>
                <w:lang w:val="en-US"/>
              </w:rPr>
            </w:pPr>
            <w:r>
              <w:rPr>
                <w:b/>
                <w:bCs/>
                <w:i/>
                <w:iCs/>
              </w:rPr>
              <w:fldChar w:fldCharType="begin"/>
            </w:r>
            <w:r w:rsidR="00F272CB">
              <w:rPr>
                <w:b/>
                <w:bCs/>
                <w:i/>
                <w:iCs/>
                <w:lang w:val="en-US"/>
              </w:rPr>
              <w:instrText xml:space="preserve"> REF _Ref101715596 \h  \* MERGEFORMAT </w:instrText>
            </w:r>
            <w:r>
              <w:rPr>
                <w:b/>
                <w:bCs/>
                <w:i/>
                <w:iCs/>
              </w:rPr>
            </w:r>
            <w:r>
              <w:rPr>
                <w:b/>
                <w:bCs/>
                <w:i/>
                <w:iCs/>
              </w:rPr>
              <w:fldChar w:fldCharType="separate"/>
            </w:r>
            <w:r w:rsidR="00F272CB">
              <w:rPr>
                <w:b/>
                <w:bCs/>
                <w:i/>
                <w:iCs/>
                <w:lang w:val="en-US"/>
              </w:rPr>
              <w:t>Proposal 16 Existing configuration for CSI-RS tracking defined for FDD and TDD defined in A.3.17 in TS 38.133, aligned with corresponding SSB configuration, are reused for RedCap. No need to create new configurations for HD-FDD.</w:t>
            </w:r>
            <w:r>
              <w:rPr>
                <w:b/>
                <w:bCs/>
                <w:i/>
                <w:iCs/>
              </w:rPr>
              <w:fldChar w:fldCharType="end"/>
            </w:r>
          </w:p>
          <w:p w14:paraId="0ADFA14D" w14:textId="77777777" w:rsidR="002239C4" w:rsidRDefault="00B97453">
            <w:pPr>
              <w:rPr>
                <w:b/>
                <w:bCs/>
                <w:i/>
                <w:iCs/>
                <w:lang w:val="en-US"/>
              </w:rPr>
            </w:pPr>
            <w:r>
              <w:fldChar w:fldCharType="begin"/>
            </w:r>
            <w:r>
              <w:instrText xml:space="preserve"> REF _Ref101715601 \h  \* MERGEFORMAT </w:instrText>
            </w:r>
            <w:r>
              <w:fldChar w:fldCharType="separate"/>
            </w:r>
            <w:r w:rsidR="00F272CB">
              <w:rPr>
                <w:b/>
                <w:bCs/>
                <w:i/>
                <w:iCs/>
                <w:lang w:val="en-US"/>
              </w:rPr>
              <w:t>Proposal 17 Existing additional definitions related to OTA testing defined in A.3.18 are reused for RedCap.</w:t>
            </w:r>
            <w:r>
              <w:fldChar w:fldCharType="end"/>
            </w:r>
          </w:p>
          <w:p w14:paraId="403BB80D" w14:textId="77777777" w:rsidR="002239C4" w:rsidRDefault="00B97453">
            <w:pPr>
              <w:rPr>
                <w:b/>
                <w:bCs/>
                <w:i/>
                <w:iCs/>
                <w:lang w:val="en-US"/>
              </w:rPr>
            </w:pPr>
            <w:r>
              <w:fldChar w:fldCharType="begin"/>
            </w:r>
            <w:r>
              <w:instrText xml:space="preserve"> REF _Ref101715606 \h  \* MERGEFORMAT </w:instrText>
            </w:r>
            <w:r>
              <w:fldChar w:fldCharType="separate"/>
            </w:r>
            <w:r w:rsidR="00F272CB">
              <w:rPr>
                <w:b/>
                <w:bCs/>
                <w:i/>
                <w:iCs/>
                <w:lang w:val="en-US"/>
              </w:rPr>
              <w:t>Proposal 18 Existing PRACH configurations defined in A.3.8 in TS 38.133 are reused for RedCap.</w:t>
            </w:r>
            <w:r>
              <w:fldChar w:fldCharType="end"/>
            </w:r>
          </w:p>
          <w:p w14:paraId="4E10A396" w14:textId="77777777" w:rsidR="002239C4" w:rsidRDefault="00B97453">
            <w:pPr>
              <w:rPr>
                <w:b/>
                <w:bCs/>
                <w:i/>
                <w:iCs/>
                <w:lang w:val="en-US"/>
              </w:rPr>
            </w:pPr>
            <w:r>
              <w:fldChar w:fldCharType="begin"/>
            </w:r>
            <w:r>
              <w:instrText xml:space="preserve"> REF _Ref101715619 \h  \* MERGEFORMAT </w:instrText>
            </w:r>
            <w:r>
              <w:fldChar w:fldCharType="separate"/>
            </w:r>
            <w:r w:rsidR="00F272CB">
              <w:rPr>
                <w:b/>
                <w:bCs/>
                <w:i/>
                <w:iCs/>
                <w:lang w:val="en-US"/>
              </w:rPr>
              <w:t>Proposal 19 Existing CSI-IM configurations defined in A.3.22 in TS 38.133 are reused for RedCap.</w:t>
            </w:r>
            <w:r>
              <w:fldChar w:fldCharType="end"/>
            </w:r>
          </w:p>
          <w:p w14:paraId="6F609BAA" w14:textId="77777777" w:rsidR="002239C4" w:rsidRDefault="00B97453">
            <w:pPr>
              <w:rPr>
                <w:b/>
                <w:bCs/>
                <w:i/>
                <w:iCs/>
                <w:lang w:val="en-US"/>
              </w:rPr>
            </w:pPr>
            <w:r>
              <w:fldChar w:fldCharType="begin"/>
            </w:r>
            <w:r>
              <w:instrText xml:space="preserve"> REF _Ref101715627 \h  \* MERGEFORMAT </w:instrText>
            </w:r>
            <w:r>
              <w:fldChar w:fldCharType="separate"/>
            </w:r>
            <w:r w:rsidR="00F272CB">
              <w:rPr>
                <w:b/>
                <w:bCs/>
                <w:i/>
                <w:iCs/>
                <w:lang w:val="en-US"/>
              </w:rPr>
              <w:t>Proposal 20 Existing spatial relation configuration defined in A.3.23 in TS 38.133 is reused for RedCap.</w:t>
            </w:r>
            <w:r>
              <w:fldChar w:fldCharType="end"/>
            </w:r>
          </w:p>
          <w:p w14:paraId="6840B15B" w14:textId="77777777" w:rsidR="002239C4" w:rsidRDefault="00B97453">
            <w:pPr>
              <w:rPr>
                <w:b/>
                <w:bCs/>
                <w:i/>
                <w:iCs/>
                <w:lang w:val="en-US"/>
              </w:rPr>
            </w:pPr>
            <w:r>
              <w:fldChar w:fldCharType="begin"/>
            </w:r>
            <w:r>
              <w:instrText xml:space="preserve"> REF _Ref101715631 \h  \* MERGEFORMAT </w:instrText>
            </w:r>
            <w:r>
              <w:fldChar w:fldCharType="separate"/>
            </w:r>
            <w:r w:rsidR="00F272CB">
              <w:rPr>
                <w:b/>
                <w:bCs/>
                <w:i/>
                <w:iCs/>
                <w:lang w:val="en-US"/>
              </w:rPr>
              <w:t>Proposal 21 Existing channel bandwidth (CBW) configuration defined in A.3.25 in TS 38.133 is reused for RedCap.</w:t>
            </w:r>
            <w:r>
              <w:fldChar w:fldCharType="end"/>
            </w:r>
          </w:p>
          <w:p w14:paraId="14E0DFC8" w14:textId="77777777" w:rsidR="002239C4" w:rsidRDefault="00B97453">
            <w:pPr>
              <w:rPr>
                <w:b/>
                <w:bCs/>
                <w:i/>
                <w:iCs/>
                <w:lang w:val="en-US"/>
              </w:rPr>
            </w:pPr>
            <w:r>
              <w:fldChar w:fldCharType="begin"/>
            </w:r>
            <w:r>
              <w:instrText xml:space="preserve"> REF _Ref101715636 \h  \* MERGEFORMAT </w:instrText>
            </w:r>
            <w:r>
              <w:fldChar w:fldCharType="separate"/>
            </w:r>
            <w:r w:rsidR="00F272CB">
              <w:rPr>
                <w:b/>
                <w:bCs/>
                <w:i/>
                <w:iCs/>
                <w:lang w:val="en-US"/>
              </w:rPr>
              <w:t>Proposal 22 Existing CSI-RS configuration for RRM defined for FDD and TDD in A.3.30 can be reused for RedCap except those designed for SCS &gt; 30 kHz.</w:t>
            </w:r>
            <w:r>
              <w:fldChar w:fldCharType="end"/>
            </w:r>
          </w:p>
          <w:p w14:paraId="11F5A877" w14:textId="77777777" w:rsidR="002239C4" w:rsidRDefault="00B97453">
            <w:pPr>
              <w:rPr>
                <w:b/>
                <w:bCs/>
                <w:i/>
                <w:iCs/>
                <w:lang w:val="en-US"/>
              </w:rPr>
            </w:pPr>
            <w:r>
              <w:lastRenderedPageBreak/>
              <w:fldChar w:fldCharType="begin"/>
            </w:r>
            <w:r>
              <w:instrText xml:space="preserve"> REF _Ref101715640 \h  \* MERGEFORMAT </w:instrText>
            </w:r>
            <w:r>
              <w:fldChar w:fldCharType="separate"/>
            </w:r>
            <w:r w:rsidR="00F272CB">
              <w:rPr>
                <w:b/>
                <w:bCs/>
                <w:i/>
                <w:iCs/>
                <w:lang w:val="en-US"/>
              </w:rPr>
              <w:t>Proposal 23 All RRM test cases are introduced for FDD, TDD and HD-FDD UEs.</w:t>
            </w:r>
            <w:r>
              <w:fldChar w:fldCharType="end"/>
            </w:r>
          </w:p>
          <w:p w14:paraId="184CA889" w14:textId="77777777" w:rsidR="002239C4" w:rsidRDefault="00B97453">
            <w:pPr>
              <w:rPr>
                <w:b/>
                <w:bCs/>
                <w:i/>
                <w:iCs/>
                <w:lang w:val="en-US"/>
              </w:rPr>
            </w:pPr>
            <w:r>
              <w:fldChar w:fldCharType="begin"/>
            </w:r>
            <w:r>
              <w:instrText xml:space="preserve"> REF _Ref101715643 \h  \* MERGEFORMAT </w:instrText>
            </w:r>
            <w:r>
              <w:fldChar w:fldCharType="separate"/>
            </w:r>
            <w:r w:rsidR="00F272CB">
              <w:rPr>
                <w:b/>
                <w:bCs/>
                <w:i/>
                <w:iCs/>
                <w:lang w:val="en-US"/>
              </w:rPr>
              <w:t>Proposal 24 RedCap SS-RSRQ accuracy level is derived by relaxing the legacy SS-RSRQ accuracy level by the same level as agreed for RedCap SS-RSRP measurement compared to legacy SS-RSRP measurement.</w:t>
            </w:r>
            <w:r>
              <w:fldChar w:fldCharType="end"/>
            </w:r>
          </w:p>
          <w:p w14:paraId="4FEA584D" w14:textId="77777777" w:rsidR="002239C4" w:rsidRDefault="00B97453">
            <w:pPr>
              <w:rPr>
                <w:b/>
                <w:bCs/>
                <w:i/>
                <w:iCs/>
                <w:lang w:val="en-US"/>
              </w:rPr>
            </w:pPr>
            <w:r>
              <w:fldChar w:fldCharType="begin"/>
            </w:r>
            <w:r>
              <w:instrText xml:space="preserve"> REF _Ref101715647 \h  \* MERGEFORMAT </w:instrText>
            </w:r>
            <w:r>
              <w:fldChar w:fldCharType="separate"/>
            </w:r>
            <w:r w:rsidR="00F272CB">
              <w:rPr>
                <w:b/>
                <w:bCs/>
                <w:i/>
                <w:iCs/>
                <w:lang w:val="en-US"/>
              </w:rPr>
              <w:t>Proposal 25 RedCap SS-SINR accuracy level is derived by relaxing the legacy SS-SINR accuracy level by the same level as agreed for RedCap SS-RSRP measurement compared to legacy SS-RSRP measurement.</w:t>
            </w:r>
            <w:r>
              <w:fldChar w:fldCharType="end"/>
            </w:r>
          </w:p>
        </w:tc>
      </w:tr>
    </w:tbl>
    <w:p w14:paraId="7AB4179D" w14:textId="77777777" w:rsidR="002239C4" w:rsidRDefault="002239C4">
      <w:pPr>
        <w:rPr>
          <w:color w:val="000000" w:themeColor="text1"/>
          <w:lang w:val="en-US" w:eastAsia="zh-CN"/>
        </w:rPr>
      </w:pPr>
    </w:p>
    <w:p w14:paraId="69FACCF5" w14:textId="77777777" w:rsidR="002239C4" w:rsidRDefault="00F272CB">
      <w:pPr>
        <w:pStyle w:val="Heading2"/>
        <w:rPr>
          <w:color w:val="000000" w:themeColor="text1"/>
        </w:rPr>
      </w:pPr>
      <w:r>
        <w:rPr>
          <w:rFonts w:hint="eastAsia"/>
          <w:color w:val="000000" w:themeColor="text1"/>
        </w:rPr>
        <w:t>Open issues</w:t>
      </w:r>
      <w:r>
        <w:rPr>
          <w:color w:val="000000" w:themeColor="text1"/>
        </w:rPr>
        <w:t xml:space="preserve"> summary</w:t>
      </w:r>
    </w:p>
    <w:p w14:paraId="5595B4A2" w14:textId="77777777" w:rsidR="002239C4" w:rsidRDefault="00F272CB">
      <w:pPr>
        <w:pStyle w:val="Heading3"/>
        <w:rPr>
          <w:color w:val="000000" w:themeColor="text1"/>
          <w:sz w:val="24"/>
          <w:szCs w:val="16"/>
          <w:lang w:val="en-US"/>
        </w:rPr>
      </w:pPr>
      <w:r>
        <w:rPr>
          <w:color w:val="000000" w:themeColor="text1"/>
          <w:sz w:val="24"/>
          <w:szCs w:val="16"/>
          <w:lang w:val="en-US"/>
        </w:rPr>
        <w:t>Sub-topic 6-1 Workplan for performance part</w:t>
      </w:r>
    </w:p>
    <w:p w14:paraId="6B3F9EB0" w14:textId="77777777" w:rsidR="002239C4" w:rsidRDefault="00F272CB">
      <w:pPr>
        <w:rPr>
          <w:b/>
          <w:u w:val="single"/>
          <w:lang w:val="en-US" w:eastAsia="ko-KR"/>
        </w:rPr>
      </w:pPr>
      <w:r>
        <w:rPr>
          <w:b/>
          <w:u w:val="single"/>
          <w:lang w:val="en-US" w:eastAsia="ko-KR"/>
        </w:rPr>
        <w:t>Issue 6-1-1: Workplan for performance part</w:t>
      </w:r>
    </w:p>
    <w:p w14:paraId="02B7BF1A" w14:textId="77777777" w:rsidR="002239C4" w:rsidRDefault="00F272CB">
      <w:pPr>
        <w:spacing w:after="0"/>
        <w:rPr>
          <w:rFonts w:ascii="Arial" w:hAnsi="Arial" w:cs="Arial"/>
          <w:color w:val="0000FF"/>
          <w:sz w:val="16"/>
          <w:szCs w:val="16"/>
          <w:u w:val="single"/>
          <w:lang w:val="en-US"/>
        </w:rPr>
      </w:pPr>
      <w:r>
        <w:rPr>
          <w:lang w:val="en-US" w:eastAsia="zh-CN"/>
        </w:rPr>
        <w:t xml:space="preserve">Workplan for the RRM performance part is presented in </w:t>
      </w:r>
      <w:hyperlink r:id="rId115" w:history="1">
        <w:r>
          <w:rPr>
            <w:rStyle w:val="Hyperlink"/>
            <w:rFonts w:ascii="Arial" w:hAnsi="Arial" w:cs="Arial"/>
            <w:sz w:val="16"/>
            <w:szCs w:val="16"/>
            <w:lang w:val="en-US"/>
          </w:rPr>
          <w:t>R4-2209911</w:t>
        </w:r>
      </w:hyperlink>
      <w:r>
        <w:rPr>
          <w:rFonts w:ascii="Arial" w:hAnsi="Arial" w:cs="Arial"/>
          <w:color w:val="0000FF"/>
          <w:sz w:val="16"/>
          <w:szCs w:val="16"/>
          <w:u w:val="single"/>
          <w:lang w:val="en-US"/>
        </w:rPr>
        <w:t xml:space="preserve"> b</w:t>
      </w:r>
      <w:r>
        <w:rPr>
          <w:lang w:val="en-US" w:eastAsia="zh-CN"/>
        </w:rPr>
        <w:t xml:space="preserve">y the WI rapporteur. </w:t>
      </w:r>
    </w:p>
    <w:p w14:paraId="5E2AF0FB"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306BB14B"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Comments (if any) for workplan are provided below. </w:t>
      </w:r>
    </w:p>
    <w:p w14:paraId="2E7D4823" w14:textId="77777777" w:rsidR="002239C4" w:rsidRDefault="00F272CB">
      <w:pPr>
        <w:rPr>
          <w:bCs/>
          <w:color w:val="000000" w:themeColor="text1"/>
          <w:u w:val="single"/>
          <w:lang w:eastAsia="ko-KR"/>
        </w:rPr>
      </w:pPr>
      <w:r>
        <w:rPr>
          <w:bCs/>
          <w:color w:val="000000" w:themeColor="text1"/>
          <w:u w:val="single"/>
          <w:lang w:eastAsia="ko-KR"/>
        </w:rPr>
        <w:t xml:space="preserve">Sub topic 6-1 </w:t>
      </w:r>
    </w:p>
    <w:tbl>
      <w:tblPr>
        <w:tblStyle w:val="TableGrid"/>
        <w:tblW w:w="0" w:type="auto"/>
        <w:tblLook w:val="04A0" w:firstRow="1" w:lastRow="0" w:firstColumn="1" w:lastColumn="0" w:noHBand="0" w:noVBand="1"/>
      </w:tblPr>
      <w:tblGrid>
        <w:gridCol w:w="1236"/>
        <w:gridCol w:w="8395"/>
      </w:tblGrid>
      <w:tr w:rsidR="002239C4" w14:paraId="6CC28465" w14:textId="77777777">
        <w:tc>
          <w:tcPr>
            <w:tcW w:w="1236" w:type="dxa"/>
          </w:tcPr>
          <w:p w14:paraId="174541E8"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6FE16EE"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499B7499" w14:textId="77777777">
        <w:tc>
          <w:tcPr>
            <w:tcW w:w="1236" w:type="dxa"/>
          </w:tcPr>
          <w:p w14:paraId="7D5E1205"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CE6496C" w14:textId="77777777" w:rsidR="002239C4" w:rsidRDefault="00F272CB">
            <w:pPr>
              <w:rPr>
                <w:rFonts w:eastAsiaTheme="minorEastAsia"/>
                <w:color w:val="000000" w:themeColor="text1"/>
                <w:lang w:eastAsia="zh-CN"/>
              </w:rPr>
            </w:pPr>
            <w:r>
              <w:rPr>
                <w:rFonts w:eastAsiaTheme="minorEastAsia"/>
                <w:color w:val="000000" w:themeColor="text1"/>
                <w:lang w:eastAsia="zh-CN"/>
              </w:rPr>
              <w:t xml:space="preserve">We support the workplan. </w:t>
            </w:r>
          </w:p>
        </w:tc>
      </w:tr>
    </w:tbl>
    <w:p w14:paraId="6BD4EC8B" w14:textId="77777777" w:rsidR="002239C4" w:rsidRDefault="002239C4">
      <w:pPr>
        <w:rPr>
          <w:b/>
          <w:u w:val="single"/>
          <w:lang w:val="en-US" w:eastAsia="ko-KR"/>
        </w:rPr>
      </w:pPr>
    </w:p>
    <w:p w14:paraId="62837DF7" w14:textId="77777777" w:rsidR="002239C4" w:rsidRDefault="00F272CB">
      <w:pPr>
        <w:rPr>
          <w:b/>
          <w:u w:val="single"/>
          <w:lang w:val="en-US" w:eastAsia="ko-KR"/>
        </w:rPr>
      </w:pPr>
      <w:r>
        <w:rPr>
          <w:b/>
          <w:u w:val="single"/>
          <w:lang w:val="en-US" w:eastAsia="ko-KR"/>
        </w:rPr>
        <w:t xml:space="preserve">Issue 6-1-2: Test case list </w:t>
      </w:r>
    </w:p>
    <w:p w14:paraId="6984551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14C1C7A0" w14:textId="77777777" w:rsidR="002239C4" w:rsidRDefault="00F272CB">
      <w:pPr>
        <w:rPr>
          <w:bCs/>
          <w:u w:val="single"/>
          <w:lang w:val="en-US" w:eastAsia="ko-KR"/>
        </w:rPr>
      </w:pPr>
      <w:r>
        <w:rPr>
          <w:b/>
          <w:u w:val="single"/>
          <w:lang w:val="en-US" w:eastAsia="ko-KR"/>
        </w:rPr>
        <w:t xml:space="preserve"> </w:t>
      </w:r>
      <w:r>
        <w:rPr>
          <w:bCs/>
          <w:u w:val="single"/>
          <w:lang w:val="en-US" w:eastAsia="ko-KR"/>
        </w:rPr>
        <w:t>List of test cases are presented in R4-2209049 and R4-2209911. The list of test cases will be included in the workplan (separate document) and companies are encouraged to check and share their view.</w:t>
      </w:r>
    </w:p>
    <w:p w14:paraId="6913FE4B" w14:textId="77777777" w:rsidR="002239C4" w:rsidRDefault="002239C4">
      <w:pPr>
        <w:rPr>
          <w:b/>
          <w:u w:val="single"/>
          <w:lang w:val="en-US" w:eastAsia="ko-KR"/>
        </w:rPr>
      </w:pPr>
    </w:p>
    <w:p w14:paraId="3F0F73CA" w14:textId="77777777" w:rsidR="002239C4" w:rsidRDefault="002239C4">
      <w:pPr>
        <w:pStyle w:val="ListParagraph"/>
        <w:overflowPunct/>
        <w:autoSpaceDE/>
        <w:autoSpaceDN/>
        <w:adjustRightInd/>
        <w:spacing w:after="120"/>
        <w:ind w:left="1440" w:firstLineChars="0" w:firstLine="0"/>
        <w:textAlignment w:val="auto"/>
        <w:rPr>
          <w:color w:val="000000" w:themeColor="text1"/>
          <w:lang w:val="en-US" w:eastAsia="zh-CN"/>
        </w:rPr>
      </w:pPr>
    </w:p>
    <w:p w14:paraId="4ED9DF7A" w14:textId="77777777" w:rsidR="002239C4" w:rsidRDefault="00F272CB">
      <w:pPr>
        <w:rPr>
          <w:b/>
          <w:u w:val="single"/>
          <w:lang w:val="en-US" w:eastAsia="ko-KR"/>
        </w:rPr>
      </w:pPr>
      <w:r>
        <w:rPr>
          <w:b/>
          <w:u w:val="single"/>
          <w:lang w:val="en-US" w:eastAsia="ko-KR"/>
        </w:rPr>
        <w:t>Issue 6-1-3: Work split for performance part</w:t>
      </w:r>
    </w:p>
    <w:p w14:paraId="175F3605" w14:textId="77777777" w:rsidR="002239C4" w:rsidRDefault="002239C4">
      <w:pPr>
        <w:rPr>
          <w:b/>
          <w:u w:val="single"/>
          <w:lang w:val="en-US" w:eastAsia="ko-KR"/>
        </w:rPr>
      </w:pPr>
    </w:p>
    <w:p w14:paraId="3AA82A78" w14:textId="77777777" w:rsidR="002239C4" w:rsidRDefault="00F272CB">
      <w:pPr>
        <w:pStyle w:val="ListParagraph"/>
        <w:numPr>
          <w:ilvl w:val="0"/>
          <w:numId w:val="9"/>
        </w:numPr>
        <w:ind w:firstLineChars="0"/>
        <w:rPr>
          <w:rFonts w:eastAsia="SimSun"/>
          <w:lang w:val="en-US" w:eastAsia="zh-CN"/>
        </w:rPr>
      </w:pPr>
      <w:r>
        <w:rPr>
          <w:rFonts w:eastAsia="SimSun"/>
          <w:lang w:val="en-US" w:eastAsia="zh-CN"/>
        </w:rPr>
        <w:t xml:space="preserve">Volunteering companies for providing test cases are encouraged to add company names to the test case list in the separate workplan document. </w:t>
      </w:r>
    </w:p>
    <w:p w14:paraId="60721076" w14:textId="77777777" w:rsidR="002239C4" w:rsidRDefault="002239C4">
      <w:pPr>
        <w:pStyle w:val="ListParagraph"/>
        <w:ind w:left="936" w:firstLineChars="0" w:firstLine="0"/>
        <w:rPr>
          <w:rFonts w:eastAsia="SimSun"/>
          <w:lang w:val="en-US" w:eastAsia="zh-CN"/>
        </w:rPr>
      </w:pPr>
    </w:p>
    <w:p w14:paraId="12EE7B07" w14:textId="77777777" w:rsidR="002239C4" w:rsidRDefault="00F272CB">
      <w:pPr>
        <w:pStyle w:val="Heading3"/>
        <w:rPr>
          <w:color w:val="000000" w:themeColor="text1"/>
          <w:sz w:val="24"/>
          <w:szCs w:val="16"/>
          <w:lang w:val="en-US"/>
        </w:rPr>
      </w:pPr>
      <w:r>
        <w:rPr>
          <w:color w:val="000000" w:themeColor="text1"/>
          <w:sz w:val="24"/>
          <w:szCs w:val="16"/>
          <w:lang w:val="en-US"/>
        </w:rPr>
        <w:t>Sub-topic 6-2 Test configurations</w:t>
      </w:r>
    </w:p>
    <w:p w14:paraId="61F26E31" w14:textId="77777777" w:rsidR="002239C4" w:rsidRDefault="00F272CB">
      <w:pPr>
        <w:rPr>
          <w:b/>
          <w:u w:val="single"/>
          <w:lang w:val="en-US" w:eastAsia="ko-KR"/>
        </w:rPr>
      </w:pPr>
      <w:r>
        <w:rPr>
          <w:b/>
          <w:u w:val="single"/>
          <w:lang w:val="en-US" w:eastAsia="ko-KR"/>
        </w:rPr>
        <w:t>Issue 6-2-1: Applicability requirements for RedCap</w:t>
      </w:r>
    </w:p>
    <w:p w14:paraId="2C7A45EA"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69D8DC00"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Applicability requirements for RedCap test cases are introduced in A.2.</w:t>
      </w:r>
    </w:p>
    <w:p w14:paraId="3F7CDC78"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3422B3B9"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325588AA" w14:textId="77777777" w:rsidR="002239C4" w:rsidRDefault="002239C4">
      <w:pPr>
        <w:rPr>
          <w:lang w:val="en-US" w:eastAsia="zh-CN"/>
        </w:rPr>
      </w:pPr>
    </w:p>
    <w:p w14:paraId="1668AE0A" w14:textId="77777777" w:rsidR="002239C4" w:rsidRDefault="00F272CB">
      <w:pPr>
        <w:rPr>
          <w:b/>
          <w:u w:val="single"/>
          <w:lang w:val="en-US" w:eastAsia="ko-KR"/>
        </w:rPr>
      </w:pPr>
      <w:r>
        <w:rPr>
          <w:b/>
          <w:u w:val="single"/>
          <w:lang w:val="en-US" w:eastAsia="ko-KR"/>
        </w:rPr>
        <w:lastRenderedPageBreak/>
        <w:t>Issue 6-2-2: Test configurations</w:t>
      </w:r>
    </w:p>
    <w:p w14:paraId="48E965A9"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3CEDEECB"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Proposals in below table is considered for test configurations:</w:t>
      </w:r>
    </w:p>
    <w:tbl>
      <w:tblPr>
        <w:tblStyle w:val="TableGrid"/>
        <w:tblW w:w="0" w:type="auto"/>
        <w:tblLook w:val="04A0" w:firstRow="1" w:lastRow="0" w:firstColumn="1" w:lastColumn="0" w:noHBand="0" w:noVBand="1"/>
      </w:tblPr>
      <w:tblGrid>
        <w:gridCol w:w="4508"/>
        <w:gridCol w:w="4508"/>
      </w:tblGrid>
      <w:tr w:rsidR="002239C4" w14:paraId="30C6AF96" w14:textId="77777777">
        <w:tc>
          <w:tcPr>
            <w:tcW w:w="4508" w:type="dxa"/>
          </w:tcPr>
          <w:p w14:paraId="0EEEB8E4" w14:textId="77777777" w:rsidR="002239C4" w:rsidRDefault="00F272CB">
            <w:pPr>
              <w:rPr>
                <w:b/>
                <w:bCs/>
                <w:u w:val="single"/>
              </w:rPr>
            </w:pPr>
            <w:r>
              <w:rPr>
                <w:b/>
                <w:bCs/>
                <w:u w:val="single"/>
              </w:rPr>
              <w:t>Type of configuration</w:t>
            </w:r>
          </w:p>
        </w:tc>
        <w:tc>
          <w:tcPr>
            <w:tcW w:w="4508" w:type="dxa"/>
          </w:tcPr>
          <w:p w14:paraId="7737BFD1" w14:textId="77777777" w:rsidR="002239C4" w:rsidRDefault="00F272CB">
            <w:pPr>
              <w:rPr>
                <w:b/>
                <w:bCs/>
                <w:u w:val="single"/>
              </w:rPr>
            </w:pPr>
            <w:r>
              <w:rPr>
                <w:b/>
                <w:bCs/>
                <w:u w:val="single"/>
              </w:rPr>
              <w:t>Impact</w:t>
            </w:r>
          </w:p>
        </w:tc>
      </w:tr>
      <w:tr w:rsidR="002239C4" w14:paraId="4ADC8489" w14:textId="77777777">
        <w:tc>
          <w:tcPr>
            <w:tcW w:w="4508" w:type="dxa"/>
          </w:tcPr>
          <w:p w14:paraId="514ACE4E" w14:textId="77777777" w:rsidR="002239C4" w:rsidRDefault="00F272CB">
            <w:r>
              <w:rPr>
                <w:lang w:val="en-US" w:eastAsia="ko-KR"/>
              </w:rPr>
              <w:t>Reference measurement channels</w:t>
            </w:r>
          </w:p>
        </w:tc>
        <w:tc>
          <w:tcPr>
            <w:tcW w:w="4508" w:type="dxa"/>
          </w:tcPr>
          <w:p w14:paraId="3DD964BF" w14:textId="77777777" w:rsidR="002239C4" w:rsidRDefault="00F272CB">
            <w:pPr>
              <w:overflowPunct/>
              <w:autoSpaceDE/>
              <w:autoSpaceDN/>
              <w:adjustRightInd/>
              <w:spacing w:after="120"/>
              <w:textAlignment w:val="auto"/>
              <w:rPr>
                <w:lang w:val="en-US" w:eastAsia="zh-CN"/>
              </w:rPr>
            </w:pPr>
            <w:r>
              <w:rPr>
                <w:lang w:val="en-US"/>
              </w:rPr>
              <w:t>Existing RMC tables (PDSCH, CORESET for RMSI and RMC) for FDD and TDD defined in A.3.1 in TS 38.133 are reused for RedCap.</w:t>
            </w:r>
          </w:p>
          <w:p w14:paraId="57FAC821" w14:textId="77777777" w:rsidR="002239C4" w:rsidRDefault="002239C4">
            <w:pPr>
              <w:rPr>
                <w:lang w:val="en-US"/>
              </w:rPr>
            </w:pPr>
          </w:p>
        </w:tc>
      </w:tr>
      <w:tr w:rsidR="002239C4" w14:paraId="4E2EFBF5" w14:textId="77777777">
        <w:tc>
          <w:tcPr>
            <w:tcW w:w="4508" w:type="dxa"/>
          </w:tcPr>
          <w:p w14:paraId="08D560DA" w14:textId="77777777" w:rsidR="002239C4" w:rsidRDefault="00F272CB">
            <w:pPr>
              <w:tabs>
                <w:tab w:val="left" w:pos="3570"/>
              </w:tabs>
              <w:rPr>
                <w:lang w:val="en-US" w:eastAsia="ko-KR"/>
              </w:rPr>
            </w:pPr>
            <w:r>
              <w:rPr>
                <w:lang w:val="en-US" w:eastAsia="ko-KR"/>
              </w:rPr>
              <w:t>TDD UL/DL configuration</w:t>
            </w:r>
          </w:p>
        </w:tc>
        <w:tc>
          <w:tcPr>
            <w:tcW w:w="4508" w:type="dxa"/>
          </w:tcPr>
          <w:p w14:paraId="7CF13FF1" w14:textId="77777777" w:rsidR="002239C4" w:rsidRDefault="00F272CB">
            <w:pPr>
              <w:overflowPunct/>
              <w:autoSpaceDE/>
              <w:autoSpaceDN/>
              <w:adjustRightInd/>
              <w:spacing w:after="120"/>
              <w:textAlignment w:val="auto"/>
              <w:rPr>
                <w:lang w:val="en-US"/>
              </w:rPr>
            </w:pPr>
            <w:r>
              <w:rPr>
                <w:lang w:val="en-US"/>
              </w:rPr>
              <w:t>Existing TDD DL/UL configurations defined in A.3.1.4 in TS 38.133 are reused for RedCap.</w:t>
            </w:r>
          </w:p>
        </w:tc>
      </w:tr>
      <w:tr w:rsidR="002239C4" w14:paraId="5BF4646F" w14:textId="77777777">
        <w:tc>
          <w:tcPr>
            <w:tcW w:w="4508" w:type="dxa"/>
          </w:tcPr>
          <w:p w14:paraId="7B84C622" w14:textId="77777777" w:rsidR="002239C4" w:rsidRDefault="00F272CB">
            <w:pPr>
              <w:tabs>
                <w:tab w:val="left" w:pos="3570"/>
              </w:tabs>
              <w:rPr>
                <w:lang w:val="en-US" w:eastAsia="ko-KR"/>
              </w:rPr>
            </w:pPr>
            <w:r>
              <w:rPr>
                <w:lang w:eastAsia="ja-JP"/>
              </w:rPr>
              <w:t>OFDMA Channel Noise Generator (OCNG)</w:t>
            </w:r>
          </w:p>
        </w:tc>
        <w:tc>
          <w:tcPr>
            <w:tcW w:w="4508" w:type="dxa"/>
          </w:tcPr>
          <w:p w14:paraId="2FB20847" w14:textId="77777777" w:rsidR="002239C4" w:rsidRDefault="00F272CB">
            <w:pPr>
              <w:spacing w:after="120"/>
              <w:rPr>
                <w:lang w:val="en-US"/>
              </w:rPr>
            </w:pPr>
            <w:r>
              <w:rPr>
                <w:lang w:val="en-US"/>
              </w:rPr>
              <w:t>Existing OCNG configurations defined in A.3.2.1 in TS 38.133 are reused for RedCap.</w:t>
            </w:r>
          </w:p>
        </w:tc>
      </w:tr>
      <w:tr w:rsidR="002239C4" w14:paraId="391AC485" w14:textId="77777777">
        <w:tc>
          <w:tcPr>
            <w:tcW w:w="4508" w:type="dxa"/>
          </w:tcPr>
          <w:p w14:paraId="49BDCB98" w14:textId="77777777" w:rsidR="002239C4" w:rsidRDefault="00F272CB">
            <w:pPr>
              <w:tabs>
                <w:tab w:val="left" w:pos="3570"/>
              </w:tabs>
              <w:rPr>
                <w:lang w:val="en-US" w:eastAsia="ja-JP"/>
              </w:rPr>
            </w:pPr>
            <w:r>
              <w:rPr>
                <w:lang w:eastAsia="ja-JP"/>
              </w:rPr>
              <w:t>Reference DRX configurations</w:t>
            </w:r>
          </w:p>
        </w:tc>
        <w:tc>
          <w:tcPr>
            <w:tcW w:w="4508" w:type="dxa"/>
          </w:tcPr>
          <w:p w14:paraId="113854D2" w14:textId="77777777" w:rsidR="002239C4" w:rsidRDefault="00F272CB">
            <w:pPr>
              <w:spacing w:after="120"/>
              <w:rPr>
                <w:lang w:val="en-US"/>
              </w:rPr>
            </w:pPr>
            <w:r>
              <w:rPr>
                <w:lang w:val="en-US"/>
              </w:rPr>
              <w:t>RAN4 to decide on whether to update the DRX configurations defined in A.3.3 in TS 38.133 based on type of test cases agreed for eDRX.</w:t>
            </w:r>
          </w:p>
        </w:tc>
      </w:tr>
      <w:tr w:rsidR="002239C4" w14:paraId="6D229298" w14:textId="77777777">
        <w:tc>
          <w:tcPr>
            <w:tcW w:w="4508" w:type="dxa"/>
          </w:tcPr>
          <w:p w14:paraId="52F2000D" w14:textId="77777777" w:rsidR="002239C4" w:rsidRDefault="00F272CB">
            <w:pPr>
              <w:tabs>
                <w:tab w:val="left" w:pos="3570"/>
              </w:tabs>
              <w:rPr>
                <w:lang w:eastAsia="ja-JP"/>
              </w:rPr>
            </w:pPr>
            <w:r>
              <w:rPr>
                <w:lang w:eastAsia="ja-JP"/>
              </w:rPr>
              <w:t>Antenna configurations for FR1</w:t>
            </w:r>
          </w:p>
        </w:tc>
        <w:tc>
          <w:tcPr>
            <w:tcW w:w="4508" w:type="dxa"/>
          </w:tcPr>
          <w:p w14:paraId="28F8D57B" w14:textId="77777777" w:rsidR="002239C4" w:rsidRDefault="00F272CB">
            <w:pPr>
              <w:spacing w:after="120"/>
              <w:rPr>
                <w:lang w:val="en-US"/>
              </w:rPr>
            </w:pPr>
            <w:r>
              <w:rPr>
                <w:lang w:val="en-US"/>
              </w:rPr>
              <w:t xml:space="preserve">RAN4 to introduce new antenna configurations to account for reduction of receive branches for RedCap.  </w:t>
            </w:r>
          </w:p>
        </w:tc>
      </w:tr>
      <w:tr w:rsidR="002239C4" w14:paraId="1C855D2C" w14:textId="77777777">
        <w:tc>
          <w:tcPr>
            <w:tcW w:w="4508" w:type="dxa"/>
          </w:tcPr>
          <w:p w14:paraId="625EB2EC" w14:textId="77777777" w:rsidR="002239C4" w:rsidRDefault="00F272CB">
            <w:pPr>
              <w:tabs>
                <w:tab w:val="left" w:pos="3570"/>
              </w:tabs>
              <w:rPr>
                <w:lang w:eastAsia="ja-JP"/>
              </w:rPr>
            </w:pPr>
            <w:r>
              <w:rPr>
                <w:lang w:eastAsia="ja-JP"/>
              </w:rPr>
              <w:t>Antenna configurations for FR2</w:t>
            </w:r>
          </w:p>
        </w:tc>
        <w:tc>
          <w:tcPr>
            <w:tcW w:w="4508" w:type="dxa"/>
          </w:tcPr>
          <w:p w14:paraId="6603028A" w14:textId="77777777" w:rsidR="002239C4" w:rsidRDefault="00F272CB">
            <w:pPr>
              <w:spacing w:after="120"/>
              <w:rPr>
                <w:lang w:val="en-US"/>
              </w:rPr>
            </w:pPr>
            <w:r>
              <w:rPr>
                <w:lang w:val="en-US"/>
              </w:rPr>
              <w:t>Existing FR2 antenna configurations defined in A.3.6.2 in TS 38.133 are reused for RedCap UEs in FR2.</w:t>
            </w:r>
          </w:p>
        </w:tc>
      </w:tr>
      <w:tr w:rsidR="002239C4" w14:paraId="39C2C711" w14:textId="77777777">
        <w:tc>
          <w:tcPr>
            <w:tcW w:w="4508" w:type="dxa"/>
          </w:tcPr>
          <w:p w14:paraId="4354302F" w14:textId="77777777" w:rsidR="002239C4" w:rsidRDefault="00F272CB">
            <w:pPr>
              <w:tabs>
                <w:tab w:val="left" w:pos="3570"/>
              </w:tabs>
              <w:rPr>
                <w:lang w:eastAsia="ja-JP"/>
              </w:rPr>
            </w:pPr>
            <w:r>
              <w:rPr>
                <w:lang w:eastAsia="ja-JP"/>
              </w:rPr>
              <w:t>PRACH configuration</w:t>
            </w:r>
          </w:p>
        </w:tc>
        <w:tc>
          <w:tcPr>
            <w:tcW w:w="4508" w:type="dxa"/>
          </w:tcPr>
          <w:p w14:paraId="0FC954B1" w14:textId="77777777" w:rsidR="002239C4" w:rsidRDefault="00F272CB">
            <w:pPr>
              <w:spacing w:after="120"/>
              <w:rPr>
                <w:lang w:val="en-US"/>
              </w:rPr>
            </w:pPr>
            <w:r>
              <w:rPr>
                <w:lang w:val="en-US"/>
              </w:rPr>
              <w:t>Existing PRACH configurations defined in A.3.8 in TS 38.133 are reused for RedCap.</w:t>
            </w:r>
          </w:p>
        </w:tc>
      </w:tr>
      <w:tr w:rsidR="002239C4" w14:paraId="71F619E0" w14:textId="77777777">
        <w:tc>
          <w:tcPr>
            <w:tcW w:w="4508" w:type="dxa"/>
          </w:tcPr>
          <w:p w14:paraId="005BBCEF" w14:textId="77777777" w:rsidR="002239C4" w:rsidRDefault="00F272CB">
            <w:pPr>
              <w:tabs>
                <w:tab w:val="left" w:pos="3570"/>
              </w:tabs>
              <w:rPr>
                <w:lang w:eastAsia="ja-JP"/>
              </w:rPr>
            </w:pPr>
            <w:r>
              <w:rPr>
                <w:lang w:eastAsia="ja-JP"/>
              </w:rPr>
              <w:t>BWP configuration</w:t>
            </w:r>
          </w:p>
        </w:tc>
        <w:tc>
          <w:tcPr>
            <w:tcW w:w="4508" w:type="dxa"/>
          </w:tcPr>
          <w:p w14:paraId="5A6BC390" w14:textId="77777777" w:rsidR="002239C4" w:rsidRDefault="00F272CB">
            <w:pPr>
              <w:overflowPunct/>
              <w:autoSpaceDE/>
              <w:autoSpaceDN/>
              <w:adjustRightInd/>
              <w:spacing w:after="120"/>
              <w:textAlignment w:val="auto"/>
              <w:rPr>
                <w:lang w:val="en-US" w:eastAsia="zh-CN"/>
              </w:rPr>
            </w:pPr>
            <w:r>
              <w:rPr>
                <w:lang w:val="en-US"/>
              </w:rPr>
              <w:t xml:space="preserve">Existing </w:t>
            </w:r>
            <w:r>
              <w:rPr>
                <w:lang w:val="en-US" w:eastAsia="zh-CN"/>
              </w:rPr>
              <w:t>BWP</w:t>
            </w:r>
            <w:r>
              <w:rPr>
                <w:lang w:val="en-US"/>
              </w:rPr>
              <w:t xml:space="preserve"> configurations defined in A.3.</w:t>
            </w:r>
            <w:r>
              <w:rPr>
                <w:lang w:val="en-US" w:eastAsia="zh-CN"/>
              </w:rPr>
              <w:t>9.2 and A.3.9.3</w:t>
            </w:r>
            <w:r>
              <w:rPr>
                <w:lang w:val="en-US"/>
              </w:rPr>
              <w:t xml:space="preserve"> in TS 38.133 are reused for RedCap.</w:t>
            </w:r>
            <w:r>
              <w:rPr>
                <w:lang w:val="en-US" w:eastAsia="zh-CN"/>
              </w:rPr>
              <w:t xml:space="preserve"> </w:t>
            </w:r>
          </w:p>
          <w:p w14:paraId="733A41A1" w14:textId="77777777" w:rsidR="002239C4" w:rsidRDefault="00F272CB">
            <w:pPr>
              <w:overflowPunct/>
              <w:autoSpaceDE/>
              <w:autoSpaceDN/>
              <w:adjustRightInd/>
              <w:spacing w:after="120"/>
              <w:textAlignment w:val="auto"/>
              <w:rPr>
                <w:lang w:val="en-US" w:eastAsia="zh-CN"/>
              </w:rPr>
            </w:pPr>
            <w:r>
              <w:rPr>
                <w:lang w:val="en-US"/>
              </w:rPr>
              <w:t>RAN4 to decide on whether to introduce new configuration for RedCap specific BWP based on type of test cases agreed for RedCap.</w:t>
            </w:r>
          </w:p>
          <w:p w14:paraId="1CF4AF4F" w14:textId="77777777" w:rsidR="002239C4" w:rsidRDefault="002239C4">
            <w:pPr>
              <w:spacing w:after="120"/>
              <w:rPr>
                <w:lang w:val="en-US"/>
              </w:rPr>
            </w:pPr>
          </w:p>
        </w:tc>
      </w:tr>
      <w:tr w:rsidR="002239C4" w14:paraId="6DC5EC4C" w14:textId="77777777">
        <w:tc>
          <w:tcPr>
            <w:tcW w:w="4508" w:type="dxa"/>
          </w:tcPr>
          <w:p w14:paraId="094B9EB7" w14:textId="77777777" w:rsidR="002239C4" w:rsidRDefault="00F272CB">
            <w:pPr>
              <w:tabs>
                <w:tab w:val="left" w:pos="3570"/>
              </w:tabs>
              <w:rPr>
                <w:lang w:eastAsia="ja-JP"/>
              </w:rPr>
            </w:pPr>
            <w:r>
              <w:rPr>
                <w:lang w:eastAsia="ja-JP"/>
              </w:rPr>
              <w:t>SSB configuration</w:t>
            </w:r>
          </w:p>
        </w:tc>
        <w:tc>
          <w:tcPr>
            <w:tcW w:w="4508" w:type="dxa"/>
          </w:tcPr>
          <w:p w14:paraId="35147B2B" w14:textId="77777777" w:rsidR="002239C4" w:rsidRDefault="00F272CB">
            <w:pPr>
              <w:spacing w:after="120"/>
              <w:rPr>
                <w:lang w:val="en-US"/>
              </w:rPr>
            </w:pPr>
            <w:r>
              <w:rPr>
                <w:lang w:val="en-US"/>
              </w:rPr>
              <w:t>In addition to the existing SSB configurations, new SSB configurations are introduced for 30 kHz SCS and 20 MHz BW instead of 30 KHz SCS and 40 MHz BW.</w:t>
            </w:r>
          </w:p>
        </w:tc>
      </w:tr>
      <w:tr w:rsidR="002239C4" w14:paraId="2EA4F974" w14:textId="77777777">
        <w:tc>
          <w:tcPr>
            <w:tcW w:w="4508" w:type="dxa"/>
          </w:tcPr>
          <w:p w14:paraId="5D070AFB" w14:textId="77777777" w:rsidR="002239C4" w:rsidRDefault="00F272CB">
            <w:pPr>
              <w:tabs>
                <w:tab w:val="left" w:pos="3570"/>
              </w:tabs>
              <w:rPr>
                <w:lang w:eastAsia="ja-JP"/>
              </w:rPr>
            </w:pPr>
            <w:r>
              <w:rPr>
                <w:lang w:eastAsia="ja-JP"/>
              </w:rPr>
              <w:t>SMTC configuration</w:t>
            </w:r>
          </w:p>
        </w:tc>
        <w:tc>
          <w:tcPr>
            <w:tcW w:w="4508" w:type="dxa"/>
          </w:tcPr>
          <w:p w14:paraId="723D2442" w14:textId="77777777" w:rsidR="002239C4" w:rsidRDefault="00F272CB">
            <w:pPr>
              <w:spacing w:after="120"/>
              <w:rPr>
                <w:lang w:val="en-US"/>
              </w:rPr>
            </w:pPr>
            <w:r>
              <w:rPr>
                <w:lang w:val="en-US"/>
              </w:rPr>
              <w:t>Existing SMTC configurations defined in A.3.11 in TS 38.133 are reused for RedCap.</w:t>
            </w:r>
          </w:p>
        </w:tc>
      </w:tr>
      <w:tr w:rsidR="002239C4" w14:paraId="0F4557F3" w14:textId="77777777">
        <w:tc>
          <w:tcPr>
            <w:tcW w:w="4508" w:type="dxa"/>
          </w:tcPr>
          <w:p w14:paraId="0A02AC30" w14:textId="77777777" w:rsidR="002239C4" w:rsidRDefault="00F272CB">
            <w:pPr>
              <w:tabs>
                <w:tab w:val="left" w:pos="3570"/>
              </w:tabs>
              <w:rPr>
                <w:lang w:eastAsia="ja-JP"/>
              </w:rPr>
            </w:pPr>
            <w:r>
              <w:rPr>
                <w:lang w:eastAsia="ja-JP"/>
              </w:rPr>
              <w:t>CSI-RS configuration</w:t>
            </w:r>
          </w:p>
        </w:tc>
        <w:tc>
          <w:tcPr>
            <w:tcW w:w="4508" w:type="dxa"/>
          </w:tcPr>
          <w:p w14:paraId="23946722" w14:textId="77777777" w:rsidR="002239C4" w:rsidRDefault="00F272CB">
            <w:pPr>
              <w:spacing w:after="120"/>
              <w:rPr>
                <w:lang w:val="en-US"/>
              </w:rPr>
            </w:pPr>
            <w:r>
              <w:rPr>
                <w:lang w:val="en-US"/>
              </w:rPr>
              <w:t xml:space="preserve">Existing CSI-RS configuration for FDD and TDD defined in A.3.14 in TS 38.133 are reused for RedCap. </w:t>
            </w:r>
            <w:r>
              <w:t>No new RMCs are needed for HD-FDD.</w:t>
            </w:r>
          </w:p>
        </w:tc>
      </w:tr>
      <w:tr w:rsidR="002239C4" w14:paraId="07DB6771" w14:textId="77777777">
        <w:tc>
          <w:tcPr>
            <w:tcW w:w="4508" w:type="dxa"/>
          </w:tcPr>
          <w:p w14:paraId="724BBB86" w14:textId="77777777" w:rsidR="002239C4" w:rsidRDefault="00F272CB">
            <w:pPr>
              <w:tabs>
                <w:tab w:val="left" w:pos="3570"/>
              </w:tabs>
              <w:rPr>
                <w:lang w:eastAsia="ja-JP"/>
              </w:rPr>
            </w:pPr>
            <w:r>
              <w:rPr>
                <w:lang w:eastAsia="ja-JP"/>
              </w:rPr>
              <w:t>Angle of Arrival (AoA) for FR2 RRM test cases</w:t>
            </w:r>
          </w:p>
        </w:tc>
        <w:tc>
          <w:tcPr>
            <w:tcW w:w="4508" w:type="dxa"/>
          </w:tcPr>
          <w:p w14:paraId="5E65F100" w14:textId="77777777" w:rsidR="002239C4" w:rsidRDefault="00F272CB">
            <w:pPr>
              <w:spacing w:after="120"/>
              <w:rPr>
                <w:lang w:val="en-US"/>
              </w:rPr>
            </w:pPr>
            <w:r>
              <w:rPr>
                <w:lang w:val="en-US"/>
              </w:rPr>
              <w:t>New AoA requirements need to be introduced considering the new RedCap power class.</w:t>
            </w:r>
          </w:p>
        </w:tc>
      </w:tr>
      <w:tr w:rsidR="002239C4" w14:paraId="5765B76C" w14:textId="77777777">
        <w:tc>
          <w:tcPr>
            <w:tcW w:w="4508" w:type="dxa"/>
          </w:tcPr>
          <w:p w14:paraId="071C16BF" w14:textId="77777777" w:rsidR="002239C4" w:rsidRDefault="00F272CB">
            <w:pPr>
              <w:tabs>
                <w:tab w:val="left" w:pos="3570"/>
              </w:tabs>
              <w:rPr>
                <w:lang w:eastAsia="ja-JP"/>
              </w:rPr>
            </w:pPr>
            <w:r>
              <w:rPr>
                <w:lang w:eastAsia="ja-JP"/>
              </w:rPr>
              <w:t>TCI state configuration</w:t>
            </w:r>
          </w:p>
        </w:tc>
        <w:tc>
          <w:tcPr>
            <w:tcW w:w="4508" w:type="dxa"/>
          </w:tcPr>
          <w:p w14:paraId="5BA155CE" w14:textId="77777777" w:rsidR="002239C4" w:rsidRDefault="00F272CB">
            <w:pPr>
              <w:spacing w:after="120"/>
              <w:rPr>
                <w:lang w:val="en-US"/>
              </w:rPr>
            </w:pPr>
            <w:r>
              <w:rPr>
                <w:lang w:val="en-US"/>
              </w:rPr>
              <w:t>Existing TCI state configuration defined in A.3.16 in TS 38.133 is reused for RedCap.</w:t>
            </w:r>
          </w:p>
        </w:tc>
      </w:tr>
      <w:tr w:rsidR="002239C4" w14:paraId="4E27C4A0" w14:textId="77777777">
        <w:tc>
          <w:tcPr>
            <w:tcW w:w="4508" w:type="dxa"/>
          </w:tcPr>
          <w:p w14:paraId="743A802D" w14:textId="77777777" w:rsidR="002239C4" w:rsidRDefault="00F272CB">
            <w:pPr>
              <w:tabs>
                <w:tab w:val="left" w:pos="3570"/>
              </w:tabs>
              <w:rPr>
                <w:lang w:eastAsia="ja-JP"/>
              </w:rPr>
            </w:pPr>
            <w:r>
              <w:rPr>
                <w:lang w:eastAsia="ja-JP"/>
              </w:rPr>
              <w:t>Configuration for CSI-RS tracking</w:t>
            </w:r>
          </w:p>
        </w:tc>
        <w:tc>
          <w:tcPr>
            <w:tcW w:w="4508" w:type="dxa"/>
          </w:tcPr>
          <w:p w14:paraId="0354254E" w14:textId="77777777" w:rsidR="002239C4" w:rsidRDefault="00F272CB">
            <w:pPr>
              <w:spacing w:after="120"/>
              <w:rPr>
                <w:lang w:val="en-US" w:eastAsia="zh-CN"/>
              </w:rPr>
            </w:pPr>
            <w:r>
              <w:rPr>
                <w:lang w:val="en-US"/>
              </w:rPr>
              <w:t xml:space="preserve">Existing configuration for CSI-RS tracking defined for FDD and TDD defined in A.3.17 in TS 38.133, aligned with corresponding SSB configuration, are </w:t>
            </w:r>
            <w:r>
              <w:rPr>
                <w:lang w:val="en-US"/>
              </w:rPr>
              <w:lastRenderedPageBreak/>
              <w:t xml:space="preserve">reused for RedCap. </w:t>
            </w:r>
            <w:r>
              <w:t>No need to create new configurations for HD-FDD.</w:t>
            </w:r>
          </w:p>
        </w:tc>
      </w:tr>
      <w:tr w:rsidR="002239C4" w14:paraId="5DB5B029" w14:textId="77777777">
        <w:tc>
          <w:tcPr>
            <w:tcW w:w="4508" w:type="dxa"/>
          </w:tcPr>
          <w:p w14:paraId="66AF1D2B" w14:textId="77777777" w:rsidR="002239C4" w:rsidRDefault="00F272CB">
            <w:pPr>
              <w:tabs>
                <w:tab w:val="left" w:pos="3570"/>
              </w:tabs>
              <w:rPr>
                <w:lang w:eastAsia="ja-JP"/>
              </w:rPr>
            </w:pPr>
            <w:r>
              <w:rPr>
                <w:lang w:eastAsia="ja-JP"/>
              </w:rPr>
              <w:lastRenderedPageBreak/>
              <w:t>Additional definitions related to OTA testing for FR2 RRM test cases</w:t>
            </w:r>
          </w:p>
        </w:tc>
        <w:tc>
          <w:tcPr>
            <w:tcW w:w="4508" w:type="dxa"/>
          </w:tcPr>
          <w:p w14:paraId="66FEF2CE" w14:textId="77777777" w:rsidR="002239C4" w:rsidRDefault="00F272CB">
            <w:pPr>
              <w:spacing w:after="120"/>
              <w:rPr>
                <w:lang w:val="en-US"/>
              </w:rPr>
            </w:pPr>
            <w:r>
              <w:rPr>
                <w:lang w:val="en-US"/>
              </w:rPr>
              <w:t>Existing additional definitions related to OTA testing defined in A.3.18 are reused for RedCap.</w:t>
            </w:r>
          </w:p>
        </w:tc>
      </w:tr>
      <w:tr w:rsidR="002239C4" w14:paraId="140FF57B" w14:textId="77777777">
        <w:tc>
          <w:tcPr>
            <w:tcW w:w="4508" w:type="dxa"/>
          </w:tcPr>
          <w:p w14:paraId="1E34013E" w14:textId="77777777" w:rsidR="002239C4" w:rsidRDefault="00F272CB">
            <w:pPr>
              <w:tabs>
                <w:tab w:val="left" w:pos="3570"/>
              </w:tabs>
              <w:rPr>
                <w:lang w:eastAsia="ja-JP"/>
              </w:rPr>
            </w:pPr>
            <w:r>
              <w:rPr>
                <w:lang w:eastAsia="ja-JP"/>
              </w:rPr>
              <w:t>MsgA configurations</w:t>
            </w:r>
          </w:p>
        </w:tc>
        <w:tc>
          <w:tcPr>
            <w:tcW w:w="4508" w:type="dxa"/>
          </w:tcPr>
          <w:p w14:paraId="4C207406" w14:textId="77777777" w:rsidR="002239C4" w:rsidRDefault="00F272CB">
            <w:pPr>
              <w:spacing w:after="120"/>
              <w:rPr>
                <w:lang w:val="en-US"/>
              </w:rPr>
            </w:pPr>
            <w:r>
              <w:rPr>
                <w:lang w:val="en-US"/>
              </w:rPr>
              <w:t>Existing PRACH configurations defined in A.3.8 in TS 38.133 are reused for RedCap.</w:t>
            </w:r>
          </w:p>
        </w:tc>
      </w:tr>
      <w:tr w:rsidR="002239C4" w14:paraId="513496F1" w14:textId="77777777">
        <w:tc>
          <w:tcPr>
            <w:tcW w:w="4508" w:type="dxa"/>
          </w:tcPr>
          <w:p w14:paraId="4349275B" w14:textId="77777777" w:rsidR="002239C4" w:rsidRDefault="00F272CB">
            <w:pPr>
              <w:tabs>
                <w:tab w:val="left" w:pos="3570"/>
              </w:tabs>
              <w:rPr>
                <w:lang w:eastAsia="ja-JP"/>
              </w:rPr>
            </w:pPr>
            <w:r>
              <w:rPr>
                <w:lang w:eastAsia="ja-JP"/>
              </w:rPr>
              <w:t>CSI-IM configuration</w:t>
            </w:r>
          </w:p>
        </w:tc>
        <w:tc>
          <w:tcPr>
            <w:tcW w:w="4508" w:type="dxa"/>
          </w:tcPr>
          <w:p w14:paraId="6877A652" w14:textId="77777777" w:rsidR="002239C4" w:rsidRDefault="00F272CB">
            <w:pPr>
              <w:spacing w:after="120"/>
              <w:rPr>
                <w:lang w:val="en-US"/>
              </w:rPr>
            </w:pPr>
            <w:r>
              <w:rPr>
                <w:lang w:val="en-US"/>
              </w:rPr>
              <w:t>Existing CSI-IM configurations defined in A.3.22 in TS 38.133 are reused for RedCap.</w:t>
            </w:r>
          </w:p>
        </w:tc>
      </w:tr>
      <w:tr w:rsidR="002239C4" w14:paraId="032040BA" w14:textId="77777777">
        <w:tc>
          <w:tcPr>
            <w:tcW w:w="4508" w:type="dxa"/>
          </w:tcPr>
          <w:p w14:paraId="698F7EC1" w14:textId="77777777" w:rsidR="002239C4" w:rsidRDefault="00F272CB">
            <w:pPr>
              <w:tabs>
                <w:tab w:val="left" w:pos="3570"/>
              </w:tabs>
              <w:rPr>
                <w:lang w:eastAsia="ja-JP"/>
              </w:rPr>
            </w:pPr>
            <w:r>
              <w:rPr>
                <w:lang w:eastAsia="ja-JP"/>
              </w:rPr>
              <w:t>Spatial relation configuration</w:t>
            </w:r>
          </w:p>
        </w:tc>
        <w:tc>
          <w:tcPr>
            <w:tcW w:w="4508" w:type="dxa"/>
          </w:tcPr>
          <w:p w14:paraId="40FE9ED6" w14:textId="77777777" w:rsidR="002239C4" w:rsidRDefault="00F272CB">
            <w:pPr>
              <w:spacing w:after="120"/>
              <w:rPr>
                <w:lang w:val="en-US"/>
              </w:rPr>
            </w:pPr>
            <w:r>
              <w:rPr>
                <w:lang w:val="en-US"/>
              </w:rPr>
              <w:t>Existing spatial relation configuration defined in A.3.23 in TS 38.133 is reused for RedCap.</w:t>
            </w:r>
          </w:p>
        </w:tc>
      </w:tr>
      <w:tr w:rsidR="002239C4" w14:paraId="7947D4E1" w14:textId="77777777">
        <w:tc>
          <w:tcPr>
            <w:tcW w:w="4508" w:type="dxa"/>
          </w:tcPr>
          <w:p w14:paraId="075FCFE7" w14:textId="77777777" w:rsidR="002239C4" w:rsidRDefault="00F272CB">
            <w:pPr>
              <w:tabs>
                <w:tab w:val="left" w:pos="3570"/>
              </w:tabs>
              <w:rPr>
                <w:lang w:eastAsia="ja-JP"/>
              </w:rPr>
            </w:pPr>
            <w:r>
              <w:rPr>
                <w:lang w:eastAsia="ja-JP"/>
              </w:rPr>
              <w:t>Channel bandwidth (CBW) configurations</w:t>
            </w:r>
          </w:p>
        </w:tc>
        <w:tc>
          <w:tcPr>
            <w:tcW w:w="4508" w:type="dxa"/>
          </w:tcPr>
          <w:p w14:paraId="01B78A78" w14:textId="77777777" w:rsidR="002239C4" w:rsidRDefault="00F272CB">
            <w:pPr>
              <w:spacing w:after="120"/>
              <w:rPr>
                <w:lang w:val="en-US"/>
              </w:rPr>
            </w:pPr>
            <w:r>
              <w:rPr>
                <w:lang w:val="en-US"/>
              </w:rPr>
              <w:t>Existing spatial relation configuration defined in A.3.23 in TS 38.133 is reused for RedCap.</w:t>
            </w:r>
          </w:p>
        </w:tc>
      </w:tr>
      <w:tr w:rsidR="002239C4" w14:paraId="5500856B" w14:textId="77777777">
        <w:tc>
          <w:tcPr>
            <w:tcW w:w="4508" w:type="dxa"/>
          </w:tcPr>
          <w:p w14:paraId="53BEAEA2" w14:textId="77777777" w:rsidR="002239C4" w:rsidRDefault="00F272CB">
            <w:pPr>
              <w:tabs>
                <w:tab w:val="left" w:pos="3570"/>
              </w:tabs>
              <w:rPr>
                <w:lang w:eastAsia="ja-JP"/>
              </w:rPr>
            </w:pPr>
            <w:r>
              <w:rPr>
                <w:lang w:eastAsia="ja-JP"/>
              </w:rPr>
              <w:t>CSI-RS configuration for RRM</w:t>
            </w:r>
          </w:p>
        </w:tc>
        <w:tc>
          <w:tcPr>
            <w:tcW w:w="4508" w:type="dxa"/>
          </w:tcPr>
          <w:p w14:paraId="553E6048" w14:textId="77777777" w:rsidR="002239C4" w:rsidRDefault="00F272CB">
            <w:pPr>
              <w:spacing w:after="120"/>
              <w:rPr>
                <w:lang w:val="en-US" w:eastAsia="zh-CN"/>
              </w:rPr>
            </w:pPr>
            <w:r>
              <w:rPr>
                <w:lang w:val="en-US"/>
              </w:rPr>
              <w:t>Existing spatial relation configuration defined in A.3.23 in TS 38.133 is reused for RedCap.</w:t>
            </w:r>
          </w:p>
        </w:tc>
      </w:tr>
    </w:tbl>
    <w:p w14:paraId="100B3CDB" w14:textId="77777777" w:rsidR="002239C4" w:rsidRDefault="002239C4">
      <w:pPr>
        <w:pStyle w:val="ListParagraph"/>
        <w:overflowPunct/>
        <w:autoSpaceDE/>
        <w:autoSpaceDN/>
        <w:adjustRightInd/>
        <w:spacing w:after="120"/>
        <w:ind w:left="936" w:firstLineChars="0" w:firstLine="0"/>
        <w:textAlignment w:val="auto"/>
        <w:rPr>
          <w:rFonts w:eastAsia="SimSun"/>
          <w:lang w:val="en-US" w:eastAsia="zh-CN"/>
        </w:rPr>
      </w:pPr>
    </w:p>
    <w:p w14:paraId="1A2A4F04"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425FB6E"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test configuration in option 1. </w:t>
      </w:r>
    </w:p>
    <w:p w14:paraId="202BA6E5" w14:textId="77777777" w:rsidR="002239C4" w:rsidRDefault="00F272CB">
      <w:pPr>
        <w:rPr>
          <w:b/>
          <w:u w:val="single"/>
          <w:lang w:val="en-US" w:eastAsia="ko-KR"/>
        </w:rPr>
      </w:pPr>
      <w:r>
        <w:rPr>
          <w:b/>
          <w:u w:val="single"/>
          <w:lang w:val="en-US" w:eastAsia="ko-KR"/>
        </w:rPr>
        <w:t>Issue 6-2-</w:t>
      </w:r>
      <w:r>
        <w:rPr>
          <w:b/>
          <w:bCs/>
          <w:u w:val="single"/>
          <w:lang w:eastAsia="ja-JP"/>
        </w:rPr>
        <w:t>3: Duplex modes</w:t>
      </w:r>
    </w:p>
    <w:p w14:paraId="45AE634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4E245F15"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All RRM test cases are introduced for FDD, TDD and HD-FDD UEs.</w:t>
      </w:r>
    </w:p>
    <w:p w14:paraId="646087DC"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648FDF4"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19435D39" w14:textId="77777777" w:rsidR="002239C4" w:rsidRDefault="002239C4">
      <w:pPr>
        <w:spacing w:after="120"/>
        <w:rPr>
          <w:lang w:val="en-US" w:eastAsia="zh-CN"/>
        </w:rPr>
      </w:pPr>
    </w:p>
    <w:p w14:paraId="485C168B" w14:textId="77777777" w:rsidR="002239C4" w:rsidRDefault="00F272CB">
      <w:pPr>
        <w:rPr>
          <w:b/>
          <w:u w:val="single"/>
          <w:lang w:val="en-US" w:eastAsia="ko-KR"/>
        </w:rPr>
      </w:pPr>
      <w:r>
        <w:rPr>
          <w:b/>
          <w:u w:val="single"/>
          <w:lang w:val="en-US" w:eastAsia="ko-KR"/>
        </w:rPr>
        <w:t>Issue 6-2-</w:t>
      </w:r>
      <w:r>
        <w:rPr>
          <w:b/>
          <w:bCs/>
          <w:u w:val="single"/>
          <w:lang w:eastAsia="ja-JP"/>
        </w:rPr>
        <w:t xml:space="preserve">4: Accuracy of SS-RSRQ </w:t>
      </w:r>
    </w:p>
    <w:p w14:paraId="0FD9AD3D"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CD7AF5D"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RedCap SS-RSRQ accuracy level is derived by relaxing the legacy SS-RSRQ accuracy level by the same level as agreed for RedCap SS-RSRP measurement compared to legacy SS-RSRP measurement.</w:t>
      </w:r>
    </w:p>
    <w:p w14:paraId="696F5115"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E868BB6"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3AAAB356"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41AECB93"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69C49E5E" w14:textId="77777777" w:rsidR="002239C4" w:rsidRDefault="00F272CB">
      <w:pPr>
        <w:pStyle w:val="ListParagraph"/>
        <w:numPr>
          <w:ilvl w:val="1"/>
          <w:numId w:val="9"/>
        </w:numPr>
        <w:overflowPunct/>
        <w:autoSpaceDE/>
        <w:autoSpaceDN/>
        <w:adjustRightInd/>
        <w:spacing w:after="120"/>
        <w:ind w:left="1440" w:firstLineChars="0" w:firstLine="0"/>
        <w:textAlignment w:val="auto"/>
        <w:rPr>
          <w:rFonts w:eastAsia="SimSun"/>
          <w:lang w:val="en-US" w:eastAsia="zh-CN"/>
        </w:rPr>
      </w:pPr>
      <w:r>
        <w:rPr>
          <w:rFonts w:eastAsia="SimSun"/>
          <w:b/>
          <w:bCs/>
          <w:lang w:val="en-US" w:eastAsia="zh-CN"/>
        </w:rPr>
        <w:t>Option 1 (E///):</w:t>
      </w:r>
      <w:r>
        <w:rPr>
          <w:rFonts w:eastAsia="SimSun"/>
          <w:lang w:val="en-US" w:eastAsia="zh-CN"/>
        </w:rPr>
        <w:t xml:space="preserve"> </w:t>
      </w:r>
      <w:r>
        <w:rPr>
          <w:rFonts w:eastAsia="SimSun"/>
          <w:lang w:val="en-US" w:eastAsia="zh-CN"/>
        </w:rPr>
        <w:tab/>
      </w:r>
      <w:r>
        <w:rPr>
          <w:lang w:val="en-US"/>
        </w:rPr>
        <w:t>RedCap SS-SINR accuracy level is derived by relaxing the legacy SS-SINR accuracy level by the same level as agreed for RedCap SS-RSRP measurement compared to legacy SS-RSRP measurement.</w:t>
      </w:r>
    </w:p>
    <w:p w14:paraId="36FC5F6E" w14:textId="77777777" w:rsidR="002239C4" w:rsidRDefault="00F272CB">
      <w:pPr>
        <w:pStyle w:val="ListParagraph"/>
        <w:numPr>
          <w:ilvl w:val="0"/>
          <w:numId w:val="9"/>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AE5CC4A" w14:textId="77777777" w:rsidR="002239C4" w:rsidRDefault="00F272CB">
      <w:pPr>
        <w:pStyle w:val="ListParagraph"/>
        <w:numPr>
          <w:ilvl w:val="1"/>
          <w:numId w:val="9"/>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Discuss the option. </w:t>
      </w:r>
    </w:p>
    <w:p w14:paraId="2CDAF7BE" w14:textId="77777777" w:rsidR="002239C4" w:rsidRDefault="002239C4">
      <w:pPr>
        <w:pStyle w:val="ListParagraph"/>
        <w:numPr>
          <w:ilvl w:val="1"/>
          <w:numId w:val="9"/>
        </w:numPr>
        <w:overflowPunct/>
        <w:autoSpaceDE/>
        <w:autoSpaceDN/>
        <w:adjustRightInd/>
        <w:spacing w:after="120"/>
        <w:ind w:left="1440" w:firstLineChars="0"/>
        <w:textAlignment w:val="auto"/>
        <w:rPr>
          <w:rFonts w:eastAsia="SimSun"/>
          <w:lang w:val="en-US" w:eastAsia="zh-CN"/>
        </w:rPr>
      </w:pPr>
    </w:p>
    <w:p w14:paraId="675F0B17" w14:textId="77777777" w:rsidR="002239C4" w:rsidRDefault="00F272CB">
      <w:pPr>
        <w:rPr>
          <w:bCs/>
          <w:color w:val="000000" w:themeColor="text1"/>
          <w:u w:val="single"/>
          <w:lang w:eastAsia="ko-KR"/>
        </w:rPr>
      </w:pPr>
      <w:r>
        <w:rPr>
          <w:bCs/>
          <w:color w:val="000000" w:themeColor="text1"/>
          <w:u w:val="single"/>
          <w:lang w:eastAsia="ko-KR"/>
        </w:rPr>
        <w:t>Sub topic 6-2</w:t>
      </w:r>
    </w:p>
    <w:tbl>
      <w:tblPr>
        <w:tblStyle w:val="TableGrid"/>
        <w:tblW w:w="0" w:type="auto"/>
        <w:tblLook w:val="04A0" w:firstRow="1" w:lastRow="0" w:firstColumn="1" w:lastColumn="0" w:noHBand="0" w:noVBand="1"/>
      </w:tblPr>
      <w:tblGrid>
        <w:gridCol w:w="1236"/>
        <w:gridCol w:w="8395"/>
      </w:tblGrid>
      <w:tr w:rsidR="002239C4" w14:paraId="6CFC9169" w14:textId="77777777">
        <w:tc>
          <w:tcPr>
            <w:tcW w:w="1236" w:type="dxa"/>
          </w:tcPr>
          <w:p w14:paraId="44394DBE"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5684A70"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239C4" w14:paraId="17D881C1" w14:textId="77777777">
        <w:tc>
          <w:tcPr>
            <w:tcW w:w="1236" w:type="dxa"/>
          </w:tcPr>
          <w:p w14:paraId="30636A7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w:t>
            </w:r>
          </w:p>
        </w:tc>
        <w:tc>
          <w:tcPr>
            <w:tcW w:w="8395" w:type="dxa"/>
          </w:tcPr>
          <w:p w14:paraId="70F86B36" w14:textId="77777777" w:rsidR="002239C4" w:rsidRDefault="00F272CB">
            <w:pPr>
              <w:rPr>
                <w:rFonts w:eastAsia="Malgun Gothic"/>
                <w:b/>
                <w:u w:val="single"/>
                <w:lang w:val="en-US" w:eastAsia="ko-KR"/>
              </w:rPr>
            </w:pPr>
            <w:r>
              <w:rPr>
                <w:b/>
                <w:u w:val="single"/>
                <w:lang w:val="en-US" w:eastAsia="ko-KR"/>
              </w:rPr>
              <w:t>Issue 6-2-1: Applicability requirements for RedCap</w:t>
            </w:r>
          </w:p>
          <w:p w14:paraId="0535ECDC" w14:textId="77777777" w:rsidR="002239C4" w:rsidRDefault="00F272CB">
            <w:pPr>
              <w:rPr>
                <w:b/>
                <w:u w:val="single"/>
                <w:lang w:val="en-US" w:eastAsia="ko-KR"/>
              </w:rPr>
            </w:pPr>
            <w:r>
              <w:rPr>
                <w:b/>
                <w:u w:val="single"/>
                <w:lang w:val="en-US" w:eastAsia="ko-KR"/>
              </w:rPr>
              <w:t>Issue 6-2-2: Test configurations</w:t>
            </w:r>
          </w:p>
          <w:p w14:paraId="00CC5951" w14:textId="77777777" w:rsidR="002239C4" w:rsidRDefault="00F272CB">
            <w:pPr>
              <w:rPr>
                <w:lang w:val="en-US" w:eastAsia="zh-CN"/>
              </w:rPr>
            </w:pPr>
            <w:r>
              <w:rPr>
                <w:rFonts w:hint="eastAsia"/>
                <w:lang w:val="en-US" w:eastAsia="zh-CN"/>
              </w:rPr>
              <w:t>H</w:t>
            </w:r>
            <w:r>
              <w:rPr>
                <w:lang w:val="en-US" w:eastAsia="zh-CN"/>
              </w:rPr>
              <w:t xml:space="preserve">uawei: in our understanding, this meeting focus on core requirements completion and work plan on performance. The formal discussion on performance requirements of this WI will be carried out in next meeting. </w:t>
            </w:r>
          </w:p>
          <w:p w14:paraId="3A8B1E0A" w14:textId="77777777" w:rsidR="002239C4" w:rsidRDefault="00F272CB">
            <w:pPr>
              <w:rPr>
                <w:lang w:val="en-US" w:eastAsia="zh-CN"/>
              </w:rPr>
            </w:pPr>
            <w:r>
              <w:rPr>
                <w:lang w:val="en-US" w:eastAsia="zh-CN"/>
              </w:rPr>
              <w:t>For information, the agenda is duplicated as below,</w:t>
            </w:r>
          </w:p>
          <w:p w14:paraId="060C4685" w14:textId="77777777" w:rsidR="002239C4" w:rsidRDefault="00506E82">
            <w:pPr>
              <w:spacing w:after="120"/>
              <w:rPr>
                <w:lang w:val="en-US" w:eastAsia="zh-CN"/>
              </w:rPr>
            </w:pPr>
            <w:r>
              <w:rPr>
                <w:noProof/>
                <w:lang w:val="en-US" w:eastAsia="zh-CN"/>
              </w:rPr>
              <w:drawing>
                <wp:inline distT="0" distB="0" distL="0" distR="0" wp14:anchorId="441511B9" wp14:editId="7755CB95">
                  <wp:extent cx="2790190" cy="370205"/>
                  <wp:effectExtent l="0" t="0" r="0" b="0"/>
                  <wp:docPr id="2" name="图片 2" descr="C:\Users\h00388629\AppData\Roaming\eSpace_Desktop\UserData\h00388629\imagefiles\3AF50C7F-ECE2-44EC-8D8B-604C29AC8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3AF50C7F-ECE2-44EC-8D8B-604C29AC8514.png"/>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2832440" cy="376044"/>
                          </a:xfrm>
                          <a:prstGeom prst="rect">
                            <a:avLst/>
                          </a:prstGeom>
                          <a:noFill/>
                          <a:ln>
                            <a:noFill/>
                          </a:ln>
                        </pic:spPr>
                      </pic:pic>
                    </a:graphicData>
                  </a:graphic>
                </wp:inline>
              </w:drawing>
            </w:r>
          </w:p>
          <w:p w14:paraId="1FFA15F0" w14:textId="77777777" w:rsidR="002239C4" w:rsidRDefault="00F272CB">
            <w:pPr>
              <w:spacing w:after="120"/>
              <w:rPr>
                <w:rFonts w:eastAsiaTheme="minorEastAsia"/>
                <w:lang w:val="en-US" w:eastAsia="zh-CN"/>
              </w:rPr>
            </w:pPr>
            <w:r>
              <w:rPr>
                <w:lang w:val="en-US" w:eastAsia="zh-CN"/>
              </w:rPr>
              <w:t xml:space="preserve">For test case configuration, many parameters need to be checked. We would like to further discuss the details of test configurations in next meeting. </w:t>
            </w:r>
          </w:p>
          <w:p w14:paraId="582865D0" w14:textId="77777777" w:rsidR="002239C4" w:rsidRDefault="00F272CB">
            <w:pPr>
              <w:rPr>
                <w:b/>
                <w:bCs/>
                <w:u w:val="single"/>
                <w:lang w:eastAsia="ja-JP"/>
              </w:rPr>
            </w:pPr>
            <w:r>
              <w:rPr>
                <w:b/>
                <w:u w:val="single"/>
                <w:lang w:val="en-US" w:eastAsia="ko-KR"/>
              </w:rPr>
              <w:t>Issue 6-2-</w:t>
            </w:r>
            <w:r>
              <w:rPr>
                <w:b/>
                <w:bCs/>
                <w:u w:val="single"/>
                <w:lang w:eastAsia="ja-JP"/>
              </w:rPr>
              <w:t>3: Duplex modes</w:t>
            </w:r>
          </w:p>
          <w:p w14:paraId="20D6BD4C" w14:textId="77777777" w:rsidR="002239C4" w:rsidRDefault="00F272CB">
            <w:pPr>
              <w:rPr>
                <w:rFonts w:eastAsiaTheme="minorEastAsia"/>
                <w:lang w:val="en-US" w:eastAsia="zh-CN"/>
              </w:rPr>
            </w:pPr>
            <w:r>
              <w:rPr>
                <w:rFonts w:eastAsiaTheme="minorEastAsia"/>
                <w:lang w:val="en-US" w:eastAsia="zh-CN"/>
              </w:rPr>
              <w:t>Agree with option 1.</w:t>
            </w:r>
          </w:p>
          <w:p w14:paraId="6928D331" w14:textId="77777777" w:rsidR="002239C4" w:rsidRDefault="00F272CB">
            <w:pPr>
              <w:rPr>
                <w:b/>
                <w:bCs/>
                <w:u w:val="single"/>
                <w:lang w:eastAsia="ja-JP"/>
              </w:rPr>
            </w:pPr>
            <w:r>
              <w:rPr>
                <w:b/>
                <w:u w:val="single"/>
                <w:lang w:val="en-US" w:eastAsia="ko-KR"/>
              </w:rPr>
              <w:t>Issue 6-2-</w:t>
            </w:r>
            <w:r>
              <w:rPr>
                <w:b/>
                <w:bCs/>
                <w:u w:val="single"/>
                <w:lang w:eastAsia="ja-JP"/>
              </w:rPr>
              <w:t xml:space="preserve">4: Accuracy of SS-RSRQ </w:t>
            </w:r>
          </w:p>
          <w:p w14:paraId="5E3ADCAF" w14:textId="77777777" w:rsidR="002239C4" w:rsidRDefault="00F272CB">
            <w:pPr>
              <w:rPr>
                <w:rFonts w:eastAsiaTheme="minorEastAsia"/>
                <w:lang w:val="en-US" w:eastAsia="zh-CN"/>
              </w:rPr>
            </w:pPr>
            <w:r>
              <w:rPr>
                <w:rFonts w:eastAsiaTheme="minorEastAsia"/>
                <w:lang w:val="en-US" w:eastAsia="zh-CN"/>
              </w:rPr>
              <w:t>Fine with option 1.</w:t>
            </w:r>
          </w:p>
          <w:p w14:paraId="13311645"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5D300FBC" w14:textId="77777777" w:rsidR="002239C4" w:rsidRDefault="00F272CB">
            <w:pPr>
              <w:rPr>
                <w:rFonts w:eastAsiaTheme="minorEastAsia"/>
                <w:lang w:val="en-US" w:eastAsia="zh-CN"/>
              </w:rPr>
            </w:pPr>
            <w:r>
              <w:rPr>
                <w:rFonts w:eastAsiaTheme="minorEastAsia"/>
                <w:lang w:val="en-US" w:eastAsia="zh-CN"/>
              </w:rPr>
              <w:t>Fine with option 1.</w:t>
            </w:r>
          </w:p>
        </w:tc>
      </w:tr>
      <w:tr w:rsidR="002239C4" w14:paraId="570472D6" w14:textId="77777777">
        <w:tc>
          <w:tcPr>
            <w:tcW w:w="1236" w:type="dxa"/>
          </w:tcPr>
          <w:p w14:paraId="67F69683"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9F911C7" w14:textId="77777777" w:rsidR="002239C4" w:rsidRDefault="00F272CB">
            <w:pPr>
              <w:rPr>
                <w:b/>
                <w:u w:val="single"/>
                <w:lang w:val="en-US" w:eastAsia="ko-KR"/>
              </w:rPr>
            </w:pPr>
            <w:r>
              <w:rPr>
                <w:b/>
                <w:u w:val="single"/>
                <w:lang w:val="en-US" w:eastAsia="ko-KR"/>
              </w:rPr>
              <w:t>Issue 6-2-1: Applicability requirements for RedCap</w:t>
            </w:r>
          </w:p>
          <w:p w14:paraId="632BF89A" w14:textId="77777777" w:rsidR="002239C4" w:rsidRDefault="00F272CB">
            <w:pPr>
              <w:rPr>
                <w:bCs/>
                <w:color w:val="000000" w:themeColor="text1"/>
                <w:lang w:val="en-US" w:eastAsia="ko-KR"/>
              </w:rPr>
            </w:pPr>
            <w:r>
              <w:rPr>
                <w:bCs/>
                <w:color w:val="000000" w:themeColor="text1"/>
                <w:lang w:val="en-US" w:eastAsia="ko-KR"/>
              </w:rPr>
              <w:t>We support option 1.</w:t>
            </w:r>
          </w:p>
          <w:p w14:paraId="28ED08C8" w14:textId="77777777" w:rsidR="002239C4" w:rsidRDefault="00F272CB">
            <w:pPr>
              <w:rPr>
                <w:b/>
                <w:u w:val="single"/>
                <w:lang w:val="en-US" w:eastAsia="ko-KR"/>
              </w:rPr>
            </w:pPr>
            <w:r>
              <w:rPr>
                <w:b/>
                <w:u w:val="single"/>
                <w:lang w:val="en-US" w:eastAsia="ko-KR"/>
              </w:rPr>
              <w:t>Issue 6-2-2: Test configurations</w:t>
            </w:r>
          </w:p>
          <w:p w14:paraId="2876BC85"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6E2B0850" w14:textId="77777777" w:rsidR="002239C4" w:rsidRDefault="00F272CB">
            <w:pPr>
              <w:rPr>
                <w:b/>
                <w:bCs/>
                <w:u w:val="single"/>
                <w:lang w:eastAsia="ja-JP"/>
              </w:rPr>
            </w:pPr>
            <w:r>
              <w:rPr>
                <w:b/>
                <w:u w:val="single"/>
                <w:lang w:val="en-US" w:eastAsia="ko-KR"/>
              </w:rPr>
              <w:t>Issue 6-2-</w:t>
            </w:r>
            <w:r>
              <w:rPr>
                <w:b/>
                <w:bCs/>
                <w:u w:val="single"/>
                <w:lang w:eastAsia="ja-JP"/>
              </w:rPr>
              <w:t>3: Duplex modes</w:t>
            </w:r>
          </w:p>
          <w:p w14:paraId="03EAE8A4"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65EB8D8E" w14:textId="77777777" w:rsidR="002239C4" w:rsidRDefault="00F272CB">
            <w:pPr>
              <w:rPr>
                <w:b/>
                <w:u w:val="single"/>
                <w:lang w:val="en-US" w:eastAsia="ko-KR"/>
              </w:rPr>
            </w:pPr>
            <w:r>
              <w:rPr>
                <w:b/>
                <w:u w:val="single"/>
                <w:lang w:val="en-US" w:eastAsia="ko-KR"/>
              </w:rPr>
              <w:t>Issue 6-2-</w:t>
            </w:r>
            <w:r>
              <w:rPr>
                <w:b/>
                <w:bCs/>
                <w:u w:val="single"/>
                <w:lang w:eastAsia="ja-JP"/>
              </w:rPr>
              <w:t xml:space="preserve">4: Accuracy of SS-RSRQ </w:t>
            </w:r>
          </w:p>
          <w:p w14:paraId="18A26059"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2856EF0E" w14:textId="77777777" w:rsidR="002239C4" w:rsidRDefault="00F272CB">
            <w:pPr>
              <w:rPr>
                <w:b/>
                <w:u w:val="single"/>
                <w:lang w:val="en-US" w:eastAsia="ko-KR"/>
              </w:rPr>
            </w:pPr>
            <w:r>
              <w:rPr>
                <w:b/>
                <w:u w:val="single"/>
                <w:lang w:val="en-US" w:eastAsia="ko-KR"/>
              </w:rPr>
              <w:t>Issue 6-2-</w:t>
            </w:r>
            <w:r>
              <w:rPr>
                <w:b/>
                <w:bCs/>
                <w:u w:val="single"/>
                <w:lang w:eastAsia="ja-JP"/>
              </w:rPr>
              <w:t xml:space="preserve">5: Accuracy of SS-SINR </w:t>
            </w:r>
          </w:p>
          <w:p w14:paraId="2A1DB2D2" w14:textId="77777777" w:rsidR="002239C4" w:rsidRDefault="00F272CB">
            <w:pPr>
              <w:rPr>
                <w:bCs/>
                <w:color w:val="000000" w:themeColor="text1"/>
                <w:lang w:val="en-US" w:eastAsia="ko-KR"/>
              </w:rPr>
            </w:pPr>
            <w:r>
              <w:rPr>
                <w:bCs/>
                <w:color w:val="000000" w:themeColor="text1"/>
                <w:lang w:val="en-US" w:eastAsia="ko-KR"/>
              </w:rPr>
              <w:t xml:space="preserve">We support option 1. </w:t>
            </w:r>
          </w:p>
          <w:p w14:paraId="5061E7BF" w14:textId="77777777" w:rsidR="002239C4" w:rsidRDefault="002239C4">
            <w:pPr>
              <w:rPr>
                <w:b/>
                <w:u w:val="single"/>
                <w:lang w:val="en-US" w:eastAsia="ko-KR"/>
              </w:rPr>
            </w:pPr>
          </w:p>
        </w:tc>
      </w:tr>
      <w:tr w:rsidR="00F1162A" w14:paraId="76CC7CA9" w14:textId="77777777">
        <w:tc>
          <w:tcPr>
            <w:tcW w:w="1236" w:type="dxa"/>
          </w:tcPr>
          <w:p w14:paraId="60B65D86"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F2EB917" w14:textId="77777777" w:rsidR="00F1162A" w:rsidRDefault="00F1162A" w:rsidP="00F1162A">
            <w:pPr>
              <w:rPr>
                <w:b/>
                <w:u w:val="single"/>
                <w:lang w:val="en-US" w:eastAsia="ko-KR"/>
              </w:rPr>
            </w:pPr>
            <w:r>
              <w:rPr>
                <w:b/>
                <w:u w:val="single"/>
                <w:lang w:val="en-US" w:eastAsia="ko-KR"/>
              </w:rPr>
              <w:t>Issue 6-2-1: Applicability requirements for RedCap</w:t>
            </w:r>
          </w:p>
          <w:p w14:paraId="4E7F9846" w14:textId="77777777" w:rsidR="00F1162A" w:rsidRDefault="00F1162A" w:rsidP="00F1162A">
            <w:pPr>
              <w:rPr>
                <w:bCs/>
                <w:lang w:val="en-US" w:eastAsia="ko-KR"/>
              </w:rPr>
            </w:pPr>
            <w:r w:rsidRPr="008C78C1">
              <w:rPr>
                <w:bCs/>
                <w:lang w:val="en-US" w:eastAsia="ko-KR"/>
              </w:rPr>
              <w:t>The test applicability for other feature were captured in A.3, e.g., A.3.19 Test</w:t>
            </w:r>
            <w:r>
              <w:rPr>
                <w:bCs/>
                <w:lang w:val="en-US" w:eastAsia="ko-KR"/>
              </w:rPr>
              <w:t xml:space="preserve"> </w:t>
            </w:r>
            <w:r w:rsidRPr="008C78C1">
              <w:rPr>
                <w:bCs/>
                <w:lang w:val="en-US" w:eastAsia="ko-KR"/>
              </w:rPr>
              <w:t>applicability</w:t>
            </w:r>
            <w:r>
              <w:rPr>
                <w:bCs/>
                <w:lang w:val="en-US" w:eastAsia="ko-KR"/>
              </w:rPr>
              <w:t xml:space="preserve"> </w:t>
            </w:r>
            <w:r w:rsidRPr="008C78C1">
              <w:rPr>
                <w:bCs/>
                <w:lang w:val="en-US" w:eastAsia="ko-KR"/>
              </w:rPr>
              <w:t>for</w:t>
            </w:r>
            <w:r>
              <w:rPr>
                <w:bCs/>
                <w:lang w:val="en-US" w:eastAsia="ko-KR"/>
              </w:rPr>
              <w:t xml:space="preserve"> </w:t>
            </w:r>
            <w:r w:rsidRPr="008C78C1">
              <w:rPr>
                <w:bCs/>
                <w:lang w:val="en-US" w:eastAsia="ko-KR"/>
              </w:rPr>
              <w:t>DAPS</w:t>
            </w:r>
            <w:r>
              <w:rPr>
                <w:bCs/>
                <w:lang w:val="en-US" w:eastAsia="ko-KR"/>
              </w:rPr>
              <w:t xml:space="preserve"> </w:t>
            </w:r>
            <w:r w:rsidRPr="008C78C1">
              <w:rPr>
                <w:bCs/>
                <w:lang w:val="en-US" w:eastAsia="ko-KR"/>
              </w:rPr>
              <w:t>handover</w:t>
            </w:r>
            <w:r>
              <w:rPr>
                <w:bCs/>
                <w:lang w:val="en-US" w:eastAsia="ko-KR"/>
              </w:rPr>
              <w:t>. Shall RedCap test applicability also be captured in A.3?</w:t>
            </w:r>
          </w:p>
          <w:p w14:paraId="10018502" w14:textId="77777777" w:rsidR="00F1162A" w:rsidRDefault="00F1162A" w:rsidP="00F1162A">
            <w:pPr>
              <w:rPr>
                <w:b/>
                <w:u w:val="single"/>
                <w:lang w:val="en-US" w:eastAsia="ko-KR"/>
              </w:rPr>
            </w:pPr>
            <w:r>
              <w:rPr>
                <w:b/>
                <w:u w:val="single"/>
                <w:lang w:val="en-US" w:eastAsia="ko-KR"/>
              </w:rPr>
              <w:t>Issue 6-2-2: Test configurations</w:t>
            </w:r>
          </w:p>
          <w:p w14:paraId="25584D75" w14:textId="77777777" w:rsidR="00F1162A" w:rsidRDefault="00F1162A" w:rsidP="00F1162A">
            <w:pPr>
              <w:rPr>
                <w:bCs/>
                <w:lang w:val="en-US" w:eastAsia="ko-KR"/>
              </w:rPr>
            </w:pPr>
            <w:r>
              <w:rPr>
                <w:bCs/>
                <w:lang w:val="en-US" w:eastAsia="ko-KR"/>
              </w:rPr>
              <w:t>Agree Huawei, we can focus on the work plan in this meeting.</w:t>
            </w:r>
          </w:p>
          <w:p w14:paraId="47A05007" w14:textId="77777777" w:rsidR="00F1162A" w:rsidRDefault="00F1162A" w:rsidP="00F1162A">
            <w:pPr>
              <w:rPr>
                <w:b/>
                <w:u w:val="single"/>
                <w:lang w:val="en-US" w:eastAsia="ko-KR"/>
              </w:rPr>
            </w:pPr>
            <w:r>
              <w:rPr>
                <w:b/>
                <w:u w:val="single"/>
                <w:lang w:val="en-US" w:eastAsia="ko-KR"/>
              </w:rPr>
              <w:t>Issue 6-2-</w:t>
            </w:r>
            <w:r>
              <w:rPr>
                <w:b/>
                <w:bCs/>
                <w:u w:val="single"/>
                <w:lang w:eastAsia="ja-JP"/>
              </w:rPr>
              <w:t>3: Duplex modes</w:t>
            </w:r>
          </w:p>
          <w:p w14:paraId="6C2B042B" w14:textId="77777777" w:rsidR="00F1162A" w:rsidRDefault="00F1162A" w:rsidP="00F1162A">
            <w:pPr>
              <w:rPr>
                <w:bCs/>
                <w:lang w:val="en-US" w:eastAsia="ko-KR"/>
              </w:rPr>
            </w:pPr>
            <w:r>
              <w:rPr>
                <w:bCs/>
                <w:lang w:val="en-US" w:eastAsia="ko-KR"/>
              </w:rPr>
              <w:t>Option 1.</w:t>
            </w:r>
          </w:p>
          <w:p w14:paraId="494BC77A" w14:textId="77777777" w:rsidR="00F1162A" w:rsidRDefault="00F1162A" w:rsidP="00F1162A">
            <w:pPr>
              <w:rPr>
                <w:b/>
                <w:u w:val="single"/>
                <w:lang w:val="en-US" w:eastAsia="ko-KR"/>
              </w:rPr>
            </w:pPr>
            <w:r>
              <w:rPr>
                <w:b/>
                <w:u w:val="single"/>
                <w:lang w:val="en-US" w:eastAsia="ko-KR"/>
              </w:rPr>
              <w:t>Issue 6-2-</w:t>
            </w:r>
            <w:r>
              <w:rPr>
                <w:b/>
                <w:bCs/>
                <w:u w:val="single"/>
                <w:lang w:eastAsia="ja-JP"/>
              </w:rPr>
              <w:t xml:space="preserve">4: Accuracy of SS-RSRQ </w:t>
            </w:r>
          </w:p>
          <w:p w14:paraId="7B3075D9" w14:textId="77777777" w:rsidR="00F1162A" w:rsidRDefault="00F1162A" w:rsidP="00F1162A">
            <w:pPr>
              <w:rPr>
                <w:bCs/>
                <w:lang w:val="en-US" w:eastAsia="ko-KR"/>
              </w:rPr>
            </w:pPr>
            <w:r>
              <w:rPr>
                <w:bCs/>
                <w:lang w:val="en-US" w:eastAsia="ko-KR"/>
              </w:rPr>
              <w:lastRenderedPageBreak/>
              <w:t>Option 1.</w:t>
            </w:r>
          </w:p>
          <w:p w14:paraId="0D260091" w14:textId="77777777" w:rsidR="00F1162A" w:rsidRDefault="00F1162A" w:rsidP="00F1162A">
            <w:pPr>
              <w:rPr>
                <w:b/>
                <w:u w:val="single"/>
                <w:lang w:val="en-US" w:eastAsia="ko-KR"/>
              </w:rPr>
            </w:pPr>
            <w:r>
              <w:rPr>
                <w:b/>
                <w:u w:val="single"/>
                <w:lang w:val="en-US" w:eastAsia="ko-KR"/>
              </w:rPr>
              <w:t>Issue 6-2-</w:t>
            </w:r>
            <w:r>
              <w:rPr>
                <w:b/>
                <w:bCs/>
                <w:u w:val="single"/>
                <w:lang w:eastAsia="ja-JP"/>
              </w:rPr>
              <w:t xml:space="preserve">5: Accuracy of SS-SINR </w:t>
            </w:r>
          </w:p>
          <w:p w14:paraId="05F08289" w14:textId="77777777" w:rsidR="00F1162A" w:rsidRDefault="00F1162A" w:rsidP="00F1162A">
            <w:pPr>
              <w:rPr>
                <w:b/>
                <w:u w:val="single"/>
                <w:lang w:val="en-US" w:eastAsia="ko-KR"/>
              </w:rPr>
            </w:pPr>
            <w:r>
              <w:rPr>
                <w:bCs/>
                <w:lang w:val="en-US" w:eastAsia="ko-KR"/>
              </w:rPr>
              <w:t xml:space="preserve">Option 1. </w:t>
            </w:r>
          </w:p>
        </w:tc>
      </w:tr>
      <w:tr w:rsidR="008D44ED" w14:paraId="79BBA0D0" w14:textId="77777777">
        <w:tc>
          <w:tcPr>
            <w:tcW w:w="1236" w:type="dxa"/>
          </w:tcPr>
          <w:p w14:paraId="1DD756C2"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69281196" w14:textId="77777777" w:rsidR="008D44ED" w:rsidRDefault="008D44ED" w:rsidP="008D44ED">
            <w:pPr>
              <w:rPr>
                <w:b/>
                <w:u w:val="single"/>
                <w:lang w:val="en-US" w:eastAsia="ko-KR"/>
              </w:rPr>
            </w:pPr>
            <w:r>
              <w:rPr>
                <w:b/>
                <w:u w:val="single"/>
                <w:lang w:val="en-US" w:eastAsia="ko-KR"/>
              </w:rPr>
              <w:t>Issue 6-2-1: Applicability requirements for RedCap</w:t>
            </w:r>
          </w:p>
          <w:p w14:paraId="4137A1C7" w14:textId="77777777" w:rsidR="008D44ED" w:rsidRDefault="0025463C" w:rsidP="008D44ED">
            <w:pPr>
              <w:rPr>
                <w:bCs/>
                <w:lang w:val="en-US" w:eastAsia="ko-KR"/>
              </w:rPr>
            </w:pPr>
            <w:r>
              <w:rPr>
                <w:bCs/>
                <w:lang w:val="en-US" w:eastAsia="ko-KR"/>
              </w:rPr>
              <w:t xml:space="preserve">We support option 1. </w:t>
            </w:r>
          </w:p>
          <w:p w14:paraId="0E46138E" w14:textId="77777777" w:rsidR="008D44ED" w:rsidRDefault="008D44ED" w:rsidP="008D44ED">
            <w:pPr>
              <w:rPr>
                <w:b/>
                <w:u w:val="single"/>
                <w:lang w:val="en-US" w:eastAsia="ko-KR"/>
              </w:rPr>
            </w:pPr>
            <w:r>
              <w:rPr>
                <w:b/>
                <w:u w:val="single"/>
                <w:lang w:val="en-US" w:eastAsia="ko-KR"/>
              </w:rPr>
              <w:t>Issue 6-2-2: Test configurations</w:t>
            </w:r>
          </w:p>
          <w:p w14:paraId="3168F445" w14:textId="77777777" w:rsidR="008D44ED" w:rsidRDefault="0025463C" w:rsidP="008D44ED">
            <w:pPr>
              <w:rPr>
                <w:bCs/>
                <w:lang w:val="en-US" w:eastAsia="ko-KR"/>
              </w:rPr>
            </w:pPr>
            <w:r>
              <w:rPr>
                <w:bCs/>
                <w:lang w:val="en-US" w:eastAsia="ko-KR"/>
              </w:rPr>
              <w:t>We a</w:t>
            </w:r>
            <w:r w:rsidR="008D44ED">
              <w:rPr>
                <w:bCs/>
                <w:lang w:val="en-US" w:eastAsia="ko-KR"/>
              </w:rPr>
              <w:t xml:space="preserve">gree </w:t>
            </w:r>
            <w:r>
              <w:rPr>
                <w:bCs/>
                <w:lang w:val="en-US" w:eastAsia="ko-KR"/>
              </w:rPr>
              <w:t xml:space="preserve">with </w:t>
            </w:r>
            <w:r w:rsidR="008D44ED">
              <w:rPr>
                <w:bCs/>
                <w:lang w:val="en-US" w:eastAsia="ko-KR"/>
              </w:rPr>
              <w:t>Huawei</w:t>
            </w:r>
            <w:r>
              <w:rPr>
                <w:bCs/>
                <w:lang w:val="en-US" w:eastAsia="ko-KR"/>
              </w:rPr>
              <w:t xml:space="preserve"> and Apple</w:t>
            </w:r>
            <w:r w:rsidR="008D44ED">
              <w:rPr>
                <w:bCs/>
                <w:lang w:val="en-US" w:eastAsia="ko-KR"/>
              </w:rPr>
              <w:t>, we can focus on the work plan in this meeting.</w:t>
            </w:r>
          </w:p>
          <w:p w14:paraId="226FD20F" w14:textId="77777777" w:rsidR="008D44ED" w:rsidRDefault="008D44ED" w:rsidP="008D44ED">
            <w:pPr>
              <w:rPr>
                <w:b/>
                <w:u w:val="single"/>
                <w:lang w:val="en-US" w:eastAsia="ko-KR"/>
              </w:rPr>
            </w:pPr>
            <w:r>
              <w:rPr>
                <w:b/>
                <w:u w:val="single"/>
                <w:lang w:val="en-US" w:eastAsia="ko-KR"/>
              </w:rPr>
              <w:t>Issue 6-2-</w:t>
            </w:r>
            <w:r>
              <w:rPr>
                <w:b/>
                <w:bCs/>
                <w:u w:val="single"/>
                <w:lang w:eastAsia="ja-JP"/>
              </w:rPr>
              <w:t>3: Duplex modes</w:t>
            </w:r>
          </w:p>
          <w:p w14:paraId="36DA5EDE" w14:textId="77777777" w:rsidR="008D44ED" w:rsidRDefault="0025463C" w:rsidP="008D44ED">
            <w:pPr>
              <w:rPr>
                <w:bCs/>
                <w:lang w:val="en-US" w:eastAsia="ko-KR"/>
              </w:rPr>
            </w:pPr>
            <w:r>
              <w:rPr>
                <w:bCs/>
                <w:lang w:val="en-US" w:eastAsia="ko-KR"/>
              </w:rPr>
              <w:t>We support o</w:t>
            </w:r>
            <w:r w:rsidR="008D44ED">
              <w:rPr>
                <w:bCs/>
                <w:lang w:val="en-US" w:eastAsia="ko-KR"/>
              </w:rPr>
              <w:t>ption 1.</w:t>
            </w:r>
          </w:p>
          <w:p w14:paraId="7276472F" w14:textId="77777777" w:rsidR="008D44ED" w:rsidRDefault="008D44ED" w:rsidP="008D44ED">
            <w:pPr>
              <w:rPr>
                <w:b/>
                <w:u w:val="single"/>
                <w:lang w:val="en-US" w:eastAsia="ko-KR"/>
              </w:rPr>
            </w:pPr>
            <w:r>
              <w:rPr>
                <w:b/>
                <w:u w:val="single"/>
                <w:lang w:val="en-US" w:eastAsia="ko-KR"/>
              </w:rPr>
              <w:t>Issue 6-2-</w:t>
            </w:r>
            <w:r>
              <w:rPr>
                <w:b/>
                <w:bCs/>
                <w:u w:val="single"/>
                <w:lang w:eastAsia="ja-JP"/>
              </w:rPr>
              <w:t xml:space="preserve">4: Accuracy of SS-RSRQ </w:t>
            </w:r>
          </w:p>
          <w:p w14:paraId="3E95BC6D" w14:textId="77777777" w:rsidR="0025463C" w:rsidRDefault="0025463C" w:rsidP="0025463C">
            <w:pPr>
              <w:rPr>
                <w:bCs/>
                <w:lang w:val="en-US" w:eastAsia="ko-KR"/>
              </w:rPr>
            </w:pPr>
            <w:r>
              <w:rPr>
                <w:bCs/>
                <w:lang w:val="en-US" w:eastAsia="ko-KR"/>
              </w:rPr>
              <w:t>We support option 1.</w:t>
            </w:r>
          </w:p>
          <w:p w14:paraId="116A803C" w14:textId="77777777" w:rsidR="008D44ED" w:rsidRDefault="008D44ED" w:rsidP="008D44ED">
            <w:pPr>
              <w:rPr>
                <w:b/>
                <w:u w:val="single"/>
                <w:lang w:val="en-US" w:eastAsia="ko-KR"/>
              </w:rPr>
            </w:pPr>
            <w:r>
              <w:rPr>
                <w:b/>
                <w:u w:val="single"/>
                <w:lang w:val="en-US" w:eastAsia="ko-KR"/>
              </w:rPr>
              <w:t>Issue 6-2-</w:t>
            </w:r>
            <w:r>
              <w:rPr>
                <w:b/>
                <w:bCs/>
                <w:u w:val="single"/>
                <w:lang w:eastAsia="ja-JP"/>
              </w:rPr>
              <w:t xml:space="preserve">5: Accuracy of SS-SINR </w:t>
            </w:r>
          </w:p>
          <w:p w14:paraId="3DC64115" w14:textId="77777777" w:rsidR="008D44ED" w:rsidRPr="0025463C" w:rsidRDefault="0025463C" w:rsidP="008D44ED">
            <w:pPr>
              <w:rPr>
                <w:bCs/>
                <w:lang w:val="en-US" w:eastAsia="ko-KR"/>
              </w:rPr>
            </w:pPr>
            <w:r>
              <w:rPr>
                <w:bCs/>
                <w:lang w:val="en-US" w:eastAsia="ko-KR"/>
              </w:rPr>
              <w:t>We support option 1.</w:t>
            </w:r>
          </w:p>
        </w:tc>
      </w:tr>
      <w:tr w:rsidR="0065613D" w14:paraId="67280AB8" w14:textId="77777777">
        <w:tc>
          <w:tcPr>
            <w:tcW w:w="1236" w:type="dxa"/>
          </w:tcPr>
          <w:p w14:paraId="2E1531C4" w14:textId="77777777" w:rsidR="0065613D" w:rsidRDefault="0065613D" w:rsidP="0065613D">
            <w:pPr>
              <w:spacing w:after="120"/>
              <w:rPr>
                <w:color w:val="000000" w:themeColor="text1"/>
                <w:lang w:val="en-US" w:eastAsia="zh-CN"/>
              </w:rPr>
            </w:pPr>
            <w:r>
              <w:rPr>
                <w:rFonts w:eastAsiaTheme="minorEastAsia"/>
                <w:color w:val="000000" w:themeColor="text1"/>
                <w:lang w:val="en-US" w:eastAsia="zh-CN"/>
              </w:rPr>
              <w:t>OPPO</w:t>
            </w:r>
          </w:p>
        </w:tc>
        <w:tc>
          <w:tcPr>
            <w:tcW w:w="8395" w:type="dxa"/>
          </w:tcPr>
          <w:p w14:paraId="7E22FCBF" w14:textId="77777777" w:rsidR="0065613D" w:rsidRDefault="0065613D" w:rsidP="0065613D">
            <w:pPr>
              <w:rPr>
                <w:b/>
                <w:u w:val="single"/>
                <w:lang w:val="en-US" w:eastAsia="ko-KR"/>
              </w:rPr>
            </w:pPr>
            <w:r>
              <w:rPr>
                <w:b/>
                <w:u w:val="single"/>
                <w:lang w:val="en-US" w:eastAsia="ko-KR"/>
              </w:rPr>
              <w:t>Issue 6-2-2: Test configurations</w:t>
            </w:r>
          </w:p>
          <w:p w14:paraId="1F4735B5" w14:textId="77777777" w:rsidR="0065613D" w:rsidRDefault="0065613D" w:rsidP="0065613D">
            <w:pPr>
              <w:rPr>
                <w:bCs/>
                <w:lang w:val="en-US" w:eastAsia="ko-KR"/>
              </w:rPr>
            </w:pPr>
            <w:r>
              <w:rPr>
                <w:bCs/>
                <w:lang w:val="en-US" w:eastAsia="ko-KR"/>
              </w:rPr>
              <w:t>Agree Huawei, we can focus on the work plan in this meeting.</w:t>
            </w:r>
          </w:p>
          <w:p w14:paraId="09E42039" w14:textId="77777777" w:rsidR="0065613D" w:rsidRDefault="0065613D" w:rsidP="0065613D">
            <w:pPr>
              <w:rPr>
                <w:b/>
                <w:u w:val="single"/>
                <w:lang w:val="en-US" w:eastAsia="ko-KR"/>
              </w:rPr>
            </w:pPr>
            <w:r>
              <w:rPr>
                <w:b/>
                <w:u w:val="single"/>
                <w:lang w:val="en-US" w:eastAsia="ko-KR"/>
              </w:rPr>
              <w:t>Issue 6-2-</w:t>
            </w:r>
            <w:r>
              <w:rPr>
                <w:b/>
                <w:bCs/>
                <w:u w:val="single"/>
                <w:lang w:eastAsia="ja-JP"/>
              </w:rPr>
              <w:t>3: Duplex modes</w:t>
            </w:r>
          </w:p>
          <w:p w14:paraId="0FB4D86B" w14:textId="77777777" w:rsidR="0065613D" w:rsidRDefault="0065613D" w:rsidP="0065613D">
            <w:pPr>
              <w:rPr>
                <w:bCs/>
                <w:lang w:val="en-US" w:eastAsia="ko-KR"/>
              </w:rPr>
            </w:pPr>
            <w:r>
              <w:rPr>
                <w:bCs/>
                <w:lang w:val="en-US" w:eastAsia="ko-KR"/>
              </w:rPr>
              <w:t>Option 1.</w:t>
            </w:r>
          </w:p>
          <w:p w14:paraId="27DF2CB5" w14:textId="77777777" w:rsidR="0065613D" w:rsidRDefault="0065613D" w:rsidP="0065613D">
            <w:pPr>
              <w:rPr>
                <w:b/>
                <w:u w:val="single"/>
                <w:lang w:val="en-US" w:eastAsia="ko-KR"/>
              </w:rPr>
            </w:pPr>
            <w:r>
              <w:rPr>
                <w:b/>
                <w:u w:val="single"/>
                <w:lang w:val="en-US" w:eastAsia="ko-KR"/>
              </w:rPr>
              <w:t>Issue 6-2-</w:t>
            </w:r>
            <w:r>
              <w:rPr>
                <w:b/>
                <w:bCs/>
                <w:u w:val="single"/>
                <w:lang w:eastAsia="ja-JP"/>
              </w:rPr>
              <w:t xml:space="preserve">4: Accuracy of SS-RSRQ </w:t>
            </w:r>
          </w:p>
          <w:p w14:paraId="37C2D932" w14:textId="77777777" w:rsidR="0065613D" w:rsidRDefault="0065613D" w:rsidP="0065613D">
            <w:pPr>
              <w:rPr>
                <w:bCs/>
                <w:lang w:val="en-US" w:eastAsia="ko-KR"/>
              </w:rPr>
            </w:pPr>
            <w:r>
              <w:rPr>
                <w:bCs/>
                <w:lang w:val="en-US" w:eastAsia="ko-KR"/>
              </w:rPr>
              <w:t>Option 1.</w:t>
            </w:r>
          </w:p>
          <w:p w14:paraId="49132AE8" w14:textId="77777777" w:rsidR="0065613D" w:rsidRDefault="0065613D" w:rsidP="0065613D">
            <w:pPr>
              <w:rPr>
                <w:b/>
                <w:u w:val="single"/>
                <w:lang w:val="en-US" w:eastAsia="ko-KR"/>
              </w:rPr>
            </w:pPr>
            <w:r>
              <w:rPr>
                <w:b/>
                <w:u w:val="single"/>
                <w:lang w:val="en-US" w:eastAsia="ko-KR"/>
              </w:rPr>
              <w:t>Issue 6-2-</w:t>
            </w:r>
            <w:r>
              <w:rPr>
                <w:b/>
                <w:bCs/>
                <w:u w:val="single"/>
                <w:lang w:eastAsia="ja-JP"/>
              </w:rPr>
              <w:t xml:space="preserve">5: Accuracy of SS-SINR </w:t>
            </w:r>
          </w:p>
          <w:p w14:paraId="7F61D4A7" w14:textId="77777777" w:rsidR="0065613D" w:rsidRDefault="0065613D" w:rsidP="0065613D">
            <w:pPr>
              <w:rPr>
                <w:b/>
                <w:u w:val="single"/>
                <w:lang w:val="en-US" w:eastAsia="ko-KR"/>
              </w:rPr>
            </w:pPr>
            <w:r>
              <w:rPr>
                <w:bCs/>
                <w:lang w:val="en-US" w:eastAsia="ko-KR"/>
              </w:rPr>
              <w:t xml:space="preserve">Option 1. </w:t>
            </w:r>
          </w:p>
        </w:tc>
      </w:tr>
    </w:tbl>
    <w:p w14:paraId="06301F05" w14:textId="77777777" w:rsidR="002239C4" w:rsidRDefault="002239C4" w:rsidP="0025463C">
      <w:pPr>
        <w:pStyle w:val="ListParagraph"/>
        <w:spacing w:after="120"/>
        <w:ind w:left="936" w:firstLineChars="0" w:firstLine="0"/>
        <w:rPr>
          <w:lang w:eastAsia="zh-CN"/>
        </w:rPr>
      </w:pPr>
    </w:p>
    <w:p w14:paraId="7F22C50D" w14:textId="77777777" w:rsidR="002239C4" w:rsidRDefault="002239C4">
      <w:pPr>
        <w:spacing w:after="120"/>
        <w:rPr>
          <w:lang w:val="en-US" w:eastAsia="zh-CN"/>
        </w:rPr>
      </w:pPr>
    </w:p>
    <w:p w14:paraId="73EE7370" w14:textId="77777777" w:rsidR="002239C4" w:rsidRDefault="002239C4">
      <w:pPr>
        <w:spacing w:after="120"/>
        <w:rPr>
          <w:lang w:val="en-US" w:eastAsia="zh-CN"/>
        </w:rPr>
      </w:pPr>
    </w:p>
    <w:p w14:paraId="1DCF894C" w14:textId="77777777" w:rsidR="002239C4" w:rsidRDefault="00F272CB">
      <w:pPr>
        <w:pStyle w:val="Heading3"/>
        <w:rPr>
          <w:sz w:val="24"/>
          <w:szCs w:val="16"/>
        </w:rPr>
      </w:pPr>
      <w:r>
        <w:rPr>
          <w:sz w:val="24"/>
          <w:szCs w:val="16"/>
        </w:rPr>
        <w:t>CRs/TPs comments collection</w:t>
      </w:r>
    </w:p>
    <w:p w14:paraId="3DD2FAF5" w14:textId="77777777" w:rsidR="002239C4" w:rsidRDefault="00F272C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239C4" w14:paraId="042FCB93" w14:textId="77777777">
        <w:tc>
          <w:tcPr>
            <w:tcW w:w="1236" w:type="dxa"/>
          </w:tcPr>
          <w:p w14:paraId="61F25461" w14:textId="77777777" w:rsidR="002239C4" w:rsidRDefault="00F272CB">
            <w:pPr>
              <w:spacing w:after="120"/>
              <w:rPr>
                <w:rFonts w:eastAsiaTheme="minorEastAsia"/>
                <w:b/>
                <w:bCs/>
                <w:lang w:val="en-US" w:eastAsia="zh-CN"/>
              </w:rPr>
            </w:pPr>
            <w:r>
              <w:rPr>
                <w:rFonts w:eastAsiaTheme="minorEastAsia"/>
                <w:b/>
                <w:bCs/>
                <w:lang w:val="en-US" w:eastAsia="zh-CN"/>
              </w:rPr>
              <w:t>CR/TP number</w:t>
            </w:r>
          </w:p>
        </w:tc>
        <w:tc>
          <w:tcPr>
            <w:tcW w:w="8395" w:type="dxa"/>
          </w:tcPr>
          <w:p w14:paraId="289C031A" w14:textId="77777777" w:rsidR="002239C4" w:rsidRDefault="00F272CB">
            <w:pPr>
              <w:spacing w:after="120"/>
              <w:rPr>
                <w:rFonts w:eastAsiaTheme="minorEastAsia"/>
                <w:b/>
                <w:bCs/>
                <w:lang w:val="en-US" w:eastAsia="zh-CN"/>
              </w:rPr>
            </w:pPr>
            <w:r>
              <w:rPr>
                <w:rFonts w:eastAsiaTheme="minorEastAsia"/>
                <w:b/>
                <w:bCs/>
                <w:lang w:val="en-US" w:eastAsia="zh-CN"/>
              </w:rPr>
              <w:t>Comments collection</w:t>
            </w:r>
          </w:p>
        </w:tc>
      </w:tr>
      <w:tr w:rsidR="002239C4" w14:paraId="5C615187" w14:textId="77777777">
        <w:tc>
          <w:tcPr>
            <w:tcW w:w="1236" w:type="dxa"/>
            <w:vMerge w:val="restart"/>
          </w:tcPr>
          <w:p w14:paraId="38A172B0" w14:textId="77777777" w:rsidR="002239C4" w:rsidRDefault="004258BC">
            <w:pPr>
              <w:rPr>
                <w:rFonts w:ascii="Arial" w:hAnsi="Arial" w:cs="Arial"/>
                <w:b/>
                <w:bCs/>
                <w:color w:val="0000FF"/>
                <w:sz w:val="16"/>
                <w:szCs w:val="16"/>
                <w:u w:val="single"/>
              </w:rPr>
            </w:pPr>
            <w:hyperlink r:id="rId117" w:history="1">
              <w:r w:rsidR="00F272CB">
                <w:rPr>
                  <w:rStyle w:val="Hyperlink"/>
                  <w:rFonts w:ascii="Arial" w:hAnsi="Arial" w:cs="Arial"/>
                  <w:b/>
                  <w:bCs/>
                  <w:sz w:val="16"/>
                  <w:szCs w:val="16"/>
                </w:rPr>
                <w:t>R4-2209915</w:t>
              </w:r>
            </w:hyperlink>
          </w:p>
          <w:p w14:paraId="24B98AD4" w14:textId="77777777" w:rsidR="002239C4" w:rsidRDefault="00F272CB">
            <w:pPr>
              <w:spacing w:after="120"/>
              <w:rPr>
                <w:rFonts w:eastAsiaTheme="minorEastAsia"/>
                <w:lang w:val="en-US" w:eastAsia="zh-CN"/>
              </w:rPr>
            </w:pPr>
            <w:r>
              <w:rPr>
                <w:rFonts w:eastAsiaTheme="minorEastAsia"/>
                <w:lang w:val="en-US" w:eastAsia="zh-CN"/>
              </w:rPr>
              <w:t>(Ericsson)</w:t>
            </w:r>
          </w:p>
        </w:tc>
        <w:tc>
          <w:tcPr>
            <w:tcW w:w="8395" w:type="dxa"/>
          </w:tcPr>
          <w:p w14:paraId="7D0FA607" w14:textId="77777777" w:rsidR="002239C4" w:rsidRDefault="00F272CB">
            <w:pPr>
              <w:spacing w:after="120"/>
              <w:rPr>
                <w:rFonts w:eastAsiaTheme="minorEastAsia"/>
                <w:b/>
                <w:bCs/>
                <w:i/>
                <w:iCs/>
                <w:lang w:val="en-US" w:eastAsia="zh-CN"/>
              </w:rPr>
            </w:pPr>
            <w:r>
              <w:rPr>
                <w:rFonts w:eastAsiaTheme="minorEastAsia"/>
                <w:b/>
                <w:bCs/>
                <w:i/>
                <w:iCs/>
                <w:lang w:val="en-US" w:eastAsia="zh-CN"/>
              </w:rPr>
              <w:t>Title: Draft CR on side conditions  on RRM requirements applicability for RedCap</w:t>
            </w:r>
          </w:p>
        </w:tc>
      </w:tr>
      <w:tr w:rsidR="002239C4" w14:paraId="5CBBB064" w14:textId="77777777">
        <w:tc>
          <w:tcPr>
            <w:tcW w:w="1236" w:type="dxa"/>
            <w:vMerge/>
          </w:tcPr>
          <w:p w14:paraId="1C8192F8" w14:textId="77777777" w:rsidR="002239C4" w:rsidRDefault="002239C4">
            <w:pPr>
              <w:spacing w:after="120"/>
              <w:rPr>
                <w:rFonts w:eastAsiaTheme="minorEastAsia"/>
                <w:lang w:val="en-US" w:eastAsia="zh-CN"/>
              </w:rPr>
            </w:pPr>
          </w:p>
        </w:tc>
        <w:tc>
          <w:tcPr>
            <w:tcW w:w="8395" w:type="dxa"/>
          </w:tcPr>
          <w:p w14:paraId="31EFEF4A" w14:textId="77777777" w:rsidR="002239C4" w:rsidRDefault="002239C4">
            <w:pPr>
              <w:spacing w:after="120"/>
              <w:rPr>
                <w:rFonts w:eastAsiaTheme="minorEastAsia"/>
                <w:lang w:val="en-US" w:eastAsia="zh-CN"/>
              </w:rPr>
            </w:pPr>
          </w:p>
        </w:tc>
      </w:tr>
      <w:tr w:rsidR="002239C4" w14:paraId="0152C1E7" w14:textId="77777777">
        <w:tc>
          <w:tcPr>
            <w:tcW w:w="1236" w:type="dxa"/>
            <w:vMerge/>
          </w:tcPr>
          <w:p w14:paraId="276AC33F" w14:textId="77777777" w:rsidR="002239C4" w:rsidRDefault="002239C4">
            <w:pPr>
              <w:spacing w:after="120"/>
              <w:rPr>
                <w:rFonts w:eastAsiaTheme="minorEastAsia"/>
                <w:lang w:val="en-US" w:eastAsia="zh-CN"/>
              </w:rPr>
            </w:pPr>
          </w:p>
        </w:tc>
        <w:tc>
          <w:tcPr>
            <w:tcW w:w="8395" w:type="dxa"/>
          </w:tcPr>
          <w:p w14:paraId="45D11656" w14:textId="77777777" w:rsidR="002239C4" w:rsidRDefault="002239C4">
            <w:pPr>
              <w:spacing w:after="120"/>
              <w:rPr>
                <w:rFonts w:eastAsiaTheme="minorEastAsia"/>
                <w:lang w:val="en-US" w:eastAsia="zh-CN"/>
              </w:rPr>
            </w:pPr>
          </w:p>
        </w:tc>
      </w:tr>
      <w:tr w:rsidR="002239C4" w14:paraId="5962D8ED" w14:textId="77777777">
        <w:tc>
          <w:tcPr>
            <w:tcW w:w="1236" w:type="dxa"/>
            <w:vMerge w:val="restart"/>
          </w:tcPr>
          <w:p w14:paraId="5EE57A88" w14:textId="77777777" w:rsidR="002239C4" w:rsidRDefault="002239C4">
            <w:pPr>
              <w:spacing w:after="120"/>
              <w:rPr>
                <w:rFonts w:eastAsiaTheme="minorEastAsia"/>
                <w:lang w:val="en-US" w:eastAsia="zh-CN"/>
              </w:rPr>
            </w:pPr>
          </w:p>
        </w:tc>
        <w:tc>
          <w:tcPr>
            <w:tcW w:w="8395" w:type="dxa"/>
          </w:tcPr>
          <w:p w14:paraId="249A956A" w14:textId="77777777" w:rsidR="002239C4" w:rsidRDefault="002239C4">
            <w:pPr>
              <w:spacing w:after="120"/>
              <w:rPr>
                <w:rFonts w:eastAsiaTheme="minorEastAsia"/>
                <w:b/>
                <w:bCs/>
                <w:i/>
                <w:iCs/>
                <w:lang w:val="en-US" w:eastAsia="zh-CN"/>
              </w:rPr>
            </w:pPr>
          </w:p>
        </w:tc>
      </w:tr>
      <w:tr w:rsidR="002239C4" w14:paraId="2BCD9A60" w14:textId="77777777">
        <w:tc>
          <w:tcPr>
            <w:tcW w:w="1236" w:type="dxa"/>
            <w:vMerge/>
          </w:tcPr>
          <w:p w14:paraId="4028D8A2" w14:textId="77777777" w:rsidR="002239C4" w:rsidRDefault="002239C4">
            <w:pPr>
              <w:spacing w:after="120"/>
              <w:rPr>
                <w:rFonts w:eastAsiaTheme="minorEastAsia"/>
                <w:lang w:val="en-US" w:eastAsia="zh-CN"/>
              </w:rPr>
            </w:pPr>
          </w:p>
        </w:tc>
        <w:tc>
          <w:tcPr>
            <w:tcW w:w="8395" w:type="dxa"/>
          </w:tcPr>
          <w:p w14:paraId="7A0BA533" w14:textId="77777777" w:rsidR="002239C4" w:rsidRDefault="002239C4">
            <w:pPr>
              <w:spacing w:after="120"/>
              <w:rPr>
                <w:rFonts w:eastAsiaTheme="minorEastAsia"/>
                <w:lang w:val="en-US" w:eastAsia="zh-CN"/>
              </w:rPr>
            </w:pPr>
          </w:p>
        </w:tc>
      </w:tr>
      <w:tr w:rsidR="002239C4" w14:paraId="360E16B7" w14:textId="77777777">
        <w:tc>
          <w:tcPr>
            <w:tcW w:w="1236" w:type="dxa"/>
            <w:vMerge/>
          </w:tcPr>
          <w:p w14:paraId="09A830AA" w14:textId="77777777" w:rsidR="002239C4" w:rsidRDefault="002239C4">
            <w:pPr>
              <w:spacing w:after="120"/>
              <w:rPr>
                <w:rFonts w:eastAsiaTheme="minorEastAsia"/>
                <w:lang w:val="en-US" w:eastAsia="zh-CN"/>
              </w:rPr>
            </w:pPr>
          </w:p>
        </w:tc>
        <w:tc>
          <w:tcPr>
            <w:tcW w:w="8395" w:type="dxa"/>
          </w:tcPr>
          <w:p w14:paraId="145FB0CB" w14:textId="77777777" w:rsidR="002239C4" w:rsidRDefault="002239C4">
            <w:pPr>
              <w:spacing w:after="120"/>
              <w:rPr>
                <w:rFonts w:eastAsiaTheme="minorEastAsia"/>
                <w:lang w:val="en-US" w:eastAsia="zh-CN"/>
              </w:rPr>
            </w:pPr>
          </w:p>
        </w:tc>
      </w:tr>
      <w:tr w:rsidR="002239C4" w14:paraId="622263FD" w14:textId="77777777">
        <w:trPr>
          <w:trHeight w:val="113"/>
        </w:trPr>
        <w:tc>
          <w:tcPr>
            <w:tcW w:w="1236" w:type="dxa"/>
            <w:vMerge w:val="restart"/>
          </w:tcPr>
          <w:p w14:paraId="558A4272" w14:textId="77777777" w:rsidR="002239C4" w:rsidRDefault="002239C4">
            <w:pPr>
              <w:spacing w:after="120"/>
              <w:rPr>
                <w:rFonts w:eastAsiaTheme="minorEastAsia"/>
                <w:lang w:val="en-US" w:eastAsia="zh-CN"/>
              </w:rPr>
            </w:pPr>
          </w:p>
        </w:tc>
        <w:tc>
          <w:tcPr>
            <w:tcW w:w="8395" w:type="dxa"/>
          </w:tcPr>
          <w:p w14:paraId="3423F2B2" w14:textId="77777777" w:rsidR="002239C4" w:rsidRDefault="002239C4">
            <w:pPr>
              <w:spacing w:after="120"/>
              <w:rPr>
                <w:rFonts w:eastAsiaTheme="minorEastAsia"/>
                <w:b/>
                <w:bCs/>
                <w:i/>
                <w:iCs/>
                <w:lang w:val="en-US" w:eastAsia="zh-CN"/>
              </w:rPr>
            </w:pPr>
          </w:p>
        </w:tc>
      </w:tr>
      <w:tr w:rsidR="002239C4" w14:paraId="4848E442" w14:textId="77777777">
        <w:trPr>
          <w:trHeight w:val="112"/>
        </w:trPr>
        <w:tc>
          <w:tcPr>
            <w:tcW w:w="1236" w:type="dxa"/>
            <w:vMerge/>
          </w:tcPr>
          <w:p w14:paraId="5C62CC22" w14:textId="77777777" w:rsidR="002239C4" w:rsidRDefault="002239C4">
            <w:pPr>
              <w:spacing w:after="0"/>
              <w:rPr>
                <w:rFonts w:ascii="Arial" w:hAnsi="Arial" w:cs="Arial"/>
                <w:b/>
                <w:bCs/>
                <w:color w:val="0000FF"/>
                <w:sz w:val="16"/>
                <w:szCs w:val="16"/>
                <w:u w:val="single"/>
                <w:lang w:val="en-US"/>
              </w:rPr>
            </w:pPr>
          </w:p>
        </w:tc>
        <w:tc>
          <w:tcPr>
            <w:tcW w:w="8395" w:type="dxa"/>
          </w:tcPr>
          <w:p w14:paraId="553E0B6B" w14:textId="77777777" w:rsidR="002239C4" w:rsidRDefault="002239C4">
            <w:pPr>
              <w:spacing w:after="120"/>
              <w:rPr>
                <w:rFonts w:eastAsiaTheme="minorEastAsia"/>
                <w:lang w:val="en-US" w:eastAsia="zh-CN"/>
              </w:rPr>
            </w:pPr>
          </w:p>
        </w:tc>
      </w:tr>
      <w:tr w:rsidR="002239C4" w14:paraId="31147B0D" w14:textId="77777777">
        <w:trPr>
          <w:trHeight w:val="112"/>
        </w:trPr>
        <w:tc>
          <w:tcPr>
            <w:tcW w:w="1236" w:type="dxa"/>
            <w:vMerge/>
          </w:tcPr>
          <w:p w14:paraId="2F699065" w14:textId="77777777" w:rsidR="002239C4" w:rsidRDefault="002239C4">
            <w:pPr>
              <w:spacing w:after="0"/>
              <w:rPr>
                <w:rFonts w:ascii="Arial" w:hAnsi="Arial" w:cs="Arial"/>
                <w:b/>
                <w:bCs/>
                <w:color w:val="0000FF"/>
                <w:sz w:val="16"/>
                <w:szCs w:val="16"/>
                <w:u w:val="single"/>
                <w:lang w:val="en-US"/>
              </w:rPr>
            </w:pPr>
          </w:p>
        </w:tc>
        <w:tc>
          <w:tcPr>
            <w:tcW w:w="8395" w:type="dxa"/>
          </w:tcPr>
          <w:p w14:paraId="7FD5330D" w14:textId="77777777" w:rsidR="002239C4" w:rsidRDefault="002239C4">
            <w:pPr>
              <w:spacing w:after="120"/>
              <w:rPr>
                <w:rFonts w:eastAsiaTheme="minorEastAsia"/>
                <w:lang w:val="en-US" w:eastAsia="zh-CN"/>
              </w:rPr>
            </w:pPr>
          </w:p>
        </w:tc>
      </w:tr>
      <w:tr w:rsidR="002239C4" w14:paraId="73314C33" w14:textId="77777777">
        <w:trPr>
          <w:trHeight w:val="112"/>
        </w:trPr>
        <w:tc>
          <w:tcPr>
            <w:tcW w:w="1236" w:type="dxa"/>
          </w:tcPr>
          <w:p w14:paraId="79C168FA" w14:textId="77777777" w:rsidR="002239C4" w:rsidRDefault="002239C4">
            <w:pPr>
              <w:spacing w:after="0"/>
              <w:rPr>
                <w:rFonts w:ascii="Arial" w:hAnsi="Arial" w:cs="Arial"/>
                <w:color w:val="0000FF"/>
                <w:sz w:val="16"/>
                <w:szCs w:val="16"/>
                <w:lang w:val="en-US"/>
              </w:rPr>
            </w:pPr>
          </w:p>
        </w:tc>
        <w:tc>
          <w:tcPr>
            <w:tcW w:w="8395" w:type="dxa"/>
          </w:tcPr>
          <w:p w14:paraId="0BE53510" w14:textId="77777777" w:rsidR="002239C4" w:rsidRDefault="002239C4">
            <w:pPr>
              <w:spacing w:after="120"/>
              <w:rPr>
                <w:rFonts w:eastAsiaTheme="minorEastAsia"/>
                <w:b/>
                <w:bCs/>
                <w:i/>
                <w:iCs/>
                <w:lang w:val="en-US" w:eastAsia="zh-CN"/>
              </w:rPr>
            </w:pPr>
          </w:p>
        </w:tc>
      </w:tr>
    </w:tbl>
    <w:p w14:paraId="454532DE" w14:textId="77777777" w:rsidR="002239C4" w:rsidRDefault="002239C4">
      <w:pPr>
        <w:rPr>
          <w:color w:val="0070C0"/>
          <w:lang w:val="en-US" w:eastAsia="zh-CN"/>
        </w:rPr>
      </w:pPr>
    </w:p>
    <w:p w14:paraId="0ABD4FAF" w14:textId="77777777" w:rsidR="002239C4" w:rsidRDefault="002239C4">
      <w:pPr>
        <w:spacing w:after="120"/>
        <w:rPr>
          <w:lang w:val="en-US" w:eastAsia="zh-CN"/>
        </w:rPr>
      </w:pPr>
    </w:p>
    <w:p w14:paraId="1BA6A8AB" w14:textId="77777777" w:rsidR="001232B0" w:rsidRDefault="001232B0" w:rsidP="001232B0">
      <w:pPr>
        <w:pStyle w:val="Heading2"/>
        <w:rPr>
          <w:color w:val="000000" w:themeColor="text1"/>
        </w:rPr>
      </w:pPr>
      <w:r>
        <w:rPr>
          <w:color w:val="000000" w:themeColor="text1"/>
        </w:rPr>
        <w:t>Summary</w:t>
      </w:r>
      <w:r>
        <w:rPr>
          <w:rFonts w:hint="eastAsia"/>
          <w:color w:val="000000" w:themeColor="text1"/>
        </w:rPr>
        <w:t xml:space="preserve"> for 1st round </w:t>
      </w:r>
    </w:p>
    <w:p w14:paraId="63A17585" w14:textId="77777777" w:rsidR="001232B0" w:rsidRDefault="001232B0" w:rsidP="001232B0">
      <w:pPr>
        <w:pStyle w:val="Heading3"/>
        <w:rPr>
          <w:color w:val="000000" w:themeColor="text1"/>
          <w:sz w:val="24"/>
          <w:szCs w:val="16"/>
        </w:rPr>
      </w:pPr>
      <w:r>
        <w:rPr>
          <w:color w:val="000000" w:themeColor="text1"/>
          <w:sz w:val="24"/>
          <w:szCs w:val="16"/>
        </w:rPr>
        <w:t xml:space="preserve">Open issues </w:t>
      </w:r>
    </w:p>
    <w:p w14:paraId="44266182" w14:textId="77777777" w:rsidR="001232B0" w:rsidRDefault="001232B0" w:rsidP="001232B0">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1232B0" w14:paraId="6FEDBB47" w14:textId="77777777" w:rsidTr="000D0EF7">
        <w:tc>
          <w:tcPr>
            <w:tcW w:w="1230" w:type="dxa"/>
          </w:tcPr>
          <w:p w14:paraId="0F778B2D" w14:textId="77777777" w:rsidR="001232B0" w:rsidRDefault="001232B0" w:rsidP="004E2DC4">
            <w:pPr>
              <w:rPr>
                <w:rFonts w:eastAsiaTheme="minorEastAsia"/>
                <w:b/>
                <w:bCs/>
                <w:color w:val="000000" w:themeColor="text1"/>
                <w:lang w:val="en-US" w:eastAsia="zh-CN"/>
              </w:rPr>
            </w:pPr>
          </w:p>
        </w:tc>
        <w:tc>
          <w:tcPr>
            <w:tcW w:w="8401" w:type="dxa"/>
          </w:tcPr>
          <w:p w14:paraId="7822F3BE" w14:textId="77777777" w:rsidR="001232B0" w:rsidRDefault="001232B0" w:rsidP="004E2DC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1232B0" w14:paraId="569D6A72" w14:textId="77777777" w:rsidTr="000D0EF7">
        <w:tc>
          <w:tcPr>
            <w:tcW w:w="1230" w:type="dxa"/>
          </w:tcPr>
          <w:p w14:paraId="0E368B5B" w14:textId="77777777" w:rsidR="001232B0" w:rsidRDefault="001232B0" w:rsidP="004E2DC4">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401" w:type="dxa"/>
          </w:tcPr>
          <w:p w14:paraId="5D8CDF93" w14:textId="77777777" w:rsidR="001232B0" w:rsidRDefault="001232B0" w:rsidP="004E2DC4">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069E91E" w14:textId="77777777" w:rsidR="001232B0" w:rsidRDefault="001232B0" w:rsidP="004E2DC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A20C7C9" w14:textId="77777777" w:rsidR="001232B0" w:rsidRDefault="001232B0" w:rsidP="004E2DC4">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0D0EF7" w14:paraId="6113E620" w14:textId="77777777" w:rsidTr="000D0EF7">
        <w:tc>
          <w:tcPr>
            <w:tcW w:w="1230" w:type="dxa"/>
          </w:tcPr>
          <w:p w14:paraId="70098C60" w14:textId="77777777" w:rsidR="000D0EF7" w:rsidRDefault="000D0EF7" w:rsidP="000D0EF7">
            <w:pPr>
              <w:rPr>
                <w:b/>
                <w:bCs/>
                <w:color w:val="000000" w:themeColor="text1"/>
                <w:lang w:val="en-US" w:eastAsia="zh-CN"/>
              </w:rPr>
            </w:pPr>
            <w:r>
              <w:rPr>
                <w:rFonts w:eastAsiaTheme="minorEastAsia" w:hint="eastAsia"/>
                <w:b/>
                <w:bCs/>
                <w:color w:val="000000" w:themeColor="text1"/>
                <w:lang w:val="en-US" w:eastAsia="zh-CN"/>
              </w:rPr>
              <w:t>Sub-topic#</w:t>
            </w:r>
            <w:r w:rsidR="00EA640F">
              <w:rPr>
                <w:rFonts w:eastAsiaTheme="minorEastAsia"/>
                <w:b/>
                <w:bCs/>
                <w:color w:val="000000" w:themeColor="text1"/>
                <w:lang w:val="en-US" w:eastAsia="zh-CN"/>
              </w:rPr>
              <w:t>6-1</w:t>
            </w:r>
          </w:p>
        </w:tc>
        <w:tc>
          <w:tcPr>
            <w:tcW w:w="8401" w:type="dxa"/>
          </w:tcPr>
          <w:p w14:paraId="395B2D78" w14:textId="77777777" w:rsidR="007A4B7A" w:rsidRDefault="007A4B7A" w:rsidP="007A4B7A">
            <w:pPr>
              <w:rPr>
                <w:b/>
                <w:u w:val="single"/>
                <w:lang w:val="en-US" w:eastAsia="ko-KR"/>
              </w:rPr>
            </w:pPr>
            <w:r>
              <w:rPr>
                <w:b/>
                <w:u w:val="single"/>
                <w:lang w:val="en-US" w:eastAsia="ko-KR"/>
              </w:rPr>
              <w:t>Issue 6-1-1: Workplan for performance part</w:t>
            </w:r>
          </w:p>
          <w:p w14:paraId="79EC3253" w14:textId="77777777" w:rsidR="000D0EF7" w:rsidRDefault="000D0EF7" w:rsidP="000D0EF7">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553A345" w14:textId="77777777" w:rsidR="007A4B7A" w:rsidRDefault="007A4B7A" w:rsidP="000D0EF7">
            <w:pPr>
              <w:rPr>
                <w:rFonts w:eastAsiaTheme="minorEastAsia"/>
                <w:iCs/>
                <w:color w:val="000000" w:themeColor="text1"/>
                <w:lang w:val="en-US" w:eastAsia="zh-CN"/>
              </w:rPr>
            </w:pPr>
            <w:r w:rsidRPr="00BD3377">
              <w:rPr>
                <w:iCs/>
                <w:color w:val="000000" w:themeColor="text1"/>
                <w:lang w:val="en-US" w:eastAsia="zh-CN"/>
              </w:rPr>
              <w:t>Agree on the workplan for performance part</w:t>
            </w:r>
            <w:r w:rsidR="009878C7">
              <w:rPr>
                <w:rFonts w:eastAsiaTheme="minorEastAsia"/>
                <w:iCs/>
                <w:color w:val="000000" w:themeColor="text1"/>
                <w:lang w:val="en-US" w:eastAsia="zh-CN"/>
              </w:rPr>
              <w:t xml:space="preserve"> presented in </w:t>
            </w:r>
            <w:hyperlink r:id="rId118" w:history="1">
              <w:r w:rsidR="009878C7">
                <w:rPr>
                  <w:rStyle w:val="Hyperlink"/>
                  <w:rFonts w:ascii="Arial" w:hAnsi="Arial" w:cs="Arial"/>
                  <w:sz w:val="16"/>
                  <w:szCs w:val="16"/>
                  <w:lang w:val="en-US"/>
                </w:rPr>
                <w:t>R4-2209911</w:t>
              </w:r>
            </w:hyperlink>
            <w:r w:rsidRPr="00BD3377">
              <w:rPr>
                <w:iCs/>
                <w:color w:val="000000" w:themeColor="text1"/>
                <w:lang w:val="en-US" w:eastAsia="zh-CN"/>
              </w:rPr>
              <w:t xml:space="preserve">, </w:t>
            </w:r>
            <w:r w:rsidR="009878C7">
              <w:rPr>
                <w:rFonts w:eastAsiaTheme="minorEastAsia"/>
                <w:iCs/>
                <w:color w:val="000000" w:themeColor="text1"/>
                <w:lang w:val="en-US" w:eastAsia="zh-CN"/>
              </w:rPr>
              <w:t xml:space="preserve">but update it to </w:t>
            </w:r>
            <w:r w:rsidRPr="00BD3377">
              <w:rPr>
                <w:iCs/>
                <w:color w:val="000000" w:themeColor="text1"/>
                <w:lang w:val="en-US" w:eastAsia="zh-CN"/>
              </w:rPr>
              <w:t xml:space="preserve">include the updated worksplit table. </w:t>
            </w:r>
          </w:p>
          <w:p w14:paraId="24AB777E" w14:textId="77777777" w:rsidR="000D0EF7" w:rsidRDefault="000D0EF7" w:rsidP="000D0EF7">
            <w:pPr>
              <w:rPr>
                <w:i/>
                <w:color w:val="000000" w:themeColor="text1"/>
                <w:lang w:val="en-US" w:eastAsia="zh-CN"/>
              </w:rPr>
            </w:pPr>
          </w:p>
        </w:tc>
      </w:tr>
      <w:tr w:rsidR="009E69C3" w14:paraId="14DB7A8F" w14:textId="77777777" w:rsidTr="000D0EF7">
        <w:tc>
          <w:tcPr>
            <w:tcW w:w="1230" w:type="dxa"/>
          </w:tcPr>
          <w:p w14:paraId="53705328" w14:textId="77777777" w:rsidR="009E69C3" w:rsidRDefault="009E69C3" w:rsidP="000D0EF7">
            <w:pPr>
              <w:rPr>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6-2</w:t>
            </w:r>
          </w:p>
        </w:tc>
        <w:tc>
          <w:tcPr>
            <w:tcW w:w="8401" w:type="dxa"/>
          </w:tcPr>
          <w:p w14:paraId="17331733" w14:textId="77777777" w:rsidR="009E69C3" w:rsidRDefault="009E69C3" w:rsidP="009E69C3">
            <w:pPr>
              <w:rPr>
                <w:b/>
                <w:u w:val="single"/>
                <w:lang w:val="en-US" w:eastAsia="ko-KR"/>
              </w:rPr>
            </w:pPr>
            <w:r>
              <w:rPr>
                <w:b/>
                <w:u w:val="single"/>
                <w:lang w:val="en-US" w:eastAsia="ko-KR"/>
              </w:rPr>
              <w:t>Issue 6-2-1: Applicability requirements for RedCap</w:t>
            </w:r>
          </w:p>
          <w:p w14:paraId="1E0DC80F" w14:textId="77777777" w:rsidR="00A70909" w:rsidRDefault="00A70909" w:rsidP="00A7090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1C0BAB3" w14:textId="77777777" w:rsidR="009E69C3" w:rsidRDefault="000C2CA1" w:rsidP="007A4B7A">
            <w:pPr>
              <w:rPr>
                <w:lang w:val="en-US"/>
              </w:rPr>
            </w:pPr>
            <w:r>
              <w:rPr>
                <w:lang w:val="en-US"/>
              </w:rPr>
              <w:t xml:space="preserve">Applicability requirements for RedCap test cases are introduced in </w:t>
            </w:r>
            <w:r w:rsidRPr="00BD3377">
              <w:rPr>
                <w:highlight w:val="yellow"/>
                <w:lang w:val="en-US"/>
              </w:rPr>
              <w:t>A.3</w:t>
            </w:r>
            <w:r w:rsidR="00A70909" w:rsidRPr="00BD3377">
              <w:rPr>
                <w:highlight w:val="yellow"/>
                <w:lang w:val="en-US"/>
              </w:rPr>
              <w:t>x</w:t>
            </w:r>
            <w:r>
              <w:rPr>
                <w:lang w:val="en-US"/>
              </w:rPr>
              <w:t>.</w:t>
            </w:r>
          </w:p>
          <w:p w14:paraId="29C710F0" w14:textId="77777777" w:rsidR="00196C46" w:rsidRDefault="00196C46" w:rsidP="00196C46">
            <w:pPr>
              <w:rPr>
                <w:b/>
                <w:u w:val="single"/>
                <w:lang w:val="en-US" w:eastAsia="ko-KR"/>
              </w:rPr>
            </w:pPr>
            <w:r>
              <w:rPr>
                <w:b/>
                <w:u w:val="single"/>
                <w:lang w:val="en-US" w:eastAsia="ko-KR"/>
              </w:rPr>
              <w:t>Issue 6-2-</w:t>
            </w:r>
            <w:r>
              <w:rPr>
                <w:b/>
                <w:bCs/>
                <w:u w:val="single"/>
                <w:lang w:eastAsia="ja-JP"/>
              </w:rPr>
              <w:t>3: Duplex modes</w:t>
            </w:r>
          </w:p>
          <w:p w14:paraId="54E18B99" w14:textId="77777777" w:rsidR="00196C46" w:rsidRDefault="00196C46" w:rsidP="00196C4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BB54033" w14:textId="77777777" w:rsidR="00196C46" w:rsidRDefault="00196C46" w:rsidP="00196C46">
            <w:pPr>
              <w:rPr>
                <w:lang w:val="en-US"/>
              </w:rPr>
            </w:pPr>
            <w:r>
              <w:rPr>
                <w:lang w:val="en-US"/>
              </w:rPr>
              <w:t>All RRM test cases are introduced for FDD, TDD and HD-FDD UEs.</w:t>
            </w:r>
          </w:p>
          <w:p w14:paraId="236CD9A4" w14:textId="77777777" w:rsidR="00A40E66" w:rsidRDefault="00A40E66" w:rsidP="00A40E66">
            <w:pPr>
              <w:rPr>
                <w:b/>
                <w:u w:val="single"/>
                <w:lang w:val="en-US" w:eastAsia="ko-KR"/>
              </w:rPr>
            </w:pPr>
            <w:r>
              <w:rPr>
                <w:b/>
                <w:u w:val="single"/>
                <w:lang w:val="en-US" w:eastAsia="ko-KR"/>
              </w:rPr>
              <w:t>Issue 6-2-</w:t>
            </w:r>
            <w:r>
              <w:rPr>
                <w:b/>
                <w:bCs/>
                <w:u w:val="single"/>
                <w:lang w:eastAsia="ja-JP"/>
              </w:rPr>
              <w:t xml:space="preserve">4: Accuracy of SS-RSRQ </w:t>
            </w:r>
          </w:p>
          <w:p w14:paraId="21E63ED3" w14:textId="77777777" w:rsidR="00A40E66" w:rsidRDefault="00A40E66" w:rsidP="00A40E6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904DAC1" w14:textId="77777777" w:rsidR="00A40E66" w:rsidRDefault="00A40E66" w:rsidP="00196C46">
            <w:pPr>
              <w:rPr>
                <w:lang w:val="en-US"/>
              </w:rPr>
            </w:pPr>
            <w:r>
              <w:rPr>
                <w:lang w:val="en-US"/>
              </w:rPr>
              <w:t>RedCap SS-RSRQ accuracy level is derived by relaxing the legacy SS-RSRQ accuracy level by the same level as agreed for RedCap SS-RSRP measurement compared to legacy SS-RSRP measurement.</w:t>
            </w:r>
          </w:p>
          <w:p w14:paraId="6A48D722" w14:textId="77777777" w:rsidR="00A40E66" w:rsidRDefault="00A40E66" w:rsidP="00A40E66">
            <w:pPr>
              <w:rPr>
                <w:b/>
                <w:u w:val="single"/>
                <w:lang w:val="en-US" w:eastAsia="ko-KR"/>
              </w:rPr>
            </w:pPr>
            <w:r>
              <w:rPr>
                <w:b/>
                <w:u w:val="single"/>
                <w:lang w:val="en-US" w:eastAsia="ko-KR"/>
              </w:rPr>
              <w:t>Issue 6-2-</w:t>
            </w:r>
            <w:r>
              <w:rPr>
                <w:b/>
                <w:bCs/>
                <w:u w:val="single"/>
                <w:lang w:eastAsia="ja-JP"/>
              </w:rPr>
              <w:t xml:space="preserve">5: Accuracy of SS-SINR </w:t>
            </w:r>
          </w:p>
          <w:p w14:paraId="077215F6" w14:textId="77777777" w:rsidR="00A40E66" w:rsidRDefault="00A40E66" w:rsidP="00A40E66">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EC13358" w14:textId="77777777" w:rsidR="00A40E66" w:rsidRDefault="00A40E66" w:rsidP="00196C46">
            <w:pPr>
              <w:rPr>
                <w:b/>
                <w:u w:val="single"/>
                <w:lang w:val="en-US" w:eastAsia="ko-KR"/>
              </w:rPr>
            </w:pPr>
            <w:r>
              <w:rPr>
                <w:lang w:val="en-US"/>
              </w:rPr>
              <w:t>RedCap SS-SINR accuracy level is derived by relaxing the legacy SS-SINR accuracy level by the same level as agreed for RedCap SS-RSRP measurement compared to legacy SS-RSRP measurement.</w:t>
            </w:r>
          </w:p>
        </w:tc>
      </w:tr>
      <w:tr w:rsidR="00196C46" w14:paraId="02ACBB6D" w14:textId="77777777" w:rsidTr="000D0EF7">
        <w:tc>
          <w:tcPr>
            <w:tcW w:w="1230" w:type="dxa"/>
          </w:tcPr>
          <w:p w14:paraId="42F96D48" w14:textId="77777777" w:rsidR="00196C46" w:rsidRDefault="00196C46" w:rsidP="000D0EF7">
            <w:pPr>
              <w:rPr>
                <w:b/>
                <w:bCs/>
                <w:color w:val="000000" w:themeColor="text1"/>
                <w:lang w:val="en-US" w:eastAsia="zh-CN"/>
              </w:rPr>
            </w:pPr>
          </w:p>
        </w:tc>
        <w:tc>
          <w:tcPr>
            <w:tcW w:w="8401" w:type="dxa"/>
          </w:tcPr>
          <w:p w14:paraId="75E238DF" w14:textId="77777777" w:rsidR="00196C46" w:rsidRDefault="00196C46" w:rsidP="009E69C3">
            <w:pPr>
              <w:rPr>
                <w:b/>
                <w:u w:val="single"/>
                <w:lang w:val="en-US" w:eastAsia="ko-KR"/>
              </w:rPr>
            </w:pPr>
          </w:p>
        </w:tc>
      </w:tr>
    </w:tbl>
    <w:p w14:paraId="379EF42E" w14:textId="77777777" w:rsidR="002239C4" w:rsidRDefault="002239C4">
      <w:pPr>
        <w:rPr>
          <w:lang w:val="en-US" w:eastAsia="zh-CN"/>
        </w:rPr>
      </w:pPr>
    </w:p>
    <w:p w14:paraId="680A494D" w14:textId="77777777" w:rsidR="005B73CD" w:rsidRDefault="005B73CD" w:rsidP="005B73CD">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6DAAEF7A" w14:textId="77777777" w:rsidR="005B73CD" w:rsidRPr="00E05584" w:rsidRDefault="005B73CD" w:rsidP="005B73CD">
      <w:pPr>
        <w:rPr>
          <w:bCs/>
          <w:color w:val="000000" w:themeColor="text1"/>
          <w:u w:val="single"/>
          <w:lang w:eastAsia="ko-KR"/>
        </w:rPr>
      </w:pPr>
      <w:r w:rsidRPr="00E05584">
        <w:rPr>
          <w:bCs/>
          <w:color w:val="000000" w:themeColor="text1"/>
          <w:u w:val="single"/>
          <w:lang w:eastAsia="ko-KR"/>
        </w:rPr>
        <w:t>2</w:t>
      </w:r>
      <w:r w:rsidRPr="00E05584">
        <w:rPr>
          <w:bCs/>
          <w:color w:val="000000" w:themeColor="text1"/>
          <w:u w:val="single"/>
          <w:vertAlign w:val="superscript"/>
          <w:lang w:eastAsia="ko-KR"/>
        </w:rPr>
        <w:t>nd</w:t>
      </w:r>
      <w:r w:rsidRPr="00E05584">
        <w:rPr>
          <w:bCs/>
          <w:color w:val="000000" w:themeColor="text1"/>
          <w:u w:val="single"/>
          <w:lang w:eastAsia="ko-KR"/>
        </w:rPr>
        <w:t xml:space="preserve"> round topic #</w:t>
      </w:r>
      <w:r w:rsidR="0020578A">
        <w:rPr>
          <w:bCs/>
          <w:color w:val="000000" w:themeColor="text1"/>
          <w:u w:val="single"/>
          <w:lang w:eastAsia="ko-KR"/>
        </w:rPr>
        <w:t>6</w:t>
      </w:r>
    </w:p>
    <w:p w14:paraId="51B219B9" w14:textId="77777777" w:rsidR="005B73CD" w:rsidRDefault="005B73CD" w:rsidP="005B73CD">
      <w:pPr>
        <w:rPr>
          <w:color w:val="000000" w:themeColor="text1"/>
          <w:lang w:val="en-US" w:eastAsia="zh-CN"/>
        </w:rPr>
      </w:pPr>
      <w:r>
        <w:rPr>
          <w:lang w:val="en-US" w:eastAsia="zh-CN"/>
        </w:rPr>
        <w:t>No issue to discuss in 2</w:t>
      </w:r>
      <w:r w:rsidRPr="00E4060B">
        <w:rPr>
          <w:vertAlign w:val="superscript"/>
          <w:lang w:val="en-US" w:eastAsia="zh-CN"/>
        </w:rPr>
        <w:t>nd</w:t>
      </w:r>
      <w:r>
        <w:rPr>
          <w:lang w:val="en-US" w:eastAsia="zh-CN"/>
        </w:rPr>
        <w:t xml:space="preserve"> round.</w:t>
      </w:r>
    </w:p>
    <w:p w14:paraId="3891B888" w14:textId="77777777" w:rsidR="005B73CD" w:rsidRDefault="005B73CD">
      <w:pPr>
        <w:rPr>
          <w:lang w:val="en-US" w:eastAsia="zh-CN"/>
        </w:rPr>
      </w:pPr>
    </w:p>
    <w:p w14:paraId="49610994" w14:textId="77777777" w:rsidR="002239C4" w:rsidRDefault="00F272CB">
      <w:pPr>
        <w:pStyle w:val="Heading1"/>
        <w:rPr>
          <w:color w:val="000000" w:themeColor="text1"/>
          <w:lang w:val="en-US" w:eastAsia="ja-JP"/>
        </w:rPr>
      </w:pPr>
      <w:r>
        <w:rPr>
          <w:color w:val="000000" w:themeColor="text1"/>
          <w:lang w:val="en-US" w:eastAsia="ja-JP"/>
        </w:rPr>
        <w:t>Topic #7: Feature lists for RedCap</w:t>
      </w:r>
    </w:p>
    <w:p w14:paraId="2AB95A3E" w14:textId="77777777" w:rsidR="002239C4" w:rsidRDefault="00F272C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239C4" w14:paraId="2EA75366" w14:textId="77777777">
        <w:trPr>
          <w:trHeight w:val="468"/>
        </w:trPr>
        <w:tc>
          <w:tcPr>
            <w:tcW w:w="1621" w:type="dxa"/>
            <w:vAlign w:val="center"/>
          </w:tcPr>
          <w:p w14:paraId="23C7D072" w14:textId="77777777" w:rsidR="002239C4" w:rsidRDefault="00F272CB">
            <w:pPr>
              <w:spacing w:before="120" w:after="120"/>
              <w:rPr>
                <w:b/>
                <w:bCs/>
                <w:color w:val="000000" w:themeColor="text1"/>
              </w:rPr>
            </w:pPr>
            <w:r>
              <w:rPr>
                <w:b/>
                <w:bCs/>
                <w:color w:val="000000" w:themeColor="text1"/>
              </w:rPr>
              <w:t>T-doc number</w:t>
            </w:r>
          </w:p>
        </w:tc>
        <w:tc>
          <w:tcPr>
            <w:tcW w:w="1431" w:type="dxa"/>
            <w:vAlign w:val="center"/>
          </w:tcPr>
          <w:p w14:paraId="439469AD" w14:textId="77777777" w:rsidR="002239C4" w:rsidRDefault="00F272CB">
            <w:pPr>
              <w:spacing w:before="120" w:after="120"/>
              <w:rPr>
                <w:b/>
                <w:bCs/>
                <w:color w:val="000000" w:themeColor="text1"/>
              </w:rPr>
            </w:pPr>
            <w:r>
              <w:rPr>
                <w:b/>
                <w:bCs/>
                <w:color w:val="000000" w:themeColor="text1"/>
              </w:rPr>
              <w:t>Company</w:t>
            </w:r>
          </w:p>
        </w:tc>
        <w:tc>
          <w:tcPr>
            <w:tcW w:w="6579" w:type="dxa"/>
            <w:vAlign w:val="center"/>
          </w:tcPr>
          <w:p w14:paraId="2FA6D788" w14:textId="77777777" w:rsidR="002239C4" w:rsidRDefault="00F272CB">
            <w:pPr>
              <w:spacing w:before="120" w:after="120"/>
              <w:rPr>
                <w:b/>
                <w:bCs/>
                <w:color w:val="000000" w:themeColor="text1"/>
              </w:rPr>
            </w:pPr>
            <w:r>
              <w:rPr>
                <w:b/>
                <w:bCs/>
                <w:color w:val="000000" w:themeColor="text1"/>
              </w:rPr>
              <w:t>Proposals / Observations</w:t>
            </w:r>
          </w:p>
        </w:tc>
      </w:tr>
      <w:tr w:rsidR="002239C4" w14:paraId="5E25191C" w14:textId="77777777">
        <w:trPr>
          <w:trHeight w:val="468"/>
        </w:trPr>
        <w:tc>
          <w:tcPr>
            <w:tcW w:w="1621" w:type="dxa"/>
            <w:vAlign w:val="center"/>
          </w:tcPr>
          <w:p w14:paraId="64374579" w14:textId="77777777" w:rsidR="002239C4" w:rsidRDefault="002239C4">
            <w:pPr>
              <w:spacing w:before="120" w:after="120"/>
              <w:rPr>
                <w:rFonts w:asciiTheme="minorHAnsi" w:hAnsiTheme="minorHAnsi" w:cstheme="minorHAnsi"/>
                <w:color w:val="000000" w:themeColor="text1"/>
              </w:rPr>
            </w:pPr>
          </w:p>
        </w:tc>
        <w:tc>
          <w:tcPr>
            <w:tcW w:w="1431" w:type="dxa"/>
            <w:vAlign w:val="center"/>
          </w:tcPr>
          <w:p w14:paraId="37710F7F" w14:textId="77777777" w:rsidR="002239C4" w:rsidRDefault="002239C4">
            <w:pPr>
              <w:spacing w:before="120" w:after="120"/>
              <w:rPr>
                <w:rFonts w:asciiTheme="minorHAnsi" w:hAnsiTheme="minorHAnsi" w:cstheme="minorHAnsi"/>
                <w:color w:val="000000" w:themeColor="text1"/>
              </w:rPr>
            </w:pPr>
          </w:p>
        </w:tc>
        <w:tc>
          <w:tcPr>
            <w:tcW w:w="6579" w:type="dxa"/>
          </w:tcPr>
          <w:p w14:paraId="076C3B21" w14:textId="77777777" w:rsidR="002239C4" w:rsidRDefault="002239C4">
            <w:pPr>
              <w:spacing w:before="120" w:after="120"/>
              <w:rPr>
                <w:color w:val="000000" w:themeColor="text1"/>
                <w:highlight w:val="lightGray"/>
              </w:rPr>
            </w:pPr>
          </w:p>
        </w:tc>
      </w:tr>
      <w:tr w:rsidR="002239C4" w14:paraId="752A0DE0" w14:textId="77777777">
        <w:trPr>
          <w:trHeight w:val="468"/>
        </w:trPr>
        <w:tc>
          <w:tcPr>
            <w:tcW w:w="1621" w:type="dxa"/>
            <w:vAlign w:val="center"/>
          </w:tcPr>
          <w:p w14:paraId="504122E2" w14:textId="77777777" w:rsidR="002239C4" w:rsidRDefault="002239C4">
            <w:pPr>
              <w:spacing w:after="0"/>
              <w:rPr>
                <w:rFonts w:ascii="Arial" w:hAnsi="Arial" w:cs="Arial"/>
                <w:b/>
                <w:bCs/>
                <w:color w:val="000000" w:themeColor="text1"/>
                <w:sz w:val="16"/>
                <w:szCs w:val="16"/>
                <w:highlight w:val="lightGray"/>
                <w:u w:val="single"/>
              </w:rPr>
            </w:pPr>
          </w:p>
        </w:tc>
        <w:tc>
          <w:tcPr>
            <w:tcW w:w="1431" w:type="dxa"/>
            <w:vAlign w:val="center"/>
          </w:tcPr>
          <w:p w14:paraId="6DE41E87" w14:textId="77777777" w:rsidR="002239C4" w:rsidRDefault="002239C4">
            <w:pPr>
              <w:spacing w:before="120" w:after="120"/>
              <w:rPr>
                <w:rFonts w:asciiTheme="minorHAnsi" w:hAnsiTheme="minorHAnsi" w:cstheme="minorHAnsi"/>
                <w:color w:val="000000" w:themeColor="text1"/>
                <w:highlight w:val="lightGray"/>
              </w:rPr>
            </w:pPr>
          </w:p>
        </w:tc>
        <w:tc>
          <w:tcPr>
            <w:tcW w:w="6579" w:type="dxa"/>
            <w:vAlign w:val="center"/>
          </w:tcPr>
          <w:p w14:paraId="6374067E" w14:textId="77777777" w:rsidR="002239C4" w:rsidRDefault="002239C4">
            <w:pPr>
              <w:spacing w:before="120" w:after="120"/>
              <w:rPr>
                <w:rFonts w:asciiTheme="minorHAnsi" w:hAnsiTheme="minorHAnsi" w:cstheme="minorHAnsi"/>
                <w:color w:val="000000" w:themeColor="text1"/>
                <w:highlight w:val="lightGray"/>
              </w:rPr>
            </w:pPr>
          </w:p>
        </w:tc>
      </w:tr>
    </w:tbl>
    <w:p w14:paraId="69633F1C" w14:textId="77777777" w:rsidR="002239C4" w:rsidRDefault="002239C4">
      <w:pPr>
        <w:rPr>
          <w:color w:val="000000" w:themeColor="text1"/>
          <w:lang w:eastAsia="zh-CN"/>
        </w:rPr>
      </w:pPr>
    </w:p>
    <w:p w14:paraId="1F791560" w14:textId="77777777" w:rsidR="002239C4" w:rsidRDefault="00F272CB">
      <w:pPr>
        <w:pStyle w:val="Heading2"/>
        <w:rPr>
          <w:color w:val="000000" w:themeColor="text1"/>
        </w:rPr>
      </w:pPr>
      <w:r>
        <w:rPr>
          <w:rFonts w:hint="eastAsia"/>
          <w:color w:val="000000" w:themeColor="text1"/>
        </w:rPr>
        <w:t>Open issues</w:t>
      </w:r>
      <w:r>
        <w:rPr>
          <w:color w:val="000000" w:themeColor="text1"/>
        </w:rPr>
        <w:t xml:space="preserve"> summary</w:t>
      </w:r>
    </w:p>
    <w:p w14:paraId="0335D58D" w14:textId="77777777" w:rsidR="002239C4" w:rsidRDefault="00F272CB">
      <w:pPr>
        <w:pStyle w:val="Heading3"/>
        <w:rPr>
          <w:color w:val="000000" w:themeColor="text1"/>
          <w:sz w:val="24"/>
          <w:szCs w:val="16"/>
          <w:highlight w:val="yellow"/>
          <w:lang w:val="en-US"/>
        </w:rPr>
      </w:pPr>
      <w:r>
        <w:rPr>
          <w:color w:val="000000" w:themeColor="text1"/>
          <w:sz w:val="24"/>
          <w:szCs w:val="16"/>
          <w:highlight w:val="yellow"/>
          <w:lang w:val="en-US"/>
        </w:rPr>
        <w:t>Sub-topic 7-1 Features for RedCap in release 17</w:t>
      </w:r>
    </w:p>
    <w:p w14:paraId="434E3540" w14:textId="77777777" w:rsidR="002239C4" w:rsidRDefault="00F272CB">
      <w:pPr>
        <w:rPr>
          <w:i/>
          <w:iCs/>
          <w:highlight w:val="yellow"/>
          <w:lang w:val="en-US" w:eastAsia="zh-CN"/>
        </w:rPr>
      </w:pPr>
      <w:r>
        <w:rPr>
          <w:i/>
          <w:iCs/>
          <w:highlight w:val="yellow"/>
          <w:lang w:val="en-US" w:eastAsia="zh-CN"/>
        </w:rPr>
        <w:t>Companies are invited to provide their input also on feature not yet proposed but is needed for RedCap in release 17. The features will be included in the overall feature list under [101-bis-e][139] R17_feature_list.</w:t>
      </w:r>
    </w:p>
    <w:p w14:paraId="2A5DA67B" w14:textId="77777777" w:rsidR="002239C4" w:rsidRDefault="002239C4">
      <w:pPr>
        <w:rPr>
          <w:b/>
          <w:color w:val="000000" w:themeColor="text1"/>
          <w:highlight w:val="yellow"/>
          <w:u w:val="single"/>
          <w:lang w:val="en-US"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2239C4" w14:paraId="74D01BC4"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87913" w14:textId="77777777" w:rsidR="002239C4" w:rsidRDefault="00F272CB">
            <w:pPr>
              <w:pStyle w:val="TAH"/>
              <w:keepNext w:val="0"/>
              <w:rPr>
                <w:sz w:val="14"/>
                <w:szCs w:val="14"/>
                <w:highlight w:val="yellow"/>
              </w:rPr>
            </w:pPr>
            <w:r>
              <w:rPr>
                <w:sz w:val="14"/>
                <w:szCs w:val="14"/>
                <w:highlight w:val="yellow"/>
              </w:rPr>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9B72D" w14:textId="77777777" w:rsidR="002239C4" w:rsidRDefault="00F272CB">
            <w:pPr>
              <w:pStyle w:val="TAH"/>
              <w:keepNext w:val="0"/>
              <w:rPr>
                <w:sz w:val="14"/>
                <w:szCs w:val="14"/>
                <w:highlight w:val="yellow"/>
              </w:rPr>
            </w:pPr>
            <w:r>
              <w:rPr>
                <w:sz w:val="14"/>
                <w:szCs w:val="14"/>
                <w:highlight w:val="yellow"/>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551B0D" w14:textId="77777777" w:rsidR="002239C4" w:rsidRDefault="00F272CB">
            <w:pPr>
              <w:pStyle w:val="TAH"/>
              <w:keepNext w:val="0"/>
              <w:rPr>
                <w:sz w:val="14"/>
                <w:szCs w:val="14"/>
                <w:highlight w:val="yellow"/>
              </w:rPr>
            </w:pPr>
            <w:r>
              <w:rPr>
                <w:sz w:val="14"/>
                <w:szCs w:val="14"/>
                <w:highlight w:val="yellow"/>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BC88" w14:textId="77777777" w:rsidR="002239C4" w:rsidRDefault="00F272CB">
            <w:pPr>
              <w:pStyle w:val="TAH"/>
              <w:keepNext w:val="0"/>
              <w:rPr>
                <w:sz w:val="14"/>
                <w:szCs w:val="14"/>
                <w:highlight w:val="yellow"/>
              </w:rPr>
            </w:pPr>
            <w:r>
              <w:rPr>
                <w:sz w:val="14"/>
                <w:szCs w:val="14"/>
                <w:highlight w:val="yellow"/>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C7C27" w14:textId="77777777" w:rsidR="002239C4" w:rsidRPr="00BD3377" w:rsidRDefault="00BE4D4A">
            <w:pPr>
              <w:pStyle w:val="TAH"/>
              <w:keepNext w:val="0"/>
              <w:rPr>
                <w:sz w:val="14"/>
                <w:szCs w:val="14"/>
                <w:highlight w:val="yellow"/>
                <w:lang w:val="en-GB"/>
              </w:rPr>
            </w:pPr>
            <w:r w:rsidRPr="00BD3377">
              <w:rPr>
                <w:sz w:val="14"/>
                <w:szCs w:val="14"/>
                <w:highlight w:val="yellow"/>
                <w:lang w:val="en-GB"/>
              </w:rPr>
              <w:t>Need for the gNB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B3E0B4" w14:textId="77777777" w:rsidR="002239C4" w:rsidRPr="00BD3377" w:rsidRDefault="00BE4D4A">
            <w:pPr>
              <w:pStyle w:val="TAH"/>
              <w:keepNext w:val="0"/>
              <w:rPr>
                <w:sz w:val="14"/>
                <w:szCs w:val="14"/>
                <w:highlight w:val="yellow"/>
                <w:lang w:val="en-GB"/>
              </w:rPr>
            </w:pPr>
            <w:r w:rsidRPr="00BD3377">
              <w:rPr>
                <w:color w:val="000000"/>
                <w:sz w:val="14"/>
                <w:szCs w:val="14"/>
                <w:highlight w:val="yellow"/>
                <w:lang w:val="en-GB"/>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00886" w14:textId="77777777" w:rsidR="002239C4" w:rsidRPr="00BD3377" w:rsidRDefault="00BE4D4A">
            <w:pPr>
              <w:pStyle w:val="TAN"/>
              <w:keepNext w:val="0"/>
              <w:rPr>
                <w:b/>
                <w:bCs/>
                <w:sz w:val="14"/>
                <w:szCs w:val="14"/>
                <w:highlight w:val="yellow"/>
                <w:lang w:val="en-GB" w:eastAsia="ja-JP"/>
              </w:rPr>
            </w:pPr>
            <w:r w:rsidRPr="00BD3377">
              <w:rPr>
                <w:b/>
                <w:bCs/>
                <w:sz w:val="14"/>
                <w:szCs w:val="14"/>
                <w:highlight w:val="yellow"/>
                <w:lang w:val="en-GB"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13B9D3" w14:textId="77777777" w:rsidR="002239C4" w:rsidRDefault="00F272CB">
            <w:pPr>
              <w:pStyle w:val="TAN"/>
              <w:keepNext w:val="0"/>
              <w:rPr>
                <w:b/>
                <w:bCs/>
                <w:sz w:val="14"/>
                <w:szCs w:val="14"/>
                <w:highlight w:val="yellow"/>
                <w:lang w:eastAsia="ja-JP"/>
              </w:rPr>
            </w:pPr>
            <w:r>
              <w:rPr>
                <w:b/>
                <w:bCs/>
                <w:sz w:val="14"/>
                <w:szCs w:val="14"/>
                <w:highlight w:val="yellow"/>
                <w:lang w:eastAsia="ja-JP"/>
              </w:rPr>
              <w:t>Type</w:t>
            </w:r>
          </w:p>
          <w:p w14:paraId="5ECC8F85" w14:textId="77777777" w:rsidR="002239C4" w:rsidRDefault="002239C4">
            <w:pPr>
              <w:pStyle w:val="TAN"/>
              <w:keepNext w:val="0"/>
              <w:rPr>
                <w:b/>
                <w:bCs/>
                <w:sz w:val="14"/>
                <w:szCs w:val="14"/>
                <w:highlight w:val="yellow"/>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AAC02C" w14:textId="77777777" w:rsidR="002239C4" w:rsidRPr="00BD3377" w:rsidRDefault="00BE4D4A">
            <w:pPr>
              <w:pStyle w:val="TAH"/>
              <w:keepNext w:val="0"/>
              <w:rPr>
                <w:bCs/>
                <w:sz w:val="14"/>
                <w:szCs w:val="14"/>
                <w:highlight w:val="yellow"/>
                <w:lang w:val="en-GB"/>
              </w:rPr>
            </w:pPr>
            <w:r w:rsidRPr="00BD3377">
              <w:rPr>
                <w:sz w:val="14"/>
                <w:szCs w:val="14"/>
                <w:highlight w:val="yellow"/>
                <w:lang w:val="en-GB"/>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5689" w14:textId="77777777" w:rsidR="002239C4" w:rsidRPr="00BD3377" w:rsidRDefault="00BE4D4A">
            <w:pPr>
              <w:pStyle w:val="TAH"/>
              <w:keepNext w:val="0"/>
              <w:rPr>
                <w:sz w:val="14"/>
                <w:szCs w:val="14"/>
                <w:highlight w:val="yellow"/>
                <w:lang w:val="en-GB"/>
              </w:rPr>
            </w:pPr>
            <w:r w:rsidRPr="00BD3377">
              <w:rPr>
                <w:sz w:val="14"/>
                <w:szCs w:val="14"/>
                <w:highlight w:val="yellow"/>
                <w:lang w:val="en-GB"/>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BDF4" w14:textId="77777777" w:rsidR="002239C4" w:rsidRPr="00BD3377" w:rsidRDefault="00BE4D4A">
            <w:pPr>
              <w:pStyle w:val="TAH"/>
              <w:keepNext w:val="0"/>
              <w:rPr>
                <w:sz w:val="14"/>
                <w:szCs w:val="14"/>
                <w:highlight w:val="yellow"/>
                <w:lang w:val="en-GB"/>
              </w:rPr>
            </w:pPr>
            <w:r w:rsidRPr="00BD3377">
              <w:rPr>
                <w:sz w:val="14"/>
                <w:szCs w:val="14"/>
                <w:highlight w:val="yellow"/>
                <w:lang w:val="en-GB"/>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B20F8" w14:textId="77777777" w:rsidR="002239C4" w:rsidRDefault="00F272CB">
            <w:pPr>
              <w:pStyle w:val="TAH"/>
              <w:keepNext w:val="0"/>
              <w:rPr>
                <w:sz w:val="14"/>
                <w:szCs w:val="14"/>
                <w:highlight w:val="yellow"/>
              </w:rPr>
            </w:pPr>
            <w:r>
              <w:rPr>
                <w:sz w:val="14"/>
                <w:szCs w:val="14"/>
                <w:highlight w:val="yellow"/>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C9014" w14:textId="77777777" w:rsidR="002239C4" w:rsidRDefault="00F272CB">
            <w:pPr>
              <w:pStyle w:val="TAH"/>
              <w:keepNext w:val="0"/>
              <w:rPr>
                <w:sz w:val="14"/>
                <w:szCs w:val="14"/>
                <w:highlight w:val="yellow"/>
              </w:rPr>
            </w:pPr>
            <w:r>
              <w:rPr>
                <w:sz w:val="14"/>
                <w:szCs w:val="14"/>
                <w:highlight w:val="yellow"/>
              </w:rPr>
              <w:t>Mandatory/Optional</w:t>
            </w:r>
          </w:p>
        </w:tc>
      </w:tr>
      <w:tr w:rsidR="002239C4" w14:paraId="69F6211F"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C6197F" w14:textId="77777777" w:rsidR="002239C4" w:rsidRDefault="00F272CB">
            <w:pPr>
              <w:pStyle w:val="TAL"/>
              <w:keepNext w:val="0"/>
              <w:rPr>
                <w:sz w:val="14"/>
                <w:szCs w:val="14"/>
                <w:lang w:eastAsia="ja-JP"/>
              </w:rPr>
            </w:pPr>
            <w:r>
              <w:rPr>
                <w:sz w:val="14"/>
                <w:szCs w:val="14"/>
                <w:highlight w:val="yellow"/>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40CD2189" w14:textId="77777777" w:rsidR="002239C4" w:rsidRDefault="002239C4">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88C5D1D" w14:textId="77777777" w:rsidR="002239C4" w:rsidRDefault="002239C4">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5BDCDAEE" w14:textId="77777777" w:rsidR="002239C4" w:rsidRDefault="002239C4">
            <w:pPr>
              <w:pStyle w:val="TAL"/>
              <w:keepNext w:val="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42C7BB8C" w14:textId="77777777" w:rsidR="002239C4" w:rsidRDefault="002239C4">
            <w:pPr>
              <w:pStyle w:val="TAL"/>
              <w:keepNext w:val="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0372B099" w14:textId="77777777" w:rsidR="002239C4" w:rsidRDefault="002239C4">
            <w:pPr>
              <w:pStyle w:val="TAL"/>
              <w:keepNext w:val="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61ED7CAD" w14:textId="77777777" w:rsidR="002239C4" w:rsidRDefault="002239C4">
            <w:pPr>
              <w:pStyle w:val="TAL"/>
              <w:keepNext w:val="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6ED4E14C" w14:textId="77777777" w:rsidR="002239C4" w:rsidRDefault="002239C4">
            <w:pPr>
              <w:pStyle w:val="TAL"/>
              <w:keepNext w:val="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77D40263" w14:textId="77777777" w:rsidR="002239C4" w:rsidRDefault="002239C4">
            <w:pPr>
              <w:pStyle w:val="TAL"/>
              <w:keepNext w:val="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1B6C91D1" w14:textId="77777777" w:rsidR="002239C4" w:rsidRDefault="002239C4">
            <w:pPr>
              <w:pStyle w:val="TAL"/>
              <w:keepNext w:val="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2F22D086" w14:textId="77777777" w:rsidR="002239C4" w:rsidRDefault="002239C4">
            <w:pPr>
              <w:pStyle w:val="TAL"/>
              <w:keepNext w:val="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65A67719" w14:textId="77777777" w:rsidR="002239C4" w:rsidRDefault="002239C4">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3E33F2CB" w14:textId="77777777" w:rsidR="002239C4" w:rsidRDefault="002239C4">
            <w:pPr>
              <w:pStyle w:val="TAL"/>
              <w:keepNext w:val="0"/>
              <w:rPr>
                <w:sz w:val="14"/>
                <w:szCs w:val="14"/>
                <w:lang w:eastAsia="ja-JP"/>
              </w:rPr>
            </w:pPr>
          </w:p>
        </w:tc>
      </w:tr>
    </w:tbl>
    <w:p w14:paraId="22619820" w14:textId="77777777" w:rsidR="002239C4" w:rsidRDefault="002239C4">
      <w:pPr>
        <w:rPr>
          <w:rFonts w:eastAsiaTheme="minorHAnsi"/>
          <w:lang w:eastAsia="zh-CN"/>
        </w:rPr>
      </w:pPr>
    </w:p>
    <w:p w14:paraId="1515D2C1" w14:textId="77777777" w:rsidR="002239C4" w:rsidRDefault="002239C4">
      <w:pPr>
        <w:spacing w:after="120"/>
        <w:rPr>
          <w:color w:val="000000" w:themeColor="text1"/>
          <w:lang w:eastAsia="zh-CN"/>
        </w:rPr>
      </w:pPr>
    </w:p>
    <w:p w14:paraId="0142E266" w14:textId="77777777" w:rsidR="002239C4" w:rsidRDefault="002239C4">
      <w:pPr>
        <w:rPr>
          <w:color w:val="000000" w:themeColor="text1"/>
          <w:lang w:eastAsia="zh-CN"/>
        </w:rPr>
      </w:pPr>
    </w:p>
    <w:p w14:paraId="7DF423F0" w14:textId="77777777" w:rsidR="002239C4" w:rsidRDefault="00F272CB">
      <w:pPr>
        <w:pStyle w:val="Heading1"/>
        <w:rPr>
          <w:color w:val="000000" w:themeColor="text1"/>
          <w:lang w:val="en-US" w:eastAsia="ja-JP"/>
        </w:rPr>
      </w:pPr>
      <w:r>
        <w:rPr>
          <w:color w:val="000000" w:themeColor="text1"/>
          <w:lang w:val="en-US" w:eastAsia="ja-JP"/>
        </w:rPr>
        <w:t>Recommendations for Tdocs</w:t>
      </w:r>
    </w:p>
    <w:p w14:paraId="1A13B9EF" w14:textId="77777777" w:rsidR="002239C4" w:rsidRDefault="00F272CB">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01D0BBB4" w14:textId="77777777" w:rsidR="002239C4" w:rsidRDefault="00F272CB">
      <w:pPr>
        <w:rPr>
          <w:b/>
          <w:bCs/>
          <w:color w:val="000000" w:themeColor="text1"/>
          <w:u w:val="single"/>
          <w:lang w:val="en-US" w:eastAsia="ja-JP"/>
        </w:rPr>
      </w:pPr>
      <w:bookmarkStart w:id="68" w:name="_Hlk103361091"/>
      <w:r>
        <w:rPr>
          <w:b/>
          <w:bCs/>
          <w:color w:val="000000" w:themeColor="text1"/>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239C4" w14:paraId="75F6F5AA" w14:textId="77777777">
        <w:tc>
          <w:tcPr>
            <w:tcW w:w="2058" w:type="pct"/>
          </w:tcPr>
          <w:p w14:paraId="3FBD8C82" w14:textId="77777777" w:rsidR="002239C4" w:rsidRDefault="00F272CB">
            <w:pPr>
              <w:spacing w:after="120"/>
              <w:rPr>
                <w:b/>
                <w:bCs/>
                <w:color w:val="000000" w:themeColor="text1"/>
                <w:lang w:val="en-US" w:eastAsia="zh-CN"/>
              </w:rPr>
            </w:pPr>
            <w:r>
              <w:rPr>
                <w:b/>
                <w:bCs/>
                <w:color w:val="000000" w:themeColor="text1"/>
                <w:lang w:val="en-US" w:eastAsia="zh-CN"/>
              </w:rPr>
              <w:t>Title</w:t>
            </w:r>
          </w:p>
        </w:tc>
        <w:tc>
          <w:tcPr>
            <w:tcW w:w="1325" w:type="pct"/>
          </w:tcPr>
          <w:p w14:paraId="65C41FD5" w14:textId="77777777" w:rsidR="002239C4" w:rsidRDefault="00F272CB">
            <w:pPr>
              <w:spacing w:after="120"/>
              <w:rPr>
                <w:b/>
                <w:bCs/>
                <w:color w:val="000000" w:themeColor="text1"/>
                <w:lang w:val="en-US" w:eastAsia="zh-CN"/>
              </w:rPr>
            </w:pPr>
            <w:r>
              <w:rPr>
                <w:b/>
                <w:bCs/>
                <w:color w:val="000000" w:themeColor="text1"/>
                <w:lang w:val="en-US" w:eastAsia="zh-CN"/>
              </w:rPr>
              <w:t>Source</w:t>
            </w:r>
          </w:p>
        </w:tc>
        <w:tc>
          <w:tcPr>
            <w:tcW w:w="1617" w:type="pct"/>
          </w:tcPr>
          <w:p w14:paraId="30061F99" w14:textId="77777777" w:rsidR="002239C4" w:rsidRDefault="00F272CB">
            <w:pPr>
              <w:spacing w:after="120"/>
              <w:rPr>
                <w:b/>
                <w:bCs/>
                <w:color w:val="000000" w:themeColor="text1"/>
                <w:lang w:val="en-US" w:eastAsia="zh-CN"/>
              </w:rPr>
            </w:pPr>
            <w:r>
              <w:rPr>
                <w:b/>
                <w:bCs/>
                <w:color w:val="000000" w:themeColor="text1"/>
                <w:lang w:val="en-US" w:eastAsia="zh-CN"/>
              </w:rPr>
              <w:t>Comments</w:t>
            </w:r>
          </w:p>
        </w:tc>
      </w:tr>
      <w:tr w:rsidR="002239C4" w14:paraId="39F2A58D" w14:textId="77777777">
        <w:tc>
          <w:tcPr>
            <w:tcW w:w="2058" w:type="pct"/>
          </w:tcPr>
          <w:p w14:paraId="1E3B66BB"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 xml:space="preserve">WF on </w:t>
            </w:r>
            <w:r w:rsidR="00BB0443" w:rsidRPr="00BD3377">
              <w:rPr>
                <w:color w:val="000000" w:themeColor="text1"/>
                <w:lang w:val="en-US" w:eastAsia="zh-CN"/>
              </w:rPr>
              <w:t>RedCap RRM requirements</w:t>
            </w:r>
          </w:p>
        </w:tc>
        <w:tc>
          <w:tcPr>
            <w:tcW w:w="1325" w:type="pct"/>
          </w:tcPr>
          <w:p w14:paraId="67E0E408" w14:textId="77777777" w:rsidR="002239C4" w:rsidRDefault="00BB04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3998E76A" w14:textId="77777777" w:rsidR="002239C4" w:rsidRDefault="002239C4">
            <w:pPr>
              <w:spacing w:after="120"/>
              <w:rPr>
                <w:rFonts w:eastAsiaTheme="minorEastAsia"/>
                <w:color w:val="000000" w:themeColor="text1"/>
                <w:lang w:val="en-US" w:eastAsia="zh-CN"/>
              </w:rPr>
            </w:pPr>
          </w:p>
        </w:tc>
      </w:tr>
      <w:tr w:rsidR="002239C4" w14:paraId="614F8C80" w14:textId="77777777">
        <w:tc>
          <w:tcPr>
            <w:tcW w:w="2058" w:type="pct"/>
          </w:tcPr>
          <w:p w14:paraId="2CC5D61C"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LS on </w:t>
            </w:r>
            <w:r w:rsidR="00B90A27">
              <w:rPr>
                <w:rFonts w:eastAsiaTheme="minorEastAsia"/>
                <w:color w:val="000000" w:themeColor="text1"/>
                <w:lang w:val="en-US" w:eastAsia="zh-CN"/>
              </w:rPr>
              <w:t>CGI reading delay for RedCap</w:t>
            </w:r>
            <w:r>
              <w:rPr>
                <w:rFonts w:eastAsiaTheme="minorEastAsia"/>
                <w:color w:val="000000" w:themeColor="text1"/>
                <w:lang w:val="en-US" w:eastAsia="zh-CN"/>
              </w:rPr>
              <w:t>…</w:t>
            </w:r>
          </w:p>
        </w:tc>
        <w:tc>
          <w:tcPr>
            <w:tcW w:w="1325" w:type="pct"/>
          </w:tcPr>
          <w:p w14:paraId="3CB3B961" w14:textId="77777777" w:rsidR="002239C4" w:rsidRDefault="00B90A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55DB8379"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To: RAN_</w:t>
            </w:r>
            <w:r w:rsidR="00B90A27">
              <w:rPr>
                <w:rFonts w:eastAsiaTheme="minorEastAsia"/>
                <w:color w:val="000000" w:themeColor="text1"/>
                <w:lang w:val="en-US" w:eastAsia="zh-CN"/>
              </w:rPr>
              <w:t>2</w:t>
            </w:r>
            <w:r>
              <w:rPr>
                <w:rFonts w:eastAsiaTheme="minorEastAsia"/>
                <w:color w:val="000000" w:themeColor="text1"/>
                <w:lang w:val="en-US" w:eastAsia="zh-CN"/>
              </w:rPr>
              <w:t>; Cc: RAN_Y</w:t>
            </w:r>
          </w:p>
        </w:tc>
      </w:tr>
      <w:tr w:rsidR="002239C4" w14:paraId="49149040" w14:textId="77777777">
        <w:tc>
          <w:tcPr>
            <w:tcW w:w="2058" w:type="pct"/>
          </w:tcPr>
          <w:p w14:paraId="43CDF8A5" w14:textId="77777777" w:rsidR="002239C4" w:rsidRPr="00BD3377" w:rsidRDefault="009C4466">
            <w:pPr>
              <w:spacing w:after="120"/>
              <w:rPr>
                <w:rFonts w:eastAsiaTheme="minorEastAsia"/>
                <w:iCs/>
                <w:color w:val="000000" w:themeColor="text1"/>
                <w:lang w:eastAsia="zh-CN"/>
              </w:rPr>
            </w:pPr>
            <w:r w:rsidRPr="00FD1E7B">
              <w:rPr>
                <w:rFonts w:eastAsiaTheme="minorEastAsia"/>
                <w:iCs/>
                <w:color w:val="000000" w:themeColor="text1"/>
                <w:lang w:eastAsia="zh-CN"/>
              </w:rPr>
              <w:t xml:space="preserve">LS on </w:t>
            </w:r>
            <w:r w:rsidR="009A58F7" w:rsidRPr="00FD1E7B">
              <w:rPr>
                <w:rFonts w:eastAsiaTheme="minorEastAsia"/>
                <w:iCs/>
                <w:color w:val="000000" w:themeColor="text1"/>
                <w:lang w:eastAsia="zh-CN"/>
              </w:rPr>
              <w:t>measurement capability for RedCap</w:t>
            </w:r>
          </w:p>
        </w:tc>
        <w:tc>
          <w:tcPr>
            <w:tcW w:w="1325" w:type="pct"/>
          </w:tcPr>
          <w:p w14:paraId="4FC8AC3B" w14:textId="77777777" w:rsidR="002239C4" w:rsidRPr="00BD3377" w:rsidRDefault="009A58F7">
            <w:pPr>
              <w:spacing w:after="120"/>
              <w:rPr>
                <w:rFonts w:eastAsiaTheme="minorEastAsia"/>
                <w:iCs/>
                <w:color w:val="000000" w:themeColor="text1"/>
                <w:lang w:val="en-US" w:eastAsia="zh-CN"/>
              </w:rPr>
            </w:pPr>
            <w:r w:rsidRPr="00BD3377">
              <w:rPr>
                <w:iCs/>
                <w:color w:val="000000" w:themeColor="text1"/>
                <w:lang w:val="en-US" w:eastAsia="zh-CN"/>
              </w:rPr>
              <w:t>CMCC</w:t>
            </w:r>
          </w:p>
        </w:tc>
        <w:tc>
          <w:tcPr>
            <w:tcW w:w="1617" w:type="pct"/>
          </w:tcPr>
          <w:p w14:paraId="6084288D" w14:textId="77777777" w:rsidR="002239C4" w:rsidRPr="00BD3377" w:rsidRDefault="009A58F7">
            <w:pPr>
              <w:spacing w:after="120"/>
              <w:rPr>
                <w:rFonts w:eastAsiaTheme="minorEastAsia"/>
                <w:iCs/>
                <w:color w:val="000000" w:themeColor="text1"/>
                <w:lang w:val="en-US" w:eastAsia="zh-CN"/>
              </w:rPr>
            </w:pPr>
            <w:r w:rsidRPr="00BD3377">
              <w:rPr>
                <w:iCs/>
                <w:color w:val="000000" w:themeColor="text1"/>
                <w:lang w:val="en-US" w:eastAsia="zh-CN"/>
              </w:rPr>
              <w:t>To: RAN2, Cc:  RAN_1</w:t>
            </w:r>
          </w:p>
        </w:tc>
      </w:tr>
      <w:tr w:rsidR="008617A4" w14:paraId="0362CFB5" w14:textId="77777777">
        <w:tc>
          <w:tcPr>
            <w:tcW w:w="2058" w:type="pct"/>
          </w:tcPr>
          <w:p w14:paraId="34EEB7B9" w14:textId="77777777" w:rsidR="008617A4" w:rsidRPr="00FD1E7B" w:rsidRDefault="002034D2">
            <w:pPr>
              <w:spacing w:after="120"/>
              <w:rPr>
                <w:iCs/>
                <w:color w:val="000000" w:themeColor="text1"/>
                <w:lang w:eastAsia="zh-CN"/>
              </w:rPr>
            </w:pPr>
            <w:r>
              <w:rPr>
                <w:iCs/>
                <w:color w:val="000000" w:themeColor="text1"/>
                <w:lang w:eastAsia="zh-CN"/>
              </w:rPr>
              <w:t>Test case list for RedCap RRM performance part</w:t>
            </w:r>
          </w:p>
        </w:tc>
        <w:tc>
          <w:tcPr>
            <w:tcW w:w="1325" w:type="pct"/>
          </w:tcPr>
          <w:p w14:paraId="450B1131" w14:textId="77777777" w:rsidR="008617A4" w:rsidRPr="008617A4" w:rsidRDefault="002034D2">
            <w:pPr>
              <w:spacing w:after="120"/>
              <w:rPr>
                <w:iCs/>
                <w:color w:val="000000" w:themeColor="text1"/>
                <w:lang w:val="en-US" w:eastAsia="zh-CN"/>
              </w:rPr>
            </w:pPr>
            <w:r>
              <w:rPr>
                <w:iCs/>
                <w:color w:val="000000" w:themeColor="text1"/>
                <w:lang w:val="en-US" w:eastAsia="zh-CN"/>
              </w:rPr>
              <w:t>Ericsson</w:t>
            </w:r>
          </w:p>
        </w:tc>
        <w:tc>
          <w:tcPr>
            <w:tcW w:w="1617" w:type="pct"/>
          </w:tcPr>
          <w:p w14:paraId="549F6E99" w14:textId="77777777" w:rsidR="008617A4" w:rsidRPr="00246443" w:rsidRDefault="008617A4">
            <w:pPr>
              <w:spacing w:after="120"/>
              <w:rPr>
                <w:iCs/>
                <w:color w:val="000000" w:themeColor="text1"/>
                <w:lang w:val="en-US" w:eastAsia="zh-CN"/>
              </w:rPr>
            </w:pPr>
          </w:p>
        </w:tc>
      </w:tr>
    </w:tbl>
    <w:p w14:paraId="00C70A5B" w14:textId="77777777" w:rsidR="002239C4" w:rsidRDefault="002239C4">
      <w:pPr>
        <w:rPr>
          <w:color w:val="000000" w:themeColor="text1"/>
          <w:lang w:val="en-US" w:eastAsia="ja-JP"/>
        </w:rPr>
      </w:pPr>
    </w:p>
    <w:p w14:paraId="6EE4EFFD" w14:textId="77777777" w:rsidR="002239C4" w:rsidRDefault="00F272CB">
      <w:pPr>
        <w:rPr>
          <w:b/>
          <w:bCs/>
          <w:color w:val="000000" w:themeColor="text1"/>
          <w:u w:val="single"/>
          <w:lang w:val="en-US" w:eastAsia="ja-JP"/>
        </w:rPr>
      </w:pPr>
      <w:r>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966"/>
        <w:gridCol w:w="2520"/>
        <w:gridCol w:w="1202"/>
        <w:gridCol w:w="2024"/>
        <w:gridCol w:w="2919"/>
      </w:tblGrid>
      <w:tr w:rsidR="002239C4" w14:paraId="02CF9AD9" w14:textId="77777777" w:rsidTr="00CF74F2">
        <w:tc>
          <w:tcPr>
            <w:tcW w:w="0" w:type="auto"/>
          </w:tcPr>
          <w:p w14:paraId="5FD7C02F"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0" w:type="auto"/>
          </w:tcPr>
          <w:p w14:paraId="72F4B971" w14:textId="77777777" w:rsidR="002239C4" w:rsidRDefault="00F272CB">
            <w:pPr>
              <w:spacing w:after="120"/>
              <w:rPr>
                <w:b/>
                <w:bCs/>
                <w:color w:val="000000" w:themeColor="text1"/>
                <w:lang w:val="en-US" w:eastAsia="zh-CN"/>
              </w:rPr>
            </w:pPr>
            <w:r>
              <w:rPr>
                <w:b/>
                <w:bCs/>
                <w:color w:val="000000" w:themeColor="text1"/>
                <w:lang w:val="en-US" w:eastAsia="zh-CN"/>
              </w:rPr>
              <w:t>Title</w:t>
            </w:r>
          </w:p>
        </w:tc>
        <w:tc>
          <w:tcPr>
            <w:tcW w:w="0" w:type="auto"/>
          </w:tcPr>
          <w:p w14:paraId="317B133F" w14:textId="77777777" w:rsidR="002239C4" w:rsidRDefault="00F272CB">
            <w:pPr>
              <w:spacing w:after="120"/>
              <w:rPr>
                <w:b/>
                <w:bCs/>
                <w:color w:val="000000" w:themeColor="text1"/>
                <w:lang w:val="en-US" w:eastAsia="zh-CN"/>
              </w:rPr>
            </w:pPr>
            <w:r>
              <w:rPr>
                <w:b/>
                <w:bCs/>
                <w:color w:val="000000" w:themeColor="text1"/>
                <w:lang w:val="en-US" w:eastAsia="zh-CN"/>
              </w:rPr>
              <w:t>Source</w:t>
            </w:r>
          </w:p>
        </w:tc>
        <w:tc>
          <w:tcPr>
            <w:tcW w:w="0" w:type="auto"/>
          </w:tcPr>
          <w:p w14:paraId="599E20A4" w14:textId="77777777" w:rsidR="002239C4" w:rsidRDefault="00F272CB">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0" w:type="auto"/>
          </w:tcPr>
          <w:p w14:paraId="22571BBB" w14:textId="77777777" w:rsidR="002239C4" w:rsidRDefault="00F272CB">
            <w:pPr>
              <w:spacing w:after="120"/>
              <w:rPr>
                <w:b/>
                <w:bCs/>
                <w:color w:val="000000" w:themeColor="text1"/>
                <w:lang w:val="en-US" w:eastAsia="zh-CN"/>
              </w:rPr>
            </w:pPr>
            <w:r>
              <w:rPr>
                <w:b/>
                <w:bCs/>
                <w:color w:val="000000" w:themeColor="text1"/>
                <w:lang w:val="en-US" w:eastAsia="zh-CN"/>
              </w:rPr>
              <w:t>Comments</w:t>
            </w:r>
          </w:p>
        </w:tc>
      </w:tr>
      <w:tr w:rsidR="002239C4" w14:paraId="55EE7EBF" w14:textId="77777777" w:rsidTr="00CF74F2">
        <w:tc>
          <w:tcPr>
            <w:tcW w:w="0" w:type="auto"/>
          </w:tcPr>
          <w:p w14:paraId="71741600"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R4-210xxxx</w:t>
            </w:r>
          </w:p>
        </w:tc>
        <w:tc>
          <w:tcPr>
            <w:tcW w:w="0" w:type="auto"/>
          </w:tcPr>
          <w:p w14:paraId="0D7CED6D"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CR on …</w:t>
            </w:r>
          </w:p>
        </w:tc>
        <w:tc>
          <w:tcPr>
            <w:tcW w:w="0" w:type="auto"/>
          </w:tcPr>
          <w:p w14:paraId="0CAD168A"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XXX</w:t>
            </w:r>
          </w:p>
        </w:tc>
        <w:tc>
          <w:tcPr>
            <w:tcW w:w="0" w:type="auto"/>
          </w:tcPr>
          <w:p w14:paraId="6746587D" w14:textId="77777777" w:rsidR="002239C4" w:rsidRPr="001073A6" w:rsidRDefault="00F272CB">
            <w:pPr>
              <w:spacing w:after="120"/>
              <w:rPr>
                <w:rFonts w:eastAsiaTheme="minorEastAsia"/>
                <w:color w:val="000000" w:themeColor="text1"/>
                <w:lang w:val="en-US" w:eastAsia="zh-CN"/>
              </w:rPr>
            </w:pPr>
            <w:r w:rsidRPr="001073A6">
              <w:rPr>
                <w:rFonts w:eastAsiaTheme="minorEastAsia"/>
                <w:color w:val="000000" w:themeColor="text1"/>
                <w:lang w:val="en-US" w:eastAsia="zh-CN"/>
              </w:rPr>
              <w:t>Agreeable, Revised, Merged, Postponed, Not Pursued</w:t>
            </w:r>
          </w:p>
        </w:tc>
        <w:tc>
          <w:tcPr>
            <w:tcW w:w="0" w:type="auto"/>
          </w:tcPr>
          <w:p w14:paraId="10BDA1A2" w14:textId="77777777" w:rsidR="002239C4" w:rsidRPr="001073A6" w:rsidRDefault="002239C4">
            <w:pPr>
              <w:spacing w:after="120"/>
              <w:rPr>
                <w:rFonts w:eastAsiaTheme="minorEastAsia"/>
                <w:color w:val="000000" w:themeColor="text1"/>
                <w:lang w:val="en-US" w:eastAsia="zh-CN"/>
              </w:rPr>
            </w:pPr>
          </w:p>
        </w:tc>
      </w:tr>
      <w:tr w:rsidR="002239C4" w14:paraId="2262C2B0" w14:textId="77777777" w:rsidTr="00CF74F2">
        <w:tc>
          <w:tcPr>
            <w:tcW w:w="0" w:type="auto"/>
          </w:tcPr>
          <w:p w14:paraId="39813663" w14:textId="77777777" w:rsidR="00B11A31" w:rsidRPr="001073A6" w:rsidRDefault="004258BC" w:rsidP="00B11A31">
            <w:pPr>
              <w:rPr>
                <w:color w:val="0000FF"/>
                <w:u w:val="single"/>
              </w:rPr>
            </w:pPr>
            <w:hyperlink r:id="rId119" w:history="1">
              <w:r w:rsidR="00B11A31" w:rsidRPr="001073A6">
                <w:rPr>
                  <w:rStyle w:val="Hyperlink"/>
                </w:rPr>
                <w:t>R4-2209048</w:t>
              </w:r>
            </w:hyperlink>
          </w:p>
          <w:p w14:paraId="2D103501" w14:textId="77777777" w:rsidR="002239C4" w:rsidRPr="001073A6" w:rsidRDefault="002239C4">
            <w:pPr>
              <w:spacing w:after="120"/>
              <w:rPr>
                <w:rFonts w:eastAsiaTheme="minorEastAsia"/>
                <w:color w:val="000000" w:themeColor="text1"/>
                <w:lang w:val="en-US" w:eastAsia="zh-CN"/>
              </w:rPr>
            </w:pPr>
          </w:p>
        </w:tc>
        <w:tc>
          <w:tcPr>
            <w:tcW w:w="0" w:type="auto"/>
          </w:tcPr>
          <w:p w14:paraId="61CE3450" w14:textId="77777777" w:rsidR="002239C4" w:rsidRPr="001073A6" w:rsidRDefault="00B11A31">
            <w:pPr>
              <w:spacing w:after="120"/>
              <w:rPr>
                <w:rFonts w:eastAsiaTheme="minorEastAsia"/>
                <w:color w:val="000000" w:themeColor="text1"/>
                <w:lang w:val="en-US" w:eastAsia="zh-CN"/>
              </w:rPr>
            </w:pPr>
            <w:r w:rsidRPr="001073A6">
              <w:rPr>
                <w:rFonts w:eastAsiaTheme="minorEastAsia"/>
                <w:lang w:val="en-US" w:eastAsia="zh-CN"/>
              </w:rPr>
              <w:t>Draft CR to TS 38.133 on definitions and applicability for RedCap</w:t>
            </w:r>
          </w:p>
        </w:tc>
        <w:tc>
          <w:tcPr>
            <w:tcW w:w="0" w:type="auto"/>
          </w:tcPr>
          <w:p w14:paraId="3EB9CFCF" w14:textId="77777777" w:rsidR="002239C4" w:rsidRPr="001073A6" w:rsidRDefault="00B11A31">
            <w:pPr>
              <w:spacing w:after="120"/>
              <w:rPr>
                <w:rFonts w:eastAsiaTheme="minorEastAsia"/>
                <w:color w:val="000000" w:themeColor="text1"/>
                <w:lang w:val="en-US" w:eastAsia="zh-CN"/>
              </w:rPr>
            </w:pPr>
            <w:r w:rsidRPr="001073A6">
              <w:rPr>
                <w:rFonts w:eastAsiaTheme="minorEastAsia"/>
                <w:lang w:val="en-US" w:eastAsia="zh-CN"/>
              </w:rPr>
              <w:t>Nokia, Nokia) Shanghai Bell</w:t>
            </w:r>
          </w:p>
        </w:tc>
        <w:tc>
          <w:tcPr>
            <w:tcW w:w="0" w:type="auto"/>
          </w:tcPr>
          <w:p w14:paraId="7965FD81" w14:textId="77777777" w:rsidR="002239C4" w:rsidRPr="001073A6" w:rsidRDefault="00B11A31">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58BB3EBD" w14:textId="77777777" w:rsidR="002239C4" w:rsidRPr="001073A6" w:rsidRDefault="00B11A31" w:rsidP="00BD3377">
            <w:pPr>
              <w:rPr>
                <w:color w:val="0000FF"/>
                <w:u w:val="single"/>
              </w:rPr>
            </w:pPr>
            <w:r w:rsidRPr="001073A6">
              <w:rPr>
                <w:rFonts w:eastAsiaTheme="minorEastAsia"/>
                <w:color w:val="000000" w:themeColor="text1"/>
                <w:lang w:val="en-US" w:eastAsia="zh-CN"/>
              </w:rPr>
              <w:t xml:space="preserve">Take into </w:t>
            </w:r>
            <w:r w:rsidR="004541AE" w:rsidRPr="001073A6">
              <w:rPr>
                <w:rFonts w:eastAsiaTheme="minorEastAsia"/>
                <w:color w:val="000000" w:themeColor="text1"/>
                <w:lang w:val="en-US" w:eastAsia="zh-CN"/>
              </w:rPr>
              <w:t>account</w:t>
            </w:r>
            <w:r w:rsidRPr="001073A6">
              <w:rPr>
                <w:rFonts w:eastAsiaTheme="minorEastAsia"/>
                <w:color w:val="000000" w:themeColor="text1"/>
                <w:lang w:val="en-US" w:eastAsia="zh-CN"/>
              </w:rPr>
              <w:t xml:space="preserve"> the </w:t>
            </w:r>
            <w:r w:rsidR="001A1A73" w:rsidRPr="001073A6">
              <w:rPr>
                <w:rFonts w:eastAsiaTheme="minorEastAsia"/>
                <w:color w:val="000000" w:themeColor="text1"/>
                <w:lang w:val="en-US" w:eastAsia="zh-CN"/>
              </w:rPr>
              <w:t>comments provided for</w:t>
            </w:r>
            <w:r w:rsidRPr="001073A6">
              <w:rPr>
                <w:rFonts w:eastAsiaTheme="minorEastAsia"/>
                <w:color w:val="000000" w:themeColor="text1"/>
                <w:lang w:val="en-US" w:eastAsia="zh-CN"/>
              </w:rPr>
              <w:t xml:space="preserve"> </w:t>
            </w:r>
            <w:hyperlink r:id="rId120" w:history="1">
              <w:r w:rsidRPr="001073A6">
                <w:rPr>
                  <w:rStyle w:val="Hyperlink"/>
                </w:rPr>
                <w:t>R4-2208975</w:t>
              </w:r>
            </w:hyperlink>
            <w:r w:rsidRPr="001073A6">
              <w:rPr>
                <w:rStyle w:val="Hyperlink"/>
              </w:rPr>
              <w:t>.</w:t>
            </w:r>
          </w:p>
        </w:tc>
      </w:tr>
      <w:tr w:rsidR="00F327C2" w14:paraId="719AEB41" w14:textId="77777777" w:rsidTr="00CF74F2">
        <w:tc>
          <w:tcPr>
            <w:tcW w:w="0" w:type="auto"/>
          </w:tcPr>
          <w:p w14:paraId="41D38E3D" w14:textId="77777777" w:rsidR="00F327C2" w:rsidRPr="001073A6" w:rsidRDefault="004258BC" w:rsidP="00F327C2">
            <w:pPr>
              <w:rPr>
                <w:color w:val="0000FF"/>
                <w:u w:val="single"/>
              </w:rPr>
            </w:pPr>
            <w:hyperlink r:id="rId121" w:history="1">
              <w:r w:rsidR="00F327C2" w:rsidRPr="001073A6">
                <w:rPr>
                  <w:rStyle w:val="Hyperlink"/>
                </w:rPr>
                <w:t>R4-2208975</w:t>
              </w:r>
            </w:hyperlink>
          </w:p>
          <w:p w14:paraId="6C048BC1" w14:textId="77777777" w:rsidR="00F327C2" w:rsidRPr="001073A6" w:rsidRDefault="00F327C2" w:rsidP="00BD3377">
            <w:pPr>
              <w:jc w:val="center"/>
            </w:pPr>
          </w:p>
        </w:tc>
        <w:tc>
          <w:tcPr>
            <w:tcW w:w="0" w:type="auto"/>
          </w:tcPr>
          <w:p w14:paraId="057263E7" w14:textId="77777777" w:rsidR="00F327C2" w:rsidRPr="001073A6" w:rsidRDefault="00F327C2" w:rsidP="00F327C2">
            <w:pPr>
              <w:spacing w:after="120"/>
              <w:rPr>
                <w:lang w:val="en-US" w:eastAsia="zh-CN"/>
              </w:rPr>
            </w:pPr>
            <w:r w:rsidRPr="001073A6">
              <w:rPr>
                <w:rFonts w:eastAsiaTheme="minorEastAsia"/>
                <w:lang w:val="en-US" w:eastAsia="zh-CN"/>
              </w:rPr>
              <w:t>Draft CR on applicability rule of requirements for Redcap UE</w:t>
            </w:r>
          </w:p>
        </w:tc>
        <w:tc>
          <w:tcPr>
            <w:tcW w:w="0" w:type="auto"/>
          </w:tcPr>
          <w:p w14:paraId="106F40E7" w14:textId="77777777" w:rsidR="00F327C2" w:rsidRPr="001073A6" w:rsidRDefault="00F327C2" w:rsidP="00F327C2">
            <w:pPr>
              <w:spacing w:after="120"/>
              <w:rPr>
                <w:lang w:val="en-US" w:eastAsia="zh-CN"/>
              </w:rPr>
            </w:pPr>
            <w:r w:rsidRPr="001073A6">
              <w:rPr>
                <w:rFonts w:eastAsiaTheme="minorEastAsia"/>
                <w:lang w:val="en-US" w:eastAsia="zh-CN"/>
              </w:rPr>
              <w:t>Huawei, Hisilicon</w:t>
            </w:r>
          </w:p>
        </w:tc>
        <w:tc>
          <w:tcPr>
            <w:tcW w:w="0" w:type="auto"/>
          </w:tcPr>
          <w:p w14:paraId="1719A94C" w14:textId="77777777" w:rsidR="00F327C2" w:rsidRPr="001073A6" w:rsidRDefault="001226A8" w:rsidP="00F327C2">
            <w:pPr>
              <w:spacing w:after="120"/>
              <w:rPr>
                <w:color w:val="000000" w:themeColor="text1"/>
                <w:lang w:val="en-US" w:eastAsia="zh-CN"/>
              </w:rPr>
            </w:pPr>
            <w:r w:rsidRPr="001073A6">
              <w:rPr>
                <w:color w:val="000000" w:themeColor="text1"/>
                <w:lang w:val="en-US" w:eastAsia="zh-CN"/>
              </w:rPr>
              <w:t>Return to</w:t>
            </w:r>
          </w:p>
        </w:tc>
        <w:tc>
          <w:tcPr>
            <w:tcW w:w="0" w:type="auto"/>
          </w:tcPr>
          <w:p w14:paraId="4E80981C" w14:textId="77777777" w:rsidR="00F327C2" w:rsidRPr="001073A6" w:rsidRDefault="00F327C2" w:rsidP="00F327C2">
            <w:pPr>
              <w:rPr>
                <w:color w:val="0000FF"/>
                <w:u w:val="single"/>
              </w:rPr>
            </w:pPr>
            <w:r w:rsidRPr="001073A6">
              <w:rPr>
                <w:color w:val="000000" w:themeColor="text1"/>
                <w:lang w:val="en-US" w:eastAsia="zh-CN"/>
              </w:rPr>
              <w:t xml:space="preserve">Merged to </w:t>
            </w:r>
            <w:hyperlink r:id="rId122" w:history="1">
              <w:r w:rsidRPr="001073A6">
                <w:rPr>
                  <w:rStyle w:val="Hyperlink"/>
                </w:rPr>
                <w:t>R4-2209048</w:t>
              </w:r>
            </w:hyperlink>
          </w:p>
          <w:p w14:paraId="3658394C" w14:textId="77777777" w:rsidR="00F327C2" w:rsidRPr="001073A6" w:rsidRDefault="00F327C2" w:rsidP="00F327C2">
            <w:pPr>
              <w:rPr>
                <w:color w:val="000000" w:themeColor="text1"/>
                <w:lang w:val="en-US" w:eastAsia="zh-CN"/>
              </w:rPr>
            </w:pPr>
          </w:p>
        </w:tc>
      </w:tr>
      <w:tr w:rsidR="002239C4" w14:paraId="0BE33B0A" w14:textId="77777777" w:rsidTr="00CF74F2">
        <w:tc>
          <w:tcPr>
            <w:tcW w:w="0" w:type="auto"/>
          </w:tcPr>
          <w:p w14:paraId="5F4003DD" w14:textId="77777777" w:rsidR="0048731C" w:rsidRPr="001073A6" w:rsidRDefault="004258BC" w:rsidP="0048731C">
            <w:pPr>
              <w:rPr>
                <w:color w:val="0000FF"/>
                <w:u w:val="single"/>
              </w:rPr>
            </w:pPr>
            <w:hyperlink r:id="rId123" w:history="1">
              <w:r w:rsidR="0048731C" w:rsidRPr="001073A6">
                <w:rPr>
                  <w:rStyle w:val="Hyperlink"/>
                </w:rPr>
                <w:t>R4-2209908</w:t>
              </w:r>
            </w:hyperlink>
          </w:p>
          <w:p w14:paraId="35E11AD0" w14:textId="77777777" w:rsidR="002239C4" w:rsidRPr="001073A6" w:rsidRDefault="002239C4">
            <w:pPr>
              <w:spacing w:after="120"/>
              <w:rPr>
                <w:rFonts w:eastAsiaTheme="minorEastAsia"/>
                <w:color w:val="000000" w:themeColor="text1"/>
                <w:lang w:val="en-US" w:eastAsia="zh-CN"/>
              </w:rPr>
            </w:pPr>
          </w:p>
        </w:tc>
        <w:tc>
          <w:tcPr>
            <w:tcW w:w="0" w:type="auto"/>
          </w:tcPr>
          <w:p w14:paraId="17CE7C20" w14:textId="77777777" w:rsidR="002239C4" w:rsidRPr="001073A6" w:rsidRDefault="0048731C">
            <w:pPr>
              <w:spacing w:after="120"/>
              <w:rPr>
                <w:rFonts w:eastAsiaTheme="minorEastAsia"/>
                <w:color w:val="000000" w:themeColor="text1"/>
                <w:lang w:val="en-US" w:eastAsia="zh-CN"/>
              </w:rPr>
            </w:pPr>
            <w:r w:rsidRPr="001073A6">
              <w:rPr>
                <w:rFonts w:eastAsiaTheme="minorEastAsia"/>
                <w:lang w:val="en-US" w:eastAsia="zh-CN"/>
              </w:rPr>
              <w:t>Draft CR on RRC_IDLE mode requirements for RedCap for TS 38.133</w:t>
            </w:r>
          </w:p>
        </w:tc>
        <w:tc>
          <w:tcPr>
            <w:tcW w:w="0" w:type="auto"/>
          </w:tcPr>
          <w:p w14:paraId="677C93F1" w14:textId="77777777" w:rsidR="002239C4" w:rsidRPr="001073A6" w:rsidRDefault="0048731C">
            <w:pPr>
              <w:spacing w:after="120"/>
              <w:rPr>
                <w:rFonts w:eastAsiaTheme="minorEastAsia"/>
                <w:color w:val="000000" w:themeColor="text1"/>
                <w:lang w:val="en-US" w:eastAsia="zh-CN"/>
              </w:rPr>
            </w:pPr>
            <w:r w:rsidRPr="001073A6">
              <w:rPr>
                <w:rFonts w:eastAsiaTheme="minorEastAsia"/>
                <w:color w:val="000000" w:themeColor="text1"/>
                <w:lang w:val="en-US" w:eastAsia="zh-CN"/>
              </w:rPr>
              <w:t>Ericsson</w:t>
            </w:r>
          </w:p>
        </w:tc>
        <w:tc>
          <w:tcPr>
            <w:tcW w:w="0" w:type="auto"/>
          </w:tcPr>
          <w:p w14:paraId="314466DC" w14:textId="77777777" w:rsidR="002239C4" w:rsidRPr="001073A6" w:rsidRDefault="00D50E89">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282AC563" w14:textId="77777777" w:rsidR="002239C4" w:rsidRPr="001073A6" w:rsidRDefault="001A1A73">
            <w:pPr>
              <w:spacing w:after="120"/>
              <w:rPr>
                <w:rFonts w:eastAsiaTheme="minorEastAsia"/>
                <w:color w:val="000000" w:themeColor="text1"/>
                <w:lang w:val="en-US" w:eastAsia="zh-CN"/>
              </w:rPr>
            </w:pPr>
            <w:r w:rsidRPr="001073A6">
              <w:rPr>
                <w:rFonts w:eastAsiaTheme="minorEastAsia"/>
                <w:color w:val="000000" w:themeColor="text1"/>
                <w:lang w:val="en-US" w:eastAsia="zh-CN"/>
              </w:rPr>
              <w:t xml:space="preserve">Take into the comments provided </w:t>
            </w:r>
            <w:r w:rsidR="002866BC" w:rsidRPr="001073A6">
              <w:rPr>
                <w:rFonts w:eastAsiaTheme="minorEastAsia"/>
                <w:color w:val="000000" w:themeColor="text1"/>
                <w:lang w:val="en-US" w:eastAsia="zh-CN"/>
              </w:rPr>
              <w:t xml:space="preserve">for </w:t>
            </w:r>
            <w:hyperlink r:id="rId124" w:history="1">
              <w:r w:rsidRPr="001073A6">
                <w:rPr>
                  <w:rStyle w:val="Hyperlink"/>
                </w:rPr>
                <w:t>R4-2209045</w:t>
              </w:r>
            </w:hyperlink>
            <w:r w:rsidRPr="001073A6">
              <w:rPr>
                <w:rStyle w:val="Hyperlink"/>
              </w:rPr>
              <w:t xml:space="preserve"> and </w:t>
            </w:r>
            <w:hyperlink r:id="rId125" w:history="1">
              <w:r w:rsidRPr="001073A6">
                <w:rPr>
                  <w:rStyle w:val="Hyperlink"/>
                </w:rPr>
                <w:t>R4-2208275</w:t>
              </w:r>
            </w:hyperlink>
          </w:p>
        </w:tc>
      </w:tr>
      <w:tr w:rsidR="002239C4" w14:paraId="45DD0D3A" w14:textId="77777777" w:rsidTr="00CF74F2">
        <w:tc>
          <w:tcPr>
            <w:tcW w:w="0" w:type="auto"/>
          </w:tcPr>
          <w:p w14:paraId="275C9A78" w14:textId="77777777" w:rsidR="00F16744" w:rsidRPr="001073A6" w:rsidRDefault="004258BC" w:rsidP="00F16744">
            <w:pPr>
              <w:rPr>
                <w:color w:val="0000FF"/>
                <w:u w:val="single"/>
              </w:rPr>
            </w:pPr>
            <w:hyperlink r:id="rId126" w:history="1">
              <w:r w:rsidR="00F16744" w:rsidRPr="001073A6">
                <w:rPr>
                  <w:rStyle w:val="Hyperlink"/>
                </w:rPr>
                <w:t>R4-2209909</w:t>
              </w:r>
            </w:hyperlink>
          </w:p>
          <w:p w14:paraId="269EAB09" w14:textId="77777777" w:rsidR="002239C4" w:rsidRPr="001073A6" w:rsidRDefault="002239C4">
            <w:pPr>
              <w:spacing w:after="120"/>
              <w:rPr>
                <w:rFonts w:eastAsiaTheme="minorEastAsia"/>
                <w:color w:val="000000" w:themeColor="text1"/>
                <w:lang w:val="en-US" w:eastAsia="zh-CN"/>
              </w:rPr>
            </w:pPr>
          </w:p>
        </w:tc>
        <w:tc>
          <w:tcPr>
            <w:tcW w:w="0" w:type="auto"/>
          </w:tcPr>
          <w:p w14:paraId="30145003" w14:textId="77777777" w:rsidR="002239C4" w:rsidRPr="001073A6" w:rsidRDefault="00F16744">
            <w:pPr>
              <w:spacing w:after="120"/>
              <w:rPr>
                <w:rFonts w:eastAsiaTheme="minorEastAsia"/>
                <w:color w:val="000000" w:themeColor="text1"/>
                <w:lang w:val="en-US" w:eastAsia="zh-CN"/>
              </w:rPr>
            </w:pPr>
            <w:r w:rsidRPr="001073A6">
              <w:rPr>
                <w:rFonts w:eastAsiaTheme="minorEastAsia"/>
                <w:lang w:val="en-US" w:eastAsia="zh-CN"/>
              </w:rPr>
              <w:t>Draft CR on SDT requirements for RedCap for TS 38.133</w:t>
            </w:r>
          </w:p>
        </w:tc>
        <w:tc>
          <w:tcPr>
            <w:tcW w:w="0" w:type="auto"/>
          </w:tcPr>
          <w:p w14:paraId="164E5178" w14:textId="77777777" w:rsidR="002239C4" w:rsidRPr="001073A6" w:rsidRDefault="00F16744">
            <w:pPr>
              <w:spacing w:after="120"/>
              <w:rPr>
                <w:rFonts w:eastAsiaTheme="minorEastAsia"/>
                <w:color w:val="000000" w:themeColor="text1"/>
                <w:lang w:val="en-US" w:eastAsia="zh-CN"/>
              </w:rPr>
            </w:pPr>
            <w:r w:rsidRPr="001073A6">
              <w:rPr>
                <w:rFonts w:eastAsiaTheme="minorEastAsia"/>
                <w:color w:val="000000" w:themeColor="text1"/>
                <w:lang w:val="en-US" w:eastAsia="zh-CN"/>
              </w:rPr>
              <w:t>Ericsson</w:t>
            </w:r>
          </w:p>
        </w:tc>
        <w:tc>
          <w:tcPr>
            <w:tcW w:w="0" w:type="auto"/>
          </w:tcPr>
          <w:p w14:paraId="55981BEB" w14:textId="77777777" w:rsidR="002239C4" w:rsidRPr="001073A6" w:rsidRDefault="00F16744">
            <w:pPr>
              <w:spacing w:after="120"/>
              <w:rPr>
                <w:rFonts w:eastAsiaTheme="minorEastAsia"/>
                <w:color w:val="000000" w:themeColor="text1"/>
                <w:lang w:val="en-US" w:eastAsia="zh-CN"/>
              </w:rPr>
            </w:pPr>
            <w:r w:rsidRPr="001073A6">
              <w:rPr>
                <w:rFonts w:eastAsiaTheme="minorEastAsia"/>
                <w:color w:val="000000" w:themeColor="text1"/>
                <w:lang w:val="en-US" w:eastAsia="zh-CN"/>
              </w:rPr>
              <w:t>Revised</w:t>
            </w:r>
          </w:p>
        </w:tc>
        <w:tc>
          <w:tcPr>
            <w:tcW w:w="0" w:type="auto"/>
          </w:tcPr>
          <w:p w14:paraId="4773F078" w14:textId="77777777" w:rsidR="002239C4" w:rsidRPr="001073A6" w:rsidRDefault="002239C4">
            <w:pPr>
              <w:spacing w:after="120"/>
              <w:rPr>
                <w:rFonts w:eastAsiaTheme="minorEastAsia"/>
                <w:color w:val="000000" w:themeColor="text1"/>
                <w:lang w:val="en-US" w:eastAsia="zh-CN"/>
              </w:rPr>
            </w:pPr>
          </w:p>
        </w:tc>
      </w:tr>
      <w:tr w:rsidR="00EA0F42" w14:paraId="469D2084" w14:textId="77777777" w:rsidTr="00CF74F2">
        <w:tc>
          <w:tcPr>
            <w:tcW w:w="0" w:type="auto"/>
          </w:tcPr>
          <w:p w14:paraId="4C51378C" w14:textId="77777777" w:rsidR="00EA0F42" w:rsidRPr="001073A6" w:rsidRDefault="004258BC" w:rsidP="00EA0F42">
            <w:pPr>
              <w:rPr>
                <w:color w:val="0000FF"/>
                <w:u w:val="single"/>
              </w:rPr>
            </w:pPr>
            <w:hyperlink r:id="rId127" w:history="1">
              <w:r w:rsidR="00EA0F42" w:rsidRPr="001073A6">
                <w:rPr>
                  <w:rStyle w:val="Hyperlink"/>
                </w:rPr>
                <w:t>R4-2208977</w:t>
              </w:r>
            </w:hyperlink>
          </w:p>
          <w:p w14:paraId="62CCC8A7" w14:textId="77777777" w:rsidR="00EA0F42" w:rsidRPr="001073A6" w:rsidRDefault="00EA0F42" w:rsidP="00F16744"/>
        </w:tc>
        <w:tc>
          <w:tcPr>
            <w:tcW w:w="0" w:type="auto"/>
          </w:tcPr>
          <w:p w14:paraId="653AA3DB" w14:textId="77777777" w:rsidR="00EA0F42" w:rsidRPr="001073A6" w:rsidRDefault="00EA0F42" w:rsidP="00F16744">
            <w:pPr>
              <w:spacing w:after="120"/>
              <w:rPr>
                <w:lang w:val="en-US" w:eastAsia="zh-CN"/>
              </w:rPr>
            </w:pPr>
            <w:r w:rsidRPr="001073A6">
              <w:rPr>
                <w:rFonts w:eastAsiaTheme="minorEastAsia"/>
                <w:lang w:val="en-US" w:eastAsia="zh-CN"/>
              </w:rPr>
              <w:t>Draft CR on mobility requirements for Redcap UE</w:t>
            </w:r>
          </w:p>
        </w:tc>
        <w:tc>
          <w:tcPr>
            <w:tcW w:w="0" w:type="auto"/>
          </w:tcPr>
          <w:p w14:paraId="15ACE5B3" w14:textId="77777777" w:rsidR="00EA0F42" w:rsidRPr="001073A6" w:rsidRDefault="00EA0F42" w:rsidP="00F16744">
            <w:pPr>
              <w:spacing w:after="120"/>
              <w:rPr>
                <w:color w:val="000000" w:themeColor="text1"/>
                <w:lang w:val="en-US" w:eastAsia="zh-CN"/>
              </w:rPr>
            </w:pPr>
            <w:r w:rsidRPr="001073A6">
              <w:rPr>
                <w:rFonts w:eastAsiaTheme="minorEastAsia"/>
                <w:lang w:val="en-US" w:eastAsia="zh-CN"/>
              </w:rPr>
              <w:t>Huawei, Hisilicon</w:t>
            </w:r>
          </w:p>
        </w:tc>
        <w:tc>
          <w:tcPr>
            <w:tcW w:w="0" w:type="auto"/>
          </w:tcPr>
          <w:p w14:paraId="24F4AF0A" w14:textId="77777777" w:rsidR="00EA0F42" w:rsidRPr="001073A6" w:rsidRDefault="00EA0F42"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59EBD026" w14:textId="77777777" w:rsidR="00EA0F42" w:rsidRPr="001073A6" w:rsidRDefault="00EA0F42" w:rsidP="00F16744">
            <w:pPr>
              <w:spacing w:after="120"/>
              <w:rPr>
                <w:color w:val="000000" w:themeColor="text1"/>
                <w:lang w:val="en-US" w:eastAsia="zh-CN"/>
              </w:rPr>
            </w:pPr>
          </w:p>
        </w:tc>
      </w:tr>
      <w:tr w:rsidR="004541AE" w14:paraId="6ED644F1" w14:textId="77777777" w:rsidTr="00CF74F2">
        <w:tc>
          <w:tcPr>
            <w:tcW w:w="0" w:type="auto"/>
          </w:tcPr>
          <w:p w14:paraId="14F53236" w14:textId="77777777" w:rsidR="004541AE" w:rsidRPr="001073A6" w:rsidRDefault="004258BC" w:rsidP="004541AE">
            <w:pPr>
              <w:rPr>
                <w:color w:val="0000FF"/>
                <w:u w:val="single"/>
              </w:rPr>
            </w:pPr>
            <w:hyperlink r:id="rId128" w:history="1">
              <w:r w:rsidR="004541AE" w:rsidRPr="001073A6">
                <w:rPr>
                  <w:rStyle w:val="Hyperlink"/>
                </w:rPr>
                <w:t>R4-2208977</w:t>
              </w:r>
            </w:hyperlink>
          </w:p>
          <w:p w14:paraId="1D93F552" w14:textId="77777777" w:rsidR="004541AE" w:rsidRPr="001073A6" w:rsidRDefault="004541AE" w:rsidP="00EA0F42"/>
        </w:tc>
        <w:tc>
          <w:tcPr>
            <w:tcW w:w="0" w:type="auto"/>
          </w:tcPr>
          <w:p w14:paraId="50370B00" w14:textId="77777777" w:rsidR="004541AE" w:rsidRPr="001073A6" w:rsidRDefault="004541AE" w:rsidP="00F16744">
            <w:pPr>
              <w:spacing w:after="120"/>
              <w:rPr>
                <w:lang w:val="en-US" w:eastAsia="zh-CN"/>
              </w:rPr>
            </w:pPr>
            <w:r w:rsidRPr="001073A6">
              <w:rPr>
                <w:rFonts w:eastAsiaTheme="minorEastAsia"/>
                <w:lang w:val="en-US" w:eastAsia="zh-CN"/>
              </w:rPr>
              <w:t>Draft CR on mobility requirements for Redcap UE</w:t>
            </w:r>
          </w:p>
        </w:tc>
        <w:tc>
          <w:tcPr>
            <w:tcW w:w="0" w:type="auto"/>
          </w:tcPr>
          <w:p w14:paraId="6AADF263" w14:textId="77777777" w:rsidR="004541AE" w:rsidRPr="001073A6" w:rsidRDefault="004541AE" w:rsidP="00F16744">
            <w:pPr>
              <w:spacing w:after="120"/>
              <w:rPr>
                <w:lang w:val="en-US" w:eastAsia="zh-CN"/>
              </w:rPr>
            </w:pPr>
            <w:r w:rsidRPr="001073A6">
              <w:rPr>
                <w:rFonts w:eastAsiaTheme="minorEastAsia"/>
                <w:lang w:val="en-US" w:eastAsia="zh-CN"/>
              </w:rPr>
              <w:t>Huawei, Hisilicon</w:t>
            </w:r>
          </w:p>
        </w:tc>
        <w:tc>
          <w:tcPr>
            <w:tcW w:w="0" w:type="auto"/>
          </w:tcPr>
          <w:p w14:paraId="2E38B5AE" w14:textId="77777777" w:rsidR="004541AE" w:rsidRPr="001073A6" w:rsidRDefault="004541AE"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509E9566" w14:textId="77777777" w:rsidR="004541AE" w:rsidRPr="001073A6" w:rsidRDefault="004541AE" w:rsidP="00BD3377">
            <w:pPr>
              <w:rPr>
                <w:color w:val="0000FF"/>
                <w:u w:val="single"/>
              </w:rPr>
            </w:pPr>
          </w:p>
        </w:tc>
      </w:tr>
      <w:tr w:rsidR="0064754A" w14:paraId="4AD2DF1D" w14:textId="77777777" w:rsidTr="00CF74F2">
        <w:tc>
          <w:tcPr>
            <w:tcW w:w="0" w:type="auto"/>
          </w:tcPr>
          <w:p w14:paraId="2D1FB80E" w14:textId="77777777" w:rsidR="0064754A" w:rsidRPr="001073A6" w:rsidRDefault="004258BC" w:rsidP="0064754A">
            <w:pPr>
              <w:rPr>
                <w:color w:val="0000FF"/>
                <w:u w:val="single"/>
              </w:rPr>
            </w:pPr>
            <w:hyperlink r:id="rId129" w:history="1">
              <w:r w:rsidR="0064754A" w:rsidRPr="001073A6">
                <w:rPr>
                  <w:rStyle w:val="Hyperlink"/>
                </w:rPr>
                <w:t>R4-2209043</w:t>
              </w:r>
            </w:hyperlink>
          </w:p>
          <w:p w14:paraId="34E4B725" w14:textId="77777777" w:rsidR="0064754A" w:rsidRPr="001073A6" w:rsidRDefault="0064754A" w:rsidP="004541AE"/>
        </w:tc>
        <w:tc>
          <w:tcPr>
            <w:tcW w:w="0" w:type="auto"/>
          </w:tcPr>
          <w:p w14:paraId="4552D9E9" w14:textId="77777777" w:rsidR="0064754A" w:rsidRPr="001073A6" w:rsidRDefault="0064754A" w:rsidP="00F16744">
            <w:pPr>
              <w:spacing w:after="120"/>
              <w:rPr>
                <w:lang w:val="en-US" w:eastAsia="zh-CN"/>
              </w:rPr>
            </w:pPr>
            <w:r w:rsidRPr="001073A6">
              <w:rPr>
                <w:rFonts w:eastAsiaTheme="minorEastAsia"/>
                <w:lang w:val="en-US" w:eastAsia="zh-CN"/>
              </w:rPr>
              <w:t>Draft CR to TS 38.133 Corrections on mobility requirements for RedCap</w:t>
            </w:r>
          </w:p>
        </w:tc>
        <w:tc>
          <w:tcPr>
            <w:tcW w:w="0" w:type="auto"/>
          </w:tcPr>
          <w:p w14:paraId="167EA6D3" w14:textId="77777777" w:rsidR="0064754A" w:rsidRPr="001073A6" w:rsidRDefault="0064754A" w:rsidP="00F16744">
            <w:pPr>
              <w:spacing w:after="120"/>
              <w:rPr>
                <w:lang w:val="en-US" w:eastAsia="zh-CN"/>
              </w:rPr>
            </w:pPr>
            <w:r w:rsidRPr="001073A6">
              <w:rPr>
                <w:rFonts w:eastAsiaTheme="minorEastAsia"/>
                <w:lang w:val="en-US" w:eastAsia="zh-CN"/>
              </w:rPr>
              <w:t>Nokia, Nokia Shanghai Bell</w:t>
            </w:r>
          </w:p>
        </w:tc>
        <w:tc>
          <w:tcPr>
            <w:tcW w:w="0" w:type="auto"/>
          </w:tcPr>
          <w:p w14:paraId="13D2A4B4" w14:textId="77777777" w:rsidR="0064754A" w:rsidRPr="001073A6" w:rsidRDefault="00641D9B" w:rsidP="00F16744">
            <w:pPr>
              <w:spacing w:after="120"/>
              <w:rPr>
                <w:color w:val="000000" w:themeColor="text1"/>
                <w:lang w:val="en-US" w:eastAsia="zh-CN"/>
              </w:rPr>
            </w:pPr>
            <w:r w:rsidRPr="001073A6">
              <w:rPr>
                <w:color w:val="000000" w:themeColor="text1"/>
                <w:lang w:val="en-US" w:eastAsia="zh-CN"/>
              </w:rPr>
              <w:t>Revised</w:t>
            </w:r>
          </w:p>
        </w:tc>
        <w:tc>
          <w:tcPr>
            <w:tcW w:w="0" w:type="auto"/>
          </w:tcPr>
          <w:p w14:paraId="13053BC6" w14:textId="77777777" w:rsidR="0064754A" w:rsidRPr="001073A6" w:rsidRDefault="0064754A" w:rsidP="004541AE">
            <w:pPr>
              <w:rPr>
                <w:color w:val="000000" w:themeColor="text1"/>
                <w:lang w:val="en-US" w:eastAsia="zh-CN"/>
              </w:rPr>
            </w:pPr>
          </w:p>
        </w:tc>
      </w:tr>
      <w:tr w:rsidR="00DC228D" w14:paraId="6DDA80BE" w14:textId="77777777" w:rsidTr="00CF74F2">
        <w:tc>
          <w:tcPr>
            <w:tcW w:w="0" w:type="auto"/>
          </w:tcPr>
          <w:p w14:paraId="16C6409E" w14:textId="77777777" w:rsidR="00DC228D" w:rsidRPr="001073A6" w:rsidRDefault="004258BC" w:rsidP="00DC228D">
            <w:pPr>
              <w:rPr>
                <w:color w:val="0000FF"/>
                <w:u w:val="single"/>
              </w:rPr>
            </w:pPr>
            <w:hyperlink r:id="rId130" w:history="1">
              <w:r w:rsidR="00DC228D" w:rsidRPr="001073A6">
                <w:rPr>
                  <w:rStyle w:val="Hyperlink"/>
                </w:rPr>
                <w:t>R4-2208109</w:t>
              </w:r>
            </w:hyperlink>
          </w:p>
          <w:p w14:paraId="4EA9A226" w14:textId="77777777" w:rsidR="00DC228D" w:rsidRPr="001073A6" w:rsidRDefault="00DC228D" w:rsidP="00F327C2"/>
        </w:tc>
        <w:tc>
          <w:tcPr>
            <w:tcW w:w="0" w:type="auto"/>
          </w:tcPr>
          <w:p w14:paraId="5CBE60D9" w14:textId="77777777" w:rsidR="00DC228D" w:rsidRPr="001073A6" w:rsidRDefault="00DC228D" w:rsidP="00F327C2">
            <w:pPr>
              <w:spacing w:after="120"/>
              <w:rPr>
                <w:lang w:val="en-US" w:eastAsia="zh-CN"/>
              </w:rPr>
            </w:pPr>
            <w:r w:rsidRPr="001073A6">
              <w:rPr>
                <w:rFonts w:eastAsiaTheme="minorEastAsia"/>
                <w:lang w:val="en-US" w:eastAsia="zh-CN"/>
              </w:rPr>
              <w:t>Draft CR on timing requirements for RedCap UE</w:t>
            </w:r>
          </w:p>
        </w:tc>
        <w:tc>
          <w:tcPr>
            <w:tcW w:w="0" w:type="auto"/>
          </w:tcPr>
          <w:p w14:paraId="0E9644E5" w14:textId="77777777" w:rsidR="00DC228D" w:rsidRPr="001073A6" w:rsidRDefault="00DC228D" w:rsidP="00F327C2">
            <w:pPr>
              <w:spacing w:after="120"/>
              <w:rPr>
                <w:lang w:val="en-US" w:eastAsia="zh-CN"/>
              </w:rPr>
            </w:pPr>
            <w:r w:rsidRPr="001073A6">
              <w:rPr>
                <w:rFonts w:eastAsiaTheme="minorEastAsia"/>
                <w:lang w:val="en-US" w:eastAsia="zh-CN"/>
              </w:rPr>
              <w:t>Xiaomi</w:t>
            </w:r>
          </w:p>
        </w:tc>
        <w:tc>
          <w:tcPr>
            <w:tcW w:w="0" w:type="auto"/>
          </w:tcPr>
          <w:p w14:paraId="35DDB36C" w14:textId="77777777" w:rsidR="00DC228D" w:rsidRPr="001073A6" w:rsidRDefault="00DC228D"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153912D9" w14:textId="77777777" w:rsidR="003A3172" w:rsidRPr="001073A6" w:rsidRDefault="003A3172" w:rsidP="003A3172">
            <w:pPr>
              <w:rPr>
                <w:color w:val="0000FF"/>
                <w:u w:val="single"/>
              </w:rPr>
            </w:pPr>
            <w:r w:rsidRPr="001073A6">
              <w:rPr>
                <w:color w:val="000000" w:themeColor="text1"/>
                <w:lang w:val="en-US" w:eastAsia="zh-CN"/>
              </w:rPr>
              <w:t xml:space="preserve">Take into account the changes and comments provided for </w:t>
            </w:r>
            <w:hyperlink r:id="rId131" w:history="1">
              <w:r w:rsidRPr="001073A6">
                <w:rPr>
                  <w:rStyle w:val="Hyperlink"/>
                </w:rPr>
                <w:t>R4-2209701</w:t>
              </w:r>
            </w:hyperlink>
          </w:p>
          <w:p w14:paraId="4994D5CA" w14:textId="77777777" w:rsidR="00DC228D" w:rsidRPr="001073A6" w:rsidRDefault="003A3172" w:rsidP="00BA25B8">
            <w:pPr>
              <w:rPr>
                <w:color w:val="000000" w:themeColor="text1"/>
                <w:lang w:eastAsia="zh-CN"/>
              </w:rPr>
            </w:pPr>
            <w:r w:rsidRPr="001073A6">
              <w:rPr>
                <w:color w:val="000000" w:themeColor="text1"/>
                <w:lang w:eastAsia="zh-CN"/>
              </w:rPr>
              <w:t xml:space="preserve">And </w:t>
            </w:r>
            <w:hyperlink r:id="rId132" w:history="1">
              <w:r w:rsidRPr="001073A6">
                <w:rPr>
                  <w:rStyle w:val="Hyperlink"/>
                </w:rPr>
                <w:t>R4-2210176</w:t>
              </w:r>
            </w:hyperlink>
          </w:p>
        </w:tc>
      </w:tr>
      <w:tr w:rsidR="007923A3" w14:paraId="497BCBEB" w14:textId="77777777" w:rsidTr="00CF74F2">
        <w:tc>
          <w:tcPr>
            <w:tcW w:w="0" w:type="auto"/>
          </w:tcPr>
          <w:p w14:paraId="7289FB79" w14:textId="77777777" w:rsidR="007923A3" w:rsidRPr="001073A6" w:rsidRDefault="004258BC" w:rsidP="007923A3">
            <w:pPr>
              <w:rPr>
                <w:color w:val="0000FF"/>
                <w:u w:val="single"/>
              </w:rPr>
            </w:pPr>
            <w:hyperlink r:id="rId133" w:history="1">
              <w:r w:rsidR="007923A3" w:rsidRPr="001073A6">
                <w:rPr>
                  <w:rStyle w:val="Hyperlink"/>
                </w:rPr>
                <w:t>R4-2209701</w:t>
              </w:r>
            </w:hyperlink>
          </w:p>
          <w:p w14:paraId="328133F0" w14:textId="77777777" w:rsidR="007923A3" w:rsidRPr="001073A6" w:rsidRDefault="007923A3" w:rsidP="00DC228D"/>
        </w:tc>
        <w:tc>
          <w:tcPr>
            <w:tcW w:w="0" w:type="auto"/>
          </w:tcPr>
          <w:p w14:paraId="21B25615" w14:textId="77777777" w:rsidR="007923A3" w:rsidRPr="001073A6" w:rsidRDefault="007923A3" w:rsidP="007923A3">
            <w:pPr>
              <w:spacing w:after="120"/>
              <w:rPr>
                <w:lang w:val="en-US" w:eastAsia="zh-CN"/>
              </w:rPr>
            </w:pPr>
            <w:r w:rsidRPr="001073A6">
              <w:rPr>
                <w:rFonts w:eastAsiaTheme="minorEastAsia"/>
                <w:lang w:val="en-US" w:eastAsia="zh-CN"/>
              </w:rPr>
              <w:t>Draft CR Correction on timing requirements for RedCap UEs</w:t>
            </w:r>
          </w:p>
        </w:tc>
        <w:tc>
          <w:tcPr>
            <w:tcW w:w="0" w:type="auto"/>
          </w:tcPr>
          <w:p w14:paraId="519D1994" w14:textId="77777777" w:rsidR="007923A3" w:rsidRPr="001073A6" w:rsidRDefault="007923A3" w:rsidP="00F327C2">
            <w:pPr>
              <w:spacing w:after="120"/>
              <w:rPr>
                <w:lang w:val="en-US" w:eastAsia="zh-CN"/>
              </w:rPr>
            </w:pPr>
            <w:r w:rsidRPr="001073A6">
              <w:rPr>
                <w:rFonts w:eastAsiaTheme="minorEastAsia"/>
                <w:lang w:val="en-US" w:eastAsia="zh-CN"/>
              </w:rPr>
              <w:t>Nokia, Nokia Shanghai Bell</w:t>
            </w:r>
          </w:p>
        </w:tc>
        <w:tc>
          <w:tcPr>
            <w:tcW w:w="0" w:type="auto"/>
          </w:tcPr>
          <w:p w14:paraId="12EB1437" w14:textId="77777777" w:rsidR="007923A3" w:rsidRPr="001073A6" w:rsidRDefault="00832E46" w:rsidP="00F327C2">
            <w:pPr>
              <w:spacing w:after="120"/>
              <w:rPr>
                <w:color w:val="000000" w:themeColor="text1"/>
                <w:lang w:val="en-US" w:eastAsia="zh-CN"/>
              </w:rPr>
            </w:pPr>
            <w:r w:rsidRPr="001073A6">
              <w:rPr>
                <w:color w:val="000000" w:themeColor="text1"/>
                <w:lang w:val="en-US" w:eastAsia="zh-CN"/>
              </w:rPr>
              <w:t>Merged</w:t>
            </w:r>
          </w:p>
        </w:tc>
        <w:tc>
          <w:tcPr>
            <w:tcW w:w="0" w:type="auto"/>
          </w:tcPr>
          <w:p w14:paraId="5F734677" w14:textId="77777777" w:rsidR="007923A3" w:rsidRPr="001073A6" w:rsidRDefault="007923A3" w:rsidP="007923A3">
            <w:pPr>
              <w:rPr>
                <w:color w:val="0000FF"/>
                <w:u w:val="single"/>
              </w:rPr>
            </w:pPr>
            <w:r w:rsidRPr="001073A6">
              <w:rPr>
                <w:color w:val="000000" w:themeColor="text1"/>
                <w:lang w:val="en-US" w:eastAsia="zh-CN"/>
              </w:rPr>
              <w:t xml:space="preserve">Merged to </w:t>
            </w:r>
            <w:hyperlink r:id="rId134" w:history="1">
              <w:r w:rsidRPr="001073A6">
                <w:rPr>
                  <w:rStyle w:val="Hyperlink"/>
                </w:rPr>
                <w:t>R4-2208109</w:t>
              </w:r>
            </w:hyperlink>
          </w:p>
          <w:p w14:paraId="64631DD1" w14:textId="77777777" w:rsidR="007923A3" w:rsidRPr="001073A6" w:rsidRDefault="007923A3" w:rsidP="003A3172">
            <w:pPr>
              <w:rPr>
                <w:color w:val="000000" w:themeColor="text1"/>
                <w:lang w:val="en-US" w:eastAsia="zh-CN"/>
              </w:rPr>
            </w:pPr>
          </w:p>
        </w:tc>
      </w:tr>
      <w:tr w:rsidR="007923A3" w14:paraId="01A23339" w14:textId="77777777" w:rsidTr="00CF74F2">
        <w:tc>
          <w:tcPr>
            <w:tcW w:w="0" w:type="auto"/>
          </w:tcPr>
          <w:p w14:paraId="2D4ACCEA" w14:textId="77777777" w:rsidR="007923A3" w:rsidRPr="001073A6" w:rsidRDefault="004258BC" w:rsidP="007923A3">
            <w:pPr>
              <w:rPr>
                <w:color w:val="0000FF"/>
                <w:u w:val="single"/>
              </w:rPr>
            </w:pPr>
            <w:hyperlink r:id="rId135" w:history="1">
              <w:r w:rsidR="007923A3" w:rsidRPr="001073A6">
                <w:rPr>
                  <w:rStyle w:val="Hyperlink"/>
                </w:rPr>
                <w:t>R4-2210176</w:t>
              </w:r>
            </w:hyperlink>
          </w:p>
          <w:p w14:paraId="29A3FEFB" w14:textId="77777777" w:rsidR="007923A3" w:rsidRPr="001073A6" w:rsidRDefault="007923A3" w:rsidP="007923A3"/>
        </w:tc>
        <w:tc>
          <w:tcPr>
            <w:tcW w:w="0" w:type="auto"/>
          </w:tcPr>
          <w:p w14:paraId="1379B216" w14:textId="77777777" w:rsidR="007923A3" w:rsidRPr="001073A6" w:rsidRDefault="007923A3" w:rsidP="007923A3">
            <w:pPr>
              <w:spacing w:after="120"/>
              <w:rPr>
                <w:lang w:val="en-US" w:eastAsia="zh-CN"/>
              </w:rPr>
            </w:pPr>
            <w:r w:rsidRPr="001073A6">
              <w:rPr>
                <w:rFonts w:eastAsiaTheme="minorEastAsia"/>
                <w:lang w:val="en-US" w:eastAsia="zh-CN"/>
              </w:rPr>
              <w:t>Draft CR on UE transmit timing requirements in RedCap</w:t>
            </w:r>
          </w:p>
        </w:tc>
        <w:tc>
          <w:tcPr>
            <w:tcW w:w="0" w:type="auto"/>
          </w:tcPr>
          <w:p w14:paraId="3EB1B3BC" w14:textId="77777777" w:rsidR="007923A3" w:rsidRPr="001073A6" w:rsidRDefault="007923A3" w:rsidP="00F327C2">
            <w:pPr>
              <w:spacing w:after="120"/>
              <w:rPr>
                <w:lang w:val="en-US" w:eastAsia="zh-CN"/>
              </w:rPr>
            </w:pPr>
            <w:r w:rsidRPr="001073A6">
              <w:rPr>
                <w:lang w:val="en-US" w:eastAsia="zh-CN"/>
              </w:rPr>
              <w:t>Ericsson</w:t>
            </w:r>
          </w:p>
        </w:tc>
        <w:tc>
          <w:tcPr>
            <w:tcW w:w="0" w:type="auto"/>
          </w:tcPr>
          <w:p w14:paraId="4249008C" w14:textId="77777777" w:rsidR="007923A3" w:rsidRPr="001073A6" w:rsidRDefault="00832E46" w:rsidP="00F327C2">
            <w:pPr>
              <w:spacing w:after="120"/>
              <w:rPr>
                <w:color w:val="000000" w:themeColor="text1"/>
                <w:lang w:val="en-US" w:eastAsia="zh-CN"/>
              </w:rPr>
            </w:pPr>
            <w:r w:rsidRPr="001073A6">
              <w:rPr>
                <w:color w:val="000000" w:themeColor="text1"/>
                <w:lang w:val="en-US" w:eastAsia="zh-CN"/>
              </w:rPr>
              <w:t>Merged</w:t>
            </w:r>
          </w:p>
        </w:tc>
        <w:tc>
          <w:tcPr>
            <w:tcW w:w="0" w:type="auto"/>
          </w:tcPr>
          <w:p w14:paraId="05A6DF1E" w14:textId="77777777" w:rsidR="007923A3" w:rsidRPr="001073A6" w:rsidRDefault="007923A3" w:rsidP="007923A3">
            <w:pPr>
              <w:rPr>
                <w:color w:val="0000FF"/>
                <w:u w:val="single"/>
              </w:rPr>
            </w:pPr>
            <w:r w:rsidRPr="001073A6">
              <w:rPr>
                <w:color w:val="000000" w:themeColor="text1"/>
                <w:lang w:val="en-US" w:eastAsia="zh-CN"/>
              </w:rPr>
              <w:t xml:space="preserve">Merged to </w:t>
            </w:r>
            <w:hyperlink r:id="rId136" w:history="1">
              <w:r w:rsidRPr="001073A6">
                <w:rPr>
                  <w:rStyle w:val="Hyperlink"/>
                </w:rPr>
                <w:t>R4-2208109</w:t>
              </w:r>
            </w:hyperlink>
          </w:p>
          <w:p w14:paraId="6DCA36B8" w14:textId="77777777" w:rsidR="007923A3" w:rsidRPr="001073A6" w:rsidRDefault="007923A3" w:rsidP="007923A3">
            <w:pPr>
              <w:rPr>
                <w:color w:val="000000" w:themeColor="text1"/>
                <w:lang w:val="en-US" w:eastAsia="zh-CN"/>
              </w:rPr>
            </w:pPr>
          </w:p>
        </w:tc>
      </w:tr>
      <w:tr w:rsidR="00D65FAE" w14:paraId="608E9F81" w14:textId="77777777" w:rsidTr="00CF74F2">
        <w:tc>
          <w:tcPr>
            <w:tcW w:w="0" w:type="auto"/>
          </w:tcPr>
          <w:p w14:paraId="4693C748" w14:textId="77777777" w:rsidR="00F41FAF" w:rsidRPr="001073A6" w:rsidRDefault="004258BC" w:rsidP="00F41FAF">
            <w:pPr>
              <w:rPr>
                <w:color w:val="0000FF"/>
                <w:u w:val="single"/>
              </w:rPr>
            </w:pPr>
            <w:hyperlink r:id="rId137" w:history="1">
              <w:r w:rsidR="00F41FAF" w:rsidRPr="001073A6">
                <w:rPr>
                  <w:rStyle w:val="Hyperlink"/>
                </w:rPr>
                <w:t>R4-2208394</w:t>
              </w:r>
            </w:hyperlink>
          </w:p>
          <w:p w14:paraId="2E50EA21" w14:textId="77777777" w:rsidR="00D65FAE" w:rsidRPr="001073A6" w:rsidRDefault="00D65FAE" w:rsidP="007923A3"/>
        </w:tc>
        <w:tc>
          <w:tcPr>
            <w:tcW w:w="0" w:type="auto"/>
          </w:tcPr>
          <w:p w14:paraId="7132B22D" w14:textId="77777777" w:rsidR="00D65FAE" w:rsidRPr="001073A6" w:rsidRDefault="00F41FAF" w:rsidP="007923A3">
            <w:pPr>
              <w:spacing w:after="120"/>
              <w:rPr>
                <w:lang w:val="en-US" w:eastAsia="zh-CN"/>
              </w:rPr>
            </w:pPr>
            <w:r w:rsidRPr="001073A6">
              <w:rPr>
                <w:rFonts w:eastAsiaTheme="minorEastAsia"/>
                <w:lang w:val="en-US" w:eastAsia="zh-CN"/>
              </w:rPr>
              <w:t>Draft CR to 38.133 introducing RedCap requirements on active BWP switch delay, active TCI state switching delay and UE specific CBW change</w:t>
            </w:r>
          </w:p>
        </w:tc>
        <w:tc>
          <w:tcPr>
            <w:tcW w:w="0" w:type="auto"/>
          </w:tcPr>
          <w:p w14:paraId="40EA5F69" w14:textId="77777777" w:rsidR="00D65FAE" w:rsidRPr="001073A6" w:rsidRDefault="00F41FAF" w:rsidP="00F327C2">
            <w:pPr>
              <w:spacing w:after="120"/>
              <w:rPr>
                <w:lang w:val="en-US" w:eastAsia="zh-CN"/>
              </w:rPr>
            </w:pPr>
            <w:r w:rsidRPr="001073A6">
              <w:rPr>
                <w:lang w:val="en-US" w:eastAsia="zh-CN"/>
              </w:rPr>
              <w:t>CMCC</w:t>
            </w:r>
          </w:p>
        </w:tc>
        <w:tc>
          <w:tcPr>
            <w:tcW w:w="0" w:type="auto"/>
          </w:tcPr>
          <w:p w14:paraId="7A5B0ABE" w14:textId="77777777" w:rsidR="00D65FAE" w:rsidRPr="001073A6" w:rsidRDefault="00F41FAF"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11B825CB" w14:textId="77777777" w:rsidR="00D65FAE" w:rsidRPr="001073A6" w:rsidRDefault="00D65FAE" w:rsidP="007923A3">
            <w:pPr>
              <w:rPr>
                <w:color w:val="000000" w:themeColor="text1"/>
                <w:lang w:val="en-US" w:eastAsia="zh-CN"/>
              </w:rPr>
            </w:pPr>
          </w:p>
        </w:tc>
      </w:tr>
      <w:tr w:rsidR="00F41FAF" w14:paraId="5D138D52" w14:textId="77777777" w:rsidTr="00CF74F2">
        <w:tc>
          <w:tcPr>
            <w:tcW w:w="0" w:type="auto"/>
          </w:tcPr>
          <w:p w14:paraId="5A8A11FF" w14:textId="77777777" w:rsidR="00F41FAF" w:rsidRPr="001073A6" w:rsidRDefault="004258BC" w:rsidP="00F41FAF">
            <w:hyperlink r:id="rId138" w:history="1">
              <w:r w:rsidR="00F41FAF" w:rsidRPr="001073A6">
                <w:rPr>
                  <w:rStyle w:val="Hyperlink"/>
                </w:rPr>
                <w:t>R4-2209910</w:t>
              </w:r>
            </w:hyperlink>
          </w:p>
        </w:tc>
        <w:tc>
          <w:tcPr>
            <w:tcW w:w="0" w:type="auto"/>
          </w:tcPr>
          <w:p w14:paraId="7DE14052" w14:textId="77777777" w:rsidR="00F41FAF" w:rsidRPr="001073A6" w:rsidRDefault="00F41FAF" w:rsidP="007923A3">
            <w:pPr>
              <w:spacing w:after="120"/>
              <w:rPr>
                <w:lang w:val="en-US" w:eastAsia="zh-CN"/>
              </w:rPr>
            </w:pPr>
            <w:r w:rsidRPr="001073A6">
              <w:rPr>
                <w:rFonts w:eastAsiaTheme="minorEastAsia"/>
                <w:lang w:val="en-US" w:eastAsia="zh-CN"/>
              </w:rPr>
              <w:t>Draft CR on uplink spatial relation requirements for RedCap for TS 38.133</w:t>
            </w:r>
          </w:p>
        </w:tc>
        <w:tc>
          <w:tcPr>
            <w:tcW w:w="0" w:type="auto"/>
          </w:tcPr>
          <w:p w14:paraId="456D7E14" w14:textId="77777777" w:rsidR="00F41FAF" w:rsidRPr="001073A6" w:rsidRDefault="00F41FAF" w:rsidP="00F327C2">
            <w:pPr>
              <w:spacing w:after="120"/>
              <w:rPr>
                <w:lang w:val="en-US" w:eastAsia="zh-CN"/>
              </w:rPr>
            </w:pPr>
            <w:r w:rsidRPr="001073A6">
              <w:rPr>
                <w:lang w:val="en-US" w:eastAsia="zh-CN"/>
              </w:rPr>
              <w:t>Ericsson</w:t>
            </w:r>
          </w:p>
        </w:tc>
        <w:tc>
          <w:tcPr>
            <w:tcW w:w="0" w:type="auto"/>
          </w:tcPr>
          <w:p w14:paraId="148A9B83" w14:textId="77777777" w:rsidR="00F41FAF" w:rsidRPr="001073A6" w:rsidRDefault="00F41FAF"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247CA6B1" w14:textId="77777777" w:rsidR="00F41FAF" w:rsidRPr="001073A6" w:rsidRDefault="00F41FAF" w:rsidP="007923A3">
            <w:pPr>
              <w:rPr>
                <w:color w:val="000000" w:themeColor="text1"/>
                <w:lang w:val="en-US" w:eastAsia="zh-CN"/>
              </w:rPr>
            </w:pPr>
          </w:p>
        </w:tc>
      </w:tr>
      <w:tr w:rsidR="00F41FAF" w14:paraId="7878B609" w14:textId="77777777" w:rsidTr="00CF74F2">
        <w:tc>
          <w:tcPr>
            <w:tcW w:w="0" w:type="auto"/>
          </w:tcPr>
          <w:p w14:paraId="52216565" w14:textId="77777777" w:rsidR="00641D9B" w:rsidRPr="001073A6" w:rsidRDefault="004258BC" w:rsidP="00641D9B">
            <w:pPr>
              <w:rPr>
                <w:color w:val="0000FF"/>
                <w:u w:val="single"/>
              </w:rPr>
            </w:pPr>
            <w:hyperlink r:id="rId139" w:history="1">
              <w:r w:rsidR="00641D9B" w:rsidRPr="001073A6">
                <w:rPr>
                  <w:rStyle w:val="Hyperlink"/>
                </w:rPr>
                <w:t>R4-2209770</w:t>
              </w:r>
            </w:hyperlink>
          </w:p>
          <w:p w14:paraId="663BAF07" w14:textId="77777777" w:rsidR="00F41FAF" w:rsidRPr="001073A6" w:rsidRDefault="00F41FAF" w:rsidP="00F41FAF"/>
        </w:tc>
        <w:tc>
          <w:tcPr>
            <w:tcW w:w="0" w:type="auto"/>
          </w:tcPr>
          <w:p w14:paraId="1AB6897F" w14:textId="77777777" w:rsidR="00F41FAF" w:rsidRPr="001073A6" w:rsidRDefault="00641D9B" w:rsidP="00BD3377">
            <w:pPr>
              <w:spacing w:after="120"/>
              <w:jc w:val="center"/>
              <w:rPr>
                <w:lang w:val="en-US" w:eastAsia="zh-CN"/>
              </w:rPr>
            </w:pPr>
            <w:r w:rsidRPr="001073A6">
              <w:rPr>
                <w:rFonts w:eastAsiaTheme="minorEastAsia"/>
                <w:lang w:val="en-US" w:eastAsia="zh-CN"/>
              </w:rPr>
              <w:t>DraftCR on reduced capability Ues for RLM for RedCap</w:t>
            </w:r>
          </w:p>
        </w:tc>
        <w:tc>
          <w:tcPr>
            <w:tcW w:w="0" w:type="auto"/>
          </w:tcPr>
          <w:p w14:paraId="67C57A77" w14:textId="77777777" w:rsidR="00F41FAF" w:rsidRPr="001073A6" w:rsidRDefault="00641D9B" w:rsidP="00F327C2">
            <w:pPr>
              <w:spacing w:after="120"/>
              <w:rPr>
                <w:lang w:val="en-US" w:eastAsia="zh-CN"/>
              </w:rPr>
            </w:pPr>
            <w:r w:rsidRPr="001073A6">
              <w:rPr>
                <w:rFonts w:eastAsiaTheme="minorEastAsia"/>
                <w:lang w:val="en-US" w:eastAsia="zh-CN"/>
              </w:rPr>
              <w:t>MediaTek inc.</w:t>
            </w:r>
          </w:p>
        </w:tc>
        <w:tc>
          <w:tcPr>
            <w:tcW w:w="0" w:type="auto"/>
          </w:tcPr>
          <w:p w14:paraId="1DF82350" w14:textId="77777777" w:rsidR="00F41FAF" w:rsidRPr="001073A6" w:rsidRDefault="00641D9B" w:rsidP="00F327C2">
            <w:pPr>
              <w:spacing w:after="120"/>
              <w:rPr>
                <w:color w:val="000000" w:themeColor="text1"/>
                <w:lang w:val="en-US" w:eastAsia="zh-CN"/>
              </w:rPr>
            </w:pPr>
            <w:r w:rsidRPr="001073A6">
              <w:rPr>
                <w:color w:val="000000" w:themeColor="text1"/>
                <w:lang w:val="en-US" w:eastAsia="zh-CN"/>
              </w:rPr>
              <w:t>Revised</w:t>
            </w:r>
          </w:p>
        </w:tc>
        <w:tc>
          <w:tcPr>
            <w:tcW w:w="0" w:type="auto"/>
          </w:tcPr>
          <w:p w14:paraId="536F861C" w14:textId="77777777" w:rsidR="00F41FAF" w:rsidRPr="001073A6" w:rsidRDefault="00641D9B" w:rsidP="007923A3">
            <w:pPr>
              <w:rPr>
                <w:color w:val="000000" w:themeColor="text1"/>
                <w:lang w:val="en-US" w:eastAsia="zh-CN"/>
              </w:rPr>
            </w:pPr>
            <w:r w:rsidRPr="001073A6">
              <w:rPr>
                <w:rFonts w:eastAsiaTheme="minorEastAsia"/>
                <w:lang w:val="en-US" w:eastAsia="zh-CN"/>
              </w:rPr>
              <w:t>The new changes in the CR should be based on Big CR which was endorsed at last meeting with revision mark. Without revision marks for the additional changes, it is difficult for companies to see the new changes.</w:t>
            </w:r>
          </w:p>
        </w:tc>
      </w:tr>
      <w:tr w:rsidR="00641D9B" w14:paraId="06CE752F" w14:textId="77777777" w:rsidTr="00CF74F2">
        <w:tc>
          <w:tcPr>
            <w:tcW w:w="0" w:type="auto"/>
          </w:tcPr>
          <w:p w14:paraId="49EC7D9E" w14:textId="77777777" w:rsidR="00641D9B" w:rsidRPr="001073A6" w:rsidRDefault="004258BC" w:rsidP="00641D9B">
            <w:pPr>
              <w:rPr>
                <w:color w:val="0000FF"/>
                <w:u w:val="single"/>
              </w:rPr>
            </w:pPr>
            <w:hyperlink r:id="rId140" w:history="1">
              <w:r w:rsidR="00641D9B" w:rsidRPr="001073A6">
                <w:rPr>
                  <w:rStyle w:val="Hyperlink"/>
                </w:rPr>
                <w:t>R4-2209046</w:t>
              </w:r>
            </w:hyperlink>
          </w:p>
          <w:p w14:paraId="109BE41A" w14:textId="77777777" w:rsidR="00641D9B" w:rsidRPr="001073A6" w:rsidRDefault="00641D9B" w:rsidP="00641D9B"/>
        </w:tc>
        <w:tc>
          <w:tcPr>
            <w:tcW w:w="0" w:type="auto"/>
          </w:tcPr>
          <w:p w14:paraId="478A7AC8" w14:textId="77777777" w:rsidR="00641D9B" w:rsidRPr="001073A6" w:rsidRDefault="00641D9B" w:rsidP="00BD3377">
            <w:pPr>
              <w:spacing w:after="120"/>
              <w:rPr>
                <w:lang w:val="en-US" w:eastAsia="zh-CN"/>
              </w:rPr>
            </w:pPr>
            <w:r w:rsidRPr="001073A6">
              <w:rPr>
                <w:rFonts w:eastAsiaTheme="minorEastAsia"/>
                <w:lang w:val="en-US" w:eastAsia="zh-CN"/>
              </w:rPr>
              <w:t xml:space="preserve"> Draft CR to TS 38.133 Signalling characteristics for RedCap</w:t>
            </w:r>
          </w:p>
        </w:tc>
        <w:tc>
          <w:tcPr>
            <w:tcW w:w="0" w:type="auto"/>
          </w:tcPr>
          <w:p w14:paraId="2695337C" w14:textId="77777777" w:rsidR="00641D9B" w:rsidRPr="001073A6" w:rsidRDefault="00641D9B" w:rsidP="00641D9B">
            <w:pPr>
              <w:spacing w:after="120"/>
              <w:rPr>
                <w:lang w:val="en-US" w:eastAsia="zh-CN"/>
              </w:rPr>
            </w:pPr>
            <w:r w:rsidRPr="001073A6">
              <w:rPr>
                <w:rFonts w:eastAsiaTheme="minorEastAsia"/>
                <w:lang w:val="en-US" w:eastAsia="zh-CN"/>
              </w:rPr>
              <w:t>Nokia, Nokia Shanghai Bell</w:t>
            </w:r>
          </w:p>
        </w:tc>
        <w:tc>
          <w:tcPr>
            <w:tcW w:w="0" w:type="auto"/>
          </w:tcPr>
          <w:p w14:paraId="44E4D3F2" w14:textId="77777777" w:rsidR="00641D9B" w:rsidRPr="001073A6" w:rsidRDefault="00832E46" w:rsidP="00641D9B">
            <w:pPr>
              <w:spacing w:after="120"/>
              <w:rPr>
                <w:color w:val="000000" w:themeColor="text1"/>
                <w:lang w:val="en-US" w:eastAsia="zh-CN"/>
              </w:rPr>
            </w:pPr>
            <w:r w:rsidRPr="001073A6">
              <w:rPr>
                <w:color w:val="000000" w:themeColor="text1"/>
                <w:lang w:val="en-US" w:eastAsia="zh-CN"/>
              </w:rPr>
              <w:t>Merged</w:t>
            </w:r>
          </w:p>
        </w:tc>
        <w:tc>
          <w:tcPr>
            <w:tcW w:w="0" w:type="auto"/>
          </w:tcPr>
          <w:p w14:paraId="19A3B1B9" w14:textId="77777777" w:rsidR="00641D9B" w:rsidRPr="001073A6" w:rsidRDefault="00641D9B" w:rsidP="00641D9B">
            <w:pPr>
              <w:rPr>
                <w:color w:val="0000FF"/>
                <w:u w:val="single"/>
              </w:rPr>
            </w:pPr>
            <w:r w:rsidRPr="001073A6">
              <w:rPr>
                <w:lang w:val="en-US" w:eastAsia="zh-CN"/>
              </w:rPr>
              <w:t xml:space="preserve">Merged to </w:t>
            </w:r>
            <w:hyperlink r:id="rId141" w:history="1">
              <w:r w:rsidRPr="001073A6">
                <w:rPr>
                  <w:rStyle w:val="Hyperlink"/>
                </w:rPr>
                <w:t>R4-2209770</w:t>
              </w:r>
            </w:hyperlink>
          </w:p>
          <w:p w14:paraId="37E5D2A2" w14:textId="77777777" w:rsidR="00641D9B" w:rsidRPr="001073A6" w:rsidRDefault="00641D9B" w:rsidP="00641D9B">
            <w:pPr>
              <w:rPr>
                <w:lang w:val="en-US" w:eastAsia="zh-CN"/>
              </w:rPr>
            </w:pPr>
            <w:r w:rsidRPr="001073A6">
              <w:rPr>
                <w:lang w:val="en-US" w:eastAsia="zh-CN"/>
              </w:rPr>
              <w:t xml:space="preserve"> </w:t>
            </w:r>
          </w:p>
        </w:tc>
      </w:tr>
      <w:tr w:rsidR="00641D9B" w14:paraId="59DE1E29" w14:textId="77777777" w:rsidTr="00CF74F2">
        <w:tc>
          <w:tcPr>
            <w:tcW w:w="0" w:type="auto"/>
          </w:tcPr>
          <w:p w14:paraId="397247DE" w14:textId="77777777" w:rsidR="004A40BF" w:rsidRPr="001073A6" w:rsidRDefault="004258BC" w:rsidP="004A40BF">
            <w:pPr>
              <w:rPr>
                <w:color w:val="0000FF"/>
                <w:u w:val="single"/>
              </w:rPr>
            </w:pPr>
            <w:hyperlink r:id="rId142" w:history="1">
              <w:r w:rsidR="004A40BF" w:rsidRPr="001073A6">
                <w:rPr>
                  <w:rStyle w:val="Hyperlink"/>
                </w:rPr>
                <w:t>R4-2209445</w:t>
              </w:r>
            </w:hyperlink>
          </w:p>
          <w:p w14:paraId="703BE789" w14:textId="77777777" w:rsidR="00641D9B" w:rsidRPr="001073A6" w:rsidRDefault="00641D9B" w:rsidP="00641D9B"/>
        </w:tc>
        <w:tc>
          <w:tcPr>
            <w:tcW w:w="0" w:type="auto"/>
          </w:tcPr>
          <w:p w14:paraId="452E7572" w14:textId="77777777" w:rsidR="00641D9B" w:rsidRPr="001073A6" w:rsidRDefault="004A40BF" w:rsidP="00641D9B">
            <w:pPr>
              <w:spacing w:after="120"/>
              <w:rPr>
                <w:lang w:val="en-US" w:eastAsia="zh-CN"/>
              </w:rPr>
            </w:pPr>
            <w:r w:rsidRPr="001073A6">
              <w:rPr>
                <w:rFonts w:eastAsiaTheme="minorEastAsia"/>
                <w:lang w:val="en-US" w:eastAsia="zh-CN"/>
              </w:rPr>
              <w:t>draftCR on inter-RAT NR measurement for RedCap</w:t>
            </w:r>
          </w:p>
        </w:tc>
        <w:tc>
          <w:tcPr>
            <w:tcW w:w="0" w:type="auto"/>
          </w:tcPr>
          <w:p w14:paraId="225C67DD" w14:textId="77777777" w:rsidR="00641D9B" w:rsidRPr="001073A6" w:rsidRDefault="004A40BF" w:rsidP="00641D9B">
            <w:pPr>
              <w:spacing w:after="120"/>
              <w:rPr>
                <w:lang w:val="en-US" w:eastAsia="zh-CN"/>
              </w:rPr>
            </w:pPr>
            <w:r w:rsidRPr="001073A6">
              <w:rPr>
                <w:rFonts w:eastAsiaTheme="minorEastAsia"/>
                <w:lang w:val="en-US" w:eastAsia="zh-CN"/>
              </w:rPr>
              <w:t>Ericsson</w:t>
            </w:r>
          </w:p>
        </w:tc>
        <w:tc>
          <w:tcPr>
            <w:tcW w:w="0" w:type="auto"/>
          </w:tcPr>
          <w:p w14:paraId="4E094DC5" w14:textId="77777777" w:rsidR="00641D9B" w:rsidRPr="001073A6" w:rsidRDefault="004A40BF" w:rsidP="00641D9B">
            <w:pPr>
              <w:spacing w:after="120"/>
              <w:rPr>
                <w:color w:val="000000" w:themeColor="text1"/>
                <w:lang w:val="en-US" w:eastAsia="zh-CN"/>
              </w:rPr>
            </w:pPr>
            <w:r w:rsidRPr="001073A6">
              <w:rPr>
                <w:color w:val="000000" w:themeColor="text1"/>
                <w:lang w:val="en-US" w:eastAsia="zh-CN"/>
              </w:rPr>
              <w:t>Revised</w:t>
            </w:r>
          </w:p>
        </w:tc>
        <w:tc>
          <w:tcPr>
            <w:tcW w:w="0" w:type="auto"/>
          </w:tcPr>
          <w:p w14:paraId="55F95927" w14:textId="77777777" w:rsidR="00641D9B" w:rsidRPr="001073A6" w:rsidRDefault="00641D9B" w:rsidP="00641D9B">
            <w:pPr>
              <w:rPr>
                <w:lang w:val="en-US" w:eastAsia="zh-CN"/>
              </w:rPr>
            </w:pPr>
          </w:p>
        </w:tc>
      </w:tr>
      <w:tr w:rsidR="004A40BF" w14:paraId="5E6A3C36" w14:textId="77777777" w:rsidTr="00CF74F2">
        <w:tc>
          <w:tcPr>
            <w:tcW w:w="0" w:type="auto"/>
          </w:tcPr>
          <w:p w14:paraId="3937E170" w14:textId="77777777" w:rsidR="008F12EF" w:rsidRPr="001073A6" w:rsidRDefault="004258BC" w:rsidP="008F12EF">
            <w:pPr>
              <w:rPr>
                <w:color w:val="0000FF"/>
                <w:u w:val="single"/>
              </w:rPr>
            </w:pPr>
            <w:hyperlink r:id="rId143" w:history="1">
              <w:r w:rsidR="008F12EF" w:rsidRPr="001073A6">
                <w:rPr>
                  <w:rStyle w:val="Hyperlink"/>
                </w:rPr>
                <w:t>R4-2209771</w:t>
              </w:r>
            </w:hyperlink>
          </w:p>
          <w:p w14:paraId="2FD057A9" w14:textId="77777777" w:rsidR="004A40BF" w:rsidRPr="001073A6" w:rsidRDefault="004A40BF" w:rsidP="004A40BF"/>
        </w:tc>
        <w:tc>
          <w:tcPr>
            <w:tcW w:w="0" w:type="auto"/>
          </w:tcPr>
          <w:p w14:paraId="66BFBD4B" w14:textId="77777777" w:rsidR="004A40BF" w:rsidRPr="001073A6" w:rsidRDefault="008F12EF" w:rsidP="004A40BF">
            <w:pPr>
              <w:spacing w:after="120"/>
              <w:rPr>
                <w:lang w:val="en-US" w:eastAsia="zh-CN"/>
              </w:rPr>
            </w:pPr>
            <w:r w:rsidRPr="001073A6">
              <w:rPr>
                <w:rFonts w:eastAsiaTheme="minorEastAsia"/>
                <w:lang w:val="en-US" w:eastAsia="zh-CN"/>
              </w:rPr>
              <w:t>DraftCR on reduced capability Ues for general measurements and intra-frequency</w:t>
            </w:r>
          </w:p>
        </w:tc>
        <w:tc>
          <w:tcPr>
            <w:tcW w:w="0" w:type="auto"/>
          </w:tcPr>
          <w:p w14:paraId="64CDCA59" w14:textId="77777777" w:rsidR="004A40BF" w:rsidRPr="001073A6" w:rsidRDefault="008F12EF" w:rsidP="004A40BF">
            <w:pPr>
              <w:spacing w:after="120"/>
              <w:rPr>
                <w:lang w:val="en-US" w:eastAsia="zh-CN"/>
              </w:rPr>
            </w:pPr>
            <w:r w:rsidRPr="001073A6">
              <w:rPr>
                <w:rFonts w:eastAsiaTheme="minorEastAsia"/>
                <w:lang w:val="en-US" w:eastAsia="zh-CN"/>
              </w:rPr>
              <w:t>MediaTek inc.</w:t>
            </w:r>
          </w:p>
        </w:tc>
        <w:tc>
          <w:tcPr>
            <w:tcW w:w="0" w:type="auto"/>
          </w:tcPr>
          <w:p w14:paraId="45D8ABF2" w14:textId="77777777" w:rsidR="004A40BF" w:rsidRPr="001073A6" w:rsidRDefault="008F12EF" w:rsidP="004A40BF">
            <w:pPr>
              <w:spacing w:after="120"/>
              <w:rPr>
                <w:color w:val="000000" w:themeColor="text1"/>
                <w:lang w:val="en-US" w:eastAsia="zh-CN"/>
              </w:rPr>
            </w:pPr>
            <w:r w:rsidRPr="001073A6">
              <w:rPr>
                <w:color w:val="000000" w:themeColor="text1"/>
                <w:lang w:val="en-US" w:eastAsia="zh-CN"/>
              </w:rPr>
              <w:t>Revised</w:t>
            </w:r>
          </w:p>
        </w:tc>
        <w:tc>
          <w:tcPr>
            <w:tcW w:w="0" w:type="auto"/>
          </w:tcPr>
          <w:p w14:paraId="2449472C" w14:textId="77777777" w:rsidR="008F12EF" w:rsidRPr="001073A6" w:rsidRDefault="008F12EF" w:rsidP="008F12EF">
            <w:pPr>
              <w:rPr>
                <w:color w:val="0000FF"/>
                <w:u w:val="single"/>
              </w:rPr>
            </w:pPr>
            <w:r w:rsidRPr="001073A6">
              <w:rPr>
                <w:lang w:val="en-US" w:eastAsia="zh-CN"/>
              </w:rPr>
              <w:t xml:space="preserve">Take into account the changes in </w:t>
            </w:r>
            <w:hyperlink r:id="rId144" w:history="1">
              <w:r w:rsidRPr="001073A6">
                <w:rPr>
                  <w:rStyle w:val="Hyperlink"/>
                </w:rPr>
                <w:t>R4-2209040</w:t>
              </w:r>
            </w:hyperlink>
          </w:p>
          <w:p w14:paraId="2A3C17CF" w14:textId="77777777" w:rsidR="004A40BF" w:rsidRPr="001073A6" w:rsidRDefault="004A40BF" w:rsidP="00BD3377">
            <w:pPr>
              <w:jc w:val="center"/>
              <w:rPr>
                <w:lang w:val="en-US" w:eastAsia="zh-CN"/>
              </w:rPr>
            </w:pPr>
          </w:p>
        </w:tc>
      </w:tr>
      <w:tr w:rsidR="008F12EF" w14:paraId="15D77C98" w14:textId="77777777" w:rsidTr="00CF74F2">
        <w:tc>
          <w:tcPr>
            <w:tcW w:w="0" w:type="auto"/>
          </w:tcPr>
          <w:p w14:paraId="2C94BF8E" w14:textId="77777777" w:rsidR="008F12EF" w:rsidRPr="001073A6" w:rsidRDefault="004258BC" w:rsidP="008F12EF">
            <w:pPr>
              <w:rPr>
                <w:color w:val="0000FF"/>
                <w:u w:val="single"/>
              </w:rPr>
            </w:pPr>
            <w:hyperlink r:id="rId145" w:history="1">
              <w:r w:rsidR="008F12EF" w:rsidRPr="001073A6">
                <w:rPr>
                  <w:rStyle w:val="Hyperlink"/>
                </w:rPr>
                <w:t>R4-2209772</w:t>
              </w:r>
            </w:hyperlink>
          </w:p>
          <w:p w14:paraId="61857F8E" w14:textId="77777777" w:rsidR="008F12EF" w:rsidRPr="001073A6" w:rsidRDefault="008F12EF" w:rsidP="008F12EF"/>
        </w:tc>
        <w:tc>
          <w:tcPr>
            <w:tcW w:w="0" w:type="auto"/>
          </w:tcPr>
          <w:p w14:paraId="597B43AD" w14:textId="77777777" w:rsidR="008F12EF" w:rsidRPr="001073A6" w:rsidRDefault="008F12EF" w:rsidP="008F12EF">
            <w:pPr>
              <w:spacing w:after="120"/>
              <w:rPr>
                <w:lang w:val="en-US" w:eastAsia="zh-CN"/>
              </w:rPr>
            </w:pPr>
            <w:r w:rsidRPr="001073A6">
              <w:rPr>
                <w:rFonts w:eastAsiaTheme="minorEastAsia"/>
                <w:lang w:val="en-US" w:eastAsia="zh-CN"/>
              </w:rPr>
              <w:t>DraftCR on reduced capability Ues for inter-frequency and inter-RAT measurements</w:t>
            </w:r>
          </w:p>
        </w:tc>
        <w:tc>
          <w:tcPr>
            <w:tcW w:w="0" w:type="auto"/>
          </w:tcPr>
          <w:p w14:paraId="68E01C90" w14:textId="77777777" w:rsidR="008F12EF" w:rsidRPr="001073A6" w:rsidRDefault="008F12EF" w:rsidP="008F12EF">
            <w:pPr>
              <w:spacing w:after="120"/>
              <w:rPr>
                <w:lang w:val="en-US" w:eastAsia="zh-CN"/>
              </w:rPr>
            </w:pPr>
            <w:r w:rsidRPr="001073A6">
              <w:rPr>
                <w:rFonts w:eastAsiaTheme="minorEastAsia"/>
                <w:lang w:val="en-US" w:eastAsia="zh-CN"/>
              </w:rPr>
              <w:t>MediaTek inc.</w:t>
            </w:r>
          </w:p>
        </w:tc>
        <w:tc>
          <w:tcPr>
            <w:tcW w:w="0" w:type="auto"/>
          </w:tcPr>
          <w:p w14:paraId="78B49C8C" w14:textId="77777777" w:rsidR="008F12EF" w:rsidRPr="001073A6" w:rsidRDefault="008F12EF" w:rsidP="008F12EF">
            <w:pPr>
              <w:spacing w:after="120"/>
              <w:rPr>
                <w:color w:val="000000" w:themeColor="text1"/>
                <w:lang w:val="en-US" w:eastAsia="zh-CN"/>
              </w:rPr>
            </w:pPr>
            <w:r w:rsidRPr="001073A6">
              <w:rPr>
                <w:color w:val="000000" w:themeColor="text1"/>
                <w:lang w:val="en-US" w:eastAsia="zh-CN"/>
              </w:rPr>
              <w:t>Revised</w:t>
            </w:r>
          </w:p>
        </w:tc>
        <w:tc>
          <w:tcPr>
            <w:tcW w:w="0" w:type="auto"/>
          </w:tcPr>
          <w:p w14:paraId="43E697B4" w14:textId="77777777" w:rsidR="008F12EF" w:rsidRPr="001073A6" w:rsidRDefault="008F12EF" w:rsidP="008F12EF">
            <w:pPr>
              <w:rPr>
                <w:color w:val="0000FF"/>
                <w:u w:val="single"/>
              </w:rPr>
            </w:pPr>
            <w:r w:rsidRPr="001073A6">
              <w:rPr>
                <w:lang w:val="en-US" w:eastAsia="zh-CN"/>
              </w:rPr>
              <w:t xml:space="preserve">Take into account the changes in </w:t>
            </w:r>
            <w:hyperlink r:id="rId146" w:history="1">
              <w:r w:rsidRPr="001073A6">
                <w:rPr>
                  <w:rStyle w:val="Hyperlink"/>
                </w:rPr>
                <w:t>R4-2209040</w:t>
              </w:r>
            </w:hyperlink>
            <w:r w:rsidR="00862601" w:rsidRPr="001073A6">
              <w:rPr>
                <w:rStyle w:val="Hyperlink"/>
              </w:rPr>
              <w:t xml:space="preserve"> as per worksplit.</w:t>
            </w:r>
          </w:p>
          <w:p w14:paraId="00569D26" w14:textId="77777777" w:rsidR="008F12EF" w:rsidRPr="001073A6" w:rsidRDefault="008F12EF" w:rsidP="008F12EF">
            <w:pPr>
              <w:jc w:val="center"/>
              <w:rPr>
                <w:lang w:val="en-US" w:eastAsia="zh-CN"/>
              </w:rPr>
            </w:pPr>
          </w:p>
        </w:tc>
      </w:tr>
      <w:tr w:rsidR="008F12EF" w14:paraId="715D1659" w14:textId="77777777" w:rsidTr="00CF74F2">
        <w:tc>
          <w:tcPr>
            <w:tcW w:w="0" w:type="auto"/>
          </w:tcPr>
          <w:p w14:paraId="06D39922" w14:textId="77777777" w:rsidR="008F12EF" w:rsidRPr="001073A6" w:rsidRDefault="004258BC" w:rsidP="008F12EF">
            <w:pPr>
              <w:rPr>
                <w:color w:val="0000FF"/>
                <w:u w:val="single"/>
              </w:rPr>
            </w:pPr>
            <w:hyperlink r:id="rId147" w:history="1">
              <w:r w:rsidR="008F12EF" w:rsidRPr="001073A6">
                <w:rPr>
                  <w:rStyle w:val="Hyperlink"/>
                </w:rPr>
                <w:t>R4-2209040</w:t>
              </w:r>
            </w:hyperlink>
          </w:p>
          <w:p w14:paraId="7EA65AE3" w14:textId="77777777" w:rsidR="008F12EF" w:rsidRPr="001073A6" w:rsidRDefault="008F12EF" w:rsidP="008F12EF"/>
        </w:tc>
        <w:tc>
          <w:tcPr>
            <w:tcW w:w="0" w:type="auto"/>
          </w:tcPr>
          <w:p w14:paraId="4EF9A8F0" w14:textId="77777777" w:rsidR="008F12EF" w:rsidRPr="001073A6" w:rsidRDefault="008F12EF" w:rsidP="008F12EF">
            <w:pPr>
              <w:spacing w:after="120"/>
              <w:rPr>
                <w:lang w:val="en-US" w:eastAsia="zh-CN"/>
              </w:rPr>
            </w:pPr>
            <w:r w:rsidRPr="001073A6">
              <w:rPr>
                <w:rFonts w:eastAsiaTheme="minorEastAsia"/>
                <w:lang w:val="en-US" w:eastAsia="zh-CN"/>
              </w:rPr>
              <w:t>Draft CR to TS 38.133 Measurement procedures for RedCap</w:t>
            </w:r>
          </w:p>
        </w:tc>
        <w:tc>
          <w:tcPr>
            <w:tcW w:w="0" w:type="auto"/>
          </w:tcPr>
          <w:p w14:paraId="5AD2CF96" w14:textId="77777777" w:rsidR="008F12EF" w:rsidRPr="001073A6" w:rsidRDefault="008F12EF" w:rsidP="008F12EF">
            <w:pPr>
              <w:spacing w:after="120"/>
              <w:rPr>
                <w:lang w:val="en-US" w:eastAsia="zh-CN"/>
              </w:rPr>
            </w:pPr>
            <w:r w:rsidRPr="001073A6">
              <w:rPr>
                <w:rFonts w:eastAsiaTheme="minorEastAsia"/>
                <w:lang w:val="en-US" w:eastAsia="zh-CN"/>
              </w:rPr>
              <w:t>Nokia, Nokia Shanghai Bell</w:t>
            </w:r>
          </w:p>
        </w:tc>
        <w:tc>
          <w:tcPr>
            <w:tcW w:w="0" w:type="auto"/>
          </w:tcPr>
          <w:p w14:paraId="64728382" w14:textId="77777777" w:rsidR="008F12EF" w:rsidRPr="001073A6" w:rsidRDefault="00832E46" w:rsidP="008F12EF">
            <w:pPr>
              <w:spacing w:after="120"/>
              <w:rPr>
                <w:color w:val="000000" w:themeColor="text1"/>
                <w:lang w:val="en-US" w:eastAsia="zh-CN"/>
              </w:rPr>
            </w:pPr>
            <w:r w:rsidRPr="001073A6">
              <w:rPr>
                <w:color w:val="000000" w:themeColor="text1"/>
                <w:lang w:val="en-US" w:eastAsia="zh-CN"/>
              </w:rPr>
              <w:t>Merged</w:t>
            </w:r>
          </w:p>
        </w:tc>
        <w:tc>
          <w:tcPr>
            <w:tcW w:w="0" w:type="auto"/>
          </w:tcPr>
          <w:p w14:paraId="182C0026" w14:textId="77777777" w:rsidR="00862601" w:rsidRPr="001073A6" w:rsidRDefault="008F12EF" w:rsidP="00862601">
            <w:pPr>
              <w:rPr>
                <w:color w:val="0000FF"/>
                <w:u w:val="single"/>
              </w:rPr>
            </w:pPr>
            <w:r w:rsidRPr="001073A6">
              <w:rPr>
                <w:lang w:val="en-US" w:eastAsia="zh-CN"/>
              </w:rPr>
              <w:t xml:space="preserve">Merged to </w:t>
            </w:r>
            <w:hyperlink r:id="rId148" w:history="1">
              <w:r w:rsidR="00862601" w:rsidRPr="001073A6">
                <w:rPr>
                  <w:rStyle w:val="Hyperlink"/>
                </w:rPr>
                <w:t>R4-2209771</w:t>
              </w:r>
            </w:hyperlink>
            <w:r w:rsidR="00862601" w:rsidRPr="001073A6">
              <w:rPr>
                <w:rStyle w:val="Hyperlink"/>
              </w:rPr>
              <w:t xml:space="preserve"> and </w:t>
            </w:r>
            <w:hyperlink r:id="rId149" w:history="1">
              <w:r w:rsidR="00862601" w:rsidRPr="001073A6">
                <w:rPr>
                  <w:rStyle w:val="Hyperlink"/>
                </w:rPr>
                <w:t>R4-2209772</w:t>
              </w:r>
            </w:hyperlink>
            <w:r w:rsidR="00862601" w:rsidRPr="001073A6">
              <w:rPr>
                <w:rStyle w:val="Hyperlink"/>
              </w:rPr>
              <w:t xml:space="preserve"> as per worksplit.</w:t>
            </w:r>
          </w:p>
          <w:p w14:paraId="6B0E7730" w14:textId="77777777" w:rsidR="00862601" w:rsidRPr="001073A6" w:rsidRDefault="00862601" w:rsidP="00862601">
            <w:pPr>
              <w:rPr>
                <w:color w:val="0000FF"/>
                <w:u w:val="single"/>
              </w:rPr>
            </w:pPr>
          </w:p>
          <w:p w14:paraId="24FF4DEC" w14:textId="77777777" w:rsidR="008F12EF" w:rsidRPr="001073A6" w:rsidRDefault="008F12EF" w:rsidP="008F12EF">
            <w:pPr>
              <w:rPr>
                <w:lang w:val="en-US" w:eastAsia="zh-CN"/>
              </w:rPr>
            </w:pPr>
          </w:p>
        </w:tc>
      </w:tr>
      <w:tr w:rsidR="006929B9" w14:paraId="243CBBC9" w14:textId="77777777" w:rsidTr="00CF74F2">
        <w:tc>
          <w:tcPr>
            <w:tcW w:w="0" w:type="auto"/>
          </w:tcPr>
          <w:p w14:paraId="1B2F3657" w14:textId="77777777" w:rsidR="006929B9" w:rsidRPr="001073A6" w:rsidRDefault="004258BC" w:rsidP="006929B9">
            <w:pPr>
              <w:rPr>
                <w:color w:val="0000FF"/>
                <w:u w:val="single"/>
              </w:rPr>
            </w:pPr>
            <w:hyperlink r:id="rId150" w:history="1">
              <w:r w:rsidR="006929B9" w:rsidRPr="001073A6">
                <w:rPr>
                  <w:rStyle w:val="Hyperlink"/>
                </w:rPr>
                <w:t>R4-2209915</w:t>
              </w:r>
            </w:hyperlink>
          </w:p>
          <w:p w14:paraId="7D44718E" w14:textId="77777777" w:rsidR="006929B9" w:rsidRPr="001073A6" w:rsidRDefault="006929B9" w:rsidP="006929B9"/>
        </w:tc>
        <w:tc>
          <w:tcPr>
            <w:tcW w:w="0" w:type="auto"/>
          </w:tcPr>
          <w:p w14:paraId="45C55F81" w14:textId="77777777" w:rsidR="006929B9" w:rsidRPr="001073A6" w:rsidRDefault="006929B9" w:rsidP="006929B9">
            <w:pPr>
              <w:spacing w:after="120"/>
              <w:rPr>
                <w:lang w:val="en-US" w:eastAsia="zh-CN"/>
              </w:rPr>
            </w:pPr>
            <w:r w:rsidRPr="001073A6">
              <w:rPr>
                <w:rFonts w:eastAsiaTheme="minorEastAsia"/>
                <w:lang w:val="en-US" w:eastAsia="zh-CN"/>
              </w:rPr>
              <w:t>Draft CR on side conditions  on RRM requirements applicability for RedCap</w:t>
            </w:r>
          </w:p>
        </w:tc>
        <w:tc>
          <w:tcPr>
            <w:tcW w:w="0" w:type="auto"/>
          </w:tcPr>
          <w:p w14:paraId="3FEDA8B6" w14:textId="77777777" w:rsidR="006929B9" w:rsidRPr="001073A6" w:rsidRDefault="006929B9" w:rsidP="006929B9">
            <w:pPr>
              <w:spacing w:after="120"/>
              <w:rPr>
                <w:lang w:val="en-US" w:eastAsia="zh-CN"/>
              </w:rPr>
            </w:pPr>
            <w:r w:rsidRPr="001073A6">
              <w:rPr>
                <w:lang w:val="en-US" w:eastAsia="zh-CN"/>
              </w:rPr>
              <w:t>Ericsson</w:t>
            </w:r>
          </w:p>
        </w:tc>
        <w:tc>
          <w:tcPr>
            <w:tcW w:w="0" w:type="auto"/>
          </w:tcPr>
          <w:p w14:paraId="1B6E2796" w14:textId="77777777" w:rsidR="006929B9" w:rsidRPr="001073A6" w:rsidRDefault="006929B9" w:rsidP="006929B9">
            <w:pPr>
              <w:spacing w:after="120"/>
              <w:rPr>
                <w:color w:val="000000" w:themeColor="text1"/>
                <w:lang w:val="en-US" w:eastAsia="zh-CN"/>
              </w:rPr>
            </w:pPr>
            <w:r w:rsidRPr="001073A6">
              <w:rPr>
                <w:color w:val="000000" w:themeColor="text1"/>
                <w:lang w:val="en-US" w:eastAsia="zh-CN"/>
              </w:rPr>
              <w:t>Endorsed</w:t>
            </w:r>
          </w:p>
        </w:tc>
        <w:tc>
          <w:tcPr>
            <w:tcW w:w="0" w:type="auto"/>
          </w:tcPr>
          <w:p w14:paraId="6BF15452" w14:textId="77777777" w:rsidR="006929B9" w:rsidRPr="001073A6" w:rsidRDefault="006929B9" w:rsidP="006929B9">
            <w:pPr>
              <w:rPr>
                <w:lang w:val="en-US" w:eastAsia="zh-CN"/>
              </w:rPr>
            </w:pPr>
          </w:p>
        </w:tc>
      </w:tr>
      <w:tr w:rsidR="006929B9" w14:paraId="03A030CD" w14:textId="77777777" w:rsidTr="00CF74F2">
        <w:tc>
          <w:tcPr>
            <w:tcW w:w="0" w:type="auto"/>
          </w:tcPr>
          <w:p w14:paraId="48FCDA5F" w14:textId="77777777" w:rsidR="006929B9" w:rsidRPr="001073A6" w:rsidRDefault="004258BC" w:rsidP="006929B9">
            <w:pPr>
              <w:rPr>
                <w:color w:val="0000FF"/>
                <w:u w:val="single"/>
              </w:rPr>
            </w:pPr>
            <w:hyperlink r:id="rId151" w:history="1">
              <w:r w:rsidR="006929B9" w:rsidRPr="001073A6">
                <w:rPr>
                  <w:rStyle w:val="Hyperlink"/>
                </w:rPr>
                <w:t>R4-2209911</w:t>
              </w:r>
            </w:hyperlink>
          </w:p>
          <w:p w14:paraId="27524BE0" w14:textId="77777777" w:rsidR="006929B9" w:rsidRPr="001073A6" w:rsidRDefault="006929B9" w:rsidP="006929B9"/>
        </w:tc>
        <w:tc>
          <w:tcPr>
            <w:tcW w:w="0" w:type="auto"/>
          </w:tcPr>
          <w:p w14:paraId="1B35904B" w14:textId="77777777" w:rsidR="006929B9" w:rsidRPr="001073A6" w:rsidRDefault="006929B9" w:rsidP="006929B9">
            <w:pPr>
              <w:spacing w:after="120"/>
              <w:rPr>
                <w:lang w:val="en-US" w:eastAsia="zh-CN"/>
              </w:rPr>
            </w:pPr>
            <w:r w:rsidRPr="001073A6">
              <w:lastRenderedPageBreak/>
              <w:t>WI workplan for RedCap for RRM performance part</w:t>
            </w:r>
          </w:p>
        </w:tc>
        <w:tc>
          <w:tcPr>
            <w:tcW w:w="0" w:type="auto"/>
          </w:tcPr>
          <w:p w14:paraId="70ED3E65" w14:textId="77777777" w:rsidR="006929B9" w:rsidRPr="001073A6" w:rsidRDefault="006929B9" w:rsidP="006929B9">
            <w:pPr>
              <w:spacing w:after="120"/>
              <w:rPr>
                <w:lang w:val="en-US" w:eastAsia="zh-CN"/>
              </w:rPr>
            </w:pPr>
            <w:r w:rsidRPr="001073A6">
              <w:rPr>
                <w:lang w:val="en-US" w:eastAsia="zh-CN"/>
              </w:rPr>
              <w:t>Ericsson</w:t>
            </w:r>
          </w:p>
        </w:tc>
        <w:tc>
          <w:tcPr>
            <w:tcW w:w="0" w:type="auto"/>
          </w:tcPr>
          <w:p w14:paraId="587FAEE3" w14:textId="77777777" w:rsidR="006929B9" w:rsidRPr="001073A6" w:rsidRDefault="006929B9" w:rsidP="006929B9">
            <w:pPr>
              <w:spacing w:after="120"/>
              <w:rPr>
                <w:color w:val="000000" w:themeColor="text1"/>
                <w:lang w:val="en-US" w:eastAsia="zh-CN"/>
              </w:rPr>
            </w:pPr>
            <w:r w:rsidRPr="001073A6">
              <w:rPr>
                <w:color w:val="000000" w:themeColor="text1"/>
                <w:lang w:val="en-US" w:eastAsia="zh-CN"/>
              </w:rPr>
              <w:t>Revised</w:t>
            </w:r>
          </w:p>
        </w:tc>
        <w:tc>
          <w:tcPr>
            <w:tcW w:w="0" w:type="auto"/>
          </w:tcPr>
          <w:p w14:paraId="35652098" w14:textId="77777777" w:rsidR="006929B9" w:rsidRPr="001073A6" w:rsidRDefault="006929B9" w:rsidP="006929B9">
            <w:pPr>
              <w:rPr>
                <w:lang w:val="en-US" w:eastAsia="zh-CN"/>
              </w:rPr>
            </w:pPr>
          </w:p>
        </w:tc>
      </w:tr>
      <w:tr w:rsidR="002034D2" w14:paraId="2789B132" w14:textId="77777777" w:rsidTr="00CF74F2">
        <w:tc>
          <w:tcPr>
            <w:tcW w:w="0" w:type="auto"/>
          </w:tcPr>
          <w:p w14:paraId="337CEA30" w14:textId="77777777" w:rsidR="002034D2" w:rsidRPr="001073A6" w:rsidRDefault="002034D2" w:rsidP="006929B9"/>
        </w:tc>
        <w:tc>
          <w:tcPr>
            <w:tcW w:w="0" w:type="auto"/>
          </w:tcPr>
          <w:p w14:paraId="5A30F260" w14:textId="77777777" w:rsidR="002034D2" w:rsidRPr="001073A6" w:rsidRDefault="002034D2" w:rsidP="006929B9">
            <w:pPr>
              <w:spacing w:after="120"/>
            </w:pPr>
          </w:p>
        </w:tc>
        <w:tc>
          <w:tcPr>
            <w:tcW w:w="0" w:type="auto"/>
          </w:tcPr>
          <w:p w14:paraId="22CF3CE5" w14:textId="77777777" w:rsidR="002034D2" w:rsidRPr="001073A6" w:rsidRDefault="002034D2" w:rsidP="006929B9">
            <w:pPr>
              <w:spacing w:after="120"/>
              <w:rPr>
                <w:lang w:val="en-US" w:eastAsia="zh-CN"/>
              </w:rPr>
            </w:pPr>
          </w:p>
        </w:tc>
        <w:tc>
          <w:tcPr>
            <w:tcW w:w="0" w:type="auto"/>
          </w:tcPr>
          <w:p w14:paraId="035FE5E0" w14:textId="77777777" w:rsidR="002034D2" w:rsidRPr="001073A6" w:rsidRDefault="002034D2" w:rsidP="006929B9">
            <w:pPr>
              <w:spacing w:after="120"/>
              <w:rPr>
                <w:color w:val="000000" w:themeColor="text1"/>
                <w:lang w:val="en-US" w:eastAsia="zh-CN"/>
              </w:rPr>
            </w:pPr>
          </w:p>
        </w:tc>
        <w:tc>
          <w:tcPr>
            <w:tcW w:w="0" w:type="auto"/>
          </w:tcPr>
          <w:p w14:paraId="11027D32" w14:textId="77777777" w:rsidR="002034D2" w:rsidRPr="001073A6" w:rsidRDefault="002034D2" w:rsidP="006929B9">
            <w:pPr>
              <w:rPr>
                <w:lang w:val="en-US" w:eastAsia="zh-CN"/>
              </w:rPr>
            </w:pPr>
          </w:p>
        </w:tc>
      </w:tr>
      <w:bookmarkEnd w:id="68"/>
    </w:tbl>
    <w:p w14:paraId="685F9052" w14:textId="77777777" w:rsidR="002239C4" w:rsidRDefault="002239C4">
      <w:pPr>
        <w:rPr>
          <w:color w:val="000000" w:themeColor="text1"/>
          <w:lang w:val="en-US" w:eastAsia="ja-JP"/>
        </w:rPr>
      </w:pPr>
    </w:p>
    <w:p w14:paraId="35308CBB" w14:textId="77777777" w:rsidR="002239C4" w:rsidRDefault="00F272CB">
      <w:pPr>
        <w:rPr>
          <w:color w:val="000000" w:themeColor="text1"/>
          <w:lang w:val="en-US" w:eastAsia="zh-CN"/>
        </w:rPr>
      </w:pPr>
      <w:r>
        <w:rPr>
          <w:color w:val="000000" w:themeColor="text1"/>
          <w:lang w:val="en-US" w:eastAsia="zh-CN"/>
        </w:rPr>
        <w:t>Notes:</w:t>
      </w:r>
    </w:p>
    <w:p w14:paraId="2293ADD7"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 incl. existing and new tdocs.</w:t>
      </w:r>
    </w:p>
    <w:p w14:paraId="1680C4A9"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650539AB" w14:textId="77777777" w:rsidR="002239C4" w:rsidRDefault="00F272CB">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148250C1" w14:textId="77777777" w:rsidR="002239C4" w:rsidRDefault="00F272CB">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6660CAB6"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For new LS documents, please include information on To/Cc WGs in the comments column</w:t>
      </w:r>
    </w:p>
    <w:p w14:paraId="2A4D96B7" w14:textId="77777777" w:rsidR="002239C4" w:rsidRDefault="00F272CB">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7D9BA1D9" w14:textId="77777777" w:rsidR="002239C4" w:rsidRDefault="002239C4">
      <w:pPr>
        <w:rPr>
          <w:color w:val="000000" w:themeColor="text1"/>
          <w:lang w:val="en-US" w:eastAsia="zh-CN"/>
        </w:rPr>
      </w:pPr>
    </w:p>
    <w:p w14:paraId="569D0AF3" w14:textId="77777777" w:rsidR="002239C4" w:rsidRDefault="00F272CB">
      <w:pPr>
        <w:pStyle w:val="Heading2"/>
        <w:rPr>
          <w:color w:val="000000" w:themeColor="text1"/>
        </w:rPr>
      </w:pPr>
      <w:r>
        <w:rPr>
          <w:color w:val="000000" w:themeColor="text1"/>
        </w:rPr>
        <w:t xml:space="preserve">2nd </w:t>
      </w:r>
      <w:r>
        <w:rPr>
          <w:rFonts w:hint="eastAsia"/>
          <w:color w:val="000000" w:themeColor="text1"/>
        </w:rPr>
        <w:t xml:space="preserve">round </w:t>
      </w:r>
    </w:p>
    <w:p w14:paraId="61B9F5B3" w14:textId="77777777" w:rsidR="002239C4" w:rsidRDefault="002239C4">
      <w:pPr>
        <w:rPr>
          <w:color w:val="000000" w:themeColor="text1"/>
          <w:lang w:val="en-US" w:eastAsia="ja-JP"/>
        </w:rPr>
      </w:pPr>
    </w:p>
    <w:p w14:paraId="27C74775" w14:textId="77777777" w:rsidR="00E725D3" w:rsidRPr="00F95423" w:rsidRDefault="00E725D3" w:rsidP="00E725D3">
      <w:pPr>
        <w:snapToGrid w:val="0"/>
        <w:spacing w:after="0"/>
        <w:rPr>
          <w:b/>
          <w:bCs/>
          <w:u w:val="single"/>
          <w:lang w:val="en-US"/>
        </w:rPr>
      </w:pPr>
      <w:r w:rsidRPr="00F95423">
        <w:rPr>
          <w:b/>
          <w:bCs/>
          <w:u w:val="single"/>
          <w:lang w:val="en-US"/>
        </w:rPr>
        <w:t>Existing tdocs</w:t>
      </w:r>
    </w:p>
    <w:tbl>
      <w:tblPr>
        <w:tblStyle w:val="TableGrid"/>
        <w:tblW w:w="0" w:type="auto"/>
        <w:tblInd w:w="-147" w:type="dxa"/>
        <w:tblLook w:val="04A0" w:firstRow="1" w:lastRow="0" w:firstColumn="1" w:lastColumn="0" w:noHBand="0" w:noVBand="1"/>
      </w:tblPr>
      <w:tblGrid>
        <w:gridCol w:w="1003"/>
        <w:gridCol w:w="973"/>
        <w:gridCol w:w="3370"/>
        <w:gridCol w:w="1322"/>
        <w:gridCol w:w="1038"/>
        <w:gridCol w:w="2072"/>
      </w:tblGrid>
      <w:tr w:rsidR="00E725D3" w:rsidRPr="00F95423" w14:paraId="4915C32D" w14:textId="77777777" w:rsidTr="00376480">
        <w:tc>
          <w:tcPr>
            <w:tcW w:w="0" w:type="auto"/>
          </w:tcPr>
          <w:p w14:paraId="230D14C5" w14:textId="77777777" w:rsidR="00E725D3" w:rsidRPr="00F95423" w:rsidRDefault="00E725D3" w:rsidP="003C5956">
            <w:pPr>
              <w:snapToGrid w:val="0"/>
              <w:spacing w:after="0" w:line="240" w:lineRule="auto"/>
              <w:rPr>
                <w:rFonts w:eastAsiaTheme="minorEastAsia"/>
                <w:b/>
                <w:bCs/>
                <w:lang w:val="en-US"/>
              </w:rPr>
            </w:pPr>
            <w:r w:rsidRPr="00F95423">
              <w:rPr>
                <w:rFonts w:eastAsiaTheme="minorEastAsia"/>
                <w:b/>
                <w:bCs/>
                <w:lang w:val="en-US"/>
              </w:rPr>
              <w:t>Tdoc number</w:t>
            </w:r>
          </w:p>
        </w:tc>
        <w:tc>
          <w:tcPr>
            <w:tcW w:w="0" w:type="auto"/>
          </w:tcPr>
          <w:p w14:paraId="47E2850F" w14:textId="77777777" w:rsidR="00E725D3" w:rsidRPr="00F95423" w:rsidRDefault="00E725D3" w:rsidP="003C5956">
            <w:pPr>
              <w:snapToGrid w:val="0"/>
              <w:spacing w:after="0" w:line="240" w:lineRule="auto"/>
              <w:rPr>
                <w:rFonts w:eastAsiaTheme="minorEastAsia"/>
                <w:b/>
                <w:bCs/>
                <w:lang w:val="en-US"/>
              </w:rPr>
            </w:pPr>
          </w:p>
        </w:tc>
        <w:tc>
          <w:tcPr>
            <w:tcW w:w="0" w:type="auto"/>
          </w:tcPr>
          <w:p w14:paraId="581772D4" w14:textId="77777777" w:rsidR="00E725D3" w:rsidRPr="00F95423" w:rsidRDefault="00E725D3" w:rsidP="003C5956">
            <w:pPr>
              <w:snapToGrid w:val="0"/>
              <w:spacing w:after="0" w:line="240" w:lineRule="auto"/>
              <w:rPr>
                <w:rFonts w:eastAsiaTheme="minorEastAsia"/>
                <w:b/>
                <w:bCs/>
                <w:lang w:val="en-US"/>
              </w:rPr>
            </w:pPr>
            <w:r w:rsidRPr="00F95423">
              <w:rPr>
                <w:rFonts w:eastAsiaTheme="minorEastAsia"/>
                <w:b/>
                <w:bCs/>
                <w:lang w:val="en-US"/>
              </w:rPr>
              <w:t>Title</w:t>
            </w:r>
          </w:p>
        </w:tc>
        <w:tc>
          <w:tcPr>
            <w:tcW w:w="0" w:type="auto"/>
          </w:tcPr>
          <w:p w14:paraId="169D1BD0" w14:textId="77777777" w:rsidR="00E725D3" w:rsidRPr="00F95423" w:rsidRDefault="00E725D3" w:rsidP="003C5956">
            <w:pPr>
              <w:snapToGrid w:val="0"/>
              <w:spacing w:after="0" w:line="240" w:lineRule="auto"/>
              <w:rPr>
                <w:rFonts w:eastAsiaTheme="minorEastAsia"/>
                <w:b/>
                <w:bCs/>
                <w:lang w:val="en-US"/>
              </w:rPr>
            </w:pPr>
            <w:r w:rsidRPr="00F95423">
              <w:rPr>
                <w:rFonts w:eastAsiaTheme="minorEastAsia"/>
                <w:b/>
                <w:bCs/>
                <w:lang w:val="en-US"/>
              </w:rPr>
              <w:t>Source</w:t>
            </w:r>
          </w:p>
        </w:tc>
        <w:tc>
          <w:tcPr>
            <w:tcW w:w="0" w:type="auto"/>
          </w:tcPr>
          <w:p w14:paraId="2440CA83" w14:textId="77777777" w:rsidR="00E725D3" w:rsidRPr="00F95423" w:rsidRDefault="00E725D3" w:rsidP="003C5956">
            <w:pPr>
              <w:snapToGrid w:val="0"/>
              <w:spacing w:after="0" w:line="240" w:lineRule="auto"/>
              <w:rPr>
                <w:rFonts w:eastAsiaTheme="minorEastAsia"/>
                <w:b/>
                <w:bCs/>
                <w:lang w:val="en-US"/>
              </w:rPr>
            </w:pPr>
            <w:r w:rsidRPr="00F95423">
              <w:rPr>
                <w:rFonts w:eastAsiaTheme="minorEastAsia"/>
                <w:b/>
                <w:bCs/>
                <w:lang w:val="en-US"/>
              </w:rPr>
              <w:t xml:space="preserve">Status  </w:t>
            </w:r>
          </w:p>
        </w:tc>
        <w:tc>
          <w:tcPr>
            <w:tcW w:w="0" w:type="auto"/>
          </w:tcPr>
          <w:p w14:paraId="64A5D629" w14:textId="77777777" w:rsidR="00E725D3" w:rsidRPr="00F95423" w:rsidRDefault="00E725D3" w:rsidP="003C5956">
            <w:pPr>
              <w:snapToGrid w:val="0"/>
              <w:spacing w:after="0" w:line="240" w:lineRule="auto"/>
              <w:rPr>
                <w:rFonts w:eastAsiaTheme="minorEastAsia"/>
                <w:b/>
                <w:bCs/>
                <w:lang w:val="en-US"/>
              </w:rPr>
            </w:pPr>
            <w:r w:rsidRPr="00F95423">
              <w:rPr>
                <w:rFonts w:eastAsiaTheme="minorEastAsia"/>
                <w:b/>
                <w:bCs/>
                <w:lang w:val="en-US"/>
              </w:rPr>
              <w:t>Comments</w:t>
            </w:r>
          </w:p>
        </w:tc>
      </w:tr>
      <w:tr w:rsidR="00ED6E93" w:rsidRPr="00F95423" w14:paraId="5306B6A6" w14:textId="77777777" w:rsidTr="00376480">
        <w:tc>
          <w:tcPr>
            <w:tcW w:w="0" w:type="auto"/>
          </w:tcPr>
          <w:p w14:paraId="05F88442" w14:textId="4EA77F30" w:rsidR="00ED6E93" w:rsidRPr="004C6EEC" w:rsidRDefault="00D86414" w:rsidP="003C5956">
            <w:pPr>
              <w:snapToGrid w:val="0"/>
              <w:spacing w:after="0" w:line="240" w:lineRule="auto"/>
              <w:rPr>
                <w:rStyle w:val="Hyperlink"/>
              </w:rPr>
            </w:pPr>
            <w:r w:rsidRPr="00D86414">
              <w:rPr>
                <w:rStyle w:val="Hyperlink"/>
                <w:rFonts w:eastAsiaTheme="minorEastAsia"/>
              </w:rPr>
              <w:t>R4-2210593</w:t>
            </w:r>
          </w:p>
        </w:tc>
        <w:tc>
          <w:tcPr>
            <w:tcW w:w="0" w:type="auto"/>
          </w:tcPr>
          <w:p w14:paraId="29F6902D" w14:textId="77777777" w:rsidR="00ED6E93" w:rsidRPr="00DD39A7" w:rsidRDefault="00ED6E93" w:rsidP="003C5956">
            <w:pPr>
              <w:snapToGrid w:val="0"/>
              <w:spacing w:after="0" w:line="240" w:lineRule="auto"/>
              <w:rPr>
                <w:lang w:val="en-US"/>
              </w:rPr>
            </w:pPr>
          </w:p>
        </w:tc>
        <w:tc>
          <w:tcPr>
            <w:tcW w:w="0" w:type="auto"/>
          </w:tcPr>
          <w:p w14:paraId="7305CAAA" w14:textId="01CD45D8" w:rsidR="00ED6E93" w:rsidRPr="00FD1E7B" w:rsidRDefault="00ED6E93" w:rsidP="003C5956">
            <w:pPr>
              <w:snapToGrid w:val="0"/>
              <w:spacing w:after="0" w:line="240" w:lineRule="auto"/>
              <w:rPr>
                <w:iCs/>
                <w:color w:val="000000" w:themeColor="text1"/>
                <w:lang w:eastAsia="zh-CN"/>
              </w:rPr>
            </w:pPr>
            <w:r>
              <w:rPr>
                <w:rFonts w:eastAsiaTheme="minorEastAsia"/>
                <w:color w:val="000000" w:themeColor="text1"/>
                <w:lang w:val="en-US" w:eastAsia="zh-CN"/>
              </w:rPr>
              <w:t>LS on CGI reading delay for RedCap</w:t>
            </w:r>
          </w:p>
        </w:tc>
        <w:tc>
          <w:tcPr>
            <w:tcW w:w="0" w:type="auto"/>
          </w:tcPr>
          <w:p w14:paraId="403CBE10" w14:textId="6EFACF62" w:rsidR="00ED6E93" w:rsidRDefault="00ED6E93" w:rsidP="003C5956">
            <w:pPr>
              <w:snapToGrid w:val="0"/>
              <w:spacing w:after="0" w:line="240" w:lineRule="auto"/>
              <w:rPr>
                <w:lang w:val="en-US"/>
              </w:rPr>
            </w:pPr>
            <w:r>
              <w:rPr>
                <w:lang w:val="en-US"/>
              </w:rPr>
              <w:t>Ericsson</w:t>
            </w:r>
          </w:p>
        </w:tc>
        <w:tc>
          <w:tcPr>
            <w:tcW w:w="0" w:type="auto"/>
          </w:tcPr>
          <w:p w14:paraId="755451A3" w14:textId="133294B2" w:rsidR="00ED6E93" w:rsidRPr="00ED6E93" w:rsidRDefault="00306583" w:rsidP="003C5956">
            <w:pPr>
              <w:snapToGrid w:val="0"/>
              <w:spacing w:after="0" w:line="240" w:lineRule="auto"/>
              <w:rPr>
                <w:highlight w:val="green"/>
                <w:lang w:val="en-US"/>
              </w:rPr>
            </w:pPr>
            <w:r w:rsidRPr="00ED6E93">
              <w:rPr>
                <w:highlight w:val="green"/>
                <w:lang w:val="en-US"/>
              </w:rPr>
              <w:t>Agreeable</w:t>
            </w:r>
          </w:p>
        </w:tc>
        <w:tc>
          <w:tcPr>
            <w:tcW w:w="0" w:type="auto"/>
          </w:tcPr>
          <w:p w14:paraId="3ECCD4A6" w14:textId="77777777" w:rsidR="00ED6E93" w:rsidRPr="00F95423" w:rsidRDefault="00ED6E93" w:rsidP="003C5956">
            <w:pPr>
              <w:snapToGrid w:val="0"/>
              <w:spacing w:after="0" w:line="240" w:lineRule="auto"/>
              <w:rPr>
                <w:lang w:val="en-US"/>
              </w:rPr>
            </w:pPr>
          </w:p>
        </w:tc>
      </w:tr>
      <w:tr w:rsidR="00E725D3" w:rsidRPr="00F95423" w14:paraId="6F584863" w14:textId="77777777" w:rsidTr="00376480">
        <w:tc>
          <w:tcPr>
            <w:tcW w:w="0" w:type="auto"/>
          </w:tcPr>
          <w:p w14:paraId="7F2EA951" w14:textId="6A9B10D3" w:rsidR="00E725D3" w:rsidRDefault="004C6EEC" w:rsidP="003C5956">
            <w:pPr>
              <w:snapToGrid w:val="0"/>
              <w:spacing w:after="0" w:line="240" w:lineRule="auto"/>
            </w:pPr>
            <w:r w:rsidRPr="004C6EEC">
              <w:rPr>
                <w:rStyle w:val="Hyperlink"/>
                <w:rFonts w:eastAsiaTheme="minorEastAsia"/>
              </w:rPr>
              <w:t>R4-2210594</w:t>
            </w:r>
          </w:p>
        </w:tc>
        <w:tc>
          <w:tcPr>
            <w:tcW w:w="0" w:type="auto"/>
          </w:tcPr>
          <w:p w14:paraId="3C2289C1" w14:textId="77777777" w:rsidR="00E725D3" w:rsidRPr="00DD39A7" w:rsidRDefault="00E725D3" w:rsidP="003C5956">
            <w:pPr>
              <w:snapToGrid w:val="0"/>
              <w:spacing w:after="0" w:line="240" w:lineRule="auto"/>
              <w:rPr>
                <w:lang w:val="en-US"/>
              </w:rPr>
            </w:pPr>
          </w:p>
        </w:tc>
        <w:tc>
          <w:tcPr>
            <w:tcW w:w="0" w:type="auto"/>
          </w:tcPr>
          <w:p w14:paraId="140B7860" w14:textId="6598C2A9" w:rsidR="00E725D3" w:rsidRPr="00F95423" w:rsidRDefault="00F50F53" w:rsidP="003C5956">
            <w:pPr>
              <w:snapToGrid w:val="0"/>
              <w:spacing w:after="0" w:line="240" w:lineRule="auto"/>
              <w:rPr>
                <w:lang w:val="en-US"/>
              </w:rPr>
            </w:pPr>
            <w:r w:rsidRPr="00FD1E7B">
              <w:rPr>
                <w:rFonts w:eastAsiaTheme="minorEastAsia"/>
                <w:iCs/>
                <w:color w:val="000000" w:themeColor="text1"/>
                <w:lang w:eastAsia="zh-CN"/>
              </w:rPr>
              <w:t>LS on measurement capability for RedCap</w:t>
            </w:r>
          </w:p>
        </w:tc>
        <w:tc>
          <w:tcPr>
            <w:tcW w:w="0" w:type="auto"/>
          </w:tcPr>
          <w:p w14:paraId="1715A463" w14:textId="63F3ADB5" w:rsidR="00E725D3" w:rsidRPr="00F95423" w:rsidRDefault="00F50F53" w:rsidP="003C5956">
            <w:pPr>
              <w:snapToGrid w:val="0"/>
              <w:spacing w:after="0" w:line="240" w:lineRule="auto"/>
              <w:rPr>
                <w:lang w:val="en-US"/>
              </w:rPr>
            </w:pPr>
            <w:r>
              <w:rPr>
                <w:lang w:val="en-US"/>
              </w:rPr>
              <w:t>CMCC</w:t>
            </w:r>
          </w:p>
        </w:tc>
        <w:tc>
          <w:tcPr>
            <w:tcW w:w="0" w:type="auto"/>
          </w:tcPr>
          <w:p w14:paraId="34503592" w14:textId="1DF453CC" w:rsidR="00E725D3" w:rsidRPr="00F95423" w:rsidRDefault="00ED3153" w:rsidP="003C5956">
            <w:pPr>
              <w:snapToGrid w:val="0"/>
              <w:spacing w:after="0" w:line="240" w:lineRule="auto"/>
              <w:rPr>
                <w:lang w:val="en-US"/>
              </w:rPr>
            </w:pPr>
            <w:r w:rsidRPr="00ED6E93">
              <w:rPr>
                <w:highlight w:val="green"/>
                <w:lang w:val="en-US"/>
              </w:rPr>
              <w:t>Agreeable</w:t>
            </w:r>
          </w:p>
        </w:tc>
        <w:tc>
          <w:tcPr>
            <w:tcW w:w="0" w:type="auto"/>
          </w:tcPr>
          <w:p w14:paraId="0423E015" w14:textId="77777777" w:rsidR="00E725D3" w:rsidRPr="00F95423" w:rsidRDefault="00E725D3" w:rsidP="003C5956">
            <w:pPr>
              <w:snapToGrid w:val="0"/>
              <w:spacing w:after="0" w:line="240" w:lineRule="auto"/>
              <w:rPr>
                <w:lang w:val="en-US"/>
              </w:rPr>
            </w:pPr>
          </w:p>
        </w:tc>
      </w:tr>
      <w:tr w:rsidR="00E725D3" w:rsidRPr="00F95423" w14:paraId="3E3790A6" w14:textId="77777777" w:rsidTr="00376480">
        <w:tc>
          <w:tcPr>
            <w:tcW w:w="0" w:type="auto"/>
          </w:tcPr>
          <w:p w14:paraId="4EE1DAC4" w14:textId="3F46B682" w:rsidR="00E725D3" w:rsidRDefault="00F50F53" w:rsidP="003C5956">
            <w:pPr>
              <w:snapToGrid w:val="0"/>
              <w:spacing w:after="0" w:line="240" w:lineRule="auto"/>
            </w:pPr>
            <w:r w:rsidRPr="00F50F53">
              <w:rPr>
                <w:rStyle w:val="Hyperlink"/>
                <w:rFonts w:eastAsiaTheme="minorEastAsia"/>
              </w:rPr>
              <w:t>R4-2210592</w:t>
            </w:r>
          </w:p>
        </w:tc>
        <w:tc>
          <w:tcPr>
            <w:tcW w:w="0" w:type="auto"/>
          </w:tcPr>
          <w:p w14:paraId="499269C5" w14:textId="77777777" w:rsidR="00E725D3" w:rsidRPr="00DD39A7" w:rsidRDefault="00E725D3" w:rsidP="003C5956">
            <w:pPr>
              <w:snapToGrid w:val="0"/>
              <w:spacing w:after="0" w:line="240" w:lineRule="auto"/>
              <w:rPr>
                <w:lang w:val="en-US"/>
              </w:rPr>
            </w:pPr>
          </w:p>
        </w:tc>
        <w:tc>
          <w:tcPr>
            <w:tcW w:w="0" w:type="auto"/>
          </w:tcPr>
          <w:p w14:paraId="10F078DF" w14:textId="6683B3EB" w:rsidR="00E725D3" w:rsidRPr="00F95423" w:rsidRDefault="00E725D3" w:rsidP="003C5956">
            <w:pPr>
              <w:snapToGrid w:val="0"/>
              <w:spacing w:after="0" w:line="240" w:lineRule="auto"/>
              <w:rPr>
                <w:lang w:val="en-US"/>
              </w:rPr>
            </w:pPr>
            <w:r>
              <w:rPr>
                <w:rFonts w:eastAsiaTheme="minorEastAsia"/>
                <w:color w:val="000000" w:themeColor="text1"/>
                <w:lang w:val="en-US" w:eastAsia="zh-CN"/>
              </w:rPr>
              <w:t xml:space="preserve">WF on </w:t>
            </w:r>
            <w:r w:rsidRPr="00BD3377">
              <w:rPr>
                <w:color w:val="000000" w:themeColor="text1"/>
                <w:lang w:val="en-US" w:eastAsia="zh-CN"/>
              </w:rPr>
              <w:t>RedCap RRM requirements</w:t>
            </w:r>
          </w:p>
        </w:tc>
        <w:tc>
          <w:tcPr>
            <w:tcW w:w="0" w:type="auto"/>
          </w:tcPr>
          <w:p w14:paraId="7459AF5E" w14:textId="68B6F0A1" w:rsidR="00E725D3" w:rsidRPr="00F95423" w:rsidRDefault="00E725D3" w:rsidP="003C5956">
            <w:pPr>
              <w:snapToGrid w:val="0"/>
              <w:spacing w:after="0" w:line="240" w:lineRule="auto"/>
              <w:rPr>
                <w:lang w:val="en-US"/>
              </w:rPr>
            </w:pPr>
            <w:r>
              <w:rPr>
                <w:lang w:val="en-US"/>
              </w:rPr>
              <w:t>Ericsson</w:t>
            </w:r>
          </w:p>
        </w:tc>
        <w:tc>
          <w:tcPr>
            <w:tcW w:w="0" w:type="auto"/>
          </w:tcPr>
          <w:p w14:paraId="2FA9975F" w14:textId="4957EEF3" w:rsidR="00E725D3" w:rsidRPr="00F95423" w:rsidRDefault="00E725D3" w:rsidP="003C5956">
            <w:pPr>
              <w:snapToGrid w:val="0"/>
              <w:spacing w:after="0" w:line="240" w:lineRule="auto"/>
              <w:rPr>
                <w:lang w:val="en-US"/>
              </w:rPr>
            </w:pPr>
            <w:r w:rsidRPr="004C6EEC">
              <w:rPr>
                <w:highlight w:val="yellow"/>
                <w:lang w:val="en-US"/>
              </w:rPr>
              <w:t>Return to</w:t>
            </w:r>
          </w:p>
        </w:tc>
        <w:tc>
          <w:tcPr>
            <w:tcW w:w="0" w:type="auto"/>
          </w:tcPr>
          <w:p w14:paraId="1820D27C" w14:textId="50D73D99" w:rsidR="00E725D3" w:rsidRPr="00F95423" w:rsidRDefault="00F50F53" w:rsidP="003C5956">
            <w:pPr>
              <w:snapToGrid w:val="0"/>
              <w:spacing w:after="0" w:line="240" w:lineRule="auto"/>
              <w:rPr>
                <w:lang w:val="en-US"/>
              </w:rPr>
            </w:pPr>
            <w:r>
              <w:rPr>
                <w:lang w:val="en-US"/>
              </w:rPr>
              <w:t>New version shared to include the agreements from 2</w:t>
            </w:r>
            <w:r w:rsidRPr="00F50F53">
              <w:rPr>
                <w:vertAlign w:val="superscript"/>
                <w:lang w:val="en-US"/>
              </w:rPr>
              <w:t>nd</w:t>
            </w:r>
            <w:r>
              <w:rPr>
                <w:lang w:val="en-US"/>
              </w:rPr>
              <w:t xml:space="preserve"> round comments. </w:t>
            </w:r>
          </w:p>
        </w:tc>
      </w:tr>
      <w:tr w:rsidR="00E9104D" w:rsidRPr="00F95423" w14:paraId="3386FAC4" w14:textId="77777777" w:rsidTr="00376480">
        <w:tc>
          <w:tcPr>
            <w:tcW w:w="0" w:type="auto"/>
          </w:tcPr>
          <w:p w14:paraId="64898DB4" w14:textId="20860B44" w:rsidR="00E9104D" w:rsidRPr="00F50F53" w:rsidRDefault="00CB5F78" w:rsidP="003C5956">
            <w:pPr>
              <w:snapToGrid w:val="0"/>
              <w:spacing w:after="0" w:line="240" w:lineRule="auto"/>
              <w:rPr>
                <w:rStyle w:val="Hyperlink"/>
              </w:rPr>
            </w:pPr>
            <w:r w:rsidRPr="00116394">
              <w:rPr>
                <w:rFonts w:eastAsiaTheme="minorEastAsia"/>
              </w:rPr>
              <w:t>R4-2211050</w:t>
            </w:r>
          </w:p>
        </w:tc>
        <w:tc>
          <w:tcPr>
            <w:tcW w:w="0" w:type="auto"/>
          </w:tcPr>
          <w:p w14:paraId="0C0E1CF1" w14:textId="77777777" w:rsidR="00E9104D" w:rsidRPr="00DD39A7" w:rsidRDefault="00E9104D" w:rsidP="003C5956">
            <w:pPr>
              <w:snapToGrid w:val="0"/>
              <w:spacing w:after="0" w:line="240" w:lineRule="auto"/>
              <w:rPr>
                <w:lang w:val="en-US"/>
              </w:rPr>
            </w:pPr>
          </w:p>
        </w:tc>
        <w:tc>
          <w:tcPr>
            <w:tcW w:w="0" w:type="auto"/>
          </w:tcPr>
          <w:p w14:paraId="14790845" w14:textId="6C0079EC" w:rsidR="00E9104D" w:rsidRDefault="00CB5F78" w:rsidP="003C5956">
            <w:pPr>
              <w:snapToGrid w:val="0"/>
              <w:spacing w:after="0" w:line="240" w:lineRule="auto"/>
              <w:rPr>
                <w:color w:val="000000" w:themeColor="text1"/>
                <w:lang w:val="en-US" w:eastAsia="zh-CN"/>
              </w:rPr>
            </w:pPr>
            <w:r w:rsidRPr="001073A6">
              <w:t>WI workplan for RedCap for RRM performance part</w:t>
            </w:r>
          </w:p>
        </w:tc>
        <w:tc>
          <w:tcPr>
            <w:tcW w:w="0" w:type="auto"/>
          </w:tcPr>
          <w:p w14:paraId="023EF3D2" w14:textId="667626A8" w:rsidR="00E9104D" w:rsidRDefault="00E9104D" w:rsidP="003C5956">
            <w:pPr>
              <w:snapToGrid w:val="0"/>
              <w:spacing w:after="0" w:line="240" w:lineRule="auto"/>
              <w:rPr>
                <w:lang w:val="en-US"/>
              </w:rPr>
            </w:pPr>
            <w:r>
              <w:rPr>
                <w:lang w:val="en-US"/>
              </w:rPr>
              <w:t>Ericsson</w:t>
            </w:r>
          </w:p>
        </w:tc>
        <w:tc>
          <w:tcPr>
            <w:tcW w:w="0" w:type="auto"/>
          </w:tcPr>
          <w:p w14:paraId="441C6DF8" w14:textId="4FCE0C85" w:rsidR="00E9104D" w:rsidRPr="004C6EEC" w:rsidRDefault="00CB5F78" w:rsidP="003C5956">
            <w:pPr>
              <w:snapToGrid w:val="0"/>
              <w:spacing w:after="0" w:line="240" w:lineRule="auto"/>
              <w:rPr>
                <w:highlight w:val="yellow"/>
                <w:lang w:val="en-US"/>
              </w:rPr>
            </w:pPr>
            <w:r w:rsidRPr="00CB5F78">
              <w:rPr>
                <w:highlight w:val="green"/>
                <w:lang w:val="en-US"/>
              </w:rPr>
              <w:t>Agreeable</w:t>
            </w:r>
          </w:p>
        </w:tc>
        <w:tc>
          <w:tcPr>
            <w:tcW w:w="0" w:type="auto"/>
          </w:tcPr>
          <w:p w14:paraId="11B3A328" w14:textId="77777777" w:rsidR="00E9104D" w:rsidRDefault="00E9104D" w:rsidP="003C5956">
            <w:pPr>
              <w:snapToGrid w:val="0"/>
              <w:spacing w:after="0" w:line="240" w:lineRule="auto"/>
              <w:rPr>
                <w:lang w:val="en-US"/>
              </w:rPr>
            </w:pPr>
          </w:p>
        </w:tc>
      </w:tr>
      <w:tr w:rsidR="00E9104D" w:rsidRPr="00F95423" w14:paraId="5148D129" w14:textId="77777777" w:rsidTr="00376480">
        <w:tc>
          <w:tcPr>
            <w:tcW w:w="0" w:type="auto"/>
          </w:tcPr>
          <w:p w14:paraId="7DE45054" w14:textId="730265F8" w:rsidR="00E9104D" w:rsidRPr="00F50F53" w:rsidRDefault="00A23404" w:rsidP="003C5956">
            <w:pPr>
              <w:snapToGrid w:val="0"/>
              <w:spacing w:after="0" w:line="240" w:lineRule="auto"/>
              <w:rPr>
                <w:rStyle w:val="Hyperlink"/>
              </w:rPr>
            </w:pPr>
            <w:r w:rsidRPr="00A23404">
              <w:rPr>
                <w:rStyle w:val="Hyperlink"/>
                <w:rFonts w:eastAsiaTheme="minorEastAsia"/>
              </w:rPr>
              <w:t>R4-2210595</w:t>
            </w:r>
          </w:p>
        </w:tc>
        <w:tc>
          <w:tcPr>
            <w:tcW w:w="0" w:type="auto"/>
          </w:tcPr>
          <w:p w14:paraId="3AEA8FF1" w14:textId="77777777" w:rsidR="00E9104D" w:rsidRPr="00DD39A7" w:rsidRDefault="00E9104D" w:rsidP="003C5956">
            <w:pPr>
              <w:snapToGrid w:val="0"/>
              <w:spacing w:after="0" w:line="240" w:lineRule="auto"/>
              <w:rPr>
                <w:lang w:val="en-US"/>
              </w:rPr>
            </w:pPr>
          </w:p>
        </w:tc>
        <w:tc>
          <w:tcPr>
            <w:tcW w:w="0" w:type="auto"/>
          </w:tcPr>
          <w:p w14:paraId="53A0D9E8" w14:textId="718CE42A" w:rsidR="00E9104D" w:rsidRDefault="00E9104D" w:rsidP="003C5956">
            <w:pPr>
              <w:snapToGrid w:val="0"/>
              <w:spacing w:after="0" w:line="240" w:lineRule="auto"/>
              <w:rPr>
                <w:color w:val="000000" w:themeColor="text1"/>
                <w:lang w:val="en-US" w:eastAsia="zh-CN"/>
              </w:rPr>
            </w:pPr>
            <w:r>
              <w:rPr>
                <w:iCs/>
                <w:color w:val="000000" w:themeColor="text1"/>
                <w:lang w:eastAsia="zh-CN"/>
              </w:rPr>
              <w:t>Test case list for RedCap RRM performance part</w:t>
            </w:r>
          </w:p>
        </w:tc>
        <w:tc>
          <w:tcPr>
            <w:tcW w:w="0" w:type="auto"/>
          </w:tcPr>
          <w:p w14:paraId="5CD46C73" w14:textId="7BC6F253" w:rsidR="00E9104D" w:rsidRDefault="00E9104D" w:rsidP="003C5956">
            <w:pPr>
              <w:snapToGrid w:val="0"/>
              <w:spacing w:after="0" w:line="240" w:lineRule="auto"/>
              <w:rPr>
                <w:lang w:val="en-US"/>
              </w:rPr>
            </w:pPr>
            <w:r>
              <w:rPr>
                <w:lang w:val="en-US"/>
              </w:rPr>
              <w:t>Ericsson</w:t>
            </w:r>
          </w:p>
        </w:tc>
        <w:tc>
          <w:tcPr>
            <w:tcW w:w="0" w:type="auto"/>
          </w:tcPr>
          <w:p w14:paraId="5C516971" w14:textId="2B2412AF" w:rsidR="00E9104D" w:rsidRPr="004C6EEC" w:rsidRDefault="00A23404" w:rsidP="003C5956">
            <w:pPr>
              <w:snapToGrid w:val="0"/>
              <w:spacing w:after="0" w:line="240" w:lineRule="auto"/>
              <w:rPr>
                <w:highlight w:val="yellow"/>
                <w:lang w:val="en-US"/>
              </w:rPr>
            </w:pPr>
            <w:r w:rsidRPr="00CB5F78">
              <w:rPr>
                <w:highlight w:val="green"/>
                <w:lang w:val="en-US"/>
              </w:rPr>
              <w:t>Agreeable</w:t>
            </w:r>
          </w:p>
        </w:tc>
        <w:tc>
          <w:tcPr>
            <w:tcW w:w="0" w:type="auto"/>
          </w:tcPr>
          <w:p w14:paraId="3A4702F2" w14:textId="77777777" w:rsidR="00E9104D" w:rsidRDefault="00E9104D" w:rsidP="003C5956">
            <w:pPr>
              <w:snapToGrid w:val="0"/>
              <w:spacing w:after="0" w:line="240" w:lineRule="auto"/>
              <w:rPr>
                <w:lang w:val="en-US"/>
              </w:rPr>
            </w:pPr>
          </w:p>
        </w:tc>
      </w:tr>
      <w:tr w:rsidR="00E50D30" w:rsidRPr="00F95423" w14:paraId="51AD1460" w14:textId="77777777" w:rsidTr="00376480">
        <w:tc>
          <w:tcPr>
            <w:tcW w:w="0" w:type="auto"/>
          </w:tcPr>
          <w:p w14:paraId="4578D374" w14:textId="77777777" w:rsidR="00E50D30" w:rsidRPr="00A23404" w:rsidRDefault="00E50D30" w:rsidP="003C5956">
            <w:pPr>
              <w:snapToGrid w:val="0"/>
              <w:spacing w:after="0" w:line="240" w:lineRule="auto"/>
              <w:rPr>
                <w:rStyle w:val="Hyperlink"/>
              </w:rPr>
            </w:pPr>
          </w:p>
        </w:tc>
        <w:tc>
          <w:tcPr>
            <w:tcW w:w="0" w:type="auto"/>
          </w:tcPr>
          <w:p w14:paraId="4754DD6F" w14:textId="77777777" w:rsidR="00E50D30" w:rsidRPr="00DD39A7" w:rsidRDefault="00E50D30" w:rsidP="003C5956">
            <w:pPr>
              <w:snapToGrid w:val="0"/>
              <w:spacing w:after="0" w:line="240" w:lineRule="auto"/>
              <w:rPr>
                <w:lang w:val="en-US"/>
              </w:rPr>
            </w:pPr>
          </w:p>
        </w:tc>
        <w:tc>
          <w:tcPr>
            <w:tcW w:w="0" w:type="auto"/>
          </w:tcPr>
          <w:p w14:paraId="1DBFD26E" w14:textId="77777777" w:rsidR="00E50D30" w:rsidRDefault="00E50D30" w:rsidP="003C5956">
            <w:pPr>
              <w:snapToGrid w:val="0"/>
              <w:spacing w:after="0" w:line="240" w:lineRule="auto"/>
              <w:rPr>
                <w:iCs/>
                <w:color w:val="000000" w:themeColor="text1"/>
                <w:lang w:eastAsia="zh-CN"/>
              </w:rPr>
            </w:pPr>
          </w:p>
        </w:tc>
        <w:tc>
          <w:tcPr>
            <w:tcW w:w="0" w:type="auto"/>
          </w:tcPr>
          <w:p w14:paraId="62F8770A" w14:textId="77777777" w:rsidR="00E50D30" w:rsidRDefault="00E50D30" w:rsidP="003C5956">
            <w:pPr>
              <w:snapToGrid w:val="0"/>
              <w:spacing w:after="0" w:line="240" w:lineRule="auto"/>
              <w:rPr>
                <w:lang w:val="en-US"/>
              </w:rPr>
            </w:pPr>
          </w:p>
        </w:tc>
        <w:tc>
          <w:tcPr>
            <w:tcW w:w="0" w:type="auto"/>
          </w:tcPr>
          <w:p w14:paraId="70FB937F" w14:textId="77777777" w:rsidR="00E50D30" w:rsidRPr="00CB5F78" w:rsidRDefault="00E50D30" w:rsidP="003C5956">
            <w:pPr>
              <w:snapToGrid w:val="0"/>
              <w:spacing w:after="0" w:line="240" w:lineRule="auto"/>
              <w:rPr>
                <w:highlight w:val="green"/>
                <w:lang w:val="en-US"/>
              </w:rPr>
            </w:pPr>
          </w:p>
        </w:tc>
        <w:tc>
          <w:tcPr>
            <w:tcW w:w="0" w:type="auto"/>
          </w:tcPr>
          <w:p w14:paraId="7E56594E" w14:textId="77777777" w:rsidR="00E50D30" w:rsidRDefault="00E50D30" w:rsidP="003C5956">
            <w:pPr>
              <w:snapToGrid w:val="0"/>
              <w:spacing w:after="0" w:line="240" w:lineRule="auto"/>
              <w:rPr>
                <w:lang w:val="en-US"/>
              </w:rPr>
            </w:pPr>
          </w:p>
        </w:tc>
      </w:tr>
      <w:tr w:rsidR="00E725D3" w:rsidRPr="00F95423" w14:paraId="4C864946" w14:textId="77777777" w:rsidTr="00376480">
        <w:tc>
          <w:tcPr>
            <w:tcW w:w="0" w:type="auto"/>
          </w:tcPr>
          <w:p w14:paraId="4C281B14" w14:textId="2B112BB5" w:rsidR="00E725D3" w:rsidRPr="00F95423" w:rsidRDefault="005C13D6" w:rsidP="005C13D6">
            <w:pPr>
              <w:snapToGrid w:val="0"/>
              <w:spacing w:after="0" w:line="240" w:lineRule="auto"/>
              <w:rPr>
                <w:rFonts w:eastAsiaTheme="minorEastAsia"/>
                <w:lang w:val="en-US"/>
              </w:rPr>
            </w:pPr>
            <w:r w:rsidRPr="00DD39A7">
              <w:rPr>
                <w:rFonts w:eastAsiaTheme="minorEastAsia"/>
                <w:lang w:val="en-US"/>
              </w:rPr>
              <w:t>R4-2211037</w:t>
            </w:r>
          </w:p>
        </w:tc>
        <w:tc>
          <w:tcPr>
            <w:tcW w:w="0" w:type="auto"/>
          </w:tcPr>
          <w:p w14:paraId="39A3BCB6" w14:textId="25C8FFFC" w:rsidR="00E725D3" w:rsidRPr="00F95423" w:rsidRDefault="00E725D3" w:rsidP="003C5956">
            <w:pPr>
              <w:snapToGrid w:val="0"/>
              <w:spacing w:after="0" w:line="240" w:lineRule="auto"/>
              <w:rPr>
                <w:rFonts w:eastAsiaTheme="minorEastAsia"/>
                <w:lang w:val="en-US"/>
              </w:rPr>
            </w:pPr>
          </w:p>
        </w:tc>
        <w:tc>
          <w:tcPr>
            <w:tcW w:w="0" w:type="auto"/>
          </w:tcPr>
          <w:p w14:paraId="598B61EA"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to TS 38.133 on definitions and applicability for RedCap</w:t>
            </w:r>
          </w:p>
        </w:tc>
        <w:tc>
          <w:tcPr>
            <w:tcW w:w="0" w:type="auto"/>
          </w:tcPr>
          <w:p w14:paraId="53383901"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Nokia, Nokia) Shanghai Bell</w:t>
            </w:r>
          </w:p>
        </w:tc>
        <w:tc>
          <w:tcPr>
            <w:tcW w:w="0" w:type="auto"/>
          </w:tcPr>
          <w:p w14:paraId="2EEFC3E4" w14:textId="33BA904A" w:rsidR="00E725D3" w:rsidRPr="00F95423" w:rsidRDefault="00E50D30" w:rsidP="003C5956">
            <w:pPr>
              <w:snapToGrid w:val="0"/>
              <w:spacing w:after="0" w:line="240" w:lineRule="auto"/>
              <w:rPr>
                <w:rFonts w:eastAsiaTheme="minorEastAsia"/>
                <w:lang w:val="en-US"/>
              </w:rPr>
            </w:pPr>
            <w:r w:rsidRPr="00E50D30">
              <w:rPr>
                <w:rFonts w:eastAsiaTheme="minorEastAsia"/>
                <w:highlight w:val="green"/>
                <w:lang w:val="en-US"/>
              </w:rPr>
              <w:t>Agreeable</w:t>
            </w:r>
          </w:p>
        </w:tc>
        <w:tc>
          <w:tcPr>
            <w:tcW w:w="0" w:type="auto"/>
          </w:tcPr>
          <w:p w14:paraId="3F3AC437" w14:textId="447F76FC" w:rsidR="00E725D3" w:rsidRPr="00F95423" w:rsidRDefault="00E725D3" w:rsidP="003C5956">
            <w:pPr>
              <w:snapToGrid w:val="0"/>
              <w:spacing w:after="0" w:line="240" w:lineRule="auto"/>
              <w:rPr>
                <w:rFonts w:eastAsiaTheme="minorEastAsia"/>
                <w:u w:val="single"/>
              </w:rPr>
            </w:pPr>
          </w:p>
        </w:tc>
      </w:tr>
      <w:tr w:rsidR="00E725D3" w:rsidRPr="00F95423" w14:paraId="670AE20D" w14:textId="77777777" w:rsidTr="00376480">
        <w:tc>
          <w:tcPr>
            <w:tcW w:w="0" w:type="auto"/>
          </w:tcPr>
          <w:p w14:paraId="56B5CD5B" w14:textId="77777777" w:rsidR="00E725D3" w:rsidRPr="00F95423" w:rsidRDefault="004258BC" w:rsidP="003C5956">
            <w:pPr>
              <w:snapToGrid w:val="0"/>
              <w:spacing w:after="0" w:line="240" w:lineRule="auto"/>
              <w:rPr>
                <w:rFonts w:eastAsiaTheme="minorEastAsia"/>
              </w:rPr>
            </w:pPr>
            <w:hyperlink r:id="rId152" w:history="1">
              <w:r w:rsidR="00E725D3" w:rsidRPr="00F95423">
                <w:rPr>
                  <w:rStyle w:val="Hyperlink"/>
                  <w:rFonts w:eastAsiaTheme="minorEastAsia"/>
                </w:rPr>
                <w:t>R4-2208975</w:t>
              </w:r>
            </w:hyperlink>
          </w:p>
          <w:p w14:paraId="17940E7A" w14:textId="77777777" w:rsidR="00E725D3" w:rsidRPr="00F95423" w:rsidRDefault="00E725D3" w:rsidP="003C5956">
            <w:pPr>
              <w:snapToGrid w:val="0"/>
              <w:spacing w:after="0" w:line="240" w:lineRule="auto"/>
              <w:rPr>
                <w:rFonts w:eastAsiaTheme="minorEastAsia"/>
              </w:rPr>
            </w:pPr>
          </w:p>
        </w:tc>
        <w:tc>
          <w:tcPr>
            <w:tcW w:w="0" w:type="auto"/>
          </w:tcPr>
          <w:p w14:paraId="25FC1FCF" w14:textId="77777777" w:rsidR="00E725D3" w:rsidRPr="00F95423" w:rsidRDefault="00E725D3" w:rsidP="003C5956">
            <w:pPr>
              <w:snapToGrid w:val="0"/>
              <w:spacing w:after="0" w:line="240" w:lineRule="auto"/>
              <w:rPr>
                <w:rFonts w:eastAsiaTheme="minorEastAsia"/>
                <w:lang w:val="en-US"/>
              </w:rPr>
            </w:pPr>
          </w:p>
        </w:tc>
        <w:tc>
          <w:tcPr>
            <w:tcW w:w="0" w:type="auto"/>
          </w:tcPr>
          <w:p w14:paraId="545D1899"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applicability rule of requirements for Redcap UE</w:t>
            </w:r>
          </w:p>
        </w:tc>
        <w:tc>
          <w:tcPr>
            <w:tcW w:w="0" w:type="auto"/>
          </w:tcPr>
          <w:p w14:paraId="12857B9A"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Huawei, Hisilicon</w:t>
            </w:r>
          </w:p>
        </w:tc>
        <w:tc>
          <w:tcPr>
            <w:tcW w:w="0" w:type="auto"/>
          </w:tcPr>
          <w:p w14:paraId="25E38A81" w14:textId="1DC5969A" w:rsidR="00E725D3" w:rsidRPr="00F95423" w:rsidRDefault="00221AC9" w:rsidP="003C5956">
            <w:pPr>
              <w:snapToGrid w:val="0"/>
              <w:spacing w:after="0" w:line="240" w:lineRule="auto"/>
              <w:rPr>
                <w:rFonts w:eastAsiaTheme="minorEastAsia"/>
                <w:lang w:val="en-US"/>
              </w:rPr>
            </w:pPr>
            <w:r w:rsidRPr="008F19CB">
              <w:rPr>
                <w:rFonts w:eastAsiaTheme="minorEastAsia"/>
                <w:highlight w:val="cyan"/>
                <w:lang w:val="en-US"/>
              </w:rPr>
              <w:t>Noted</w:t>
            </w:r>
          </w:p>
        </w:tc>
        <w:tc>
          <w:tcPr>
            <w:tcW w:w="0" w:type="auto"/>
          </w:tcPr>
          <w:p w14:paraId="6C251E5E" w14:textId="77777777" w:rsidR="00E725D3" w:rsidRPr="00F95423" w:rsidRDefault="00E725D3" w:rsidP="00D62D73">
            <w:pPr>
              <w:snapToGrid w:val="0"/>
              <w:spacing w:after="0" w:line="240" w:lineRule="auto"/>
              <w:rPr>
                <w:rFonts w:eastAsiaTheme="minorEastAsia"/>
                <w:lang w:val="en-US"/>
              </w:rPr>
            </w:pPr>
          </w:p>
        </w:tc>
      </w:tr>
      <w:tr w:rsidR="00E725D3" w:rsidRPr="00F95423" w14:paraId="3AD015BB" w14:textId="77777777" w:rsidTr="00376480">
        <w:tc>
          <w:tcPr>
            <w:tcW w:w="0" w:type="auto"/>
          </w:tcPr>
          <w:p w14:paraId="278EE7C3" w14:textId="77777777" w:rsidR="00E725D3" w:rsidRPr="00F95423" w:rsidRDefault="004258BC" w:rsidP="003C5956">
            <w:pPr>
              <w:snapToGrid w:val="0"/>
              <w:spacing w:after="0" w:line="240" w:lineRule="auto"/>
              <w:rPr>
                <w:rFonts w:eastAsiaTheme="minorEastAsia"/>
              </w:rPr>
            </w:pPr>
            <w:hyperlink r:id="rId153" w:history="1">
              <w:r w:rsidR="00E725D3" w:rsidRPr="00F95423">
                <w:rPr>
                  <w:rStyle w:val="Hyperlink"/>
                  <w:rFonts w:eastAsiaTheme="minorEastAsia"/>
                </w:rPr>
                <w:t>R4-2209908</w:t>
              </w:r>
            </w:hyperlink>
          </w:p>
          <w:p w14:paraId="305DF1EB" w14:textId="77777777" w:rsidR="00E725D3" w:rsidRPr="00F95423" w:rsidRDefault="00E725D3" w:rsidP="003C5956">
            <w:pPr>
              <w:snapToGrid w:val="0"/>
              <w:spacing w:after="0" w:line="240" w:lineRule="auto"/>
              <w:rPr>
                <w:rFonts w:eastAsiaTheme="minorEastAsia"/>
                <w:lang w:val="en-US"/>
              </w:rPr>
            </w:pPr>
          </w:p>
        </w:tc>
        <w:tc>
          <w:tcPr>
            <w:tcW w:w="0" w:type="auto"/>
          </w:tcPr>
          <w:p w14:paraId="1F168230" w14:textId="77777777" w:rsidR="00E725D3" w:rsidRPr="00F95423" w:rsidRDefault="00E725D3" w:rsidP="003C5956">
            <w:pPr>
              <w:snapToGrid w:val="0"/>
              <w:spacing w:after="0" w:line="240" w:lineRule="auto"/>
              <w:rPr>
                <w:rFonts w:eastAsiaTheme="minorEastAsia"/>
                <w:lang w:val="en-US"/>
              </w:rPr>
            </w:pPr>
            <w:r>
              <w:rPr>
                <w:rFonts w:eastAsiaTheme="minorEastAsia"/>
                <w:lang w:val="en-US"/>
              </w:rPr>
              <w:t>R4-2211038</w:t>
            </w:r>
          </w:p>
        </w:tc>
        <w:tc>
          <w:tcPr>
            <w:tcW w:w="0" w:type="auto"/>
          </w:tcPr>
          <w:p w14:paraId="3D8D3FA8"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RRC_IDLE mode requirements for RedCap for TS 38.133</w:t>
            </w:r>
          </w:p>
        </w:tc>
        <w:tc>
          <w:tcPr>
            <w:tcW w:w="0" w:type="auto"/>
          </w:tcPr>
          <w:p w14:paraId="6ECFF029"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Ericsson</w:t>
            </w:r>
          </w:p>
        </w:tc>
        <w:tc>
          <w:tcPr>
            <w:tcW w:w="0" w:type="auto"/>
          </w:tcPr>
          <w:p w14:paraId="3A3D56D2" w14:textId="0CC17B0D" w:rsidR="00E725D3" w:rsidRPr="00F95423" w:rsidRDefault="006A13D9" w:rsidP="003C5956">
            <w:pPr>
              <w:snapToGrid w:val="0"/>
              <w:spacing w:after="0" w:line="240" w:lineRule="auto"/>
              <w:rPr>
                <w:rFonts w:eastAsiaTheme="minorEastAsia"/>
                <w:lang w:val="en-US"/>
              </w:rPr>
            </w:pPr>
            <w:r w:rsidRPr="00E50D30">
              <w:rPr>
                <w:rFonts w:eastAsiaTheme="minorEastAsia"/>
                <w:highlight w:val="green"/>
                <w:lang w:val="en-US"/>
              </w:rPr>
              <w:t>Agreeable</w:t>
            </w:r>
          </w:p>
        </w:tc>
        <w:tc>
          <w:tcPr>
            <w:tcW w:w="0" w:type="auto"/>
          </w:tcPr>
          <w:p w14:paraId="5E388EED" w14:textId="69046953" w:rsidR="00E725D3" w:rsidRPr="00F95423" w:rsidRDefault="00E725D3" w:rsidP="003C5956">
            <w:pPr>
              <w:snapToGrid w:val="0"/>
              <w:spacing w:after="0" w:line="240" w:lineRule="auto"/>
              <w:rPr>
                <w:rFonts w:eastAsiaTheme="minorEastAsia"/>
                <w:lang w:val="en-US"/>
              </w:rPr>
            </w:pPr>
          </w:p>
        </w:tc>
      </w:tr>
      <w:tr w:rsidR="00E725D3" w:rsidRPr="00F95423" w14:paraId="1EB9328A" w14:textId="77777777" w:rsidTr="00376480">
        <w:tc>
          <w:tcPr>
            <w:tcW w:w="0" w:type="auto"/>
          </w:tcPr>
          <w:p w14:paraId="5BDE7588" w14:textId="11644D03" w:rsidR="00E725D3" w:rsidRPr="00F95423" w:rsidRDefault="00E725D3" w:rsidP="003C5956">
            <w:pPr>
              <w:snapToGrid w:val="0"/>
              <w:spacing w:after="0" w:line="240" w:lineRule="auto"/>
              <w:rPr>
                <w:rFonts w:eastAsiaTheme="minorEastAsia"/>
              </w:rPr>
            </w:pPr>
          </w:p>
          <w:p w14:paraId="004FD101" w14:textId="4761A7E2" w:rsidR="00E725D3" w:rsidRPr="00F95423" w:rsidRDefault="008F1FC9" w:rsidP="003C5956">
            <w:pPr>
              <w:snapToGrid w:val="0"/>
              <w:spacing w:after="0" w:line="240" w:lineRule="auto"/>
              <w:rPr>
                <w:rFonts w:eastAsiaTheme="minorEastAsia"/>
                <w:lang w:val="en-US"/>
              </w:rPr>
            </w:pPr>
            <w:r>
              <w:rPr>
                <w:rFonts w:eastAsiaTheme="minorEastAsia"/>
                <w:lang w:val="en-US"/>
              </w:rPr>
              <w:t>R4-2211039</w:t>
            </w:r>
          </w:p>
        </w:tc>
        <w:tc>
          <w:tcPr>
            <w:tcW w:w="0" w:type="auto"/>
          </w:tcPr>
          <w:p w14:paraId="1111CABD" w14:textId="4745447F" w:rsidR="00E725D3" w:rsidRPr="00F95423" w:rsidRDefault="00E725D3" w:rsidP="003C5956">
            <w:pPr>
              <w:snapToGrid w:val="0"/>
              <w:spacing w:after="0" w:line="240" w:lineRule="auto"/>
              <w:rPr>
                <w:rFonts w:eastAsiaTheme="minorEastAsia"/>
                <w:lang w:val="en-US"/>
              </w:rPr>
            </w:pPr>
          </w:p>
        </w:tc>
        <w:tc>
          <w:tcPr>
            <w:tcW w:w="0" w:type="auto"/>
          </w:tcPr>
          <w:p w14:paraId="729B710D"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SDT requirements for RedCap for TS 38.133</w:t>
            </w:r>
          </w:p>
        </w:tc>
        <w:tc>
          <w:tcPr>
            <w:tcW w:w="0" w:type="auto"/>
          </w:tcPr>
          <w:p w14:paraId="504CF75D"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Ericsson</w:t>
            </w:r>
          </w:p>
        </w:tc>
        <w:tc>
          <w:tcPr>
            <w:tcW w:w="0" w:type="auto"/>
          </w:tcPr>
          <w:p w14:paraId="33BA8F91" w14:textId="6CF7899C" w:rsidR="00E725D3" w:rsidRPr="00F95423" w:rsidRDefault="008F1FC9" w:rsidP="003C5956">
            <w:pPr>
              <w:snapToGrid w:val="0"/>
              <w:spacing w:after="0" w:line="240" w:lineRule="auto"/>
              <w:rPr>
                <w:rFonts w:eastAsiaTheme="minorEastAsia"/>
                <w:lang w:val="en-US"/>
              </w:rPr>
            </w:pPr>
            <w:r w:rsidRPr="008F1FC9">
              <w:rPr>
                <w:rFonts w:eastAsiaTheme="minorEastAsia"/>
                <w:highlight w:val="green"/>
                <w:lang w:val="en-US"/>
              </w:rPr>
              <w:t>Agreeable</w:t>
            </w:r>
          </w:p>
        </w:tc>
        <w:tc>
          <w:tcPr>
            <w:tcW w:w="0" w:type="auto"/>
          </w:tcPr>
          <w:p w14:paraId="17226CEB" w14:textId="77777777" w:rsidR="00E725D3" w:rsidRPr="00F95423" w:rsidRDefault="00E725D3" w:rsidP="003C5956">
            <w:pPr>
              <w:snapToGrid w:val="0"/>
              <w:spacing w:after="0" w:line="240" w:lineRule="auto"/>
              <w:rPr>
                <w:rFonts w:eastAsiaTheme="minorEastAsia"/>
                <w:lang w:val="en-US"/>
              </w:rPr>
            </w:pPr>
          </w:p>
        </w:tc>
      </w:tr>
      <w:tr w:rsidR="00E725D3" w:rsidRPr="00F95423" w14:paraId="1A50535C" w14:textId="77777777" w:rsidTr="00376480">
        <w:tc>
          <w:tcPr>
            <w:tcW w:w="0" w:type="auto"/>
          </w:tcPr>
          <w:p w14:paraId="12B1C933" w14:textId="41054284" w:rsidR="00E725D3" w:rsidRPr="00F95423" w:rsidRDefault="00FE6945" w:rsidP="00FE6945">
            <w:pPr>
              <w:snapToGrid w:val="0"/>
              <w:spacing w:after="0" w:line="240" w:lineRule="auto"/>
              <w:rPr>
                <w:rFonts w:eastAsiaTheme="minorEastAsia"/>
              </w:rPr>
            </w:pPr>
            <w:r w:rsidRPr="00E35C23">
              <w:rPr>
                <w:rFonts w:eastAsiaTheme="minorEastAsia"/>
                <w:lang w:val="en-US"/>
              </w:rPr>
              <w:t>R4-2211040</w:t>
            </w:r>
          </w:p>
        </w:tc>
        <w:tc>
          <w:tcPr>
            <w:tcW w:w="0" w:type="auto"/>
          </w:tcPr>
          <w:p w14:paraId="49806578" w14:textId="4DE40E4B" w:rsidR="00E725D3" w:rsidRPr="00F95423" w:rsidRDefault="00E725D3" w:rsidP="003C5956">
            <w:pPr>
              <w:snapToGrid w:val="0"/>
              <w:spacing w:after="0" w:line="240" w:lineRule="auto"/>
              <w:rPr>
                <w:rFonts w:eastAsiaTheme="minorEastAsia"/>
                <w:lang w:val="en-US"/>
              </w:rPr>
            </w:pPr>
          </w:p>
        </w:tc>
        <w:tc>
          <w:tcPr>
            <w:tcW w:w="0" w:type="auto"/>
          </w:tcPr>
          <w:p w14:paraId="5DC1926B"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mobility requirements for Redcap UE</w:t>
            </w:r>
          </w:p>
        </w:tc>
        <w:tc>
          <w:tcPr>
            <w:tcW w:w="0" w:type="auto"/>
          </w:tcPr>
          <w:p w14:paraId="661B0D4D"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Huawei, Hisilicon</w:t>
            </w:r>
          </w:p>
        </w:tc>
        <w:tc>
          <w:tcPr>
            <w:tcW w:w="0" w:type="auto"/>
          </w:tcPr>
          <w:p w14:paraId="36DA3B88" w14:textId="7CB5CD65" w:rsidR="00E725D3" w:rsidRPr="00F95423" w:rsidRDefault="00EE373C" w:rsidP="003C5956">
            <w:pPr>
              <w:snapToGrid w:val="0"/>
              <w:spacing w:after="0" w:line="240" w:lineRule="auto"/>
              <w:rPr>
                <w:rFonts w:eastAsiaTheme="minorEastAsia"/>
                <w:lang w:val="en-US"/>
              </w:rPr>
            </w:pPr>
            <w:r w:rsidRPr="008F1FC9">
              <w:rPr>
                <w:rFonts w:eastAsiaTheme="minorEastAsia"/>
                <w:highlight w:val="green"/>
                <w:lang w:val="en-US"/>
              </w:rPr>
              <w:t>Agreeable</w:t>
            </w:r>
          </w:p>
        </w:tc>
        <w:tc>
          <w:tcPr>
            <w:tcW w:w="0" w:type="auto"/>
          </w:tcPr>
          <w:p w14:paraId="6D2AB435" w14:textId="77777777" w:rsidR="00E725D3" w:rsidRPr="00F95423" w:rsidRDefault="00E725D3" w:rsidP="003C5956">
            <w:pPr>
              <w:snapToGrid w:val="0"/>
              <w:spacing w:after="0" w:line="240" w:lineRule="auto"/>
              <w:rPr>
                <w:rFonts w:eastAsiaTheme="minorEastAsia"/>
                <w:lang w:val="en-US"/>
              </w:rPr>
            </w:pPr>
          </w:p>
        </w:tc>
      </w:tr>
      <w:tr w:rsidR="00E725D3" w:rsidRPr="00F95423" w14:paraId="443EC5AA" w14:textId="77777777" w:rsidTr="00376480">
        <w:tc>
          <w:tcPr>
            <w:tcW w:w="0" w:type="auto"/>
          </w:tcPr>
          <w:p w14:paraId="169ABEE0" w14:textId="6E6F5D1D" w:rsidR="00E725D3" w:rsidRPr="00F95423" w:rsidRDefault="00EE36F5" w:rsidP="003C5956">
            <w:pPr>
              <w:snapToGrid w:val="0"/>
              <w:spacing w:after="0" w:line="240" w:lineRule="auto"/>
              <w:rPr>
                <w:rFonts w:eastAsiaTheme="minorEastAsia"/>
              </w:rPr>
            </w:pPr>
            <w:r w:rsidRPr="005709C6">
              <w:rPr>
                <w:rFonts w:eastAsiaTheme="minorEastAsia"/>
                <w:lang w:val="en-US"/>
              </w:rPr>
              <w:t>R4-2211041</w:t>
            </w:r>
            <w:r>
              <w:rPr>
                <w:rFonts w:eastAsiaTheme="minorEastAsia"/>
                <w:lang w:val="en-US"/>
              </w:rPr>
              <w:t xml:space="preserve"> </w:t>
            </w:r>
          </w:p>
          <w:p w14:paraId="499951AB" w14:textId="77777777" w:rsidR="00E725D3" w:rsidRPr="00F95423" w:rsidRDefault="00E725D3" w:rsidP="003C5956">
            <w:pPr>
              <w:snapToGrid w:val="0"/>
              <w:spacing w:after="0" w:line="240" w:lineRule="auto"/>
              <w:rPr>
                <w:rFonts w:eastAsiaTheme="minorEastAsia"/>
              </w:rPr>
            </w:pPr>
          </w:p>
        </w:tc>
        <w:tc>
          <w:tcPr>
            <w:tcW w:w="0" w:type="auto"/>
          </w:tcPr>
          <w:p w14:paraId="19DEF31A" w14:textId="77712D82" w:rsidR="00E725D3" w:rsidRPr="00F95423" w:rsidRDefault="00E725D3" w:rsidP="003C5956">
            <w:pPr>
              <w:snapToGrid w:val="0"/>
              <w:spacing w:after="0" w:line="240" w:lineRule="auto"/>
              <w:rPr>
                <w:rFonts w:eastAsiaTheme="minorEastAsia"/>
                <w:lang w:val="en-US"/>
              </w:rPr>
            </w:pPr>
          </w:p>
        </w:tc>
        <w:tc>
          <w:tcPr>
            <w:tcW w:w="0" w:type="auto"/>
          </w:tcPr>
          <w:p w14:paraId="1920E817"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to TS 38.133 Corrections on mobility requirements for RedCap</w:t>
            </w:r>
          </w:p>
        </w:tc>
        <w:tc>
          <w:tcPr>
            <w:tcW w:w="0" w:type="auto"/>
          </w:tcPr>
          <w:p w14:paraId="1E748450"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Nokia, Nokia Shanghai Bell</w:t>
            </w:r>
          </w:p>
        </w:tc>
        <w:tc>
          <w:tcPr>
            <w:tcW w:w="0" w:type="auto"/>
          </w:tcPr>
          <w:p w14:paraId="7704AF40" w14:textId="6E65B591" w:rsidR="00E725D3" w:rsidRPr="00F95423" w:rsidRDefault="00E37021" w:rsidP="003C5956">
            <w:pPr>
              <w:snapToGrid w:val="0"/>
              <w:spacing w:after="0" w:line="240" w:lineRule="auto"/>
              <w:rPr>
                <w:rFonts w:eastAsiaTheme="minorEastAsia"/>
                <w:lang w:val="en-US"/>
              </w:rPr>
            </w:pPr>
            <w:r w:rsidRPr="00E37021">
              <w:rPr>
                <w:rFonts w:eastAsiaTheme="minorEastAsia"/>
                <w:highlight w:val="cyan"/>
                <w:lang w:val="en-US"/>
              </w:rPr>
              <w:t>Noted</w:t>
            </w:r>
          </w:p>
        </w:tc>
        <w:tc>
          <w:tcPr>
            <w:tcW w:w="0" w:type="auto"/>
          </w:tcPr>
          <w:p w14:paraId="09C42151" w14:textId="77777777" w:rsidR="00E725D3" w:rsidRPr="00F95423" w:rsidRDefault="00E725D3" w:rsidP="003C5956">
            <w:pPr>
              <w:snapToGrid w:val="0"/>
              <w:spacing w:after="0" w:line="240" w:lineRule="auto"/>
              <w:rPr>
                <w:rFonts w:eastAsiaTheme="minorEastAsia"/>
                <w:lang w:val="en-US"/>
              </w:rPr>
            </w:pPr>
          </w:p>
        </w:tc>
      </w:tr>
      <w:tr w:rsidR="00E725D3" w:rsidRPr="00F95423" w14:paraId="28A83224" w14:textId="77777777" w:rsidTr="00376480">
        <w:tc>
          <w:tcPr>
            <w:tcW w:w="0" w:type="auto"/>
          </w:tcPr>
          <w:p w14:paraId="11B0E106" w14:textId="3B765D2B" w:rsidR="00E725D3" w:rsidRPr="00F95423" w:rsidRDefault="00AE7127" w:rsidP="003C5956">
            <w:pPr>
              <w:snapToGrid w:val="0"/>
              <w:spacing w:after="0" w:line="240" w:lineRule="auto"/>
              <w:rPr>
                <w:rFonts w:eastAsiaTheme="minorEastAsia"/>
              </w:rPr>
            </w:pPr>
            <w:r w:rsidRPr="0067363D">
              <w:rPr>
                <w:rFonts w:eastAsiaTheme="minorEastAsia"/>
                <w:lang w:val="en-US"/>
              </w:rPr>
              <w:lastRenderedPageBreak/>
              <w:t>R4-2211042</w:t>
            </w:r>
          </w:p>
        </w:tc>
        <w:tc>
          <w:tcPr>
            <w:tcW w:w="0" w:type="auto"/>
          </w:tcPr>
          <w:p w14:paraId="49B55096" w14:textId="1CAFE4B8" w:rsidR="00E725D3" w:rsidRPr="00F95423" w:rsidRDefault="00E725D3" w:rsidP="003C5956">
            <w:pPr>
              <w:snapToGrid w:val="0"/>
              <w:spacing w:after="0" w:line="240" w:lineRule="auto"/>
              <w:rPr>
                <w:rFonts w:eastAsiaTheme="minorEastAsia"/>
                <w:lang w:val="en-US"/>
              </w:rPr>
            </w:pPr>
          </w:p>
        </w:tc>
        <w:tc>
          <w:tcPr>
            <w:tcW w:w="0" w:type="auto"/>
          </w:tcPr>
          <w:p w14:paraId="4BE1672E"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timing requirements for RedCap UE</w:t>
            </w:r>
          </w:p>
        </w:tc>
        <w:tc>
          <w:tcPr>
            <w:tcW w:w="0" w:type="auto"/>
          </w:tcPr>
          <w:p w14:paraId="21401DA3"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Xiaomi</w:t>
            </w:r>
          </w:p>
        </w:tc>
        <w:tc>
          <w:tcPr>
            <w:tcW w:w="0" w:type="auto"/>
          </w:tcPr>
          <w:p w14:paraId="33BDCC75" w14:textId="2481E9FD" w:rsidR="00E725D3" w:rsidRPr="00F95423" w:rsidRDefault="00AE7127" w:rsidP="003C5956">
            <w:pPr>
              <w:snapToGrid w:val="0"/>
              <w:spacing w:after="0" w:line="240" w:lineRule="auto"/>
              <w:rPr>
                <w:rFonts w:eastAsiaTheme="minorEastAsia"/>
                <w:lang w:val="en-US"/>
              </w:rPr>
            </w:pPr>
            <w:r w:rsidRPr="00AE7127">
              <w:rPr>
                <w:rFonts w:eastAsiaTheme="minorEastAsia"/>
                <w:highlight w:val="green"/>
                <w:lang w:val="en-US"/>
              </w:rPr>
              <w:t>Agreeable</w:t>
            </w:r>
          </w:p>
        </w:tc>
        <w:tc>
          <w:tcPr>
            <w:tcW w:w="0" w:type="auto"/>
          </w:tcPr>
          <w:p w14:paraId="6BB5631D" w14:textId="1F6A7BAB" w:rsidR="00E725D3" w:rsidRPr="00F95423" w:rsidRDefault="00E725D3" w:rsidP="003C5956">
            <w:pPr>
              <w:snapToGrid w:val="0"/>
              <w:spacing w:after="0" w:line="240" w:lineRule="auto"/>
              <w:rPr>
                <w:rFonts w:eastAsiaTheme="minorEastAsia"/>
              </w:rPr>
            </w:pPr>
          </w:p>
        </w:tc>
      </w:tr>
      <w:tr w:rsidR="00E725D3" w:rsidRPr="00F95423" w14:paraId="76541168" w14:textId="77777777" w:rsidTr="00376480">
        <w:tc>
          <w:tcPr>
            <w:tcW w:w="0" w:type="auto"/>
          </w:tcPr>
          <w:p w14:paraId="36399161" w14:textId="766AB40C" w:rsidR="00E725D3" w:rsidRPr="00F95423" w:rsidRDefault="006E69DD" w:rsidP="006E69DD">
            <w:pPr>
              <w:snapToGrid w:val="0"/>
              <w:spacing w:after="0" w:line="240" w:lineRule="auto"/>
              <w:rPr>
                <w:rFonts w:eastAsiaTheme="minorEastAsia"/>
              </w:rPr>
            </w:pPr>
            <w:r w:rsidRPr="00ED1412">
              <w:rPr>
                <w:rFonts w:eastAsiaTheme="minorEastAsia"/>
                <w:lang w:val="en-US"/>
              </w:rPr>
              <w:t>R4-2211043</w:t>
            </w:r>
          </w:p>
        </w:tc>
        <w:tc>
          <w:tcPr>
            <w:tcW w:w="0" w:type="auto"/>
          </w:tcPr>
          <w:p w14:paraId="598AFC5F" w14:textId="1B99CD6E" w:rsidR="00E725D3" w:rsidRPr="00F95423" w:rsidRDefault="00E725D3" w:rsidP="003C5956">
            <w:pPr>
              <w:snapToGrid w:val="0"/>
              <w:spacing w:after="0" w:line="240" w:lineRule="auto"/>
              <w:rPr>
                <w:rFonts w:eastAsiaTheme="minorEastAsia"/>
                <w:lang w:val="en-US"/>
              </w:rPr>
            </w:pPr>
          </w:p>
        </w:tc>
        <w:tc>
          <w:tcPr>
            <w:tcW w:w="0" w:type="auto"/>
          </w:tcPr>
          <w:p w14:paraId="4400B9F4"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to 38.133 introducing RedCap requirements on active BWP switch delay, active TCI state switching delay and UE specific CBW change</w:t>
            </w:r>
          </w:p>
        </w:tc>
        <w:tc>
          <w:tcPr>
            <w:tcW w:w="0" w:type="auto"/>
          </w:tcPr>
          <w:p w14:paraId="6AEA9FA1"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CMCC</w:t>
            </w:r>
          </w:p>
        </w:tc>
        <w:tc>
          <w:tcPr>
            <w:tcW w:w="0" w:type="auto"/>
          </w:tcPr>
          <w:p w14:paraId="45FAC319" w14:textId="03332324" w:rsidR="00E725D3" w:rsidRPr="00F95423" w:rsidRDefault="00616ED7" w:rsidP="003C5956">
            <w:pPr>
              <w:snapToGrid w:val="0"/>
              <w:spacing w:after="0" w:line="240" w:lineRule="auto"/>
              <w:rPr>
                <w:rFonts w:eastAsiaTheme="minorEastAsia"/>
                <w:lang w:val="en-US"/>
              </w:rPr>
            </w:pPr>
            <w:r w:rsidRPr="00AE7127">
              <w:rPr>
                <w:rFonts w:eastAsiaTheme="minorEastAsia"/>
                <w:highlight w:val="green"/>
                <w:lang w:val="en-US"/>
              </w:rPr>
              <w:t>Agreeable</w:t>
            </w:r>
          </w:p>
        </w:tc>
        <w:tc>
          <w:tcPr>
            <w:tcW w:w="0" w:type="auto"/>
          </w:tcPr>
          <w:p w14:paraId="401B673B" w14:textId="77777777" w:rsidR="00E725D3" w:rsidRPr="00F95423" w:rsidRDefault="00E725D3" w:rsidP="003C5956">
            <w:pPr>
              <w:snapToGrid w:val="0"/>
              <w:spacing w:after="0" w:line="240" w:lineRule="auto"/>
              <w:rPr>
                <w:rFonts w:eastAsiaTheme="minorEastAsia"/>
                <w:lang w:val="en-US"/>
              </w:rPr>
            </w:pPr>
          </w:p>
        </w:tc>
      </w:tr>
      <w:tr w:rsidR="00E725D3" w:rsidRPr="00F95423" w14:paraId="211B29F3" w14:textId="77777777" w:rsidTr="00376480">
        <w:tc>
          <w:tcPr>
            <w:tcW w:w="0" w:type="auto"/>
          </w:tcPr>
          <w:p w14:paraId="122CADDB" w14:textId="7C1E6D19" w:rsidR="00E725D3" w:rsidRPr="00F95423" w:rsidRDefault="00D925F3" w:rsidP="003C5956">
            <w:pPr>
              <w:snapToGrid w:val="0"/>
              <w:spacing w:after="0" w:line="240" w:lineRule="auto"/>
              <w:rPr>
                <w:rFonts w:eastAsiaTheme="minorEastAsia"/>
              </w:rPr>
            </w:pPr>
            <w:r w:rsidRPr="0087162A">
              <w:rPr>
                <w:rFonts w:eastAsiaTheme="minorEastAsia"/>
                <w:lang w:val="en-US"/>
              </w:rPr>
              <w:t>R4-2211044</w:t>
            </w:r>
          </w:p>
        </w:tc>
        <w:tc>
          <w:tcPr>
            <w:tcW w:w="0" w:type="auto"/>
          </w:tcPr>
          <w:p w14:paraId="571673C3" w14:textId="5EB5B645" w:rsidR="00E725D3" w:rsidRPr="00F95423" w:rsidRDefault="00E725D3" w:rsidP="003C5956">
            <w:pPr>
              <w:snapToGrid w:val="0"/>
              <w:spacing w:after="0" w:line="240" w:lineRule="auto"/>
              <w:rPr>
                <w:rFonts w:eastAsiaTheme="minorEastAsia"/>
                <w:lang w:val="en-US"/>
              </w:rPr>
            </w:pPr>
          </w:p>
        </w:tc>
        <w:tc>
          <w:tcPr>
            <w:tcW w:w="0" w:type="auto"/>
          </w:tcPr>
          <w:p w14:paraId="1363EB71"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 CR on uplink spatial relation requirements for RedCap for TS 38.133</w:t>
            </w:r>
          </w:p>
        </w:tc>
        <w:tc>
          <w:tcPr>
            <w:tcW w:w="0" w:type="auto"/>
          </w:tcPr>
          <w:p w14:paraId="7B4BFB3B"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Ericsson</w:t>
            </w:r>
          </w:p>
        </w:tc>
        <w:tc>
          <w:tcPr>
            <w:tcW w:w="0" w:type="auto"/>
          </w:tcPr>
          <w:p w14:paraId="2CF1F494" w14:textId="154B85B4" w:rsidR="00E725D3" w:rsidRPr="00F95423" w:rsidRDefault="00D925F3" w:rsidP="003C5956">
            <w:pPr>
              <w:snapToGrid w:val="0"/>
              <w:spacing w:after="0" w:line="240" w:lineRule="auto"/>
              <w:rPr>
                <w:rFonts w:eastAsiaTheme="minorEastAsia"/>
                <w:lang w:val="en-US"/>
              </w:rPr>
            </w:pPr>
            <w:r w:rsidRPr="00AE7127">
              <w:rPr>
                <w:rFonts w:eastAsiaTheme="minorEastAsia"/>
                <w:highlight w:val="green"/>
                <w:lang w:val="en-US"/>
              </w:rPr>
              <w:t>Agreeable</w:t>
            </w:r>
          </w:p>
        </w:tc>
        <w:tc>
          <w:tcPr>
            <w:tcW w:w="0" w:type="auto"/>
          </w:tcPr>
          <w:p w14:paraId="5940AC34" w14:textId="77777777" w:rsidR="00E725D3" w:rsidRPr="00F95423" w:rsidRDefault="00E725D3" w:rsidP="003C5956">
            <w:pPr>
              <w:snapToGrid w:val="0"/>
              <w:spacing w:after="0" w:line="240" w:lineRule="auto"/>
              <w:rPr>
                <w:rFonts w:eastAsiaTheme="minorEastAsia"/>
                <w:lang w:val="en-US"/>
              </w:rPr>
            </w:pPr>
          </w:p>
        </w:tc>
      </w:tr>
      <w:tr w:rsidR="00E725D3" w:rsidRPr="00F95423" w14:paraId="4675B44E" w14:textId="77777777" w:rsidTr="00376480">
        <w:tc>
          <w:tcPr>
            <w:tcW w:w="0" w:type="auto"/>
          </w:tcPr>
          <w:p w14:paraId="2A2507B3" w14:textId="19F7DF1D" w:rsidR="00E725D3" w:rsidRPr="00F95423" w:rsidRDefault="00E725D3" w:rsidP="003C5956">
            <w:pPr>
              <w:snapToGrid w:val="0"/>
              <w:spacing w:after="0" w:line="240" w:lineRule="auto"/>
              <w:rPr>
                <w:rFonts w:eastAsiaTheme="minorEastAsia"/>
              </w:rPr>
            </w:pPr>
          </w:p>
          <w:p w14:paraId="69A52F3F" w14:textId="3E8E88DF" w:rsidR="00E725D3" w:rsidRPr="00F95423" w:rsidRDefault="00CF0931" w:rsidP="003C5956">
            <w:pPr>
              <w:snapToGrid w:val="0"/>
              <w:spacing w:after="0" w:line="240" w:lineRule="auto"/>
              <w:rPr>
                <w:rFonts w:eastAsiaTheme="minorEastAsia"/>
              </w:rPr>
            </w:pPr>
            <w:r w:rsidRPr="006654FF">
              <w:rPr>
                <w:rFonts w:eastAsiaTheme="minorEastAsia"/>
                <w:lang w:val="en-US"/>
              </w:rPr>
              <w:t>R4-2211045</w:t>
            </w:r>
          </w:p>
        </w:tc>
        <w:tc>
          <w:tcPr>
            <w:tcW w:w="0" w:type="auto"/>
          </w:tcPr>
          <w:p w14:paraId="01128032" w14:textId="4F0CF136" w:rsidR="00E725D3" w:rsidRPr="00F95423" w:rsidRDefault="00E725D3" w:rsidP="003C5956">
            <w:pPr>
              <w:snapToGrid w:val="0"/>
              <w:spacing w:after="0" w:line="240" w:lineRule="auto"/>
              <w:rPr>
                <w:rFonts w:eastAsiaTheme="minorEastAsia"/>
                <w:lang w:val="en-US"/>
              </w:rPr>
            </w:pPr>
          </w:p>
        </w:tc>
        <w:tc>
          <w:tcPr>
            <w:tcW w:w="0" w:type="auto"/>
          </w:tcPr>
          <w:p w14:paraId="3DCCBEC1"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DraftCR on reduced capability Ues for RLM for RedCap</w:t>
            </w:r>
          </w:p>
        </w:tc>
        <w:tc>
          <w:tcPr>
            <w:tcW w:w="0" w:type="auto"/>
          </w:tcPr>
          <w:p w14:paraId="72BEBB9E"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MediaTek inc.</w:t>
            </w:r>
          </w:p>
        </w:tc>
        <w:tc>
          <w:tcPr>
            <w:tcW w:w="0" w:type="auto"/>
          </w:tcPr>
          <w:p w14:paraId="1A3088F9" w14:textId="7EBC9AD1" w:rsidR="00E725D3" w:rsidRPr="00F95423" w:rsidRDefault="009E21FF" w:rsidP="003C5956">
            <w:pPr>
              <w:snapToGrid w:val="0"/>
              <w:spacing w:after="0" w:line="240" w:lineRule="auto"/>
              <w:rPr>
                <w:rFonts w:eastAsiaTheme="minorEastAsia"/>
                <w:lang w:val="en-US"/>
              </w:rPr>
            </w:pPr>
            <w:r w:rsidRPr="00AE7127">
              <w:rPr>
                <w:rFonts w:eastAsiaTheme="minorEastAsia"/>
                <w:highlight w:val="green"/>
                <w:lang w:val="en-US"/>
              </w:rPr>
              <w:t>Agreeable</w:t>
            </w:r>
          </w:p>
        </w:tc>
        <w:tc>
          <w:tcPr>
            <w:tcW w:w="0" w:type="auto"/>
          </w:tcPr>
          <w:p w14:paraId="53037393" w14:textId="018C7944" w:rsidR="00E725D3" w:rsidRPr="00F95423" w:rsidRDefault="00E725D3" w:rsidP="003C5956">
            <w:pPr>
              <w:snapToGrid w:val="0"/>
              <w:spacing w:after="0" w:line="240" w:lineRule="auto"/>
              <w:rPr>
                <w:rFonts w:eastAsiaTheme="minorEastAsia"/>
                <w:lang w:val="en-US"/>
              </w:rPr>
            </w:pPr>
          </w:p>
        </w:tc>
      </w:tr>
      <w:tr w:rsidR="00E725D3" w:rsidRPr="00F95423" w14:paraId="2BDF6FF3" w14:textId="77777777" w:rsidTr="00376480">
        <w:tc>
          <w:tcPr>
            <w:tcW w:w="0" w:type="auto"/>
          </w:tcPr>
          <w:p w14:paraId="4FB32041" w14:textId="265B61D5" w:rsidR="00E725D3" w:rsidRPr="00F95423" w:rsidRDefault="006C7AAE" w:rsidP="003C5956">
            <w:pPr>
              <w:snapToGrid w:val="0"/>
              <w:spacing w:after="0" w:line="240" w:lineRule="auto"/>
              <w:rPr>
                <w:rFonts w:eastAsiaTheme="minorEastAsia"/>
              </w:rPr>
            </w:pPr>
            <w:r w:rsidRPr="00472A13">
              <w:rPr>
                <w:rFonts w:eastAsiaTheme="minorEastAsia"/>
                <w:lang w:val="en-US"/>
              </w:rPr>
              <w:t>R4-2211046</w:t>
            </w:r>
          </w:p>
        </w:tc>
        <w:tc>
          <w:tcPr>
            <w:tcW w:w="0" w:type="auto"/>
          </w:tcPr>
          <w:p w14:paraId="25E94265" w14:textId="3338D54B" w:rsidR="00E725D3" w:rsidRPr="00F95423" w:rsidRDefault="00E725D3" w:rsidP="003C5956">
            <w:pPr>
              <w:snapToGrid w:val="0"/>
              <w:spacing w:after="0" w:line="240" w:lineRule="auto"/>
              <w:rPr>
                <w:rFonts w:eastAsiaTheme="minorEastAsia"/>
                <w:lang w:val="en-US"/>
              </w:rPr>
            </w:pPr>
          </w:p>
        </w:tc>
        <w:tc>
          <w:tcPr>
            <w:tcW w:w="0" w:type="auto"/>
          </w:tcPr>
          <w:p w14:paraId="00A4DBEF"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draftCR on inter-RAT NR measurement for RedCap</w:t>
            </w:r>
          </w:p>
        </w:tc>
        <w:tc>
          <w:tcPr>
            <w:tcW w:w="0" w:type="auto"/>
          </w:tcPr>
          <w:p w14:paraId="4F961EFD"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Ericsson</w:t>
            </w:r>
          </w:p>
        </w:tc>
        <w:tc>
          <w:tcPr>
            <w:tcW w:w="0" w:type="auto"/>
          </w:tcPr>
          <w:p w14:paraId="4D2FAE78" w14:textId="2B785612" w:rsidR="00E725D3" w:rsidRPr="00F95423" w:rsidRDefault="006C7AAE" w:rsidP="003C5956">
            <w:pPr>
              <w:snapToGrid w:val="0"/>
              <w:spacing w:after="0" w:line="240" w:lineRule="auto"/>
              <w:rPr>
                <w:rFonts w:eastAsiaTheme="minorEastAsia"/>
                <w:lang w:val="en-US"/>
              </w:rPr>
            </w:pPr>
            <w:r w:rsidRPr="00AE7127">
              <w:rPr>
                <w:rFonts w:eastAsiaTheme="minorEastAsia"/>
                <w:highlight w:val="green"/>
                <w:lang w:val="en-US"/>
              </w:rPr>
              <w:t>Agreeable</w:t>
            </w:r>
          </w:p>
        </w:tc>
        <w:tc>
          <w:tcPr>
            <w:tcW w:w="0" w:type="auto"/>
          </w:tcPr>
          <w:p w14:paraId="39451FBD" w14:textId="77777777" w:rsidR="00E725D3" w:rsidRPr="00F95423" w:rsidRDefault="00E725D3" w:rsidP="003C5956">
            <w:pPr>
              <w:snapToGrid w:val="0"/>
              <w:spacing w:after="0" w:line="240" w:lineRule="auto"/>
              <w:rPr>
                <w:rFonts w:eastAsiaTheme="minorEastAsia"/>
                <w:lang w:val="en-US"/>
              </w:rPr>
            </w:pPr>
          </w:p>
        </w:tc>
      </w:tr>
      <w:tr w:rsidR="00E725D3" w:rsidRPr="00F95423" w14:paraId="615146B6" w14:textId="77777777" w:rsidTr="00376480">
        <w:tc>
          <w:tcPr>
            <w:tcW w:w="0" w:type="auto"/>
          </w:tcPr>
          <w:p w14:paraId="35D69266" w14:textId="075BDB65" w:rsidR="00E725D3" w:rsidRPr="00F95423" w:rsidRDefault="00837E67" w:rsidP="003C5956">
            <w:pPr>
              <w:snapToGrid w:val="0"/>
              <w:spacing w:after="0" w:line="240" w:lineRule="auto"/>
              <w:rPr>
                <w:rFonts w:eastAsiaTheme="minorEastAsia"/>
              </w:rPr>
            </w:pPr>
            <w:r w:rsidRPr="00472A13">
              <w:rPr>
                <w:rFonts w:eastAsiaTheme="minorEastAsia"/>
                <w:lang w:val="en-US"/>
              </w:rPr>
              <w:t>R4-2211048</w:t>
            </w:r>
          </w:p>
        </w:tc>
        <w:tc>
          <w:tcPr>
            <w:tcW w:w="0" w:type="auto"/>
          </w:tcPr>
          <w:p w14:paraId="03BB13B9" w14:textId="3918CC21" w:rsidR="00E725D3" w:rsidRPr="00F95423" w:rsidRDefault="00E725D3" w:rsidP="003C5956">
            <w:pPr>
              <w:snapToGrid w:val="0"/>
              <w:spacing w:after="0" w:line="240" w:lineRule="auto"/>
              <w:rPr>
                <w:rFonts w:eastAsiaTheme="minorEastAsia"/>
                <w:lang w:val="en-US"/>
              </w:rPr>
            </w:pPr>
          </w:p>
        </w:tc>
        <w:tc>
          <w:tcPr>
            <w:tcW w:w="0" w:type="auto"/>
          </w:tcPr>
          <w:p w14:paraId="3AF04A51"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DraftCR on reduced capability Ues for general measurements and intra-frequency</w:t>
            </w:r>
          </w:p>
        </w:tc>
        <w:tc>
          <w:tcPr>
            <w:tcW w:w="0" w:type="auto"/>
          </w:tcPr>
          <w:p w14:paraId="2F5FE26A"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MediaTek inc.</w:t>
            </w:r>
          </w:p>
        </w:tc>
        <w:tc>
          <w:tcPr>
            <w:tcW w:w="0" w:type="auto"/>
          </w:tcPr>
          <w:p w14:paraId="0C7DBFF2" w14:textId="392B0A35" w:rsidR="00E725D3" w:rsidRPr="00E92039" w:rsidRDefault="00E92039" w:rsidP="003C5956">
            <w:pPr>
              <w:snapToGrid w:val="0"/>
              <w:spacing w:after="0" w:line="240" w:lineRule="auto"/>
              <w:rPr>
                <w:rFonts w:eastAsiaTheme="minorEastAsia"/>
                <w:highlight w:val="yellow"/>
                <w:lang w:val="en-US"/>
              </w:rPr>
            </w:pPr>
            <w:r w:rsidRPr="00E92039">
              <w:rPr>
                <w:rFonts w:eastAsiaTheme="minorEastAsia"/>
                <w:highlight w:val="yellow"/>
                <w:lang w:val="en-US"/>
              </w:rPr>
              <w:t>Return to</w:t>
            </w:r>
          </w:p>
        </w:tc>
        <w:tc>
          <w:tcPr>
            <w:tcW w:w="0" w:type="auto"/>
          </w:tcPr>
          <w:p w14:paraId="690AE071" w14:textId="38AEA47A" w:rsidR="00E725D3" w:rsidRPr="00F95423" w:rsidRDefault="00DA12E7" w:rsidP="003C5956">
            <w:pPr>
              <w:snapToGrid w:val="0"/>
              <w:spacing w:after="0" w:line="240" w:lineRule="auto"/>
              <w:rPr>
                <w:rFonts w:eastAsiaTheme="minorEastAsia"/>
                <w:lang w:val="en-US"/>
              </w:rPr>
            </w:pPr>
            <w:r>
              <w:rPr>
                <w:rFonts w:eastAsiaTheme="minorEastAsia"/>
                <w:lang w:val="en-US"/>
              </w:rPr>
              <w:t>Pending ongoing discussions</w:t>
            </w:r>
          </w:p>
        </w:tc>
      </w:tr>
      <w:tr w:rsidR="00E725D3" w:rsidRPr="00F95423" w14:paraId="538A9137" w14:textId="77777777" w:rsidTr="00376480">
        <w:tc>
          <w:tcPr>
            <w:tcW w:w="0" w:type="auto"/>
          </w:tcPr>
          <w:p w14:paraId="06129108" w14:textId="69FC5727" w:rsidR="00E725D3" w:rsidRPr="00F95423" w:rsidRDefault="00E725D3" w:rsidP="003C5956">
            <w:pPr>
              <w:snapToGrid w:val="0"/>
              <w:spacing w:after="0" w:line="240" w:lineRule="auto"/>
              <w:rPr>
                <w:rFonts w:eastAsiaTheme="minorEastAsia"/>
              </w:rPr>
            </w:pPr>
          </w:p>
          <w:p w14:paraId="11529C60" w14:textId="1F79E1CE" w:rsidR="00E725D3" w:rsidRPr="00F95423" w:rsidRDefault="00837E67" w:rsidP="003C5956">
            <w:pPr>
              <w:snapToGrid w:val="0"/>
              <w:spacing w:after="0" w:line="240" w:lineRule="auto"/>
              <w:rPr>
                <w:rFonts w:eastAsiaTheme="minorEastAsia"/>
              </w:rPr>
            </w:pPr>
            <w:r w:rsidRPr="00AA1108">
              <w:rPr>
                <w:rFonts w:eastAsiaTheme="minorEastAsia"/>
                <w:lang w:val="en-US"/>
              </w:rPr>
              <w:t>R4-2211049</w:t>
            </w:r>
          </w:p>
        </w:tc>
        <w:tc>
          <w:tcPr>
            <w:tcW w:w="0" w:type="auto"/>
          </w:tcPr>
          <w:p w14:paraId="2945D8C2" w14:textId="14D73787" w:rsidR="00E725D3" w:rsidRPr="00F95423" w:rsidRDefault="00E725D3" w:rsidP="003C5956">
            <w:pPr>
              <w:snapToGrid w:val="0"/>
              <w:spacing w:after="0" w:line="240" w:lineRule="auto"/>
              <w:rPr>
                <w:rFonts w:eastAsiaTheme="minorEastAsia"/>
                <w:lang w:val="en-US"/>
              </w:rPr>
            </w:pPr>
          </w:p>
        </w:tc>
        <w:tc>
          <w:tcPr>
            <w:tcW w:w="0" w:type="auto"/>
          </w:tcPr>
          <w:p w14:paraId="779941B2"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DraftCR on reduced capability Ues for inter-frequency and inter-RAT measurements</w:t>
            </w:r>
          </w:p>
        </w:tc>
        <w:tc>
          <w:tcPr>
            <w:tcW w:w="0" w:type="auto"/>
          </w:tcPr>
          <w:p w14:paraId="4D7A44D8" w14:textId="77777777" w:rsidR="00E725D3" w:rsidRPr="00F95423" w:rsidRDefault="00E725D3" w:rsidP="003C5956">
            <w:pPr>
              <w:snapToGrid w:val="0"/>
              <w:spacing w:after="0" w:line="240" w:lineRule="auto"/>
              <w:rPr>
                <w:rFonts w:eastAsiaTheme="minorEastAsia"/>
                <w:lang w:val="en-US"/>
              </w:rPr>
            </w:pPr>
            <w:r w:rsidRPr="00F95423">
              <w:rPr>
                <w:rFonts w:eastAsiaTheme="minorEastAsia"/>
                <w:lang w:val="en-US"/>
              </w:rPr>
              <w:t>MediaTek inc.</w:t>
            </w:r>
          </w:p>
        </w:tc>
        <w:tc>
          <w:tcPr>
            <w:tcW w:w="0" w:type="auto"/>
          </w:tcPr>
          <w:p w14:paraId="66B003FC" w14:textId="59042524" w:rsidR="00E725D3" w:rsidRPr="00E92039" w:rsidRDefault="00E92039" w:rsidP="003C5956">
            <w:pPr>
              <w:snapToGrid w:val="0"/>
              <w:spacing w:after="0" w:line="240" w:lineRule="auto"/>
              <w:rPr>
                <w:rFonts w:eastAsiaTheme="minorEastAsia"/>
                <w:highlight w:val="yellow"/>
                <w:lang w:val="en-US"/>
              </w:rPr>
            </w:pPr>
            <w:r w:rsidRPr="00E92039">
              <w:rPr>
                <w:rFonts w:eastAsiaTheme="minorEastAsia"/>
                <w:highlight w:val="yellow"/>
                <w:lang w:val="en-US"/>
              </w:rPr>
              <w:t>Return to</w:t>
            </w:r>
          </w:p>
        </w:tc>
        <w:tc>
          <w:tcPr>
            <w:tcW w:w="0" w:type="auto"/>
          </w:tcPr>
          <w:p w14:paraId="50471F5A" w14:textId="620E2424" w:rsidR="00E725D3" w:rsidRPr="00F95423" w:rsidRDefault="00DA12E7" w:rsidP="003C5956">
            <w:pPr>
              <w:snapToGrid w:val="0"/>
              <w:spacing w:after="0" w:line="240" w:lineRule="auto"/>
              <w:rPr>
                <w:rFonts w:eastAsiaTheme="minorEastAsia"/>
                <w:lang w:val="en-US"/>
              </w:rPr>
            </w:pPr>
            <w:r>
              <w:rPr>
                <w:rFonts w:eastAsiaTheme="minorEastAsia"/>
                <w:lang w:val="en-US"/>
              </w:rPr>
              <w:t>Pending ongoing discussions</w:t>
            </w:r>
          </w:p>
        </w:tc>
      </w:tr>
    </w:tbl>
    <w:p w14:paraId="052F8E68" w14:textId="4A96F386" w:rsidR="002239C4" w:rsidRDefault="002239C4">
      <w:pPr>
        <w:rPr>
          <w:color w:val="000000" w:themeColor="text1"/>
          <w:lang w:val="en-US" w:eastAsia="zh-CN"/>
        </w:rPr>
      </w:pPr>
    </w:p>
    <w:p w14:paraId="1C0931C6" w14:textId="77777777" w:rsidR="00E725D3" w:rsidRDefault="00E725D3">
      <w:pPr>
        <w:rPr>
          <w:color w:val="000000" w:themeColor="text1"/>
          <w:lang w:val="en-US" w:eastAsia="zh-CN"/>
        </w:rPr>
      </w:pPr>
    </w:p>
    <w:p w14:paraId="0C76DF69" w14:textId="77777777" w:rsidR="002239C4" w:rsidRDefault="00F272CB">
      <w:pPr>
        <w:rPr>
          <w:color w:val="000000" w:themeColor="text1"/>
          <w:lang w:val="en-US" w:eastAsia="zh-CN"/>
        </w:rPr>
      </w:pPr>
      <w:r>
        <w:rPr>
          <w:color w:val="000000" w:themeColor="text1"/>
          <w:lang w:val="en-US" w:eastAsia="zh-CN"/>
        </w:rPr>
        <w:t>Notes:</w:t>
      </w:r>
    </w:p>
    <w:p w14:paraId="47657864"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w:t>
      </w:r>
    </w:p>
    <w:p w14:paraId="1AC8657A"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14E9C84C" w14:textId="77777777" w:rsidR="002239C4" w:rsidRDefault="00F272CB">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67B5D051" w14:textId="77777777" w:rsidR="002239C4" w:rsidRDefault="00F272CB">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4505A2EB" w14:textId="77777777" w:rsidR="002239C4" w:rsidRDefault="00F272CB">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0447F601" w14:textId="77777777" w:rsidR="002239C4" w:rsidRDefault="00F272CB">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57B535AA" w14:textId="77777777" w:rsidR="002239C4" w:rsidRDefault="00F272CB">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239C4" w14:paraId="72E60086" w14:textId="77777777">
        <w:tc>
          <w:tcPr>
            <w:tcW w:w="3210" w:type="dxa"/>
          </w:tcPr>
          <w:p w14:paraId="5DD8A887"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5BC620DA"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5AE734EB" w14:textId="77777777" w:rsidR="002239C4" w:rsidRDefault="00F272CB">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2239C4" w14:paraId="1CA28C44" w14:textId="77777777">
        <w:tc>
          <w:tcPr>
            <w:tcW w:w="3210" w:type="dxa"/>
          </w:tcPr>
          <w:p w14:paraId="7CAEF6C2" w14:textId="77777777" w:rsidR="002239C4" w:rsidRDefault="00F272C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5F3D67D6"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Han Jing</w:t>
            </w:r>
          </w:p>
        </w:tc>
        <w:tc>
          <w:tcPr>
            <w:tcW w:w="3211" w:type="dxa"/>
          </w:tcPr>
          <w:p w14:paraId="51C56438"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hw.hanjing@huawei.com</w:t>
            </w:r>
          </w:p>
        </w:tc>
      </w:tr>
      <w:tr w:rsidR="002239C4" w14:paraId="239C19EC" w14:textId="77777777">
        <w:tc>
          <w:tcPr>
            <w:tcW w:w="3210" w:type="dxa"/>
          </w:tcPr>
          <w:p w14:paraId="22EBD0F7"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4BBC596A"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Zhixun Tang</w:t>
            </w:r>
          </w:p>
        </w:tc>
        <w:tc>
          <w:tcPr>
            <w:tcW w:w="3211" w:type="dxa"/>
          </w:tcPr>
          <w:p w14:paraId="13BF0E81" w14:textId="77777777" w:rsidR="002239C4" w:rsidRDefault="00F272CB">
            <w:pPr>
              <w:spacing w:after="120"/>
              <w:rPr>
                <w:rFonts w:eastAsiaTheme="minorEastAsia"/>
                <w:color w:val="000000" w:themeColor="text1"/>
                <w:lang w:val="en-US" w:eastAsia="zh-CN"/>
              </w:rPr>
            </w:pPr>
            <w:r>
              <w:rPr>
                <w:rFonts w:eastAsiaTheme="minorEastAsia"/>
                <w:color w:val="000000" w:themeColor="text1"/>
                <w:lang w:val="en-US" w:eastAsia="zh-CN"/>
              </w:rPr>
              <w:t>Zhixun.tang@ericsson.com</w:t>
            </w:r>
          </w:p>
        </w:tc>
      </w:tr>
      <w:tr w:rsidR="00F1162A" w14:paraId="1A4C7208" w14:textId="77777777">
        <w:tc>
          <w:tcPr>
            <w:tcW w:w="3210" w:type="dxa"/>
          </w:tcPr>
          <w:p w14:paraId="369B28E9"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797D32A1"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Jie Cui</w:t>
            </w:r>
          </w:p>
        </w:tc>
        <w:tc>
          <w:tcPr>
            <w:tcW w:w="3211" w:type="dxa"/>
          </w:tcPr>
          <w:p w14:paraId="530C4F56" w14:textId="77777777" w:rsidR="00F1162A" w:rsidRDefault="00F1162A" w:rsidP="00F1162A">
            <w:pPr>
              <w:spacing w:after="120"/>
              <w:rPr>
                <w:rFonts w:eastAsiaTheme="minorEastAsia"/>
                <w:color w:val="000000" w:themeColor="text1"/>
                <w:lang w:val="en-US" w:eastAsia="zh-CN"/>
              </w:rPr>
            </w:pPr>
            <w:r>
              <w:rPr>
                <w:rFonts w:eastAsiaTheme="minorEastAsia"/>
                <w:color w:val="000000" w:themeColor="text1"/>
                <w:lang w:val="en-US" w:eastAsia="zh-CN"/>
              </w:rPr>
              <w:t>Jie_cui@apple.com</w:t>
            </w:r>
          </w:p>
        </w:tc>
      </w:tr>
      <w:tr w:rsidR="008D44ED" w14:paraId="0B4A3971" w14:textId="77777777">
        <w:tc>
          <w:tcPr>
            <w:tcW w:w="3210" w:type="dxa"/>
          </w:tcPr>
          <w:p w14:paraId="01BF63F1"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669CF85"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Erika Almeida</w:t>
            </w:r>
          </w:p>
        </w:tc>
        <w:tc>
          <w:tcPr>
            <w:tcW w:w="3211" w:type="dxa"/>
          </w:tcPr>
          <w:p w14:paraId="444AF949"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Erika.almeida@nokia.com</w:t>
            </w:r>
          </w:p>
        </w:tc>
      </w:tr>
      <w:tr w:rsidR="008D44ED" w14:paraId="654D96A8" w14:textId="77777777">
        <w:tc>
          <w:tcPr>
            <w:tcW w:w="3210" w:type="dxa"/>
          </w:tcPr>
          <w:p w14:paraId="398A6850"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0DD08AC0"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Juergen Hofmann</w:t>
            </w:r>
          </w:p>
        </w:tc>
        <w:tc>
          <w:tcPr>
            <w:tcW w:w="3211" w:type="dxa"/>
          </w:tcPr>
          <w:p w14:paraId="14679862" w14:textId="77777777" w:rsidR="008D44ED" w:rsidRDefault="008D44ED" w:rsidP="00F1162A">
            <w:pPr>
              <w:spacing w:after="120"/>
              <w:rPr>
                <w:rFonts w:eastAsiaTheme="minorEastAsia"/>
                <w:color w:val="000000" w:themeColor="text1"/>
                <w:lang w:val="en-US" w:eastAsia="zh-CN"/>
              </w:rPr>
            </w:pPr>
            <w:r>
              <w:rPr>
                <w:rFonts w:eastAsiaTheme="minorEastAsia"/>
                <w:color w:val="000000" w:themeColor="text1"/>
                <w:lang w:val="en-US" w:eastAsia="zh-CN"/>
              </w:rPr>
              <w:t>Juergen.hofmann@nokia.com</w:t>
            </w:r>
          </w:p>
        </w:tc>
      </w:tr>
      <w:tr w:rsidR="00EF656B" w14:paraId="538912FF" w14:textId="77777777">
        <w:tc>
          <w:tcPr>
            <w:tcW w:w="3210" w:type="dxa"/>
          </w:tcPr>
          <w:p w14:paraId="6C998791" w14:textId="77777777" w:rsidR="00EF656B" w:rsidRDefault="00EF656B" w:rsidP="00EF656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3210" w:type="dxa"/>
          </w:tcPr>
          <w:p w14:paraId="58F2AC07" w14:textId="77777777" w:rsidR="00EF656B" w:rsidRDefault="00EF656B" w:rsidP="00EF656B">
            <w:pPr>
              <w:spacing w:after="120"/>
              <w:rPr>
                <w:rFonts w:eastAsiaTheme="minorEastAsia"/>
                <w:color w:val="000000" w:themeColor="text1"/>
                <w:lang w:val="en-US" w:eastAsia="zh-CN"/>
              </w:rPr>
            </w:pPr>
            <w:r>
              <w:rPr>
                <w:rFonts w:eastAsiaTheme="minorEastAsia"/>
                <w:color w:val="000000" w:themeColor="text1"/>
                <w:lang w:val="en-US" w:eastAsia="zh-CN"/>
              </w:rPr>
              <w:t>Ian Hwang</w:t>
            </w:r>
          </w:p>
        </w:tc>
        <w:tc>
          <w:tcPr>
            <w:tcW w:w="3211" w:type="dxa"/>
          </w:tcPr>
          <w:p w14:paraId="70BE672D" w14:textId="77777777" w:rsidR="00EF656B" w:rsidRDefault="004258BC" w:rsidP="00EF656B">
            <w:pPr>
              <w:spacing w:after="120"/>
              <w:rPr>
                <w:rFonts w:eastAsiaTheme="minorEastAsia"/>
                <w:color w:val="000000" w:themeColor="text1"/>
                <w:lang w:val="en-US" w:eastAsia="zh-CN"/>
              </w:rPr>
            </w:pPr>
            <w:hyperlink r:id="rId154" w:history="1">
              <w:r w:rsidR="00F7213B" w:rsidRPr="00DD7BAC">
                <w:rPr>
                  <w:rStyle w:val="Hyperlink"/>
                  <w:lang w:val="en-US" w:eastAsia="zh-CN"/>
                </w:rPr>
                <w:t>ian.hwang@intel.com</w:t>
              </w:r>
            </w:hyperlink>
          </w:p>
        </w:tc>
      </w:tr>
      <w:tr w:rsidR="00F7213B" w14:paraId="6EA25C25" w14:textId="77777777">
        <w:tc>
          <w:tcPr>
            <w:tcW w:w="3210" w:type="dxa"/>
          </w:tcPr>
          <w:p w14:paraId="4CAA9EF9" w14:textId="77777777" w:rsidR="00F7213B" w:rsidRDefault="00F7213B" w:rsidP="00EF656B">
            <w:pPr>
              <w:spacing w:after="120"/>
              <w:rPr>
                <w:color w:val="000000" w:themeColor="text1"/>
                <w:lang w:val="en-US" w:eastAsia="zh-CN"/>
              </w:rPr>
            </w:pPr>
            <w:r>
              <w:rPr>
                <w:color w:val="000000" w:themeColor="text1"/>
                <w:lang w:val="en-US" w:eastAsia="zh-CN"/>
              </w:rPr>
              <w:t>Qualcomm</w:t>
            </w:r>
          </w:p>
        </w:tc>
        <w:tc>
          <w:tcPr>
            <w:tcW w:w="3210" w:type="dxa"/>
          </w:tcPr>
          <w:p w14:paraId="48A1843B" w14:textId="77777777" w:rsidR="00F7213B" w:rsidRDefault="00F7213B" w:rsidP="00EF656B">
            <w:pPr>
              <w:spacing w:after="120"/>
              <w:rPr>
                <w:color w:val="000000" w:themeColor="text1"/>
                <w:lang w:val="en-US" w:eastAsia="zh-CN"/>
              </w:rPr>
            </w:pPr>
            <w:r>
              <w:rPr>
                <w:color w:val="000000" w:themeColor="text1"/>
                <w:lang w:val="en-US" w:eastAsia="zh-CN"/>
              </w:rPr>
              <w:t>Prashant Sharma</w:t>
            </w:r>
          </w:p>
        </w:tc>
        <w:tc>
          <w:tcPr>
            <w:tcW w:w="3211" w:type="dxa"/>
          </w:tcPr>
          <w:p w14:paraId="775ABA1A" w14:textId="77777777" w:rsidR="00F7213B" w:rsidRDefault="00F7213B" w:rsidP="00EF656B">
            <w:pPr>
              <w:spacing w:after="120"/>
              <w:rPr>
                <w:color w:val="000000" w:themeColor="text1"/>
                <w:lang w:val="en-US" w:eastAsia="zh-CN"/>
              </w:rPr>
            </w:pPr>
            <w:r>
              <w:rPr>
                <w:color w:val="000000" w:themeColor="text1"/>
                <w:lang w:val="en-US" w:eastAsia="zh-CN"/>
              </w:rPr>
              <w:t>prasshar@qti.qualcomm.com</w:t>
            </w:r>
          </w:p>
        </w:tc>
      </w:tr>
    </w:tbl>
    <w:p w14:paraId="65B5FC70" w14:textId="77777777" w:rsidR="002239C4" w:rsidRDefault="002239C4">
      <w:pPr>
        <w:rPr>
          <w:rFonts w:eastAsia="Yu Mincho"/>
          <w:color w:val="000000" w:themeColor="text1"/>
          <w:lang w:val="en-US" w:eastAsia="ja-JP"/>
        </w:rPr>
      </w:pPr>
    </w:p>
    <w:p w14:paraId="11A23E6A" w14:textId="77777777" w:rsidR="002239C4" w:rsidRDefault="00F272CB">
      <w:pPr>
        <w:rPr>
          <w:color w:val="000000" w:themeColor="text1"/>
          <w:lang w:val="en-US" w:eastAsia="zh-CN"/>
        </w:rPr>
      </w:pPr>
      <w:r>
        <w:rPr>
          <w:color w:val="000000" w:themeColor="text1"/>
          <w:lang w:val="en-US" w:eastAsia="zh-CN"/>
        </w:rPr>
        <w:t>Note:</w:t>
      </w:r>
    </w:p>
    <w:p w14:paraId="1841274D" w14:textId="77777777" w:rsidR="002239C4" w:rsidRDefault="00F272CB">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168D70B2" w14:textId="77777777" w:rsidR="002239C4" w:rsidRDefault="00F272CB">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lastRenderedPageBreak/>
        <w:t>If multiple delegates from the same company make comments on single email thread, please add you name as suffix after company name when make comments i.e. Company A (XX, XX)</w:t>
      </w:r>
    </w:p>
    <w:sectPr w:rsidR="002239C4" w:rsidSect="00BE4D4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6A25D" w14:textId="77777777" w:rsidR="00B97453" w:rsidRDefault="00B97453" w:rsidP="00BE3657">
      <w:pPr>
        <w:spacing w:after="0" w:line="240" w:lineRule="auto"/>
      </w:pPr>
      <w:r>
        <w:separator/>
      </w:r>
    </w:p>
  </w:endnote>
  <w:endnote w:type="continuationSeparator" w:id="0">
    <w:p w14:paraId="149E8C84" w14:textId="77777777" w:rsidR="00B97453" w:rsidRDefault="00B97453" w:rsidP="00BE3657">
      <w:pPr>
        <w:spacing w:after="0" w:line="240" w:lineRule="auto"/>
      </w:pPr>
      <w:r>
        <w:continuationSeparator/>
      </w:r>
    </w:p>
  </w:endnote>
  <w:endnote w:type="continuationNotice" w:id="1">
    <w:p w14:paraId="7CFDA65C" w14:textId="77777777" w:rsidR="00B97453" w:rsidRDefault="00B97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TimesNewRomanPS-BoldMT">
    <w:altName w:val="DengXian"/>
    <w:panose1 w:val="00000000000000000000"/>
    <w:charset w:val="86"/>
    <w:family w:val="auto"/>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19CE" w14:textId="77777777" w:rsidR="00B97453" w:rsidRDefault="00B97453" w:rsidP="00BE3657">
      <w:pPr>
        <w:spacing w:after="0" w:line="240" w:lineRule="auto"/>
      </w:pPr>
      <w:r>
        <w:separator/>
      </w:r>
    </w:p>
  </w:footnote>
  <w:footnote w:type="continuationSeparator" w:id="0">
    <w:p w14:paraId="4DD5CEFC" w14:textId="77777777" w:rsidR="00B97453" w:rsidRDefault="00B97453" w:rsidP="00BE3657">
      <w:pPr>
        <w:spacing w:after="0" w:line="240" w:lineRule="auto"/>
      </w:pPr>
      <w:r>
        <w:continuationSeparator/>
      </w:r>
    </w:p>
  </w:footnote>
  <w:footnote w:type="continuationNotice" w:id="1">
    <w:p w14:paraId="2A4B1169" w14:textId="77777777" w:rsidR="00B97453" w:rsidRDefault="00B974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A24"/>
    <w:multiLevelType w:val="multilevel"/>
    <w:tmpl w:val="00B54A24"/>
    <w:lvl w:ilvl="0">
      <w:start w:val="8"/>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6E0794B"/>
    <w:multiLevelType w:val="multilevel"/>
    <w:tmpl w:val="2A767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C2527AD"/>
    <w:multiLevelType w:val="multilevel"/>
    <w:tmpl w:val="0C25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multilevel"/>
    <w:tmpl w:val="139C026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7A204F"/>
    <w:multiLevelType w:val="multilevel"/>
    <w:tmpl w:val="157A204F"/>
    <w:lvl w:ilvl="0">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84250F6"/>
    <w:multiLevelType w:val="multilevel"/>
    <w:tmpl w:val="184250F6"/>
    <w:lvl w:ilvl="0">
      <w:start w:val="2"/>
      <w:numFmt w:val="bullet"/>
      <w:lvlText w:val="-"/>
      <w:lvlJc w:val="left"/>
      <w:pPr>
        <w:ind w:left="620" w:hanging="420"/>
      </w:pPr>
      <w:rPr>
        <w:rFonts w:ascii="Calibri" w:eastAsia="Calibri" w:hAnsi="Calibri" w:cs="Times New Roman" w:hint="default"/>
      </w:rPr>
    </w:lvl>
    <w:lvl w:ilvl="1">
      <w:numFmt w:val="bullet"/>
      <w:lvlText w:val="•"/>
      <w:lvlJc w:val="left"/>
      <w:pPr>
        <w:ind w:left="1040" w:hanging="420"/>
      </w:pPr>
      <w:rPr>
        <w:rFonts w:ascii="Times New Roman" w:eastAsia="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1A69684A"/>
    <w:multiLevelType w:val="multilevel"/>
    <w:tmpl w:val="1A696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07539"/>
    <w:multiLevelType w:val="multilevel"/>
    <w:tmpl w:val="1AC0753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B06A35"/>
    <w:multiLevelType w:val="multilevel"/>
    <w:tmpl w:val="1BB06A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E08549A"/>
    <w:multiLevelType w:val="multilevel"/>
    <w:tmpl w:val="1E085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1E571B99"/>
    <w:multiLevelType w:val="multilevel"/>
    <w:tmpl w:val="1E571B9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Arial" w:hAnsi="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1F483766"/>
    <w:multiLevelType w:val="hybridMultilevel"/>
    <w:tmpl w:val="E0442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275470"/>
    <w:multiLevelType w:val="hybridMultilevel"/>
    <w:tmpl w:val="202EF64A"/>
    <w:lvl w:ilvl="0" w:tplc="9B0A457A">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6361CBE"/>
    <w:multiLevelType w:val="multilevel"/>
    <w:tmpl w:val="26361CBE"/>
    <w:lvl w:ilvl="0">
      <w:start w:val="1"/>
      <w:numFmt w:val="decimal"/>
      <w:lvlText w:val="Proposal %1:"/>
      <w:lvlJc w:val="left"/>
      <w:pPr>
        <w:ind w:left="360" w:hanging="360"/>
      </w:pPr>
      <w:rPr>
        <w:rFonts w:ascii="Times New Roman" w:hAnsi="Times New Roman" w:cs="Times New Roman" w:hint="default"/>
        <w:b w:val="0"/>
        <w:bCs/>
        <w:i w:val="0"/>
        <w:caps w:val="0"/>
        <w:strike w:val="0"/>
        <w:dstrike w:val="0"/>
        <w:vanish w:val="0"/>
        <w:color w:val="000000"/>
        <w:sz w:val="16"/>
        <w:szCs w:val="16"/>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64567E8"/>
    <w:multiLevelType w:val="multilevel"/>
    <w:tmpl w:val="264567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8E62BC1"/>
    <w:multiLevelType w:val="multilevel"/>
    <w:tmpl w:val="28E62B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D038A9"/>
    <w:multiLevelType w:val="multilevel"/>
    <w:tmpl w:val="F2F43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805BBB"/>
    <w:multiLevelType w:val="multilevel"/>
    <w:tmpl w:val="30805BB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5F77B5C"/>
    <w:multiLevelType w:val="multilevel"/>
    <w:tmpl w:val="ACD4D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4"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35" w15:restartNumberingAfterBreak="0">
    <w:nsid w:val="3C21004F"/>
    <w:multiLevelType w:val="multilevel"/>
    <w:tmpl w:val="2A6CD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E7D0218"/>
    <w:multiLevelType w:val="hybridMultilevel"/>
    <w:tmpl w:val="370891B0"/>
    <w:lvl w:ilvl="0" w:tplc="B0842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36E0AE6"/>
    <w:multiLevelType w:val="multilevel"/>
    <w:tmpl w:val="436E0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941D33"/>
    <w:multiLevelType w:val="hybridMultilevel"/>
    <w:tmpl w:val="0F8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D15750"/>
    <w:multiLevelType w:val="multilevel"/>
    <w:tmpl w:val="A4E45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A206CD3"/>
    <w:multiLevelType w:val="multilevel"/>
    <w:tmpl w:val="4A206CD3"/>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46" w15:restartNumberingAfterBreak="0">
    <w:nsid w:val="541F627A"/>
    <w:multiLevelType w:val="multilevel"/>
    <w:tmpl w:val="541F627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574B123D"/>
    <w:multiLevelType w:val="hybridMultilevel"/>
    <w:tmpl w:val="D42660EC"/>
    <w:lvl w:ilvl="0" w:tplc="6EA2B73E">
      <w:start w:val="1"/>
      <w:numFmt w:val="bullet"/>
      <w:lvlText w:val="▪"/>
      <w:lvlJc w:val="left"/>
      <w:pPr>
        <w:ind w:left="720" w:hanging="420"/>
      </w:pPr>
      <w:rPr>
        <w:rFonts w:ascii="Times New Roman" w:hAnsi="Times New Roman" w:cs="Times New Roman" w:hint="default"/>
        <w:color w:val="auto"/>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BFB74E2"/>
    <w:multiLevelType w:val="multilevel"/>
    <w:tmpl w:val="5BFB7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51" w15:restartNumberingAfterBreak="0">
    <w:nsid w:val="5D0E384B"/>
    <w:multiLevelType w:val="multilevel"/>
    <w:tmpl w:val="5D0E384B"/>
    <w:lvl w:ilvl="0">
      <w:start w:val="21"/>
      <w:numFmt w:val="bullet"/>
      <w:pStyle w:val="RAN4observation0"/>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1908D5"/>
    <w:multiLevelType w:val="multilevel"/>
    <w:tmpl w:val="5F1908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5F964262"/>
    <w:multiLevelType w:val="multilevel"/>
    <w:tmpl w:val="5F964262"/>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54" w15:restartNumberingAfterBreak="0">
    <w:nsid w:val="609206E7"/>
    <w:multiLevelType w:val="multilevel"/>
    <w:tmpl w:val="60920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BD7341"/>
    <w:multiLevelType w:val="multilevel"/>
    <w:tmpl w:val="60BD7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8E2ED4"/>
    <w:multiLevelType w:val="multilevel"/>
    <w:tmpl w:val="628E2ED4"/>
    <w:lvl w:ilvl="0">
      <w:start w:val="1"/>
      <w:numFmt w:val="decimal"/>
      <w:lvlText w:val="Proposal %1:"/>
      <w:lvlJc w:val="left"/>
      <w:pPr>
        <w:ind w:left="360" w:hanging="360"/>
      </w:pPr>
      <w:rPr>
        <w:rFonts w:ascii="Arial" w:hAnsi="Arial" w:cs="Arial" w:hint="default"/>
        <w:b w:val="0"/>
        <w:bCs w:val="0"/>
        <w:i w:val="0"/>
        <w:caps w:val="0"/>
        <w:strike w:val="0"/>
        <w:dstrike w:val="0"/>
        <w:vanish w:val="0"/>
        <w:color w:val="000000"/>
        <w:sz w:val="16"/>
        <w:szCs w:val="16"/>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7267C66"/>
    <w:multiLevelType w:val="multilevel"/>
    <w:tmpl w:val="67267C6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479"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09C5719"/>
    <w:multiLevelType w:val="multilevel"/>
    <w:tmpl w:val="709C5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1156B3"/>
    <w:multiLevelType w:val="multilevel"/>
    <w:tmpl w:val="711156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203F32"/>
    <w:multiLevelType w:val="multilevel"/>
    <w:tmpl w:val="7420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497018"/>
    <w:multiLevelType w:val="multilevel"/>
    <w:tmpl w:val="744970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60278B2"/>
    <w:multiLevelType w:val="multilevel"/>
    <w:tmpl w:val="760278B2"/>
    <w:lvl w:ilvl="0">
      <w:start w:val="1"/>
      <w:numFmt w:val="decimal"/>
      <w:lvlText w:val="Proposal %1:"/>
      <w:lvlJc w:val="left"/>
      <w:pPr>
        <w:ind w:left="360" w:hanging="360"/>
      </w:pPr>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75434A7"/>
    <w:multiLevelType w:val="multilevel"/>
    <w:tmpl w:val="775434A7"/>
    <w:lvl w:ilvl="0">
      <w:start w:val="17"/>
      <w:numFmt w:val="bullet"/>
      <w:lvlText w:val="-"/>
      <w:lvlJc w:val="left"/>
      <w:pPr>
        <w:ind w:left="720" w:hanging="360"/>
      </w:pPr>
      <w:rPr>
        <w:rFonts w:ascii="Times New Roman" w:eastAsia="Yu Mincho" w:hAnsi="Times New Roman" w:cs="Times New Roman" w:hint="default"/>
        <w:b w:val="0"/>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AAA14EF"/>
    <w:multiLevelType w:val="multilevel"/>
    <w:tmpl w:val="7AAA14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B717605"/>
    <w:multiLevelType w:val="multilevel"/>
    <w:tmpl w:val="7B7176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D434BA4"/>
    <w:multiLevelType w:val="multilevel"/>
    <w:tmpl w:val="502AF1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7F48470F"/>
    <w:multiLevelType w:val="multilevel"/>
    <w:tmpl w:val="7F48470F"/>
    <w:lvl w:ilvl="0">
      <w:start w:val="1"/>
      <w:numFmt w:val="bullet"/>
      <w:lvlText w:val="o"/>
      <w:lvlJc w:val="left"/>
      <w:pPr>
        <w:ind w:left="922" w:hanging="420"/>
      </w:pPr>
      <w:rPr>
        <w:rFonts w:ascii="Courier New" w:hAnsi="Courier New" w:cs="Times New Roman" w:hint="default"/>
      </w:rPr>
    </w:lvl>
    <w:lvl w:ilvl="1">
      <w:start w:val="1"/>
      <w:numFmt w:val="bullet"/>
      <w:lvlText w:val=""/>
      <w:lvlJc w:val="left"/>
      <w:pPr>
        <w:ind w:left="1342" w:hanging="420"/>
      </w:pPr>
      <w:rPr>
        <w:rFonts w:ascii="Wingdings" w:hAnsi="Wingdings" w:hint="default"/>
      </w:rPr>
    </w:lvl>
    <w:lvl w:ilvl="2">
      <w:start w:val="1"/>
      <w:numFmt w:val="bullet"/>
      <w:lvlText w:val=""/>
      <w:lvlJc w:val="left"/>
      <w:pPr>
        <w:ind w:left="1762" w:hanging="420"/>
      </w:pPr>
      <w:rPr>
        <w:rFonts w:ascii="Wingdings" w:hAnsi="Wingdings" w:hint="default"/>
      </w:rPr>
    </w:lvl>
    <w:lvl w:ilvl="3">
      <w:start w:val="1"/>
      <w:numFmt w:val="bullet"/>
      <w:lvlText w:val=""/>
      <w:lvlJc w:val="left"/>
      <w:pPr>
        <w:ind w:left="2182" w:hanging="420"/>
      </w:pPr>
      <w:rPr>
        <w:rFonts w:ascii="Wingdings" w:hAnsi="Wingdings" w:hint="default"/>
      </w:rPr>
    </w:lvl>
    <w:lvl w:ilvl="4">
      <w:start w:val="1"/>
      <w:numFmt w:val="bullet"/>
      <w:lvlText w:val=""/>
      <w:lvlJc w:val="left"/>
      <w:pPr>
        <w:ind w:left="2602" w:hanging="420"/>
      </w:pPr>
      <w:rPr>
        <w:rFonts w:ascii="Wingdings" w:hAnsi="Wingdings" w:hint="default"/>
      </w:rPr>
    </w:lvl>
    <w:lvl w:ilvl="5">
      <w:start w:val="1"/>
      <w:numFmt w:val="bullet"/>
      <w:lvlText w:val=""/>
      <w:lvlJc w:val="left"/>
      <w:pPr>
        <w:ind w:left="3022" w:hanging="420"/>
      </w:pPr>
      <w:rPr>
        <w:rFonts w:ascii="Wingdings" w:hAnsi="Wingdings" w:hint="default"/>
      </w:rPr>
    </w:lvl>
    <w:lvl w:ilvl="6">
      <w:start w:val="1"/>
      <w:numFmt w:val="bullet"/>
      <w:lvlText w:val=""/>
      <w:lvlJc w:val="left"/>
      <w:pPr>
        <w:ind w:left="3442" w:hanging="420"/>
      </w:pPr>
      <w:rPr>
        <w:rFonts w:ascii="Wingdings" w:hAnsi="Wingdings" w:hint="default"/>
      </w:rPr>
    </w:lvl>
    <w:lvl w:ilvl="7">
      <w:start w:val="1"/>
      <w:numFmt w:val="bullet"/>
      <w:lvlText w:val=""/>
      <w:lvlJc w:val="left"/>
      <w:pPr>
        <w:ind w:left="3862" w:hanging="420"/>
      </w:pPr>
      <w:rPr>
        <w:rFonts w:ascii="Wingdings" w:hAnsi="Wingdings" w:hint="default"/>
      </w:rPr>
    </w:lvl>
    <w:lvl w:ilvl="8">
      <w:start w:val="1"/>
      <w:numFmt w:val="bullet"/>
      <w:lvlText w:val=""/>
      <w:lvlJc w:val="left"/>
      <w:pPr>
        <w:ind w:left="4282" w:hanging="420"/>
      </w:pPr>
      <w:rPr>
        <w:rFonts w:ascii="Wingdings" w:hAnsi="Wingdings" w:hint="default"/>
      </w:rPr>
    </w:lvl>
  </w:abstractNum>
  <w:num w:numId="1">
    <w:abstractNumId w:val="33"/>
  </w:num>
  <w:num w:numId="2">
    <w:abstractNumId w:val="44"/>
  </w:num>
  <w:num w:numId="3">
    <w:abstractNumId w:val="40"/>
  </w:num>
  <w:num w:numId="4">
    <w:abstractNumId w:val="50"/>
  </w:num>
  <w:num w:numId="5">
    <w:abstractNumId w:val="51"/>
  </w:num>
  <w:num w:numId="6">
    <w:abstractNumId w:val="45"/>
  </w:num>
  <w:num w:numId="7">
    <w:abstractNumId w:val="32"/>
  </w:num>
  <w:num w:numId="8">
    <w:abstractNumId w:val="34"/>
  </w:num>
  <w:num w:numId="9">
    <w:abstractNumId w:val="48"/>
  </w:num>
  <w:num w:numId="10">
    <w:abstractNumId w:val="23"/>
  </w:num>
  <w:num w:numId="11">
    <w:abstractNumId w:val="54"/>
  </w:num>
  <w:num w:numId="12">
    <w:abstractNumId w:val="6"/>
  </w:num>
  <w:num w:numId="13">
    <w:abstractNumId w:val="56"/>
  </w:num>
  <w:num w:numId="14">
    <w:abstractNumId w:val="5"/>
  </w:num>
  <w:num w:numId="15">
    <w:abstractNumId w:val="60"/>
  </w:num>
  <w:num w:numId="16">
    <w:abstractNumId w:val="4"/>
  </w:num>
  <w:num w:numId="17">
    <w:abstractNumId w:val="58"/>
  </w:num>
  <w:num w:numId="18">
    <w:abstractNumId w:val="37"/>
  </w:num>
  <w:num w:numId="19">
    <w:abstractNumId w:val="55"/>
  </w:num>
  <w:num w:numId="20">
    <w:abstractNumId w:val="11"/>
  </w:num>
  <w:num w:numId="21">
    <w:abstractNumId w:val="17"/>
  </w:num>
  <w:num w:numId="22">
    <w:abstractNumId w:val="7"/>
  </w:num>
  <w:num w:numId="23">
    <w:abstractNumId w:val="19"/>
  </w:num>
  <w:num w:numId="24">
    <w:abstractNumId w:val="15"/>
  </w:num>
  <w:num w:numId="25">
    <w:abstractNumId w:val="67"/>
  </w:num>
  <w:num w:numId="26">
    <w:abstractNumId w:val="46"/>
  </w:num>
  <w:num w:numId="27">
    <w:abstractNumId w:val="31"/>
  </w:num>
  <w:num w:numId="28">
    <w:abstractNumId w:val="65"/>
  </w:num>
  <w:num w:numId="29">
    <w:abstractNumId w:val="10"/>
  </w:num>
  <w:num w:numId="30">
    <w:abstractNumId w:val="44"/>
    <w:lvlOverride w:ilvl="0">
      <w:startOverride w:val="1"/>
    </w:lvlOverride>
  </w:num>
  <w:num w:numId="31">
    <w:abstractNumId w:val="3"/>
  </w:num>
  <w:num w:numId="32">
    <w:abstractNumId w:val="63"/>
  </w:num>
  <w:num w:numId="33">
    <w:abstractNumId w:val="61"/>
  </w:num>
  <w:num w:numId="34">
    <w:abstractNumId w:val="59"/>
  </w:num>
  <w:num w:numId="35">
    <w:abstractNumId w:val="57"/>
  </w:num>
  <w:num w:numId="36">
    <w:abstractNumId w:val="25"/>
  </w:num>
  <w:num w:numId="37">
    <w:abstractNumId w:val="64"/>
  </w:num>
  <w:num w:numId="38">
    <w:abstractNumId w:val="44"/>
    <w:lvlOverride w:ilvl="0">
      <w:startOverride w:val="1"/>
    </w:lvlOverride>
  </w:num>
  <w:num w:numId="39">
    <w:abstractNumId w:val="62"/>
  </w:num>
  <w:num w:numId="40">
    <w:abstractNumId w:val="41"/>
  </w:num>
  <w:num w:numId="41">
    <w:abstractNumId w:val="28"/>
  </w:num>
  <w:num w:numId="42">
    <w:abstractNumId w:val="52"/>
  </w:num>
  <w:num w:numId="43">
    <w:abstractNumId w:val="14"/>
  </w:num>
  <w:num w:numId="44">
    <w:abstractNumId w:val="24"/>
  </w:num>
  <w:num w:numId="45">
    <w:abstractNumId w:val="27"/>
  </w:num>
  <w:num w:numId="46">
    <w:abstractNumId w:val="49"/>
  </w:num>
  <w:num w:numId="47">
    <w:abstractNumId w:val="12"/>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num>
  <w:num w:numId="50">
    <w:abstractNumId w:val="0"/>
  </w:num>
  <w:num w:numId="51">
    <w:abstractNumId w:val="43"/>
  </w:num>
  <w:num w:numId="52">
    <w:abstractNumId w:val="44"/>
    <w:lvlOverride w:ilvl="0">
      <w:startOverride w:val="1"/>
    </w:lvlOverride>
  </w:num>
  <w:num w:numId="53">
    <w:abstractNumId w:val="13"/>
  </w:num>
  <w:num w:numId="54">
    <w:abstractNumId w:val="2"/>
  </w:num>
  <w:num w:numId="55">
    <w:abstractNumId w:val="29"/>
  </w:num>
  <w:num w:numId="56">
    <w:abstractNumId w:val="42"/>
  </w:num>
  <w:num w:numId="57">
    <w:abstractNumId w:val="20"/>
  </w:num>
  <w:num w:numId="58">
    <w:abstractNumId w:val="9"/>
  </w:num>
  <w:num w:numId="59">
    <w:abstractNumId w:val="47"/>
  </w:num>
  <w:num w:numId="60">
    <w:abstractNumId w:val="21"/>
  </w:num>
  <w:num w:numId="61">
    <w:abstractNumId w:val="30"/>
  </w:num>
  <w:num w:numId="62">
    <w:abstractNumId w:val="1"/>
  </w:num>
  <w:num w:numId="63">
    <w:abstractNumId w:val="35"/>
  </w:num>
  <w:num w:numId="64">
    <w:abstractNumId w:val="26"/>
  </w:num>
  <w:num w:numId="65">
    <w:abstractNumId w:val="39"/>
  </w:num>
  <w:num w:numId="66">
    <w:abstractNumId w:val="48"/>
  </w:num>
  <w:num w:numId="67">
    <w:abstractNumId w:val="16"/>
  </w:num>
  <w:num w:numId="68">
    <w:abstractNumId w:val="22"/>
  </w:num>
  <w:num w:numId="69">
    <w:abstractNumId w:val="38"/>
  </w:num>
  <w:num w:numId="70">
    <w:abstractNumId w:val="18"/>
  </w:num>
  <w:num w:numId="71">
    <w:abstractNumId w:val="66"/>
  </w:num>
  <w:num w:numId="72">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4D2"/>
    <w:rsid w:val="000006C0"/>
    <w:rsid w:val="000008F9"/>
    <w:rsid w:val="0000137F"/>
    <w:rsid w:val="00001AA9"/>
    <w:rsid w:val="0000223C"/>
    <w:rsid w:val="000023A5"/>
    <w:rsid w:val="00002555"/>
    <w:rsid w:val="0000256D"/>
    <w:rsid w:val="000027E1"/>
    <w:rsid w:val="000028F5"/>
    <w:rsid w:val="00002F99"/>
    <w:rsid w:val="00003B99"/>
    <w:rsid w:val="00003D55"/>
    <w:rsid w:val="00003FFA"/>
    <w:rsid w:val="00004165"/>
    <w:rsid w:val="000043ED"/>
    <w:rsid w:val="00004928"/>
    <w:rsid w:val="00004EB3"/>
    <w:rsid w:val="000055CA"/>
    <w:rsid w:val="000056A0"/>
    <w:rsid w:val="000056C3"/>
    <w:rsid w:val="0000598A"/>
    <w:rsid w:val="00005AED"/>
    <w:rsid w:val="00005B47"/>
    <w:rsid w:val="00006DFA"/>
    <w:rsid w:val="00006FCF"/>
    <w:rsid w:val="000075E3"/>
    <w:rsid w:val="000106F5"/>
    <w:rsid w:val="0001095D"/>
    <w:rsid w:val="00010B2D"/>
    <w:rsid w:val="00010F97"/>
    <w:rsid w:val="0001111C"/>
    <w:rsid w:val="0001194C"/>
    <w:rsid w:val="00011994"/>
    <w:rsid w:val="00011FA9"/>
    <w:rsid w:val="000125A3"/>
    <w:rsid w:val="00012AAC"/>
    <w:rsid w:val="00012BED"/>
    <w:rsid w:val="000134AB"/>
    <w:rsid w:val="00014338"/>
    <w:rsid w:val="00014679"/>
    <w:rsid w:val="000146CC"/>
    <w:rsid w:val="000148D5"/>
    <w:rsid w:val="00014A00"/>
    <w:rsid w:val="00014BDC"/>
    <w:rsid w:val="00014DB5"/>
    <w:rsid w:val="0001534B"/>
    <w:rsid w:val="000167D1"/>
    <w:rsid w:val="00016D0D"/>
    <w:rsid w:val="0001775D"/>
    <w:rsid w:val="0002009D"/>
    <w:rsid w:val="000202C4"/>
    <w:rsid w:val="0002044C"/>
    <w:rsid w:val="000204CE"/>
    <w:rsid w:val="0002050B"/>
    <w:rsid w:val="0002066B"/>
    <w:rsid w:val="00020812"/>
    <w:rsid w:val="00020824"/>
    <w:rsid w:val="00020C40"/>
    <w:rsid w:val="00020C56"/>
    <w:rsid w:val="00020D47"/>
    <w:rsid w:val="00021164"/>
    <w:rsid w:val="0002185E"/>
    <w:rsid w:val="00021B62"/>
    <w:rsid w:val="00022ADF"/>
    <w:rsid w:val="00022BBD"/>
    <w:rsid w:val="000232A3"/>
    <w:rsid w:val="00023317"/>
    <w:rsid w:val="00023A80"/>
    <w:rsid w:val="00023CB7"/>
    <w:rsid w:val="00023DF4"/>
    <w:rsid w:val="00024258"/>
    <w:rsid w:val="00024304"/>
    <w:rsid w:val="0002439F"/>
    <w:rsid w:val="000243DB"/>
    <w:rsid w:val="0002450D"/>
    <w:rsid w:val="00024829"/>
    <w:rsid w:val="000249C2"/>
    <w:rsid w:val="00024D5F"/>
    <w:rsid w:val="00025498"/>
    <w:rsid w:val="000255F7"/>
    <w:rsid w:val="00025851"/>
    <w:rsid w:val="00025F0F"/>
    <w:rsid w:val="00026168"/>
    <w:rsid w:val="00026376"/>
    <w:rsid w:val="00026838"/>
    <w:rsid w:val="00026ACC"/>
    <w:rsid w:val="00026F00"/>
    <w:rsid w:val="00026F5A"/>
    <w:rsid w:val="00027A04"/>
    <w:rsid w:val="00030123"/>
    <w:rsid w:val="00030825"/>
    <w:rsid w:val="00031070"/>
    <w:rsid w:val="0003171D"/>
    <w:rsid w:val="00031B34"/>
    <w:rsid w:val="00031C1D"/>
    <w:rsid w:val="0003284A"/>
    <w:rsid w:val="00032AA0"/>
    <w:rsid w:val="00032CF4"/>
    <w:rsid w:val="0003368F"/>
    <w:rsid w:val="000339CC"/>
    <w:rsid w:val="00033CCC"/>
    <w:rsid w:val="00033F70"/>
    <w:rsid w:val="00034D56"/>
    <w:rsid w:val="0003512D"/>
    <w:rsid w:val="00035354"/>
    <w:rsid w:val="00035C50"/>
    <w:rsid w:val="000362D3"/>
    <w:rsid w:val="000365F3"/>
    <w:rsid w:val="000367E4"/>
    <w:rsid w:val="000369A2"/>
    <w:rsid w:val="00036D60"/>
    <w:rsid w:val="00036F6E"/>
    <w:rsid w:val="000370E7"/>
    <w:rsid w:val="00037A98"/>
    <w:rsid w:val="00037C61"/>
    <w:rsid w:val="00037D17"/>
    <w:rsid w:val="00040780"/>
    <w:rsid w:val="00040C6F"/>
    <w:rsid w:val="00041414"/>
    <w:rsid w:val="0004188A"/>
    <w:rsid w:val="00041ADF"/>
    <w:rsid w:val="000421CD"/>
    <w:rsid w:val="00042470"/>
    <w:rsid w:val="00042673"/>
    <w:rsid w:val="00042B05"/>
    <w:rsid w:val="00042EE7"/>
    <w:rsid w:val="00043018"/>
    <w:rsid w:val="00043794"/>
    <w:rsid w:val="00044218"/>
    <w:rsid w:val="00044406"/>
    <w:rsid w:val="00044426"/>
    <w:rsid w:val="00044A55"/>
    <w:rsid w:val="0004508A"/>
    <w:rsid w:val="0004545D"/>
    <w:rsid w:val="000454C0"/>
    <w:rsid w:val="000457A1"/>
    <w:rsid w:val="0004599D"/>
    <w:rsid w:val="000459EB"/>
    <w:rsid w:val="00045A8A"/>
    <w:rsid w:val="00046147"/>
    <w:rsid w:val="000466CE"/>
    <w:rsid w:val="0004673E"/>
    <w:rsid w:val="00046826"/>
    <w:rsid w:val="00046CA5"/>
    <w:rsid w:val="00046D7D"/>
    <w:rsid w:val="00046D83"/>
    <w:rsid w:val="00047394"/>
    <w:rsid w:val="000474D8"/>
    <w:rsid w:val="00047B74"/>
    <w:rsid w:val="00047CA8"/>
    <w:rsid w:val="00047D19"/>
    <w:rsid w:val="00047DE0"/>
    <w:rsid w:val="00047E9F"/>
    <w:rsid w:val="00050001"/>
    <w:rsid w:val="00050669"/>
    <w:rsid w:val="00051D08"/>
    <w:rsid w:val="00051F59"/>
    <w:rsid w:val="00052041"/>
    <w:rsid w:val="00052419"/>
    <w:rsid w:val="00052721"/>
    <w:rsid w:val="0005298F"/>
    <w:rsid w:val="00052E8D"/>
    <w:rsid w:val="000530AA"/>
    <w:rsid w:val="0005316F"/>
    <w:rsid w:val="0005326A"/>
    <w:rsid w:val="000533C8"/>
    <w:rsid w:val="000535C8"/>
    <w:rsid w:val="00053A7C"/>
    <w:rsid w:val="00053C57"/>
    <w:rsid w:val="00053E23"/>
    <w:rsid w:val="0005412D"/>
    <w:rsid w:val="00054164"/>
    <w:rsid w:val="00054222"/>
    <w:rsid w:val="000545BB"/>
    <w:rsid w:val="000545CA"/>
    <w:rsid w:val="00054960"/>
    <w:rsid w:val="00054E99"/>
    <w:rsid w:val="00055414"/>
    <w:rsid w:val="000556F6"/>
    <w:rsid w:val="000559A1"/>
    <w:rsid w:val="00055A9B"/>
    <w:rsid w:val="00055C94"/>
    <w:rsid w:val="00055CC4"/>
    <w:rsid w:val="00056254"/>
    <w:rsid w:val="0005626E"/>
    <w:rsid w:val="000565E8"/>
    <w:rsid w:val="00056696"/>
    <w:rsid w:val="000567DA"/>
    <w:rsid w:val="000575AD"/>
    <w:rsid w:val="0006012E"/>
    <w:rsid w:val="00060638"/>
    <w:rsid w:val="0006069A"/>
    <w:rsid w:val="000608E2"/>
    <w:rsid w:val="00060945"/>
    <w:rsid w:val="00060BC9"/>
    <w:rsid w:val="0006108B"/>
    <w:rsid w:val="0006143A"/>
    <w:rsid w:val="00061642"/>
    <w:rsid w:val="00061DC6"/>
    <w:rsid w:val="000623E9"/>
    <w:rsid w:val="0006266D"/>
    <w:rsid w:val="000627FC"/>
    <w:rsid w:val="000634E3"/>
    <w:rsid w:val="000637E0"/>
    <w:rsid w:val="00063A76"/>
    <w:rsid w:val="00063B10"/>
    <w:rsid w:val="00063D30"/>
    <w:rsid w:val="00063E7F"/>
    <w:rsid w:val="00063F84"/>
    <w:rsid w:val="000646F0"/>
    <w:rsid w:val="000649AB"/>
    <w:rsid w:val="00064D54"/>
    <w:rsid w:val="00064E44"/>
    <w:rsid w:val="00064EDA"/>
    <w:rsid w:val="000650C4"/>
    <w:rsid w:val="0006534A"/>
    <w:rsid w:val="00065359"/>
    <w:rsid w:val="000653B3"/>
    <w:rsid w:val="00065506"/>
    <w:rsid w:val="00065663"/>
    <w:rsid w:val="0006580A"/>
    <w:rsid w:val="000658FD"/>
    <w:rsid w:val="00065D73"/>
    <w:rsid w:val="00065DB2"/>
    <w:rsid w:val="00066011"/>
    <w:rsid w:val="000666EC"/>
    <w:rsid w:val="0006737C"/>
    <w:rsid w:val="0006748E"/>
    <w:rsid w:val="00067A8E"/>
    <w:rsid w:val="00067B17"/>
    <w:rsid w:val="000702E6"/>
    <w:rsid w:val="00070676"/>
    <w:rsid w:val="000712DE"/>
    <w:rsid w:val="00071AB7"/>
    <w:rsid w:val="00071BF4"/>
    <w:rsid w:val="00071C34"/>
    <w:rsid w:val="0007200A"/>
    <w:rsid w:val="00072053"/>
    <w:rsid w:val="0007291A"/>
    <w:rsid w:val="00072C4B"/>
    <w:rsid w:val="00072E96"/>
    <w:rsid w:val="00073169"/>
    <w:rsid w:val="00073319"/>
    <w:rsid w:val="0007382E"/>
    <w:rsid w:val="00074C40"/>
    <w:rsid w:val="00074DBF"/>
    <w:rsid w:val="000755CC"/>
    <w:rsid w:val="00075838"/>
    <w:rsid w:val="000758B7"/>
    <w:rsid w:val="00075A50"/>
    <w:rsid w:val="00076545"/>
    <w:rsid w:val="0007666C"/>
    <w:rsid w:val="0007669E"/>
    <w:rsid w:val="000766E1"/>
    <w:rsid w:val="00076AAC"/>
    <w:rsid w:val="00077524"/>
    <w:rsid w:val="000776AF"/>
    <w:rsid w:val="00077D63"/>
    <w:rsid w:val="00077FF6"/>
    <w:rsid w:val="000800F2"/>
    <w:rsid w:val="0008024C"/>
    <w:rsid w:val="00080919"/>
    <w:rsid w:val="00080D82"/>
    <w:rsid w:val="00081032"/>
    <w:rsid w:val="00081446"/>
    <w:rsid w:val="00081692"/>
    <w:rsid w:val="000818CE"/>
    <w:rsid w:val="00081DA5"/>
    <w:rsid w:val="000829D2"/>
    <w:rsid w:val="00082C46"/>
    <w:rsid w:val="00082CBE"/>
    <w:rsid w:val="00082DBF"/>
    <w:rsid w:val="00082FB4"/>
    <w:rsid w:val="00084156"/>
    <w:rsid w:val="00085059"/>
    <w:rsid w:val="00085546"/>
    <w:rsid w:val="00085A0E"/>
    <w:rsid w:val="00085C49"/>
    <w:rsid w:val="00086075"/>
    <w:rsid w:val="000866EF"/>
    <w:rsid w:val="00086856"/>
    <w:rsid w:val="0008701C"/>
    <w:rsid w:val="000870B7"/>
    <w:rsid w:val="00087197"/>
    <w:rsid w:val="000873A6"/>
    <w:rsid w:val="00087548"/>
    <w:rsid w:val="00090143"/>
    <w:rsid w:val="000909F5"/>
    <w:rsid w:val="000923FA"/>
    <w:rsid w:val="00092E1A"/>
    <w:rsid w:val="000934B1"/>
    <w:rsid w:val="0009359C"/>
    <w:rsid w:val="0009369E"/>
    <w:rsid w:val="00093BE2"/>
    <w:rsid w:val="00093C08"/>
    <w:rsid w:val="00093C94"/>
    <w:rsid w:val="00093E7E"/>
    <w:rsid w:val="0009404F"/>
    <w:rsid w:val="00094B05"/>
    <w:rsid w:val="00094D8A"/>
    <w:rsid w:val="00094ED3"/>
    <w:rsid w:val="000951EC"/>
    <w:rsid w:val="000956D8"/>
    <w:rsid w:val="000958D7"/>
    <w:rsid w:val="00095A53"/>
    <w:rsid w:val="00095D84"/>
    <w:rsid w:val="00095F00"/>
    <w:rsid w:val="00096659"/>
    <w:rsid w:val="00096762"/>
    <w:rsid w:val="00097004"/>
    <w:rsid w:val="000972BC"/>
    <w:rsid w:val="0009736E"/>
    <w:rsid w:val="000979A3"/>
    <w:rsid w:val="00097EA3"/>
    <w:rsid w:val="000A083C"/>
    <w:rsid w:val="000A0AB6"/>
    <w:rsid w:val="000A0B06"/>
    <w:rsid w:val="000A0B86"/>
    <w:rsid w:val="000A0B9C"/>
    <w:rsid w:val="000A0D81"/>
    <w:rsid w:val="000A0DF8"/>
    <w:rsid w:val="000A0E4F"/>
    <w:rsid w:val="000A156C"/>
    <w:rsid w:val="000A1762"/>
    <w:rsid w:val="000A1830"/>
    <w:rsid w:val="000A1B4B"/>
    <w:rsid w:val="000A1EDD"/>
    <w:rsid w:val="000A2018"/>
    <w:rsid w:val="000A20FE"/>
    <w:rsid w:val="000A2381"/>
    <w:rsid w:val="000A2936"/>
    <w:rsid w:val="000A3020"/>
    <w:rsid w:val="000A316B"/>
    <w:rsid w:val="000A322F"/>
    <w:rsid w:val="000A394D"/>
    <w:rsid w:val="000A3A83"/>
    <w:rsid w:val="000A3C9C"/>
    <w:rsid w:val="000A3CBD"/>
    <w:rsid w:val="000A3F47"/>
    <w:rsid w:val="000A40EC"/>
    <w:rsid w:val="000A4121"/>
    <w:rsid w:val="000A4AA3"/>
    <w:rsid w:val="000A4E26"/>
    <w:rsid w:val="000A550E"/>
    <w:rsid w:val="000A5BD5"/>
    <w:rsid w:val="000A61A1"/>
    <w:rsid w:val="000A6310"/>
    <w:rsid w:val="000A63DD"/>
    <w:rsid w:val="000A6908"/>
    <w:rsid w:val="000A6E77"/>
    <w:rsid w:val="000A7063"/>
    <w:rsid w:val="000A70CA"/>
    <w:rsid w:val="000A752B"/>
    <w:rsid w:val="000A7932"/>
    <w:rsid w:val="000A79FB"/>
    <w:rsid w:val="000A7B6B"/>
    <w:rsid w:val="000B0145"/>
    <w:rsid w:val="000B05B1"/>
    <w:rsid w:val="000B06EF"/>
    <w:rsid w:val="000B0960"/>
    <w:rsid w:val="000B0B07"/>
    <w:rsid w:val="000B0EDD"/>
    <w:rsid w:val="000B1295"/>
    <w:rsid w:val="000B12B2"/>
    <w:rsid w:val="000B1618"/>
    <w:rsid w:val="000B1A55"/>
    <w:rsid w:val="000B1DE9"/>
    <w:rsid w:val="000B20BB"/>
    <w:rsid w:val="000B290A"/>
    <w:rsid w:val="000B2EF6"/>
    <w:rsid w:val="000B2FA6"/>
    <w:rsid w:val="000B3557"/>
    <w:rsid w:val="000B3754"/>
    <w:rsid w:val="000B3AAB"/>
    <w:rsid w:val="000B47E2"/>
    <w:rsid w:val="000B47E7"/>
    <w:rsid w:val="000B4AA0"/>
    <w:rsid w:val="000B4C6E"/>
    <w:rsid w:val="000B503C"/>
    <w:rsid w:val="000B5F2D"/>
    <w:rsid w:val="000B68A9"/>
    <w:rsid w:val="000B6D23"/>
    <w:rsid w:val="000B7BD8"/>
    <w:rsid w:val="000C0147"/>
    <w:rsid w:val="000C034F"/>
    <w:rsid w:val="000C044E"/>
    <w:rsid w:val="000C0690"/>
    <w:rsid w:val="000C0A8C"/>
    <w:rsid w:val="000C0B18"/>
    <w:rsid w:val="000C14D6"/>
    <w:rsid w:val="000C1A68"/>
    <w:rsid w:val="000C1B45"/>
    <w:rsid w:val="000C1B86"/>
    <w:rsid w:val="000C2416"/>
    <w:rsid w:val="000C2553"/>
    <w:rsid w:val="000C2A85"/>
    <w:rsid w:val="000C2CA1"/>
    <w:rsid w:val="000C3023"/>
    <w:rsid w:val="000C38C3"/>
    <w:rsid w:val="000C3D5B"/>
    <w:rsid w:val="000C3FC3"/>
    <w:rsid w:val="000C4042"/>
    <w:rsid w:val="000C430A"/>
    <w:rsid w:val="000C44E7"/>
    <w:rsid w:val="000C46FD"/>
    <w:rsid w:val="000C475F"/>
    <w:rsid w:val="000C4F0E"/>
    <w:rsid w:val="000C53DC"/>
    <w:rsid w:val="000C551C"/>
    <w:rsid w:val="000C5623"/>
    <w:rsid w:val="000C5C39"/>
    <w:rsid w:val="000C6530"/>
    <w:rsid w:val="000C6541"/>
    <w:rsid w:val="000C6983"/>
    <w:rsid w:val="000C76DB"/>
    <w:rsid w:val="000C76F7"/>
    <w:rsid w:val="000C78B2"/>
    <w:rsid w:val="000C7AC1"/>
    <w:rsid w:val="000C7FD5"/>
    <w:rsid w:val="000D00F8"/>
    <w:rsid w:val="000D09FD"/>
    <w:rsid w:val="000D0EF7"/>
    <w:rsid w:val="000D1A59"/>
    <w:rsid w:val="000D24EF"/>
    <w:rsid w:val="000D2505"/>
    <w:rsid w:val="000D29A6"/>
    <w:rsid w:val="000D35E1"/>
    <w:rsid w:val="000D3FFA"/>
    <w:rsid w:val="000D44FB"/>
    <w:rsid w:val="000D47FD"/>
    <w:rsid w:val="000D4FBB"/>
    <w:rsid w:val="000D574B"/>
    <w:rsid w:val="000D595E"/>
    <w:rsid w:val="000D59B3"/>
    <w:rsid w:val="000D5BBA"/>
    <w:rsid w:val="000D6467"/>
    <w:rsid w:val="000D6487"/>
    <w:rsid w:val="000D6CFC"/>
    <w:rsid w:val="000D6E32"/>
    <w:rsid w:val="000D786A"/>
    <w:rsid w:val="000D7923"/>
    <w:rsid w:val="000D7F1E"/>
    <w:rsid w:val="000E0688"/>
    <w:rsid w:val="000E0723"/>
    <w:rsid w:val="000E0839"/>
    <w:rsid w:val="000E0CD0"/>
    <w:rsid w:val="000E0CDA"/>
    <w:rsid w:val="000E1EA0"/>
    <w:rsid w:val="000E1F54"/>
    <w:rsid w:val="000E22E1"/>
    <w:rsid w:val="000E2358"/>
    <w:rsid w:val="000E253A"/>
    <w:rsid w:val="000E2C6B"/>
    <w:rsid w:val="000E2D3D"/>
    <w:rsid w:val="000E33E6"/>
    <w:rsid w:val="000E353F"/>
    <w:rsid w:val="000E3599"/>
    <w:rsid w:val="000E3645"/>
    <w:rsid w:val="000E38BC"/>
    <w:rsid w:val="000E3BEE"/>
    <w:rsid w:val="000E431C"/>
    <w:rsid w:val="000E43B0"/>
    <w:rsid w:val="000E43F9"/>
    <w:rsid w:val="000E48B4"/>
    <w:rsid w:val="000E4955"/>
    <w:rsid w:val="000E537B"/>
    <w:rsid w:val="000E53BF"/>
    <w:rsid w:val="000E54A0"/>
    <w:rsid w:val="000E5673"/>
    <w:rsid w:val="000E57D0"/>
    <w:rsid w:val="000E5B2D"/>
    <w:rsid w:val="000E5BBE"/>
    <w:rsid w:val="000E5D7D"/>
    <w:rsid w:val="000E6794"/>
    <w:rsid w:val="000E6FC2"/>
    <w:rsid w:val="000E7759"/>
    <w:rsid w:val="000E7858"/>
    <w:rsid w:val="000F009F"/>
    <w:rsid w:val="000F0424"/>
    <w:rsid w:val="000F0438"/>
    <w:rsid w:val="000F049D"/>
    <w:rsid w:val="000F06C6"/>
    <w:rsid w:val="000F06DE"/>
    <w:rsid w:val="000F0BBA"/>
    <w:rsid w:val="000F19F6"/>
    <w:rsid w:val="000F1C9A"/>
    <w:rsid w:val="000F26A0"/>
    <w:rsid w:val="000F2988"/>
    <w:rsid w:val="000F2C3D"/>
    <w:rsid w:val="000F2D63"/>
    <w:rsid w:val="000F2D98"/>
    <w:rsid w:val="000F3583"/>
    <w:rsid w:val="000F38F6"/>
    <w:rsid w:val="000F39CA"/>
    <w:rsid w:val="000F3CBB"/>
    <w:rsid w:val="000F3D0D"/>
    <w:rsid w:val="000F3D1D"/>
    <w:rsid w:val="000F3F17"/>
    <w:rsid w:val="000F4664"/>
    <w:rsid w:val="000F485A"/>
    <w:rsid w:val="000F4A81"/>
    <w:rsid w:val="000F4B9C"/>
    <w:rsid w:val="000F4D9B"/>
    <w:rsid w:val="000F5856"/>
    <w:rsid w:val="000F5993"/>
    <w:rsid w:val="000F5B66"/>
    <w:rsid w:val="000F5DCB"/>
    <w:rsid w:val="000F5E87"/>
    <w:rsid w:val="000F5F04"/>
    <w:rsid w:val="000F60AC"/>
    <w:rsid w:val="000F60C1"/>
    <w:rsid w:val="000F6652"/>
    <w:rsid w:val="000F68A4"/>
    <w:rsid w:val="000F6A77"/>
    <w:rsid w:val="000F6BA3"/>
    <w:rsid w:val="000F7152"/>
    <w:rsid w:val="000F788F"/>
    <w:rsid w:val="000F7B85"/>
    <w:rsid w:val="000F7F1F"/>
    <w:rsid w:val="0010053F"/>
    <w:rsid w:val="0010107A"/>
    <w:rsid w:val="001013DD"/>
    <w:rsid w:val="00101A1B"/>
    <w:rsid w:val="00101B6B"/>
    <w:rsid w:val="00101C53"/>
    <w:rsid w:val="00101D5F"/>
    <w:rsid w:val="001021C3"/>
    <w:rsid w:val="00102927"/>
    <w:rsid w:val="00102CA8"/>
    <w:rsid w:val="00102CAD"/>
    <w:rsid w:val="00102FF1"/>
    <w:rsid w:val="0010362D"/>
    <w:rsid w:val="00103654"/>
    <w:rsid w:val="0010377B"/>
    <w:rsid w:val="00104158"/>
    <w:rsid w:val="00104164"/>
    <w:rsid w:val="0010423E"/>
    <w:rsid w:val="001043BC"/>
    <w:rsid w:val="0010490C"/>
    <w:rsid w:val="00104A79"/>
    <w:rsid w:val="00104E8E"/>
    <w:rsid w:val="001054C9"/>
    <w:rsid w:val="00105A8D"/>
    <w:rsid w:val="001060E5"/>
    <w:rsid w:val="00106422"/>
    <w:rsid w:val="001065EA"/>
    <w:rsid w:val="00106EA6"/>
    <w:rsid w:val="00106ECE"/>
    <w:rsid w:val="001073A6"/>
    <w:rsid w:val="00107927"/>
    <w:rsid w:val="00107A15"/>
    <w:rsid w:val="0011053F"/>
    <w:rsid w:val="001106D9"/>
    <w:rsid w:val="001106F6"/>
    <w:rsid w:val="001109A2"/>
    <w:rsid w:val="00110E26"/>
    <w:rsid w:val="00110FA1"/>
    <w:rsid w:val="00110FB4"/>
    <w:rsid w:val="00111321"/>
    <w:rsid w:val="00111402"/>
    <w:rsid w:val="00111793"/>
    <w:rsid w:val="00111890"/>
    <w:rsid w:val="00111E2E"/>
    <w:rsid w:val="00111E68"/>
    <w:rsid w:val="0011212F"/>
    <w:rsid w:val="001124AC"/>
    <w:rsid w:val="001128E1"/>
    <w:rsid w:val="00112A62"/>
    <w:rsid w:val="00112B76"/>
    <w:rsid w:val="001131F3"/>
    <w:rsid w:val="00113238"/>
    <w:rsid w:val="0011350B"/>
    <w:rsid w:val="00113582"/>
    <w:rsid w:val="001136D5"/>
    <w:rsid w:val="00113989"/>
    <w:rsid w:val="00113D99"/>
    <w:rsid w:val="0011483E"/>
    <w:rsid w:val="0011509A"/>
    <w:rsid w:val="001150EC"/>
    <w:rsid w:val="001151CD"/>
    <w:rsid w:val="00115408"/>
    <w:rsid w:val="001156EA"/>
    <w:rsid w:val="00115903"/>
    <w:rsid w:val="0011594A"/>
    <w:rsid w:val="00115E42"/>
    <w:rsid w:val="00115EB6"/>
    <w:rsid w:val="001165CF"/>
    <w:rsid w:val="00116A74"/>
    <w:rsid w:val="00116E3C"/>
    <w:rsid w:val="001170E6"/>
    <w:rsid w:val="001174CD"/>
    <w:rsid w:val="00117985"/>
    <w:rsid w:val="00117B7A"/>
    <w:rsid w:val="00117BA0"/>
    <w:rsid w:val="00117BD6"/>
    <w:rsid w:val="0012021C"/>
    <w:rsid w:val="001202E1"/>
    <w:rsid w:val="001206C2"/>
    <w:rsid w:val="00120C7C"/>
    <w:rsid w:val="00120DB9"/>
    <w:rsid w:val="00121202"/>
    <w:rsid w:val="0012150B"/>
    <w:rsid w:val="00121966"/>
    <w:rsid w:val="00121978"/>
    <w:rsid w:val="00121B60"/>
    <w:rsid w:val="00121C2A"/>
    <w:rsid w:val="00121D29"/>
    <w:rsid w:val="001221D4"/>
    <w:rsid w:val="001226A8"/>
    <w:rsid w:val="001227B2"/>
    <w:rsid w:val="00122895"/>
    <w:rsid w:val="00122A2C"/>
    <w:rsid w:val="00122D23"/>
    <w:rsid w:val="00122E92"/>
    <w:rsid w:val="001232B0"/>
    <w:rsid w:val="001232C0"/>
    <w:rsid w:val="00123422"/>
    <w:rsid w:val="0012373D"/>
    <w:rsid w:val="00123AAA"/>
    <w:rsid w:val="00123DE9"/>
    <w:rsid w:val="00124B6A"/>
    <w:rsid w:val="0012532C"/>
    <w:rsid w:val="00125B69"/>
    <w:rsid w:val="00126194"/>
    <w:rsid w:val="001263CE"/>
    <w:rsid w:val="0012688E"/>
    <w:rsid w:val="00126AA1"/>
    <w:rsid w:val="001270B8"/>
    <w:rsid w:val="001274D2"/>
    <w:rsid w:val="00127655"/>
    <w:rsid w:val="00127BCB"/>
    <w:rsid w:val="00127BEB"/>
    <w:rsid w:val="00127CB4"/>
    <w:rsid w:val="00127CD1"/>
    <w:rsid w:val="0013015F"/>
    <w:rsid w:val="001302A3"/>
    <w:rsid w:val="00130432"/>
    <w:rsid w:val="001306CE"/>
    <w:rsid w:val="001307F6"/>
    <w:rsid w:val="0013084B"/>
    <w:rsid w:val="001309BC"/>
    <w:rsid w:val="00130B98"/>
    <w:rsid w:val="00130C07"/>
    <w:rsid w:val="00131177"/>
    <w:rsid w:val="00131619"/>
    <w:rsid w:val="001317D5"/>
    <w:rsid w:val="001319CB"/>
    <w:rsid w:val="00132525"/>
    <w:rsid w:val="001326C8"/>
    <w:rsid w:val="0013293B"/>
    <w:rsid w:val="00133007"/>
    <w:rsid w:val="001339BB"/>
    <w:rsid w:val="00133E5E"/>
    <w:rsid w:val="00134761"/>
    <w:rsid w:val="0013491E"/>
    <w:rsid w:val="00134FC8"/>
    <w:rsid w:val="00135FEA"/>
    <w:rsid w:val="00136560"/>
    <w:rsid w:val="00136D4C"/>
    <w:rsid w:val="0013707A"/>
    <w:rsid w:val="001372B4"/>
    <w:rsid w:val="00140119"/>
    <w:rsid w:val="00140215"/>
    <w:rsid w:val="00140230"/>
    <w:rsid w:val="00140A7D"/>
    <w:rsid w:val="0014111C"/>
    <w:rsid w:val="00141403"/>
    <w:rsid w:val="00141502"/>
    <w:rsid w:val="00141CDE"/>
    <w:rsid w:val="00141D66"/>
    <w:rsid w:val="00141EEE"/>
    <w:rsid w:val="00142538"/>
    <w:rsid w:val="00142708"/>
    <w:rsid w:val="001427A7"/>
    <w:rsid w:val="00142B48"/>
    <w:rsid w:val="00142BB9"/>
    <w:rsid w:val="00142F45"/>
    <w:rsid w:val="0014308B"/>
    <w:rsid w:val="001430E6"/>
    <w:rsid w:val="001431AF"/>
    <w:rsid w:val="001434DD"/>
    <w:rsid w:val="00143591"/>
    <w:rsid w:val="00143882"/>
    <w:rsid w:val="00143A63"/>
    <w:rsid w:val="00143EAD"/>
    <w:rsid w:val="0014452C"/>
    <w:rsid w:val="001446AC"/>
    <w:rsid w:val="00144730"/>
    <w:rsid w:val="001447AB"/>
    <w:rsid w:val="00144C28"/>
    <w:rsid w:val="00144F7B"/>
    <w:rsid w:val="00144F96"/>
    <w:rsid w:val="00145051"/>
    <w:rsid w:val="001451B8"/>
    <w:rsid w:val="00145B8D"/>
    <w:rsid w:val="00145CCF"/>
    <w:rsid w:val="00145F50"/>
    <w:rsid w:val="00146211"/>
    <w:rsid w:val="001462D9"/>
    <w:rsid w:val="0014708B"/>
    <w:rsid w:val="001475E7"/>
    <w:rsid w:val="00147651"/>
    <w:rsid w:val="001477C3"/>
    <w:rsid w:val="00147AC5"/>
    <w:rsid w:val="00150279"/>
    <w:rsid w:val="001512CD"/>
    <w:rsid w:val="00151EAC"/>
    <w:rsid w:val="00152980"/>
    <w:rsid w:val="00152F1D"/>
    <w:rsid w:val="00153073"/>
    <w:rsid w:val="00153528"/>
    <w:rsid w:val="00153606"/>
    <w:rsid w:val="0015361A"/>
    <w:rsid w:val="001537DF"/>
    <w:rsid w:val="001543B2"/>
    <w:rsid w:val="00154630"/>
    <w:rsid w:val="00154895"/>
    <w:rsid w:val="0015489B"/>
    <w:rsid w:val="00154C78"/>
    <w:rsid w:val="00154E68"/>
    <w:rsid w:val="0015522D"/>
    <w:rsid w:val="00155D5E"/>
    <w:rsid w:val="00156170"/>
    <w:rsid w:val="001565FE"/>
    <w:rsid w:val="001569E0"/>
    <w:rsid w:val="00156C16"/>
    <w:rsid w:val="00156C56"/>
    <w:rsid w:val="00156CD1"/>
    <w:rsid w:val="00156E5D"/>
    <w:rsid w:val="001612E0"/>
    <w:rsid w:val="0016142E"/>
    <w:rsid w:val="001619FF"/>
    <w:rsid w:val="00161C5C"/>
    <w:rsid w:val="00162548"/>
    <w:rsid w:val="00162F2B"/>
    <w:rsid w:val="001632AD"/>
    <w:rsid w:val="001642C4"/>
    <w:rsid w:val="0016502E"/>
    <w:rsid w:val="00165227"/>
    <w:rsid w:val="001654A5"/>
    <w:rsid w:val="0016582F"/>
    <w:rsid w:val="00165C13"/>
    <w:rsid w:val="00166032"/>
    <w:rsid w:val="0016665E"/>
    <w:rsid w:val="001669F2"/>
    <w:rsid w:val="00166C0C"/>
    <w:rsid w:val="00167BB7"/>
    <w:rsid w:val="00167CDC"/>
    <w:rsid w:val="00170033"/>
    <w:rsid w:val="001703D3"/>
    <w:rsid w:val="00170643"/>
    <w:rsid w:val="00170B04"/>
    <w:rsid w:val="00170B22"/>
    <w:rsid w:val="001715F5"/>
    <w:rsid w:val="001716FC"/>
    <w:rsid w:val="00172183"/>
    <w:rsid w:val="001732C6"/>
    <w:rsid w:val="001733A9"/>
    <w:rsid w:val="00173987"/>
    <w:rsid w:val="00173A8F"/>
    <w:rsid w:val="00173BD1"/>
    <w:rsid w:val="00173C3C"/>
    <w:rsid w:val="00173C4C"/>
    <w:rsid w:val="00173DF2"/>
    <w:rsid w:val="001742EE"/>
    <w:rsid w:val="00174368"/>
    <w:rsid w:val="0017448D"/>
    <w:rsid w:val="001747D3"/>
    <w:rsid w:val="00174AF6"/>
    <w:rsid w:val="00175126"/>
    <w:rsid w:val="001751AB"/>
    <w:rsid w:val="001753C9"/>
    <w:rsid w:val="001755E9"/>
    <w:rsid w:val="001758D3"/>
    <w:rsid w:val="00175A3F"/>
    <w:rsid w:val="00175BD7"/>
    <w:rsid w:val="00175CEF"/>
    <w:rsid w:val="00176426"/>
    <w:rsid w:val="00176C8B"/>
    <w:rsid w:val="00176FB2"/>
    <w:rsid w:val="0017749D"/>
    <w:rsid w:val="0017770F"/>
    <w:rsid w:val="00177BDB"/>
    <w:rsid w:val="001800E2"/>
    <w:rsid w:val="00180B1E"/>
    <w:rsid w:val="00180E09"/>
    <w:rsid w:val="00180EDB"/>
    <w:rsid w:val="00181890"/>
    <w:rsid w:val="00181AD7"/>
    <w:rsid w:val="00181DD1"/>
    <w:rsid w:val="00181F51"/>
    <w:rsid w:val="00182134"/>
    <w:rsid w:val="0018237E"/>
    <w:rsid w:val="001824B1"/>
    <w:rsid w:val="001829A1"/>
    <w:rsid w:val="00182BA1"/>
    <w:rsid w:val="00182E2D"/>
    <w:rsid w:val="0018311B"/>
    <w:rsid w:val="001835FE"/>
    <w:rsid w:val="00183C16"/>
    <w:rsid w:val="00183CA4"/>
    <w:rsid w:val="00183D4C"/>
    <w:rsid w:val="00183F6D"/>
    <w:rsid w:val="00183FA4"/>
    <w:rsid w:val="001845BA"/>
    <w:rsid w:val="00184DFF"/>
    <w:rsid w:val="00184FA5"/>
    <w:rsid w:val="001850E0"/>
    <w:rsid w:val="0018518D"/>
    <w:rsid w:val="0018549D"/>
    <w:rsid w:val="0018562D"/>
    <w:rsid w:val="001856DC"/>
    <w:rsid w:val="001858A0"/>
    <w:rsid w:val="001858AA"/>
    <w:rsid w:val="00185959"/>
    <w:rsid w:val="0018655C"/>
    <w:rsid w:val="001865B9"/>
    <w:rsid w:val="0018670E"/>
    <w:rsid w:val="001867AA"/>
    <w:rsid w:val="0018747F"/>
    <w:rsid w:val="0018774F"/>
    <w:rsid w:val="001879A3"/>
    <w:rsid w:val="00187A8D"/>
    <w:rsid w:val="00187E49"/>
    <w:rsid w:val="00190103"/>
    <w:rsid w:val="00190964"/>
    <w:rsid w:val="001909D9"/>
    <w:rsid w:val="00190FB7"/>
    <w:rsid w:val="0019164A"/>
    <w:rsid w:val="00191872"/>
    <w:rsid w:val="00191A52"/>
    <w:rsid w:val="00191E53"/>
    <w:rsid w:val="00191E95"/>
    <w:rsid w:val="00191FB6"/>
    <w:rsid w:val="0019219A"/>
    <w:rsid w:val="00192515"/>
    <w:rsid w:val="001926CB"/>
    <w:rsid w:val="00192981"/>
    <w:rsid w:val="00192B09"/>
    <w:rsid w:val="0019373A"/>
    <w:rsid w:val="001938D5"/>
    <w:rsid w:val="00193A7B"/>
    <w:rsid w:val="00193FF5"/>
    <w:rsid w:val="0019415D"/>
    <w:rsid w:val="001942C1"/>
    <w:rsid w:val="001943A2"/>
    <w:rsid w:val="001946B9"/>
    <w:rsid w:val="00194981"/>
    <w:rsid w:val="00195077"/>
    <w:rsid w:val="00195123"/>
    <w:rsid w:val="00196954"/>
    <w:rsid w:val="00196BEC"/>
    <w:rsid w:val="00196C44"/>
    <w:rsid w:val="00196C46"/>
    <w:rsid w:val="00196DFB"/>
    <w:rsid w:val="00196FAB"/>
    <w:rsid w:val="001971B9"/>
    <w:rsid w:val="0019790E"/>
    <w:rsid w:val="00197C14"/>
    <w:rsid w:val="00197CFE"/>
    <w:rsid w:val="001A033F"/>
    <w:rsid w:val="001A0805"/>
    <w:rsid w:val="001A08AA"/>
    <w:rsid w:val="001A1475"/>
    <w:rsid w:val="001A16D1"/>
    <w:rsid w:val="001A1A73"/>
    <w:rsid w:val="001A1ACF"/>
    <w:rsid w:val="001A1CED"/>
    <w:rsid w:val="001A20AF"/>
    <w:rsid w:val="001A22CB"/>
    <w:rsid w:val="001A2359"/>
    <w:rsid w:val="001A24E6"/>
    <w:rsid w:val="001A2BFC"/>
    <w:rsid w:val="001A2C23"/>
    <w:rsid w:val="001A3240"/>
    <w:rsid w:val="001A3825"/>
    <w:rsid w:val="001A3ABC"/>
    <w:rsid w:val="001A419E"/>
    <w:rsid w:val="001A506D"/>
    <w:rsid w:val="001A537F"/>
    <w:rsid w:val="001A563A"/>
    <w:rsid w:val="001A59CB"/>
    <w:rsid w:val="001A6341"/>
    <w:rsid w:val="001A6642"/>
    <w:rsid w:val="001A669A"/>
    <w:rsid w:val="001A685C"/>
    <w:rsid w:val="001A7002"/>
    <w:rsid w:val="001A7CFF"/>
    <w:rsid w:val="001B0D5E"/>
    <w:rsid w:val="001B1249"/>
    <w:rsid w:val="001B15A3"/>
    <w:rsid w:val="001B1718"/>
    <w:rsid w:val="001B1925"/>
    <w:rsid w:val="001B2732"/>
    <w:rsid w:val="001B330C"/>
    <w:rsid w:val="001B354D"/>
    <w:rsid w:val="001B3E9F"/>
    <w:rsid w:val="001B409F"/>
    <w:rsid w:val="001B4CB5"/>
    <w:rsid w:val="001B4E6D"/>
    <w:rsid w:val="001B4F4E"/>
    <w:rsid w:val="001B52FC"/>
    <w:rsid w:val="001B53E4"/>
    <w:rsid w:val="001B5BAC"/>
    <w:rsid w:val="001B6902"/>
    <w:rsid w:val="001B69F1"/>
    <w:rsid w:val="001B70D9"/>
    <w:rsid w:val="001B7552"/>
    <w:rsid w:val="001B7991"/>
    <w:rsid w:val="001B7A97"/>
    <w:rsid w:val="001B7D4D"/>
    <w:rsid w:val="001B7D91"/>
    <w:rsid w:val="001C007E"/>
    <w:rsid w:val="001C0465"/>
    <w:rsid w:val="001C0CB5"/>
    <w:rsid w:val="001C0D28"/>
    <w:rsid w:val="001C1409"/>
    <w:rsid w:val="001C144E"/>
    <w:rsid w:val="001C1619"/>
    <w:rsid w:val="001C1DC9"/>
    <w:rsid w:val="001C21CB"/>
    <w:rsid w:val="001C29B9"/>
    <w:rsid w:val="001C2AE6"/>
    <w:rsid w:val="001C2DCE"/>
    <w:rsid w:val="001C308C"/>
    <w:rsid w:val="001C3169"/>
    <w:rsid w:val="001C34D7"/>
    <w:rsid w:val="001C3725"/>
    <w:rsid w:val="001C3966"/>
    <w:rsid w:val="001C396F"/>
    <w:rsid w:val="001C3ABA"/>
    <w:rsid w:val="001C3AE0"/>
    <w:rsid w:val="001C4904"/>
    <w:rsid w:val="001C4A89"/>
    <w:rsid w:val="001C4F43"/>
    <w:rsid w:val="001C4F62"/>
    <w:rsid w:val="001C5311"/>
    <w:rsid w:val="001C5462"/>
    <w:rsid w:val="001C5C44"/>
    <w:rsid w:val="001C5CF5"/>
    <w:rsid w:val="001C5D84"/>
    <w:rsid w:val="001C5E28"/>
    <w:rsid w:val="001C5E85"/>
    <w:rsid w:val="001C5FDC"/>
    <w:rsid w:val="001C6177"/>
    <w:rsid w:val="001C676B"/>
    <w:rsid w:val="001C6985"/>
    <w:rsid w:val="001C6BC9"/>
    <w:rsid w:val="001C6E1A"/>
    <w:rsid w:val="001C70E6"/>
    <w:rsid w:val="001C7120"/>
    <w:rsid w:val="001C7382"/>
    <w:rsid w:val="001C74C3"/>
    <w:rsid w:val="001C77EA"/>
    <w:rsid w:val="001C7866"/>
    <w:rsid w:val="001C7AF3"/>
    <w:rsid w:val="001C7BAC"/>
    <w:rsid w:val="001D0229"/>
    <w:rsid w:val="001D030A"/>
    <w:rsid w:val="001D033C"/>
    <w:rsid w:val="001D0363"/>
    <w:rsid w:val="001D0417"/>
    <w:rsid w:val="001D0984"/>
    <w:rsid w:val="001D09B9"/>
    <w:rsid w:val="001D09BF"/>
    <w:rsid w:val="001D0CE0"/>
    <w:rsid w:val="001D0D74"/>
    <w:rsid w:val="001D10EE"/>
    <w:rsid w:val="001D12B4"/>
    <w:rsid w:val="001D1751"/>
    <w:rsid w:val="001D2768"/>
    <w:rsid w:val="001D2B56"/>
    <w:rsid w:val="001D2C31"/>
    <w:rsid w:val="001D2F4A"/>
    <w:rsid w:val="001D2F80"/>
    <w:rsid w:val="001D2FFD"/>
    <w:rsid w:val="001D35EB"/>
    <w:rsid w:val="001D3B49"/>
    <w:rsid w:val="001D42EF"/>
    <w:rsid w:val="001D4789"/>
    <w:rsid w:val="001D4EBA"/>
    <w:rsid w:val="001D5143"/>
    <w:rsid w:val="001D57EA"/>
    <w:rsid w:val="001D5A4D"/>
    <w:rsid w:val="001D5C98"/>
    <w:rsid w:val="001D5DE7"/>
    <w:rsid w:val="001D6117"/>
    <w:rsid w:val="001D77D3"/>
    <w:rsid w:val="001D7991"/>
    <w:rsid w:val="001D7D94"/>
    <w:rsid w:val="001E012B"/>
    <w:rsid w:val="001E0456"/>
    <w:rsid w:val="001E069D"/>
    <w:rsid w:val="001E0A28"/>
    <w:rsid w:val="001E152A"/>
    <w:rsid w:val="001E16F6"/>
    <w:rsid w:val="001E1ABA"/>
    <w:rsid w:val="001E2048"/>
    <w:rsid w:val="001E20BE"/>
    <w:rsid w:val="001E2196"/>
    <w:rsid w:val="001E2346"/>
    <w:rsid w:val="001E235E"/>
    <w:rsid w:val="001E2400"/>
    <w:rsid w:val="001E24B9"/>
    <w:rsid w:val="001E269F"/>
    <w:rsid w:val="001E26EA"/>
    <w:rsid w:val="001E2F9E"/>
    <w:rsid w:val="001E300E"/>
    <w:rsid w:val="001E31FE"/>
    <w:rsid w:val="001E3A4B"/>
    <w:rsid w:val="001E3BCA"/>
    <w:rsid w:val="001E3F4D"/>
    <w:rsid w:val="001E4048"/>
    <w:rsid w:val="001E4218"/>
    <w:rsid w:val="001E42FA"/>
    <w:rsid w:val="001E430A"/>
    <w:rsid w:val="001E4860"/>
    <w:rsid w:val="001E4888"/>
    <w:rsid w:val="001E4D25"/>
    <w:rsid w:val="001E4E11"/>
    <w:rsid w:val="001E50C6"/>
    <w:rsid w:val="001E597B"/>
    <w:rsid w:val="001E5C1A"/>
    <w:rsid w:val="001E5D7A"/>
    <w:rsid w:val="001E63DD"/>
    <w:rsid w:val="001E6477"/>
    <w:rsid w:val="001E65D4"/>
    <w:rsid w:val="001E6F3D"/>
    <w:rsid w:val="001E701B"/>
    <w:rsid w:val="001E73C1"/>
    <w:rsid w:val="001E7676"/>
    <w:rsid w:val="001E7B2B"/>
    <w:rsid w:val="001E7C94"/>
    <w:rsid w:val="001F061A"/>
    <w:rsid w:val="001F0B20"/>
    <w:rsid w:val="001F0BE0"/>
    <w:rsid w:val="001F0C43"/>
    <w:rsid w:val="001F0E7A"/>
    <w:rsid w:val="001F1724"/>
    <w:rsid w:val="001F1897"/>
    <w:rsid w:val="001F19D9"/>
    <w:rsid w:val="001F226E"/>
    <w:rsid w:val="001F2420"/>
    <w:rsid w:val="001F249F"/>
    <w:rsid w:val="001F31AD"/>
    <w:rsid w:val="001F34E4"/>
    <w:rsid w:val="001F3AB9"/>
    <w:rsid w:val="001F3BA5"/>
    <w:rsid w:val="001F47E8"/>
    <w:rsid w:val="001F4B01"/>
    <w:rsid w:val="001F50C2"/>
    <w:rsid w:val="001F54C6"/>
    <w:rsid w:val="001F5A46"/>
    <w:rsid w:val="001F5D5D"/>
    <w:rsid w:val="001F62D1"/>
    <w:rsid w:val="001F6B94"/>
    <w:rsid w:val="001F71C7"/>
    <w:rsid w:val="001F7472"/>
    <w:rsid w:val="001F7EE6"/>
    <w:rsid w:val="0020060A"/>
    <w:rsid w:val="00200730"/>
    <w:rsid w:val="00200A62"/>
    <w:rsid w:val="002013B5"/>
    <w:rsid w:val="00201625"/>
    <w:rsid w:val="0020244C"/>
    <w:rsid w:val="00202629"/>
    <w:rsid w:val="002026A4"/>
    <w:rsid w:val="002032F8"/>
    <w:rsid w:val="002034D2"/>
    <w:rsid w:val="00203740"/>
    <w:rsid w:val="002037EB"/>
    <w:rsid w:val="00203805"/>
    <w:rsid w:val="002043B0"/>
    <w:rsid w:val="0020466F"/>
    <w:rsid w:val="00204E49"/>
    <w:rsid w:val="00204F4A"/>
    <w:rsid w:val="002050F4"/>
    <w:rsid w:val="002053B2"/>
    <w:rsid w:val="00205497"/>
    <w:rsid w:val="002055EB"/>
    <w:rsid w:val="0020570A"/>
    <w:rsid w:val="0020578A"/>
    <w:rsid w:val="00205968"/>
    <w:rsid w:val="00205A22"/>
    <w:rsid w:val="00205AE1"/>
    <w:rsid w:val="0020618D"/>
    <w:rsid w:val="002063E9"/>
    <w:rsid w:val="00206431"/>
    <w:rsid w:val="002068B9"/>
    <w:rsid w:val="00206A30"/>
    <w:rsid w:val="00206CA0"/>
    <w:rsid w:val="00206D1D"/>
    <w:rsid w:val="0020732C"/>
    <w:rsid w:val="00207C04"/>
    <w:rsid w:val="00207C5D"/>
    <w:rsid w:val="00207EEB"/>
    <w:rsid w:val="00207F10"/>
    <w:rsid w:val="002100C4"/>
    <w:rsid w:val="00210271"/>
    <w:rsid w:val="0021051E"/>
    <w:rsid w:val="00210B14"/>
    <w:rsid w:val="00210EDF"/>
    <w:rsid w:val="00210FDF"/>
    <w:rsid w:val="002114BC"/>
    <w:rsid w:val="00211CFE"/>
    <w:rsid w:val="002120B6"/>
    <w:rsid w:val="00212189"/>
    <w:rsid w:val="002123EB"/>
    <w:rsid w:val="0021274F"/>
    <w:rsid w:val="002127F6"/>
    <w:rsid w:val="002133A8"/>
    <w:rsid w:val="0021352A"/>
    <w:rsid w:val="00213878"/>
    <w:rsid w:val="002138EA"/>
    <w:rsid w:val="002139EA"/>
    <w:rsid w:val="00213F84"/>
    <w:rsid w:val="00214664"/>
    <w:rsid w:val="00214FBD"/>
    <w:rsid w:val="0021509C"/>
    <w:rsid w:val="002168C3"/>
    <w:rsid w:val="00217081"/>
    <w:rsid w:val="002171D7"/>
    <w:rsid w:val="00217639"/>
    <w:rsid w:val="00217B1C"/>
    <w:rsid w:val="0022028E"/>
    <w:rsid w:val="002203ED"/>
    <w:rsid w:val="002205DF"/>
    <w:rsid w:val="00220AC6"/>
    <w:rsid w:val="00220C61"/>
    <w:rsid w:val="00220C74"/>
    <w:rsid w:val="00220DEF"/>
    <w:rsid w:val="0022127A"/>
    <w:rsid w:val="002219A2"/>
    <w:rsid w:val="00221AC9"/>
    <w:rsid w:val="00221BC5"/>
    <w:rsid w:val="00221E08"/>
    <w:rsid w:val="0022232E"/>
    <w:rsid w:val="0022250C"/>
    <w:rsid w:val="00222896"/>
    <w:rsid w:val="00222897"/>
    <w:rsid w:val="00222B0C"/>
    <w:rsid w:val="00222C60"/>
    <w:rsid w:val="00222FD0"/>
    <w:rsid w:val="0022318F"/>
    <w:rsid w:val="002234A7"/>
    <w:rsid w:val="00223689"/>
    <w:rsid w:val="00223696"/>
    <w:rsid w:val="002237A5"/>
    <w:rsid w:val="00223946"/>
    <w:rsid w:val="002239C4"/>
    <w:rsid w:val="00223BDA"/>
    <w:rsid w:val="00224BE4"/>
    <w:rsid w:val="002250E9"/>
    <w:rsid w:val="002253B5"/>
    <w:rsid w:val="002253F6"/>
    <w:rsid w:val="00225628"/>
    <w:rsid w:val="0022574B"/>
    <w:rsid w:val="00225926"/>
    <w:rsid w:val="002259FF"/>
    <w:rsid w:val="00225C0C"/>
    <w:rsid w:val="00225C13"/>
    <w:rsid w:val="002261E2"/>
    <w:rsid w:val="002265B6"/>
    <w:rsid w:val="002265E5"/>
    <w:rsid w:val="002268D8"/>
    <w:rsid w:val="00226B3E"/>
    <w:rsid w:val="00226B4F"/>
    <w:rsid w:val="00226C29"/>
    <w:rsid w:val="00226C64"/>
    <w:rsid w:val="002273F9"/>
    <w:rsid w:val="002275AF"/>
    <w:rsid w:val="00227F3B"/>
    <w:rsid w:val="0023006D"/>
    <w:rsid w:val="00230F0D"/>
    <w:rsid w:val="0023140A"/>
    <w:rsid w:val="002316E2"/>
    <w:rsid w:val="002317F6"/>
    <w:rsid w:val="00231C77"/>
    <w:rsid w:val="00231EC0"/>
    <w:rsid w:val="00231FF1"/>
    <w:rsid w:val="00232FC3"/>
    <w:rsid w:val="0023301C"/>
    <w:rsid w:val="00233036"/>
    <w:rsid w:val="00233063"/>
    <w:rsid w:val="0023308C"/>
    <w:rsid w:val="002335C0"/>
    <w:rsid w:val="00233B3E"/>
    <w:rsid w:val="00233C5A"/>
    <w:rsid w:val="00233CC1"/>
    <w:rsid w:val="00233DA9"/>
    <w:rsid w:val="002347A3"/>
    <w:rsid w:val="00234ABB"/>
    <w:rsid w:val="00234B18"/>
    <w:rsid w:val="00235394"/>
    <w:rsid w:val="00235535"/>
    <w:rsid w:val="00235577"/>
    <w:rsid w:val="0023568F"/>
    <w:rsid w:val="00235733"/>
    <w:rsid w:val="00235D3A"/>
    <w:rsid w:val="00235D5B"/>
    <w:rsid w:val="002361BB"/>
    <w:rsid w:val="0023639F"/>
    <w:rsid w:val="002363DF"/>
    <w:rsid w:val="0023660A"/>
    <w:rsid w:val="00236F6F"/>
    <w:rsid w:val="00236FCC"/>
    <w:rsid w:val="0023713D"/>
    <w:rsid w:val="002371B2"/>
    <w:rsid w:val="00237398"/>
    <w:rsid w:val="002376B8"/>
    <w:rsid w:val="00237740"/>
    <w:rsid w:val="0023796A"/>
    <w:rsid w:val="00237CC3"/>
    <w:rsid w:val="00237FAA"/>
    <w:rsid w:val="002404B4"/>
    <w:rsid w:val="0024056D"/>
    <w:rsid w:val="002410AF"/>
    <w:rsid w:val="00241B0A"/>
    <w:rsid w:val="00241C27"/>
    <w:rsid w:val="00242889"/>
    <w:rsid w:val="002435CA"/>
    <w:rsid w:val="00243BD4"/>
    <w:rsid w:val="00243C8D"/>
    <w:rsid w:val="00244394"/>
    <w:rsid w:val="0024453A"/>
    <w:rsid w:val="0024469F"/>
    <w:rsid w:val="0024480F"/>
    <w:rsid w:val="00244A86"/>
    <w:rsid w:val="00246443"/>
    <w:rsid w:val="0024688B"/>
    <w:rsid w:val="002468EB"/>
    <w:rsid w:val="00246941"/>
    <w:rsid w:val="002472AA"/>
    <w:rsid w:val="00247387"/>
    <w:rsid w:val="002474FA"/>
    <w:rsid w:val="00247731"/>
    <w:rsid w:val="002479AD"/>
    <w:rsid w:val="00247B1F"/>
    <w:rsid w:val="00250054"/>
    <w:rsid w:val="002505D6"/>
    <w:rsid w:val="002508A0"/>
    <w:rsid w:val="00250B5B"/>
    <w:rsid w:val="00250E88"/>
    <w:rsid w:val="002514BA"/>
    <w:rsid w:val="00251551"/>
    <w:rsid w:val="00251887"/>
    <w:rsid w:val="00251CE1"/>
    <w:rsid w:val="00251DF3"/>
    <w:rsid w:val="00252195"/>
    <w:rsid w:val="00252607"/>
    <w:rsid w:val="002526D0"/>
    <w:rsid w:val="00252DB8"/>
    <w:rsid w:val="002531AD"/>
    <w:rsid w:val="002537BC"/>
    <w:rsid w:val="00253E46"/>
    <w:rsid w:val="0025463C"/>
    <w:rsid w:val="00254782"/>
    <w:rsid w:val="00254B72"/>
    <w:rsid w:val="00254C74"/>
    <w:rsid w:val="00255BD4"/>
    <w:rsid w:val="00255C58"/>
    <w:rsid w:val="00255D49"/>
    <w:rsid w:val="00255D81"/>
    <w:rsid w:val="00255D85"/>
    <w:rsid w:val="00256075"/>
    <w:rsid w:val="0025607F"/>
    <w:rsid w:val="00256247"/>
    <w:rsid w:val="002571B6"/>
    <w:rsid w:val="0025787E"/>
    <w:rsid w:val="00257A16"/>
    <w:rsid w:val="00257EB4"/>
    <w:rsid w:val="00257FED"/>
    <w:rsid w:val="002600CF"/>
    <w:rsid w:val="00260102"/>
    <w:rsid w:val="00260A58"/>
    <w:rsid w:val="00260EC7"/>
    <w:rsid w:val="0026112F"/>
    <w:rsid w:val="002611D1"/>
    <w:rsid w:val="002612C5"/>
    <w:rsid w:val="002612E0"/>
    <w:rsid w:val="00261539"/>
    <w:rsid w:val="0026179F"/>
    <w:rsid w:val="00261A99"/>
    <w:rsid w:val="00261ABA"/>
    <w:rsid w:val="002622AD"/>
    <w:rsid w:val="002625D5"/>
    <w:rsid w:val="0026279F"/>
    <w:rsid w:val="002627F7"/>
    <w:rsid w:val="00262B3E"/>
    <w:rsid w:val="00262B71"/>
    <w:rsid w:val="00262C7A"/>
    <w:rsid w:val="00262D29"/>
    <w:rsid w:val="00262D75"/>
    <w:rsid w:val="00262F8C"/>
    <w:rsid w:val="0026308C"/>
    <w:rsid w:val="00263510"/>
    <w:rsid w:val="0026450C"/>
    <w:rsid w:val="00264777"/>
    <w:rsid w:val="0026496A"/>
    <w:rsid w:val="00264F13"/>
    <w:rsid w:val="00264F97"/>
    <w:rsid w:val="0026585D"/>
    <w:rsid w:val="00265DD3"/>
    <w:rsid w:val="002666AE"/>
    <w:rsid w:val="00266B3D"/>
    <w:rsid w:val="00266F1C"/>
    <w:rsid w:val="00267549"/>
    <w:rsid w:val="002678AD"/>
    <w:rsid w:val="00267DE9"/>
    <w:rsid w:val="002707FC"/>
    <w:rsid w:val="00270D0B"/>
    <w:rsid w:val="00270DBF"/>
    <w:rsid w:val="00270DD5"/>
    <w:rsid w:val="002712DE"/>
    <w:rsid w:val="0027170B"/>
    <w:rsid w:val="002717CE"/>
    <w:rsid w:val="00271E28"/>
    <w:rsid w:val="00272201"/>
    <w:rsid w:val="002722B0"/>
    <w:rsid w:val="002723F9"/>
    <w:rsid w:val="002733AC"/>
    <w:rsid w:val="00273481"/>
    <w:rsid w:val="002735BE"/>
    <w:rsid w:val="00273ABC"/>
    <w:rsid w:val="002743C2"/>
    <w:rsid w:val="002746A6"/>
    <w:rsid w:val="00274AD7"/>
    <w:rsid w:val="00274CC5"/>
    <w:rsid w:val="00274E1A"/>
    <w:rsid w:val="0027511E"/>
    <w:rsid w:val="002757C9"/>
    <w:rsid w:val="00275B86"/>
    <w:rsid w:val="00275C63"/>
    <w:rsid w:val="00276255"/>
    <w:rsid w:val="002766D0"/>
    <w:rsid w:val="002768C3"/>
    <w:rsid w:val="002770C8"/>
    <w:rsid w:val="002771CA"/>
    <w:rsid w:val="002772AF"/>
    <w:rsid w:val="002773B7"/>
    <w:rsid w:val="0027745F"/>
    <w:rsid w:val="0027755C"/>
    <w:rsid w:val="002775B1"/>
    <w:rsid w:val="002775B9"/>
    <w:rsid w:val="002776AE"/>
    <w:rsid w:val="00280814"/>
    <w:rsid w:val="002809A3"/>
    <w:rsid w:val="002811C4"/>
    <w:rsid w:val="0028216A"/>
    <w:rsid w:val="00282213"/>
    <w:rsid w:val="002827EB"/>
    <w:rsid w:val="00282DC0"/>
    <w:rsid w:val="0028383C"/>
    <w:rsid w:val="00283B94"/>
    <w:rsid w:val="00283E34"/>
    <w:rsid w:val="00283F40"/>
    <w:rsid w:val="00283F5D"/>
    <w:rsid w:val="00284016"/>
    <w:rsid w:val="00284420"/>
    <w:rsid w:val="002855B5"/>
    <w:rsid w:val="002855E8"/>
    <w:rsid w:val="00285649"/>
    <w:rsid w:val="002858BF"/>
    <w:rsid w:val="00285A40"/>
    <w:rsid w:val="00285D4A"/>
    <w:rsid w:val="00285E58"/>
    <w:rsid w:val="00285F06"/>
    <w:rsid w:val="002866BC"/>
    <w:rsid w:val="00286709"/>
    <w:rsid w:val="002879B6"/>
    <w:rsid w:val="00287BF3"/>
    <w:rsid w:val="00287E95"/>
    <w:rsid w:val="00287ED4"/>
    <w:rsid w:val="00290084"/>
    <w:rsid w:val="00290432"/>
    <w:rsid w:val="002905D9"/>
    <w:rsid w:val="00290821"/>
    <w:rsid w:val="0029097A"/>
    <w:rsid w:val="00290C83"/>
    <w:rsid w:val="0029114C"/>
    <w:rsid w:val="002911FD"/>
    <w:rsid w:val="002912FC"/>
    <w:rsid w:val="00291390"/>
    <w:rsid w:val="0029194F"/>
    <w:rsid w:val="00291C29"/>
    <w:rsid w:val="00291F81"/>
    <w:rsid w:val="00292465"/>
    <w:rsid w:val="00292BC3"/>
    <w:rsid w:val="00292D2A"/>
    <w:rsid w:val="00292F8B"/>
    <w:rsid w:val="002934E2"/>
    <w:rsid w:val="00293502"/>
    <w:rsid w:val="002939AF"/>
    <w:rsid w:val="00293D43"/>
    <w:rsid w:val="00293FF0"/>
    <w:rsid w:val="00294277"/>
    <w:rsid w:val="00294491"/>
    <w:rsid w:val="0029463F"/>
    <w:rsid w:val="00294700"/>
    <w:rsid w:val="00294BDE"/>
    <w:rsid w:val="00294FDA"/>
    <w:rsid w:val="00295296"/>
    <w:rsid w:val="00295522"/>
    <w:rsid w:val="00295591"/>
    <w:rsid w:val="002957F4"/>
    <w:rsid w:val="00295AC6"/>
    <w:rsid w:val="00295D57"/>
    <w:rsid w:val="002961E1"/>
    <w:rsid w:val="0029667D"/>
    <w:rsid w:val="0029674F"/>
    <w:rsid w:val="00296B1D"/>
    <w:rsid w:val="00296B7E"/>
    <w:rsid w:val="0029722B"/>
    <w:rsid w:val="002976C9"/>
    <w:rsid w:val="00297C22"/>
    <w:rsid w:val="00297EBC"/>
    <w:rsid w:val="00297F53"/>
    <w:rsid w:val="002A0264"/>
    <w:rsid w:val="002A0652"/>
    <w:rsid w:val="002A079C"/>
    <w:rsid w:val="002A0CED"/>
    <w:rsid w:val="002A0D62"/>
    <w:rsid w:val="002A195D"/>
    <w:rsid w:val="002A1D72"/>
    <w:rsid w:val="002A26C6"/>
    <w:rsid w:val="002A372E"/>
    <w:rsid w:val="002A387C"/>
    <w:rsid w:val="002A3AE3"/>
    <w:rsid w:val="002A3B1F"/>
    <w:rsid w:val="002A3C9E"/>
    <w:rsid w:val="002A3EE7"/>
    <w:rsid w:val="002A4007"/>
    <w:rsid w:val="002A4215"/>
    <w:rsid w:val="002A42FC"/>
    <w:rsid w:val="002A45DD"/>
    <w:rsid w:val="002A4CD0"/>
    <w:rsid w:val="002A4DF2"/>
    <w:rsid w:val="002A4DF4"/>
    <w:rsid w:val="002A4E01"/>
    <w:rsid w:val="002A4F2E"/>
    <w:rsid w:val="002A60CA"/>
    <w:rsid w:val="002A635A"/>
    <w:rsid w:val="002A636B"/>
    <w:rsid w:val="002A65AE"/>
    <w:rsid w:val="002A68F2"/>
    <w:rsid w:val="002A6F64"/>
    <w:rsid w:val="002A76E9"/>
    <w:rsid w:val="002A778E"/>
    <w:rsid w:val="002A7DA6"/>
    <w:rsid w:val="002B02FB"/>
    <w:rsid w:val="002B0447"/>
    <w:rsid w:val="002B052B"/>
    <w:rsid w:val="002B07CD"/>
    <w:rsid w:val="002B0A04"/>
    <w:rsid w:val="002B0EE7"/>
    <w:rsid w:val="002B1114"/>
    <w:rsid w:val="002B16DE"/>
    <w:rsid w:val="002B17C2"/>
    <w:rsid w:val="002B1D42"/>
    <w:rsid w:val="002B1EEE"/>
    <w:rsid w:val="002B2075"/>
    <w:rsid w:val="002B2193"/>
    <w:rsid w:val="002B255D"/>
    <w:rsid w:val="002B2BC4"/>
    <w:rsid w:val="002B2FFD"/>
    <w:rsid w:val="002B37A3"/>
    <w:rsid w:val="002B3BA5"/>
    <w:rsid w:val="002B3D7D"/>
    <w:rsid w:val="002B3F2E"/>
    <w:rsid w:val="002B3F81"/>
    <w:rsid w:val="002B3FDC"/>
    <w:rsid w:val="002B4432"/>
    <w:rsid w:val="002B4753"/>
    <w:rsid w:val="002B48B1"/>
    <w:rsid w:val="002B4E01"/>
    <w:rsid w:val="002B4E8B"/>
    <w:rsid w:val="002B516C"/>
    <w:rsid w:val="002B5D89"/>
    <w:rsid w:val="002B5E1D"/>
    <w:rsid w:val="002B60C1"/>
    <w:rsid w:val="002B60D3"/>
    <w:rsid w:val="002B63F3"/>
    <w:rsid w:val="002B6557"/>
    <w:rsid w:val="002B66A4"/>
    <w:rsid w:val="002B66E8"/>
    <w:rsid w:val="002B6A90"/>
    <w:rsid w:val="002B6AF3"/>
    <w:rsid w:val="002B6C68"/>
    <w:rsid w:val="002B6D3D"/>
    <w:rsid w:val="002B700A"/>
    <w:rsid w:val="002B7BC6"/>
    <w:rsid w:val="002B7D09"/>
    <w:rsid w:val="002C092F"/>
    <w:rsid w:val="002C1113"/>
    <w:rsid w:val="002C19A8"/>
    <w:rsid w:val="002C19FB"/>
    <w:rsid w:val="002C1DA9"/>
    <w:rsid w:val="002C2492"/>
    <w:rsid w:val="002C2A07"/>
    <w:rsid w:val="002C2A29"/>
    <w:rsid w:val="002C2A2A"/>
    <w:rsid w:val="002C3062"/>
    <w:rsid w:val="002C314C"/>
    <w:rsid w:val="002C36D8"/>
    <w:rsid w:val="002C394C"/>
    <w:rsid w:val="002C3DB3"/>
    <w:rsid w:val="002C4014"/>
    <w:rsid w:val="002C40D6"/>
    <w:rsid w:val="002C411C"/>
    <w:rsid w:val="002C4611"/>
    <w:rsid w:val="002C4B52"/>
    <w:rsid w:val="002C50D4"/>
    <w:rsid w:val="002C51BC"/>
    <w:rsid w:val="002C55C4"/>
    <w:rsid w:val="002C5927"/>
    <w:rsid w:val="002C598B"/>
    <w:rsid w:val="002C65F9"/>
    <w:rsid w:val="002C67F8"/>
    <w:rsid w:val="002C69C9"/>
    <w:rsid w:val="002C6A47"/>
    <w:rsid w:val="002C6CB8"/>
    <w:rsid w:val="002C6EDA"/>
    <w:rsid w:val="002C7458"/>
    <w:rsid w:val="002D0260"/>
    <w:rsid w:val="002D03E5"/>
    <w:rsid w:val="002D09B5"/>
    <w:rsid w:val="002D0D73"/>
    <w:rsid w:val="002D0EA6"/>
    <w:rsid w:val="002D15A0"/>
    <w:rsid w:val="002D1F35"/>
    <w:rsid w:val="002D1F75"/>
    <w:rsid w:val="002D2DA5"/>
    <w:rsid w:val="002D2EAF"/>
    <w:rsid w:val="002D3074"/>
    <w:rsid w:val="002D3188"/>
    <w:rsid w:val="002D36EB"/>
    <w:rsid w:val="002D36F2"/>
    <w:rsid w:val="002D37D8"/>
    <w:rsid w:val="002D3BD8"/>
    <w:rsid w:val="002D4168"/>
    <w:rsid w:val="002D4373"/>
    <w:rsid w:val="002D43E2"/>
    <w:rsid w:val="002D4730"/>
    <w:rsid w:val="002D4D9A"/>
    <w:rsid w:val="002D541E"/>
    <w:rsid w:val="002D5449"/>
    <w:rsid w:val="002D5B53"/>
    <w:rsid w:val="002D5BD9"/>
    <w:rsid w:val="002D5E66"/>
    <w:rsid w:val="002D66D8"/>
    <w:rsid w:val="002D673D"/>
    <w:rsid w:val="002D68CC"/>
    <w:rsid w:val="002D6BDF"/>
    <w:rsid w:val="002D6BE1"/>
    <w:rsid w:val="002D6E2A"/>
    <w:rsid w:val="002E0241"/>
    <w:rsid w:val="002E0EB0"/>
    <w:rsid w:val="002E10E6"/>
    <w:rsid w:val="002E12E3"/>
    <w:rsid w:val="002E12F6"/>
    <w:rsid w:val="002E147D"/>
    <w:rsid w:val="002E1757"/>
    <w:rsid w:val="002E1B57"/>
    <w:rsid w:val="002E1D93"/>
    <w:rsid w:val="002E1DA7"/>
    <w:rsid w:val="002E2195"/>
    <w:rsid w:val="002E22FD"/>
    <w:rsid w:val="002E2CC6"/>
    <w:rsid w:val="002E2CE9"/>
    <w:rsid w:val="002E2E1E"/>
    <w:rsid w:val="002E2EBC"/>
    <w:rsid w:val="002E3195"/>
    <w:rsid w:val="002E32EB"/>
    <w:rsid w:val="002E3BF7"/>
    <w:rsid w:val="002E3E11"/>
    <w:rsid w:val="002E403E"/>
    <w:rsid w:val="002E40EF"/>
    <w:rsid w:val="002E4928"/>
    <w:rsid w:val="002E4C74"/>
    <w:rsid w:val="002E4CDC"/>
    <w:rsid w:val="002E4DC7"/>
    <w:rsid w:val="002E516E"/>
    <w:rsid w:val="002E52D0"/>
    <w:rsid w:val="002E56C2"/>
    <w:rsid w:val="002E6545"/>
    <w:rsid w:val="002E751F"/>
    <w:rsid w:val="002E7A1F"/>
    <w:rsid w:val="002E7B30"/>
    <w:rsid w:val="002F0560"/>
    <w:rsid w:val="002F0C6F"/>
    <w:rsid w:val="002F0F8E"/>
    <w:rsid w:val="002F120C"/>
    <w:rsid w:val="002F1216"/>
    <w:rsid w:val="002F1250"/>
    <w:rsid w:val="002F158C"/>
    <w:rsid w:val="002F19A9"/>
    <w:rsid w:val="002F1B4F"/>
    <w:rsid w:val="002F295C"/>
    <w:rsid w:val="002F33FD"/>
    <w:rsid w:val="002F348C"/>
    <w:rsid w:val="002F4093"/>
    <w:rsid w:val="002F4491"/>
    <w:rsid w:val="002F499A"/>
    <w:rsid w:val="002F5636"/>
    <w:rsid w:val="002F589D"/>
    <w:rsid w:val="002F5993"/>
    <w:rsid w:val="002F5C9E"/>
    <w:rsid w:val="002F5E90"/>
    <w:rsid w:val="002F61B1"/>
    <w:rsid w:val="002F6222"/>
    <w:rsid w:val="002F624A"/>
    <w:rsid w:val="002F66C6"/>
    <w:rsid w:val="002F6FFD"/>
    <w:rsid w:val="002F7358"/>
    <w:rsid w:val="002F73B9"/>
    <w:rsid w:val="002F7822"/>
    <w:rsid w:val="002F7B80"/>
    <w:rsid w:val="002F7B9C"/>
    <w:rsid w:val="0030035B"/>
    <w:rsid w:val="003006B6"/>
    <w:rsid w:val="003007CC"/>
    <w:rsid w:val="00300BC0"/>
    <w:rsid w:val="00300DA8"/>
    <w:rsid w:val="00301771"/>
    <w:rsid w:val="003017B8"/>
    <w:rsid w:val="00301859"/>
    <w:rsid w:val="003022A5"/>
    <w:rsid w:val="00302572"/>
    <w:rsid w:val="00302633"/>
    <w:rsid w:val="003029C8"/>
    <w:rsid w:val="003029DF"/>
    <w:rsid w:val="003031AE"/>
    <w:rsid w:val="003032FD"/>
    <w:rsid w:val="00303802"/>
    <w:rsid w:val="00303DF2"/>
    <w:rsid w:val="0030442F"/>
    <w:rsid w:val="003045F6"/>
    <w:rsid w:val="00305468"/>
    <w:rsid w:val="00305806"/>
    <w:rsid w:val="00305843"/>
    <w:rsid w:val="003058DB"/>
    <w:rsid w:val="00305947"/>
    <w:rsid w:val="00305C13"/>
    <w:rsid w:val="00305EEB"/>
    <w:rsid w:val="00306267"/>
    <w:rsid w:val="00306583"/>
    <w:rsid w:val="00307367"/>
    <w:rsid w:val="0030752A"/>
    <w:rsid w:val="003077CB"/>
    <w:rsid w:val="00307B8E"/>
    <w:rsid w:val="00307C3F"/>
    <w:rsid w:val="00307E51"/>
    <w:rsid w:val="00307EA4"/>
    <w:rsid w:val="00307F08"/>
    <w:rsid w:val="00307F95"/>
    <w:rsid w:val="0031036A"/>
    <w:rsid w:val="0031051F"/>
    <w:rsid w:val="003105E5"/>
    <w:rsid w:val="00310A22"/>
    <w:rsid w:val="00310F5A"/>
    <w:rsid w:val="00310F91"/>
    <w:rsid w:val="00311363"/>
    <w:rsid w:val="003115DB"/>
    <w:rsid w:val="00311ABB"/>
    <w:rsid w:val="00311CBE"/>
    <w:rsid w:val="00311F8F"/>
    <w:rsid w:val="00312791"/>
    <w:rsid w:val="00312B41"/>
    <w:rsid w:val="00313099"/>
    <w:rsid w:val="003134D7"/>
    <w:rsid w:val="003138C3"/>
    <w:rsid w:val="00313D6F"/>
    <w:rsid w:val="00314304"/>
    <w:rsid w:val="00314796"/>
    <w:rsid w:val="00314A70"/>
    <w:rsid w:val="00314C30"/>
    <w:rsid w:val="00314D89"/>
    <w:rsid w:val="00315191"/>
    <w:rsid w:val="003153D6"/>
    <w:rsid w:val="00315867"/>
    <w:rsid w:val="00315D27"/>
    <w:rsid w:val="00315FDD"/>
    <w:rsid w:val="00317BD7"/>
    <w:rsid w:val="00321150"/>
    <w:rsid w:val="003213DD"/>
    <w:rsid w:val="003215AB"/>
    <w:rsid w:val="003215B4"/>
    <w:rsid w:val="003215D7"/>
    <w:rsid w:val="00321DA1"/>
    <w:rsid w:val="00321FAC"/>
    <w:rsid w:val="003220C7"/>
    <w:rsid w:val="003225C8"/>
    <w:rsid w:val="00322D32"/>
    <w:rsid w:val="00322DE4"/>
    <w:rsid w:val="0032314B"/>
    <w:rsid w:val="0032354B"/>
    <w:rsid w:val="0032377F"/>
    <w:rsid w:val="0032380D"/>
    <w:rsid w:val="00323961"/>
    <w:rsid w:val="00324085"/>
    <w:rsid w:val="00324C92"/>
    <w:rsid w:val="003258F6"/>
    <w:rsid w:val="00325F42"/>
    <w:rsid w:val="003260D7"/>
    <w:rsid w:val="003269EB"/>
    <w:rsid w:val="00326B0B"/>
    <w:rsid w:val="00326DD8"/>
    <w:rsid w:val="00327609"/>
    <w:rsid w:val="00327C0D"/>
    <w:rsid w:val="00327D6A"/>
    <w:rsid w:val="00330024"/>
    <w:rsid w:val="00330429"/>
    <w:rsid w:val="003304BF"/>
    <w:rsid w:val="003307C8"/>
    <w:rsid w:val="00330AE4"/>
    <w:rsid w:val="00330B91"/>
    <w:rsid w:val="00330D24"/>
    <w:rsid w:val="00331700"/>
    <w:rsid w:val="003322C6"/>
    <w:rsid w:val="003329DF"/>
    <w:rsid w:val="00332CF1"/>
    <w:rsid w:val="00332DB2"/>
    <w:rsid w:val="00332E28"/>
    <w:rsid w:val="00332EFF"/>
    <w:rsid w:val="00332F2B"/>
    <w:rsid w:val="00333614"/>
    <w:rsid w:val="00333790"/>
    <w:rsid w:val="00333A3E"/>
    <w:rsid w:val="00333F2E"/>
    <w:rsid w:val="00334363"/>
    <w:rsid w:val="00334426"/>
    <w:rsid w:val="0033457F"/>
    <w:rsid w:val="00334AC9"/>
    <w:rsid w:val="00334DE9"/>
    <w:rsid w:val="00334EDD"/>
    <w:rsid w:val="00334EFB"/>
    <w:rsid w:val="00334F0C"/>
    <w:rsid w:val="00334F6B"/>
    <w:rsid w:val="0033575E"/>
    <w:rsid w:val="003362EA"/>
    <w:rsid w:val="00336308"/>
    <w:rsid w:val="00336624"/>
    <w:rsid w:val="00336697"/>
    <w:rsid w:val="00336901"/>
    <w:rsid w:val="00336ACF"/>
    <w:rsid w:val="003371C0"/>
    <w:rsid w:val="00337FFC"/>
    <w:rsid w:val="00340396"/>
    <w:rsid w:val="003403A2"/>
    <w:rsid w:val="00340507"/>
    <w:rsid w:val="00340C75"/>
    <w:rsid w:val="00341602"/>
    <w:rsid w:val="0034176E"/>
    <w:rsid w:val="003418CB"/>
    <w:rsid w:val="00341C14"/>
    <w:rsid w:val="00341F04"/>
    <w:rsid w:val="00341F5E"/>
    <w:rsid w:val="00342529"/>
    <w:rsid w:val="00342CB2"/>
    <w:rsid w:val="00343062"/>
    <w:rsid w:val="00343478"/>
    <w:rsid w:val="0034379F"/>
    <w:rsid w:val="00343C9C"/>
    <w:rsid w:val="00343E91"/>
    <w:rsid w:val="00344414"/>
    <w:rsid w:val="0034470D"/>
    <w:rsid w:val="00344A3A"/>
    <w:rsid w:val="00344D79"/>
    <w:rsid w:val="0034529D"/>
    <w:rsid w:val="00345792"/>
    <w:rsid w:val="003457E0"/>
    <w:rsid w:val="0034586E"/>
    <w:rsid w:val="00345DC4"/>
    <w:rsid w:val="00345E64"/>
    <w:rsid w:val="0034664C"/>
    <w:rsid w:val="003467B4"/>
    <w:rsid w:val="00346BC4"/>
    <w:rsid w:val="00347001"/>
    <w:rsid w:val="0034720E"/>
    <w:rsid w:val="00347379"/>
    <w:rsid w:val="0034763A"/>
    <w:rsid w:val="0034799D"/>
    <w:rsid w:val="00347A95"/>
    <w:rsid w:val="00347D37"/>
    <w:rsid w:val="003500E7"/>
    <w:rsid w:val="00350BA9"/>
    <w:rsid w:val="00350C61"/>
    <w:rsid w:val="00350F64"/>
    <w:rsid w:val="0035116C"/>
    <w:rsid w:val="003513D3"/>
    <w:rsid w:val="0035140D"/>
    <w:rsid w:val="003514F2"/>
    <w:rsid w:val="00351919"/>
    <w:rsid w:val="00351BD0"/>
    <w:rsid w:val="003521AF"/>
    <w:rsid w:val="0035222D"/>
    <w:rsid w:val="00352703"/>
    <w:rsid w:val="00352849"/>
    <w:rsid w:val="00352863"/>
    <w:rsid w:val="00352949"/>
    <w:rsid w:val="00352AF9"/>
    <w:rsid w:val="00353032"/>
    <w:rsid w:val="00353933"/>
    <w:rsid w:val="00353A8B"/>
    <w:rsid w:val="00353BD8"/>
    <w:rsid w:val="00354606"/>
    <w:rsid w:val="003546F6"/>
    <w:rsid w:val="00354DAC"/>
    <w:rsid w:val="00355273"/>
    <w:rsid w:val="00355873"/>
    <w:rsid w:val="00355915"/>
    <w:rsid w:val="0035660F"/>
    <w:rsid w:val="00356A54"/>
    <w:rsid w:val="00356E67"/>
    <w:rsid w:val="003571BD"/>
    <w:rsid w:val="00357CB9"/>
    <w:rsid w:val="00361329"/>
    <w:rsid w:val="0036218F"/>
    <w:rsid w:val="00362244"/>
    <w:rsid w:val="003622C3"/>
    <w:rsid w:val="00362534"/>
    <w:rsid w:val="003625B7"/>
    <w:rsid w:val="003627DB"/>
    <w:rsid w:val="003628B9"/>
    <w:rsid w:val="00362A9A"/>
    <w:rsid w:val="00362BD4"/>
    <w:rsid w:val="00362C82"/>
    <w:rsid w:val="00362D8F"/>
    <w:rsid w:val="003632D6"/>
    <w:rsid w:val="00364027"/>
    <w:rsid w:val="00364117"/>
    <w:rsid w:val="00364223"/>
    <w:rsid w:val="0036425E"/>
    <w:rsid w:val="003645B4"/>
    <w:rsid w:val="00364857"/>
    <w:rsid w:val="0036518F"/>
    <w:rsid w:val="00365298"/>
    <w:rsid w:val="003657F4"/>
    <w:rsid w:val="00365D06"/>
    <w:rsid w:val="00366103"/>
    <w:rsid w:val="00366331"/>
    <w:rsid w:val="0036647D"/>
    <w:rsid w:val="003665CA"/>
    <w:rsid w:val="003666E4"/>
    <w:rsid w:val="003666F0"/>
    <w:rsid w:val="003667A7"/>
    <w:rsid w:val="00366816"/>
    <w:rsid w:val="00366B37"/>
    <w:rsid w:val="00366E27"/>
    <w:rsid w:val="00366EC3"/>
    <w:rsid w:val="00367001"/>
    <w:rsid w:val="00367724"/>
    <w:rsid w:val="00367973"/>
    <w:rsid w:val="00367A74"/>
    <w:rsid w:val="00367D83"/>
    <w:rsid w:val="00370222"/>
    <w:rsid w:val="00370735"/>
    <w:rsid w:val="00370EC0"/>
    <w:rsid w:val="00370F40"/>
    <w:rsid w:val="003710BA"/>
    <w:rsid w:val="00371BE9"/>
    <w:rsid w:val="00371E0E"/>
    <w:rsid w:val="00372112"/>
    <w:rsid w:val="003722C6"/>
    <w:rsid w:val="00372999"/>
    <w:rsid w:val="00372C5E"/>
    <w:rsid w:val="00372CE3"/>
    <w:rsid w:val="00372D4E"/>
    <w:rsid w:val="00372DAD"/>
    <w:rsid w:val="003731EC"/>
    <w:rsid w:val="00373242"/>
    <w:rsid w:val="003733F6"/>
    <w:rsid w:val="00373452"/>
    <w:rsid w:val="00373469"/>
    <w:rsid w:val="003737D2"/>
    <w:rsid w:val="00373B2E"/>
    <w:rsid w:val="00373DD4"/>
    <w:rsid w:val="0037400A"/>
    <w:rsid w:val="0037417D"/>
    <w:rsid w:val="00374274"/>
    <w:rsid w:val="00374A2B"/>
    <w:rsid w:val="00374B1E"/>
    <w:rsid w:val="00374B8C"/>
    <w:rsid w:val="003754C0"/>
    <w:rsid w:val="00375735"/>
    <w:rsid w:val="00375978"/>
    <w:rsid w:val="00376480"/>
    <w:rsid w:val="003768CB"/>
    <w:rsid w:val="00376947"/>
    <w:rsid w:val="00376994"/>
    <w:rsid w:val="003769F7"/>
    <w:rsid w:val="00376DFB"/>
    <w:rsid w:val="003770F6"/>
    <w:rsid w:val="0037742C"/>
    <w:rsid w:val="003775AC"/>
    <w:rsid w:val="0037788A"/>
    <w:rsid w:val="003778B1"/>
    <w:rsid w:val="00377A74"/>
    <w:rsid w:val="00377B0E"/>
    <w:rsid w:val="00377B1F"/>
    <w:rsid w:val="00377B5E"/>
    <w:rsid w:val="0038052C"/>
    <w:rsid w:val="0038054B"/>
    <w:rsid w:val="00380B47"/>
    <w:rsid w:val="00380F3D"/>
    <w:rsid w:val="00381143"/>
    <w:rsid w:val="003815B5"/>
    <w:rsid w:val="0038167A"/>
    <w:rsid w:val="003817CB"/>
    <w:rsid w:val="00381904"/>
    <w:rsid w:val="00381C59"/>
    <w:rsid w:val="00382F98"/>
    <w:rsid w:val="0038341D"/>
    <w:rsid w:val="00383959"/>
    <w:rsid w:val="00383C5D"/>
    <w:rsid w:val="00383D38"/>
    <w:rsid w:val="00383E37"/>
    <w:rsid w:val="003843F4"/>
    <w:rsid w:val="00384A48"/>
    <w:rsid w:val="00385171"/>
    <w:rsid w:val="00385214"/>
    <w:rsid w:val="00385C4E"/>
    <w:rsid w:val="00386191"/>
    <w:rsid w:val="00386757"/>
    <w:rsid w:val="00386A60"/>
    <w:rsid w:val="003872F5"/>
    <w:rsid w:val="00387BC3"/>
    <w:rsid w:val="00387C5F"/>
    <w:rsid w:val="00387D25"/>
    <w:rsid w:val="00390FE7"/>
    <w:rsid w:val="00391085"/>
    <w:rsid w:val="0039156E"/>
    <w:rsid w:val="003916BD"/>
    <w:rsid w:val="00391839"/>
    <w:rsid w:val="00391A94"/>
    <w:rsid w:val="00392537"/>
    <w:rsid w:val="00392798"/>
    <w:rsid w:val="0039288F"/>
    <w:rsid w:val="00392AE3"/>
    <w:rsid w:val="00392AEC"/>
    <w:rsid w:val="00392C55"/>
    <w:rsid w:val="0039301F"/>
    <w:rsid w:val="00393042"/>
    <w:rsid w:val="00393342"/>
    <w:rsid w:val="003934FD"/>
    <w:rsid w:val="0039370A"/>
    <w:rsid w:val="00393BBA"/>
    <w:rsid w:val="00393C18"/>
    <w:rsid w:val="00393F67"/>
    <w:rsid w:val="003943ED"/>
    <w:rsid w:val="00394439"/>
    <w:rsid w:val="003947BA"/>
    <w:rsid w:val="003947DF"/>
    <w:rsid w:val="003947E4"/>
    <w:rsid w:val="00394AD5"/>
    <w:rsid w:val="0039624D"/>
    <w:rsid w:val="0039642D"/>
    <w:rsid w:val="00396916"/>
    <w:rsid w:val="003969A9"/>
    <w:rsid w:val="00397418"/>
    <w:rsid w:val="003975A2"/>
    <w:rsid w:val="00397689"/>
    <w:rsid w:val="00397967"/>
    <w:rsid w:val="0039799A"/>
    <w:rsid w:val="003A1C9A"/>
    <w:rsid w:val="003A24A0"/>
    <w:rsid w:val="003A27D0"/>
    <w:rsid w:val="003A2A71"/>
    <w:rsid w:val="003A2DC1"/>
    <w:rsid w:val="003A2E3C"/>
    <w:rsid w:val="003A2E40"/>
    <w:rsid w:val="003A3172"/>
    <w:rsid w:val="003A418B"/>
    <w:rsid w:val="003A4764"/>
    <w:rsid w:val="003A4B00"/>
    <w:rsid w:val="003A5373"/>
    <w:rsid w:val="003A5423"/>
    <w:rsid w:val="003A5D0A"/>
    <w:rsid w:val="003A6220"/>
    <w:rsid w:val="003A669E"/>
    <w:rsid w:val="003A6B77"/>
    <w:rsid w:val="003A6E92"/>
    <w:rsid w:val="003A724D"/>
    <w:rsid w:val="003A75DB"/>
    <w:rsid w:val="003A7AF4"/>
    <w:rsid w:val="003A7C95"/>
    <w:rsid w:val="003A7F14"/>
    <w:rsid w:val="003B0158"/>
    <w:rsid w:val="003B0A86"/>
    <w:rsid w:val="003B0ADB"/>
    <w:rsid w:val="003B0D20"/>
    <w:rsid w:val="003B168F"/>
    <w:rsid w:val="003B180E"/>
    <w:rsid w:val="003B1B60"/>
    <w:rsid w:val="003B1BD7"/>
    <w:rsid w:val="003B1CD5"/>
    <w:rsid w:val="003B23D8"/>
    <w:rsid w:val="003B2555"/>
    <w:rsid w:val="003B2557"/>
    <w:rsid w:val="003B2D4F"/>
    <w:rsid w:val="003B35C9"/>
    <w:rsid w:val="003B383D"/>
    <w:rsid w:val="003B38F4"/>
    <w:rsid w:val="003B3A20"/>
    <w:rsid w:val="003B3B95"/>
    <w:rsid w:val="003B40B6"/>
    <w:rsid w:val="003B41DF"/>
    <w:rsid w:val="003B49E0"/>
    <w:rsid w:val="003B522E"/>
    <w:rsid w:val="003B5294"/>
    <w:rsid w:val="003B56DB"/>
    <w:rsid w:val="003B575B"/>
    <w:rsid w:val="003B5E19"/>
    <w:rsid w:val="003B6006"/>
    <w:rsid w:val="003B6374"/>
    <w:rsid w:val="003B64C2"/>
    <w:rsid w:val="003B6935"/>
    <w:rsid w:val="003B6B7A"/>
    <w:rsid w:val="003B755E"/>
    <w:rsid w:val="003B76F0"/>
    <w:rsid w:val="003B76F1"/>
    <w:rsid w:val="003B7D64"/>
    <w:rsid w:val="003B7FAC"/>
    <w:rsid w:val="003C0055"/>
    <w:rsid w:val="003C0683"/>
    <w:rsid w:val="003C06F8"/>
    <w:rsid w:val="003C0EE6"/>
    <w:rsid w:val="003C1ACB"/>
    <w:rsid w:val="003C1BD0"/>
    <w:rsid w:val="003C1C9E"/>
    <w:rsid w:val="003C1EFE"/>
    <w:rsid w:val="003C1F0F"/>
    <w:rsid w:val="003C21DF"/>
    <w:rsid w:val="003C228E"/>
    <w:rsid w:val="003C286E"/>
    <w:rsid w:val="003C2B69"/>
    <w:rsid w:val="003C33B7"/>
    <w:rsid w:val="003C35F9"/>
    <w:rsid w:val="003C51E7"/>
    <w:rsid w:val="003C553A"/>
    <w:rsid w:val="003C5C5A"/>
    <w:rsid w:val="003C5F52"/>
    <w:rsid w:val="003C617B"/>
    <w:rsid w:val="003C6893"/>
    <w:rsid w:val="003C6CF5"/>
    <w:rsid w:val="003C6DE2"/>
    <w:rsid w:val="003C6E0C"/>
    <w:rsid w:val="003C745F"/>
    <w:rsid w:val="003C76D2"/>
    <w:rsid w:val="003C77F0"/>
    <w:rsid w:val="003C7A5B"/>
    <w:rsid w:val="003D03B6"/>
    <w:rsid w:val="003D0BDF"/>
    <w:rsid w:val="003D13A1"/>
    <w:rsid w:val="003D1789"/>
    <w:rsid w:val="003D1EFD"/>
    <w:rsid w:val="003D21FB"/>
    <w:rsid w:val="003D275F"/>
    <w:rsid w:val="003D28BF"/>
    <w:rsid w:val="003D2AEC"/>
    <w:rsid w:val="003D2AEF"/>
    <w:rsid w:val="003D2CFB"/>
    <w:rsid w:val="003D34DE"/>
    <w:rsid w:val="003D41DE"/>
    <w:rsid w:val="003D4215"/>
    <w:rsid w:val="003D4570"/>
    <w:rsid w:val="003D4847"/>
    <w:rsid w:val="003D48FC"/>
    <w:rsid w:val="003D4C47"/>
    <w:rsid w:val="003D4E67"/>
    <w:rsid w:val="003D5229"/>
    <w:rsid w:val="003D52FE"/>
    <w:rsid w:val="003D55A2"/>
    <w:rsid w:val="003D5F75"/>
    <w:rsid w:val="003D66EC"/>
    <w:rsid w:val="003D6E14"/>
    <w:rsid w:val="003D7719"/>
    <w:rsid w:val="003D7927"/>
    <w:rsid w:val="003D7AA8"/>
    <w:rsid w:val="003E04A7"/>
    <w:rsid w:val="003E0B9B"/>
    <w:rsid w:val="003E1618"/>
    <w:rsid w:val="003E163A"/>
    <w:rsid w:val="003E18DA"/>
    <w:rsid w:val="003E1BD6"/>
    <w:rsid w:val="003E1FA0"/>
    <w:rsid w:val="003E1FC4"/>
    <w:rsid w:val="003E2948"/>
    <w:rsid w:val="003E2ABB"/>
    <w:rsid w:val="003E340B"/>
    <w:rsid w:val="003E3474"/>
    <w:rsid w:val="003E36D4"/>
    <w:rsid w:val="003E38C6"/>
    <w:rsid w:val="003E3A1A"/>
    <w:rsid w:val="003E40EE"/>
    <w:rsid w:val="003E43B4"/>
    <w:rsid w:val="003E4576"/>
    <w:rsid w:val="003E4898"/>
    <w:rsid w:val="003E49A9"/>
    <w:rsid w:val="003E49E3"/>
    <w:rsid w:val="003E5091"/>
    <w:rsid w:val="003E5284"/>
    <w:rsid w:val="003E556F"/>
    <w:rsid w:val="003E5597"/>
    <w:rsid w:val="003E582A"/>
    <w:rsid w:val="003E5D97"/>
    <w:rsid w:val="003E628D"/>
    <w:rsid w:val="003E6507"/>
    <w:rsid w:val="003E6510"/>
    <w:rsid w:val="003E6FC4"/>
    <w:rsid w:val="003F0103"/>
    <w:rsid w:val="003F05AD"/>
    <w:rsid w:val="003F0770"/>
    <w:rsid w:val="003F1005"/>
    <w:rsid w:val="003F14BC"/>
    <w:rsid w:val="003F168C"/>
    <w:rsid w:val="003F196F"/>
    <w:rsid w:val="003F1C1B"/>
    <w:rsid w:val="003F2109"/>
    <w:rsid w:val="003F2371"/>
    <w:rsid w:val="003F26A4"/>
    <w:rsid w:val="003F319D"/>
    <w:rsid w:val="003F3264"/>
    <w:rsid w:val="003F36D4"/>
    <w:rsid w:val="003F38DA"/>
    <w:rsid w:val="003F3A2F"/>
    <w:rsid w:val="003F3F0E"/>
    <w:rsid w:val="003F3F8B"/>
    <w:rsid w:val="003F41C3"/>
    <w:rsid w:val="003F4336"/>
    <w:rsid w:val="003F56C8"/>
    <w:rsid w:val="003F5D10"/>
    <w:rsid w:val="003F71B9"/>
    <w:rsid w:val="003F77B3"/>
    <w:rsid w:val="00400578"/>
    <w:rsid w:val="00400F13"/>
    <w:rsid w:val="00401144"/>
    <w:rsid w:val="004016D7"/>
    <w:rsid w:val="00401A15"/>
    <w:rsid w:val="00401F11"/>
    <w:rsid w:val="0040254F"/>
    <w:rsid w:val="00402D9E"/>
    <w:rsid w:val="00403567"/>
    <w:rsid w:val="004038AA"/>
    <w:rsid w:val="004042B1"/>
    <w:rsid w:val="00404831"/>
    <w:rsid w:val="0040498D"/>
    <w:rsid w:val="00404F07"/>
    <w:rsid w:val="0040500D"/>
    <w:rsid w:val="004050A5"/>
    <w:rsid w:val="004051FC"/>
    <w:rsid w:val="0040528E"/>
    <w:rsid w:val="0040601F"/>
    <w:rsid w:val="00406405"/>
    <w:rsid w:val="00406A81"/>
    <w:rsid w:val="00406BBF"/>
    <w:rsid w:val="00407122"/>
    <w:rsid w:val="0040763E"/>
    <w:rsid w:val="00407661"/>
    <w:rsid w:val="0040794D"/>
    <w:rsid w:val="00410225"/>
    <w:rsid w:val="00410314"/>
    <w:rsid w:val="0041050E"/>
    <w:rsid w:val="0041076F"/>
    <w:rsid w:val="0041085A"/>
    <w:rsid w:val="004108D4"/>
    <w:rsid w:val="004117E3"/>
    <w:rsid w:val="00411803"/>
    <w:rsid w:val="00411806"/>
    <w:rsid w:val="004118CC"/>
    <w:rsid w:val="00411C90"/>
    <w:rsid w:val="00411D69"/>
    <w:rsid w:val="00411E07"/>
    <w:rsid w:val="00411E31"/>
    <w:rsid w:val="00412063"/>
    <w:rsid w:val="0041245D"/>
    <w:rsid w:val="00412EB1"/>
    <w:rsid w:val="004135A7"/>
    <w:rsid w:val="00413606"/>
    <w:rsid w:val="00413DDE"/>
    <w:rsid w:val="00414118"/>
    <w:rsid w:val="00414B82"/>
    <w:rsid w:val="0041528E"/>
    <w:rsid w:val="00415653"/>
    <w:rsid w:val="00415779"/>
    <w:rsid w:val="00415926"/>
    <w:rsid w:val="00415C04"/>
    <w:rsid w:val="00415DC5"/>
    <w:rsid w:val="00415DD3"/>
    <w:rsid w:val="00416084"/>
    <w:rsid w:val="004161AF"/>
    <w:rsid w:val="00416511"/>
    <w:rsid w:val="0041657E"/>
    <w:rsid w:val="00416D3F"/>
    <w:rsid w:val="0041713A"/>
    <w:rsid w:val="004172C5"/>
    <w:rsid w:val="00417440"/>
    <w:rsid w:val="00417950"/>
    <w:rsid w:val="00417ACC"/>
    <w:rsid w:val="00420109"/>
    <w:rsid w:val="004208DF"/>
    <w:rsid w:val="00420C5B"/>
    <w:rsid w:val="00420FDA"/>
    <w:rsid w:val="0042150C"/>
    <w:rsid w:val="00421C79"/>
    <w:rsid w:val="00421C8D"/>
    <w:rsid w:val="00422E2D"/>
    <w:rsid w:val="0042371E"/>
    <w:rsid w:val="00423947"/>
    <w:rsid w:val="00423A80"/>
    <w:rsid w:val="00424764"/>
    <w:rsid w:val="00424802"/>
    <w:rsid w:val="00424EFE"/>
    <w:rsid w:val="00424F8C"/>
    <w:rsid w:val="0042526F"/>
    <w:rsid w:val="00425862"/>
    <w:rsid w:val="004258BC"/>
    <w:rsid w:val="00425E13"/>
    <w:rsid w:val="00425F88"/>
    <w:rsid w:val="00426367"/>
    <w:rsid w:val="0042642F"/>
    <w:rsid w:val="00426C1E"/>
    <w:rsid w:val="004271BA"/>
    <w:rsid w:val="0042738D"/>
    <w:rsid w:val="00427BA7"/>
    <w:rsid w:val="00430497"/>
    <w:rsid w:val="00430552"/>
    <w:rsid w:val="004308F8"/>
    <w:rsid w:val="00430EA5"/>
    <w:rsid w:val="00431057"/>
    <w:rsid w:val="00431B57"/>
    <w:rsid w:val="00431BB3"/>
    <w:rsid w:val="004323B4"/>
    <w:rsid w:val="004323BF"/>
    <w:rsid w:val="00433180"/>
    <w:rsid w:val="004335D8"/>
    <w:rsid w:val="00433ED8"/>
    <w:rsid w:val="004345AE"/>
    <w:rsid w:val="00434686"/>
    <w:rsid w:val="004346F9"/>
    <w:rsid w:val="00434DC1"/>
    <w:rsid w:val="004350F4"/>
    <w:rsid w:val="00435C0A"/>
    <w:rsid w:val="00435F6E"/>
    <w:rsid w:val="004361E5"/>
    <w:rsid w:val="004361F0"/>
    <w:rsid w:val="0043711A"/>
    <w:rsid w:val="00437372"/>
    <w:rsid w:val="00437E10"/>
    <w:rsid w:val="00437E5C"/>
    <w:rsid w:val="00437E77"/>
    <w:rsid w:val="00440646"/>
    <w:rsid w:val="00440FD4"/>
    <w:rsid w:val="004412A0"/>
    <w:rsid w:val="00441595"/>
    <w:rsid w:val="00441B61"/>
    <w:rsid w:val="00442337"/>
    <w:rsid w:val="00442415"/>
    <w:rsid w:val="0044244F"/>
    <w:rsid w:val="0044286B"/>
    <w:rsid w:val="00442B16"/>
    <w:rsid w:val="00442D27"/>
    <w:rsid w:val="00442E4F"/>
    <w:rsid w:val="00443064"/>
    <w:rsid w:val="00443647"/>
    <w:rsid w:val="00443775"/>
    <w:rsid w:val="004440A3"/>
    <w:rsid w:val="004443C4"/>
    <w:rsid w:val="0044448C"/>
    <w:rsid w:val="00444551"/>
    <w:rsid w:val="00444917"/>
    <w:rsid w:val="0044593A"/>
    <w:rsid w:val="00445A59"/>
    <w:rsid w:val="00445D13"/>
    <w:rsid w:val="00446408"/>
    <w:rsid w:val="00446F7F"/>
    <w:rsid w:val="0044718F"/>
    <w:rsid w:val="004471A5"/>
    <w:rsid w:val="004471FC"/>
    <w:rsid w:val="004472A1"/>
    <w:rsid w:val="0044762A"/>
    <w:rsid w:val="00447652"/>
    <w:rsid w:val="004476CB"/>
    <w:rsid w:val="0044794C"/>
    <w:rsid w:val="00447A49"/>
    <w:rsid w:val="004500F9"/>
    <w:rsid w:val="00450827"/>
    <w:rsid w:val="004509CC"/>
    <w:rsid w:val="00450E70"/>
    <w:rsid w:val="00450F27"/>
    <w:rsid w:val="004510E5"/>
    <w:rsid w:val="004518FA"/>
    <w:rsid w:val="00451A59"/>
    <w:rsid w:val="00451CC8"/>
    <w:rsid w:val="004522E9"/>
    <w:rsid w:val="00452680"/>
    <w:rsid w:val="00453137"/>
    <w:rsid w:val="00453147"/>
    <w:rsid w:val="004531A6"/>
    <w:rsid w:val="004533CC"/>
    <w:rsid w:val="00453D69"/>
    <w:rsid w:val="00454104"/>
    <w:rsid w:val="004541AE"/>
    <w:rsid w:val="00454429"/>
    <w:rsid w:val="00454617"/>
    <w:rsid w:val="004550C3"/>
    <w:rsid w:val="004552DE"/>
    <w:rsid w:val="00455591"/>
    <w:rsid w:val="00455F91"/>
    <w:rsid w:val="004560C0"/>
    <w:rsid w:val="004561FD"/>
    <w:rsid w:val="00456389"/>
    <w:rsid w:val="004564BD"/>
    <w:rsid w:val="00456A75"/>
    <w:rsid w:val="00456B71"/>
    <w:rsid w:val="00456BA4"/>
    <w:rsid w:val="00456DF9"/>
    <w:rsid w:val="00457103"/>
    <w:rsid w:val="00457231"/>
    <w:rsid w:val="004575F6"/>
    <w:rsid w:val="00457E1C"/>
    <w:rsid w:val="00460194"/>
    <w:rsid w:val="00460799"/>
    <w:rsid w:val="00460A27"/>
    <w:rsid w:val="00460F21"/>
    <w:rsid w:val="00460F45"/>
    <w:rsid w:val="00461D21"/>
    <w:rsid w:val="00461D66"/>
    <w:rsid w:val="00461DB5"/>
    <w:rsid w:val="00461E39"/>
    <w:rsid w:val="00462D3A"/>
    <w:rsid w:val="0046311F"/>
    <w:rsid w:val="00463521"/>
    <w:rsid w:val="00463718"/>
    <w:rsid w:val="00463B0A"/>
    <w:rsid w:val="00464077"/>
    <w:rsid w:val="004651E0"/>
    <w:rsid w:val="00465302"/>
    <w:rsid w:val="0046550A"/>
    <w:rsid w:val="004655D4"/>
    <w:rsid w:val="00465877"/>
    <w:rsid w:val="00465F59"/>
    <w:rsid w:val="004661DB"/>
    <w:rsid w:val="00466286"/>
    <w:rsid w:val="0046651D"/>
    <w:rsid w:val="004665A3"/>
    <w:rsid w:val="0046687F"/>
    <w:rsid w:val="0046735B"/>
    <w:rsid w:val="00467481"/>
    <w:rsid w:val="00467A4F"/>
    <w:rsid w:val="00467E9C"/>
    <w:rsid w:val="0047005D"/>
    <w:rsid w:val="004702C9"/>
    <w:rsid w:val="004702DA"/>
    <w:rsid w:val="004709AB"/>
    <w:rsid w:val="00471125"/>
    <w:rsid w:val="004713D0"/>
    <w:rsid w:val="004718B8"/>
    <w:rsid w:val="00472BF4"/>
    <w:rsid w:val="00473D9C"/>
    <w:rsid w:val="00474351"/>
    <w:rsid w:val="0047437A"/>
    <w:rsid w:val="004744A7"/>
    <w:rsid w:val="00474A34"/>
    <w:rsid w:val="00474E14"/>
    <w:rsid w:val="00475026"/>
    <w:rsid w:val="00475D09"/>
    <w:rsid w:val="00475E65"/>
    <w:rsid w:val="00476476"/>
    <w:rsid w:val="00476C4C"/>
    <w:rsid w:val="00477068"/>
    <w:rsid w:val="004774AD"/>
    <w:rsid w:val="00477A69"/>
    <w:rsid w:val="00480E42"/>
    <w:rsid w:val="00481143"/>
    <w:rsid w:val="004818A7"/>
    <w:rsid w:val="004830B4"/>
    <w:rsid w:val="0048337D"/>
    <w:rsid w:val="004834D7"/>
    <w:rsid w:val="0048455B"/>
    <w:rsid w:val="004846FA"/>
    <w:rsid w:val="00484C5D"/>
    <w:rsid w:val="00484E64"/>
    <w:rsid w:val="00485189"/>
    <w:rsid w:val="00485219"/>
    <w:rsid w:val="0048543E"/>
    <w:rsid w:val="0048581A"/>
    <w:rsid w:val="0048598F"/>
    <w:rsid w:val="00485D27"/>
    <w:rsid w:val="00485F60"/>
    <w:rsid w:val="00485FF5"/>
    <w:rsid w:val="004861CD"/>
    <w:rsid w:val="00486717"/>
    <w:rsid w:val="004868C1"/>
    <w:rsid w:val="00486957"/>
    <w:rsid w:val="00486C58"/>
    <w:rsid w:val="004870EC"/>
    <w:rsid w:val="0048731C"/>
    <w:rsid w:val="0048750F"/>
    <w:rsid w:val="00487E57"/>
    <w:rsid w:val="004904F1"/>
    <w:rsid w:val="00490663"/>
    <w:rsid w:val="00490986"/>
    <w:rsid w:val="00491667"/>
    <w:rsid w:val="004918CC"/>
    <w:rsid w:val="004926B4"/>
    <w:rsid w:val="004927DD"/>
    <w:rsid w:val="00492898"/>
    <w:rsid w:val="00492946"/>
    <w:rsid w:val="0049333E"/>
    <w:rsid w:val="004939DB"/>
    <w:rsid w:val="00494B84"/>
    <w:rsid w:val="00494D51"/>
    <w:rsid w:val="00494FB6"/>
    <w:rsid w:val="00495432"/>
    <w:rsid w:val="00495513"/>
    <w:rsid w:val="0049589F"/>
    <w:rsid w:val="00495DF1"/>
    <w:rsid w:val="00496629"/>
    <w:rsid w:val="004967FB"/>
    <w:rsid w:val="00496C9C"/>
    <w:rsid w:val="00497299"/>
    <w:rsid w:val="0049783C"/>
    <w:rsid w:val="0049791C"/>
    <w:rsid w:val="00497F62"/>
    <w:rsid w:val="004A03C6"/>
    <w:rsid w:val="004A05BF"/>
    <w:rsid w:val="004A06ED"/>
    <w:rsid w:val="004A07C6"/>
    <w:rsid w:val="004A110B"/>
    <w:rsid w:val="004A1224"/>
    <w:rsid w:val="004A1F1E"/>
    <w:rsid w:val="004A39D5"/>
    <w:rsid w:val="004A3B2B"/>
    <w:rsid w:val="004A40BF"/>
    <w:rsid w:val="004A495F"/>
    <w:rsid w:val="004A4AF6"/>
    <w:rsid w:val="004A4E9A"/>
    <w:rsid w:val="004A5730"/>
    <w:rsid w:val="004A5FD9"/>
    <w:rsid w:val="004A63E0"/>
    <w:rsid w:val="004A6D59"/>
    <w:rsid w:val="004A6F31"/>
    <w:rsid w:val="004A73F6"/>
    <w:rsid w:val="004A7462"/>
    <w:rsid w:val="004A7544"/>
    <w:rsid w:val="004A7753"/>
    <w:rsid w:val="004A7DD3"/>
    <w:rsid w:val="004B04CB"/>
    <w:rsid w:val="004B0551"/>
    <w:rsid w:val="004B0A16"/>
    <w:rsid w:val="004B0B0F"/>
    <w:rsid w:val="004B0FD1"/>
    <w:rsid w:val="004B161F"/>
    <w:rsid w:val="004B1855"/>
    <w:rsid w:val="004B1F13"/>
    <w:rsid w:val="004B2A81"/>
    <w:rsid w:val="004B32EF"/>
    <w:rsid w:val="004B332A"/>
    <w:rsid w:val="004B3C07"/>
    <w:rsid w:val="004B3EC1"/>
    <w:rsid w:val="004B3EFA"/>
    <w:rsid w:val="004B4147"/>
    <w:rsid w:val="004B43E6"/>
    <w:rsid w:val="004B4433"/>
    <w:rsid w:val="004B4686"/>
    <w:rsid w:val="004B50D7"/>
    <w:rsid w:val="004B56E0"/>
    <w:rsid w:val="004B5A51"/>
    <w:rsid w:val="004B5CDE"/>
    <w:rsid w:val="004B5D05"/>
    <w:rsid w:val="004B621E"/>
    <w:rsid w:val="004B65E7"/>
    <w:rsid w:val="004B6B0F"/>
    <w:rsid w:val="004B7257"/>
    <w:rsid w:val="004C0C3D"/>
    <w:rsid w:val="004C12CB"/>
    <w:rsid w:val="004C12F6"/>
    <w:rsid w:val="004C1C57"/>
    <w:rsid w:val="004C2041"/>
    <w:rsid w:val="004C20B3"/>
    <w:rsid w:val="004C2770"/>
    <w:rsid w:val="004C2843"/>
    <w:rsid w:val="004C288B"/>
    <w:rsid w:val="004C3410"/>
    <w:rsid w:val="004C3D4C"/>
    <w:rsid w:val="004C3DF2"/>
    <w:rsid w:val="004C4487"/>
    <w:rsid w:val="004C4C33"/>
    <w:rsid w:val="004C4DA2"/>
    <w:rsid w:val="004C5009"/>
    <w:rsid w:val="004C50E4"/>
    <w:rsid w:val="004C51C4"/>
    <w:rsid w:val="004C54E5"/>
    <w:rsid w:val="004C55A8"/>
    <w:rsid w:val="004C5905"/>
    <w:rsid w:val="004C5A78"/>
    <w:rsid w:val="004C5DBF"/>
    <w:rsid w:val="004C681E"/>
    <w:rsid w:val="004C6C14"/>
    <w:rsid w:val="004C6EEC"/>
    <w:rsid w:val="004C6F1B"/>
    <w:rsid w:val="004C6F42"/>
    <w:rsid w:val="004C7A86"/>
    <w:rsid w:val="004C7DC8"/>
    <w:rsid w:val="004D04E0"/>
    <w:rsid w:val="004D0D9B"/>
    <w:rsid w:val="004D0EF0"/>
    <w:rsid w:val="004D1530"/>
    <w:rsid w:val="004D185E"/>
    <w:rsid w:val="004D2085"/>
    <w:rsid w:val="004D21B0"/>
    <w:rsid w:val="004D24D0"/>
    <w:rsid w:val="004D2689"/>
    <w:rsid w:val="004D2D13"/>
    <w:rsid w:val="004D350F"/>
    <w:rsid w:val="004D3816"/>
    <w:rsid w:val="004D38DF"/>
    <w:rsid w:val="004D3AD5"/>
    <w:rsid w:val="004D3D02"/>
    <w:rsid w:val="004D3F0B"/>
    <w:rsid w:val="004D4181"/>
    <w:rsid w:val="004D4486"/>
    <w:rsid w:val="004D57EE"/>
    <w:rsid w:val="004D589F"/>
    <w:rsid w:val="004D5CC6"/>
    <w:rsid w:val="004D681B"/>
    <w:rsid w:val="004D715C"/>
    <w:rsid w:val="004D737D"/>
    <w:rsid w:val="004D754E"/>
    <w:rsid w:val="004D7A81"/>
    <w:rsid w:val="004D7D16"/>
    <w:rsid w:val="004D7FCE"/>
    <w:rsid w:val="004E02EA"/>
    <w:rsid w:val="004E0EA6"/>
    <w:rsid w:val="004E0FA2"/>
    <w:rsid w:val="004E11F0"/>
    <w:rsid w:val="004E15DC"/>
    <w:rsid w:val="004E164C"/>
    <w:rsid w:val="004E1C24"/>
    <w:rsid w:val="004E1F2F"/>
    <w:rsid w:val="004E1F9F"/>
    <w:rsid w:val="004E2659"/>
    <w:rsid w:val="004E27FF"/>
    <w:rsid w:val="004E296C"/>
    <w:rsid w:val="004E2DC4"/>
    <w:rsid w:val="004E301E"/>
    <w:rsid w:val="004E30D7"/>
    <w:rsid w:val="004E3373"/>
    <w:rsid w:val="004E37A3"/>
    <w:rsid w:val="004E39EE"/>
    <w:rsid w:val="004E39F8"/>
    <w:rsid w:val="004E41F3"/>
    <w:rsid w:val="004E4206"/>
    <w:rsid w:val="004E437F"/>
    <w:rsid w:val="004E475C"/>
    <w:rsid w:val="004E50E9"/>
    <w:rsid w:val="004E51C1"/>
    <w:rsid w:val="004E5394"/>
    <w:rsid w:val="004E53B6"/>
    <w:rsid w:val="004E54A8"/>
    <w:rsid w:val="004E56E0"/>
    <w:rsid w:val="004E5961"/>
    <w:rsid w:val="004E5D42"/>
    <w:rsid w:val="004E6C55"/>
    <w:rsid w:val="004E7329"/>
    <w:rsid w:val="004E7761"/>
    <w:rsid w:val="004E7981"/>
    <w:rsid w:val="004E7D12"/>
    <w:rsid w:val="004F0125"/>
    <w:rsid w:val="004F0158"/>
    <w:rsid w:val="004F017C"/>
    <w:rsid w:val="004F0224"/>
    <w:rsid w:val="004F0270"/>
    <w:rsid w:val="004F0474"/>
    <w:rsid w:val="004F1022"/>
    <w:rsid w:val="004F2CB0"/>
    <w:rsid w:val="004F2DEE"/>
    <w:rsid w:val="004F308D"/>
    <w:rsid w:val="004F3987"/>
    <w:rsid w:val="004F3DD4"/>
    <w:rsid w:val="004F3FD5"/>
    <w:rsid w:val="004F481E"/>
    <w:rsid w:val="004F50A6"/>
    <w:rsid w:val="004F53A5"/>
    <w:rsid w:val="004F5535"/>
    <w:rsid w:val="004F55C7"/>
    <w:rsid w:val="004F56C7"/>
    <w:rsid w:val="004F5D2A"/>
    <w:rsid w:val="004F60C2"/>
    <w:rsid w:val="004F6B11"/>
    <w:rsid w:val="004F72B7"/>
    <w:rsid w:val="004F7C23"/>
    <w:rsid w:val="004F7DDE"/>
    <w:rsid w:val="004F7EAB"/>
    <w:rsid w:val="005003FC"/>
    <w:rsid w:val="00500A37"/>
    <w:rsid w:val="0050134A"/>
    <w:rsid w:val="0050157C"/>
    <w:rsid w:val="005016A8"/>
    <w:rsid w:val="005016E7"/>
    <w:rsid w:val="005017F7"/>
    <w:rsid w:val="00501814"/>
    <w:rsid w:val="00501FA7"/>
    <w:rsid w:val="005020A8"/>
    <w:rsid w:val="0050253E"/>
    <w:rsid w:val="00502E44"/>
    <w:rsid w:val="00503223"/>
    <w:rsid w:val="005034DC"/>
    <w:rsid w:val="00503C57"/>
    <w:rsid w:val="00503E8E"/>
    <w:rsid w:val="0050404E"/>
    <w:rsid w:val="005046A2"/>
    <w:rsid w:val="00504B60"/>
    <w:rsid w:val="00504D04"/>
    <w:rsid w:val="005050C9"/>
    <w:rsid w:val="00505441"/>
    <w:rsid w:val="005054CE"/>
    <w:rsid w:val="0050579B"/>
    <w:rsid w:val="00505821"/>
    <w:rsid w:val="00505965"/>
    <w:rsid w:val="00505BFA"/>
    <w:rsid w:val="00505E47"/>
    <w:rsid w:val="005061BB"/>
    <w:rsid w:val="005069F4"/>
    <w:rsid w:val="00506A04"/>
    <w:rsid w:val="00506E82"/>
    <w:rsid w:val="00506FE5"/>
    <w:rsid w:val="005071B4"/>
    <w:rsid w:val="005072F0"/>
    <w:rsid w:val="00507687"/>
    <w:rsid w:val="0050793F"/>
    <w:rsid w:val="005079F0"/>
    <w:rsid w:val="00507C3B"/>
    <w:rsid w:val="00507C80"/>
    <w:rsid w:val="0051061D"/>
    <w:rsid w:val="00510626"/>
    <w:rsid w:val="00510AA8"/>
    <w:rsid w:val="00510F03"/>
    <w:rsid w:val="005117A9"/>
    <w:rsid w:val="00511F57"/>
    <w:rsid w:val="00512551"/>
    <w:rsid w:val="005125BD"/>
    <w:rsid w:val="005126A4"/>
    <w:rsid w:val="00512AFE"/>
    <w:rsid w:val="0051349E"/>
    <w:rsid w:val="00513573"/>
    <w:rsid w:val="0051358A"/>
    <w:rsid w:val="00513670"/>
    <w:rsid w:val="00514E6D"/>
    <w:rsid w:val="00515129"/>
    <w:rsid w:val="00515699"/>
    <w:rsid w:val="005157C6"/>
    <w:rsid w:val="0051586D"/>
    <w:rsid w:val="00515CBE"/>
    <w:rsid w:val="00515E2B"/>
    <w:rsid w:val="005168C5"/>
    <w:rsid w:val="00516B3C"/>
    <w:rsid w:val="005170FF"/>
    <w:rsid w:val="005173E0"/>
    <w:rsid w:val="00517B94"/>
    <w:rsid w:val="00517ED8"/>
    <w:rsid w:val="00520028"/>
    <w:rsid w:val="005201DC"/>
    <w:rsid w:val="005206BC"/>
    <w:rsid w:val="00520F69"/>
    <w:rsid w:val="00520FE0"/>
    <w:rsid w:val="005217EA"/>
    <w:rsid w:val="0052194E"/>
    <w:rsid w:val="00521994"/>
    <w:rsid w:val="005219D8"/>
    <w:rsid w:val="00521AA4"/>
    <w:rsid w:val="00522599"/>
    <w:rsid w:val="00522700"/>
    <w:rsid w:val="005227E8"/>
    <w:rsid w:val="00522A7E"/>
    <w:rsid w:val="00522B80"/>
    <w:rsid w:val="00522EE5"/>
    <w:rsid w:val="00522EEF"/>
    <w:rsid w:val="00522F20"/>
    <w:rsid w:val="00523023"/>
    <w:rsid w:val="005230C2"/>
    <w:rsid w:val="0052310E"/>
    <w:rsid w:val="0052322D"/>
    <w:rsid w:val="0052361D"/>
    <w:rsid w:val="00524251"/>
    <w:rsid w:val="005244FA"/>
    <w:rsid w:val="005245A0"/>
    <w:rsid w:val="005246C1"/>
    <w:rsid w:val="00524897"/>
    <w:rsid w:val="00524899"/>
    <w:rsid w:val="00524BC9"/>
    <w:rsid w:val="0052547C"/>
    <w:rsid w:val="00525694"/>
    <w:rsid w:val="005257B5"/>
    <w:rsid w:val="005261FA"/>
    <w:rsid w:val="00527226"/>
    <w:rsid w:val="00527865"/>
    <w:rsid w:val="00527A3A"/>
    <w:rsid w:val="005301B6"/>
    <w:rsid w:val="0053076C"/>
    <w:rsid w:val="005308DB"/>
    <w:rsid w:val="005309A6"/>
    <w:rsid w:val="00530A2E"/>
    <w:rsid w:val="00530C46"/>
    <w:rsid w:val="00530D7C"/>
    <w:rsid w:val="00530FBE"/>
    <w:rsid w:val="005318E1"/>
    <w:rsid w:val="00531B78"/>
    <w:rsid w:val="00532528"/>
    <w:rsid w:val="0053290B"/>
    <w:rsid w:val="00532BAA"/>
    <w:rsid w:val="00532C1B"/>
    <w:rsid w:val="00533159"/>
    <w:rsid w:val="005337C2"/>
    <w:rsid w:val="005339C2"/>
    <w:rsid w:val="005339DB"/>
    <w:rsid w:val="00533D6C"/>
    <w:rsid w:val="00533E64"/>
    <w:rsid w:val="00533F51"/>
    <w:rsid w:val="00533FA7"/>
    <w:rsid w:val="00534C89"/>
    <w:rsid w:val="00534EE6"/>
    <w:rsid w:val="00534FFD"/>
    <w:rsid w:val="00535343"/>
    <w:rsid w:val="00535D46"/>
    <w:rsid w:val="00535E4A"/>
    <w:rsid w:val="00536492"/>
    <w:rsid w:val="0053650D"/>
    <w:rsid w:val="00536E6B"/>
    <w:rsid w:val="005379B1"/>
    <w:rsid w:val="00537DB0"/>
    <w:rsid w:val="00537E1C"/>
    <w:rsid w:val="005402D4"/>
    <w:rsid w:val="0054081A"/>
    <w:rsid w:val="005408C1"/>
    <w:rsid w:val="00540B37"/>
    <w:rsid w:val="00540C05"/>
    <w:rsid w:val="005410D6"/>
    <w:rsid w:val="00541573"/>
    <w:rsid w:val="005417B9"/>
    <w:rsid w:val="00541B32"/>
    <w:rsid w:val="00541B65"/>
    <w:rsid w:val="00541ED5"/>
    <w:rsid w:val="00542632"/>
    <w:rsid w:val="00542858"/>
    <w:rsid w:val="0054348A"/>
    <w:rsid w:val="0054382E"/>
    <w:rsid w:val="005439B6"/>
    <w:rsid w:val="00543C8F"/>
    <w:rsid w:val="00543E7A"/>
    <w:rsid w:val="00543EB3"/>
    <w:rsid w:val="00544980"/>
    <w:rsid w:val="00544E89"/>
    <w:rsid w:val="0054548C"/>
    <w:rsid w:val="00545516"/>
    <w:rsid w:val="00545543"/>
    <w:rsid w:val="00545831"/>
    <w:rsid w:val="00545B30"/>
    <w:rsid w:val="00545EC5"/>
    <w:rsid w:val="00545F73"/>
    <w:rsid w:val="00545F7B"/>
    <w:rsid w:val="00545FE6"/>
    <w:rsid w:val="00546925"/>
    <w:rsid w:val="00546ECE"/>
    <w:rsid w:val="00546F5F"/>
    <w:rsid w:val="005471F7"/>
    <w:rsid w:val="0054799B"/>
    <w:rsid w:val="005479AE"/>
    <w:rsid w:val="00547E7F"/>
    <w:rsid w:val="005502D6"/>
    <w:rsid w:val="00550344"/>
    <w:rsid w:val="00550650"/>
    <w:rsid w:val="005507A4"/>
    <w:rsid w:val="00550C51"/>
    <w:rsid w:val="005511DA"/>
    <w:rsid w:val="005513DF"/>
    <w:rsid w:val="0055152B"/>
    <w:rsid w:val="00551729"/>
    <w:rsid w:val="00551A82"/>
    <w:rsid w:val="00552818"/>
    <w:rsid w:val="00552E9A"/>
    <w:rsid w:val="0055385E"/>
    <w:rsid w:val="005545A8"/>
    <w:rsid w:val="0055470F"/>
    <w:rsid w:val="00554846"/>
    <w:rsid w:val="00554E83"/>
    <w:rsid w:val="0055538D"/>
    <w:rsid w:val="00555E61"/>
    <w:rsid w:val="00556579"/>
    <w:rsid w:val="00556CCF"/>
    <w:rsid w:val="00556ECC"/>
    <w:rsid w:val="0055717A"/>
    <w:rsid w:val="00557685"/>
    <w:rsid w:val="00557D42"/>
    <w:rsid w:val="00560069"/>
    <w:rsid w:val="005604A8"/>
    <w:rsid w:val="00560AD4"/>
    <w:rsid w:val="005614FF"/>
    <w:rsid w:val="0056190D"/>
    <w:rsid w:val="00561988"/>
    <w:rsid w:val="005623AD"/>
    <w:rsid w:val="005624AF"/>
    <w:rsid w:val="0056279E"/>
    <w:rsid w:val="00563271"/>
    <w:rsid w:val="00563760"/>
    <w:rsid w:val="005639EA"/>
    <w:rsid w:val="005641FE"/>
    <w:rsid w:val="005642AB"/>
    <w:rsid w:val="005643D7"/>
    <w:rsid w:val="00565867"/>
    <w:rsid w:val="005659B6"/>
    <w:rsid w:val="00565D80"/>
    <w:rsid w:val="00566028"/>
    <w:rsid w:val="00566142"/>
    <w:rsid w:val="00566B3D"/>
    <w:rsid w:val="00567146"/>
    <w:rsid w:val="00567271"/>
    <w:rsid w:val="00567A41"/>
    <w:rsid w:val="00567B69"/>
    <w:rsid w:val="00567F4B"/>
    <w:rsid w:val="005703CF"/>
    <w:rsid w:val="005706D7"/>
    <w:rsid w:val="0057073E"/>
    <w:rsid w:val="0057093C"/>
    <w:rsid w:val="00570A17"/>
    <w:rsid w:val="00570D8A"/>
    <w:rsid w:val="0057108D"/>
    <w:rsid w:val="005712CF"/>
    <w:rsid w:val="00571777"/>
    <w:rsid w:val="00571E60"/>
    <w:rsid w:val="00571E9A"/>
    <w:rsid w:val="00572208"/>
    <w:rsid w:val="005722C1"/>
    <w:rsid w:val="0057253B"/>
    <w:rsid w:val="0057273D"/>
    <w:rsid w:val="00572C9A"/>
    <w:rsid w:val="00572DF3"/>
    <w:rsid w:val="005735A2"/>
    <w:rsid w:val="0057360C"/>
    <w:rsid w:val="00573C04"/>
    <w:rsid w:val="005740FB"/>
    <w:rsid w:val="00574150"/>
    <w:rsid w:val="005741F9"/>
    <w:rsid w:val="00574361"/>
    <w:rsid w:val="0057461D"/>
    <w:rsid w:val="00574AE9"/>
    <w:rsid w:val="00574B9A"/>
    <w:rsid w:val="00574F92"/>
    <w:rsid w:val="00575156"/>
    <w:rsid w:val="00575C8E"/>
    <w:rsid w:val="00575D43"/>
    <w:rsid w:val="00575F1B"/>
    <w:rsid w:val="00576163"/>
    <w:rsid w:val="005763FF"/>
    <w:rsid w:val="005767FF"/>
    <w:rsid w:val="00576831"/>
    <w:rsid w:val="0057698E"/>
    <w:rsid w:val="005771B7"/>
    <w:rsid w:val="005775DE"/>
    <w:rsid w:val="00577737"/>
    <w:rsid w:val="00577F08"/>
    <w:rsid w:val="0058062B"/>
    <w:rsid w:val="0058063E"/>
    <w:rsid w:val="005807D4"/>
    <w:rsid w:val="00580E5A"/>
    <w:rsid w:val="00580FF5"/>
    <w:rsid w:val="005811B8"/>
    <w:rsid w:val="0058156C"/>
    <w:rsid w:val="00581660"/>
    <w:rsid w:val="00581A6D"/>
    <w:rsid w:val="005823B2"/>
    <w:rsid w:val="00582F98"/>
    <w:rsid w:val="005834C2"/>
    <w:rsid w:val="00583D07"/>
    <w:rsid w:val="0058447B"/>
    <w:rsid w:val="005849EE"/>
    <w:rsid w:val="0058519C"/>
    <w:rsid w:val="00585E9B"/>
    <w:rsid w:val="005867D8"/>
    <w:rsid w:val="0058682C"/>
    <w:rsid w:val="00586AC1"/>
    <w:rsid w:val="00586BE0"/>
    <w:rsid w:val="00586E7E"/>
    <w:rsid w:val="005875D4"/>
    <w:rsid w:val="00587BDA"/>
    <w:rsid w:val="0059149A"/>
    <w:rsid w:val="00591DB4"/>
    <w:rsid w:val="00592117"/>
    <w:rsid w:val="00593197"/>
    <w:rsid w:val="00593893"/>
    <w:rsid w:val="005938DD"/>
    <w:rsid w:val="0059433F"/>
    <w:rsid w:val="00594826"/>
    <w:rsid w:val="00594F68"/>
    <w:rsid w:val="00595339"/>
    <w:rsid w:val="005956EE"/>
    <w:rsid w:val="00595754"/>
    <w:rsid w:val="00595C6B"/>
    <w:rsid w:val="00595D02"/>
    <w:rsid w:val="00595E3E"/>
    <w:rsid w:val="005966C5"/>
    <w:rsid w:val="00596743"/>
    <w:rsid w:val="00596836"/>
    <w:rsid w:val="00596901"/>
    <w:rsid w:val="00596BAB"/>
    <w:rsid w:val="0059730E"/>
    <w:rsid w:val="00597D5C"/>
    <w:rsid w:val="005A05C6"/>
    <w:rsid w:val="005A083E"/>
    <w:rsid w:val="005A1023"/>
    <w:rsid w:val="005A16DE"/>
    <w:rsid w:val="005A1C97"/>
    <w:rsid w:val="005A2A94"/>
    <w:rsid w:val="005A2DCE"/>
    <w:rsid w:val="005A2E4E"/>
    <w:rsid w:val="005A3384"/>
    <w:rsid w:val="005A3BD1"/>
    <w:rsid w:val="005A4445"/>
    <w:rsid w:val="005A4CE1"/>
    <w:rsid w:val="005A4DA0"/>
    <w:rsid w:val="005A5018"/>
    <w:rsid w:val="005A52E0"/>
    <w:rsid w:val="005A75D8"/>
    <w:rsid w:val="005A76F1"/>
    <w:rsid w:val="005A77EA"/>
    <w:rsid w:val="005A799E"/>
    <w:rsid w:val="005A7B02"/>
    <w:rsid w:val="005A7F56"/>
    <w:rsid w:val="005B00C0"/>
    <w:rsid w:val="005B0489"/>
    <w:rsid w:val="005B0612"/>
    <w:rsid w:val="005B0A6E"/>
    <w:rsid w:val="005B0CAA"/>
    <w:rsid w:val="005B0F38"/>
    <w:rsid w:val="005B0F4F"/>
    <w:rsid w:val="005B1BB5"/>
    <w:rsid w:val="005B1BF0"/>
    <w:rsid w:val="005B22FC"/>
    <w:rsid w:val="005B258A"/>
    <w:rsid w:val="005B2B57"/>
    <w:rsid w:val="005B2D67"/>
    <w:rsid w:val="005B2D9F"/>
    <w:rsid w:val="005B33F4"/>
    <w:rsid w:val="005B36B1"/>
    <w:rsid w:val="005B3DC6"/>
    <w:rsid w:val="005B3EFA"/>
    <w:rsid w:val="005B438C"/>
    <w:rsid w:val="005B43D0"/>
    <w:rsid w:val="005B4740"/>
    <w:rsid w:val="005B4802"/>
    <w:rsid w:val="005B4865"/>
    <w:rsid w:val="005B5403"/>
    <w:rsid w:val="005B5414"/>
    <w:rsid w:val="005B5CDB"/>
    <w:rsid w:val="005B6476"/>
    <w:rsid w:val="005B663A"/>
    <w:rsid w:val="005B676D"/>
    <w:rsid w:val="005B6F39"/>
    <w:rsid w:val="005B6FE9"/>
    <w:rsid w:val="005B727E"/>
    <w:rsid w:val="005B73CD"/>
    <w:rsid w:val="005B77A8"/>
    <w:rsid w:val="005B7D23"/>
    <w:rsid w:val="005C006A"/>
    <w:rsid w:val="005C0225"/>
    <w:rsid w:val="005C0941"/>
    <w:rsid w:val="005C0E96"/>
    <w:rsid w:val="005C1012"/>
    <w:rsid w:val="005C104F"/>
    <w:rsid w:val="005C11D8"/>
    <w:rsid w:val="005C13D6"/>
    <w:rsid w:val="005C1BB0"/>
    <w:rsid w:val="005C1EA6"/>
    <w:rsid w:val="005C1FFF"/>
    <w:rsid w:val="005C2250"/>
    <w:rsid w:val="005C2735"/>
    <w:rsid w:val="005C2B4D"/>
    <w:rsid w:val="005C2DB2"/>
    <w:rsid w:val="005C323B"/>
    <w:rsid w:val="005C356E"/>
    <w:rsid w:val="005C363F"/>
    <w:rsid w:val="005C44B7"/>
    <w:rsid w:val="005C4BEC"/>
    <w:rsid w:val="005C4C66"/>
    <w:rsid w:val="005C4F74"/>
    <w:rsid w:val="005C5737"/>
    <w:rsid w:val="005C577E"/>
    <w:rsid w:val="005C639A"/>
    <w:rsid w:val="005C6650"/>
    <w:rsid w:val="005C6759"/>
    <w:rsid w:val="005C6FC1"/>
    <w:rsid w:val="005C7008"/>
    <w:rsid w:val="005C7DCD"/>
    <w:rsid w:val="005D01C7"/>
    <w:rsid w:val="005D02EB"/>
    <w:rsid w:val="005D0A87"/>
    <w:rsid w:val="005D0B99"/>
    <w:rsid w:val="005D1303"/>
    <w:rsid w:val="005D1496"/>
    <w:rsid w:val="005D1ABC"/>
    <w:rsid w:val="005D1FF4"/>
    <w:rsid w:val="005D24B1"/>
    <w:rsid w:val="005D2557"/>
    <w:rsid w:val="005D25DB"/>
    <w:rsid w:val="005D295F"/>
    <w:rsid w:val="005D2B66"/>
    <w:rsid w:val="005D308E"/>
    <w:rsid w:val="005D3279"/>
    <w:rsid w:val="005D366A"/>
    <w:rsid w:val="005D39B7"/>
    <w:rsid w:val="005D3A48"/>
    <w:rsid w:val="005D3B92"/>
    <w:rsid w:val="005D50B2"/>
    <w:rsid w:val="005D56A8"/>
    <w:rsid w:val="005D5E4A"/>
    <w:rsid w:val="005D669F"/>
    <w:rsid w:val="005D672D"/>
    <w:rsid w:val="005D6751"/>
    <w:rsid w:val="005D6941"/>
    <w:rsid w:val="005D694F"/>
    <w:rsid w:val="005D6D1A"/>
    <w:rsid w:val="005D79C1"/>
    <w:rsid w:val="005D7AF8"/>
    <w:rsid w:val="005D7D31"/>
    <w:rsid w:val="005D7D52"/>
    <w:rsid w:val="005E0658"/>
    <w:rsid w:val="005E165E"/>
    <w:rsid w:val="005E16D9"/>
    <w:rsid w:val="005E17BF"/>
    <w:rsid w:val="005E17D9"/>
    <w:rsid w:val="005E1EA1"/>
    <w:rsid w:val="005E2638"/>
    <w:rsid w:val="005E2A12"/>
    <w:rsid w:val="005E2ADE"/>
    <w:rsid w:val="005E2C4A"/>
    <w:rsid w:val="005E350A"/>
    <w:rsid w:val="005E3522"/>
    <w:rsid w:val="005E366A"/>
    <w:rsid w:val="005E39D5"/>
    <w:rsid w:val="005E3B1C"/>
    <w:rsid w:val="005E3C6E"/>
    <w:rsid w:val="005E42A5"/>
    <w:rsid w:val="005E43D9"/>
    <w:rsid w:val="005E444A"/>
    <w:rsid w:val="005E44E7"/>
    <w:rsid w:val="005E493F"/>
    <w:rsid w:val="005E4B57"/>
    <w:rsid w:val="005E4BCC"/>
    <w:rsid w:val="005E5070"/>
    <w:rsid w:val="005E514D"/>
    <w:rsid w:val="005E5758"/>
    <w:rsid w:val="005E5853"/>
    <w:rsid w:val="005E58C7"/>
    <w:rsid w:val="005E6650"/>
    <w:rsid w:val="005E6B67"/>
    <w:rsid w:val="005E6C4A"/>
    <w:rsid w:val="005E7215"/>
    <w:rsid w:val="005E7983"/>
    <w:rsid w:val="005F01B4"/>
    <w:rsid w:val="005F076B"/>
    <w:rsid w:val="005F0D92"/>
    <w:rsid w:val="005F1818"/>
    <w:rsid w:val="005F20AD"/>
    <w:rsid w:val="005F2145"/>
    <w:rsid w:val="005F23AA"/>
    <w:rsid w:val="005F2907"/>
    <w:rsid w:val="005F299F"/>
    <w:rsid w:val="005F2E75"/>
    <w:rsid w:val="005F2F7C"/>
    <w:rsid w:val="005F3683"/>
    <w:rsid w:val="005F3880"/>
    <w:rsid w:val="005F3961"/>
    <w:rsid w:val="005F3C20"/>
    <w:rsid w:val="005F429F"/>
    <w:rsid w:val="005F42EE"/>
    <w:rsid w:val="005F4616"/>
    <w:rsid w:val="005F4775"/>
    <w:rsid w:val="005F481D"/>
    <w:rsid w:val="005F4B1E"/>
    <w:rsid w:val="005F4CE7"/>
    <w:rsid w:val="005F5345"/>
    <w:rsid w:val="005F57DB"/>
    <w:rsid w:val="005F5AFF"/>
    <w:rsid w:val="005F5FBA"/>
    <w:rsid w:val="005F6C91"/>
    <w:rsid w:val="005F7179"/>
    <w:rsid w:val="005F763D"/>
    <w:rsid w:val="005F7EA2"/>
    <w:rsid w:val="005F7FBA"/>
    <w:rsid w:val="006007FD"/>
    <w:rsid w:val="006008B8"/>
    <w:rsid w:val="00600C2F"/>
    <w:rsid w:val="00600E5A"/>
    <w:rsid w:val="00601062"/>
    <w:rsid w:val="0060169C"/>
    <w:rsid w:val="006016E1"/>
    <w:rsid w:val="00601D97"/>
    <w:rsid w:val="00601F06"/>
    <w:rsid w:val="00602AB1"/>
    <w:rsid w:val="00602AF8"/>
    <w:rsid w:val="00602D27"/>
    <w:rsid w:val="00602E72"/>
    <w:rsid w:val="00602FA7"/>
    <w:rsid w:val="00603B0E"/>
    <w:rsid w:val="00603DB4"/>
    <w:rsid w:val="00603F37"/>
    <w:rsid w:val="00604B65"/>
    <w:rsid w:val="00605712"/>
    <w:rsid w:val="006060EA"/>
    <w:rsid w:val="0060614E"/>
    <w:rsid w:val="0060647F"/>
    <w:rsid w:val="0060677E"/>
    <w:rsid w:val="00606C59"/>
    <w:rsid w:val="00606D37"/>
    <w:rsid w:val="00606E55"/>
    <w:rsid w:val="006070E2"/>
    <w:rsid w:val="00607E08"/>
    <w:rsid w:val="00610653"/>
    <w:rsid w:val="006109A7"/>
    <w:rsid w:val="00610E27"/>
    <w:rsid w:val="00610FBD"/>
    <w:rsid w:val="0061111B"/>
    <w:rsid w:val="00611277"/>
    <w:rsid w:val="006113A4"/>
    <w:rsid w:val="006115BE"/>
    <w:rsid w:val="00611750"/>
    <w:rsid w:val="00611A00"/>
    <w:rsid w:val="00611A39"/>
    <w:rsid w:val="0061204E"/>
    <w:rsid w:val="006128E8"/>
    <w:rsid w:val="00612C33"/>
    <w:rsid w:val="0061430C"/>
    <w:rsid w:val="006144A1"/>
    <w:rsid w:val="00614EA5"/>
    <w:rsid w:val="00614EE8"/>
    <w:rsid w:val="00614F24"/>
    <w:rsid w:val="0061502A"/>
    <w:rsid w:val="0061577C"/>
    <w:rsid w:val="0061592B"/>
    <w:rsid w:val="00615A78"/>
    <w:rsid w:val="00615CB5"/>
    <w:rsid w:val="00615EBB"/>
    <w:rsid w:val="00616096"/>
    <w:rsid w:val="006160A2"/>
    <w:rsid w:val="0061627F"/>
    <w:rsid w:val="00616831"/>
    <w:rsid w:val="00616ED7"/>
    <w:rsid w:val="00617094"/>
    <w:rsid w:val="0061768F"/>
    <w:rsid w:val="006177EC"/>
    <w:rsid w:val="00617C5F"/>
    <w:rsid w:val="00617C6C"/>
    <w:rsid w:val="00617D9F"/>
    <w:rsid w:val="00617EEB"/>
    <w:rsid w:val="006200FB"/>
    <w:rsid w:val="006202DA"/>
    <w:rsid w:val="00620315"/>
    <w:rsid w:val="00620ACA"/>
    <w:rsid w:val="00620BF5"/>
    <w:rsid w:val="006210FB"/>
    <w:rsid w:val="006211BF"/>
    <w:rsid w:val="00621669"/>
    <w:rsid w:val="006217CA"/>
    <w:rsid w:val="00621960"/>
    <w:rsid w:val="0062205F"/>
    <w:rsid w:val="006220DC"/>
    <w:rsid w:val="00622201"/>
    <w:rsid w:val="00622762"/>
    <w:rsid w:val="006228B7"/>
    <w:rsid w:val="006228B9"/>
    <w:rsid w:val="00622A28"/>
    <w:rsid w:val="00622B8C"/>
    <w:rsid w:val="00622EC1"/>
    <w:rsid w:val="00622F02"/>
    <w:rsid w:val="006235F1"/>
    <w:rsid w:val="006236FA"/>
    <w:rsid w:val="006249DC"/>
    <w:rsid w:val="00624DDC"/>
    <w:rsid w:val="00625149"/>
    <w:rsid w:val="00625494"/>
    <w:rsid w:val="006266AA"/>
    <w:rsid w:val="00626B5B"/>
    <w:rsid w:val="00627B00"/>
    <w:rsid w:val="00627B42"/>
    <w:rsid w:val="00627CF2"/>
    <w:rsid w:val="00627F0E"/>
    <w:rsid w:val="0063022E"/>
    <w:rsid w:val="006302AA"/>
    <w:rsid w:val="006302E6"/>
    <w:rsid w:val="006304B5"/>
    <w:rsid w:val="006307C6"/>
    <w:rsid w:val="00630918"/>
    <w:rsid w:val="00630F2D"/>
    <w:rsid w:val="0063121A"/>
    <w:rsid w:val="00632187"/>
    <w:rsid w:val="006327F1"/>
    <w:rsid w:val="00632959"/>
    <w:rsid w:val="00632DFD"/>
    <w:rsid w:val="00632EE3"/>
    <w:rsid w:val="00633032"/>
    <w:rsid w:val="00633BDE"/>
    <w:rsid w:val="00633E1D"/>
    <w:rsid w:val="00634438"/>
    <w:rsid w:val="00634B12"/>
    <w:rsid w:val="00634CE5"/>
    <w:rsid w:val="0063562C"/>
    <w:rsid w:val="006358EB"/>
    <w:rsid w:val="006359ED"/>
    <w:rsid w:val="00635A9E"/>
    <w:rsid w:val="006363BD"/>
    <w:rsid w:val="00636681"/>
    <w:rsid w:val="0063685B"/>
    <w:rsid w:val="0063687B"/>
    <w:rsid w:val="006372CF"/>
    <w:rsid w:val="0064004D"/>
    <w:rsid w:val="0064039A"/>
    <w:rsid w:val="006408B3"/>
    <w:rsid w:val="00640D6E"/>
    <w:rsid w:val="00641018"/>
    <w:rsid w:val="006412DC"/>
    <w:rsid w:val="00641428"/>
    <w:rsid w:val="006416F5"/>
    <w:rsid w:val="00641908"/>
    <w:rsid w:val="006419BE"/>
    <w:rsid w:val="00641CF7"/>
    <w:rsid w:val="00641D9B"/>
    <w:rsid w:val="00642BC6"/>
    <w:rsid w:val="00643056"/>
    <w:rsid w:val="006431B5"/>
    <w:rsid w:val="00643388"/>
    <w:rsid w:val="00643593"/>
    <w:rsid w:val="006437E4"/>
    <w:rsid w:val="0064383B"/>
    <w:rsid w:val="00643BA7"/>
    <w:rsid w:val="0064423F"/>
    <w:rsid w:val="006446D7"/>
    <w:rsid w:val="00644790"/>
    <w:rsid w:val="00644FAD"/>
    <w:rsid w:val="00644FDE"/>
    <w:rsid w:val="006456C8"/>
    <w:rsid w:val="00645E7E"/>
    <w:rsid w:val="00646988"/>
    <w:rsid w:val="00646D8C"/>
    <w:rsid w:val="00646DE2"/>
    <w:rsid w:val="00646EB5"/>
    <w:rsid w:val="0064754A"/>
    <w:rsid w:val="0064786B"/>
    <w:rsid w:val="00647900"/>
    <w:rsid w:val="0065003A"/>
    <w:rsid w:val="006501AF"/>
    <w:rsid w:val="00650DDE"/>
    <w:rsid w:val="00650EAE"/>
    <w:rsid w:val="00651476"/>
    <w:rsid w:val="00651BF0"/>
    <w:rsid w:val="00652427"/>
    <w:rsid w:val="006526F3"/>
    <w:rsid w:val="00652A39"/>
    <w:rsid w:val="00652A61"/>
    <w:rsid w:val="00652C98"/>
    <w:rsid w:val="00652EDF"/>
    <w:rsid w:val="00653762"/>
    <w:rsid w:val="00653F6C"/>
    <w:rsid w:val="00654248"/>
    <w:rsid w:val="00654629"/>
    <w:rsid w:val="00654882"/>
    <w:rsid w:val="006549B6"/>
    <w:rsid w:val="006549CC"/>
    <w:rsid w:val="00654AA8"/>
    <w:rsid w:val="00654D9E"/>
    <w:rsid w:val="0065505B"/>
    <w:rsid w:val="006551C0"/>
    <w:rsid w:val="00655576"/>
    <w:rsid w:val="006555AA"/>
    <w:rsid w:val="0065591C"/>
    <w:rsid w:val="00655B3F"/>
    <w:rsid w:val="00655BB9"/>
    <w:rsid w:val="00655DC9"/>
    <w:rsid w:val="0065613D"/>
    <w:rsid w:val="006564C4"/>
    <w:rsid w:val="006566A0"/>
    <w:rsid w:val="0065671A"/>
    <w:rsid w:val="00656C42"/>
    <w:rsid w:val="00656C57"/>
    <w:rsid w:val="00656DC5"/>
    <w:rsid w:val="00656E75"/>
    <w:rsid w:val="00656E7E"/>
    <w:rsid w:val="00656EB4"/>
    <w:rsid w:val="006571C5"/>
    <w:rsid w:val="006572C3"/>
    <w:rsid w:val="0066016D"/>
    <w:rsid w:val="00660486"/>
    <w:rsid w:val="006606CD"/>
    <w:rsid w:val="00660858"/>
    <w:rsid w:val="00660A46"/>
    <w:rsid w:val="00660EAE"/>
    <w:rsid w:val="0066112D"/>
    <w:rsid w:val="0066120C"/>
    <w:rsid w:val="00661A78"/>
    <w:rsid w:val="00661B46"/>
    <w:rsid w:val="00661C9B"/>
    <w:rsid w:val="00661F03"/>
    <w:rsid w:val="00662328"/>
    <w:rsid w:val="00662657"/>
    <w:rsid w:val="00663693"/>
    <w:rsid w:val="00663AD8"/>
    <w:rsid w:val="00663EDF"/>
    <w:rsid w:val="00663F48"/>
    <w:rsid w:val="00664216"/>
    <w:rsid w:val="00664309"/>
    <w:rsid w:val="00664434"/>
    <w:rsid w:val="006644A7"/>
    <w:rsid w:val="00664566"/>
    <w:rsid w:val="006645C8"/>
    <w:rsid w:val="0066466E"/>
    <w:rsid w:val="00664765"/>
    <w:rsid w:val="00666363"/>
    <w:rsid w:val="006663AF"/>
    <w:rsid w:val="006664A2"/>
    <w:rsid w:val="00666582"/>
    <w:rsid w:val="006668BE"/>
    <w:rsid w:val="00666C3B"/>
    <w:rsid w:val="00666F0F"/>
    <w:rsid w:val="006670AC"/>
    <w:rsid w:val="0066730D"/>
    <w:rsid w:val="00667840"/>
    <w:rsid w:val="00667E28"/>
    <w:rsid w:val="00667E72"/>
    <w:rsid w:val="0067098D"/>
    <w:rsid w:val="00670ADA"/>
    <w:rsid w:val="00670ECD"/>
    <w:rsid w:val="0067102A"/>
    <w:rsid w:val="006719A6"/>
    <w:rsid w:val="00671B33"/>
    <w:rsid w:val="00671BDD"/>
    <w:rsid w:val="00671BF9"/>
    <w:rsid w:val="00671D10"/>
    <w:rsid w:val="00672307"/>
    <w:rsid w:val="00672809"/>
    <w:rsid w:val="006729F3"/>
    <w:rsid w:val="006731AE"/>
    <w:rsid w:val="0067351D"/>
    <w:rsid w:val="00673CEC"/>
    <w:rsid w:val="00674048"/>
    <w:rsid w:val="00674333"/>
    <w:rsid w:val="006744F2"/>
    <w:rsid w:val="00674CB9"/>
    <w:rsid w:val="006751CD"/>
    <w:rsid w:val="006759AC"/>
    <w:rsid w:val="006759B0"/>
    <w:rsid w:val="00675BE1"/>
    <w:rsid w:val="0067628C"/>
    <w:rsid w:val="00676336"/>
    <w:rsid w:val="00676556"/>
    <w:rsid w:val="00676633"/>
    <w:rsid w:val="006766A8"/>
    <w:rsid w:val="00676862"/>
    <w:rsid w:val="00676A5B"/>
    <w:rsid w:val="006774FB"/>
    <w:rsid w:val="00677543"/>
    <w:rsid w:val="006802BD"/>
    <w:rsid w:val="006804E4"/>
    <w:rsid w:val="006808C6"/>
    <w:rsid w:val="00680EB0"/>
    <w:rsid w:val="00681948"/>
    <w:rsid w:val="00681C6D"/>
    <w:rsid w:val="00681E7C"/>
    <w:rsid w:val="006825B4"/>
    <w:rsid w:val="00682668"/>
    <w:rsid w:val="00682938"/>
    <w:rsid w:val="00682EBF"/>
    <w:rsid w:val="00683052"/>
    <w:rsid w:val="006831A8"/>
    <w:rsid w:val="00683279"/>
    <w:rsid w:val="0068328F"/>
    <w:rsid w:val="00683353"/>
    <w:rsid w:val="00683790"/>
    <w:rsid w:val="00683CF5"/>
    <w:rsid w:val="00684426"/>
    <w:rsid w:val="006848AE"/>
    <w:rsid w:val="00684A8F"/>
    <w:rsid w:val="00684BC9"/>
    <w:rsid w:val="00685103"/>
    <w:rsid w:val="006854EA"/>
    <w:rsid w:val="00685585"/>
    <w:rsid w:val="006856FF"/>
    <w:rsid w:val="006857C2"/>
    <w:rsid w:val="00685E62"/>
    <w:rsid w:val="00685EBD"/>
    <w:rsid w:val="00685F36"/>
    <w:rsid w:val="00686209"/>
    <w:rsid w:val="0068653C"/>
    <w:rsid w:val="00686F30"/>
    <w:rsid w:val="00686FF2"/>
    <w:rsid w:val="00687014"/>
    <w:rsid w:val="00687D28"/>
    <w:rsid w:val="00690701"/>
    <w:rsid w:val="006908E7"/>
    <w:rsid w:val="006912CA"/>
    <w:rsid w:val="006912EC"/>
    <w:rsid w:val="0069138B"/>
    <w:rsid w:val="00691534"/>
    <w:rsid w:val="0069157F"/>
    <w:rsid w:val="006919DF"/>
    <w:rsid w:val="00691B71"/>
    <w:rsid w:val="0069235D"/>
    <w:rsid w:val="006925BF"/>
    <w:rsid w:val="006929B9"/>
    <w:rsid w:val="00692A55"/>
    <w:rsid w:val="00692A68"/>
    <w:rsid w:val="0069312D"/>
    <w:rsid w:val="0069383B"/>
    <w:rsid w:val="00693A2E"/>
    <w:rsid w:val="00693A34"/>
    <w:rsid w:val="00693B2B"/>
    <w:rsid w:val="00693E73"/>
    <w:rsid w:val="00693F41"/>
    <w:rsid w:val="006940AD"/>
    <w:rsid w:val="006940C0"/>
    <w:rsid w:val="00694DCB"/>
    <w:rsid w:val="00694F6A"/>
    <w:rsid w:val="00695128"/>
    <w:rsid w:val="00695262"/>
    <w:rsid w:val="0069575E"/>
    <w:rsid w:val="00695A03"/>
    <w:rsid w:val="00695D85"/>
    <w:rsid w:val="00695E67"/>
    <w:rsid w:val="00696134"/>
    <w:rsid w:val="0069614D"/>
    <w:rsid w:val="00696277"/>
    <w:rsid w:val="006967F0"/>
    <w:rsid w:val="00697846"/>
    <w:rsid w:val="00697DE3"/>
    <w:rsid w:val="00697E46"/>
    <w:rsid w:val="006A0E1D"/>
    <w:rsid w:val="006A0E2A"/>
    <w:rsid w:val="006A13D9"/>
    <w:rsid w:val="006A1436"/>
    <w:rsid w:val="006A14C3"/>
    <w:rsid w:val="006A18BD"/>
    <w:rsid w:val="006A1DE1"/>
    <w:rsid w:val="006A2117"/>
    <w:rsid w:val="006A21EE"/>
    <w:rsid w:val="006A28B4"/>
    <w:rsid w:val="006A30A2"/>
    <w:rsid w:val="006A333A"/>
    <w:rsid w:val="006A3F90"/>
    <w:rsid w:val="006A44EF"/>
    <w:rsid w:val="006A54C3"/>
    <w:rsid w:val="006A5A54"/>
    <w:rsid w:val="006A5BC3"/>
    <w:rsid w:val="006A604C"/>
    <w:rsid w:val="006A6D23"/>
    <w:rsid w:val="006A6EB7"/>
    <w:rsid w:val="006A721E"/>
    <w:rsid w:val="006A7284"/>
    <w:rsid w:val="006A73C9"/>
    <w:rsid w:val="006A77AE"/>
    <w:rsid w:val="006A7861"/>
    <w:rsid w:val="006B00B3"/>
    <w:rsid w:val="006B02C6"/>
    <w:rsid w:val="006B04CB"/>
    <w:rsid w:val="006B0640"/>
    <w:rsid w:val="006B0768"/>
    <w:rsid w:val="006B082B"/>
    <w:rsid w:val="006B08BC"/>
    <w:rsid w:val="006B0C9B"/>
    <w:rsid w:val="006B0D31"/>
    <w:rsid w:val="006B16F8"/>
    <w:rsid w:val="006B1D95"/>
    <w:rsid w:val="006B2251"/>
    <w:rsid w:val="006B25DE"/>
    <w:rsid w:val="006B27BA"/>
    <w:rsid w:val="006B28C4"/>
    <w:rsid w:val="006B2A20"/>
    <w:rsid w:val="006B324C"/>
    <w:rsid w:val="006B3A81"/>
    <w:rsid w:val="006B3A89"/>
    <w:rsid w:val="006B413A"/>
    <w:rsid w:val="006B42A1"/>
    <w:rsid w:val="006B44B4"/>
    <w:rsid w:val="006B55D0"/>
    <w:rsid w:val="006B596C"/>
    <w:rsid w:val="006B59CA"/>
    <w:rsid w:val="006B5B9F"/>
    <w:rsid w:val="006B5BBB"/>
    <w:rsid w:val="006B5E31"/>
    <w:rsid w:val="006B73C5"/>
    <w:rsid w:val="006B73F3"/>
    <w:rsid w:val="006B7435"/>
    <w:rsid w:val="006B74D0"/>
    <w:rsid w:val="006B7632"/>
    <w:rsid w:val="006B7989"/>
    <w:rsid w:val="006C0EAA"/>
    <w:rsid w:val="006C0EB0"/>
    <w:rsid w:val="006C0FC0"/>
    <w:rsid w:val="006C1202"/>
    <w:rsid w:val="006C15F0"/>
    <w:rsid w:val="006C16C7"/>
    <w:rsid w:val="006C19CA"/>
    <w:rsid w:val="006C1B43"/>
    <w:rsid w:val="006C1C3B"/>
    <w:rsid w:val="006C29CA"/>
    <w:rsid w:val="006C2D11"/>
    <w:rsid w:val="006C360A"/>
    <w:rsid w:val="006C3939"/>
    <w:rsid w:val="006C3C04"/>
    <w:rsid w:val="006C3C57"/>
    <w:rsid w:val="006C3D40"/>
    <w:rsid w:val="006C4053"/>
    <w:rsid w:val="006C4191"/>
    <w:rsid w:val="006C49F9"/>
    <w:rsid w:val="006C4E43"/>
    <w:rsid w:val="006C5008"/>
    <w:rsid w:val="006C60B1"/>
    <w:rsid w:val="006C643E"/>
    <w:rsid w:val="006C6633"/>
    <w:rsid w:val="006C6F50"/>
    <w:rsid w:val="006C6F7A"/>
    <w:rsid w:val="006C6FF0"/>
    <w:rsid w:val="006C768E"/>
    <w:rsid w:val="006C78E9"/>
    <w:rsid w:val="006C7AAE"/>
    <w:rsid w:val="006C7D58"/>
    <w:rsid w:val="006C7EF7"/>
    <w:rsid w:val="006D0157"/>
    <w:rsid w:val="006D02C4"/>
    <w:rsid w:val="006D04AD"/>
    <w:rsid w:val="006D069F"/>
    <w:rsid w:val="006D0B4F"/>
    <w:rsid w:val="006D0C38"/>
    <w:rsid w:val="006D2252"/>
    <w:rsid w:val="006D2553"/>
    <w:rsid w:val="006D26A9"/>
    <w:rsid w:val="006D2932"/>
    <w:rsid w:val="006D3280"/>
    <w:rsid w:val="006D3420"/>
    <w:rsid w:val="006D3512"/>
    <w:rsid w:val="006D3671"/>
    <w:rsid w:val="006D379C"/>
    <w:rsid w:val="006D382A"/>
    <w:rsid w:val="006D3D6E"/>
    <w:rsid w:val="006D3D7A"/>
    <w:rsid w:val="006D4069"/>
    <w:rsid w:val="006D4176"/>
    <w:rsid w:val="006D4276"/>
    <w:rsid w:val="006D43DD"/>
    <w:rsid w:val="006D43DE"/>
    <w:rsid w:val="006D4A20"/>
    <w:rsid w:val="006D4F1F"/>
    <w:rsid w:val="006D5280"/>
    <w:rsid w:val="006D5309"/>
    <w:rsid w:val="006D53CC"/>
    <w:rsid w:val="006D5652"/>
    <w:rsid w:val="006D5791"/>
    <w:rsid w:val="006D5D6A"/>
    <w:rsid w:val="006D636E"/>
    <w:rsid w:val="006D6E1A"/>
    <w:rsid w:val="006D73ED"/>
    <w:rsid w:val="006D752F"/>
    <w:rsid w:val="006D764C"/>
    <w:rsid w:val="006D7818"/>
    <w:rsid w:val="006E045C"/>
    <w:rsid w:val="006E0A73"/>
    <w:rsid w:val="006E0D4D"/>
    <w:rsid w:val="006E0FEE"/>
    <w:rsid w:val="006E1758"/>
    <w:rsid w:val="006E18D7"/>
    <w:rsid w:val="006E1A5A"/>
    <w:rsid w:val="006E1F9A"/>
    <w:rsid w:val="006E2685"/>
    <w:rsid w:val="006E26B2"/>
    <w:rsid w:val="006E26E3"/>
    <w:rsid w:val="006E2CAD"/>
    <w:rsid w:val="006E2EA5"/>
    <w:rsid w:val="006E2FDD"/>
    <w:rsid w:val="006E34C6"/>
    <w:rsid w:val="006E35D7"/>
    <w:rsid w:val="006E38F9"/>
    <w:rsid w:val="006E4907"/>
    <w:rsid w:val="006E4A82"/>
    <w:rsid w:val="006E528D"/>
    <w:rsid w:val="006E5D03"/>
    <w:rsid w:val="006E5D67"/>
    <w:rsid w:val="006E5DF4"/>
    <w:rsid w:val="006E65E5"/>
    <w:rsid w:val="006E69DD"/>
    <w:rsid w:val="006E6BD8"/>
    <w:rsid w:val="006E6C11"/>
    <w:rsid w:val="006E7596"/>
    <w:rsid w:val="006E75BD"/>
    <w:rsid w:val="006E75C0"/>
    <w:rsid w:val="006E77B6"/>
    <w:rsid w:val="006E7F50"/>
    <w:rsid w:val="006F045C"/>
    <w:rsid w:val="006F0F24"/>
    <w:rsid w:val="006F12DD"/>
    <w:rsid w:val="006F2325"/>
    <w:rsid w:val="006F2360"/>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583C"/>
    <w:rsid w:val="006F5EE8"/>
    <w:rsid w:val="006F619D"/>
    <w:rsid w:val="006F652D"/>
    <w:rsid w:val="006F6695"/>
    <w:rsid w:val="006F6F7B"/>
    <w:rsid w:val="006F7425"/>
    <w:rsid w:val="006F7C0C"/>
    <w:rsid w:val="006F7C36"/>
    <w:rsid w:val="006F7D54"/>
    <w:rsid w:val="007003AE"/>
    <w:rsid w:val="00700755"/>
    <w:rsid w:val="00700957"/>
    <w:rsid w:val="00700993"/>
    <w:rsid w:val="00700C67"/>
    <w:rsid w:val="00700DBC"/>
    <w:rsid w:val="00701287"/>
    <w:rsid w:val="007012EA"/>
    <w:rsid w:val="0070150C"/>
    <w:rsid w:val="00701C97"/>
    <w:rsid w:val="007025F5"/>
    <w:rsid w:val="007026A1"/>
    <w:rsid w:val="00702789"/>
    <w:rsid w:val="00702C4E"/>
    <w:rsid w:val="00702EDA"/>
    <w:rsid w:val="00702F9E"/>
    <w:rsid w:val="007032F7"/>
    <w:rsid w:val="007033D0"/>
    <w:rsid w:val="00703C6D"/>
    <w:rsid w:val="0070402E"/>
    <w:rsid w:val="00704653"/>
    <w:rsid w:val="00704C00"/>
    <w:rsid w:val="0070512D"/>
    <w:rsid w:val="00705AC1"/>
    <w:rsid w:val="00705F68"/>
    <w:rsid w:val="007062A8"/>
    <w:rsid w:val="007063C9"/>
    <w:rsid w:val="00706418"/>
    <w:rsid w:val="00706427"/>
    <w:rsid w:val="0070646B"/>
    <w:rsid w:val="007067CB"/>
    <w:rsid w:val="00707776"/>
    <w:rsid w:val="00707B37"/>
    <w:rsid w:val="00707C6E"/>
    <w:rsid w:val="007103C8"/>
    <w:rsid w:val="00710CC3"/>
    <w:rsid w:val="007110E1"/>
    <w:rsid w:val="007120E9"/>
    <w:rsid w:val="007125AC"/>
    <w:rsid w:val="0071289B"/>
    <w:rsid w:val="007129C4"/>
    <w:rsid w:val="007129D5"/>
    <w:rsid w:val="007130A2"/>
    <w:rsid w:val="00713AA4"/>
    <w:rsid w:val="00713D25"/>
    <w:rsid w:val="00714250"/>
    <w:rsid w:val="007143CA"/>
    <w:rsid w:val="00714584"/>
    <w:rsid w:val="00714701"/>
    <w:rsid w:val="0071483C"/>
    <w:rsid w:val="00714DD1"/>
    <w:rsid w:val="00715024"/>
    <w:rsid w:val="0071519B"/>
    <w:rsid w:val="007153FF"/>
    <w:rsid w:val="00715463"/>
    <w:rsid w:val="00715F3F"/>
    <w:rsid w:val="00716405"/>
    <w:rsid w:val="00716539"/>
    <w:rsid w:val="00716CC9"/>
    <w:rsid w:val="007178D3"/>
    <w:rsid w:val="007207A2"/>
    <w:rsid w:val="007207AA"/>
    <w:rsid w:val="00720A16"/>
    <w:rsid w:val="00720AF1"/>
    <w:rsid w:val="00721288"/>
    <w:rsid w:val="007214B4"/>
    <w:rsid w:val="00721553"/>
    <w:rsid w:val="00721655"/>
    <w:rsid w:val="0072215B"/>
    <w:rsid w:val="00722CA8"/>
    <w:rsid w:val="00722F21"/>
    <w:rsid w:val="0072307F"/>
    <w:rsid w:val="00723B9B"/>
    <w:rsid w:val="00723CA1"/>
    <w:rsid w:val="00723D8C"/>
    <w:rsid w:val="0072470F"/>
    <w:rsid w:val="007249EA"/>
    <w:rsid w:val="00724D5F"/>
    <w:rsid w:val="00724DAC"/>
    <w:rsid w:val="00725356"/>
    <w:rsid w:val="00725986"/>
    <w:rsid w:val="00726022"/>
    <w:rsid w:val="0072606C"/>
    <w:rsid w:val="00726699"/>
    <w:rsid w:val="00727678"/>
    <w:rsid w:val="00727699"/>
    <w:rsid w:val="00727AA9"/>
    <w:rsid w:val="00727B1E"/>
    <w:rsid w:val="00730179"/>
    <w:rsid w:val="0073031A"/>
    <w:rsid w:val="00730655"/>
    <w:rsid w:val="00730785"/>
    <w:rsid w:val="00730A40"/>
    <w:rsid w:val="00731428"/>
    <w:rsid w:val="0073153D"/>
    <w:rsid w:val="0073154E"/>
    <w:rsid w:val="00731D77"/>
    <w:rsid w:val="00731E95"/>
    <w:rsid w:val="00732175"/>
    <w:rsid w:val="00732360"/>
    <w:rsid w:val="00732C6A"/>
    <w:rsid w:val="007330E7"/>
    <w:rsid w:val="00733470"/>
    <w:rsid w:val="00733504"/>
    <w:rsid w:val="007336D4"/>
    <w:rsid w:val="0073390A"/>
    <w:rsid w:val="00733A6E"/>
    <w:rsid w:val="00733B23"/>
    <w:rsid w:val="00733BBB"/>
    <w:rsid w:val="00733D21"/>
    <w:rsid w:val="0073407A"/>
    <w:rsid w:val="00734ADE"/>
    <w:rsid w:val="00734E64"/>
    <w:rsid w:val="00735292"/>
    <w:rsid w:val="007357D6"/>
    <w:rsid w:val="00735F2D"/>
    <w:rsid w:val="00736982"/>
    <w:rsid w:val="00736B37"/>
    <w:rsid w:val="00736BED"/>
    <w:rsid w:val="007374DA"/>
    <w:rsid w:val="00737965"/>
    <w:rsid w:val="00737E07"/>
    <w:rsid w:val="00737E6F"/>
    <w:rsid w:val="00737F75"/>
    <w:rsid w:val="007401AA"/>
    <w:rsid w:val="007402B8"/>
    <w:rsid w:val="007402BE"/>
    <w:rsid w:val="0074099F"/>
    <w:rsid w:val="00740A35"/>
    <w:rsid w:val="00740C5E"/>
    <w:rsid w:val="00740DFD"/>
    <w:rsid w:val="00741596"/>
    <w:rsid w:val="00741E06"/>
    <w:rsid w:val="0074226F"/>
    <w:rsid w:val="00742322"/>
    <w:rsid w:val="00742413"/>
    <w:rsid w:val="00742C5C"/>
    <w:rsid w:val="00742F99"/>
    <w:rsid w:val="007434B2"/>
    <w:rsid w:val="00743B5D"/>
    <w:rsid w:val="00744567"/>
    <w:rsid w:val="00744E75"/>
    <w:rsid w:val="00745000"/>
    <w:rsid w:val="007451E4"/>
    <w:rsid w:val="00745CE4"/>
    <w:rsid w:val="00745D79"/>
    <w:rsid w:val="00746CD0"/>
    <w:rsid w:val="007478AD"/>
    <w:rsid w:val="00747E03"/>
    <w:rsid w:val="00750378"/>
    <w:rsid w:val="00750D07"/>
    <w:rsid w:val="00750E66"/>
    <w:rsid w:val="007511E4"/>
    <w:rsid w:val="00751215"/>
    <w:rsid w:val="00751220"/>
    <w:rsid w:val="0075166E"/>
    <w:rsid w:val="00751841"/>
    <w:rsid w:val="00751A19"/>
    <w:rsid w:val="00751AFF"/>
    <w:rsid w:val="00751D20"/>
    <w:rsid w:val="007520B4"/>
    <w:rsid w:val="0075220A"/>
    <w:rsid w:val="00752421"/>
    <w:rsid w:val="00752554"/>
    <w:rsid w:val="007527A6"/>
    <w:rsid w:val="007529DF"/>
    <w:rsid w:val="00752B46"/>
    <w:rsid w:val="007532BF"/>
    <w:rsid w:val="007537D5"/>
    <w:rsid w:val="00753920"/>
    <w:rsid w:val="00753A5C"/>
    <w:rsid w:val="007548ED"/>
    <w:rsid w:val="00754EDD"/>
    <w:rsid w:val="00755096"/>
    <w:rsid w:val="00755BDB"/>
    <w:rsid w:val="00755F48"/>
    <w:rsid w:val="007561AA"/>
    <w:rsid w:val="0075624D"/>
    <w:rsid w:val="0075626A"/>
    <w:rsid w:val="007563B3"/>
    <w:rsid w:val="007566F6"/>
    <w:rsid w:val="00756EFD"/>
    <w:rsid w:val="00756FF5"/>
    <w:rsid w:val="0075734E"/>
    <w:rsid w:val="007578CB"/>
    <w:rsid w:val="00757D06"/>
    <w:rsid w:val="007600A9"/>
    <w:rsid w:val="00760427"/>
    <w:rsid w:val="00760A48"/>
    <w:rsid w:val="00760C91"/>
    <w:rsid w:val="00760EBC"/>
    <w:rsid w:val="0076238A"/>
    <w:rsid w:val="00762A1F"/>
    <w:rsid w:val="00762DC4"/>
    <w:rsid w:val="00763114"/>
    <w:rsid w:val="00763E65"/>
    <w:rsid w:val="00763EB3"/>
    <w:rsid w:val="00763FCC"/>
    <w:rsid w:val="00764080"/>
    <w:rsid w:val="007642E9"/>
    <w:rsid w:val="0076444D"/>
    <w:rsid w:val="00764704"/>
    <w:rsid w:val="00764707"/>
    <w:rsid w:val="00764B92"/>
    <w:rsid w:val="00764ECC"/>
    <w:rsid w:val="00764EED"/>
    <w:rsid w:val="007654ED"/>
    <w:rsid w:val="007655D5"/>
    <w:rsid w:val="00765DFC"/>
    <w:rsid w:val="007670B1"/>
    <w:rsid w:val="00767609"/>
    <w:rsid w:val="00767B8E"/>
    <w:rsid w:val="00770EFB"/>
    <w:rsid w:val="007714E2"/>
    <w:rsid w:val="00771AED"/>
    <w:rsid w:val="007724AD"/>
    <w:rsid w:val="00772672"/>
    <w:rsid w:val="00772D5F"/>
    <w:rsid w:val="00772DA1"/>
    <w:rsid w:val="007735E6"/>
    <w:rsid w:val="00773732"/>
    <w:rsid w:val="00773C28"/>
    <w:rsid w:val="00773DF9"/>
    <w:rsid w:val="00773E70"/>
    <w:rsid w:val="007746E2"/>
    <w:rsid w:val="007746FF"/>
    <w:rsid w:val="00774837"/>
    <w:rsid w:val="00774C32"/>
    <w:rsid w:val="00774F83"/>
    <w:rsid w:val="00775437"/>
    <w:rsid w:val="00775A19"/>
    <w:rsid w:val="00775CE7"/>
    <w:rsid w:val="00775D77"/>
    <w:rsid w:val="00775DF4"/>
    <w:rsid w:val="007763C1"/>
    <w:rsid w:val="007764FA"/>
    <w:rsid w:val="007765CA"/>
    <w:rsid w:val="00776FC1"/>
    <w:rsid w:val="007772B1"/>
    <w:rsid w:val="00777472"/>
    <w:rsid w:val="007775F1"/>
    <w:rsid w:val="0077761F"/>
    <w:rsid w:val="00777D41"/>
    <w:rsid w:val="00777E82"/>
    <w:rsid w:val="00780494"/>
    <w:rsid w:val="00780715"/>
    <w:rsid w:val="0078083E"/>
    <w:rsid w:val="00780D93"/>
    <w:rsid w:val="00781211"/>
    <w:rsid w:val="00781359"/>
    <w:rsid w:val="00781606"/>
    <w:rsid w:val="0078183B"/>
    <w:rsid w:val="00781990"/>
    <w:rsid w:val="00781BB8"/>
    <w:rsid w:val="00781FD6"/>
    <w:rsid w:val="007824A0"/>
    <w:rsid w:val="007824F1"/>
    <w:rsid w:val="00783BB2"/>
    <w:rsid w:val="00784360"/>
    <w:rsid w:val="007848F6"/>
    <w:rsid w:val="00784C56"/>
    <w:rsid w:val="00784F45"/>
    <w:rsid w:val="00785148"/>
    <w:rsid w:val="0078523B"/>
    <w:rsid w:val="007852B9"/>
    <w:rsid w:val="0078596C"/>
    <w:rsid w:val="00786668"/>
    <w:rsid w:val="0078668D"/>
    <w:rsid w:val="00786921"/>
    <w:rsid w:val="00787B00"/>
    <w:rsid w:val="00790431"/>
    <w:rsid w:val="0079152A"/>
    <w:rsid w:val="00791590"/>
    <w:rsid w:val="00791C60"/>
    <w:rsid w:val="00791C7F"/>
    <w:rsid w:val="00791D80"/>
    <w:rsid w:val="00791F91"/>
    <w:rsid w:val="00792057"/>
    <w:rsid w:val="007923A3"/>
    <w:rsid w:val="007925BC"/>
    <w:rsid w:val="0079283D"/>
    <w:rsid w:val="00792EF5"/>
    <w:rsid w:val="0079337F"/>
    <w:rsid w:val="00793633"/>
    <w:rsid w:val="007937E4"/>
    <w:rsid w:val="00793983"/>
    <w:rsid w:val="00793AF6"/>
    <w:rsid w:val="007948CC"/>
    <w:rsid w:val="00794CFB"/>
    <w:rsid w:val="00795037"/>
    <w:rsid w:val="00795175"/>
    <w:rsid w:val="007951F9"/>
    <w:rsid w:val="0079583D"/>
    <w:rsid w:val="00795B82"/>
    <w:rsid w:val="00795D70"/>
    <w:rsid w:val="00795DDA"/>
    <w:rsid w:val="00795EFC"/>
    <w:rsid w:val="007961F2"/>
    <w:rsid w:val="007962E3"/>
    <w:rsid w:val="00796694"/>
    <w:rsid w:val="0079669D"/>
    <w:rsid w:val="00796743"/>
    <w:rsid w:val="007967E4"/>
    <w:rsid w:val="00796876"/>
    <w:rsid w:val="00796953"/>
    <w:rsid w:val="00796A13"/>
    <w:rsid w:val="00796E32"/>
    <w:rsid w:val="007970E4"/>
    <w:rsid w:val="00797283"/>
    <w:rsid w:val="00797312"/>
    <w:rsid w:val="00797515"/>
    <w:rsid w:val="00797787"/>
    <w:rsid w:val="007977D8"/>
    <w:rsid w:val="00797C03"/>
    <w:rsid w:val="00797DDE"/>
    <w:rsid w:val="007A0170"/>
    <w:rsid w:val="007A099D"/>
    <w:rsid w:val="007A0B43"/>
    <w:rsid w:val="007A0CA8"/>
    <w:rsid w:val="007A0D57"/>
    <w:rsid w:val="007A0FBB"/>
    <w:rsid w:val="007A1444"/>
    <w:rsid w:val="007A18AD"/>
    <w:rsid w:val="007A196D"/>
    <w:rsid w:val="007A1EAA"/>
    <w:rsid w:val="007A205D"/>
    <w:rsid w:val="007A30F4"/>
    <w:rsid w:val="007A350C"/>
    <w:rsid w:val="007A3938"/>
    <w:rsid w:val="007A3AB4"/>
    <w:rsid w:val="007A3DBC"/>
    <w:rsid w:val="007A454C"/>
    <w:rsid w:val="007A4AB3"/>
    <w:rsid w:val="007A4B7A"/>
    <w:rsid w:val="007A5258"/>
    <w:rsid w:val="007A53BE"/>
    <w:rsid w:val="007A58F0"/>
    <w:rsid w:val="007A5932"/>
    <w:rsid w:val="007A5CA5"/>
    <w:rsid w:val="007A6079"/>
    <w:rsid w:val="007A607A"/>
    <w:rsid w:val="007A6606"/>
    <w:rsid w:val="007A70A0"/>
    <w:rsid w:val="007A7641"/>
    <w:rsid w:val="007A79FD"/>
    <w:rsid w:val="007A7DA2"/>
    <w:rsid w:val="007B0538"/>
    <w:rsid w:val="007B07A9"/>
    <w:rsid w:val="007B0B8B"/>
    <w:rsid w:val="007B0B9D"/>
    <w:rsid w:val="007B0DAE"/>
    <w:rsid w:val="007B0FF9"/>
    <w:rsid w:val="007B124E"/>
    <w:rsid w:val="007B1277"/>
    <w:rsid w:val="007B1510"/>
    <w:rsid w:val="007B170A"/>
    <w:rsid w:val="007B1B90"/>
    <w:rsid w:val="007B229B"/>
    <w:rsid w:val="007B23E1"/>
    <w:rsid w:val="007B244D"/>
    <w:rsid w:val="007B26E3"/>
    <w:rsid w:val="007B285C"/>
    <w:rsid w:val="007B2F98"/>
    <w:rsid w:val="007B3279"/>
    <w:rsid w:val="007B3BE8"/>
    <w:rsid w:val="007B4249"/>
    <w:rsid w:val="007B4335"/>
    <w:rsid w:val="007B4387"/>
    <w:rsid w:val="007B438E"/>
    <w:rsid w:val="007B483C"/>
    <w:rsid w:val="007B4E7A"/>
    <w:rsid w:val="007B5243"/>
    <w:rsid w:val="007B54EB"/>
    <w:rsid w:val="007B5A43"/>
    <w:rsid w:val="007B6142"/>
    <w:rsid w:val="007B61A5"/>
    <w:rsid w:val="007B6200"/>
    <w:rsid w:val="007B663C"/>
    <w:rsid w:val="007B6E26"/>
    <w:rsid w:val="007B709B"/>
    <w:rsid w:val="007B75E2"/>
    <w:rsid w:val="007B7603"/>
    <w:rsid w:val="007B7DC0"/>
    <w:rsid w:val="007C01B3"/>
    <w:rsid w:val="007C0A45"/>
    <w:rsid w:val="007C0DEE"/>
    <w:rsid w:val="007C1343"/>
    <w:rsid w:val="007C141B"/>
    <w:rsid w:val="007C1C55"/>
    <w:rsid w:val="007C1E5C"/>
    <w:rsid w:val="007C1EE1"/>
    <w:rsid w:val="007C1F30"/>
    <w:rsid w:val="007C20A5"/>
    <w:rsid w:val="007C20BB"/>
    <w:rsid w:val="007C221E"/>
    <w:rsid w:val="007C22C9"/>
    <w:rsid w:val="007C237A"/>
    <w:rsid w:val="007C2391"/>
    <w:rsid w:val="007C25B3"/>
    <w:rsid w:val="007C2C0E"/>
    <w:rsid w:val="007C2EBB"/>
    <w:rsid w:val="007C2EE7"/>
    <w:rsid w:val="007C2F28"/>
    <w:rsid w:val="007C3309"/>
    <w:rsid w:val="007C357D"/>
    <w:rsid w:val="007C37A6"/>
    <w:rsid w:val="007C3A7B"/>
    <w:rsid w:val="007C4264"/>
    <w:rsid w:val="007C4B4D"/>
    <w:rsid w:val="007C5011"/>
    <w:rsid w:val="007C528C"/>
    <w:rsid w:val="007C555A"/>
    <w:rsid w:val="007C55BE"/>
    <w:rsid w:val="007C5EF1"/>
    <w:rsid w:val="007C6BCA"/>
    <w:rsid w:val="007C6FD8"/>
    <w:rsid w:val="007C7012"/>
    <w:rsid w:val="007C7380"/>
    <w:rsid w:val="007C7B4C"/>
    <w:rsid w:val="007C7BF5"/>
    <w:rsid w:val="007C7C6F"/>
    <w:rsid w:val="007C7D9A"/>
    <w:rsid w:val="007D0471"/>
    <w:rsid w:val="007D04BB"/>
    <w:rsid w:val="007D1237"/>
    <w:rsid w:val="007D14C2"/>
    <w:rsid w:val="007D16EE"/>
    <w:rsid w:val="007D1948"/>
    <w:rsid w:val="007D19B7"/>
    <w:rsid w:val="007D1C94"/>
    <w:rsid w:val="007D2190"/>
    <w:rsid w:val="007D2782"/>
    <w:rsid w:val="007D2ADD"/>
    <w:rsid w:val="007D2B0B"/>
    <w:rsid w:val="007D2C2E"/>
    <w:rsid w:val="007D2CCC"/>
    <w:rsid w:val="007D35C7"/>
    <w:rsid w:val="007D4C62"/>
    <w:rsid w:val="007D4F55"/>
    <w:rsid w:val="007D526E"/>
    <w:rsid w:val="007D538F"/>
    <w:rsid w:val="007D5C34"/>
    <w:rsid w:val="007D61D1"/>
    <w:rsid w:val="007D62A9"/>
    <w:rsid w:val="007D6A37"/>
    <w:rsid w:val="007D6A6F"/>
    <w:rsid w:val="007D6ACE"/>
    <w:rsid w:val="007D75E5"/>
    <w:rsid w:val="007D773E"/>
    <w:rsid w:val="007D7B7F"/>
    <w:rsid w:val="007E0279"/>
    <w:rsid w:val="007E066E"/>
    <w:rsid w:val="007E096C"/>
    <w:rsid w:val="007E0B10"/>
    <w:rsid w:val="007E1356"/>
    <w:rsid w:val="007E1CD7"/>
    <w:rsid w:val="007E20FC"/>
    <w:rsid w:val="007E2212"/>
    <w:rsid w:val="007E22C7"/>
    <w:rsid w:val="007E2993"/>
    <w:rsid w:val="007E2B6D"/>
    <w:rsid w:val="007E2CB5"/>
    <w:rsid w:val="007E2EB8"/>
    <w:rsid w:val="007E3043"/>
    <w:rsid w:val="007E34FB"/>
    <w:rsid w:val="007E3804"/>
    <w:rsid w:val="007E4032"/>
    <w:rsid w:val="007E40D1"/>
    <w:rsid w:val="007E486A"/>
    <w:rsid w:val="007E4874"/>
    <w:rsid w:val="007E4ED5"/>
    <w:rsid w:val="007E5049"/>
    <w:rsid w:val="007E50DE"/>
    <w:rsid w:val="007E5A32"/>
    <w:rsid w:val="007E5DB1"/>
    <w:rsid w:val="007E6039"/>
    <w:rsid w:val="007E6B04"/>
    <w:rsid w:val="007E6CCB"/>
    <w:rsid w:val="007E6DC8"/>
    <w:rsid w:val="007E6E39"/>
    <w:rsid w:val="007E6EB7"/>
    <w:rsid w:val="007E7062"/>
    <w:rsid w:val="007E74D7"/>
    <w:rsid w:val="007E7501"/>
    <w:rsid w:val="007E7778"/>
    <w:rsid w:val="007E7AD3"/>
    <w:rsid w:val="007E7BA7"/>
    <w:rsid w:val="007F027D"/>
    <w:rsid w:val="007F0993"/>
    <w:rsid w:val="007F09B7"/>
    <w:rsid w:val="007F0BA2"/>
    <w:rsid w:val="007F0E1E"/>
    <w:rsid w:val="007F1057"/>
    <w:rsid w:val="007F127C"/>
    <w:rsid w:val="007F14D2"/>
    <w:rsid w:val="007F186A"/>
    <w:rsid w:val="007F1B73"/>
    <w:rsid w:val="007F2552"/>
    <w:rsid w:val="007F29A7"/>
    <w:rsid w:val="007F2C1D"/>
    <w:rsid w:val="007F3503"/>
    <w:rsid w:val="007F3553"/>
    <w:rsid w:val="007F3572"/>
    <w:rsid w:val="007F3BAD"/>
    <w:rsid w:val="007F3F2D"/>
    <w:rsid w:val="007F42E8"/>
    <w:rsid w:val="007F4C59"/>
    <w:rsid w:val="007F4DC9"/>
    <w:rsid w:val="007F50A0"/>
    <w:rsid w:val="007F5422"/>
    <w:rsid w:val="007F5940"/>
    <w:rsid w:val="007F5AB7"/>
    <w:rsid w:val="007F5C1B"/>
    <w:rsid w:val="007F6BE1"/>
    <w:rsid w:val="007F706D"/>
    <w:rsid w:val="007F70B8"/>
    <w:rsid w:val="007F73FA"/>
    <w:rsid w:val="007F792F"/>
    <w:rsid w:val="0080030A"/>
    <w:rsid w:val="008004B4"/>
    <w:rsid w:val="00800692"/>
    <w:rsid w:val="008009F5"/>
    <w:rsid w:val="00801EDA"/>
    <w:rsid w:val="008025E7"/>
    <w:rsid w:val="00802982"/>
    <w:rsid w:val="00802A66"/>
    <w:rsid w:val="00802C04"/>
    <w:rsid w:val="00802E36"/>
    <w:rsid w:val="0080421E"/>
    <w:rsid w:val="0080486D"/>
    <w:rsid w:val="00804EBD"/>
    <w:rsid w:val="0080516B"/>
    <w:rsid w:val="00805BE8"/>
    <w:rsid w:val="00805CB3"/>
    <w:rsid w:val="00805D14"/>
    <w:rsid w:val="008063A5"/>
    <w:rsid w:val="00806629"/>
    <w:rsid w:val="008072FB"/>
    <w:rsid w:val="008102C7"/>
    <w:rsid w:val="0081065E"/>
    <w:rsid w:val="0081089F"/>
    <w:rsid w:val="00810D46"/>
    <w:rsid w:val="00811754"/>
    <w:rsid w:val="00811A6A"/>
    <w:rsid w:val="0081207F"/>
    <w:rsid w:val="00812D33"/>
    <w:rsid w:val="008132D3"/>
    <w:rsid w:val="00813889"/>
    <w:rsid w:val="0081420A"/>
    <w:rsid w:val="0081423C"/>
    <w:rsid w:val="0081427A"/>
    <w:rsid w:val="00814B48"/>
    <w:rsid w:val="00815480"/>
    <w:rsid w:val="00815502"/>
    <w:rsid w:val="00815AEE"/>
    <w:rsid w:val="00816078"/>
    <w:rsid w:val="008161B6"/>
    <w:rsid w:val="0081654C"/>
    <w:rsid w:val="00816750"/>
    <w:rsid w:val="00816831"/>
    <w:rsid w:val="008177E3"/>
    <w:rsid w:val="008178A5"/>
    <w:rsid w:val="00817A86"/>
    <w:rsid w:val="00817BDF"/>
    <w:rsid w:val="00817DC1"/>
    <w:rsid w:val="008204C0"/>
    <w:rsid w:val="008205F1"/>
    <w:rsid w:val="00820821"/>
    <w:rsid w:val="00821111"/>
    <w:rsid w:val="00821423"/>
    <w:rsid w:val="00821C36"/>
    <w:rsid w:val="00821DB4"/>
    <w:rsid w:val="008221B1"/>
    <w:rsid w:val="00822725"/>
    <w:rsid w:val="00822CD4"/>
    <w:rsid w:val="0082350A"/>
    <w:rsid w:val="00823742"/>
    <w:rsid w:val="00823AA9"/>
    <w:rsid w:val="00823B5F"/>
    <w:rsid w:val="00823EE7"/>
    <w:rsid w:val="00823FFC"/>
    <w:rsid w:val="00824674"/>
    <w:rsid w:val="00824755"/>
    <w:rsid w:val="00824EDD"/>
    <w:rsid w:val="008252F2"/>
    <w:rsid w:val="0082544D"/>
    <w:rsid w:val="008255B9"/>
    <w:rsid w:val="0082595A"/>
    <w:rsid w:val="00825CD8"/>
    <w:rsid w:val="0082606B"/>
    <w:rsid w:val="00826576"/>
    <w:rsid w:val="00826672"/>
    <w:rsid w:val="00827324"/>
    <w:rsid w:val="008275A3"/>
    <w:rsid w:val="008277A2"/>
    <w:rsid w:val="00830022"/>
    <w:rsid w:val="008301E8"/>
    <w:rsid w:val="008302D8"/>
    <w:rsid w:val="00830350"/>
    <w:rsid w:val="008303F4"/>
    <w:rsid w:val="00830829"/>
    <w:rsid w:val="0083128B"/>
    <w:rsid w:val="008317F7"/>
    <w:rsid w:val="008318C8"/>
    <w:rsid w:val="00831CED"/>
    <w:rsid w:val="00831E9B"/>
    <w:rsid w:val="00832072"/>
    <w:rsid w:val="0083209A"/>
    <w:rsid w:val="008321DF"/>
    <w:rsid w:val="008322BB"/>
    <w:rsid w:val="00832345"/>
    <w:rsid w:val="00832407"/>
    <w:rsid w:val="008327F1"/>
    <w:rsid w:val="00832986"/>
    <w:rsid w:val="00832AAF"/>
    <w:rsid w:val="00832E46"/>
    <w:rsid w:val="0083305D"/>
    <w:rsid w:val="008333E2"/>
    <w:rsid w:val="00834810"/>
    <w:rsid w:val="008355EA"/>
    <w:rsid w:val="008356DC"/>
    <w:rsid w:val="0083574F"/>
    <w:rsid w:val="00835AE4"/>
    <w:rsid w:val="00835ED1"/>
    <w:rsid w:val="00836511"/>
    <w:rsid w:val="00837244"/>
    <w:rsid w:val="00837458"/>
    <w:rsid w:val="00837931"/>
    <w:rsid w:val="00837AAE"/>
    <w:rsid w:val="00837DF7"/>
    <w:rsid w:val="00837E67"/>
    <w:rsid w:val="00837F88"/>
    <w:rsid w:val="008404DD"/>
    <w:rsid w:val="00840D21"/>
    <w:rsid w:val="008410FB"/>
    <w:rsid w:val="008413B0"/>
    <w:rsid w:val="0084192F"/>
    <w:rsid w:val="0084197C"/>
    <w:rsid w:val="0084288C"/>
    <w:rsid w:val="008429AD"/>
    <w:rsid w:val="008429DB"/>
    <w:rsid w:val="00842C7F"/>
    <w:rsid w:val="00843668"/>
    <w:rsid w:val="0084381A"/>
    <w:rsid w:val="00843C98"/>
    <w:rsid w:val="00843D90"/>
    <w:rsid w:val="00843DE4"/>
    <w:rsid w:val="008441AB"/>
    <w:rsid w:val="0084444E"/>
    <w:rsid w:val="00845299"/>
    <w:rsid w:val="008453FA"/>
    <w:rsid w:val="00845B78"/>
    <w:rsid w:val="00846288"/>
    <w:rsid w:val="008478FB"/>
    <w:rsid w:val="00847938"/>
    <w:rsid w:val="008479F5"/>
    <w:rsid w:val="00847D49"/>
    <w:rsid w:val="00847D9B"/>
    <w:rsid w:val="00850071"/>
    <w:rsid w:val="008504EF"/>
    <w:rsid w:val="00850C75"/>
    <w:rsid w:val="00850E39"/>
    <w:rsid w:val="0085122A"/>
    <w:rsid w:val="00851416"/>
    <w:rsid w:val="00851EAE"/>
    <w:rsid w:val="00851EE6"/>
    <w:rsid w:val="00852E6F"/>
    <w:rsid w:val="008539B1"/>
    <w:rsid w:val="008541D3"/>
    <w:rsid w:val="0085477A"/>
    <w:rsid w:val="00854950"/>
    <w:rsid w:val="00854DE7"/>
    <w:rsid w:val="00855107"/>
    <w:rsid w:val="0085516B"/>
    <w:rsid w:val="00855173"/>
    <w:rsid w:val="00855318"/>
    <w:rsid w:val="008557D9"/>
    <w:rsid w:val="008559AF"/>
    <w:rsid w:val="00855A61"/>
    <w:rsid w:val="00855AD2"/>
    <w:rsid w:val="00855BF7"/>
    <w:rsid w:val="00856214"/>
    <w:rsid w:val="00856F1F"/>
    <w:rsid w:val="008574B2"/>
    <w:rsid w:val="00857BED"/>
    <w:rsid w:val="00857CB3"/>
    <w:rsid w:val="00857EB2"/>
    <w:rsid w:val="008605E1"/>
    <w:rsid w:val="00860716"/>
    <w:rsid w:val="00860894"/>
    <w:rsid w:val="0086097F"/>
    <w:rsid w:val="0086099A"/>
    <w:rsid w:val="00860BCA"/>
    <w:rsid w:val="00860D4E"/>
    <w:rsid w:val="008614A1"/>
    <w:rsid w:val="008617A4"/>
    <w:rsid w:val="00861EA4"/>
    <w:rsid w:val="00861EAF"/>
    <w:rsid w:val="00862089"/>
    <w:rsid w:val="00862601"/>
    <w:rsid w:val="008628D1"/>
    <w:rsid w:val="00862907"/>
    <w:rsid w:val="00862A90"/>
    <w:rsid w:val="00863AA8"/>
    <w:rsid w:val="008645DE"/>
    <w:rsid w:val="00864AD9"/>
    <w:rsid w:val="00864C02"/>
    <w:rsid w:val="0086553E"/>
    <w:rsid w:val="00865A93"/>
    <w:rsid w:val="00865EA2"/>
    <w:rsid w:val="00866BD1"/>
    <w:rsid w:val="00866D5B"/>
    <w:rsid w:val="00866FF5"/>
    <w:rsid w:val="00867711"/>
    <w:rsid w:val="00867C46"/>
    <w:rsid w:val="00867F1F"/>
    <w:rsid w:val="00870140"/>
    <w:rsid w:val="00870426"/>
    <w:rsid w:val="008706F9"/>
    <w:rsid w:val="00870A2D"/>
    <w:rsid w:val="00870CA3"/>
    <w:rsid w:val="00871467"/>
    <w:rsid w:val="008719F7"/>
    <w:rsid w:val="00872139"/>
    <w:rsid w:val="00872D95"/>
    <w:rsid w:val="00873211"/>
    <w:rsid w:val="0087332D"/>
    <w:rsid w:val="008737CF"/>
    <w:rsid w:val="00873AF0"/>
    <w:rsid w:val="00873B25"/>
    <w:rsid w:val="00873CF1"/>
    <w:rsid w:val="00873E1F"/>
    <w:rsid w:val="008743F9"/>
    <w:rsid w:val="008748F7"/>
    <w:rsid w:val="00874C16"/>
    <w:rsid w:val="00875284"/>
    <w:rsid w:val="0087544C"/>
    <w:rsid w:val="008756C3"/>
    <w:rsid w:val="00875AB2"/>
    <w:rsid w:val="00875B22"/>
    <w:rsid w:val="00875E84"/>
    <w:rsid w:val="008766B9"/>
    <w:rsid w:val="00876767"/>
    <w:rsid w:val="008769F0"/>
    <w:rsid w:val="00876F6D"/>
    <w:rsid w:val="0087710F"/>
    <w:rsid w:val="00877355"/>
    <w:rsid w:val="008773A7"/>
    <w:rsid w:val="00877475"/>
    <w:rsid w:val="00877D46"/>
    <w:rsid w:val="008809A2"/>
    <w:rsid w:val="00880FBC"/>
    <w:rsid w:val="00881138"/>
    <w:rsid w:val="008813B5"/>
    <w:rsid w:val="0088184A"/>
    <w:rsid w:val="00881862"/>
    <w:rsid w:val="0088223A"/>
    <w:rsid w:val="008826DD"/>
    <w:rsid w:val="008827D7"/>
    <w:rsid w:val="00882930"/>
    <w:rsid w:val="00882B84"/>
    <w:rsid w:val="00882F0C"/>
    <w:rsid w:val="00882FCE"/>
    <w:rsid w:val="008831C8"/>
    <w:rsid w:val="0088343D"/>
    <w:rsid w:val="00883F12"/>
    <w:rsid w:val="0088418F"/>
    <w:rsid w:val="008841F0"/>
    <w:rsid w:val="00884405"/>
    <w:rsid w:val="00884734"/>
    <w:rsid w:val="00884B68"/>
    <w:rsid w:val="00885209"/>
    <w:rsid w:val="0088633E"/>
    <w:rsid w:val="00886473"/>
    <w:rsid w:val="00886D1F"/>
    <w:rsid w:val="008870A7"/>
    <w:rsid w:val="0088760B"/>
    <w:rsid w:val="00890762"/>
    <w:rsid w:val="00890834"/>
    <w:rsid w:val="00890884"/>
    <w:rsid w:val="00890E15"/>
    <w:rsid w:val="00890F52"/>
    <w:rsid w:val="008916A6"/>
    <w:rsid w:val="008916C4"/>
    <w:rsid w:val="00891B3D"/>
    <w:rsid w:val="00891EE1"/>
    <w:rsid w:val="0089229C"/>
    <w:rsid w:val="0089245D"/>
    <w:rsid w:val="00892595"/>
    <w:rsid w:val="00892D1F"/>
    <w:rsid w:val="00892E9D"/>
    <w:rsid w:val="00893987"/>
    <w:rsid w:val="00894230"/>
    <w:rsid w:val="00894BA4"/>
    <w:rsid w:val="00894EC1"/>
    <w:rsid w:val="00895609"/>
    <w:rsid w:val="00895DEF"/>
    <w:rsid w:val="008963EF"/>
    <w:rsid w:val="0089688E"/>
    <w:rsid w:val="00896951"/>
    <w:rsid w:val="00896BE0"/>
    <w:rsid w:val="00896C92"/>
    <w:rsid w:val="008971FB"/>
    <w:rsid w:val="008975DE"/>
    <w:rsid w:val="00897BAB"/>
    <w:rsid w:val="00897D90"/>
    <w:rsid w:val="008A0103"/>
    <w:rsid w:val="008A04F3"/>
    <w:rsid w:val="008A06F9"/>
    <w:rsid w:val="008A0B1B"/>
    <w:rsid w:val="008A1302"/>
    <w:rsid w:val="008A1535"/>
    <w:rsid w:val="008A179F"/>
    <w:rsid w:val="008A1B77"/>
    <w:rsid w:val="008A1FA4"/>
    <w:rsid w:val="008A1FBE"/>
    <w:rsid w:val="008A24CA"/>
    <w:rsid w:val="008A2706"/>
    <w:rsid w:val="008A3342"/>
    <w:rsid w:val="008A381B"/>
    <w:rsid w:val="008A3850"/>
    <w:rsid w:val="008A3F63"/>
    <w:rsid w:val="008A3FD3"/>
    <w:rsid w:val="008A44F8"/>
    <w:rsid w:val="008A472D"/>
    <w:rsid w:val="008A4820"/>
    <w:rsid w:val="008A49FC"/>
    <w:rsid w:val="008A4A71"/>
    <w:rsid w:val="008A4D8E"/>
    <w:rsid w:val="008A4EFE"/>
    <w:rsid w:val="008A5AAF"/>
    <w:rsid w:val="008A6252"/>
    <w:rsid w:val="008A628B"/>
    <w:rsid w:val="008A669A"/>
    <w:rsid w:val="008A6BBE"/>
    <w:rsid w:val="008A7702"/>
    <w:rsid w:val="008B0481"/>
    <w:rsid w:val="008B069B"/>
    <w:rsid w:val="008B0837"/>
    <w:rsid w:val="008B089A"/>
    <w:rsid w:val="008B0925"/>
    <w:rsid w:val="008B0BE3"/>
    <w:rsid w:val="008B0C9A"/>
    <w:rsid w:val="008B0D33"/>
    <w:rsid w:val="008B15E5"/>
    <w:rsid w:val="008B163B"/>
    <w:rsid w:val="008B1647"/>
    <w:rsid w:val="008B1654"/>
    <w:rsid w:val="008B2124"/>
    <w:rsid w:val="008B23B6"/>
    <w:rsid w:val="008B246D"/>
    <w:rsid w:val="008B2654"/>
    <w:rsid w:val="008B2B68"/>
    <w:rsid w:val="008B2E92"/>
    <w:rsid w:val="008B2F0A"/>
    <w:rsid w:val="008B2F27"/>
    <w:rsid w:val="008B307D"/>
    <w:rsid w:val="008B3194"/>
    <w:rsid w:val="008B32F2"/>
    <w:rsid w:val="008B3457"/>
    <w:rsid w:val="008B3556"/>
    <w:rsid w:val="008B35FB"/>
    <w:rsid w:val="008B3700"/>
    <w:rsid w:val="008B38ED"/>
    <w:rsid w:val="008B3BB5"/>
    <w:rsid w:val="008B3CF6"/>
    <w:rsid w:val="008B3E93"/>
    <w:rsid w:val="008B4264"/>
    <w:rsid w:val="008B4AEB"/>
    <w:rsid w:val="008B4B82"/>
    <w:rsid w:val="008B5AA6"/>
    <w:rsid w:val="008B5AE7"/>
    <w:rsid w:val="008B65D6"/>
    <w:rsid w:val="008B6C0B"/>
    <w:rsid w:val="008B6D57"/>
    <w:rsid w:val="008B6F08"/>
    <w:rsid w:val="008B7445"/>
    <w:rsid w:val="008B7744"/>
    <w:rsid w:val="008B77DD"/>
    <w:rsid w:val="008B7C89"/>
    <w:rsid w:val="008B7E4F"/>
    <w:rsid w:val="008C001E"/>
    <w:rsid w:val="008C06C0"/>
    <w:rsid w:val="008C070A"/>
    <w:rsid w:val="008C0866"/>
    <w:rsid w:val="008C09BC"/>
    <w:rsid w:val="008C1403"/>
    <w:rsid w:val="008C140A"/>
    <w:rsid w:val="008C15DF"/>
    <w:rsid w:val="008C19F0"/>
    <w:rsid w:val="008C1D5C"/>
    <w:rsid w:val="008C21B8"/>
    <w:rsid w:val="008C2896"/>
    <w:rsid w:val="008C29B0"/>
    <w:rsid w:val="008C2B2F"/>
    <w:rsid w:val="008C3458"/>
    <w:rsid w:val="008C34C1"/>
    <w:rsid w:val="008C34DF"/>
    <w:rsid w:val="008C3616"/>
    <w:rsid w:val="008C456B"/>
    <w:rsid w:val="008C4745"/>
    <w:rsid w:val="008C511E"/>
    <w:rsid w:val="008C565D"/>
    <w:rsid w:val="008C5A5E"/>
    <w:rsid w:val="008C60E9"/>
    <w:rsid w:val="008C616B"/>
    <w:rsid w:val="008C6304"/>
    <w:rsid w:val="008C66CE"/>
    <w:rsid w:val="008C7082"/>
    <w:rsid w:val="008C71F9"/>
    <w:rsid w:val="008C739F"/>
    <w:rsid w:val="008C794F"/>
    <w:rsid w:val="008C7AC2"/>
    <w:rsid w:val="008C7B1C"/>
    <w:rsid w:val="008D0157"/>
    <w:rsid w:val="008D0372"/>
    <w:rsid w:val="008D1174"/>
    <w:rsid w:val="008D12BA"/>
    <w:rsid w:val="008D1A27"/>
    <w:rsid w:val="008D1A93"/>
    <w:rsid w:val="008D1B57"/>
    <w:rsid w:val="008D1B7C"/>
    <w:rsid w:val="008D344A"/>
    <w:rsid w:val="008D3932"/>
    <w:rsid w:val="008D3ABA"/>
    <w:rsid w:val="008D3B34"/>
    <w:rsid w:val="008D3BC8"/>
    <w:rsid w:val="008D3C4A"/>
    <w:rsid w:val="008D43A4"/>
    <w:rsid w:val="008D44ED"/>
    <w:rsid w:val="008D4532"/>
    <w:rsid w:val="008D4813"/>
    <w:rsid w:val="008D4D29"/>
    <w:rsid w:val="008D4DB0"/>
    <w:rsid w:val="008D50E5"/>
    <w:rsid w:val="008D5B05"/>
    <w:rsid w:val="008D6267"/>
    <w:rsid w:val="008D6657"/>
    <w:rsid w:val="008D66E6"/>
    <w:rsid w:val="008D676B"/>
    <w:rsid w:val="008D6D39"/>
    <w:rsid w:val="008D70C7"/>
    <w:rsid w:val="008D70E8"/>
    <w:rsid w:val="008D71EB"/>
    <w:rsid w:val="008D76B5"/>
    <w:rsid w:val="008D7E7D"/>
    <w:rsid w:val="008E065B"/>
    <w:rsid w:val="008E0AEC"/>
    <w:rsid w:val="008E16A9"/>
    <w:rsid w:val="008E1B7C"/>
    <w:rsid w:val="008E1F60"/>
    <w:rsid w:val="008E212B"/>
    <w:rsid w:val="008E2A41"/>
    <w:rsid w:val="008E2B0B"/>
    <w:rsid w:val="008E307E"/>
    <w:rsid w:val="008E3238"/>
    <w:rsid w:val="008E3E11"/>
    <w:rsid w:val="008E4D00"/>
    <w:rsid w:val="008E4D18"/>
    <w:rsid w:val="008E4F97"/>
    <w:rsid w:val="008E5388"/>
    <w:rsid w:val="008E58C7"/>
    <w:rsid w:val="008E61DC"/>
    <w:rsid w:val="008E71E9"/>
    <w:rsid w:val="008E7EBE"/>
    <w:rsid w:val="008F09E3"/>
    <w:rsid w:val="008F0B3A"/>
    <w:rsid w:val="008F0DF6"/>
    <w:rsid w:val="008F12EF"/>
    <w:rsid w:val="008F1687"/>
    <w:rsid w:val="008F19CB"/>
    <w:rsid w:val="008F1ED8"/>
    <w:rsid w:val="008F1FC9"/>
    <w:rsid w:val="008F2014"/>
    <w:rsid w:val="008F29E3"/>
    <w:rsid w:val="008F449F"/>
    <w:rsid w:val="008F451D"/>
    <w:rsid w:val="008F45E1"/>
    <w:rsid w:val="008F4678"/>
    <w:rsid w:val="008F4CAF"/>
    <w:rsid w:val="008F4DD1"/>
    <w:rsid w:val="008F5097"/>
    <w:rsid w:val="008F53C0"/>
    <w:rsid w:val="008F57D2"/>
    <w:rsid w:val="008F5F37"/>
    <w:rsid w:val="008F6056"/>
    <w:rsid w:val="008F6392"/>
    <w:rsid w:val="008F6B60"/>
    <w:rsid w:val="008F6B81"/>
    <w:rsid w:val="008F7261"/>
    <w:rsid w:val="008F74C6"/>
    <w:rsid w:val="008F7928"/>
    <w:rsid w:val="008F7AF4"/>
    <w:rsid w:val="008F7FDD"/>
    <w:rsid w:val="00900993"/>
    <w:rsid w:val="00900E5B"/>
    <w:rsid w:val="00900FE9"/>
    <w:rsid w:val="009012C5"/>
    <w:rsid w:val="00901671"/>
    <w:rsid w:val="00901AC0"/>
    <w:rsid w:val="00901F52"/>
    <w:rsid w:val="00902504"/>
    <w:rsid w:val="00902AF0"/>
    <w:rsid w:val="00902C07"/>
    <w:rsid w:val="00902C1F"/>
    <w:rsid w:val="00902DB5"/>
    <w:rsid w:val="00902EBC"/>
    <w:rsid w:val="0090354C"/>
    <w:rsid w:val="00903654"/>
    <w:rsid w:val="009036E1"/>
    <w:rsid w:val="00904A18"/>
    <w:rsid w:val="00904A9F"/>
    <w:rsid w:val="00904C2D"/>
    <w:rsid w:val="00905173"/>
    <w:rsid w:val="00905366"/>
    <w:rsid w:val="00905578"/>
    <w:rsid w:val="00905668"/>
    <w:rsid w:val="009056FD"/>
    <w:rsid w:val="00905733"/>
    <w:rsid w:val="00905747"/>
    <w:rsid w:val="00905804"/>
    <w:rsid w:val="0090588A"/>
    <w:rsid w:val="00905D9F"/>
    <w:rsid w:val="00906644"/>
    <w:rsid w:val="0090693E"/>
    <w:rsid w:val="00906ABF"/>
    <w:rsid w:val="00907213"/>
    <w:rsid w:val="0090784A"/>
    <w:rsid w:val="00907CF6"/>
    <w:rsid w:val="009101E2"/>
    <w:rsid w:val="009106E8"/>
    <w:rsid w:val="00910F3F"/>
    <w:rsid w:val="00911269"/>
    <w:rsid w:val="009112D2"/>
    <w:rsid w:val="00911881"/>
    <w:rsid w:val="00912714"/>
    <w:rsid w:val="009128B1"/>
    <w:rsid w:val="00912AA2"/>
    <w:rsid w:val="00913F70"/>
    <w:rsid w:val="009146CB"/>
    <w:rsid w:val="00914BE1"/>
    <w:rsid w:val="0091559C"/>
    <w:rsid w:val="00915D73"/>
    <w:rsid w:val="00916077"/>
    <w:rsid w:val="00916295"/>
    <w:rsid w:val="0091639B"/>
    <w:rsid w:val="009163E4"/>
    <w:rsid w:val="009163E5"/>
    <w:rsid w:val="0091653B"/>
    <w:rsid w:val="00916767"/>
    <w:rsid w:val="009168AA"/>
    <w:rsid w:val="0091691D"/>
    <w:rsid w:val="00916A78"/>
    <w:rsid w:val="00917022"/>
    <w:rsid w:val="009170A2"/>
    <w:rsid w:val="0091774A"/>
    <w:rsid w:val="00917892"/>
    <w:rsid w:val="009178FC"/>
    <w:rsid w:val="00920880"/>
    <w:rsid w:val="009208A6"/>
    <w:rsid w:val="0092103C"/>
    <w:rsid w:val="00921108"/>
    <w:rsid w:val="0092145D"/>
    <w:rsid w:val="00921DF8"/>
    <w:rsid w:val="009220DD"/>
    <w:rsid w:val="00922A86"/>
    <w:rsid w:val="009234D2"/>
    <w:rsid w:val="0092363E"/>
    <w:rsid w:val="00923975"/>
    <w:rsid w:val="00923FCB"/>
    <w:rsid w:val="00924010"/>
    <w:rsid w:val="00924514"/>
    <w:rsid w:val="00924CA6"/>
    <w:rsid w:val="00924F36"/>
    <w:rsid w:val="00925892"/>
    <w:rsid w:val="00925C9C"/>
    <w:rsid w:val="009260A7"/>
    <w:rsid w:val="009262FC"/>
    <w:rsid w:val="009264D1"/>
    <w:rsid w:val="0092696F"/>
    <w:rsid w:val="00926AF8"/>
    <w:rsid w:val="00926E74"/>
    <w:rsid w:val="00927316"/>
    <w:rsid w:val="00927B7D"/>
    <w:rsid w:val="00930736"/>
    <w:rsid w:val="0093133D"/>
    <w:rsid w:val="009315B7"/>
    <w:rsid w:val="00931C0E"/>
    <w:rsid w:val="00931EA7"/>
    <w:rsid w:val="009324C6"/>
    <w:rsid w:val="00932573"/>
    <w:rsid w:val="0093260C"/>
    <w:rsid w:val="0093276D"/>
    <w:rsid w:val="00932885"/>
    <w:rsid w:val="00933CCB"/>
    <w:rsid w:val="00933CDE"/>
    <w:rsid w:val="00933D12"/>
    <w:rsid w:val="00933F41"/>
    <w:rsid w:val="00933F84"/>
    <w:rsid w:val="00934098"/>
    <w:rsid w:val="00934502"/>
    <w:rsid w:val="00934673"/>
    <w:rsid w:val="00934896"/>
    <w:rsid w:val="00934E10"/>
    <w:rsid w:val="00935283"/>
    <w:rsid w:val="009362AE"/>
    <w:rsid w:val="00937065"/>
    <w:rsid w:val="00937204"/>
    <w:rsid w:val="00937915"/>
    <w:rsid w:val="00940285"/>
    <w:rsid w:val="009405C4"/>
    <w:rsid w:val="00940E7B"/>
    <w:rsid w:val="00941063"/>
    <w:rsid w:val="009415B0"/>
    <w:rsid w:val="00941CE0"/>
    <w:rsid w:val="00941D82"/>
    <w:rsid w:val="00941E1A"/>
    <w:rsid w:val="00941F7B"/>
    <w:rsid w:val="009421AC"/>
    <w:rsid w:val="0094224E"/>
    <w:rsid w:val="009424C9"/>
    <w:rsid w:val="00942997"/>
    <w:rsid w:val="00942EC6"/>
    <w:rsid w:val="009439DD"/>
    <w:rsid w:val="00944136"/>
    <w:rsid w:val="00944D45"/>
    <w:rsid w:val="00944E1D"/>
    <w:rsid w:val="00945487"/>
    <w:rsid w:val="00945CC5"/>
    <w:rsid w:val="0094610F"/>
    <w:rsid w:val="0094614B"/>
    <w:rsid w:val="009467AD"/>
    <w:rsid w:val="00947302"/>
    <w:rsid w:val="00947BA8"/>
    <w:rsid w:val="00947BB6"/>
    <w:rsid w:val="00947DF7"/>
    <w:rsid w:val="00947E7E"/>
    <w:rsid w:val="00947E8A"/>
    <w:rsid w:val="009500EF"/>
    <w:rsid w:val="009501D7"/>
    <w:rsid w:val="009502C6"/>
    <w:rsid w:val="00950567"/>
    <w:rsid w:val="00950700"/>
    <w:rsid w:val="00950BFA"/>
    <w:rsid w:val="0095139A"/>
    <w:rsid w:val="00951611"/>
    <w:rsid w:val="009517ED"/>
    <w:rsid w:val="00951C36"/>
    <w:rsid w:val="0095263E"/>
    <w:rsid w:val="00953627"/>
    <w:rsid w:val="00953885"/>
    <w:rsid w:val="009538E9"/>
    <w:rsid w:val="00953C0E"/>
    <w:rsid w:val="00953C2C"/>
    <w:rsid w:val="00953C42"/>
    <w:rsid w:val="00953E16"/>
    <w:rsid w:val="009542AC"/>
    <w:rsid w:val="009542B1"/>
    <w:rsid w:val="0095437B"/>
    <w:rsid w:val="00955544"/>
    <w:rsid w:val="00955B3B"/>
    <w:rsid w:val="00955F62"/>
    <w:rsid w:val="0095670A"/>
    <w:rsid w:val="009570E8"/>
    <w:rsid w:val="00957D01"/>
    <w:rsid w:val="00960828"/>
    <w:rsid w:val="00960CD1"/>
    <w:rsid w:val="00960D24"/>
    <w:rsid w:val="00960E67"/>
    <w:rsid w:val="00960EF4"/>
    <w:rsid w:val="00961008"/>
    <w:rsid w:val="009610FE"/>
    <w:rsid w:val="00961967"/>
    <w:rsid w:val="00961BB2"/>
    <w:rsid w:val="00961C18"/>
    <w:rsid w:val="00961FFD"/>
    <w:rsid w:val="00962108"/>
    <w:rsid w:val="00962B4F"/>
    <w:rsid w:val="00962C23"/>
    <w:rsid w:val="00962C2D"/>
    <w:rsid w:val="00962D9B"/>
    <w:rsid w:val="00962DC9"/>
    <w:rsid w:val="00963169"/>
    <w:rsid w:val="00963177"/>
    <w:rsid w:val="009633B1"/>
    <w:rsid w:val="009633BD"/>
    <w:rsid w:val="0096363F"/>
    <w:rsid w:val="009637FD"/>
    <w:rsid w:val="00963825"/>
    <w:rsid w:val="009638D6"/>
    <w:rsid w:val="00963A49"/>
    <w:rsid w:val="00963C35"/>
    <w:rsid w:val="00963C51"/>
    <w:rsid w:val="009646B0"/>
    <w:rsid w:val="00964F7F"/>
    <w:rsid w:val="00965D3E"/>
    <w:rsid w:val="00967C05"/>
    <w:rsid w:val="00967E7B"/>
    <w:rsid w:val="00967FFB"/>
    <w:rsid w:val="0097037A"/>
    <w:rsid w:val="009705FB"/>
    <w:rsid w:val="00970D33"/>
    <w:rsid w:val="00971278"/>
    <w:rsid w:val="00972058"/>
    <w:rsid w:val="00972261"/>
    <w:rsid w:val="009724C3"/>
    <w:rsid w:val="00973484"/>
    <w:rsid w:val="00973A8F"/>
    <w:rsid w:val="00973EB5"/>
    <w:rsid w:val="0097408E"/>
    <w:rsid w:val="0097417B"/>
    <w:rsid w:val="00974454"/>
    <w:rsid w:val="00974482"/>
    <w:rsid w:val="009744C2"/>
    <w:rsid w:val="00974BB2"/>
    <w:rsid w:val="00974FA7"/>
    <w:rsid w:val="00974FD0"/>
    <w:rsid w:val="00975032"/>
    <w:rsid w:val="00975555"/>
    <w:rsid w:val="009755C3"/>
    <w:rsid w:val="009756E5"/>
    <w:rsid w:val="00975940"/>
    <w:rsid w:val="00975C66"/>
    <w:rsid w:val="00975C77"/>
    <w:rsid w:val="00976255"/>
    <w:rsid w:val="009764BB"/>
    <w:rsid w:val="00976B45"/>
    <w:rsid w:val="00976B7C"/>
    <w:rsid w:val="009775E3"/>
    <w:rsid w:val="00977A78"/>
    <w:rsid w:val="00977A8C"/>
    <w:rsid w:val="00977E8B"/>
    <w:rsid w:val="00980296"/>
    <w:rsid w:val="009807F1"/>
    <w:rsid w:val="00980E0F"/>
    <w:rsid w:val="00981313"/>
    <w:rsid w:val="00981921"/>
    <w:rsid w:val="00981CE0"/>
    <w:rsid w:val="00981CEC"/>
    <w:rsid w:val="00981F49"/>
    <w:rsid w:val="0098233E"/>
    <w:rsid w:val="00982372"/>
    <w:rsid w:val="00982983"/>
    <w:rsid w:val="00982B49"/>
    <w:rsid w:val="00982D73"/>
    <w:rsid w:val="00983910"/>
    <w:rsid w:val="00983ED2"/>
    <w:rsid w:val="00984BC0"/>
    <w:rsid w:val="00985443"/>
    <w:rsid w:val="009857F7"/>
    <w:rsid w:val="00986233"/>
    <w:rsid w:val="009864B9"/>
    <w:rsid w:val="0098680F"/>
    <w:rsid w:val="0098702D"/>
    <w:rsid w:val="00987595"/>
    <w:rsid w:val="009878C7"/>
    <w:rsid w:val="00987ABE"/>
    <w:rsid w:val="00990A83"/>
    <w:rsid w:val="00990ACF"/>
    <w:rsid w:val="00990B47"/>
    <w:rsid w:val="00990C2E"/>
    <w:rsid w:val="00991703"/>
    <w:rsid w:val="009917A8"/>
    <w:rsid w:val="00991AD3"/>
    <w:rsid w:val="00991DE6"/>
    <w:rsid w:val="00991E58"/>
    <w:rsid w:val="00992462"/>
    <w:rsid w:val="00992605"/>
    <w:rsid w:val="00992BD0"/>
    <w:rsid w:val="00992DA4"/>
    <w:rsid w:val="00992E33"/>
    <w:rsid w:val="009931FC"/>
    <w:rsid w:val="009932AC"/>
    <w:rsid w:val="00993B08"/>
    <w:rsid w:val="00993D32"/>
    <w:rsid w:val="00994351"/>
    <w:rsid w:val="00994564"/>
    <w:rsid w:val="00994975"/>
    <w:rsid w:val="00994B84"/>
    <w:rsid w:val="00994DA3"/>
    <w:rsid w:val="00995499"/>
    <w:rsid w:val="00995828"/>
    <w:rsid w:val="0099613C"/>
    <w:rsid w:val="009961DF"/>
    <w:rsid w:val="00996A8F"/>
    <w:rsid w:val="00997274"/>
    <w:rsid w:val="00997411"/>
    <w:rsid w:val="00997419"/>
    <w:rsid w:val="00997848"/>
    <w:rsid w:val="00997D39"/>
    <w:rsid w:val="009A02D8"/>
    <w:rsid w:val="009A0596"/>
    <w:rsid w:val="009A05A8"/>
    <w:rsid w:val="009A089A"/>
    <w:rsid w:val="009A0F25"/>
    <w:rsid w:val="009A0F97"/>
    <w:rsid w:val="009A185F"/>
    <w:rsid w:val="009A1B39"/>
    <w:rsid w:val="009A1DBF"/>
    <w:rsid w:val="009A2184"/>
    <w:rsid w:val="009A22D2"/>
    <w:rsid w:val="009A23FB"/>
    <w:rsid w:val="009A27B3"/>
    <w:rsid w:val="009A31D6"/>
    <w:rsid w:val="009A3532"/>
    <w:rsid w:val="009A36B8"/>
    <w:rsid w:val="009A43B6"/>
    <w:rsid w:val="009A4783"/>
    <w:rsid w:val="009A479B"/>
    <w:rsid w:val="009A49F4"/>
    <w:rsid w:val="009A4E6B"/>
    <w:rsid w:val="009A4E9D"/>
    <w:rsid w:val="009A4EE2"/>
    <w:rsid w:val="009A50F0"/>
    <w:rsid w:val="009A58F7"/>
    <w:rsid w:val="009A5C3E"/>
    <w:rsid w:val="009A612C"/>
    <w:rsid w:val="009A62A6"/>
    <w:rsid w:val="009A66D9"/>
    <w:rsid w:val="009A68C2"/>
    <w:rsid w:val="009A68E6"/>
    <w:rsid w:val="009A725D"/>
    <w:rsid w:val="009A7598"/>
    <w:rsid w:val="009A793B"/>
    <w:rsid w:val="009A7966"/>
    <w:rsid w:val="009A7A4F"/>
    <w:rsid w:val="009A7BA2"/>
    <w:rsid w:val="009A7CA1"/>
    <w:rsid w:val="009A7E4D"/>
    <w:rsid w:val="009A7F04"/>
    <w:rsid w:val="009B0068"/>
    <w:rsid w:val="009B037B"/>
    <w:rsid w:val="009B09EE"/>
    <w:rsid w:val="009B1127"/>
    <w:rsid w:val="009B1206"/>
    <w:rsid w:val="009B13AE"/>
    <w:rsid w:val="009B161D"/>
    <w:rsid w:val="009B173A"/>
    <w:rsid w:val="009B1BEA"/>
    <w:rsid w:val="009B1DF8"/>
    <w:rsid w:val="009B2E6A"/>
    <w:rsid w:val="009B2FCA"/>
    <w:rsid w:val="009B341B"/>
    <w:rsid w:val="009B3D20"/>
    <w:rsid w:val="009B440B"/>
    <w:rsid w:val="009B5045"/>
    <w:rsid w:val="009B5418"/>
    <w:rsid w:val="009B56A0"/>
    <w:rsid w:val="009B593F"/>
    <w:rsid w:val="009B662A"/>
    <w:rsid w:val="009B67D9"/>
    <w:rsid w:val="009B684E"/>
    <w:rsid w:val="009C0727"/>
    <w:rsid w:val="009C0AD3"/>
    <w:rsid w:val="009C0B72"/>
    <w:rsid w:val="009C27F0"/>
    <w:rsid w:val="009C28C7"/>
    <w:rsid w:val="009C2A9F"/>
    <w:rsid w:val="009C2EEC"/>
    <w:rsid w:val="009C2FE2"/>
    <w:rsid w:val="009C3045"/>
    <w:rsid w:val="009C3109"/>
    <w:rsid w:val="009C3AB6"/>
    <w:rsid w:val="009C3C80"/>
    <w:rsid w:val="009C4466"/>
    <w:rsid w:val="009C4719"/>
    <w:rsid w:val="009C47BC"/>
    <w:rsid w:val="009C492F"/>
    <w:rsid w:val="009C4DD7"/>
    <w:rsid w:val="009C6097"/>
    <w:rsid w:val="009C61A5"/>
    <w:rsid w:val="009C68AB"/>
    <w:rsid w:val="009C69EF"/>
    <w:rsid w:val="009C716E"/>
    <w:rsid w:val="009C7958"/>
    <w:rsid w:val="009C7FE5"/>
    <w:rsid w:val="009D038A"/>
    <w:rsid w:val="009D047B"/>
    <w:rsid w:val="009D0B17"/>
    <w:rsid w:val="009D0E6B"/>
    <w:rsid w:val="009D1737"/>
    <w:rsid w:val="009D1899"/>
    <w:rsid w:val="009D1B03"/>
    <w:rsid w:val="009D1B56"/>
    <w:rsid w:val="009D2A7E"/>
    <w:rsid w:val="009D2BCC"/>
    <w:rsid w:val="009D2D03"/>
    <w:rsid w:val="009D2FF2"/>
    <w:rsid w:val="009D3226"/>
    <w:rsid w:val="009D3385"/>
    <w:rsid w:val="009D33FF"/>
    <w:rsid w:val="009D35E7"/>
    <w:rsid w:val="009D3931"/>
    <w:rsid w:val="009D3A48"/>
    <w:rsid w:val="009D3A95"/>
    <w:rsid w:val="009D3DCB"/>
    <w:rsid w:val="009D4082"/>
    <w:rsid w:val="009D4240"/>
    <w:rsid w:val="009D4767"/>
    <w:rsid w:val="009D49CC"/>
    <w:rsid w:val="009D5519"/>
    <w:rsid w:val="009D5B3F"/>
    <w:rsid w:val="009D5F6F"/>
    <w:rsid w:val="009D6075"/>
    <w:rsid w:val="009D6090"/>
    <w:rsid w:val="009D609F"/>
    <w:rsid w:val="009D6EA6"/>
    <w:rsid w:val="009D7357"/>
    <w:rsid w:val="009D7510"/>
    <w:rsid w:val="009D793C"/>
    <w:rsid w:val="009D7AFD"/>
    <w:rsid w:val="009D7D98"/>
    <w:rsid w:val="009E0226"/>
    <w:rsid w:val="009E023F"/>
    <w:rsid w:val="009E0477"/>
    <w:rsid w:val="009E048C"/>
    <w:rsid w:val="009E108A"/>
    <w:rsid w:val="009E13D2"/>
    <w:rsid w:val="009E16A9"/>
    <w:rsid w:val="009E1832"/>
    <w:rsid w:val="009E1952"/>
    <w:rsid w:val="009E1D1F"/>
    <w:rsid w:val="009E1E83"/>
    <w:rsid w:val="009E21FF"/>
    <w:rsid w:val="009E25E2"/>
    <w:rsid w:val="009E27DD"/>
    <w:rsid w:val="009E2DD8"/>
    <w:rsid w:val="009E3034"/>
    <w:rsid w:val="009E35A1"/>
    <w:rsid w:val="009E371B"/>
    <w:rsid w:val="009E3753"/>
    <w:rsid w:val="009E375F"/>
    <w:rsid w:val="009E39D4"/>
    <w:rsid w:val="009E3A56"/>
    <w:rsid w:val="009E433B"/>
    <w:rsid w:val="009E4C0A"/>
    <w:rsid w:val="009E52E9"/>
    <w:rsid w:val="009E5401"/>
    <w:rsid w:val="009E5737"/>
    <w:rsid w:val="009E5E45"/>
    <w:rsid w:val="009E5E50"/>
    <w:rsid w:val="009E6107"/>
    <w:rsid w:val="009E69C3"/>
    <w:rsid w:val="009E6B63"/>
    <w:rsid w:val="009E73B4"/>
    <w:rsid w:val="009E7609"/>
    <w:rsid w:val="009F06DF"/>
    <w:rsid w:val="009F0D75"/>
    <w:rsid w:val="009F1005"/>
    <w:rsid w:val="009F1118"/>
    <w:rsid w:val="009F13AB"/>
    <w:rsid w:val="009F1B98"/>
    <w:rsid w:val="009F2638"/>
    <w:rsid w:val="009F2C40"/>
    <w:rsid w:val="009F3064"/>
    <w:rsid w:val="009F3489"/>
    <w:rsid w:val="009F358C"/>
    <w:rsid w:val="009F3E0C"/>
    <w:rsid w:val="009F440E"/>
    <w:rsid w:val="009F4705"/>
    <w:rsid w:val="009F4900"/>
    <w:rsid w:val="009F523E"/>
    <w:rsid w:val="009F537E"/>
    <w:rsid w:val="009F53CA"/>
    <w:rsid w:val="009F53D0"/>
    <w:rsid w:val="009F57AC"/>
    <w:rsid w:val="009F5B6C"/>
    <w:rsid w:val="009F5F2F"/>
    <w:rsid w:val="009F623D"/>
    <w:rsid w:val="009F64A4"/>
    <w:rsid w:val="009F6DC3"/>
    <w:rsid w:val="009F6ED9"/>
    <w:rsid w:val="009F750C"/>
    <w:rsid w:val="009F75E7"/>
    <w:rsid w:val="00A000B0"/>
    <w:rsid w:val="00A00188"/>
    <w:rsid w:val="00A00AA8"/>
    <w:rsid w:val="00A01DBF"/>
    <w:rsid w:val="00A02234"/>
    <w:rsid w:val="00A022AE"/>
    <w:rsid w:val="00A02734"/>
    <w:rsid w:val="00A03807"/>
    <w:rsid w:val="00A03EC9"/>
    <w:rsid w:val="00A045AD"/>
    <w:rsid w:val="00A046B1"/>
    <w:rsid w:val="00A04937"/>
    <w:rsid w:val="00A04D08"/>
    <w:rsid w:val="00A04D5E"/>
    <w:rsid w:val="00A05294"/>
    <w:rsid w:val="00A05658"/>
    <w:rsid w:val="00A05721"/>
    <w:rsid w:val="00A058C8"/>
    <w:rsid w:val="00A05C9E"/>
    <w:rsid w:val="00A06384"/>
    <w:rsid w:val="00A0665A"/>
    <w:rsid w:val="00A0693B"/>
    <w:rsid w:val="00A06D60"/>
    <w:rsid w:val="00A071F7"/>
    <w:rsid w:val="00A074DE"/>
    <w:rsid w:val="00A0758F"/>
    <w:rsid w:val="00A076E3"/>
    <w:rsid w:val="00A07E0C"/>
    <w:rsid w:val="00A07F00"/>
    <w:rsid w:val="00A07F11"/>
    <w:rsid w:val="00A10194"/>
    <w:rsid w:val="00A10576"/>
    <w:rsid w:val="00A10585"/>
    <w:rsid w:val="00A10B99"/>
    <w:rsid w:val="00A10FF6"/>
    <w:rsid w:val="00A11256"/>
    <w:rsid w:val="00A114C8"/>
    <w:rsid w:val="00A116E1"/>
    <w:rsid w:val="00A11BD3"/>
    <w:rsid w:val="00A1367C"/>
    <w:rsid w:val="00A13BFD"/>
    <w:rsid w:val="00A13D09"/>
    <w:rsid w:val="00A14209"/>
    <w:rsid w:val="00A14391"/>
    <w:rsid w:val="00A14C59"/>
    <w:rsid w:val="00A154C5"/>
    <w:rsid w:val="00A1570A"/>
    <w:rsid w:val="00A1681E"/>
    <w:rsid w:val="00A16A6B"/>
    <w:rsid w:val="00A17D12"/>
    <w:rsid w:val="00A202CB"/>
    <w:rsid w:val="00A20433"/>
    <w:rsid w:val="00A20633"/>
    <w:rsid w:val="00A206D8"/>
    <w:rsid w:val="00A208F9"/>
    <w:rsid w:val="00A209AE"/>
    <w:rsid w:val="00A20E8F"/>
    <w:rsid w:val="00A211B4"/>
    <w:rsid w:val="00A21653"/>
    <w:rsid w:val="00A218D9"/>
    <w:rsid w:val="00A22642"/>
    <w:rsid w:val="00A22D2F"/>
    <w:rsid w:val="00A22EAC"/>
    <w:rsid w:val="00A23404"/>
    <w:rsid w:val="00A23C9C"/>
    <w:rsid w:val="00A240ED"/>
    <w:rsid w:val="00A24156"/>
    <w:rsid w:val="00A24469"/>
    <w:rsid w:val="00A244B5"/>
    <w:rsid w:val="00A244E2"/>
    <w:rsid w:val="00A24ACF"/>
    <w:rsid w:val="00A24F62"/>
    <w:rsid w:val="00A253E2"/>
    <w:rsid w:val="00A25A17"/>
    <w:rsid w:val="00A25E3C"/>
    <w:rsid w:val="00A2602A"/>
    <w:rsid w:val="00A26179"/>
    <w:rsid w:val="00A26259"/>
    <w:rsid w:val="00A26F08"/>
    <w:rsid w:val="00A27700"/>
    <w:rsid w:val="00A27D59"/>
    <w:rsid w:val="00A27F69"/>
    <w:rsid w:val="00A30902"/>
    <w:rsid w:val="00A30906"/>
    <w:rsid w:val="00A30DD5"/>
    <w:rsid w:val="00A30E78"/>
    <w:rsid w:val="00A31296"/>
    <w:rsid w:val="00A316A1"/>
    <w:rsid w:val="00A324EC"/>
    <w:rsid w:val="00A32CAF"/>
    <w:rsid w:val="00A32F21"/>
    <w:rsid w:val="00A33DDF"/>
    <w:rsid w:val="00A34547"/>
    <w:rsid w:val="00A34765"/>
    <w:rsid w:val="00A34F86"/>
    <w:rsid w:val="00A3508E"/>
    <w:rsid w:val="00A357EC"/>
    <w:rsid w:val="00A35AF8"/>
    <w:rsid w:val="00A35D70"/>
    <w:rsid w:val="00A35F4A"/>
    <w:rsid w:val="00A368A9"/>
    <w:rsid w:val="00A368C2"/>
    <w:rsid w:val="00A36C86"/>
    <w:rsid w:val="00A36CC5"/>
    <w:rsid w:val="00A36D51"/>
    <w:rsid w:val="00A37430"/>
    <w:rsid w:val="00A3763F"/>
    <w:rsid w:val="00A376B7"/>
    <w:rsid w:val="00A37BA7"/>
    <w:rsid w:val="00A37E30"/>
    <w:rsid w:val="00A37E32"/>
    <w:rsid w:val="00A40384"/>
    <w:rsid w:val="00A405B3"/>
    <w:rsid w:val="00A409B1"/>
    <w:rsid w:val="00A40B72"/>
    <w:rsid w:val="00A40C5E"/>
    <w:rsid w:val="00A40E66"/>
    <w:rsid w:val="00A40FD1"/>
    <w:rsid w:val="00A4108A"/>
    <w:rsid w:val="00A41768"/>
    <w:rsid w:val="00A4198E"/>
    <w:rsid w:val="00A41B0D"/>
    <w:rsid w:val="00A41BF5"/>
    <w:rsid w:val="00A42C7D"/>
    <w:rsid w:val="00A42E4B"/>
    <w:rsid w:val="00A43465"/>
    <w:rsid w:val="00A4372D"/>
    <w:rsid w:val="00A439D9"/>
    <w:rsid w:val="00A43FA0"/>
    <w:rsid w:val="00A43FFD"/>
    <w:rsid w:val="00A44319"/>
    <w:rsid w:val="00A445D0"/>
    <w:rsid w:val="00A44778"/>
    <w:rsid w:val="00A4553D"/>
    <w:rsid w:val="00A455BB"/>
    <w:rsid w:val="00A4589A"/>
    <w:rsid w:val="00A45EB2"/>
    <w:rsid w:val="00A46050"/>
    <w:rsid w:val="00A46171"/>
    <w:rsid w:val="00A464BA"/>
    <w:rsid w:val="00A46673"/>
    <w:rsid w:val="00A46853"/>
    <w:rsid w:val="00A4686E"/>
    <w:rsid w:val="00A469B8"/>
    <w:rsid w:val="00A469E7"/>
    <w:rsid w:val="00A46DAD"/>
    <w:rsid w:val="00A508FB"/>
    <w:rsid w:val="00A50CF1"/>
    <w:rsid w:val="00A50F54"/>
    <w:rsid w:val="00A5139D"/>
    <w:rsid w:val="00A515D3"/>
    <w:rsid w:val="00A51860"/>
    <w:rsid w:val="00A51A26"/>
    <w:rsid w:val="00A51FAB"/>
    <w:rsid w:val="00A52A4C"/>
    <w:rsid w:val="00A53942"/>
    <w:rsid w:val="00A53A9A"/>
    <w:rsid w:val="00A53DCE"/>
    <w:rsid w:val="00A54712"/>
    <w:rsid w:val="00A54D38"/>
    <w:rsid w:val="00A553F9"/>
    <w:rsid w:val="00A55814"/>
    <w:rsid w:val="00A55B39"/>
    <w:rsid w:val="00A55BA6"/>
    <w:rsid w:val="00A55D9C"/>
    <w:rsid w:val="00A55E3B"/>
    <w:rsid w:val="00A5611E"/>
    <w:rsid w:val="00A565B7"/>
    <w:rsid w:val="00A566CE"/>
    <w:rsid w:val="00A57018"/>
    <w:rsid w:val="00A57A62"/>
    <w:rsid w:val="00A57F0B"/>
    <w:rsid w:val="00A57FCA"/>
    <w:rsid w:val="00A60130"/>
    <w:rsid w:val="00A604A4"/>
    <w:rsid w:val="00A60604"/>
    <w:rsid w:val="00A606A8"/>
    <w:rsid w:val="00A6083C"/>
    <w:rsid w:val="00A60E09"/>
    <w:rsid w:val="00A614D1"/>
    <w:rsid w:val="00A61A0C"/>
    <w:rsid w:val="00A61B7D"/>
    <w:rsid w:val="00A623AB"/>
    <w:rsid w:val="00A62447"/>
    <w:rsid w:val="00A62A6D"/>
    <w:rsid w:val="00A63004"/>
    <w:rsid w:val="00A636C5"/>
    <w:rsid w:val="00A637C2"/>
    <w:rsid w:val="00A6426B"/>
    <w:rsid w:val="00A6468A"/>
    <w:rsid w:val="00A646F5"/>
    <w:rsid w:val="00A64B30"/>
    <w:rsid w:val="00A65AA1"/>
    <w:rsid w:val="00A65F14"/>
    <w:rsid w:val="00A6605B"/>
    <w:rsid w:val="00A66212"/>
    <w:rsid w:val="00A66413"/>
    <w:rsid w:val="00A664CF"/>
    <w:rsid w:val="00A665CF"/>
    <w:rsid w:val="00A66ADC"/>
    <w:rsid w:val="00A672D1"/>
    <w:rsid w:val="00A673E7"/>
    <w:rsid w:val="00A674F9"/>
    <w:rsid w:val="00A67579"/>
    <w:rsid w:val="00A6774C"/>
    <w:rsid w:val="00A67AD2"/>
    <w:rsid w:val="00A70909"/>
    <w:rsid w:val="00A70AAA"/>
    <w:rsid w:val="00A71032"/>
    <w:rsid w:val="00A71279"/>
    <w:rsid w:val="00A71411"/>
    <w:rsid w:val="00A7147D"/>
    <w:rsid w:val="00A71895"/>
    <w:rsid w:val="00A7235A"/>
    <w:rsid w:val="00A7306C"/>
    <w:rsid w:val="00A73496"/>
    <w:rsid w:val="00A74123"/>
    <w:rsid w:val="00A742DA"/>
    <w:rsid w:val="00A75B6C"/>
    <w:rsid w:val="00A75EA6"/>
    <w:rsid w:val="00A75EAF"/>
    <w:rsid w:val="00A7631F"/>
    <w:rsid w:val="00A7639D"/>
    <w:rsid w:val="00A776E2"/>
    <w:rsid w:val="00A77860"/>
    <w:rsid w:val="00A77A34"/>
    <w:rsid w:val="00A77D6F"/>
    <w:rsid w:val="00A8015B"/>
    <w:rsid w:val="00A801D0"/>
    <w:rsid w:val="00A807F8"/>
    <w:rsid w:val="00A80B69"/>
    <w:rsid w:val="00A80C9F"/>
    <w:rsid w:val="00A80CC7"/>
    <w:rsid w:val="00A80D80"/>
    <w:rsid w:val="00A81094"/>
    <w:rsid w:val="00A815C1"/>
    <w:rsid w:val="00A81736"/>
    <w:rsid w:val="00A81B15"/>
    <w:rsid w:val="00A8220A"/>
    <w:rsid w:val="00A825F3"/>
    <w:rsid w:val="00A82E44"/>
    <w:rsid w:val="00A82F6E"/>
    <w:rsid w:val="00A830A3"/>
    <w:rsid w:val="00A83465"/>
    <w:rsid w:val="00A837FF"/>
    <w:rsid w:val="00A84052"/>
    <w:rsid w:val="00A8435F"/>
    <w:rsid w:val="00A844B3"/>
    <w:rsid w:val="00A8475D"/>
    <w:rsid w:val="00A84959"/>
    <w:rsid w:val="00A84A9A"/>
    <w:rsid w:val="00A84DC8"/>
    <w:rsid w:val="00A85457"/>
    <w:rsid w:val="00A85677"/>
    <w:rsid w:val="00A85DBC"/>
    <w:rsid w:val="00A862FD"/>
    <w:rsid w:val="00A867BA"/>
    <w:rsid w:val="00A86F9E"/>
    <w:rsid w:val="00A87954"/>
    <w:rsid w:val="00A87D1F"/>
    <w:rsid w:val="00A87EFC"/>
    <w:rsid w:val="00A87FEB"/>
    <w:rsid w:val="00A90775"/>
    <w:rsid w:val="00A90966"/>
    <w:rsid w:val="00A90AE6"/>
    <w:rsid w:val="00A90B9D"/>
    <w:rsid w:val="00A90B9F"/>
    <w:rsid w:val="00A90F8A"/>
    <w:rsid w:val="00A91616"/>
    <w:rsid w:val="00A91860"/>
    <w:rsid w:val="00A91A11"/>
    <w:rsid w:val="00A91D66"/>
    <w:rsid w:val="00A93048"/>
    <w:rsid w:val="00A93073"/>
    <w:rsid w:val="00A93096"/>
    <w:rsid w:val="00A93639"/>
    <w:rsid w:val="00A936BF"/>
    <w:rsid w:val="00A937DA"/>
    <w:rsid w:val="00A9395C"/>
    <w:rsid w:val="00A93F9F"/>
    <w:rsid w:val="00A940EC"/>
    <w:rsid w:val="00A9418E"/>
    <w:rsid w:val="00A9420E"/>
    <w:rsid w:val="00A94483"/>
    <w:rsid w:val="00A9491E"/>
    <w:rsid w:val="00A94BD8"/>
    <w:rsid w:val="00A94E49"/>
    <w:rsid w:val="00A95147"/>
    <w:rsid w:val="00A9553C"/>
    <w:rsid w:val="00A95C18"/>
    <w:rsid w:val="00A95D07"/>
    <w:rsid w:val="00A95D19"/>
    <w:rsid w:val="00A95DB8"/>
    <w:rsid w:val="00A96431"/>
    <w:rsid w:val="00A96F39"/>
    <w:rsid w:val="00A97343"/>
    <w:rsid w:val="00A97512"/>
    <w:rsid w:val="00A97648"/>
    <w:rsid w:val="00A97760"/>
    <w:rsid w:val="00AA020E"/>
    <w:rsid w:val="00AA09DC"/>
    <w:rsid w:val="00AA0BAA"/>
    <w:rsid w:val="00AA1CFD"/>
    <w:rsid w:val="00AA20AA"/>
    <w:rsid w:val="00AA2150"/>
    <w:rsid w:val="00AA2162"/>
    <w:rsid w:val="00AA2239"/>
    <w:rsid w:val="00AA2281"/>
    <w:rsid w:val="00AA29D1"/>
    <w:rsid w:val="00AA33D2"/>
    <w:rsid w:val="00AA35B1"/>
    <w:rsid w:val="00AA3B1A"/>
    <w:rsid w:val="00AA4362"/>
    <w:rsid w:val="00AA4786"/>
    <w:rsid w:val="00AA481E"/>
    <w:rsid w:val="00AA4C48"/>
    <w:rsid w:val="00AA5417"/>
    <w:rsid w:val="00AA5889"/>
    <w:rsid w:val="00AA58B4"/>
    <w:rsid w:val="00AA5D03"/>
    <w:rsid w:val="00AA667B"/>
    <w:rsid w:val="00AA6682"/>
    <w:rsid w:val="00AA6D33"/>
    <w:rsid w:val="00AA73D5"/>
    <w:rsid w:val="00AA7971"/>
    <w:rsid w:val="00AA7AC0"/>
    <w:rsid w:val="00AB0536"/>
    <w:rsid w:val="00AB0C57"/>
    <w:rsid w:val="00AB1195"/>
    <w:rsid w:val="00AB1276"/>
    <w:rsid w:val="00AB15E5"/>
    <w:rsid w:val="00AB1900"/>
    <w:rsid w:val="00AB1C63"/>
    <w:rsid w:val="00AB2C09"/>
    <w:rsid w:val="00AB2C8B"/>
    <w:rsid w:val="00AB3093"/>
    <w:rsid w:val="00AB33D3"/>
    <w:rsid w:val="00AB3964"/>
    <w:rsid w:val="00AB3F18"/>
    <w:rsid w:val="00AB4125"/>
    <w:rsid w:val="00AB4182"/>
    <w:rsid w:val="00AB43F4"/>
    <w:rsid w:val="00AB44DB"/>
    <w:rsid w:val="00AB4965"/>
    <w:rsid w:val="00AB50BE"/>
    <w:rsid w:val="00AB52D6"/>
    <w:rsid w:val="00AB547A"/>
    <w:rsid w:val="00AB597C"/>
    <w:rsid w:val="00AB6101"/>
    <w:rsid w:val="00AB6A9E"/>
    <w:rsid w:val="00AB6AB5"/>
    <w:rsid w:val="00AB7259"/>
    <w:rsid w:val="00AB74C2"/>
    <w:rsid w:val="00AB750E"/>
    <w:rsid w:val="00AB75A1"/>
    <w:rsid w:val="00AB771E"/>
    <w:rsid w:val="00AB772B"/>
    <w:rsid w:val="00AB789B"/>
    <w:rsid w:val="00AB7FEC"/>
    <w:rsid w:val="00AC0099"/>
    <w:rsid w:val="00AC053B"/>
    <w:rsid w:val="00AC119A"/>
    <w:rsid w:val="00AC154F"/>
    <w:rsid w:val="00AC158B"/>
    <w:rsid w:val="00AC1B08"/>
    <w:rsid w:val="00AC2315"/>
    <w:rsid w:val="00AC27DB"/>
    <w:rsid w:val="00AC2917"/>
    <w:rsid w:val="00AC2E52"/>
    <w:rsid w:val="00AC399B"/>
    <w:rsid w:val="00AC3C21"/>
    <w:rsid w:val="00AC42A6"/>
    <w:rsid w:val="00AC4479"/>
    <w:rsid w:val="00AC45A5"/>
    <w:rsid w:val="00AC4DA2"/>
    <w:rsid w:val="00AC5A2F"/>
    <w:rsid w:val="00AC5C31"/>
    <w:rsid w:val="00AC61A5"/>
    <w:rsid w:val="00AC6856"/>
    <w:rsid w:val="00AC6A57"/>
    <w:rsid w:val="00AC6BCA"/>
    <w:rsid w:val="00AC6CF8"/>
    <w:rsid w:val="00AC6D6B"/>
    <w:rsid w:val="00AC6F07"/>
    <w:rsid w:val="00AC6F8D"/>
    <w:rsid w:val="00AC7468"/>
    <w:rsid w:val="00AC7590"/>
    <w:rsid w:val="00AC75F5"/>
    <w:rsid w:val="00AC7CA9"/>
    <w:rsid w:val="00AD11D8"/>
    <w:rsid w:val="00AD121D"/>
    <w:rsid w:val="00AD1349"/>
    <w:rsid w:val="00AD15A0"/>
    <w:rsid w:val="00AD1664"/>
    <w:rsid w:val="00AD17F1"/>
    <w:rsid w:val="00AD1C9B"/>
    <w:rsid w:val="00AD2C91"/>
    <w:rsid w:val="00AD2E2B"/>
    <w:rsid w:val="00AD3132"/>
    <w:rsid w:val="00AD345B"/>
    <w:rsid w:val="00AD3547"/>
    <w:rsid w:val="00AD3722"/>
    <w:rsid w:val="00AD39F4"/>
    <w:rsid w:val="00AD3B0D"/>
    <w:rsid w:val="00AD3CAD"/>
    <w:rsid w:val="00AD44D0"/>
    <w:rsid w:val="00AD4A36"/>
    <w:rsid w:val="00AD4C09"/>
    <w:rsid w:val="00AD4F6A"/>
    <w:rsid w:val="00AD5028"/>
    <w:rsid w:val="00AD523C"/>
    <w:rsid w:val="00AD52B4"/>
    <w:rsid w:val="00AD5822"/>
    <w:rsid w:val="00AD68C7"/>
    <w:rsid w:val="00AD6B04"/>
    <w:rsid w:val="00AD6C31"/>
    <w:rsid w:val="00AD7736"/>
    <w:rsid w:val="00AD78F2"/>
    <w:rsid w:val="00AD7E65"/>
    <w:rsid w:val="00AE0560"/>
    <w:rsid w:val="00AE07A7"/>
    <w:rsid w:val="00AE0A86"/>
    <w:rsid w:val="00AE0AB2"/>
    <w:rsid w:val="00AE0EF0"/>
    <w:rsid w:val="00AE104A"/>
    <w:rsid w:val="00AE10CE"/>
    <w:rsid w:val="00AE1214"/>
    <w:rsid w:val="00AE15A4"/>
    <w:rsid w:val="00AE1683"/>
    <w:rsid w:val="00AE1768"/>
    <w:rsid w:val="00AE1D66"/>
    <w:rsid w:val="00AE1FDD"/>
    <w:rsid w:val="00AE2339"/>
    <w:rsid w:val="00AE367F"/>
    <w:rsid w:val="00AE37EE"/>
    <w:rsid w:val="00AE4064"/>
    <w:rsid w:val="00AE40C6"/>
    <w:rsid w:val="00AE45C1"/>
    <w:rsid w:val="00AE49D0"/>
    <w:rsid w:val="00AE58EA"/>
    <w:rsid w:val="00AE6076"/>
    <w:rsid w:val="00AE62C0"/>
    <w:rsid w:val="00AE6409"/>
    <w:rsid w:val="00AE64FF"/>
    <w:rsid w:val="00AE65BB"/>
    <w:rsid w:val="00AE6AA2"/>
    <w:rsid w:val="00AE6DA8"/>
    <w:rsid w:val="00AE70D4"/>
    <w:rsid w:val="00AE7127"/>
    <w:rsid w:val="00AE7218"/>
    <w:rsid w:val="00AE7868"/>
    <w:rsid w:val="00AE78A1"/>
    <w:rsid w:val="00AE7F2A"/>
    <w:rsid w:val="00AF0407"/>
    <w:rsid w:val="00AF049B"/>
    <w:rsid w:val="00AF065C"/>
    <w:rsid w:val="00AF190A"/>
    <w:rsid w:val="00AF1E0D"/>
    <w:rsid w:val="00AF1EDB"/>
    <w:rsid w:val="00AF1F51"/>
    <w:rsid w:val="00AF2800"/>
    <w:rsid w:val="00AF2CC1"/>
    <w:rsid w:val="00AF2F3F"/>
    <w:rsid w:val="00AF3FD8"/>
    <w:rsid w:val="00AF4553"/>
    <w:rsid w:val="00AF4D8B"/>
    <w:rsid w:val="00AF52C8"/>
    <w:rsid w:val="00AF554A"/>
    <w:rsid w:val="00AF556B"/>
    <w:rsid w:val="00AF5BAC"/>
    <w:rsid w:val="00AF638A"/>
    <w:rsid w:val="00AF673B"/>
    <w:rsid w:val="00AF6CAF"/>
    <w:rsid w:val="00AF7961"/>
    <w:rsid w:val="00AF7AF1"/>
    <w:rsid w:val="00AF7CE4"/>
    <w:rsid w:val="00AF7ED3"/>
    <w:rsid w:val="00B00A3E"/>
    <w:rsid w:val="00B00E4F"/>
    <w:rsid w:val="00B012AE"/>
    <w:rsid w:val="00B01405"/>
    <w:rsid w:val="00B0153A"/>
    <w:rsid w:val="00B023BB"/>
    <w:rsid w:val="00B0285C"/>
    <w:rsid w:val="00B02E78"/>
    <w:rsid w:val="00B0323B"/>
    <w:rsid w:val="00B033EF"/>
    <w:rsid w:val="00B0378D"/>
    <w:rsid w:val="00B03F37"/>
    <w:rsid w:val="00B03F39"/>
    <w:rsid w:val="00B044E8"/>
    <w:rsid w:val="00B0484F"/>
    <w:rsid w:val="00B049E6"/>
    <w:rsid w:val="00B04EA2"/>
    <w:rsid w:val="00B05175"/>
    <w:rsid w:val="00B055C3"/>
    <w:rsid w:val="00B0578B"/>
    <w:rsid w:val="00B05805"/>
    <w:rsid w:val="00B05A93"/>
    <w:rsid w:val="00B05AEC"/>
    <w:rsid w:val="00B05C50"/>
    <w:rsid w:val="00B0606B"/>
    <w:rsid w:val="00B06118"/>
    <w:rsid w:val="00B0613B"/>
    <w:rsid w:val="00B064D3"/>
    <w:rsid w:val="00B06531"/>
    <w:rsid w:val="00B067CA"/>
    <w:rsid w:val="00B0718E"/>
    <w:rsid w:val="00B07C28"/>
    <w:rsid w:val="00B107E0"/>
    <w:rsid w:val="00B1097C"/>
    <w:rsid w:val="00B11A31"/>
    <w:rsid w:val="00B124EE"/>
    <w:rsid w:val="00B12676"/>
    <w:rsid w:val="00B12B26"/>
    <w:rsid w:val="00B13F67"/>
    <w:rsid w:val="00B1478B"/>
    <w:rsid w:val="00B14EF9"/>
    <w:rsid w:val="00B1532A"/>
    <w:rsid w:val="00B15A34"/>
    <w:rsid w:val="00B163F8"/>
    <w:rsid w:val="00B165E5"/>
    <w:rsid w:val="00B166D3"/>
    <w:rsid w:val="00B169C5"/>
    <w:rsid w:val="00B16AA5"/>
    <w:rsid w:val="00B16BB2"/>
    <w:rsid w:val="00B16D53"/>
    <w:rsid w:val="00B172FD"/>
    <w:rsid w:val="00B17B6D"/>
    <w:rsid w:val="00B17D3F"/>
    <w:rsid w:val="00B17DE2"/>
    <w:rsid w:val="00B2007D"/>
    <w:rsid w:val="00B201D4"/>
    <w:rsid w:val="00B20833"/>
    <w:rsid w:val="00B2094B"/>
    <w:rsid w:val="00B216B3"/>
    <w:rsid w:val="00B22176"/>
    <w:rsid w:val="00B2266D"/>
    <w:rsid w:val="00B22754"/>
    <w:rsid w:val="00B228FB"/>
    <w:rsid w:val="00B22B53"/>
    <w:rsid w:val="00B22CDB"/>
    <w:rsid w:val="00B22F44"/>
    <w:rsid w:val="00B230C6"/>
    <w:rsid w:val="00B2346D"/>
    <w:rsid w:val="00B234B8"/>
    <w:rsid w:val="00B23506"/>
    <w:rsid w:val="00B238A2"/>
    <w:rsid w:val="00B246D8"/>
    <w:rsid w:val="00B2472D"/>
    <w:rsid w:val="00B2477B"/>
    <w:rsid w:val="00B249C4"/>
    <w:rsid w:val="00B24CA0"/>
    <w:rsid w:val="00B2549F"/>
    <w:rsid w:val="00B255E6"/>
    <w:rsid w:val="00B2616E"/>
    <w:rsid w:val="00B26535"/>
    <w:rsid w:val="00B266E3"/>
    <w:rsid w:val="00B26E9F"/>
    <w:rsid w:val="00B2777B"/>
    <w:rsid w:val="00B27D4D"/>
    <w:rsid w:val="00B300D1"/>
    <w:rsid w:val="00B301DC"/>
    <w:rsid w:val="00B302C6"/>
    <w:rsid w:val="00B305D1"/>
    <w:rsid w:val="00B315E7"/>
    <w:rsid w:val="00B31809"/>
    <w:rsid w:val="00B326E2"/>
    <w:rsid w:val="00B32756"/>
    <w:rsid w:val="00B327F4"/>
    <w:rsid w:val="00B3288D"/>
    <w:rsid w:val="00B32C4D"/>
    <w:rsid w:val="00B32F24"/>
    <w:rsid w:val="00B330A8"/>
    <w:rsid w:val="00B330F4"/>
    <w:rsid w:val="00B3311A"/>
    <w:rsid w:val="00B3325D"/>
    <w:rsid w:val="00B3346F"/>
    <w:rsid w:val="00B33558"/>
    <w:rsid w:val="00B338EF"/>
    <w:rsid w:val="00B33A20"/>
    <w:rsid w:val="00B33AD6"/>
    <w:rsid w:val="00B3473E"/>
    <w:rsid w:val="00B34965"/>
    <w:rsid w:val="00B34E8A"/>
    <w:rsid w:val="00B35713"/>
    <w:rsid w:val="00B35922"/>
    <w:rsid w:val="00B35CB1"/>
    <w:rsid w:val="00B35DCB"/>
    <w:rsid w:val="00B3603F"/>
    <w:rsid w:val="00B36F5D"/>
    <w:rsid w:val="00B3704B"/>
    <w:rsid w:val="00B37791"/>
    <w:rsid w:val="00B37E47"/>
    <w:rsid w:val="00B4015A"/>
    <w:rsid w:val="00B401CF"/>
    <w:rsid w:val="00B4025C"/>
    <w:rsid w:val="00B40624"/>
    <w:rsid w:val="00B4108D"/>
    <w:rsid w:val="00B41544"/>
    <w:rsid w:val="00B41666"/>
    <w:rsid w:val="00B41918"/>
    <w:rsid w:val="00B41932"/>
    <w:rsid w:val="00B41F41"/>
    <w:rsid w:val="00B4210A"/>
    <w:rsid w:val="00B424F2"/>
    <w:rsid w:val="00B42B33"/>
    <w:rsid w:val="00B42D67"/>
    <w:rsid w:val="00B4360E"/>
    <w:rsid w:val="00B4361F"/>
    <w:rsid w:val="00B43B81"/>
    <w:rsid w:val="00B43C5B"/>
    <w:rsid w:val="00B43EAE"/>
    <w:rsid w:val="00B43F33"/>
    <w:rsid w:val="00B44065"/>
    <w:rsid w:val="00B443F7"/>
    <w:rsid w:val="00B44530"/>
    <w:rsid w:val="00B44769"/>
    <w:rsid w:val="00B44E66"/>
    <w:rsid w:val="00B44EF5"/>
    <w:rsid w:val="00B45079"/>
    <w:rsid w:val="00B45F1F"/>
    <w:rsid w:val="00B46299"/>
    <w:rsid w:val="00B463D7"/>
    <w:rsid w:val="00B46C05"/>
    <w:rsid w:val="00B46DD4"/>
    <w:rsid w:val="00B47257"/>
    <w:rsid w:val="00B47367"/>
    <w:rsid w:val="00B47474"/>
    <w:rsid w:val="00B478C9"/>
    <w:rsid w:val="00B47E9E"/>
    <w:rsid w:val="00B50A21"/>
    <w:rsid w:val="00B50DC0"/>
    <w:rsid w:val="00B510B4"/>
    <w:rsid w:val="00B514F4"/>
    <w:rsid w:val="00B5193C"/>
    <w:rsid w:val="00B51D87"/>
    <w:rsid w:val="00B51F21"/>
    <w:rsid w:val="00B522F1"/>
    <w:rsid w:val="00B52865"/>
    <w:rsid w:val="00B52B0B"/>
    <w:rsid w:val="00B52D93"/>
    <w:rsid w:val="00B52DC5"/>
    <w:rsid w:val="00B5324E"/>
    <w:rsid w:val="00B532BB"/>
    <w:rsid w:val="00B543D0"/>
    <w:rsid w:val="00B55042"/>
    <w:rsid w:val="00B55478"/>
    <w:rsid w:val="00B55D7F"/>
    <w:rsid w:val="00B56481"/>
    <w:rsid w:val="00B56592"/>
    <w:rsid w:val="00B567C9"/>
    <w:rsid w:val="00B56B85"/>
    <w:rsid w:val="00B56C9F"/>
    <w:rsid w:val="00B57139"/>
    <w:rsid w:val="00B57265"/>
    <w:rsid w:val="00B57576"/>
    <w:rsid w:val="00B575FB"/>
    <w:rsid w:val="00B57AEC"/>
    <w:rsid w:val="00B57CD6"/>
    <w:rsid w:val="00B604CA"/>
    <w:rsid w:val="00B60874"/>
    <w:rsid w:val="00B60AC5"/>
    <w:rsid w:val="00B60FC7"/>
    <w:rsid w:val="00B62EA3"/>
    <w:rsid w:val="00B63076"/>
    <w:rsid w:val="00B632CE"/>
    <w:rsid w:val="00B63389"/>
    <w:rsid w:val="00B633AE"/>
    <w:rsid w:val="00B636A5"/>
    <w:rsid w:val="00B63731"/>
    <w:rsid w:val="00B63D2B"/>
    <w:rsid w:val="00B63DD3"/>
    <w:rsid w:val="00B63E66"/>
    <w:rsid w:val="00B6413F"/>
    <w:rsid w:val="00B6432B"/>
    <w:rsid w:val="00B643B6"/>
    <w:rsid w:val="00B644E7"/>
    <w:rsid w:val="00B64A56"/>
    <w:rsid w:val="00B6555C"/>
    <w:rsid w:val="00B658F9"/>
    <w:rsid w:val="00B65B9E"/>
    <w:rsid w:val="00B65BF0"/>
    <w:rsid w:val="00B65C06"/>
    <w:rsid w:val="00B65D76"/>
    <w:rsid w:val="00B665D2"/>
    <w:rsid w:val="00B6737C"/>
    <w:rsid w:val="00B67997"/>
    <w:rsid w:val="00B67B96"/>
    <w:rsid w:val="00B705A9"/>
    <w:rsid w:val="00B70D62"/>
    <w:rsid w:val="00B716DD"/>
    <w:rsid w:val="00B720E5"/>
    <w:rsid w:val="00B7214D"/>
    <w:rsid w:val="00B727B9"/>
    <w:rsid w:val="00B72A0F"/>
    <w:rsid w:val="00B733FD"/>
    <w:rsid w:val="00B735A5"/>
    <w:rsid w:val="00B73961"/>
    <w:rsid w:val="00B73C06"/>
    <w:rsid w:val="00B7403B"/>
    <w:rsid w:val="00B74372"/>
    <w:rsid w:val="00B74DD0"/>
    <w:rsid w:val="00B75525"/>
    <w:rsid w:val="00B756EE"/>
    <w:rsid w:val="00B75C06"/>
    <w:rsid w:val="00B75DAE"/>
    <w:rsid w:val="00B75F3A"/>
    <w:rsid w:val="00B76B3E"/>
    <w:rsid w:val="00B77018"/>
    <w:rsid w:val="00B77628"/>
    <w:rsid w:val="00B801C2"/>
    <w:rsid w:val="00B80283"/>
    <w:rsid w:val="00B805EB"/>
    <w:rsid w:val="00B8095F"/>
    <w:rsid w:val="00B80B0C"/>
    <w:rsid w:val="00B80B11"/>
    <w:rsid w:val="00B80E02"/>
    <w:rsid w:val="00B81139"/>
    <w:rsid w:val="00B81B74"/>
    <w:rsid w:val="00B82294"/>
    <w:rsid w:val="00B82640"/>
    <w:rsid w:val="00B82A8A"/>
    <w:rsid w:val="00B82F9D"/>
    <w:rsid w:val="00B82FB4"/>
    <w:rsid w:val="00B831AE"/>
    <w:rsid w:val="00B83BE3"/>
    <w:rsid w:val="00B840D7"/>
    <w:rsid w:val="00B843FC"/>
    <w:rsid w:val="00B8446C"/>
    <w:rsid w:val="00B84788"/>
    <w:rsid w:val="00B84852"/>
    <w:rsid w:val="00B84874"/>
    <w:rsid w:val="00B860D4"/>
    <w:rsid w:val="00B8686F"/>
    <w:rsid w:val="00B86AFB"/>
    <w:rsid w:val="00B86D56"/>
    <w:rsid w:val="00B8716D"/>
    <w:rsid w:val="00B87725"/>
    <w:rsid w:val="00B87BB3"/>
    <w:rsid w:val="00B87D61"/>
    <w:rsid w:val="00B9014F"/>
    <w:rsid w:val="00B90605"/>
    <w:rsid w:val="00B906A4"/>
    <w:rsid w:val="00B90A27"/>
    <w:rsid w:val="00B90C66"/>
    <w:rsid w:val="00B91449"/>
    <w:rsid w:val="00B91CD4"/>
    <w:rsid w:val="00B91F1A"/>
    <w:rsid w:val="00B92809"/>
    <w:rsid w:val="00B93145"/>
    <w:rsid w:val="00B93348"/>
    <w:rsid w:val="00B9334E"/>
    <w:rsid w:val="00B93D27"/>
    <w:rsid w:val="00B94341"/>
    <w:rsid w:val="00B9447A"/>
    <w:rsid w:val="00B95945"/>
    <w:rsid w:val="00B95DA1"/>
    <w:rsid w:val="00B96121"/>
    <w:rsid w:val="00B9698E"/>
    <w:rsid w:val="00B96ACC"/>
    <w:rsid w:val="00B96AFB"/>
    <w:rsid w:val="00B96B96"/>
    <w:rsid w:val="00B96F76"/>
    <w:rsid w:val="00B97453"/>
    <w:rsid w:val="00B9746A"/>
    <w:rsid w:val="00B97785"/>
    <w:rsid w:val="00BA01FC"/>
    <w:rsid w:val="00BA09CF"/>
    <w:rsid w:val="00BA0B96"/>
    <w:rsid w:val="00BA0C60"/>
    <w:rsid w:val="00BA0F40"/>
    <w:rsid w:val="00BA1635"/>
    <w:rsid w:val="00BA17DF"/>
    <w:rsid w:val="00BA1868"/>
    <w:rsid w:val="00BA1BB0"/>
    <w:rsid w:val="00BA1FA0"/>
    <w:rsid w:val="00BA2449"/>
    <w:rsid w:val="00BA24C8"/>
    <w:rsid w:val="00BA259A"/>
    <w:rsid w:val="00BA259C"/>
    <w:rsid w:val="00BA25B8"/>
    <w:rsid w:val="00BA29D3"/>
    <w:rsid w:val="00BA2C2B"/>
    <w:rsid w:val="00BA2C2C"/>
    <w:rsid w:val="00BA2F5A"/>
    <w:rsid w:val="00BA307F"/>
    <w:rsid w:val="00BA3477"/>
    <w:rsid w:val="00BA3A08"/>
    <w:rsid w:val="00BA41D9"/>
    <w:rsid w:val="00BA4639"/>
    <w:rsid w:val="00BA4767"/>
    <w:rsid w:val="00BA4D1F"/>
    <w:rsid w:val="00BA5007"/>
    <w:rsid w:val="00BA51C4"/>
    <w:rsid w:val="00BA5280"/>
    <w:rsid w:val="00BA5709"/>
    <w:rsid w:val="00BA5CA1"/>
    <w:rsid w:val="00BA613D"/>
    <w:rsid w:val="00BA6150"/>
    <w:rsid w:val="00BA64DE"/>
    <w:rsid w:val="00BA68AF"/>
    <w:rsid w:val="00BA7935"/>
    <w:rsid w:val="00BB00C9"/>
    <w:rsid w:val="00BB0443"/>
    <w:rsid w:val="00BB0CE6"/>
    <w:rsid w:val="00BB0F78"/>
    <w:rsid w:val="00BB14F1"/>
    <w:rsid w:val="00BB2526"/>
    <w:rsid w:val="00BB27A0"/>
    <w:rsid w:val="00BB323C"/>
    <w:rsid w:val="00BB3A28"/>
    <w:rsid w:val="00BB3D1C"/>
    <w:rsid w:val="00BB3F85"/>
    <w:rsid w:val="00BB481D"/>
    <w:rsid w:val="00BB4C11"/>
    <w:rsid w:val="00BB4C4C"/>
    <w:rsid w:val="00BB51FF"/>
    <w:rsid w:val="00BB5487"/>
    <w:rsid w:val="00BB572E"/>
    <w:rsid w:val="00BB5B26"/>
    <w:rsid w:val="00BB64C4"/>
    <w:rsid w:val="00BB668F"/>
    <w:rsid w:val="00BB6B2E"/>
    <w:rsid w:val="00BB6C87"/>
    <w:rsid w:val="00BB717A"/>
    <w:rsid w:val="00BB725F"/>
    <w:rsid w:val="00BB74FD"/>
    <w:rsid w:val="00BB79A9"/>
    <w:rsid w:val="00BB7C31"/>
    <w:rsid w:val="00BB7CB0"/>
    <w:rsid w:val="00BC017B"/>
    <w:rsid w:val="00BC076D"/>
    <w:rsid w:val="00BC083B"/>
    <w:rsid w:val="00BC0A2C"/>
    <w:rsid w:val="00BC0EB5"/>
    <w:rsid w:val="00BC19E1"/>
    <w:rsid w:val="00BC20C1"/>
    <w:rsid w:val="00BC2170"/>
    <w:rsid w:val="00BC22DC"/>
    <w:rsid w:val="00BC277E"/>
    <w:rsid w:val="00BC2CA0"/>
    <w:rsid w:val="00BC2E47"/>
    <w:rsid w:val="00BC3A80"/>
    <w:rsid w:val="00BC3E76"/>
    <w:rsid w:val="00BC40A0"/>
    <w:rsid w:val="00BC42EC"/>
    <w:rsid w:val="00BC4527"/>
    <w:rsid w:val="00BC4A88"/>
    <w:rsid w:val="00BC4EA2"/>
    <w:rsid w:val="00BC4F63"/>
    <w:rsid w:val="00BC5380"/>
    <w:rsid w:val="00BC5865"/>
    <w:rsid w:val="00BC5982"/>
    <w:rsid w:val="00BC5C28"/>
    <w:rsid w:val="00BC5CFE"/>
    <w:rsid w:val="00BC5DA3"/>
    <w:rsid w:val="00BC60BF"/>
    <w:rsid w:val="00BC6253"/>
    <w:rsid w:val="00BC64F1"/>
    <w:rsid w:val="00BC6942"/>
    <w:rsid w:val="00BC761C"/>
    <w:rsid w:val="00BC762C"/>
    <w:rsid w:val="00BC7895"/>
    <w:rsid w:val="00BC7BDD"/>
    <w:rsid w:val="00BD01EC"/>
    <w:rsid w:val="00BD0704"/>
    <w:rsid w:val="00BD1A4F"/>
    <w:rsid w:val="00BD1CC6"/>
    <w:rsid w:val="00BD28BF"/>
    <w:rsid w:val="00BD3377"/>
    <w:rsid w:val="00BD3857"/>
    <w:rsid w:val="00BD3D16"/>
    <w:rsid w:val="00BD3EAD"/>
    <w:rsid w:val="00BD3F29"/>
    <w:rsid w:val="00BD4223"/>
    <w:rsid w:val="00BD4A4D"/>
    <w:rsid w:val="00BD4F54"/>
    <w:rsid w:val="00BD5471"/>
    <w:rsid w:val="00BD568B"/>
    <w:rsid w:val="00BD5719"/>
    <w:rsid w:val="00BD58E9"/>
    <w:rsid w:val="00BD5E97"/>
    <w:rsid w:val="00BD6404"/>
    <w:rsid w:val="00BD66F2"/>
    <w:rsid w:val="00BD68E9"/>
    <w:rsid w:val="00BD69F3"/>
    <w:rsid w:val="00BD6DC2"/>
    <w:rsid w:val="00BD6FAB"/>
    <w:rsid w:val="00BD7877"/>
    <w:rsid w:val="00BD7925"/>
    <w:rsid w:val="00BD7D4A"/>
    <w:rsid w:val="00BE014A"/>
    <w:rsid w:val="00BE0270"/>
    <w:rsid w:val="00BE0446"/>
    <w:rsid w:val="00BE07FC"/>
    <w:rsid w:val="00BE0CE4"/>
    <w:rsid w:val="00BE0FBA"/>
    <w:rsid w:val="00BE1003"/>
    <w:rsid w:val="00BE1561"/>
    <w:rsid w:val="00BE1668"/>
    <w:rsid w:val="00BE179F"/>
    <w:rsid w:val="00BE18F4"/>
    <w:rsid w:val="00BE1CF7"/>
    <w:rsid w:val="00BE1DAC"/>
    <w:rsid w:val="00BE2678"/>
    <w:rsid w:val="00BE278D"/>
    <w:rsid w:val="00BE27BE"/>
    <w:rsid w:val="00BE2804"/>
    <w:rsid w:val="00BE2CF0"/>
    <w:rsid w:val="00BE2DA2"/>
    <w:rsid w:val="00BE2F98"/>
    <w:rsid w:val="00BE336D"/>
    <w:rsid w:val="00BE33AE"/>
    <w:rsid w:val="00BE3657"/>
    <w:rsid w:val="00BE369C"/>
    <w:rsid w:val="00BE3B30"/>
    <w:rsid w:val="00BE4152"/>
    <w:rsid w:val="00BE4798"/>
    <w:rsid w:val="00BE4D4A"/>
    <w:rsid w:val="00BE4DBC"/>
    <w:rsid w:val="00BE50DE"/>
    <w:rsid w:val="00BE5184"/>
    <w:rsid w:val="00BE52C0"/>
    <w:rsid w:val="00BE5508"/>
    <w:rsid w:val="00BE5809"/>
    <w:rsid w:val="00BE59F6"/>
    <w:rsid w:val="00BE5C2A"/>
    <w:rsid w:val="00BE6D09"/>
    <w:rsid w:val="00BE6E87"/>
    <w:rsid w:val="00BE7647"/>
    <w:rsid w:val="00BE76B0"/>
    <w:rsid w:val="00BF0015"/>
    <w:rsid w:val="00BF046F"/>
    <w:rsid w:val="00BF08EA"/>
    <w:rsid w:val="00BF0AC1"/>
    <w:rsid w:val="00BF1171"/>
    <w:rsid w:val="00BF18CC"/>
    <w:rsid w:val="00BF18FB"/>
    <w:rsid w:val="00BF1C7D"/>
    <w:rsid w:val="00BF2C91"/>
    <w:rsid w:val="00BF301D"/>
    <w:rsid w:val="00BF3039"/>
    <w:rsid w:val="00BF31F5"/>
    <w:rsid w:val="00BF3440"/>
    <w:rsid w:val="00BF3889"/>
    <w:rsid w:val="00BF3914"/>
    <w:rsid w:val="00BF3E65"/>
    <w:rsid w:val="00BF46FA"/>
    <w:rsid w:val="00BF479E"/>
    <w:rsid w:val="00BF48D7"/>
    <w:rsid w:val="00BF528C"/>
    <w:rsid w:val="00BF52B9"/>
    <w:rsid w:val="00BF617D"/>
    <w:rsid w:val="00BF6B57"/>
    <w:rsid w:val="00BF6DAA"/>
    <w:rsid w:val="00BF7346"/>
    <w:rsid w:val="00BF77A0"/>
    <w:rsid w:val="00BF7D62"/>
    <w:rsid w:val="00C0009F"/>
    <w:rsid w:val="00C0053E"/>
    <w:rsid w:val="00C006C5"/>
    <w:rsid w:val="00C00AC0"/>
    <w:rsid w:val="00C013BA"/>
    <w:rsid w:val="00C01411"/>
    <w:rsid w:val="00C01762"/>
    <w:rsid w:val="00C017EA"/>
    <w:rsid w:val="00C0192B"/>
    <w:rsid w:val="00C01BB3"/>
    <w:rsid w:val="00C01D50"/>
    <w:rsid w:val="00C02805"/>
    <w:rsid w:val="00C02E74"/>
    <w:rsid w:val="00C03314"/>
    <w:rsid w:val="00C0371C"/>
    <w:rsid w:val="00C03B4E"/>
    <w:rsid w:val="00C042CC"/>
    <w:rsid w:val="00C04C71"/>
    <w:rsid w:val="00C04F1A"/>
    <w:rsid w:val="00C056DC"/>
    <w:rsid w:val="00C0581F"/>
    <w:rsid w:val="00C06188"/>
    <w:rsid w:val="00C06D41"/>
    <w:rsid w:val="00C06EC3"/>
    <w:rsid w:val="00C07952"/>
    <w:rsid w:val="00C10211"/>
    <w:rsid w:val="00C106ED"/>
    <w:rsid w:val="00C10899"/>
    <w:rsid w:val="00C10D2F"/>
    <w:rsid w:val="00C10DB8"/>
    <w:rsid w:val="00C11B2C"/>
    <w:rsid w:val="00C120F4"/>
    <w:rsid w:val="00C12F7E"/>
    <w:rsid w:val="00C1329B"/>
    <w:rsid w:val="00C1372F"/>
    <w:rsid w:val="00C139A1"/>
    <w:rsid w:val="00C147CF"/>
    <w:rsid w:val="00C14F91"/>
    <w:rsid w:val="00C1518C"/>
    <w:rsid w:val="00C152E5"/>
    <w:rsid w:val="00C152F0"/>
    <w:rsid w:val="00C1572F"/>
    <w:rsid w:val="00C15A02"/>
    <w:rsid w:val="00C15EA7"/>
    <w:rsid w:val="00C161CB"/>
    <w:rsid w:val="00C16963"/>
    <w:rsid w:val="00C16BE6"/>
    <w:rsid w:val="00C16CD9"/>
    <w:rsid w:val="00C177B8"/>
    <w:rsid w:val="00C20940"/>
    <w:rsid w:val="00C20A4D"/>
    <w:rsid w:val="00C20ADB"/>
    <w:rsid w:val="00C20B01"/>
    <w:rsid w:val="00C21B23"/>
    <w:rsid w:val="00C21BF3"/>
    <w:rsid w:val="00C21C1D"/>
    <w:rsid w:val="00C21ED9"/>
    <w:rsid w:val="00C2281F"/>
    <w:rsid w:val="00C231E6"/>
    <w:rsid w:val="00C2337F"/>
    <w:rsid w:val="00C23507"/>
    <w:rsid w:val="00C23A8E"/>
    <w:rsid w:val="00C2488B"/>
    <w:rsid w:val="00C248A0"/>
    <w:rsid w:val="00C24BC7"/>
    <w:rsid w:val="00C24C05"/>
    <w:rsid w:val="00C24C9F"/>
    <w:rsid w:val="00C24CFD"/>
    <w:rsid w:val="00C24D2F"/>
    <w:rsid w:val="00C2505F"/>
    <w:rsid w:val="00C25455"/>
    <w:rsid w:val="00C257B2"/>
    <w:rsid w:val="00C25E35"/>
    <w:rsid w:val="00C2606D"/>
    <w:rsid w:val="00C260F9"/>
    <w:rsid w:val="00C26222"/>
    <w:rsid w:val="00C26869"/>
    <w:rsid w:val="00C26E25"/>
    <w:rsid w:val="00C2709A"/>
    <w:rsid w:val="00C2738F"/>
    <w:rsid w:val="00C27397"/>
    <w:rsid w:val="00C27422"/>
    <w:rsid w:val="00C27A8C"/>
    <w:rsid w:val="00C27FC5"/>
    <w:rsid w:val="00C3083B"/>
    <w:rsid w:val="00C30994"/>
    <w:rsid w:val="00C3101A"/>
    <w:rsid w:val="00C31283"/>
    <w:rsid w:val="00C31CF0"/>
    <w:rsid w:val="00C320DF"/>
    <w:rsid w:val="00C32169"/>
    <w:rsid w:val="00C328A4"/>
    <w:rsid w:val="00C32DAB"/>
    <w:rsid w:val="00C331A2"/>
    <w:rsid w:val="00C336AC"/>
    <w:rsid w:val="00C33A52"/>
    <w:rsid w:val="00C33C48"/>
    <w:rsid w:val="00C340E5"/>
    <w:rsid w:val="00C34855"/>
    <w:rsid w:val="00C34984"/>
    <w:rsid w:val="00C34986"/>
    <w:rsid w:val="00C34B3D"/>
    <w:rsid w:val="00C34D98"/>
    <w:rsid w:val="00C34EBC"/>
    <w:rsid w:val="00C3512A"/>
    <w:rsid w:val="00C35231"/>
    <w:rsid w:val="00C352E6"/>
    <w:rsid w:val="00C35517"/>
    <w:rsid w:val="00C355EE"/>
    <w:rsid w:val="00C35AA7"/>
    <w:rsid w:val="00C35B42"/>
    <w:rsid w:val="00C35DA5"/>
    <w:rsid w:val="00C3622C"/>
    <w:rsid w:val="00C366A9"/>
    <w:rsid w:val="00C366E0"/>
    <w:rsid w:val="00C36DB1"/>
    <w:rsid w:val="00C37472"/>
    <w:rsid w:val="00C377DA"/>
    <w:rsid w:val="00C37EF5"/>
    <w:rsid w:val="00C40B47"/>
    <w:rsid w:val="00C40CE2"/>
    <w:rsid w:val="00C41174"/>
    <w:rsid w:val="00C41A8A"/>
    <w:rsid w:val="00C41CF3"/>
    <w:rsid w:val="00C4203D"/>
    <w:rsid w:val="00C421A8"/>
    <w:rsid w:val="00C427E7"/>
    <w:rsid w:val="00C428B2"/>
    <w:rsid w:val="00C42A92"/>
    <w:rsid w:val="00C42C44"/>
    <w:rsid w:val="00C433B4"/>
    <w:rsid w:val="00C43818"/>
    <w:rsid w:val="00C438F0"/>
    <w:rsid w:val="00C43BA1"/>
    <w:rsid w:val="00C43DAB"/>
    <w:rsid w:val="00C44160"/>
    <w:rsid w:val="00C44364"/>
    <w:rsid w:val="00C4448E"/>
    <w:rsid w:val="00C44834"/>
    <w:rsid w:val="00C4504E"/>
    <w:rsid w:val="00C4570A"/>
    <w:rsid w:val="00C45BDF"/>
    <w:rsid w:val="00C45E5B"/>
    <w:rsid w:val="00C45E94"/>
    <w:rsid w:val="00C45F92"/>
    <w:rsid w:val="00C46220"/>
    <w:rsid w:val="00C46327"/>
    <w:rsid w:val="00C4640F"/>
    <w:rsid w:val="00C46AA4"/>
    <w:rsid w:val="00C47E01"/>
    <w:rsid w:val="00C47F08"/>
    <w:rsid w:val="00C500E4"/>
    <w:rsid w:val="00C50394"/>
    <w:rsid w:val="00C504AB"/>
    <w:rsid w:val="00C50ABB"/>
    <w:rsid w:val="00C50BA5"/>
    <w:rsid w:val="00C50D1F"/>
    <w:rsid w:val="00C50DEA"/>
    <w:rsid w:val="00C50FFC"/>
    <w:rsid w:val="00C51124"/>
    <w:rsid w:val="00C51250"/>
    <w:rsid w:val="00C514A6"/>
    <w:rsid w:val="00C517E6"/>
    <w:rsid w:val="00C51D38"/>
    <w:rsid w:val="00C52FCD"/>
    <w:rsid w:val="00C54BC4"/>
    <w:rsid w:val="00C551F2"/>
    <w:rsid w:val="00C56DD6"/>
    <w:rsid w:val="00C56EFA"/>
    <w:rsid w:val="00C572C6"/>
    <w:rsid w:val="00C5739F"/>
    <w:rsid w:val="00C57CF0"/>
    <w:rsid w:val="00C57EAB"/>
    <w:rsid w:val="00C60E8D"/>
    <w:rsid w:val="00C618AF"/>
    <w:rsid w:val="00C61B27"/>
    <w:rsid w:val="00C61CD6"/>
    <w:rsid w:val="00C61D14"/>
    <w:rsid w:val="00C62245"/>
    <w:rsid w:val="00C62656"/>
    <w:rsid w:val="00C6280C"/>
    <w:rsid w:val="00C6294F"/>
    <w:rsid w:val="00C62A0D"/>
    <w:rsid w:val="00C6332B"/>
    <w:rsid w:val="00C63459"/>
    <w:rsid w:val="00C63557"/>
    <w:rsid w:val="00C63AAE"/>
    <w:rsid w:val="00C63C5F"/>
    <w:rsid w:val="00C63FA7"/>
    <w:rsid w:val="00C64227"/>
    <w:rsid w:val="00C643D9"/>
    <w:rsid w:val="00C647BB"/>
    <w:rsid w:val="00C649BD"/>
    <w:rsid w:val="00C64D59"/>
    <w:rsid w:val="00C64EF0"/>
    <w:rsid w:val="00C65028"/>
    <w:rsid w:val="00C6526D"/>
    <w:rsid w:val="00C65692"/>
    <w:rsid w:val="00C65891"/>
    <w:rsid w:val="00C658FE"/>
    <w:rsid w:val="00C659E0"/>
    <w:rsid w:val="00C660D9"/>
    <w:rsid w:val="00C66802"/>
    <w:rsid w:val="00C6697D"/>
    <w:rsid w:val="00C66AC9"/>
    <w:rsid w:val="00C66B1C"/>
    <w:rsid w:val="00C66C89"/>
    <w:rsid w:val="00C674C9"/>
    <w:rsid w:val="00C67594"/>
    <w:rsid w:val="00C67A7C"/>
    <w:rsid w:val="00C7009A"/>
    <w:rsid w:val="00C7012D"/>
    <w:rsid w:val="00C70F6C"/>
    <w:rsid w:val="00C7102D"/>
    <w:rsid w:val="00C717F2"/>
    <w:rsid w:val="00C724D3"/>
    <w:rsid w:val="00C72CB0"/>
    <w:rsid w:val="00C72DF1"/>
    <w:rsid w:val="00C72E5C"/>
    <w:rsid w:val="00C738FB"/>
    <w:rsid w:val="00C74082"/>
    <w:rsid w:val="00C7442E"/>
    <w:rsid w:val="00C7451F"/>
    <w:rsid w:val="00C74981"/>
    <w:rsid w:val="00C74B35"/>
    <w:rsid w:val="00C74CEE"/>
    <w:rsid w:val="00C74FC9"/>
    <w:rsid w:val="00C7511C"/>
    <w:rsid w:val="00C753A0"/>
    <w:rsid w:val="00C755C1"/>
    <w:rsid w:val="00C75815"/>
    <w:rsid w:val="00C76371"/>
    <w:rsid w:val="00C76492"/>
    <w:rsid w:val="00C7696A"/>
    <w:rsid w:val="00C76B2A"/>
    <w:rsid w:val="00C76E81"/>
    <w:rsid w:val="00C76EBE"/>
    <w:rsid w:val="00C76EEB"/>
    <w:rsid w:val="00C771B9"/>
    <w:rsid w:val="00C7729D"/>
    <w:rsid w:val="00C776B8"/>
    <w:rsid w:val="00C77DD9"/>
    <w:rsid w:val="00C77DF0"/>
    <w:rsid w:val="00C80325"/>
    <w:rsid w:val="00C80485"/>
    <w:rsid w:val="00C8070F"/>
    <w:rsid w:val="00C808CB"/>
    <w:rsid w:val="00C808CF"/>
    <w:rsid w:val="00C81123"/>
    <w:rsid w:val="00C81526"/>
    <w:rsid w:val="00C81537"/>
    <w:rsid w:val="00C81858"/>
    <w:rsid w:val="00C81A51"/>
    <w:rsid w:val="00C8236C"/>
    <w:rsid w:val="00C82552"/>
    <w:rsid w:val="00C82990"/>
    <w:rsid w:val="00C829D3"/>
    <w:rsid w:val="00C82D5D"/>
    <w:rsid w:val="00C83BE6"/>
    <w:rsid w:val="00C84493"/>
    <w:rsid w:val="00C8494A"/>
    <w:rsid w:val="00C84B6F"/>
    <w:rsid w:val="00C84CA9"/>
    <w:rsid w:val="00C8526B"/>
    <w:rsid w:val="00C85354"/>
    <w:rsid w:val="00C8562B"/>
    <w:rsid w:val="00C85AC6"/>
    <w:rsid w:val="00C85C49"/>
    <w:rsid w:val="00C85E85"/>
    <w:rsid w:val="00C85EA1"/>
    <w:rsid w:val="00C8659F"/>
    <w:rsid w:val="00C86ABA"/>
    <w:rsid w:val="00C86B7C"/>
    <w:rsid w:val="00C86CA7"/>
    <w:rsid w:val="00C86D8A"/>
    <w:rsid w:val="00C87014"/>
    <w:rsid w:val="00C87650"/>
    <w:rsid w:val="00C87806"/>
    <w:rsid w:val="00C878CE"/>
    <w:rsid w:val="00C87E8C"/>
    <w:rsid w:val="00C87F45"/>
    <w:rsid w:val="00C9004E"/>
    <w:rsid w:val="00C90423"/>
    <w:rsid w:val="00C90DBA"/>
    <w:rsid w:val="00C91660"/>
    <w:rsid w:val="00C91832"/>
    <w:rsid w:val="00C91BA5"/>
    <w:rsid w:val="00C91D24"/>
    <w:rsid w:val="00C91F92"/>
    <w:rsid w:val="00C921A6"/>
    <w:rsid w:val="00C92650"/>
    <w:rsid w:val="00C92835"/>
    <w:rsid w:val="00C93123"/>
    <w:rsid w:val="00C931B4"/>
    <w:rsid w:val="00C9342F"/>
    <w:rsid w:val="00C93ACB"/>
    <w:rsid w:val="00C93AF9"/>
    <w:rsid w:val="00C9402E"/>
    <w:rsid w:val="00C943F3"/>
    <w:rsid w:val="00C94415"/>
    <w:rsid w:val="00C94576"/>
    <w:rsid w:val="00C94584"/>
    <w:rsid w:val="00C94F2C"/>
    <w:rsid w:val="00C95978"/>
    <w:rsid w:val="00C95C3D"/>
    <w:rsid w:val="00C95F94"/>
    <w:rsid w:val="00C961B3"/>
    <w:rsid w:val="00C965E1"/>
    <w:rsid w:val="00C968C5"/>
    <w:rsid w:val="00C972B9"/>
    <w:rsid w:val="00C977B5"/>
    <w:rsid w:val="00CA0094"/>
    <w:rsid w:val="00CA012B"/>
    <w:rsid w:val="00CA0158"/>
    <w:rsid w:val="00CA06D3"/>
    <w:rsid w:val="00CA08C6"/>
    <w:rsid w:val="00CA0A77"/>
    <w:rsid w:val="00CA0CEC"/>
    <w:rsid w:val="00CA0E24"/>
    <w:rsid w:val="00CA1025"/>
    <w:rsid w:val="00CA1619"/>
    <w:rsid w:val="00CA1C16"/>
    <w:rsid w:val="00CA1E19"/>
    <w:rsid w:val="00CA2279"/>
    <w:rsid w:val="00CA2729"/>
    <w:rsid w:val="00CA275B"/>
    <w:rsid w:val="00CA2A0A"/>
    <w:rsid w:val="00CA2E7E"/>
    <w:rsid w:val="00CA2F43"/>
    <w:rsid w:val="00CA3057"/>
    <w:rsid w:val="00CA35C5"/>
    <w:rsid w:val="00CA360E"/>
    <w:rsid w:val="00CA3812"/>
    <w:rsid w:val="00CA3C6C"/>
    <w:rsid w:val="00CA3DE6"/>
    <w:rsid w:val="00CA44FB"/>
    <w:rsid w:val="00CA45F8"/>
    <w:rsid w:val="00CA4645"/>
    <w:rsid w:val="00CA49DC"/>
    <w:rsid w:val="00CA4A50"/>
    <w:rsid w:val="00CA4D8F"/>
    <w:rsid w:val="00CA565E"/>
    <w:rsid w:val="00CA57EF"/>
    <w:rsid w:val="00CA57F7"/>
    <w:rsid w:val="00CA5ACB"/>
    <w:rsid w:val="00CA5B0D"/>
    <w:rsid w:val="00CA5F69"/>
    <w:rsid w:val="00CA60C2"/>
    <w:rsid w:val="00CA60DF"/>
    <w:rsid w:val="00CA6F2A"/>
    <w:rsid w:val="00CA7807"/>
    <w:rsid w:val="00CA7A04"/>
    <w:rsid w:val="00CA7FBA"/>
    <w:rsid w:val="00CB0087"/>
    <w:rsid w:val="00CB0305"/>
    <w:rsid w:val="00CB0637"/>
    <w:rsid w:val="00CB0DBD"/>
    <w:rsid w:val="00CB0E95"/>
    <w:rsid w:val="00CB0FAD"/>
    <w:rsid w:val="00CB1207"/>
    <w:rsid w:val="00CB1DB5"/>
    <w:rsid w:val="00CB250B"/>
    <w:rsid w:val="00CB2974"/>
    <w:rsid w:val="00CB2A3B"/>
    <w:rsid w:val="00CB2D32"/>
    <w:rsid w:val="00CB2F18"/>
    <w:rsid w:val="00CB33C7"/>
    <w:rsid w:val="00CB4436"/>
    <w:rsid w:val="00CB4DBA"/>
    <w:rsid w:val="00CB5139"/>
    <w:rsid w:val="00CB5350"/>
    <w:rsid w:val="00CB5446"/>
    <w:rsid w:val="00CB5476"/>
    <w:rsid w:val="00CB5812"/>
    <w:rsid w:val="00CB59F5"/>
    <w:rsid w:val="00CB5AF0"/>
    <w:rsid w:val="00CB5F78"/>
    <w:rsid w:val="00CB5FB0"/>
    <w:rsid w:val="00CB6DA7"/>
    <w:rsid w:val="00CB742B"/>
    <w:rsid w:val="00CB7518"/>
    <w:rsid w:val="00CB7AC7"/>
    <w:rsid w:val="00CB7E4C"/>
    <w:rsid w:val="00CC0431"/>
    <w:rsid w:val="00CC051E"/>
    <w:rsid w:val="00CC0F69"/>
    <w:rsid w:val="00CC1015"/>
    <w:rsid w:val="00CC101D"/>
    <w:rsid w:val="00CC12D5"/>
    <w:rsid w:val="00CC1386"/>
    <w:rsid w:val="00CC1446"/>
    <w:rsid w:val="00CC15B6"/>
    <w:rsid w:val="00CC1891"/>
    <w:rsid w:val="00CC1924"/>
    <w:rsid w:val="00CC25B4"/>
    <w:rsid w:val="00CC270C"/>
    <w:rsid w:val="00CC2769"/>
    <w:rsid w:val="00CC2F22"/>
    <w:rsid w:val="00CC30DE"/>
    <w:rsid w:val="00CC4466"/>
    <w:rsid w:val="00CC4546"/>
    <w:rsid w:val="00CC466B"/>
    <w:rsid w:val="00CC4AB2"/>
    <w:rsid w:val="00CC4D3A"/>
    <w:rsid w:val="00CC5347"/>
    <w:rsid w:val="00CC5718"/>
    <w:rsid w:val="00CC5F88"/>
    <w:rsid w:val="00CC6044"/>
    <w:rsid w:val="00CC66B7"/>
    <w:rsid w:val="00CC693B"/>
    <w:rsid w:val="00CC69C8"/>
    <w:rsid w:val="00CC6C1B"/>
    <w:rsid w:val="00CC7240"/>
    <w:rsid w:val="00CC77A2"/>
    <w:rsid w:val="00CC78DB"/>
    <w:rsid w:val="00CC79ED"/>
    <w:rsid w:val="00CC7B71"/>
    <w:rsid w:val="00CD01B1"/>
    <w:rsid w:val="00CD02C3"/>
    <w:rsid w:val="00CD0699"/>
    <w:rsid w:val="00CD0711"/>
    <w:rsid w:val="00CD0B70"/>
    <w:rsid w:val="00CD0EEB"/>
    <w:rsid w:val="00CD15CC"/>
    <w:rsid w:val="00CD1757"/>
    <w:rsid w:val="00CD1ABE"/>
    <w:rsid w:val="00CD1D15"/>
    <w:rsid w:val="00CD1DA7"/>
    <w:rsid w:val="00CD1FCF"/>
    <w:rsid w:val="00CD1FDC"/>
    <w:rsid w:val="00CD2066"/>
    <w:rsid w:val="00CD23AC"/>
    <w:rsid w:val="00CD29AD"/>
    <w:rsid w:val="00CD307E"/>
    <w:rsid w:val="00CD3275"/>
    <w:rsid w:val="00CD3769"/>
    <w:rsid w:val="00CD4454"/>
    <w:rsid w:val="00CD4483"/>
    <w:rsid w:val="00CD450E"/>
    <w:rsid w:val="00CD4BC0"/>
    <w:rsid w:val="00CD4C71"/>
    <w:rsid w:val="00CD5475"/>
    <w:rsid w:val="00CD5A3A"/>
    <w:rsid w:val="00CD6059"/>
    <w:rsid w:val="00CD629F"/>
    <w:rsid w:val="00CD6970"/>
    <w:rsid w:val="00CD6A1B"/>
    <w:rsid w:val="00CD6EBB"/>
    <w:rsid w:val="00CD774D"/>
    <w:rsid w:val="00CD7B11"/>
    <w:rsid w:val="00CD7B6E"/>
    <w:rsid w:val="00CE0A7F"/>
    <w:rsid w:val="00CE0B21"/>
    <w:rsid w:val="00CE0CC1"/>
    <w:rsid w:val="00CE11D5"/>
    <w:rsid w:val="00CE11EA"/>
    <w:rsid w:val="00CE124D"/>
    <w:rsid w:val="00CE1433"/>
    <w:rsid w:val="00CE1687"/>
    <w:rsid w:val="00CE16A8"/>
    <w:rsid w:val="00CE16AB"/>
    <w:rsid w:val="00CE1718"/>
    <w:rsid w:val="00CE1E34"/>
    <w:rsid w:val="00CE1FF9"/>
    <w:rsid w:val="00CE2068"/>
    <w:rsid w:val="00CE2A64"/>
    <w:rsid w:val="00CE30B7"/>
    <w:rsid w:val="00CE3B28"/>
    <w:rsid w:val="00CE46F4"/>
    <w:rsid w:val="00CE4C69"/>
    <w:rsid w:val="00CE51FA"/>
    <w:rsid w:val="00CE54E0"/>
    <w:rsid w:val="00CE55C6"/>
    <w:rsid w:val="00CE5779"/>
    <w:rsid w:val="00CE598E"/>
    <w:rsid w:val="00CE5D94"/>
    <w:rsid w:val="00CE7096"/>
    <w:rsid w:val="00CE7122"/>
    <w:rsid w:val="00CE71AB"/>
    <w:rsid w:val="00CE723B"/>
    <w:rsid w:val="00CE7D14"/>
    <w:rsid w:val="00CF0093"/>
    <w:rsid w:val="00CF0552"/>
    <w:rsid w:val="00CF0566"/>
    <w:rsid w:val="00CF0931"/>
    <w:rsid w:val="00CF0941"/>
    <w:rsid w:val="00CF0B21"/>
    <w:rsid w:val="00CF0DD9"/>
    <w:rsid w:val="00CF113D"/>
    <w:rsid w:val="00CF1C14"/>
    <w:rsid w:val="00CF1DC7"/>
    <w:rsid w:val="00CF2437"/>
    <w:rsid w:val="00CF2454"/>
    <w:rsid w:val="00CF258C"/>
    <w:rsid w:val="00CF282B"/>
    <w:rsid w:val="00CF28BD"/>
    <w:rsid w:val="00CF290A"/>
    <w:rsid w:val="00CF2C66"/>
    <w:rsid w:val="00CF2F17"/>
    <w:rsid w:val="00CF2F37"/>
    <w:rsid w:val="00CF32F8"/>
    <w:rsid w:val="00CF3374"/>
    <w:rsid w:val="00CF3751"/>
    <w:rsid w:val="00CF381A"/>
    <w:rsid w:val="00CF3B09"/>
    <w:rsid w:val="00CF3DD8"/>
    <w:rsid w:val="00CF4156"/>
    <w:rsid w:val="00CF42DE"/>
    <w:rsid w:val="00CF441A"/>
    <w:rsid w:val="00CF45C9"/>
    <w:rsid w:val="00CF4871"/>
    <w:rsid w:val="00CF5184"/>
    <w:rsid w:val="00CF55D6"/>
    <w:rsid w:val="00CF5B01"/>
    <w:rsid w:val="00CF5CBF"/>
    <w:rsid w:val="00CF5D22"/>
    <w:rsid w:val="00CF5EAA"/>
    <w:rsid w:val="00CF6512"/>
    <w:rsid w:val="00CF65EA"/>
    <w:rsid w:val="00CF6AEE"/>
    <w:rsid w:val="00CF716F"/>
    <w:rsid w:val="00CF726D"/>
    <w:rsid w:val="00CF74F2"/>
    <w:rsid w:val="00CF74FE"/>
    <w:rsid w:val="00CF750C"/>
    <w:rsid w:val="00D00206"/>
    <w:rsid w:val="00D0036C"/>
    <w:rsid w:val="00D003CE"/>
    <w:rsid w:val="00D00546"/>
    <w:rsid w:val="00D007C2"/>
    <w:rsid w:val="00D00823"/>
    <w:rsid w:val="00D00AFC"/>
    <w:rsid w:val="00D00C13"/>
    <w:rsid w:val="00D015C5"/>
    <w:rsid w:val="00D016E4"/>
    <w:rsid w:val="00D0187A"/>
    <w:rsid w:val="00D018C8"/>
    <w:rsid w:val="00D01A84"/>
    <w:rsid w:val="00D01ACF"/>
    <w:rsid w:val="00D01AFE"/>
    <w:rsid w:val="00D01BF7"/>
    <w:rsid w:val="00D02C52"/>
    <w:rsid w:val="00D030E1"/>
    <w:rsid w:val="00D03223"/>
    <w:rsid w:val="00D03374"/>
    <w:rsid w:val="00D0357D"/>
    <w:rsid w:val="00D03D00"/>
    <w:rsid w:val="00D0459D"/>
    <w:rsid w:val="00D045E2"/>
    <w:rsid w:val="00D04679"/>
    <w:rsid w:val="00D04838"/>
    <w:rsid w:val="00D04875"/>
    <w:rsid w:val="00D04A5C"/>
    <w:rsid w:val="00D05405"/>
    <w:rsid w:val="00D055A5"/>
    <w:rsid w:val="00D0591A"/>
    <w:rsid w:val="00D05C30"/>
    <w:rsid w:val="00D06122"/>
    <w:rsid w:val="00D061F9"/>
    <w:rsid w:val="00D06456"/>
    <w:rsid w:val="00D068E4"/>
    <w:rsid w:val="00D06B4F"/>
    <w:rsid w:val="00D07708"/>
    <w:rsid w:val="00D07DCF"/>
    <w:rsid w:val="00D07E1A"/>
    <w:rsid w:val="00D07EA9"/>
    <w:rsid w:val="00D07F1B"/>
    <w:rsid w:val="00D07F6B"/>
    <w:rsid w:val="00D07F72"/>
    <w:rsid w:val="00D10052"/>
    <w:rsid w:val="00D102F0"/>
    <w:rsid w:val="00D10828"/>
    <w:rsid w:val="00D10EE1"/>
    <w:rsid w:val="00D11359"/>
    <w:rsid w:val="00D11467"/>
    <w:rsid w:val="00D12551"/>
    <w:rsid w:val="00D12A15"/>
    <w:rsid w:val="00D12BE1"/>
    <w:rsid w:val="00D12ED3"/>
    <w:rsid w:val="00D12FEF"/>
    <w:rsid w:val="00D1317B"/>
    <w:rsid w:val="00D1372E"/>
    <w:rsid w:val="00D13FBA"/>
    <w:rsid w:val="00D13FEB"/>
    <w:rsid w:val="00D140ED"/>
    <w:rsid w:val="00D1422E"/>
    <w:rsid w:val="00D144D1"/>
    <w:rsid w:val="00D149C9"/>
    <w:rsid w:val="00D151CC"/>
    <w:rsid w:val="00D1560E"/>
    <w:rsid w:val="00D15660"/>
    <w:rsid w:val="00D15948"/>
    <w:rsid w:val="00D16322"/>
    <w:rsid w:val="00D16593"/>
    <w:rsid w:val="00D16FA0"/>
    <w:rsid w:val="00D17C08"/>
    <w:rsid w:val="00D201FC"/>
    <w:rsid w:val="00D20359"/>
    <w:rsid w:val="00D2059F"/>
    <w:rsid w:val="00D20B24"/>
    <w:rsid w:val="00D20B76"/>
    <w:rsid w:val="00D20D57"/>
    <w:rsid w:val="00D21048"/>
    <w:rsid w:val="00D2111A"/>
    <w:rsid w:val="00D21403"/>
    <w:rsid w:val="00D21667"/>
    <w:rsid w:val="00D216E7"/>
    <w:rsid w:val="00D216F2"/>
    <w:rsid w:val="00D21ADD"/>
    <w:rsid w:val="00D220D8"/>
    <w:rsid w:val="00D2242A"/>
    <w:rsid w:val="00D22EEE"/>
    <w:rsid w:val="00D2317F"/>
    <w:rsid w:val="00D231F4"/>
    <w:rsid w:val="00D240D2"/>
    <w:rsid w:val="00D24CDA"/>
    <w:rsid w:val="00D24CDF"/>
    <w:rsid w:val="00D24F84"/>
    <w:rsid w:val="00D25199"/>
    <w:rsid w:val="00D251A6"/>
    <w:rsid w:val="00D2555B"/>
    <w:rsid w:val="00D257AE"/>
    <w:rsid w:val="00D264AA"/>
    <w:rsid w:val="00D26584"/>
    <w:rsid w:val="00D26669"/>
    <w:rsid w:val="00D26BA9"/>
    <w:rsid w:val="00D26BCE"/>
    <w:rsid w:val="00D26E4F"/>
    <w:rsid w:val="00D27C65"/>
    <w:rsid w:val="00D30C4D"/>
    <w:rsid w:val="00D30E39"/>
    <w:rsid w:val="00D30F47"/>
    <w:rsid w:val="00D3123C"/>
    <w:rsid w:val="00D314C4"/>
    <w:rsid w:val="00D3163C"/>
    <w:rsid w:val="00D31740"/>
    <w:rsid w:val="00D3188C"/>
    <w:rsid w:val="00D31A42"/>
    <w:rsid w:val="00D31D03"/>
    <w:rsid w:val="00D3214F"/>
    <w:rsid w:val="00D323B0"/>
    <w:rsid w:val="00D33001"/>
    <w:rsid w:val="00D33A73"/>
    <w:rsid w:val="00D33DEF"/>
    <w:rsid w:val="00D33F68"/>
    <w:rsid w:val="00D342A6"/>
    <w:rsid w:val="00D34F7A"/>
    <w:rsid w:val="00D35145"/>
    <w:rsid w:val="00D353E7"/>
    <w:rsid w:val="00D35F9B"/>
    <w:rsid w:val="00D36B69"/>
    <w:rsid w:val="00D36C32"/>
    <w:rsid w:val="00D375EB"/>
    <w:rsid w:val="00D3772F"/>
    <w:rsid w:val="00D37974"/>
    <w:rsid w:val="00D37A82"/>
    <w:rsid w:val="00D400DA"/>
    <w:rsid w:val="00D4024A"/>
    <w:rsid w:val="00D40510"/>
    <w:rsid w:val="00D408DD"/>
    <w:rsid w:val="00D413CB"/>
    <w:rsid w:val="00D41911"/>
    <w:rsid w:val="00D41922"/>
    <w:rsid w:val="00D42082"/>
    <w:rsid w:val="00D42389"/>
    <w:rsid w:val="00D42A00"/>
    <w:rsid w:val="00D43119"/>
    <w:rsid w:val="00D43121"/>
    <w:rsid w:val="00D43699"/>
    <w:rsid w:val="00D43CCC"/>
    <w:rsid w:val="00D43F11"/>
    <w:rsid w:val="00D442BF"/>
    <w:rsid w:val="00D4461B"/>
    <w:rsid w:val="00D44D32"/>
    <w:rsid w:val="00D45075"/>
    <w:rsid w:val="00D45379"/>
    <w:rsid w:val="00D454CB"/>
    <w:rsid w:val="00D45501"/>
    <w:rsid w:val="00D45609"/>
    <w:rsid w:val="00D45D72"/>
    <w:rsid w:val="00D45FC1"/>
    <w:rsid w:val="00D46073"/>
    <w:rsid w:val="00D46939"/>
    <w:rsid w:val="00D46F01"/>
    <w:rsid w:val="00D471DC"/>
    <w:rsid w:val="00D47313"/>
    <w:rsid w:val="00D47A1F"/>
    <w:rsid w:val="00D500AA"/>
    <w:rsid w:val="00D50914"/>
    <w:rsid w:val="00D50E89"/>
    <w:rsid w:val="00D50EEF"/>
    <w:rsid w:val="00D50FC9"/>
    <w:rsid w:val="00D510BA"/>
    <w:rsid w:val="00D511BF"/>
    <w:rsid w:val="00D51338"/>
    <w:rsid w:val="00D520E4"/>
    <w:rsid w:val="00D522F5"/>
    <w:rsid w:val="00D52939"/>
    <w:rsid w:val="00D52992"/>
    <w:rsid w:val="00D52CD5"/>
    <w:rsid w:val="00D532EC"/>
    <w:rsid w:val="00D53A38"/>
    <w:rsid w:val="00D53FEA"/>
    <w:rsid w:val="00D54029"/>
    <w:rsid w:val="00D5478B"/>
    <w:rsid w:val="00D54C47"/>
    <w:rsid w:val="00D54D29"/>
    <w:rsid w:val="00D55392"/>
    <w:rsid w:val="00D55A1D"/>
    <w:rsid w:val="00D55BB9"/>
    <w:rsid w:val="00D55DD6"/>
    <w:rsid w:val="00D5611E"/>
    <w:rsid w:val="00D5678D"/>
    <w:rsid w:val="00D569BC"/>
    <w:rsid w:val="00D57131"/>
    <w:rsid w:val="00D571EF"/>
    <w:rsid w:val="00D57478"/>
    <w:rsid w:val="00D575DD"/>
    <w:rsid w:val="00D5786A"/>
    <w:rsid w:val="00D57CAB"/>
    <w:rsid w:val="00D57DFA"/>
    <w:rsid w:val="00D57E7E"/>
    <w:rsid w:val="00D57FD6"/>
    <w:rsid w:val="00D602DF"/>
    <w:rsid w:val="00D60407"/>
    <w:rsid w:val="00D606CB"/>
    <w:rsid w:val="00D606E1"/>
    <w:rsid w:val="00D607C5"/>
    <w:rsid w:val="00D6084E"/>
    <w:rsid w:val="00D60A7B"/>
    <w:rsid w:val="00D60E94"/>
    <w:rsid w:val="00D60F61"/>
    <w:rsid w:val="00D6124C"/>
    <w:rsid w:val="00D6180A"/>
    <w:rsid w:val="00D61DAB"/>
    <w:rsid w:val="00D61EAE"/>
    <w:rsid w:val="00D624FF"/>
    <w:rsid w:val="00D62807"/>
    <w:rsid w:val="00D629E5"/>
    <w:rsid w:val="00D62A5B"/>
    <w:rsid w:val="00D62D73"/>
    <w:rsid w:val="00D631D2"/>
    <w:rsid w:val="00D631D5"/>
    <w:rsid w:val="00D632F3"/>
    <w:rsid w:val="00D63351"/>
    <w:rsid w:val="00D633CC"/>
    <w:rsid w:val="00D634EC"/>
    <w:rsid w:val="00D63A3C"/>
    <w:rsid w:val="00D640D8"/>
    <w:rsid w:val="00D64188"/>
    <w:rsid w:val="00D6436F"/>
    <w:rsid w:val="00D64BF6"/>
    <w:rsid w:val="00D64C5E"/>
    <w:rsid w:val="00D64F08"/>
    <w:rsid w:val="00D65632"/>
    <w:rsid w:val="00D65775"/>
    <w:rsid w:val="00D65FA1"/>
    <w:rsid w:val="00D65FAE"/>
    <w:rsid w:val="00D66387"/>
    <w:rsid w:val="00D663D4"/>
    <w:rsid w:val="00D66443"/>
    <w:rsid w:val="00D66524"/>
    <w:rsid w:val="00D665F3"/>
    <w:rsid w:val="00D66A73"/>
    <w:rsid w:val="00D66D57"/>
    <w:rsid w:val="00D67179"/>
    <w:rsid w:val="00D67231"/>
    <w:rsid w:val="00D676E9"/>
    <w:rsid w:val="00D67A96"/>
    <w:rsid w:val="00D67AAC"/>
    <w:rsid w:val="00D67FCF"/>
    <w:rsid w:val="00D709CE"/>
    <w:rsid w:val="00D71CB8"/>
    <w:rsid w:val="00D71CE2"/>
    <w:rsid w:val="00D71F73"/>
    <w:rsid w:val="00D722CE"/>
    <w:rsid w:val="00D73113"/>
    <w:rsid w:val="00D738F2"/>
    <w:rsid w:val="00D739A9"/>
    <w:rsid w:val="00D73BB8"/>
    <w:rsid w:val="00D73EFC"/>
    <w:rsid w:val="00D74B6B"/>
    <w:rsid w:val="00D74F34"/>
    <w:rsid w:val="00D7512F"/>
    <w:rsid w:val="00D7527B"/>
    <w:rsid w:val="00D77104"/>
    <w:rsid w:val="00D771B6"/>
    <w:rsid w:val="00D776C5"/>
    <w:rsid w:val="00D778AB"/>
    <w:rsid w:val="00D77A6F"/>
    <w:rsid w:val="00D77B65"/>
    <w:rsid w:val="00D8040F"/>
    <w:rsid w:val="00D80786"/>
    <w:rsid w:val="00D808F7"/>
    <w:rsid w:val="00D80C0F"/>
    <w:rsid w:val="00D80EC4"/>
    <w:rsid w:val="00D80FF7"/>
    <w:rsid w:val="00D815EE"/>
    <w:rsid w:val="00D81ACB"/>
    <w:rsid w:val="00D81CAB"/>
    <w:rsid w:val="00D82261"/>
    <w:rsid w:val="00D82C1C"/>
    <w:rsid w:val="00D82F0E"/>
    <w:rsid w:val="00D8339A"/>
    <w:rsid w:val="00D8386E"/>
    <w:rsid w:val="00D838D4"/>
    <w:rsid w:val="00D840AD"/>
    <w:rsid w:val="00D8434F"/>
    <w:rsid w:val="00D84690"/>
    <w:rsid w:val="00D84958"/>
    <w:rsid w:val="00D84D61"/>
    <w:rsid w:val="00D850CC"/>
    <w:rsid w:val="00D8576F"/>
    <w:rsid w:val="00D8602D"/>
    <w:rsid w:val="00D86414"/>
    <w:rsid w:val="00D8677F"/>
    <w:rsid w:val="00D86BA7"/>
    <w:rsid w:val="00D86C0B"/>
    <w:rsid w:val="00D870B8"/>
    <w:rsid w:val="00D875D6"/>
    <w:rsid w:val="00D87DDF"/>
    <w:rsid w:val="00D90017"/>
    <w:rsid w:val="00D9069D"/>
    <w:rsid w:val="00D908DF"/>
    <w:rsid w:val="00D90A5D"/>
    <w:rsid w:val="00D90EA5"/>
    <w:rsid w:val="00D91E1E"/>
    <w:rsid w:val="00D91E94"/>
    <w:rsid w:val="00D91EA3"/>
    <w:rsid w:val="00D91F3F"/>
    <w:rsid w:val="00D91F8B"/>
    <w:rsid w:val="00D922EA"/>
    <w:rsid w:val="00D925F3"/>
    <w:rsid w:val="00D9260D"/>
    <w:rsid w:val="00D926EB"/>
    <w:rsid w:val="00D92F78"/>
    <w:rsid w:val="00D933BB"/>
    <w:rsid w:val="00D9375E"/>
    <w:rsid w:val="00D93A3C"/>
    <w:rsid w:val="00D944D9"/>
    <w:rsid w:val="00D94527"/>
    <w:rsid w:val="00D95387"/>
    <w:rsid w:val="00D95A07"/>
    <w:rsid w:val="00D95DEE"/>
    <w:rsid w:val="00D95E77"/>
    <w:rsid w:val="00D962D4"/>
    <w:rsid w:val="00D965E5"/>
    <w:rsid w:val="00D96D9D"/>
    <w:rsid w:val="00D97EEE"/>
    <w:rsid w:val="00D97F0C"/>
    <w:rsid w:val="00DA0120"/>
    <w:rsid w:val="00DA04CD"/>
    <w:rsid w:val="00DA0673"/>
    <w:rsid w:val="00DA0A54"/>
    <w:rsid w:val="00DA12E7"/>
    <w:rsid w:val="00DA139B"/>
    <w:rsid w:val="00DA2A9C"/>
    <w:rsid w:val="00DA2AEE"/>
    <w:rsid w:val="00DA2B9C"/>
    <w:rsid w:val="00DA302D"/>
    <w:rsid w:val="00DA31C8"/>
    <w:rsid w:val="00DA37FC"/>
    <w:rsid w:val="00DA3A86"/>
    <w:rsid w:val="00DA3C1E"/>
    <w:rsid w:val="00DA4048"/>
    <w:rsid w:val="00DA48C8"/>
    <w:rsid w:val="00DA4B18"/>
    <w:rsid w:val="00DA4D0C"/>
    <w:rsid w:val="00DA5190"/>
    <w:rsid w:val="00DA5431"/>
    <w:rsid w:val="00DA5594"/>
    <w:rsid w:val="00DA58D2"/>
    <w:rsid w:val="00DA5986"/>
    <w:rsid w:val="00DA5A6E"/>
    <w:rsid w:val="00DA6018"/>
    <w:rsid w:val="00DA61DD"/>
    <w:rsid w:val="00DA6277"/>
    <w:rsid w:val="00DA6C51"/>
    <w:rsid w:val="00DA7423"/>
    <w:rsid w:val="00DA772F"/>
    <w:rsid w:val="00DA7FFB"/>
    <w:rsid w:val="00DB0125"/>
    <w:rsid w:val="00DB01FA"/>
    <w:rsid w:val="00DB03FB"/>
    <w:rsid w:val="00DB0ACE"/>
    <w:rsid w:val="00DB0AE3"/>
    <w:rsid w:val="00DB0AFF"/>
    <w:rsid w:val="00DB122E"/>
    <w:rsid w:val="00DB20DA"/>
    <w:rsid w:val="00DB2564"/>
    <w:rsid w:val="00DB2C9C"/>
    <w:rsid w:val="00DB32C2"/>
    <w:rsid w:val="00DB338B"/>
    <w:rsid w:val="00DB34B7"/>
    <w:rsid w:val="00DB37BD"/>
    <w:rsid w:val="00DB3846"/>
    <w:rsid w:val="00DB3B80"/>
    <w:rsid w:val="00DB3D4C"/>
    <w:rsid w:val="00DB3EF2"/>
    <w:rsid w:val="00DB4554"/>
    <w:rsid w:val="00DB4A48"/>
    <w:rsid w:val="00DB4B9F"/>
    <w:rsid w:val="00DB5908"/>
    <w:rsid w:val="00DB5A8C"/>
    <w:rsid w:val="00DB5C3D"/>
    <w:rsid w:val="00DB6023"/>
    <w:rsid w:val="00DB6204"/>
    <w:rsid w:val="00DB6481"/>
    <w:rsid w:val="00DB658F"/>
    <w:rsid w:val="00DB66E9"/>
    <w:rsid w:val="00DB6AE8"/>
    <w:rsid w:val="00DB701E"/>
    <w:rsid w:val="00DB73AB"/>
    <w:rsid w:val="00DB7E57"/>
    <w:rsid w:val="00DB7F97"/>
    <w:rsid w:val="00DC086A"/>
    <w:rsid w:val="00DC0911"/>
    <w:rsid w:val="00DC0E14"/>
    <w:rsid w:val="00DC1393"/>
    <w:rsid w:val="00DC1A60"/>
    <w:rsid w:val="00DC1AF9"/>
    <w:rsid w:val="00DC1BAF"/>
    <w:rsid w:val="00DC1CF0"/>
    <w:rsid w:val="00DC228D"/>
    <w:rsid w:val="00DC23B6"/>
    <w:rsid w:val="00DC24BD"/>
    <w:rsid w:val="00DC2500"/>
    <w:rsid w:val="00DC2753"/>
    <w:rsid w:val="00DC2BD5"/>
    <w:rsid w:val="00DC2D67"/>
    <w:rsid w:val="00DC3A8A"/>
    <w:rsid w:val="00DC3CD5"/>
    <w:rsid w:val="00DC4383"/>
    <w:rsid w:val="00DC488B"/>
    <w:rsid w:val="00DC4CDB"/>
    <w:rsid w:val="00DC4ED6"/>
    <w:rsid w:val="00DC4F72"/>
    <w:rsid w:val="00DC51B4"/>
    <w:rsid w:val="00DC529B"/>
    <w:rsid w:val="00DC5E2D"/>
    <w:rsid w:val="00DC6295"/>
    <w:rsid w:val="00DC634B"/>
    <w:rsid w:val="00DC647A"/>
    <w:rsid w:val="00DC6A67"/>
    <w:rsid w:val="00DC6B44"/>
    <w:rsid w:val="00DC77DC"/>
    <w:rsid w:val="00DC7967"/>
    <w:rsid w:val="00DC7D82"/>
    <w:rsid w:val="00DC7F34"/>
    <w:rsid w:val="00DD0453"/>
    <w:rsid w:val="00DD0C2C"/>
    <w:rsid w:val="00DD0C4C"/>
    <w:rsid w:val="00DD0D58"/>
    <w:rsid w:val="00DD0F40"/>
    <w:rsid w:val="00DD0F4C"/>
    <w:rsid w:val="00DD14A8"/>
    <w:rsid w:val="00DD1708"/>
    <w:rsid w:val="00DD19DE"/>
    <w:rsid w:val="00DD229C"/>
    <w:rsid w:val="00DD28BC"/>
    <w:rsid w:val="00DD2B5E"/>
    <w:rsid w:val="00DD2E1A"/>
    <w:rsid w:val="00DD3B36"/>
    <w:rsid w:val="00DD3DD1"/>
    <w:rsid w:val="00DD3DD2"/>
    <w:rsid w:val="00DD4274"/>
    <w:rsid w:val="00DD47C8"/>
    <w:rsid w:val="00DD4B76"/>
    <w:rsid w:val="00DD4D50"/>
    <w:rsid w:val="00DD4DF6"/>
    <w:rsid w:val="00DD50C1"/>
    <w:rsid w:val="00DD5705"/>
    <w:rsid w:val="00DD5A6B"/>
    <w:rsid w:val="00DD5BE9"/>
    <w:rsid w:val="00DD5D4E"/>
    <w:rsid w:val="00DD6687"/>
    <w:rsid w:val="00DD7074"/>
    <w:rsid w:val="00DD72B7"/>
    <w:rsid w:val="00DD77B4"/>
    <w:rsid w:val="00DD78A5"/>
    <w:rsid w:val="00DD7E3C"/>
    <w:rsid w:val="00DE0A34"/>
    <w:rsid w:val="00DE0C44"/>
    <w:rsid w:val="00DE1372"/>
    <w:rsid w:val="00DE1A75"/>
    <w:rsid w:val="00DE1FBF"/>
    <w:rsid w:val="00DE1FF5"/>
    <w:rsid w:val="00DE22FF"/>
    <w:rsid w:val="00DE2713"/>
    <w:rsid w:val="00DE309E"/>
    <w:rsid w:val="00DE31F0"/>
    <w:rsid w:val="00DE338A"/>
    <w:rsid w:val="00DE3937"/>
    <w:rsid w:val="00DE3A33"/>
    <w:rsid w:val="00DE3D1C"/>
    <w:rsid w:val="00DE430B"/>
    <w:rsid w:val="00DE4415"/>
    <w:rsid w:val="00DE44AD"/>
    <w:rsid w:val="00DE4C7A"/>
    <w:rsid w:val="00DE4FA5"/>
    <w:rsid w:val="00DE51F9"/>
    <w:rsid w:val="00DE56BB"/>
    <w:rsid w:val="00DE5726"/>
    <w:rsid w:val="00DE5FB4"/>
    <w:rsid w:val="00DE5FCF"/>
    <w:rsid w:val="00DE6134"/>
    <w:rsid w:val="00DE68A3"/>
    <w:rsid w:val="00DE70B9"/>
    <w:rsid w:val="00DE73D5"/>
    <w:rsid w:val="00DE7718"/>
    <w:rsid w:val="00DE79DB"/>
    <w:rsid w:val="00DF00F0"/>
    <w:rsid w:val="00DF066A"/>
    <w:rsid w:val="00DF1784"/>
    <w:rsid w:val="00DF191B"/>
    <w:rsid w:val="00DF19CB"/>
    <w:rsid w:val="00DF1C0B"/>
    <w:rsid w:val="00DF2269"/>
    <w:rsid w:val="00DF248E"/>
    <w:rsid w:val="00DF299F"/>
    <w:rsid w:val="00DF29FF"/>
    <w:rsid w:val="00DF2C48"/>
    <w:rsid w:val="00DF2C6F"/>
    <w:rsid w:val="00DF3D1F"/>
    <w:rsid w:val="00DF400B"/>
    <w:rsid w:val="00DF4496"/>
    <w:rsid w:val="00DF45CC"/>
    <w:rsid w:val="00DF516C"/>
    <w:rsid w:val="00DF522F"/>
    <w:rsid w:val="00DF5368"/>
    <w:rsid w:val="00DF54DD"/>
    <w:rsid w:val="00DF5829"/>
    <w:rsid w:val="00DF601F"/>
    <w:rsid w:val="00DF6681"/>
    <w:rsid w:val="00DF6D4D"/>
    <w:rsid w:val="00DF76AC"/>
    <w:rsid w:val="00DF7D8D"/>
    <w:rsid w:val="00E002BF"/>
    <w:rsid w:val="00E0043E"/>
    <w:rsid w:val="00E006C0"/>
    <w:rsid w:val="00E006D7"/>
    <w:rsid w:val="00E006E8"/>
    <w:rsid w:val="00E00A33"/>
    <w:rsid w:val="00E00C46"/>
    <w:rsid w:val="00E00DC1"/>
    <w:rsid w:val="00E00FDF"/>
    <w:rsid w:val="00E01791"/>
    <w:rsid w:val="00E01CDF"/>
    <w:rsid w:val="00E0227D"/>
    <w:rsid w:val="00E022C1"/>
    <w:rsid w:val="00E0265E"/>
    <w:rsid w:val="00E02E82"/>
    <w:rsid w:val="00E0312E"/>
    <w:rsid w:val="00E032A2"/>
    <w:rsid w:val="00E03CE2"/>
    <w:rsid w:val="00E03DDB"/>
    <w:rsid w:val="00E04242"/>
    <w:rsid w:val="00E046A1"/>
    <w:rsid w:val="00E04987"/>
    <w:rsid w:val="00E04B84"/>
    <w:rsid w:val="00E04D78"/>
    <w:rsid w:val="00E0503D"/>
    <w:rsid w:val="00E05584"/>
    <w:rsid w:val="00E05785"/>
    <w:rsid w:val="00E061A4"/>
    <w:rsid w:val="00E06466"/>
    <w:rsid w:val="00E06617"/>
    <w:rsid w:val="00E0682E"/>
    <w:rsid w:val="00E06835"/>
    <w:rsid w:val="00E068A5"/>
    <w:rsid w:val="00E06FDA"/>
    <w:rsid w:val="00E07000"/>
    <w:rsid w:val="00E07009"/>
    <w:rsid w:val="00E07020"/>
    <w:rsid w:val="00E077EA"/>
    <w:rsid w:val="00E07C79"/>
    <w:rsid w:val="00E10162"/>
    <w:rsid w:val="00E10205"/>
    <w:rsid w:val="00E10261"/>
    <w:rsid w:val="00E10962"/>
    <w:rsid w:val="00E10CDF"/>
    <w:rsid w:val="00E10D78"/>
    <w:rsid w:val="00E11009"/>
    <w:rsid w:val="00E11051"/>
    <w:rsid w:val="00E1175E"/>
    <w:rsid w:val="00E11BE2"/>
    <w:rsid w:val="00E11E95"/>
    <w:rsid w:val="00E1210A"/>
    <w:rsid w:val="00E12A2B"/>
    <w:rsid w:val="00E13010"/>
    <w:rsid w:val="00E13978"/>
    <w:rsid w:val="00E13DDE"/>
    <w:rsid w:val="00E14B5D"/>
    <w:rsid w:val="00E14D10"/>
    <w:rsid w:val="00E1581A"/>
    <w:rsid w:val="00E15F48"/>
    <w:rsid w:val="00E160A5"/>
    <w:rsid w:val="00E16298"/>
    <w:rsid w:val="00E162F6"/>
    <w:rsid w:val="00E1713D"/>
    <w:rsid w:val="00E1715B"/>
    <w:rsid w:val="00E17221"/>
    <w:rsid w:val="00E17702"/>
    <w:rsid w:val="00E1792A"/>
    <w:rsid w:val="00E17CB6"/>
    <w:rsid w:val="00E17D43"/>
    <w:rsid w:val="00E201C6"/>
    <w:rsid w:val="00E206B1"/>
    <w:rsid w:val="00E20A08"/>
    <w:rsid w:val="00E20A43"/>
    <w:rsid w:val="00E21026"/>
    <w:rsid w:val="00E2110C"/>
    <w:rsid w:val="00E215F4"/>
    <w:rsid w:val="00E21679"/>
    <w:rsid w:val="00E21AC1"/>
    <w:rsid w:val="00E21BEC"/>
    <w:rsid w:val="00E21EE5"/>
    <w:rsid w:val="00E22285"/>
    <w:rsid w:val="00E227F0"/>
    <w:rsid w:val="00E22A97"/>
    <w:rsid w:val="00E22CBA"/>
    <w:rsid w:val="00E232B9"/>
    <w:rsid w:val="00E2344B"/>
    <w:rsid w:val="00E23898"/>
    <w:rsid w:val="00E239EB"/>
    <w:rsid w:val="00E24704"/>
    <w:rsid w:val="00E24808"/>
    <w:rsid w:val="00E24AAB"/>
    <w:rsid w:val="00E24CFA"/>
    <w:rsid w:val="00E24D62"/>
    <w:rsid w:val="00E24ECD"/>
    <w:rsid w:val="00E25623"/>
    <w:rsid w:val="00E26182"/>
    <w:rsid w:val="00E262EF"/>
    <w:rsid w:val="00E26495"/>
    <w:rsid w:val="00E26EA5"/>
    <w:rsid w:val="00E27350"/>
    <w:rsid w:val="00E27C73"/>
    <w:rsid w:val="00E27E72"/>
    <w:rsid w:val="00E27EDD"/>
    <w:rsid w:val="00E27F3F"/>
    <w:rsid w:val="00E27FEB"/>
    <w:rsid w:val="00E3002F"/>
    <w:rsid w:val="00E3004D"/>
    <w:rsid w:val="00E30CFF"/>
    <w:rsid w:val="00E31026"/>
    <w:rsid w:val="00E31037"/>
    <w:rsid w:val="00E3163A"/>
    <w:rsid w:val="00E319F1"/>
    <w:rsid w:val="00E31AC1"/>
    <w:rsid w:val="00E31F1C"/>
    <w:rsid w:val="00E322B3"/>
    <w:rsid w:val="00E32477"/>
    <w:rsid w:val="00E32996"/>
    <w:rsid w:val="00E3299C"/>
    <w:rsid w:val="00E32B45"/>
    <w:rsid w:val="00E33203"/>
    <w:rsid w:val="00E33A5F"/>
    <w:rsid w:val="00E33CD2"/>
    <w:rsid w:val="00E34299"/>
    <w:rsid w:val="00E34362"/>
    <w:rsid w:val="00E34671"/>
    <w:rsid w:val="00E34DF1"/>
    <w:rsid w:val="00E35462"/>
    <w:rsid w:val="00E3602C"/>
    <w:rsid w:val="00E361F7"/>
    <w:rsid w:val="00E3653B"/>
    <w:rsid w:val="00E368F1"/>
    <w:rsid w:val="00E36AB1"/>
    <w:rsid w:val="00E36BCC"/>
    <w:rsid w:val="00E36CAB"/>
    <w:rsid w:val="00E36CEF"/>
    <w:rsid w:val="00E37021"/>
    <w:rsid w:val="00E375C0"/>
    <w:rsid w:val="00E37FF9"/>
    <w:rsid w:val="00E404B2"/>
    <w:rsid w:val="00E4060B"/>
    <w:rsid w:val="00E4071F"/>
    <w:rsid w:val="00E409D3"/>
    <w:rsid w:val="00E40E90"/>
    <w:rsid w:val="00E40EF7"/>
    <w:rsid w:val="00E412AC"/>
    <w:rsid w:val="00E4137F"/>
    <w:rsid w:val="00E41529"/>
    <w:rsid w:val="00E41657"/>
    <w:rsid w:val="00E42172"/>
    <w:rsid w:val="00E42175"/>
    <w:rsid w:val="00E42D51"/>
    <w:rsid w:val="00E430CB"/>
    <w:rsid w:val="00E43601"/>
    <w:rsid w:val="00E438F9"/>
    <w:rsid w:val="00E43944"/>
    <w:rsid w:val="00E43EB4"/>
    <w:rsid w:val="00E443BB"/>
    <w:rsid w:val="00E4492D"/>
    <w:rsid w:val="00E44F02"/>
    <w:rsid w:val="00E4569D"/>
    <w:rsid w:val="00E456F5"/>
    <w:rsid w:val="00E45C7E"/>
    <w:rsid w:val="00E45D7A"/>
    <w:rsid w:val="00E46A26"/>
    <w:rsid w:val="00E46D8A"/>
    <w:rsid w:val="00E471D3"/>
    <w:rsid w:val="00E472F0"/>
    <w:rsid w:val="00E47552"/>
    <w:rsid w:val="00E477C4"/>
    <w:rsid w:val="00E50338"/>
    <w:rsid w:val="00E50580"/>
    <w:rsid w:val="00E50D30"/>
    <w:rsid w:val="00E51013"/>
    <w:rsid w:val="00E511E9"/>
    <w:rsid w:val="00E51376"/>
    <w:rsid w:val="00E51E22"/>
    <w:rsid w:val="00E51E71"/>
    <w:rsid w:val="00E5229D"/>
    <w:rsid w:val="00E52EE4"/>
    <w:rsid w:val="00E531EB"/>
    <w:rsid w:val="00E53727"/>
    <w:rsid w:val="00E53B0A"/>
    <w:rsid w:val="00E54464"/>
    <w:rsid w:val="00E546F3"/>
    <w:rsid w:val="00E54874"/>
    <w:rsid w:val="00E54B6F"/>
    <w:rsid w:val="00E54FE0"/>
    <w:rsid w:val="00E55105"/>
    <w:rsid w:val="00E553DA"/>
    <w:rsid w:val="00E55ACA"/>
    <w:rsid w:val="00E55D0C"/>
    <w:rsid w:val="00E55F96"/>
    <w:rsid w:val="00E562F3"/>
    <w:rsid w:val="00E564D1"/>
    <w:rsid w:val="00E569E5"/>
    <w:rsid w:val="00E57B74"/>
    <w:rsid w:val="00E57D9D"/>
    <w:rsid w:val="00E57F6D"/>
    <w:rsid w:val="00E60121"/>
    <w:rsid w:val="00E60DFF"/>
    <w:rsid w:val="00E60ED4"/>
    <w:rsid w:val="00E613C1"/>
    <w:rsid w:val="00E61A0C"/>
    <w:rsid w:val="00E61D9A"/>
    <w:rsid w:val="00E62610"/>
    <w:rsid w:val="00E629F5"/>
    <w:rsid w:val="00E62DAA"/>
    <w:rsid w:val="00E6442E"/>
    <w:rsid w:val="00E64F1D"/>
    <w:rsid w:val="00E6508A"/>
    <w:rsid w:val="00E65241"/>
    <w:rsid w:val="00E65417"/>
    <w:rsid w:val="00E65BC6"/>
    <w:rsid w:val="00E65E4E"/>
    <w:rsid w:val="00E661FF"/>
    <w:rsid w:val="00E662F3"/>
    <w:rsid w:val="00E6761E"/>
    <w:rsid w:val="00E67657"/>
    <w:rsid w:val="00E67984"/>
    <w:rsid w:val="00E67998"/>
    <w:rsid w:val="00E67A86"/>
    <w:rsid w:val="00E67E10"/>
    <w:rsid w:val="00E704A5"/>
    <w:rsid w:val="00E70D6A"/>
    <w:rsid w:val="00E70EB1"/>
    <w:rsid w:val="00E71151"/>
    <w:rsid w:val="00E71B6D"/>
    <w:rsid w:val="00E72167"/>
    <w:rsid w:val="00E7231F"/>
    <w:rsid w:val="00E725D3"/>
    <w:rsid w:val="00E72656"/>
    <w:rsid w:val="00E726EB"/>
    <w:rsid w:val="00E72B7A"/>
    <w:rsid w:val="00E72CDD"/>
    <w:rsid w:val="00E72CF1"/>
    <w:rsid w:val="00E7321F"/>
    <w:rsid w:val="00E7369A"/>
    <w:rsid w:val="00E73856"/>
    <w:rsid w:val="00E739FE"/>
    <w:rsid w:val="00E73DB4"/>
    <w:rsid w:val="00E7481C"/>
    <w:rsid w:val="00E74BEF"/>
    <w:rsid w:val="00E75045"/>
    <w:rsid w:val="00E75255"/>
    <w:rsid w:val="00E754CA"/>
    <w:rsid w:val="00E755F5"/>
    <w:rsid w:val="00E756EA"/>
    <w:rsid w:val="00E75A7E"/>
    <w:rsid w:val="00E75B56"/>
    <w:rsid w:val="00E7660F"/>
    <w:rsid w:val="00E767B4"/>
    <w:rsid w:val="00E7686D"/>
    <w:rsid w:val="00E7698E"/>
    <w:rsid w:val="00E76DC9"/>
    <w:rsid w:val="00E76FC7"/>
    <w:rsid w:val="00E77297"/>
    <w:rsid w:val="00E77BD6"/>
    <w:rsid w:val="00E8018A"/>
    <w:rsid w:val="00E80242"/>
    <w:rsid w:val="00E8081F"/>
    <w:rsid w:val="00E808DB"/>
    <w:rsid w:val="00E80B52"/>
    <w:rsid w:val="00E80E1B"/>
    <w:rsid w:val="00E80E3F"/>
    <w:rsid w:val="00E817CD"/>
    <w:rsid w:val="00E81BF9"/>
    <w:rsid w:val="00E824C3"/>
    <w:rsid w:val="00E82C78"/>
    <w:rsid w:val="00E83A78"/>
    <w:rsid w:val="00E83A9F"/>
    <w:rsid w:val="00E840B3"/>
    <w:rsid w:val="00E842FF"/>
    <w:rsid w:val="00E84CDA"/>
    <w:rsid w:val="00E84D10"/>
    <w:rsid w:val="00E84FF2"/>
    <w:rsid w:val="00E8575F"/>
    <w:rsid w:val="00E85766"/>
    <w:rsid w:val="00E858CF"/>
    <w:rsid w:val="00E85AD9"/>
    <w:rsid w:val="00E85BBD"/>
    <w:rsid w:val="00E85EE5"/>
    <w:rsid w:val="00E86164"/>
    <w:rsid w:val="00E8629F"/>
    <w:rsid w:val="00E86501"/>
    <w:rsid w:val="00E87F38"/>
    <w:rsid w:val="00E904CE"/>
    <w:rsid w:val="00E90789"/>
    <w:rsid w:val="00E90930"/>
    <w:rsid w:val="00E90C5D"/>
    <w:rsid w:val="00E91008"/>
    <w:rsid w:val="00E9104D"/>
    <w:rsid w:val="00E91446"/>
    <w:rsid w:val="00E9192C"/>
    <w:rsid w:val="00E91995"/>
    <w:rsid w:val="00E919E6"/>
    <w:rsid w:val="00E919E8"/>
    <w:rsid w:val="00E92039"/>
    <w:rsid w:val="00E920DC"/>
    <w:rsid w:val="00E92217"/>
    <w:rsid w:val="00E922ED"/>
    <w:rsid w:val="00E929ED"/>
    <w:rsid w:val="00E932A8"/>
    <w:rsid w:val="00E93487"/>
    <w:rsid w:val="00E9374E"/>
    <w:rsid w:val="00E937EF"/>
    <w:rsid w:val="00E93EEF"/>
    <w:rsid w:val="00E949B3"/>
    <w:rsid w:val="00E94F54"/>
    <w:rsid w:val="00E95A0A"/>
    <w:rsid w:val="00E9643D"/>
    <w:rsid w:val="00E9651D"/>
    <w:rsid w:val="00E9673F"/>
    <w:rsid w:val="00E96960"/>
    <w:rsid w:val="00E96FDA"/>
    <w:rsid w:val="00E97146"/>
    <w:rsid w:val="00E9724B"/>
    <w:rsid w:val="00E97AD5"/>
    <w:rsid w:val="00E97D7A"/>
    <w:rsid w:val="00E97E83"/>
    <w:rsid w:val="00EA0BF8"/>
    <w:rsid w:val="00EA0D86"/>
    <w:rsid w:val="00EA0F42"/>
    <w:rsid w:val="00EA1111"/>
    <w:rsid w:val="00EA12EA"/>
    <w:rsid w:val="00EA19F8"/>
    <w:rsid w:val="00EA1EE7"/>
    <w:rsid w:val="00EA2B52"/>
    <w:rsid w:val="00EA3015"/>
    <w:rsid w:val="00EA3268"/>
    <w:rsid w:val="00EA330D"/>
    <w:rsid w:val="00EA3B4F"/>
    <w:rsid w:val="00EA3C24"/>
    <w:rsid w:val="00EA3C31"/>
    <w:rsid w:val="00EA3D06"/>
    <w:rsid w:val="00EA3E78"/>
    <w:rsid w:val="00EA4455"/>
    <w:rsid w:val="00EA4977"/>
    <w:rsid w:val="00EA4DA8"/>
    <w:rsid w:val="00EA50CC"/>
    <w:rsid w:val="00EA5627"/>
    <w:rsid w:val="00EA568C"/>
    <w:rsid w:val="00EA5C75"/>
    <w:rsid w:val="00EA5F6F"/>
    <w:rsid w:val="00EA640F"/>
    <w:rsid w:val="00EA6B49"/>
    <w:rsid w:val="00EA73DF"/>
    <w:rsid w:val="00EB035B"/>
    <w:rsid w:val="00EB0417"/>
    <w:rsid w:val="00EB0E36"/>
    <w:rsid w:val="00EB0F6D"/>
    <w:rsid w:val="00EB0FD5"/>
    <w:rsid w:val="00EB1A60"/>
    <w:rsid w:val="00EB1FB8"/>
    <w:rsid w:val="00EB204D"/>
    <w:rsid w:val="00EB2262"/>
    <w:rsid w:val="00EB283F"/>
    <w:rsid w:val="00EB2AF0"/>
    <w:rsid w:val="00EB369A"/>
    <w:rsid w:val="00EB4A9E"/>
    <w:rsid w:val="00EB4D61"/>
    <w:rsid w:val="00EB5108"/>
    <w:rsid w:val="00EB566B"/>
    <w:rsid w:val="00EB61AE"/>
    <w:rsid w:val="00EB63C5"/>
    <w:rsid w:val="00EB6EAD"/>
    <w:rsid w:val="00EB730A"/>
    <w:rsid w:val="00EB7CFF"/>
    <w:rsid w:val="00EC00AC"/>
    <w:rsid w:val="00EC09B0"/>
    <w:rsid w:val="00EC1036"/>
    <w:rsid w:val="00EC18A1"/>
    <w:rsid w:val="00EC1AFC"/>
    <w:rsid w:val="00EC218C"/>
    <w:rsid w:val="00EC2EF7"/>
    <w:rsid w:val="00EC322D"/>
    <w:rsid w:val="00EC33FF"/>
    <w:rsid w:val="00EC351E"/>
    <w:rsid w:val="00EC3906"/>
    <w:rsid w:val="00EC411A"/>
    <w:rsid w:val="00EC439C"/>
    <w:rsid w:val="00EC4511"/>
    <w:rsid w:val="00EC473E"/>
    <w:rsid w:val="00EC4830"/>
    <w:rsid w:val="00EC48C7"/>
    <w:rsid w:val="00EC4EB0"/>
    <w:rsid w:val="00EC501F"/>
    <w:rsid w:val="00EC5718"/>
    <w:rsid w:val="00EC5822"/>
    <w:rsid w:val="00EC5F9C"/>
    <w:rsid w:val="00EC6224"/>
    <w:rsid w:val="00EC6353"/>
    <w:rsid w:val="00EC6880"/>
    <w:rsid w:val="00EC69A7"/>
    <w:rsid w:val="00EC69F9"/>
    <w:rsid w:val="00EC6C9B"/>
    <w:rsid w:val="00EC712D"/>
    <w:rsid w:val="00EC723E"/>
    <w:rsid w:val="00EC7456"/>
    <w:rsid w:val="00EC7BEA"/>
    <w:rsid w:val="00ED0214"/>
    <w:rsid w:val="00ED0D05"/>
    <w:rsid w:val="00ED1366"/>
    <w:rsid w:val="00ED14F3"/>
    <w:rsid w:val="00ED191C"/>
    <w:rsid w:val="00ED1933"/>
    <w:rsid w:val="00ED1FD9"/>
    <w:rsid w:val="00ED23C6"/>
    <w:rsid w:val="00ED2949"/>
    <w:rsid w:val="00ED3153"/>
    <w:rsid w:val="00ED31A7"/>
    <w:rsid w:val="00ED330B"/>
    <w:rsid w:val="00ED383A"/>
    <w:rsid w:val="00ED3AEC"/>
    <w:rsid w:val="00ED4020"/>
    <w:rsid w:val="00ED404E"/>
    <w:rsid w:val="00ED4346"/>
    <w:rsid w:val="00ED45C4"/>
    <w:rsid w:val="00ED4B20"/>
    <w:rsid w:val="00ED4D07"/>
    <w:rsid w:val="00ED569A"/>
    <w:rsid w:val="00ED57B2"/>
    <w:rsid w:val="00ED5A21"/>
    <w:rsid w:val="00ED5D2F"/>
    <w:rsid w:val="00ED6BC2"/>
    <w:rsid w:val="00ED6D67"/>
    <w:rsid w:val="00ED6E93"/>
    <w:rsid w:val="00ED6F67"/>
    <w:rsid w:val="00ED75D5"/>
    <w:rsid w:val="00ED779A"/>
    <w:rsid w:val="00ED7A49"/>
    <w:rsid w:val="00ED7D84"/>
    <w:rsid w:val="00EE0143"/>
    <w:rsid w:val="00EE040E"/>
    <w:rsid w:val="00EE0800"/>
    <w:rsid w:val="00EE0809"/>
    <w:rsid w:val="00EE0B35"/>
    <w:rsid w:val="00EE0D02"/>
    <w:rsid w:val="00EE0E8B"/>
    <w:rsid w:val="00EE1080"/>
    <w:rsid w:val="00EE1C2D"/>
    <w:rsid w:val="00EE1F26"/>
    <w:rsid w:val="00EE280A"/>
    <w:rsid w:val="00EE2A2A"/>
    <w:rsid w:val="00EE3241"/>
    <w:rsid w:val="00EE32F1"/>
    <w:rsid w:val="00EE334E"/>
    <w:rsid w:val="00EE340B"/>
    <w:rsid w:val="00EE345D"/>
    <w:rsid w:val="00EE36F5"/>
    <w:rsid w:val="00EE373C"/>
    <w:rsid w:val="00EE47FF"/>
    <w:rsid w:val="00EE49B7"/>
    <w:rsid w:val="00EE4F95"/>
    <w:rsid w:val="00EE5F11"/>
    <w:rsid w:val="00EE63DE"/>
    <w:rsid w:val="00EE6F4E"/>
    <w:rsid w:val="00EE79CC"/>
    <w:rsid w:val="00EE7FD2"/>
    <w:rsid w:val="00EF0644"/>
    <w:rsid w:val="00EF0A09"/>
    <w:rsid w:val="00EF0EA6"/>
    <w:rsid w:val="00EF12FC"/>
    <w:rsid w:val="00EF158D"/>
    <w:rsid w:val="00EF185A"/>
    <w:rsid w:val="00EF1DD9"/>
    <w:rsid w:val="00EF1E16"/>
    <w:rsid w:val="00EF1EC5"/>
    <w:rsid w:val="00EF2455"/>
    <w:rsid w:val="00EF24DE"/>
    <w:rsid w:val="00EF285E"/>
    <w:rsid w:val="00EF2C88"/>
    <w:rsid w:val="00EF3124"/>
    <w:rsid w:val="00EF341B"/>
    <w:rsid w:val="00EF3667"/>
    <w:rsid w:val="00EF37F8"/>
    <w:rsid w:val="00EF39FB"/>
    <w:rsid w:val="00EF4497"/>
    <w:rsid w:val="00EF481F"/>
    <w:rsid w:val="00EF4C88"/>
    <w:rsid w:val="00EF5132"/>
    <w:rsid w:val="00EF5338"/>
    <w:rsid w:val="00EF55EB"/>
    <w:rsid w:val="00EF5AE7"/>
    <w:rsid w:val="00EF5BDE"/>
    <w:rsid w:val="00EF5D87"/>
    <w:rsid w:val="00EF5DAE"/>
    <w:rsid w:val="00EF656B"/>
    <w:rsid w:val="00EF6938"/>
    <w:rsid w:val="00EF6EBC"/>
    <w:rsid w:val="00EF70BF"/>
    <w:rsid w:val="00EF72E3"/>
    <w:rsid w:val="00EF7991"/>
    <w:rsid w:val="00F003A1"/>
    <w:rsid w:val="00F00DCC"/>
    <w:rsid w:val="00F0156F"/>
    <w:rsid w:val="00F01874"/>
    <w:rsid w:val="00F01A44"/>
    <w:rsid w:val="00F01D2E"/>
    <w:rsid w:val="00F01E99"/>
    <w:rsid w:val="00F01F5E"/>
    <w:rsid w:val="00F02527"/>
    <w:rsid w:val="00F0263A"/>
    <w:rsid w:val="00F02733"/>
    <w:rsid w:val="00F02D07"/>
    <w:rsid w:val="00F02D0F"/>
    <w:rsid w:val="00F03833"/>
    <w:rsid w:val="00F04127"/>
    <w:rsid w:val="00F0430C"/>
    <w:rsid w:val="00F04CF8"/>
    <w:rsid w:val="00F054AC"/>
    <w:rsid w:val="00F058B8"/>
    <w:rsid w:val="00F05AC8"/>
    <w:rsid w:val="00F05E2E"/>
    <w:rsid w:val="00F05F88"/>
    <w:rsid w:val="00F062EC"/>
    <w:rsid w:val="00F067F8"/>
    <w:rsid w:val="00F0715B"/>
    <w:rsid w:val="00F07167"/>
    <w:rsid w:val="00F072D8"/>
    <w:rsid w:val="00F078DC"/>
    <w:rsid w:val="00F079E7"/>
    <w:rsid w:val="00F07CE0"/>
    <w:rsid w:val="00F07D34"/>
    <w:rsid w:val="00F10383"/>
    <w:rsid w:val="00F1079C"/>
    <w:rsid w:val="00F107A9"/>
    <w:rsid w:val="00F109D0"/>
    <w:rsid w:val="00F10C84"/>
    <w:rsid w:val="00F10E0F"/>
    <w:rsid w:val="00F11164"/>
    <w:rsid w:val="00F11338"/>
    <w:rsid w:val="00F115F5"/>
    <w:rsid w:val="00F1162A"/>
    <w:rsid w:val="00F116CB"/>
    <w:rsid w:val="00F12357"/>
    <w:rsid w:val="00F12FD7"/>
    <w:rsid w:val="00F13852"/>
    <w:rsid w:val="00F13C22"/>
    <w:rsid w:val="00F13D05"/>
    <w:rsid w:val="00F13E8E"/>
    <w:rsid w:val="00F14BBE"/>
    <w:rsid w:val="00F14D5C"/>
    <w:rsid w:val="00F15717"/>
    <w:rsid w:val="00F16744"/>
    <w:rsid w:val="00F1679D"/>
    <w:rsid w:val="00F1682C"/>
    <w:rsid w:val="00F17B50"/>
    <w:rsid w:val="00F17EC0"/>
    <w:rsid w:val="00F20B91"/>
    <w:rsid w:val="00F21006"/>
    <w:rsid w:val="00F21139"/>
    <w:rsid w:val="00F21216"/>
    <w:rsid w:val="00F2154D"/>
    <w:rsid w:val="00F21EF7"/>
    <w:rsid w:val="00F22230"/>
    <w:rsid w:val="00F22477"/>
    <w:rsid w:val="00F23517"/>
    <w:rsid w:val="00F23AE0"/>
    <w:rsid w:val="00F2420D"/>
    <w:rsid w:val="00F243E7"/>
    <w:rsid w:val="00F24B8B"/>
    <w:rsid w:val="00F25327"/>
    <w:rsid w:val="00F25790"/>
    <w:rsid w:val="00F25C13"/>
    <w:rsid w:val="00F25DC4"/>
    <w:rsid w:val="00F26D38"/>
    <w:rsid w:val="00F26E5E"/>
    <w:rsid w:val="00F26EB2"/>
    <w:rsid w:val="00F272CB"/>
    <w:rsid w:val="00F274F6"/>
    <w:rsid w:val="00F27739"/>
    <w:rsid w:val="00F30503"/>
    <w:rsid w:val="00F308BF"/>
    <w:rsid w:val="00F30D2E"/>
    <w:rsid w:val="00F317DE"/>
    <w:rsid w:val="00F318A1"/>
    <w:rsid w:val="00F32000"/>
    <w:rsid w:val="00F32081"/>
    <w:rsid w:val="00F32086"/>
    <w:rsid w:val="00F32232"/>
    <w:rsid w:val="00F327C2"/>
    <w:rsid w:val="00F32AF0"/>
    <w:rsid w:val="00F32BBA"/>
    <w:rsid w:val="00F32FB7"/>
    <w:rsid w:val="00F333A3"/>
    <w:rsid w:val="00F338D7"/>
    <w:rsid w:val="00F33F2F"/>
    <w:rsid w:val="00F34108"/>
    <w:rsid w:val="00F34145"/>
    <w:rsid w:val="00F343F0"/>
    <w:rsid w:val="00F34B33"/>
    <w:rsid w:val="00F34FAD"/>
    <w:rsid w:val="00F35097"/>
    <w:rsid w:val="00F350FE"/>
    <w:rsid w:val="00F35217"/>
    <w:rsid w:val="00F352D6"/>
    <w:rsid w:val="00F35516"/>
    <w:rsid w:val="00F3557E"/>
    <w:rsid w:val="00F35627"/>
    <w:rsid w:val="00F356FE"/>
    <w:rsid w:val="00F3573B"/>
    <w:rsid w:val="00F35790"/>
    <w:rsid w:val="00F35853"/>
    <w:rsid w:val="00F35D02"/>
    <w:rsid w:val="00F35D2F"/>
    <w:rsid w:val="00F35DD4"/>
    <w:rsid w:val="00F3604B"/>
    <w:rsid w:val="00F360AE"/>
    <w:rsid w:val="00F3625B"/>
    <w:rsid w:val="00F36918"/>
    <w:rsid w:val="00F36F21"/>
    <w:rsid w:val="00F373D3"/>
    <w:rsid w:val="00F3744E"/>
    <w:rsid w:val="00F37888"/>
    <w:rsid w:val="00F37EF8"/>
    <w:rsid w:val="00F4002C"/>
    <w:rsid w:val="00F4038C"/>
    <w:rsid w:val="00F4136D"/>
    <w:rsid w:val="00F41718"/>
    <w:rsid w:val="00F41B3C"/>
    <w:rsid w:val="00F41FAF"/>
    <w:rsid w:val="00F4212E"/>
    <w:rsid w:val="00F424BF"/>
    <w:rsid w:val="00F42539"/>
    <w:rsid w:val="00F42B85"/>
    <w:rsid w:val="00F42C20"/>
    <w:rsid w:val="00F42CA1"/>
    <w:rsid w:val="00F42E88"/>
    <w:rsid w:val="00F4348C"/>
    <w:rsid w:val="00F434AD"/>
    <w:rsid w:val="00F43BC8"/>
    <w:rsid w:val="00F43E34"/>
    <w:rsid w:val="00F43E56"/>
    <w:rsid w:val="00F44432"/>
    <w:rsid w:val="00F447AB"/>
    <w:rsid w:val="00F44995"/>
    <w:rsid w:val="00F449E0"/>
    <w:rsid w:val="00F44C77"/>
    <w:rsid w:val="00F45085"/>
    <w:rsid w:val="00F4513F"/>
    <w:rsid w:val="00F45CBD"/>
    <w:rsid w:val="00F46073"/>
    <w:rsid w:val="00F46994"/>
    <w:rsid w:val="00F46BBD"/>
    <w:rsid w:val="00F46C5D"/>
    <w:rsid w:val="00F47324"/>
    <w:rsid w:val="00F47502"/>
    <w:rsid w:val="00F4771C"/>
    <w:rsid w:val="00F478C7"/>
    <w:rsid w:val="00F47ABF"/>
    <w:rsid w:val="00F47E6C"/>
    <w:rsid w:val="00F47EC5"/>
    <w:rsid w:val="00F47F89"/>
    <w:rsid w:val="00F50591"/>
    <w:rsid w:val="00F50822"/>
    <w:rsid w:val="00F50D4B"/>
    <w:rsid w:val="00F50F53"/>
    <w:rsid w:val="00F512A2"/>
    <w:rsid w:val="00F51682"/>
    <w:rsid w:val="00F51C72"/>
    <w:rsid w:val="00F52144"/>
    <w:rsid w:val="00F52BCC"/>
    <w:rsid w:val="00F53053"/>
    <w:rsid w:val="00F53584"/>
    <w:rsid w:val="00F53585"/>
    <w:rsid w:val="00F5361D"/>
    <w:rsid w:val="00F53737"/>
    <w:rsid w:val="00F53A12"/>
    <w:rsid w:val="00F53FE2"/>
    <w:rsid w:val="00F545EC"/>
    <w:rsid w:val="00F54ADD"/>
    <w:rsid w:val="00F54F53"/>
    <w:rsid w:val="00F5557B"/>
    <w:rsid w:val="00F55BAC"/>
    <w:rsid w:val="00F560E4"/>
    <w:rsid w:val="00F56227"/>
    <w:rsid w:val="00F56666"/>
    <w:rsid w:val="00F5728F"/>
    <w:rsid w:val="00F575FF"/>
    <w:rsid w:val="00F57BBC"/>
    <w:rsid w:val="00F600A1"/>
    <w:rsid w:val="00F60718"/>
    <w:rsid w:val="00F60824"/>
    <w:rsid w:val="00F60AE7"/>
    <w:rsid w:val="00F61496"/>
    <w:rsid w:val="00F616B0"/>
    <w:rsid w:val="00F618EF"/>
    <w:rsid w:val="00F61BE5"/>
    <w:rsid w:val="00F61E0F"/>
    <w:rsid w:val="00F632D9"/>
    <w:rsid w:val="00F63487"/>
    <w:rsid w:val="00F6353E"/>
    <w:rsid w:val="00F636E4"/>
    <w:rsid w:val="00F63974"/>
    <w:rsid w:val="00F63A1A"/>
    <w:rsid w:val="00F642DD"/>
    <w:rsid w:val="00F64B80"/>
    <w:rsid w:val="00F653EB"/>
    <w:rsid w:val="00F65582"/>
    <w:rsid w:val="00F65BB3"/>
    <w:rsid w:val="00F65C3E"/>
    <w:rsid w:val="00F65D81"/>
    <w:rsid w:val="00F65E6C"/>
    <w:rsid w:val="00F66020"/>
    <w:rsid w:val="00F66290"/>
    <w:rsid w:val="00F66C8D"/>
    <w:rsid w:val="00F66E75"/>
    <w:rsid w:val="00F66F9C"/>
    <w:rsid w:val="00F672E2"/>
    <w:rsid w:val="00F67B03"/>
    <w:rsid w:val="00F67BAC"/>
    <w:rsid w:val="00F67CA7"/>
    <w:rsid w:val="00F70355"/>
    <w:rsid w:val="00F70452"/>
    <w:rsid w:val="00F7106B"/>
    <w:rsid w:val="00F710BE"/>
    <w:rsid w:val="00F710E3"/>
    <w:rsid w:val="00F712F5"/>
    <w:rsid w:val="00F71873"/>
    <w:rsid w:val="00F71991"/>
    <w:rsid w:val="00F71D8F"/>
    <w:rsid w:val="00F71E2C"/>
    <w:rsid w:val="00F7213B"/>
    <w:rsid w:val="00F724D0"/>
    <w:rsid w:val="00F726E2"/>
    <w:rsid w:val="00F728E1"/>
    <w:rsid w:val="00F72989"/>
    <w:rsid w:val="00F72ED2"/>
    <w:rsid w:val="00F740D0"/>
    <w:rsid w:val="00F74CC3"/>
    <w:rsid w:val="00F75471"/>
    <w:rsid w:val="00F75A59"/>
    <w:rsid w:val="00F75ED9"/>
    <w:rsid w:val="00F75F3B"/>
    <w:rsid w:val="00F7774D"/>
    <w:rsid w:val="00F77771"/>
    <w:rsid w:val="00F778CE"/>
    <w:rsid w:val="00F77DA2"/>
    <w:rsid w:val="00F77DF5"/>
    <w:rsid w:val="00F77EB0"/>
    <w:rsid w:val="00F801A5"/>
    <w:rsid w:val="00F80834"/>
    <w:rsid w:val="00F80AED"/>
    <w:rsid w:val="00F80D9E"/>
    <w:rsid w:val="00F81897"/>
    <w:rsid w:val="00F81C72"/>
    <w:rsid w:val="00F81C91"/>
    <w:rsid w:val="00F83118"/>
    <w:rsid w:val="00F842BA"/>
    <w:rsid w:val="00F842EE"/>
    <w:rsid w:val="00F84716"/>
    <w:rsid w:val="00F84BFF"/>
    <w:rsid w:val="00F84D7B"/>
    <w:rsid w:val="00F84E80"/>
    <w:rsid w:val="00F84F14"/>
    <w:rsid w:val="00F85826"/>
    <w:rsid w:val="00F8583F"/>
    <w:rsid w:val="00F85879"/>
    <w:rsid w:val="00F85C7B"/>
    <w:rsid w:val="00F861E6"/>
    <w:rsid w:val="00F8648C"/>
    <w:rsid w:val="00F86E24"/>
    <w:rsid w:val="00F86E2A"/>
    <w:rsid w:val="00F8710E"/>
    <w:rsid w:val="00F87179"/>
    <w:rsid w:val="00F87533"/>
    <w:rsid w:val="00F875E9"/>
    <w:rsid w:val="00F87781"/>
    <w:rsid w:val="00F87BB5"/>
    <w:rsid w:val="00F87C86"/>
    <w:rsid w:val="00F87C98"/>
    <w:rsid w:val="00F87CDD"/>
    <w:rsid w:val="00F87D16"/>
    <w:rsid w:val="00F906C0"/>
    <w:rsid w:val="00F90849"/>
    <w:rsid w:val="00F910E2"/>
    <w:rsid w:val="00F9111C"/>
    <w:rsid w:val="00F913F5"/>
    <w:rsid w:val="00F91418"/>
    <w:rsid w:val="00F9167B"/>
    <w:rsid w:val="00F9193D"/>
    <w:rsid w:val="00F91E62"/>
    <w:rsid w:val="00F920C4"/>
    <w:rsid w:val="00F933DF"/>
    <w:rsid w:val="00F933F0"/>
    <w:rsid w:val="00F937A3"/>
    <w:rsid w:val="00F93839"/>
    <w:rsid w:val="00F94043"/>
    <w:rsid w:val="00F941B8"/>
    <w:rsid w:val="00F941B9"/>
    <w:rsid w:val="00F94715"/>
    <w:rsid w:val="00F94FFF"/>
    <w:rsid w:val="00F95247"/>
    <w:rsid w:val="00F95670"/>
    <w:rsid w:val="00F95825"/>
    <w:rsid w:val="00F958F0"/>
    <w:rsid w:val="00F95E89"/>
    <w:rsid w:val="00F96373"/>
    <w:rsid w:val="00F96806"/>
    <w:rsid w:val="00F9681E"/>
    <w:rsid w:val="00F96921"/>
    <w:rsid w:val="00F96A3D"/>
    <w:rsid w:val="00F96AFB"/>
    <w:rsid w:val="00F96F77"/>
    <w:rsid w:val="00F97098"/>
    <w:rsid w:val="00F970D1"/>
    <w:rsid w:val="00F974A0"/>
    <w:rsid w:val="00F97854"/>
    <w:rsid w:val="00F97AE4"/>
    <w:rsid w:val="00F97B24"/>
    <w:rsid w:val="00F97BBB"/>
    <w:rsid w:val="00F97D60"/>
    <w:rsid w:val="00F97DB8"/>
    <w:rsid w:val="00FA019A"/>
    <w:rsid w:val="00FA16B2"/>
    <w:rsid w:val="00FA1C6D"/>
    <w:rsid w:val="00FA1F01"/>
    <w:rsid w:val="00FA21FE"/>
    <w:rsid w:val="00FA26B8"/>
    <w:rsid w:val="00FA2873"/>
    <w:rsid w:val="00FA3498"/>
    <w:rsid w:val="00FA3652"/>
    <w:rsid w:val="00FA37AD"/>
    <w:rsid w:val="00FA38EF"/>
    <w:rsid w:val="00FA3E16"/>
    <w:rsid w:val="00FA4452"/>
    <w:rsid w:val="00FA4718"/>
    <w:rsid w:val="00FA48F3"/>
    <w:rsid w:val="00FA4967"/>
    <w:rsid w:val="00FA51A8"/>
    <w:rsid w:val="00FA53D6"/>
    <w:rsid w:val="00FA55A0"/>
    <w:rsid w:val="00FA5848"/>
    <w:rsid w:val="00FA5E55"/>
    <w:rsid w:val="00FA60A1"/>
    <w:rsid w:val="00FA670D"/>
    <w:rsid w:val="00FA6899"/>
    <w:rsid w:val="00FA6E62"/>
    <w:rsid w:val="00FA74C4"/>
    <w:rsid w:val="00FA74CB"/>
    <w:rsid w:val="00FA7762"/>
    <w:rsid w:val="00FA7B35"/>
    <w:rsid w:val="00FA7BD9"/>
    <w:rsid w:val="00FA7F3D"/>
    <w:rsid w:val="00FB03AA"/>
    <w:rsid w:val="00FB06CC"/>
    <w:rsid w:val="00FB0918"/>
    <w:rsid w:val="00FB0DC1"/>
    <w:rsid w:val="00FB0E5C"/>
    <w:rsid w:val="00FB0F48"/>
    <w:rsid w:val="00FB0F5F"/>
    <w:rsid w:val="00FB0FEE"/>
    <w:rsid w:val="00FB1102"/>
    <w:rsid w:val="00FB1A41"/>
    <w:rsid w:val="00FB1A69"/>
    <w:rsid w:val="00FB2A0C"/>
    <w:rsid w:val="00FB2EDC"/>
    <w:rsid w:val="00FB3039"/>
    <w:rsid w:val="00FB37A7"/>
    <w:rsid w:val="00FB38D8"/>
    <w:rsid w:val="00FB3E43"/>
    <w:rsid w:val="00FB4984"/>
    <w:rsid w:val="00FB499F"/>
    <w:rsid w:val="00FB4BFC"/>
    <w:rsid w:val="00FB4D07"/>
    <w:rsid w:val="00FB52FF"/>
    <w:rsid w:val="00FB56A6"/>
    <w:rsid w:val="00FB56C0"/>
    <w:rsid w:val="00FB5DAE"/>
    <w:rsid w:val="00FB6012"/>
    <w:rsid w:val="00FB6547"/>
    <w:rsid w:val="00FB68CA"/>
    <w:rsid w:val="00FB6A3F"/>
    <w:rsid w:val="00FB6C37"/>
    <w:rsid w:val="00FB7217"/>
    <w:rsid w:val="00FB77FF"/>
    <w:rsid w:val="00FB7D77"/>
    <w:rsid w:val="00FB7DD9"/>
    <w:rsid w:val="00FB7FA7"/>
    <w:rsid w:val="00FC010B"/>
    <w:rsid w:val="00FC051F"/>
    <w:rsid w:val="00FC06FF"/>
    <w:rsid w:val="00FC0CAA"/>
    <w:rsid w:val="00FC17E5"/>
    <w:rsid w:val="00FC19A9"/>
    <w:rsid w:val="00FC1CA1"/>
    <w:rsid w:val="00FC20D7"/>
    <w:rsid w:val="00FC20D9"/>
    <w:rsid w:val="00FC2232"/>
    <w:rsid w:val="00FC23AE"/>
    <w:rsid w:val="00FC2882"/>
    <w:rsid w:val="00FC2B30"/>
    <w:rsid w:val="00FC2B61"/>
    <w:rsid w:val="00FC2ECE"/>
    <w:rsid w:val="00FC3DC5"/>
    <w:rsid w:val="00FC3E3D"/>
    <w:rsid w:val="00FC4966"/>
    <w:rsid w:val="00FC4B23"/>
    <w:rsid w:val="00FC4C36"/>
    <w:rsid w:val="00FC4E18"/>
    <w:rsid w:val="00FC55B8"/>
    <w:rsid w:val="00FC5EDE"/>
    <w:rsid w:val="00FC5FEB"/>
    <w:rsid w:val="00FC6216"/>
    <w:rsid w:val="00FC69B4"/>
    <w:rsid w:val="00FC6A6E"/>
    <w:rsid w:val="00FC6BFA"/>
    <w:rsid w:val="00FC6D43"/>
    <w:rsid w:val="00FC6E6B"/>
    <w:rsid w:val="00FC6EA9"/>
    <w:rsid w:val="00FC7737"/>
    <w:rsid w:val="00FC781F"/>
    <w:rsid w:val="00FD0694"/>
    <w:rsid w:val="00FD07FF"/>
    <w:rsid w:val="00FD1E7B"/>
    <w:rsid w:val="00FD2426"/>
    <w:rsid w:val="00FD25BE"/>
    <w:rsid w:val="00FD2BA0"/>
    <w:rsid w:val="00FD2E70"/>
    <w:rsid w:val="00FD32B3"/>
    <w:rsid w:val="00FD41C7"/>
    <w:rsid w:val="00FD420F"/>
    <w:rsid w:val="00FD43F9"/>
    <w:rsid w:val="00FD4573"/>
    <w:rsid w:val="00FD47D0"/>
    <w:rsid w:val="00FD47D8"/>
    <w:rsid w:val="00FD48BA"/>
    <w:rsid w:val="00FD4B1B"/>
    <w:rsid w:val="00FD4CA8"/>
    <w:rsid w:val="00FD4DEB"/>
    <w:rsid w:val="00FD60F8"/>
    <w:rsid w:val="00FD6B37"/>
    <w:rsid w:val="00FD6B92"/>
    <w:rsid w:val="00FD70FC"/>
    <w:rsid w:val="00FD77A1"/>
    <w:rsid w:val="00FD7AA3"/>
    <w:rsid w:val="00FD7AA7"/>
    <w:rsid w:val="00FE08AC"/>
    <w:rsid w:val="00FE15D6"/>
    <w:rsid w:val="00FE2D8F"/>
    <w:rsid w:val="00FE2FC8"/>
    <w:rsid w:val="00FE3DBA"/>
    <w:rsid w:val="00FE41D8"/>
    <w:rsid w:val="00FE41F8"/>
    <w:rsid w:val="00FE43EA"/>
    <w:rsid w:val="00FE4AF5"/>
    <w:rsid w:val="00FE4E6C"/>
    <w:rsid w:val="00FE4E7D"/>
    <w:rsid w:val="00FE4FED"/>
    <w:rsid w:val="00FE551C"/>
    <w:rsid w:val="00FE5798"/>
    <w:rsid w:val="00FE5B0A"/>
    <w:rsid w:val="00FE661E"/>
    <w:rsid w:val="00FE67CD"/>
    <w:rsid w:val="00FE6945"/>
    <w:rsid w:val="00FE7052"/>
    <w:rsid w:val="00FE70E9"/>
    <w:rsid w:val="00FE7739"/>
    <w:rsid w:val="00FE7B78"/>
    <w:rsid w:val="00FF0029"/>
    <w:rsid w:val="00FF0AB2"/>
    <w:rsid w:val="00FF0CFC"/>
    <w:rsid w:val="00FF1253"/>
    <w:rsid w:val="00FF17FF"/>
    <w:rsid w:val="00FF1C5E"/>
    <w:rsid w:val="00FF1CA2"/>
    <w:rsid w:val="00FF1DCC"/>
    <w:rsid w:val="00FF1FCB"/>
    <w:rsid w:val="00FF24A2"/>
    <w:rsid w:val="00FF2E0B"/>
    <w:rsid w:val="00FF301E"/>
    <w:rsid w:val="00FF3770"/>
    <w:rsid w:val="00FF37ED"/>
    <w:rsid w:val="00FF39D2"/>
    <w:rsid w:val="00FF454D"/>
    <w:rsid w:val="00FF484D"/>
    <w:rsid w:val="00FF4961"/>
    <w:rsid w:val="00FF4AE7"/>
    <w:rsid w:val="00FF528B"/>
    <w:rsid w:val="00FF52AC"/>
    <w:rsid w:val="00FF52D4"/>
    <w:rsid w:val="00FF5303"/>
    <w:rsid w:val="00FF6031"/>
    <w:rsid w:val="00FF670D"/>
    <w:rsid w:val="00FF6A2F"/>
    <w:rsid w:val="00FF6AA4"/>
    <w:rsid w:val="00FF6B09"/>
    <w:rsid w:val="00FF6D3D"/>
    <w:rsid w:val="00FF70D2"/>
    <w:rsid w:val="00FF733E"/>
    <w:rsid w:val="00FF78BC"/>
    <w:rsid w:val="5083339B"/>
    <w:rsid w:val="546E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0F2B83"/>
  <w15:docId w15:val="{38A026FF-10AA-4D26-801A-E93FD342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AF9"/>
    <w:pPr>
      <w:spacing w:after="180"/>
    </w:pPr>
    <w:rPr>
      <w:lang w:val="en-GB" w:eastAsia="en-US"/>
    </w:rPr>
  </w:style>
  <w:style w:type="paragraph" w:styleId="Heading1">
    <w:name w:val="heading 1"/>
    <w:next w:val="Normal"/>
    <w:link w:val="Heading1Char"/>
    <w:qFormat/>
    <w:rsid w:val="00BE4D4A"/>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E4D4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E4D4A"/>
    <w:pPr>
      <w:numPr>
        <w:ilvl w:val="2"/>
      </w:numPr>
      <w:spacing w:before="120"/>
      <w:outlineLvl w:val="2"/>
    </w:pPr>
  </w:style>
  <w:style w:type="paragraph" w:styleId="Heading4">
    <w:name w:val="heading 4"/>
    <w:basedOn w:val="Heading3"/>
    <w:next w:val="Normal"/>
    <w:link w:val="Heading4Char"/>
    <w:qFormat/>
    <w:rsid w:val="00BE4D4A"/>
    <w:pPr>
      <w:numPr>
        <w:ilvl w:val="3"/>
      </w:numPr>
      <w:outlineLvl w:val="3"/>
    </w:pPr>
    <w:rPr>
      <w:sz w:val="24"/>
    </w:rPr>
  </w:style>
  <w:style w:type="paragraph" w:styleId="Heading5">
    <w:name w:val="heading 5"/>
    <w:basedOn w:val="Heading4"/>
    <w:next w:val="Normal"/>
    <w:link w:val="Heading5Char"/>
    <w:qFormat/>
    <w:rsid w:val="00BE4D4A"/>
    <w:pPr>
      <w:numPr>
        <w:ilvl w:val="4"/>
      </w:numPr>
      <w:outlineLvl w:val="4"/>
    </w:pPr>
    <w:rPr>
      <w:sz w:val="22"/>
    </w:rPr>
  </w:style>
  <w:style w:type="paragraph" w:styleId="Heading6">
    <w:name w:val="heading 6"/>
    <w:basedOn w:val="H6"/>
    <w:next w:val="Normal"/>
    <w:link w:val="Heading6Char"/>
    <w:qFormat/>
    <w:rsid w:val="00BE4D4A"/>
    <w:pPr>
      <w:numPr>
        <w:ilvl w:val="5"/>
        <w:numId w:val="1"/>
      </w:numPr>
      <w:outlineLvl w:val="5"/>
    </w:pPr>
  </w:style>
  <w:style w:type="paragraph" w:styleId="Heading7">
    <w:name w:val="heading 7"/>
    <w:basedOn w:val="H6"/>
    <w:next w:val="Normal"/>
    <w:link w:val="Heading7Char"/>
    <w:qFormat/>
    <w:rsid w:val="00BE4D4A"/>
    <w:pPr>
      <w:numPr>
        <w:ilvl w:val="6"/>
        <w:numId w:val="1"/>
      </w:numPr>
      <w:outlineLvl w:val="6"/>
    </w:pPr>
  </w:style>
  <w:style w:type="paragraph" w:styleId="Heading8">
    <w:name w:val="heading 8"/>
    <w:basedOn w:val="Heading1"/>
    <w:next w:val="Normal"/>
    <w:link w:val="Heading8Char"/>
    <w:qFormat/>
    <w:rsid w:val="00BE4D4A"/>
    <w:pPr>
      <w:numPr>
        <w:ilvl w:val="7"/>
      </w:numPr>
      <w:outlineLvl w:val="7"/>
    </w:pPr>
  </w:style>
  <w:style w:type="paragraph" w:styleId="Heading9">
    <w:name w:val="heading 9"/>
    <w:basedOn w:val="Heading8"/>
    <w:next w:val="Normal"/>
    <w:link w:val="Heading9Char"/>
    <w:qFormat/>
    <w:rsid w:val="00BE4D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4D4A"/>
    <w:pPr>
      <w:numPr>
        <w:numId w:val="0"/>
      </w:numPr>
      <w:ind w:left="1985" w:hanging="1985"/>
      <w:outlineLvl w:val="9"/>
    </w:pPr>
    <w:rPr>
      <w:sz w:val="20"/>
    </w:rPr>
  </w:style>
  <w:style w:type="paragraph" w:styleId="List3">
    <w:name w:val="List 3"/>
    <w:basedOn w:val="List2"/>
    <w:qFormat/>
    <w:rsid w:val="00BE4D4A"/>
    <w:pPr>
      <w:ind w:left="1135"/>
    </w:pPr>
  </w:style>
  <w:style w:type="paragraph" w:styleId="List2">
    <w:name w:val="List 2"/>
    <w:basedOn w:val="List"/>
    <w:uiPriority w:val="99"/>
    <w:qFormat/>
    <w:rsid w:val="00BE4D4A"/>
    <w:pPr>
      <w:ind w:left="851"/>
    </w:pPr>
  </w:style>
  <w:style w:type="paragraph" w:styleId="List">
    <w:name w:val="List"/>
    <w:basedOn w:val="Normal"/>
    <w:qFormat/>
    <w:rsid w:val="00BE4D4A"/>
    <w:pPr>
      <w:ind w:left="568" w:hanging="284"/>
    </w:pPr>
  </w:style>
  <w:style w:type="paragraph" w:styleId="TOC7">
    <w:name w:val="toc 7"/>
    <w:basedOn w:val="TOC6"/>
    <w:next w:val="Normal"/>
    <w:qFormat/>
    <w:rsid w:val="00BE4D4A"/>
    <w:pPr>
      <w:ind w:left="2268" w:hanging="2268"/>
    </w:pPr>
  </w:style>
  <w:style w:type="paragraph" w:styleId="TOC6">
    <w:name w:val="toc 6"/>
    <w:basedOn w:val="TOC5"/>
    <w:next w:val="Normal"/>
    <w:qFormat/>
    <w:rsid w:val="00BE4D4A"/>
    <w:pPr>
      <w:ind w:left="1985" w:hanging="1985"/>
    </w:pPr>
  </w:style>
  <w:style w:type="paragraph" w:styleId="TOC5">
    <w:name w:val="toc 5"/>
    <w:basedOn w:val="TOC4"/>
    <w:next w:val="Normal"/>
    <w:qFormat/>
    <w:rsid w:val="00BE4D4A"/>
    <w:pPr>
      <w:ind w:left="1701" w:hanging="1701"/>
    </w:pPr>
  </w:style>
  <w:style w:type="paragraph" w:styleId="TOC4">
    <w:name w:val="toc 4"/>
    <w:basedOn w:val="TOC3"/>
    <w:next w:val="Normal"/>
    <w:qFormat/>
    <w:rsid w:val="00BE4D4A"/>
    <w:pPr>
      <w:ind w:left="1418" w:hanging="1418"/>
    </w:pPr>
  </w:style>
  <w:style w:type="paragraph" w:styleId="TOC3">
    <w:name w:val="toc 3"/>
    <w:basedOn w:val="TOC2"/>
    <w:next w:val="Normal"/>
    <w:qFormat/>
    <w:rsid w:val="00BE4D4A"/>
    <w:pPr>
      <w:ind w:left="1134" w:hanging="1134"/>
    </w:pPr>
  </w:style>
  <w:style w:type="paragraph" w:styleId="TOC2">
    <w:name w:val="toc 2"/>
    <w:basedOn w:val="TOC1"/>
    <w:next w:val="Normal"/>
    <w:qFormat/>
    <w:rsid w:val="00BE4D4A"/>
    <w:pPr>
      <w:keepNext w:val="0"/>
      <w:spacing w:before="0"/>
      <w:ind w:left="851" w:hanging="851"/>
    </w:pPr>
    <w:rPr>
      <w:sz w:val="20"/>
    </w:rPr>
  </w:style>
  <w:style w:type="paragraph" w:styleId="TOC1">
    <w:name w:val="toc 1"/>
    <w:next w:val="Normal"/>
    <w:rsid w:val="00BE4D4A"/>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E4D4A"/>
    <w:pPr>
      <w:ind w:left="851"/>
    </w:pPr>
  </w:style>
  <w:style w:type="paragraph" w:styleId="ListNumber">
    <w:name w:val="List Number"/>
    <w:basedOn w:val="List"/>
    <w:qFormat/>
    <w:rsid w:val="00BE4D4A"/>
  </w:style>
  <w:style w:type="paragraph" w:styleId="ListBullet4">
    <w:name w:val="List Bullet 4"/>
    <w:basedOn w:val="ListBullet3"/>
    <w:qFormat/>
    <w:rsid w:val="00BE4D4A"/>
    <w:pPr>
      <w:ind w:left="1418"/>
    </w:pPr>
  </w:style>
  <w:style w:type="paragraph" w:styleId="ListBullet3">
    <w:name w:val="List Bullet 3"/>
    <w:basedOn w:val="ListBullet2"/>
    <w:qFormat/>
    <w:rsid w:val="00BE4D4A"/>
    <w:pPr>
      <w:ind w:left="1135"/>
    </w:pPr>
  </w:style>
  <w:style w:type="paragraph" w:styleId="ListBullet2">
    <w:name w:val="List Bullet 2"/>
    <w:basedOn w:val="ListBullet"/>
    <w:qFormat/>
    <w:rsid w:val="00BE4D4A"/>
    <w:pPr>
      <w:ind w:left="851"/>
    </w:pPr>
  </w:style>
  <w:style w:type="paragraph" w:styleId="ListBullet">
    <w:name w:val="List Bullet"/>
    <w:basedOn w:val="List"/>
    <w:qFormat/>
    <w:rsid w:val="00BE4D4A"/>
  </w:style>
  <w:style w:type="paragraph" w:styleId="NormalIndent">
    <w:name w:val="Normal Indent"/>
    <w:basedOn w:val="Normal"/>
    <w:link w:val="NormalIndentChar"/>
    <w:unhideWhenUsed/>
    <w:qFormat/>
    <w:rsid w:val="00BE4D4A"/>
    <w:pPr>
      <w:widowControl w:val="0"/>
      <w:ind w:firstLine="420"/>
      <w:jc w:val="both"/>
    </w:pPr>
    <w:rPr>
      <w:lang w:val="zh-CN" w:eastAsia="zh-CN"/>
    </w:rPr>
  </w:style>
  <w:style w:type="paragraph" w:styleId="Caption">
    <w:name w:val="caption"/>
    <w:basedOn w:val="Normal"/>
    <w:next w:val="Normal"/>
    <w:link w:val="CaptionChar"/>
    <w:qFormat/>
    <w:rsid w:val="00BE4D4A"/>
    <w:pPr>
      <w:spacing w:before="120" w:after="120"/>
    </w:pPr>
    <w:rPr>
      <w:b/>
    </w:rPr>
  </w:style>
  <w:style w:type="paragraph" w:styleId="DocumentMap">
    <w:name w:val="Document Map"/>
    <w:basedOn w:val="Normal"/>
    <w:semiHidden/>
    <w:qFormat/>
    <w:rsid w:val="00BE4D4A"/>
    <w:pPr>
      <w:shd w:val="clear" w:color="auto" w:fill="000080"/>
    </w:pPr>
    <w:rPr>
      <w:rFonts w:ascii="Tahoma" w:hAnsi="Tahoma"/>
    </w:rPr>
  </w:style>
  <w:style w:type="paragraph" w:styleId="CommentText">
    <w:name w:val="annotation text"/>
    <w:basedOn w:val="Normal"/>
    <w:link w:val="CommentTextChar"/>
    <w:uiPriority w:val="99"/>
    <w:qFormat/>
    <w:rsid w:val="00BE4D4A"/>
  </w:style>
  <w:style w:type="paragraph" w:styleId="BodyText">
    <w:name w:val="Body Text"/>
    <w:basedOn w:val="Normal"/>
    <w:link w:val="BodyTextChar"/>
    <w:qFormat/>
    <w:rsid w:val="00BE4D4A"/>
  </w:style>
  <w:style w:type="paragraph" w:styleId="PlainText">
    <w:name w:val="Plain Text"/>
    <w:basedOn w:val="Normal"/>
    <w:link w:val="PlainTextChar"/>
    <w:uiPriority w:val="99"/>
    <w:qFormat/>
    <w:rsid w:val="00BE4D4A"/>
    <w:rPr>
      <w:rFonts w:ascii="Courier New" w:hAnsi="Courier New"/>
      <w:lang w:val="nb-NO"/>
    </w:rPr>
  </w:style>
  <w:style w:type="paragraph" w:styleId="ListBullet5">
    <w:name w:val="List Bullet 5"/>
    <w:basedOn w:val="ListBullet4"/>
    <w:qFormat/>
    <w:rsid w:val="00BE4D4A"/>
    <w:pPr>
      <w:ind w:left="1702"/>
    </w:pPr>
  </w:style>
  <w:style w:type="paragraph" w:styleId="TOC8">
    <w:name w:val="toc 8"/>
    <w:basedOn w:val="TOC1"/>
    <w:next w:val="Normal"/>
    <w:rsid w:val="00BE4D4A"/>
    <w:pPr>
      <w:spacing w:before="180"/>
      <w:ind w:left="2693" w:hanging="2693"/>
    </w:pPr>
    <w:rPr>
      <w:b/>
    </w:rPr>
  </w:style>
  <w:style w:type="paragraph" w:styleId="BodyTextIndent2">
    <w:name w:val="Body Text Indent 2"/>
    <w:basedOn w:val="Normal"/>
    <w:link w:val="BodyTextIndent2Char"/>
    <w:qFormat/>
    <w:rsid w:val="00BE4D4A"/>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E4D4A"/>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E4D4A"/>
    <w:rPr>
      <w:sz w:val="18"/>
      <w:szCs w:val="18"/>
    </w:rPr>
  </w:style>
  <w:style w:type="paragraph" w:styleId="Footer">
    <w:name w:val="footer"/>
    <w:basedOn w:val="Header"/>
    <w:link w:val="FooterChar"/>
    <w:qFormat/>
    <w:rsid w:val="00BE4D4A"/>
    <w:pPr>
      <w:jc w:val="center"/>
    </w:pPr>
    <w:rPr>
      <w:i/>
    </w:rPr>
  </w:style>
  <w:style w:type="paragraph" w:styleId="Header">
    <w:name w:val="header"/>
    <w:link w:val="HeaderChar"/>
    <w:rsid w:val="00BE4D4A"/>
    <w:pPr>
      <w:widowControl w:val="0"/>
    </w:pPr>
    <w:rPr>
      <w:rFonts w:ascii="Arial" w:hAnsi="Arial"/>
      <w:b/>
      <w:sz w:val="18"/>
      <w:lang w:val="en-GB" w:eastAsia="sv-SE"/>
    </w:rPr>
  </w:style>
  <w:style w:type="paragraph" w:styleId="IndexHeading">
    <w:name w:val="index heading"/>
    <w:basedOn w:val="Normal"/>
    <w:next w:val="Normal"/>
    <w:semiHidden/>
    <w:qFormat/>
    <w:rsid w:val="00BE4D4A"/>
    <w:pPr>
      <w:pBdr>
        <w:top w:val="single" w:sz="12" w:space="0" w:color="auto"/>
      </w:pBdr>
      <w:spacing w:before="360" w:after="240"/>
    </w:pPr>
    <w:rPr>
      <w:b/>
      <w:i/>
      <w:sz w:val="26"/>
    </w:rPr>
  </w:style>
  <w:style w:type="paragraph" w:styleId="FootnoteText">
    <w:name w:val="footnote text"/>
    <w:basedOn w:val="Normal"/>
    <w:link w:val="FootnoteTextChar"/>
    <w:semiHidden/>
    <w:qFormat/>
    <w:rsid w:val="00BE4D4A"/>
    <w:pPr>
      <w:keepLines/>
      <w:ind w:left="454" w:hanging="454"/>
    </w:pPr>
    <w:rPr>
      <w:sz w:val="16"/>
    </w:rPr>
  </w:style>
  <w:style w:type="paragraph" w:styleId="List5">
    <w:name w:val="List 5"/>
    <w:basedOn w:val="List4"/>
    <w:qFormat/>
    <w:rsid w:val="00BE4D4A"/>
    <w:pPr>
      <w:ind w:left="1702"/>
    </w:pPr>
  </w:style>
  <w:style w:type="paragraph" w:styleId="List4">
    <w:name w:val="List 4"/>
    <w:basedOn w:val="List3"/>
    <w:qFormat/>
    <w:rsid w:val="00BE4D4A"/>
    <w:pPr>
      <w:ind w:left="1418"/>
    </w:pPr>
  </w:style>
  <w:style w:type="paragraph" w:styleId="TOC9">
    <w:name w:val="toc 9"/>
    <w:basedOn w:val="TOC8"/>
    <w:next w:val="Normal"/>
    <w:rsid w:val="00BE4D4A"/>
    <w:pPr>
      <w:ind w:left="1418" w:hanging="1418"/>
    </w:pPr>
  </w:style>
  <w:style w:type="paragraph" w:styleId="NormalWeb">
    <w:name w:val="Normal (Web)"/>
    <w:basedOn w:val="Normal"/>
    <w:uiPriority w:val="99"/>
    <w:qFormat/>
    <w:rsid w:val="00BE4D4A"/>
    <w:pPr>
      <w:spacing w:before="100" w:beforeAutospacing="1" w:after="100" w:afterAutospacing="1"/>
    </w:pPr>
    <w:rPr>
      <w:rFonts w:eastAsia="Arial Unicode MS"/>
    </w:rPr>
  </w:style>
  <w:style w:type="paragraph" w:styleId="Index1">
    <w:name w:val="index 1"/>
    <w:basedOn w:val="Normal"/>
    <w:next w:val="Normal"/>
    <w:semiHidden/>
    <w:qFormat/>
    <w:rsid w:val="00BE4D4A"/>
    <w:pPr>
      <w:keepLines/>
    </w:pPr>
  </w:style>
  <w:style w:type="paragraph" w:styleId="Index2">
    <w:name w:val="index 2"/>
    <w:basedOn w:val="Index1"/>
    <w:next w:val="Normal"/>
    <w:semiHidden/>
    <w:qFormat/>
    <w:rsid w:val="00BE4D4A"/>
    <w:pPr>
      <w:ind w:left="284"/>
    </w:pPr>
  </w:style>
  <w:style w:type="paragraph" w:styleId="CommentSubject">
    <w:name w:val="annotation subject"/>
    <w:basedOn w:val="CommentText"/>
    <w:next w:val="CommentText"/>
    <w:link w:val="CommentSubjectChar"/>
    <w:qFormat/>
    <w:rsid w:val="00BE4D4A"/>
    <w:rPr>
      <w:b/>
      <w:bCs/>
    </w:rPr>
  </w:style>
  <w:style w:type="table" w:styleId="TableGrid">
    <w:name w:val="Table Grid"/>
    <w:aliases w:val="TableGrid"/>
    <w:basedOn w:val="TableNormal"/>
    <w:qFormat/>
    <w:rsid w:val="00BE4D4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E4D4A"/>
    <w:rPr>
      <w:vertAlign w:val="superscript"/>
    </w:rPr>
  </w:style>
  <w:style w:type="character" w:styleId="FollowedHyperlink">
    <w:name w:val="FollowedHyperlink"/>
    <w:qFormat/>
    <w:rsid w:val="00BE4D4A"/>
    <w:rPr>
      <w:color w:val="800080"/>
      <w:u w:val="single"/>
    </w:rPr>
  </w:style>
  <w:style w:type="character" w:styleId="Emphasis">
    <w:name w:val="Emphasis"/>
    <w:uiPriority w:val="20"/>
    <w:qFormat/>
    <w:rsid w:val="00BE4D4A"/>
    <w:rPr>
      <w:i/>
      <w:iCs/>
    </w:rPr>
  </w:style>
  <w:style w:type="character" w:styleId="Hyperlink">
    <w:name w:val="Hyperlink"/>
    <w:uiPriority w:val="99"/>
    <w:qFormat/>
    <w:rsid w:val="00BE4D4A"/>
    <w:rPr>
      <w:color w:val="0000FF"/>
      <w:u w:val="single"/>
    </w:rPr>
  </w:style>
  <w:style w:type="character" w:styleId="CommentReference">
    <w:name w:val="annotation reference"/>
    <w:semiHidden/>
    <w:qFormat/>
    <w:rsid w:val="00BE4D4A"/>
    <w:rPr>
      <w:sz w:val="16"/>
    </w:rPr>
  </w:style>
  <w:style w:type="character" w:styleId="FootnoteReference">
    <w:name w:val="footnote reference"/>
    <w:semiHidden/>
    <w:qFormat/>
    <w:rsid w:val="00BE4D4A"/>
    <w:rPr>
      <w:b/>
      <w:position w:val="6"/>
      <w:sz w:val="16"/>
    </w:rPr>
  </w:style>
  <w:style w:type="paragraph" w:customStyle="1" w:styleId="EQ">
    <w:name w:val="EQ"/>
    <w:basedOn w:val="Normal"/>
    <w:next w:val="Normal"/>
    <w:link w:val="EQChar"/>
    <w:rsid w:val="00BE4D4A"/>
    <w:pPr>
      <w:keepLines/>
      <w:tabs>
        <w:tab w:val="center" w:pos="4536"/>
        <w:tab w:val="right" w:pos="9072"/>
      </w:tabs>
    </w:pPr>
  </w:style>
  <w:style w:type="character" w:customStyle="1" w:styleId="ZGSM">
    <w:name w:val="ZGSM"/>
    <w:rsid w:val="00BE4D4A"/>
  </w:style>
  <w:style w:type="paragraph" w:customStyle="1" w:styleId="ZD">
    <w:name w:val="ZD"/>
    <w:rsid w:val="00BE4D4A"/>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E4D4A"/>
    <w:pPr>
      <w:outlineLvl w:val="9"/>
    </w:pPr>
  </w:style>
  <w:style w:type="paragraph" w:customStyle="1" w:styleId="NF">
    <w:name w:val="NF"/>
    <w:basedOn w:val="NO"/>
    <w:qFormat/>
    <w:rsid w:val="00BE4D4A"/>
    <w:pPr>
      <w:keepNext/>
    </w:pPr>
    <w:rPr>
      <w:rFonts w:ascii="Arial" w:hAnsi="Arial"/>
      <w:sz w:val="18"/>
    </w:rPr>
  </w:style>
  <w:style w:type="paragraph" w:customStyle="1" w:styleId="NO">
    <w:name w:val="NO"/>
    <w:basedOn w:val="Normal"/>
    <w:link w:val="NOChar"/>
    <w:qFormat/>
    <w:rsid w:val="00BE4D4A"/>
    <w:pPr>
      <w:keepLines/>
      <w:ind w:left="1135" w:hanging="851"/>
    </w:pPr>
    <w:rPr>
      <w:lang w:val="zh-CN"/>
    </w:rPr>
  </w:style>
  <w:style w:type="paragraph" w:customStyle="1" w:styleId="PL">
    <w:name w:val="PL"/>
    <w:link w:val="PLChar"/>
    <w:qFormat/>
    <w:rsid w:val="00BE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E4D4A"/>
    <w:pPr>
      <w:jc w:val="right"/>
    </w:pPr>
  </w:style>
  <w:style w:type="paragraph" w:customStyle="1" w:styleId="TAL">
    <w:name w:val="TAL"/>
    <w:basedOn w:val="Normal"/>
    <w:link w:val="TALChar"/>
    <w:qFormat/>
    <w:rsid w:val="00BE4D4A"/>
    <w:pPr>
      <w:keepNext/>
      <w:keepLines/>
    </w:pPr>
    <w:rPr>
      <w:rFonts w:ascii="Arial" w:hAnsi="Arial"/>
      <w:sz w:val="18"/>
      <w:lang w:val="zh-CN"/>
    </w:rPr>
  </w:style>
  <w:style w:type="paragraph" w:customStyle="1" w:styleId="TAH">
    <w:name w:val="TAH"/>
    <w:basedOn w:val="TAC"/>
    <w:link w:val="TAHCar"/>
    <w:qFormat/>
    <w:rsid w:val="00BE4D4A"/>
    <w:rPr>
      <w:b/>
    </w:rPr>
  </w:style>
  <w:style w:type="paragraph" w:customStyle="1" w:styleId="TAC">
    <w:name w:val="TAC"/>
    <w:basedOn w:val="TAL"/>
    <w:link w:val="TACChar"/>
    <w:qFormat/>
    <w:rsid w:val="00BE4D4A"/>
    <w:pPr>
      <w:jc w:val="center"/>
    </w:pPr>
  </w:style>
  <w:style w:type="paragraph" w:customStyle="1" w:styleId="LD">
    <w:name w:val="LD"/>
    <w:qFormat/>
    <w:rsid w:val="00BE4D4A"/>
    <w:pPr>
      <w:keepNext/>
      <w:keepLines/>
      <w:spacing w:line="180" w:lineRule="exact"/>
    </w:pPr>
    <w:rPr>
      <w:rFonts w:ascii="Courier New" w:hAnsi="Courier New"/>
      <w:lang w:val="en-GB" w:eastAsia="en-US"/>
    </w:rPr>
  </w:style>
  <w:style w:type="paragraph" w:customStyle="1" w:styleId="EX">
    <w:name w:val="EX"/>
    <w:basedOn w:val="Normal"/>
    <w:qFormat/>
    <w:rsid w:val="00BE4D4A"/>
    <w:pPr>
      <w:keepLines/>
      <w:ind w:left="1702" w:hanging="1418"/>
    </w:pPr>
  </w:style>
  <w:style w:type="paragraph" w:customStyle="1" w:styleId="FP">
    <w:name w:val="FP"/>
    <w:basedOn w:val="Normal"/>
    <w:qFormat/>
    <w:rsid w:val="00BE4D4A"/>
  </w:style>
  <w:style w:type="paragraph" w:customStyle="1" w:styleId="NW">
    <w:name w:val="NW"/>
    <w:basedOn w:val="NO"/>
    <w:qFormat/>
    <w:rsid w:val="00BE4D4A"/>
  </w:style>
  <w:style w:type="paragraph" w:customStyle="1" w:styleId="EW">
    <w:name w:val="EW"/>
    <w:basedOn w:val="EX"/>
    <w:qFormat/>
    <w:rsid w:val="00BE4D4A"/>
  </w:style>
  <w:style w:type="paragraph" w:customStyle="1" w:styleId="B1">
    <w:name w:val="B1"/>
    <w:basedOn w:val="List"/>
    <w:link w:val="B1Char"/>
    <w:qFormat/>
    <w:rsid w:val="00BE4D4A"/>
  </w:style>
  <w:style w:type="paragraph" w:customStyle="1" w:styleId="EditorsNote">
    <w:name w:val="Editor's Note"/>
    <w:basedOn w:val="NO"/>
    <w:qFormat/>
    <w:rsid w:val="00BE4D4A"/>
    <w:rPr>
      <w:color w:val="FF0000"/>
    </w:rPr>
  </w:style>
  <w:style w:type="paragraph" w:customStyle="1" w:styleId="TH">
    <w:name w:val="TH"/>
    <w:basedOn w:val="Normal"/>
    <w:link w:val="THChar"/>
    <w:qFormat/>
    <w:rsid w:val="00BE4D4A"/>
    <w:pPr>
      <w:keepNext/>
      <w:keepLines/>
      <w:spacing w:before="60"/>
      <w:jc w:val="center"/>
    </w:pPr>
    <w:rPr>
      <w:rFonts w:ascii="Arial" w:hAnsi="Arial"/>
      <w:b/>
      <w:lang w:val="zh-CN"/>
    </w:rPr>
  </w:style>
  <w:style w:type="paragraph" w:customStyle="1" w:styleId="ZA">
    <w:name w:val="ZA"/>
    <w:qFormat/>
    <w:rsid w:val="00BE4D4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E4D4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E4D4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E4D4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rsid w:val="00BE4D4A"/>
    <w:pPr>
      <w:ind w:left="851" w:hanging="851"/>
    </w:pPr>
  </w:style>
  <w:style w:type="paragraph" w:customStyle="1" w:styleId="ZH">
    <w:name w:val="ZH"/>
    <w:qFormat/>
    <w:rsid w:val="00BE4D4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E4D4A"/>
    <w:pPr>
      <w:keepNext w:val="0"/>
      <w:spacing w:before="0" w:after="240"/>
    </w:pPr>
  </w:style>
  <w:style w:type="paragraph" w:customStyle="1" w:styleId="ZG">
    <w:name w:val="ZG"/>
    <w:qFormat/>
    <w:rsid w:val="00BE4D4A"/>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E4D4A"/>
  </w:style>
  <w:style w:type="paragraph" w:customStyle="1" w:styleId="B3">
    <w:name w:val="B3"/>
    <w:basedOn w:val="List3"/>
    <w:link w:val="B3Char"/>
    <w:qFormat/>
    <w:rsid w:val="00BE4D4A"/>
  </w:style>
  <w:style w:type="paragraph" w:customStyle="1" w:styleId="B4">
    <w:name w:val="B4"/>
    <w:basedOn w:val="List4"/>
    <w:qFormat/>
    <w:rsid w:val="00BE4D4A"/>
  </w:style>
  <w:style w:type="paragraph" w:customStyle="1" w:styleId="B5">
    <w:name w:val="B5"/>
    <w:basedOn w:val="List5"/>
    <w:qFormat/>
    <w:rsid w:val="00BE4D4A"/>
  </w:style>
  <w:style w:type="paragraph" w:customStyle="1" w:styleId="ZTD">
    <w:name w:val="ZTD"/>
    <w:basedOn w:val="ZB"/>
    <w:qFormat/>
    <w:rsid w:val="00BE4D4A"/>
    <w:pPr>
      <w:framePr w:hRule="auto" w:wrap="notBeside" w:y="852"/>
    </w:pPr>
    <w:rPr>
      <w:i w:val="0"/>
      <w:sz w:val="40"/>
    </w:rPr>
  </w:style>
  <w:style w:type="paragraph" w:customStyle="1" w:styleId="ZV">
    <w:name w:val="ZV"/>
    <w:basedOn w:val="ZU"/>
    <w:qFormat/>
    <w:rsid w:val="00BE4D4A"/>
    <w:pPr>
      <w:framePr w:wrap="notBeside" w:y="16161"/>
    </w:pPr>
  </w:style>
  <w:style w:type="paragraph" w:customStyle="1" w:styleId="INDENT1">
    <w:name w:val="INDENT1"/>
    <w:basedOn w:val="Normal"/>
    <w:qFormat/>
    <w:rsid w:val="00BE4D4A"/>
    <w:pPr>
      <w:ind w:left="851"/>
    </w:pPr>
  </w:style>
  <w:style w:type="paragraph" w:customStyle="1" w:styleId="INDENT2">
    <w:name w:val="INDENT2"/>
    <w:basedOn w:val="Normal"/>
    <w:qFormat/>
    <w:rsid w:val="00BE4D4A"/>
    <w:pPr>
      <w:ind w:left="1135" w:hanging="284"/>
    </w:pPr>
  </w:style>
  <w:style w:type="paragraph" w:customStyle="1" w:styleId="INDENT3">
    <w:name w:val="INDENT3"/>
    <w:basedOn w:val="Normal"/>
    <w:qFormat/>
    <w:rsid w:val="00BE4D4A"/>
    <w:pPr>
      <w:ind w:left="1701" w:hanging="567"/>
    </w:pPr>
  </w:style>
  <w:style w:type="paragraph" w:customStyle="1" w:styleId="FigureTitle">
    <w:name w:val="Figure_Title"/>
    <w:basedOn w:val="Normal"/>
    <w:next w:val="Normal"/>
    <w:qFormat/>
    <w:rsid w:val="00BE4D4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E4D4A"/>
    <w:pPr>
      <w:keepNext/>
      <w:keepLines/>
    </w:pPr>
    <w:rPr>
      <w:b/>
    </w:rPr>
  </w:style>
  <w:style w:type="paragraph" w:customStyle="1" w:styleId="enumlev2">
    <w:name w:val="enumlev2"/>
    <w:basedOn w:val="Normal"/>
    <w:qFormat/>
    <w:rsid w:val="00BE4D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E4D4A"/>
    <w:pPr>
      <w:keepNext/>
      <w:keepLines/>
      <w:spacing w:before="240"/>
      <w:ind w:left="1418"/>
    </w:pPr>
    <w:rPr>
      <w:rFonts w:ascii="Arial" w:hAnsi="Arial"/>
      <w:b/>
      <w:sz w:val="36"/>
      <w:lang w:val="en-US"/>
    </w:rPr>
  </w:style>
  <w:style w:type="paragraph" w:customStyle="1" w:styleId="TAJ">
    <w:name w:val="TAJ"/>
    <w:basedOn w:val="TH"/>
    <w:qFormat/>
    <w:rsid w:val="00BE4D4A"/>
  </w:style>
  <w:style w:type="paragraph" w:customStyle="1" w:styleId="Guidance">
    <w:name w:val="Guidance"/>
    <w:basedOn w:val="Normal"/>
    <w:link w:val="GuidanceChar"/>
    <w:qFormat/>
    <w:rsid w:val="00BE4D4A"/>
    <w:rPr>
      <w:i/>
      <w:color w:val="0000FF"/>
      <w:lang w:val="zh-CN"/>
    </w:rPr>
  </w:style>
  <w:style w:type="character" w:customStyle="1" w:styleId="TALChar">
    <w:name w:val="TAL Char"/>
    <w:link w:val="TAL"/>
    <w:qFormat/>
    <w:rsid w:val="00BE4D4A"/>
    <w:rPr>
      <w:rFonts w:ascii="Arial" w:hAnsi="Arial"/>
      <w:sz w:val="18"/>
      <w:lang w:eastAsia="en-US"/>
    </w:rPr>
  </w:style>
  <w:style w:type="character" w:customStyle="1" w:styleId="THChar">
    <w:name w:val="TH Char"/>
    <w:link w:val="TH"/>
    <w:qFormat/>
    <w:rsid w:val="00BE4D4A"/>
    <w:rPr>
      <w:rFonts w:ascii="Arial" w:hAnsi="Arial"/>
      <w:b/>
      <w:lang w:eastAsia="en-US"/>
    </w:rPr>
  </w:style>
  <w:style w:type="character" w:customStyle="1" w:styleId="TAHCar">
    <w:name w:val="TAH Car"/>
    <w:link w:val="TAH"/>
    <w:qFormat/>
    <w:rsid w:val="00BE4D4A"/>
    <w:rPr>
      <w:rFonts w:ascii="Arial" w:hAnsi="Arial"/>
      <w:b/>
      <w:sz w:val="18"/>
      <w:lang w:eastAsia="en-US"/>
    </w:rPr>
  </w:style>
  <w:style w:type="character" w:customStyle="1" w:styleId="NOChar">
    <w:name w:val="NO Char"/>
    <w:link w:val="NO"/>
    <w:qFormat/>
    <w:rsid w:val="00BE4D4A"/>
    <w:rPr>
      <w:lang w:eastAsia="en-US"/>
    </w:rPr>
  </w:style>
  <w:style w:type="character" w:customStyle="1" w:styleId="Heading2Char">
    <w:name w:val="Heading 2 Char"/>
    <w:link w:val="Heading2"/>
    <w:qFormat/>
    <w:rsid w:val="00BE4D4A"/>
    <w:rPr>
      <w:rFonts w:ascii="Arial" w:hAnsi="Arial"/>
      <w:sz w:val="28"/>
      <w:szCs w:val="18"/>
      <w:lang w:eastAsia="zh-CN"/>
    </w:rPr>
  </w:style>
  <w:style w:type="character" w:customStyle="1" w:styleId="GuidanceChar">
    <w:name w:val="Guidance Char"/>
    <w:link w:val="Guidance"/>
    <w:qFormat/>
    <w:rsid w:val="00BE4D4A"/>
    <w:rPr>
      <w:i/>
      <w:color w:val="0000FF"/>
      <w:lang w:eastAsia="en-US"/>
    </w:rPr>
  </w:style>
  <w:style w:type="character" w:customStyle="1" w:styleId="Heading1Char">
    <w:name w:val="Heading 1 Char"/>
    <w:link w:val="Heading1"/>
    <w:qFormat/>
    <w:rsid w:val="00BE4D4A"/>
    <w:rPr>
      <w:rFonts w:ascii="Arial" w:hAnsi="Arial"/>
      <w:sz w:val="36"/>
      <w:lang w:eastAsia="en-US"/>
    </w:rPr>
  </w:style>
  <w:style w:type="character" w:customStyle="1" w:styleId="HeaderChar">
    <w:name w:val="Header Char"/>
    <w:link w:val="Header"/>
    <w:qFormat/>
    <w:rsid w:val="00BE4D4A"/>
    <w:rPr>
      <w:rFonts w:ascii="Arial" w:hAnsi="Arial"/>
      <w:b/>
      <w:sz w:val="18"/>
      <w:lang w:val="en-GB" w:bidi="ar-SA"/>
    </w:rPr>
  </w:style>
  <w:style w:type="character" w:customStyle="1" w:styleId="CommentTextChar">
    <w:name w:val="Comment Text Char"/>
    <w:link w:val="CommentText"/>
    <w:uiPriority w:val="99"/>
    <w:qFormat/>
    <w:rsid w:val="00BE4D4A"/>
    <w:rPr>
      <w:lang w:val="en-GB" w:eastAsia="en-US"/>
    </w:rPr>
  </w:style>
  <w:style w:type="character" w:customStyle="1" w:styleId="Char">
    <w:name w:val="批注主题 Char"/>
    <w:basedOn w:val="CommentTextChar"/>
    <w:qFormat/>
    <w:rsid w:val="00BE4D4A"/>
    <w:rPr>
      <w:lang w:val="en-GB" w:eastAsia="en-US"/>
    </w:rPr>
  </w:style>
  <w:style w:type="paragraph" w:customStyle="1" w:styleId="Revision1">
    <w:name w:val="Revision1"/>
    <w:hidden/>
    <w:uiPriority w:val="99"/>
    <w:semiHidden/>
    <w:qFormat/>
    <w:rsid w:val="00BE4D4A"/>
    <w:rPr>
      <w:lang w:val="en-GB" w:eastAsia="en-US"/>
    </w:rPr>
  </w:style>
  <w:style w:type="character" w:customStyle="1" w:styleId="BalloonTextChar">
    <w:name w:val="Balloon Text Char"/>
    <w:link w:val="BalloonText"/>
    <w:qFormat/>
    <w:rsid w:val="00BE4D4A"/>
    <w:rPr>
      <w:sz w:val="18"/>
      <w:szCs w:val="18"/>
      <w:lang w:val="en-GB" w:eastAsia="en-US"/>
    </w:rPr>
  </w:style>
  <w:style w:type="character" w:customStyle="1" w:styleId="TACChar">
    <w:name w:val="TAC Char"/>
    <w:link w:val="TAC"/>
    <w:qFormat/>
    <w:rsid w:val="00BE4D4A"/>
    <w:rPr>
      <w:rFonts w:ascii="Arial" w:hAnsi="Arial"/>
      <w:sz w:val="18"/>
      <w:lang w:val="zh-CN"/>
    </w:rPr>
  </w:style>
  <w:style w:type="paragraph" w:customStyle="1" w:styleId="21">
    <w:name w:val="中等深浅网格 21"/>
    <w:uiPriority w:val="1"/>
    <w:qFormat/>
    <w:rsid w:val="00BE4D4A"/>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BE4D4A"/>
    <w:rPr>
      <w:rFonts w:ascii="Arial" w:hAnsi="Arial"/>
      <w:sz w:val="18"/>
      <w:lang w:val="zh-CN"/>
    </w:rPr>
  </w:style>
  <w:style w:type="paragraph" w:customStyle="1" w:styleId="Heading3Underrubrik2H3">
    <w:name w:val="Heading 3.Underrubrik2.H3"/>
    <w:basedOn w:val="Normal"/>
    <w:next w:val="Normal"/>
    <w:qFormat/>
    <w:rsid w:val="00BE4D4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E4D4A"/>
    <w:rPr>
      <w:rFonts w:ascii="Arial" w:hAnsi="Arial" w:cs="Arial"/>
      <w:sz w:val="18"/>
      <w:szCs w:val="18"/>
      <w:lang w:val="en-GB"/>
    </w:rPr>
  </w:style>
  <w:style w:type="paragraph" w:customStyle="1" w:styleId="CRCoverPage">
    <w:name w:val="CR Cover Page"/>
    <w:link w:val="CRCoverPageChar"/>
    <w:qFormat/>
    <w:rsid w:val="00BE4D4A"/>
    <w:pPr>
      <w:spacing w:after="120"/>
    </w:pPr>
    <w:rPr>
      <w:rFonts w:ascii="Arial" w:hAnsi="Arial"/>
      <w:lang w:val="en-GB" w:eastAsia="en-US"/>
    </w:rPr>
  </w:style>
  <w:style w:type="character" w:customStyle="1" w:styleId="Heading8Char">
    <w:name w:val="Heading 8 Char"/>
    <w:link w:val="Heading8"/>
    <w:qFormat/>
    <w:rsid w:val="00BE4D4A"/>
    <w:rPr>
      <w:rFonts w:ascii="Arial" w:hAnsi="Arial"/>
      <w:sz w:val="36"/>
      <w:lang w:eastAsia="en-US"/>
    </w:rPr>
  </w:style>
  <w:style w:type="character" w:customStyle="1" w:styleId="CRCoverPageChar">
    <w:name w:val="CR Cover Page Char"/>
    <w:link w:val="CRCoverPage"/>
    <w:qFormat/>
    <w:rsid w:val="00BE4D4A"/>
    <w:rPr>
      <w:rFonts w:ascii="Arial" w:hAnsi="Arial"/>
      <w:lang w:val="en-GB"/>
    </w:rPr>
  </w:style>
  <w:style w:type="character" w:customStyle="1" w:styleId="B1Char">
    <w:name w:val="B1 Char"/>
    <w:link w:val="B1"/>
    <w:qFormat/>
    <w:rsid w:val="00BE4D4A"/>
    <w:rPr>
      <w:lang w:val="en-GB"/>
    </w:rPr>
  </w:style>
  <w:style w:type="character" w:customStyle="1" w:styleId="CaptionChar">
    <w:name w:val="Caption Char"/>
    <w:link w:val="Caption"/>
    <w:uiPriority w:val="99"/>
    <w:qFormat/>
    <w:rsid w:val="00BE4D4A"/>
    <w:rPr>
      <w:b/>
      <w:lang w:val="en-GB"/>
    </w:rPr>
  </w:style>
  <w:style w:type="character" w:customStyle="1" w:styleId="Heading3Char">
    <w:name w:val="Heading 3 Char"/>
    <w:link w:val="Heading3"/>
    <w:qFormat/>
    <w:rsid w:val="00BE4D4A"/>
    <w:rPr>
      <w:rFonts w:ascii="Arial" w:hAnsi="Arial"/>
      <w:sz w:val="28"/>
      <w:szCs w:val="18"/>
      <w:lang w:eastAsia="zh-CN"/>
    </w:rPr>
  </w:style>
  <w:style w:type="character" w:customStyle="1" w:styleId="BodyTextChar">
    <w:name w:val="Body Text Char"/>
    <w:link w:val="BodyText"/>
    <w:qFormat/>
    <w:rsid w:val="00BE4D4A"/>
    <w:rPr>
      <w:lang w:val="en-GB"/>
    </w:rPr>
  </w:style>
  <w:style w:type="paragraph" w:customStyle="1" w:styleId="3GPPNormalText">
    <w:name w:val="3GPP Normal Text"/>
    <w:basedOn w:val="BodyText"/>
    <w:link w:val="3GPPNormalTextChar"/>
    <w:qFormat/>
    <w:rsid w:val="00BE4D4A"/>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sid w:val="00BE4D4A"/>
    <w:rPr>
      <w:rFonts w:eastAsia="MS Mincho"/>
      <w:sz w:val="22"/>
      <w:szCs w:val="24"/>
      <w:lang w:val="zh-CN" w:eastAsia="zh-CN"/>
    </w:rPr>
  </w:style>
  <w:style w:type="character" w:customStyle="1" w:styleId="CaptionChar1">
    <w:name w:val="Caption Char1"/>
    <w:qFormat/>
    <w:rsid w:val="00BE4D4A"/>
    <w:rPr>
      <w:rFonts w:eastAsia="Times New Roman"/>
      <w:b/>
      <w:lang w:val="en-GB" w:eastAsia="en-US"/>
    </w:rPr>
  </w:style>
  <w:style w:type="character" w:customStyle="1" w:styleId="PlainTextChar">
    <w:name w:val="Plain Text Char"/>
    <w:link w:val="PlainText"/>
    <w:uiPriority w:val="99"/>
    <w:qFormat/>
    <w:rsid w:val="00BE4D4A"/>
    <w:rPr>
      <w:rFonts w:ascii="Courier New" w:hAnsi="Courier New"/>
      <w:lang w:val="nb-NO" w:eastAsia="en-US"/>
    </w:rPr>
  </w:style>
  <w:style w:type="paragraph" w:styleId="NoSpacing">
    <w:name w:val="No Spacing"/>
    <w:uiPriority w:val="1"/>
    <w:qFormat/>
    <w:rsid w:val="00BE4D4A"/>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E4D4A"/>
    <w:rPr>
      <w:b/>
      <w:bCs/>
      <w:lang w:val="en-GB" w:eastAsia="en-US"/>
    </w:rPr>
  </w:style>
  <w:style w:type="character" w:customStyle="1" w:styleId="SubtleReference1">
    <w:name w:val="Subtle Reference1"/>
    <w:uiPriority w:val="31"/>
    <w:qFormat/>
    <w:rsid w:val="00BE4D4A"/>
    <w:rPr>
      <w:smallCaps/>
      <w:color w:val="C0504D"/>
      <w:u w:val="single"/>
    </w:rPr>
  </w:style>
  <w:style w:type="paragraph" w:customStyle="1" w:styleId="a">
    <w:name w:val="样式 页眉"/>
    <w:basedOn w:val="Header"/>
    <w:link w:val="Char0"/>
    <w:qFormat/>
    <w:rsid w:val="00BE4D4A"/>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E4D4A"/>
    <w:rPr>
      <w:rFonts w:ascii="Arial" w:eastAsia="Arial" w:hAnsi="Arial"/>
      <w:b/>
      <w:bCs/>
      <w:sz w:val="22"/>
      <w:lang w:val="en-GB" w:eastAsia="en-US"/>
    </w:rPr>
  </w:style>
  <w:style w:type="character" w:customStyle="1" w:styleId="FooterChar">
    <w:name w:val="Footer Char"/>
    <w:link w:val="Footer"/>
    <w:uiPriority w:val="99"/>
    <w:qFormat/>
    <w:rsid w:val="00BE4D4A"/>
    <w:rPr>
      <w:rFonts w:ascii="Arial" w:hAnsi="Arial"/>
      <w:b/>
      <w:i/>
      <w:sz w:val="18"/>
      <w:lang w:val="en-GB"/>
    </w:rPr>
  </w:style>
  <w:style w:type="paragraph" w:customStyle="1" w:styleId="MediumGrid21">
    <w:name w:val="Medium Grid 21"/>
    <w:uiPriority w:val="1"/>
    <w:qFormat/>
    <w:rsid w:val="00BE4D4A"/>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BE4D4A"/>
    <w:rPr>
      <w:rFonts w:ascii="Arial" w:hAnsi="Arial"/>
      <w:sz w:val="24"/>
      <w:szCs w:val="18"/>
      <w:lang w:eastAsia="zh-CN"/>
    </w:rPr>
  </w:style>
  <w:style w:type="character" w:customStyle="1" w:styleId="Heading5Char">
    <w:name w:val="Heading 5 Char"/>
    <w:basedOn w:val="DefaultParagraphFont"/>
    <w:link w:val="Heading5"/>
    <w:qFormat/>
    <w:rsid w:val="00BE4D4A"/>
    <w:rPr>
      <w:rFonts w:ascii="Arial" w:hAnsi="Arial"/>
      <w:sz w:val="22"/>
      <w:szCs w:val="18"/>
      <w:lang w:eastAsia="zh-CN"/>
    </w:rPr>
  </w:style>
  <w:style w:type="character" w:customStyle="1" w:styleId="Heading6Char">
    <w:name w:val="Heading 6 Char"/>
    <w:basedOn w:val="DefaultParagraphFont"/>
    <w:link w:val="Heading6"/>
    <w:qFormat/>
    <w:rsid w:val="00BE4D4A"/>
    <w:rPr>
      <w:rFonts w:ascii="Arial" w:hAnsi="Arial"/>
      <w:szCs w:val="18"/>
      <w:lang w:eastAsia="zh-CN"/>
    </w:rPr>
  </w:style>
  <w:style w:type="character" w:customStyle="1" w:styleId="Heading7Char">
    <w:name w:val="Heading 7 Char"/>
    <w:basedOn w:val="DefaultParagraphFont"/>
    <w:link w:val="Heading7"/>
    <w:qFormat/>
    <w:rsid w:val="00BE4D4A"/>
    <w:rPr>
      <w:rFonts w:ascii="Arial" w:hAnsi="Arial"/>
      <w:szCs w:val="18"/>
      <w:lang w:eastAsia="zh-CN"/>
    </w:rPr>
  </w:style>
  <w:style w:type="character" w:customStyle="1" w:styleId="Heading9Char">
    <w:name w:val="Heading 9 Char"/>
    <w:basedOn w:val="DefaultParagraphFont"/>
    <w:link w:val="Heading9"/>
    <w:qFormat/>
    <w:rsid w:val="00BE4D4A"/>
    <w:rPr>
      <w:rFonts w:ascii="Arial" w:hAnsi="Arial"/>
      <w:sz w:val="36"/>
      <w:lang w:eastAsia="en-US"/>
    </w:rPr>
  </w:style>
  <w:style w:type="paragraph" w:customStyle="1" w:styleId="Heading">
    <w:name w:val="Heading"/>
    <w:basedOn w:val="Normal"/>
    <w:qFormat/>
    <w:rsid w:val="00BE4D4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BE4D4A"/>
    <w:rPr>
      <w:rFonts w:ascii="Arial" w:eastAsia="Yu Mincho" w:hAnsi="Arial"/>
      <w:sz w:val="22"/>
      <w:lang w:val="en-GB" w:eastAsia="en-US"/>
    </w:rPr>
  </w:style>
  <w:style w:type="paragraph" w:customStyle="1" w:styleId="HE">
    <w:name w:val="HE"/>
    <w:basedOn w:val="Normal"/>
    <w:qFormat/>
    <w:rsid w:val="00BE4D4A"/>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E4D4A"/>
    <w:rPr>
      <w:rFonts w:eastAsia="Yu Mincho"/>
      <w:lang w:val="en-GB" w:eastAsia="en-US"/>
    </w:rPr>
  </w:style>
  <w:style w:type="character" w:customStyle="1" w:styleId="FootnoteTextChar">
    <w:name w:val="Footnote Text Char"/>
    <w:basedOn w:val="DefaultParagraphFont"/>
    <w:link w:val="FootnoteText"/>
    <w:semiHidden/>
    <w:qFormat/>
    <w:rsid w:val="00BE4D4A"/>
    <w:rPr>
      <w:sz w:val="16"/>
      <w:lang w:val="en-GB" w:eastAsia="en-US"/>
    </w:rPr>
  </w:style>
  <w:style w:type="paragraph" w:customStyle="1" w:styleId="tah0">
    <w:name w:val="tah"/>
    <w:basedOn w:val="Normal"/>
    <w:qFormat/>
    <w:rsid w:val="00BE4D4A"/>
    <w:pPr>
      <w:spacing w:before="100" w:beforeAutospacing="1" w:after="100" w:afterAutospacing="1"/>
    </w:pPr>
    <w:rPr>
      <w:rFonts w:eastAsia="Calibri"/>
      <w:lang w:val="en-US"/>
    </w:rPr>
  </w:style>
  <w:style w:type="paragraph" w:customStyle="1" w:styleId="tal0">
    <w:name w:val="tal"/>
    <w:basedOn w:val="Normal"/>
    <w:qFormat/>
    <w:rsid w:val="00BE4D4A"/>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BE4D4A"/>
    <w:rPr>
      <w:color w:val="808080"/>
      <w:shd w:val="clear" w:color="auto" w:fill="E6E6E6"/>
    </w:rPr>
  </w:style>
  <w:style w:type="character" w:customStyle="1" w:styleId="H6Char">
    <w:name w:val="H6 Char"/>
    <w:link w:val="H6"/>
    <w:qFormat/>
    <w:rsid w:val="00BE4D4A"/>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BE4D4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E4D4A"/>
    <w:rPr>
      <w:lang w:val="en-GB" w:eastAsia="en-US"/>
    </w:rPr>
  </w:style>
  <w:style w:type="character" w:customStyle="1" w:styleId="PLChar">
    <w:name w:val="PL Char"/>
    <w:link w:val="PL"/>
    <w:qFormat/>
    <w:rsid w:val="00BE4D4A"/>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E4D4A"/>
    <w:rPr>
      <w:rFonts w:eastAsia="MS Mincho"/>
      <w:lang w:val="en-GB" w:eastAsia="en-US"/>
    </w:rPr>
  </w:style>
  <w:style w:type="character" w:customStyle="1" w:styleId="B3Char">
    <w:name w:val="B3 Char"/>
    <w:link w:val="B3"/>
    <w:qFormat/>
    <w:locked/>
    <w:rsid w:val="00BE4D4A"/>
    <w:rPr>
      <w:lang w:val="en-GB" w:eastAsia="en-US"/>
    </w:rPr>
  </w:style>
  <w:style w:type="paragraph" w:customStyle="1" w:styleId="paragraph">
    <w:name w:val="paragraph"/>
    <w:basedOn w:val="Normal"/>
    <w:qFormat/>
    <w:rsid w:val="00BE4D4A"/>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qFormat/>
    <w:rsid w:val="00BE4D4A"/>
  </w:style>
  <w:style w:type="character" w:customStyle="1" w:styleId="eop">
    <w:name w:val="eop"/>
    <w:basedOn w:val="DefaultParagraphFont"/>
    <w:qFormat/>
    <w:rsid w:val="00BE4D4A"/>
  </w:style>
  <w:style w:type="character" w:customStyle="1" w:styleId="UnresolvedMention2">
    <w:name w:val="Unresolved Mention2"/>
    <w:basedOn w:val="DefaultParagraphFont"/>
    <w:uiPriority w:val="99"/>
    <w:semiHidden/>
    <w:unhideWhenUsed/>
    <w:qFormat/>
    <w:rsid w:val="00BE4D4A"/>
    <w:rPr>
      <w:color w:val="605E5C"/>
      <w:shd w:val="clear" w:color="auto" w:fill="E1DFDD"/>
    </w:rPr>
  </w:style>
  <w:style w:type="paragraph" w:customStyle="1" w:styleId="RAN4proposal">
    <w:name w:val="RAN4 proposal"/>
    <w:basedOn w:val="Caption"/>
    <w:next w:val="Normal"/>
    <w:link w:val="RAN4proposalChar"/>
    <w:qFormat/>
    <w:rsid w:val="00BE4D4A"/>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BE4D4A"/>
    <w:rPr>
      <w:rFonts w:eastAsiaTheme="minorHAnsi" w:cstheme="minorBidi"/>
      <w:b/>
      <w:iCs/>
      <w:szCs w:val="18"/>
      <w:lang w:val="en-US" w:eastAsia="en-US"/>
    </w:rPr>
  </w:style>
  <w:style w:type="paragraph" w:customStyle="1" w:styleId="RAN4Observation">
    <w:name w:val="RAN4 Observation"/>
    <w:basedOn w:val="ListParagraph"/>
    <w:next w:val="Normal"/>
    <w:qFormat/>
    <w:rsid w:val="00BE4D4A"/>
    <w:pPr>
      <w:numPr>
        <w:numId w:val="3"/>
      </w:numPr>
      <w:overflowPunct/>
      <w:autoSpaceDE/>
      <w:autoSpaceDN/>
      <w:adjustRightInd/>
      <w:spacing w:after="160"/>
      <w:ind w:firstLineChars="0" w:firstLine="0"/>
      <w:contextualSpacing/>
      <w:textAlignment w:val="auto"/>
    </w:pPr>
    <w:rPr>
      <w:rFonts w:eastAsia="Calibri"/>
    </w:rPr>
  </w:style>
  <w:style w:type="character" w:customStyle="1" w:styleId="NormalIndentChar">
    <w:name w:val="Normal Indent Char"/>
    <w:link w:val="NormalIndent"/>
    <w:qFormat/>
    <w:locked/>
    <w:rsid w:val="00BE4D4A"/>
    <w:rPr>
      <w:lang w:val="zh-CN" w:eastAsia="zh-CN"/>
    </w:rPr>
  </w:style>
  <w:style w:type="paragraph" w:customStyle="1" w:styleId="Reference">
    <w:name w:val="Reference"/>
    <w:basedOn w:val="Normal"/>
    <w:uiPriority w:val="99"/>
    <w:qFormat/>
    <w:rsid w:val="00BE4D4A"/>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rsid w:val="00BE4D4A"/>
    <w:pPr>
      <w:numPr>
        <w:numId w:val="5"/>
      </w:numPr>
    </w:pPr>
  </w:style>
  <w:style w:type="character" w:customStyle="1" w:styleId="RAN4observationChar">
    <w:name w:val="RAN4 observation Char"/>
    <w:basedOn w:val="DefaultParagraphFont"/>
    <w:link w:val="RAN4observation0"/>
    <w:qFormat/>
    <w:rsid w:val="00BE4D4A"/>
    <w:rPr>
      <w:rFonts w:eastAsia="Calibri"/>
      <w:lang w:val="en-GB" w:eastAsia="en-US"/>
    </w:rPr>
  </w:style>
  <w:style w:type="paragraph" w:customStyle="1" w:styleId="RAN4Proposal0">
    <w:name w:val="RAN4 Proposal"/>
    <w:basedOn w:val="ListParagraph"/>
    <w:next w:val="Normal"/>
    <w:link w:val="RAN4ProposalChar0"/>
    <w:qFormat/>
    <w:rsid w:val="00BE4D4A"/>
    <w:pPr>
      <w:numPr>
        <w:numId w:val="6"/>
      </w:numPr>
      <w:overflowPunct/>
      <w:autoSpaceDE/>
      <w:autoSpaceDN/>
      <w:adjustRightInd/>
      <w:spacing w:after="160"/>
      <w:ind w:left="0" w:firstLineChars="0" w:firstLine="0"/>
      <w:contextualSpacing/>
      <w:textAlignment w:val="auto"/>
    </w:pPr>
    <w:rPr>
      <w:rFonts w:eastAsia="Calibri"/>
      <w:b/>
    </w:rPr>
  </w:style>
  <w:style w:type="character" w:customStyle="1" w:styleId="RAN4ProposalChar0">
    <w:name w:val="RAN4 Proposal Char"/>
    <w:basedOn w:val="DefaultParagraphFont"/>
    <w:link w:val="RAN4Proposal0"/>
    <w:qFormat/>
    <w:rsid w:val="00BE4D4A"/>
    <w:rPr>
      <w:rFonts w:eastAsia="Calibri"/>
      <w:b/>
      <w:lang w:val="en-GB" w:eastAsia="en-US"/>
    </w:rPr>
  </w:style>
  <w:style w:type="paragraph" w:styleId="Revision">
    <w:name w:val="Revision"/>
    <w:hidden/>
    <w:uiPriority w:val="99"/>
    <w:semiHidden/>
    <w:rsid w:val="003B383D"/>
    <w:pPr>
      <w:spacing w:after="0" w:line="240" w:lineRule="auto"/>
    </w:pPr>
    <w:rPr>
      <w:lang w:val="en-GB" w:eastAsia="en-US"/>
    </w:rPr>
  </w:style>
  <w:style w:type="character" w:customStyle="1" w:styleId="UnresolvedMention3">
    <w:name w:val="Unresolved Mention3"/>
    <w:basedOn w:val="DefaultParagraphFont"/>
    <w:uiPriority w:val="99"/>
    <w:semiHidden/>
    <w:unhideWhenUsed/>
    <w:rsid w:val="00F7213B"/>
    <w:rPr>
      <w:color w:val="605E5C"/>
      <w:shd w:val="clear" w:color="auto" w:fill="E1DFDD"/>
    </w:rPr>
  </w:style>
  <w:style w:type="character" w:customStyle="1" w:styleId="Doc-text2Char">
    <w:name w:val="Doc-text2 Char"/>
    <w:basedOn w:val="DefaultParagraphFont"/>
    <w:link w:val="Doc-text2"/>
    <w:qFormat/>
    <w:locked/>
    <w:rsid w:val="00F86E2A"/>
    <w:rPr>
      <w:rFonts w:ascii="Arial" w:hAnsi="Arial" w:cs="Arial"/>
    </w:rPr>
  </w:style>
  <w:style w:type="paragraph" w:customStyle="1" w:styleId="Doc-text2">
    <w:name w:val="Doc-text2"/>
    <w:basedOn w:val="Normal"/>
    <w:link w:val="Doc-text2Char"/>
    <w:qFormat/>
    <w:rsid w:val="00F86E2A"/>
    <w:pPr>
      <w:spacing w:after="0" w:line="240" w:lineRule="auto"/>
      <w:ind w:left="1622" w:hanging="363"/>
    </w:pPr>
    <w:rPr>
      <w:rFonts w:ascii="Arial" w:hAnsi="Arial" w:cs="Arial"/>
      <w:lang w:val="en-US" w:eastAsia="zh-CN"/>
    </w:rPr>
  </w:style>
  <w:style w:type="character" w:customStyle="1" w:styleId="CommentsChar">
    <w:name w:val="Comments Char"/>
    <w:basedOn w:val="DefaultParagraphFont"/>
    <w:link w:val="Comments"/>
    <w:locked/>
    <w:rsid w:val="00F86E2A"/>
    <w:rPr>
      <w:rFonts w:ascii="Arial" w:hAnsi="Arial" w:cs="Arial"/>
      <w:i/>
      <w:iCs/>
    </w:rPr>
  </w:style>
  <w:style w:type="paragraph" w:customStyle="1" w:styleId="Comments">
    <w:name w:val="Comments"/>
    <w:basedOn w:val="Normal"/>
    <w:link w:val="CommentsChar"/>
    <w:rsid w:val="00F86E2A"/>
    <w:pPr>
      <w:spacing w:before="40" w:after="0" w:line="240" w:lineRule="auto"/>
    </w:pPr>
    <w:rPr>
      <w:rFonts w:ascii="Arial" w:hAnsi="Arial" w:cs="Arial"/>
      <w:i/>
      <w:iCs/>
      <w:lang w:val="en-US" w:eastAsia="zh-CN"/>
    </w:rPr>
  </w:style>
  <w:style w:type="character" w:styleId="Strong">
    <w:name w:val="Strong"/>
    <w:basedOn w:val="DefaultParagraphFont"/>
    <w:uiPriority w:val="22"/>
    <w:qFormat/>
    <w:rsid w:val="00BB4C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668">
      <w:bodyDiv w:val="1"/>
      <w:marLeft w:val="0"/>
      <w:marRight w:val="0"/>
      <w:marTop w:val="0"/>
      <w:marBottom w:val="0"/>
      <w:divBdr>
        <w:top w:val="none" w:sz="0" w:space="0" w:color="auto"/>
        <w:left w:val="none" w:sz="0" w:space="0" w:color="auto"/>
        <w:bottom w:val="none" w:sz="0" w:space="0" w:color="auto"/>
        <w:right w:val="none" w:sz="0" w:space="0" w:color="auto"/>
      </w:divBdr>
    </w:div>
    <w:div w:id="427502964">
      <w:bodyDiv w:val="1"/>
      <w:marLeft w:val="0"/>
      <w:marRight w:val="0"/>
      <w:marTop w:val="0"/>
      <w:marBottom w:val="0"/>
      <w:divBdr>
        <w:top w:val="none" w:sz="0" w:space="0" w:color="auto"/>
        <w:left w:val="none" w:sz="0" w:space="0" w:color="auto"/>
        <w:bottom w:val="none" w:sz="0" w:space="0" w:color="auto"/>
        <w:right w:val="none" w:sz="0" w:space="0" w:color="auto"/>
      </w:divBdr>
    </w:div>
    <w:div w:id="511801992">
      <w:bodyDiv w:val="1"/>
      <w:marLeft w:val="0"/>
      <w:marRight w:val="0"/>
      <w:marTop w:val="0"/>
      <w:marBottom w:val="0"/>
      <w:divBdr>
        <w:top w:val="none" w:sz="0" w:space="0" w:color="auto"/>
        <w:left w:val="none" w:sz="0" w:space="0" w:color="auto"/>
        <w:bottom w:val="none" w:sz="0" w:space="0" w:color="auto"/>
        <w:right w:val="none" w:sz="0" w:space="0" w:color="auto"/>
      </w:divBdr>
    </w:div>
    <w:div w:id="829910089">
      <w:bodyDiv w:val="1"/>
      <w:marLeft w:val="0"/>
      <w:marRight w:val="0"/>
      <w:marTop w:val="0"/>
      <w:marBottom w:val="0"/>
      <w:divBdr>
        <w:top w:val="none" w:sz="0" w:space="0" w:color="auto"/>
        <w:left w:val="none" w:sz="0" w:space="0" w:color="auto"/>
        <w:bottom w:val="none" w:sz="0" w:space="0" w:color="auto"/>
        <w:right w:val="none" w:sz="0" w:space="0" w:color="auto"/>
      </w:divBdr>
      <w:divsChild>
        <w:div w:id="1958100011">
          <w:marLeft w:val="363"/>
          <w:marRight w:val="0"/>
          <w:marTop w:val="0"/>
          <w:marBottom w:val="0"/>
          <w:divBdr>
            <w:top w:val="none" w:sz="0" w:space="0" w:color="auto"/>
            <w:left w:val="none" w:sz="0" w:space="0" w:color="auto"/>
            <w:bottom w:val="none" w:sz="0" w:space="0" w:color="auto"/>
            <w:right w:val="none" w:sz="0" w:space="0" w:color="auto"/>
          </w:divBdr>
        </w:div>
        <w:div w:id="1717773488">
          <w:marLeft w:val="360"/>
          <w:marRight w:val="0"/>
          <w:marTop w:val="0"/>
          <w:marBottom w:val="0"/>
          <w:divBdr>
            <w:top w:val="none" w:sz="0" w:space="0" w:color="auto"/>
            <w:left w:val="none" w:sz="0" w:space="0" w:color="auto"/>
            <w:bottom w:val="none" w:sz="0" w:space="0" w:color="auto"/>
            <w:right w:val="none" w:sz="0" w:space="0" w:color="auto"/>
          </w:divBdr>
        </w:div>
        <w:div w:id="2043937473">
          <w:marLeft w:val="360"/>
          <w:marRight w:val="0"/>
          <w:marTop w:val="0"/>
          <w:marBottom w:val="0"/>
          <w:divBdr>
            <w:top w:val="none" w:sz="0" w:space="0" w:color="auto"/>
            <w:left w:val="none" w:sz="0" w:space="0" w:color="auto"/>
            <w:bottom w:val="none" w:sz="0" w:space="0" w:color="auto"/>
            <w:right w:val="none" w:sz="0" w:space="0" w:color="auto"/>
          </w:divBdr>
        </w:div>
        <w:div w:id="786896882">
          <w:marLeft w:val="363"/>
          <w:marRight w:val="0"/>
          <w:marTop w:val="0"/>
          <w:marBottom w:val="0"/>
          <w:divBdr>
            <w:top w:val="none" w:sz="0" w:space="0" w:color="auto"/>
            <w:left w:val="none" w:sz="0" w:space="0" w:color="auto"/>
            <w:bottom w:val="none" w:sz="0" w:space="0" w:color="auto"/>
            <w:right w:val="none" w:sz="0" w:space="0" w:color="auto"/>
          </w:divBdr>
        </w:div>
        <w:div w:id="842089138">
          <w:marLeft w:val="360"/>
          <w:marRight w:val="0"/>
          <w:marTop w:val="0"/>
          <w:marBottom w:val="0"/>
          <w:divBdr>
            <w:top w:val="none" w:sz="0" w:space="0" w:color="auto"/>
            <w:left w:val="none" w:sz="0" w:space="0" w:color="auto"/>
            <w:bottom w:val="none" w:sz="0" w:space="0" w:color="auto"/>
            <w:right w:val="none" w:sz="0" w:space="0" w:color="auto"/>
          </w:divBdr>
        </w:div>
        <w:div w:id="1112743389">
          <w:marLeft w:val="363"/>
          <w:marRight w:val="0"/>
          <w:marTop w:val="0"/>
          <w:marBottom w:val="0"/>
          <w:divBdr>
            <w:top w:val="none" w:sz="0" w:space="0" w:color="auto"/>
            <w:left w:val="none" w:sz="0" w:space="0" w:color="auto"/>
            <w:bottom w:val="none" w:sz="0" w:space="0" w:color="auto"/>
            <w:right w:val="none" w:sz="0" w:space="0" w:color="auto"/>
          </w:divBdr>
        </w:div>
        <w:div w:id="709496878">
          <w:marLeft w:val="360"/>
          <w:marRight w:val="0"/>
          <w:marTop w:val="0"/>
          <w:marBottom w:val="0"/>
          <w:divBdr>
            <w:top w:val="none" w:sz="0" w:space="0" w:color="auto"/>
            <w:left w:val="none" w:sz="0" w:space="0" w:color="auto"/>
            <w:bottom w:val="none" w:sz="0" w:space="0" w:color="auto"/>
            <w:right w:val="none" w:sz="0" w:space="0" w:color="auto"/>
          </w:divBdr>
        </w:div>
        <w:div w:id="980500127">
          <w:marLeft w:val="363"/>
          <w:marRight w:val="0"/>
          <w:marTop w:val="0"/>
          <w:marBottom w:val="0"/>
          <w:divBdr>
            <w:top w:val="none" w:sz="0" w:space="0" w:color="auto"/>
            <w:left w:val="none" w:sz="0" w:space="0" w:color="auto"/>
            <w:bottom w:val="none" w:sz="0" w:space="0" w:color="auto"/>
            <w:right w:val="none" w:sz="0" w:space="0" w:color="auto"/>
          </w:divBdr>
        </w:div>
        <w:div w:id="2067336327">
          <w:marLeft w:val="360"/>
          <w:marRight w:val="0"/>
          <w:marTop w:val="0"/>
          <w:marBottom w:val="0"/>
          <w:divBdr>
            <w:top w:val="none" w:sz="0" w:space="0" w:color="auto"/>
            <w:left w:val="none" w:sz="0" w:space="0" w:color="auto"/>
            <w:bottom w:val="none" w:sz="0" w:space="0" w:color="auto"/>
            <w:right w:val="none" w:sz="0" w:space="0" w:color="auto"/>
          </w:divBdr>
        </w:div>
        <w:div w:id="274408696">
          <w:marLeft w:val="360"/>
          <w:marRight w:val="0"/>
          <w:marTop w:val="0"/>
          <w:marBottom w:val="0"/>
          <w:divBdr>
            <w:top w:val="none" w:sz="0" w:space="0" w:color="auto"/>
            <w:left w:val="none" w:sz="0" w:space="0" w:color="auto"/>
            <w:bottom w:val="none" w:sz="0" w:space="0" w:color="auto"/>
            <w:right w:val="none" w:sz="0" w:space="0" w:color="auto"/>
          </w:divBdr>
        </w:div>
        <w:div w:id="1499416456">
          <w:marLeft w:val="360"/>
          <w:marRight w:val="0"/>
          <w:marTop w:val="0"/>
          <w:marBottom w:val="0"/>
          <w:divBdr>
            <w:top w:val="none" w:sz="0" w:space="0" w:color="auto"/>
            <w:left w:val="none" w:sz="0" w:space="0" w:color="auto"/>
            <w:bottom w:val="none" w:sz="0" w:space="0" w:color="auto"/>
            <w:right w:val="none" w:sz="0" w:space="0" w:color="auto"/>
          </w:divBdr>
        </w:div>
        <w:div w:id="1225750581">
          <w:marLeft w:val="360"/>
          <w:marRight w:val="0"/>
          <w:marTop w:val="0"/>
          <w:marBottom w:val="0"/>
          <w:divBdr>
            <w:top w:val="none" w:sz="0" w:space="0" w:color="auto"/>
            <w:left w:val="none" w:sz="0" w:space="0" w:color="auto"/>
            <w:bottom w:val="none" w:sz="0" w:space="0" w:color="auto"/>
            <w:right w:val="none" w:sz="0" w:space="0" w:color="auto"/>
          </w:divBdr>
        </w:div>
      </w:divsChild>
    </w:div>
    <w:div w:id="842552886">
      <w:bodyDiv w:val="1"/>
      <w:marLeft w:val="0"/>
      <w:marRight w:val="0"/>
      <w:marTop w:val="0"/>
      <w:marBottom w:val="0"/>
      <w:divBdr>
        <w:top w:val="none" w:sz="0" w:space="0" w:color="auto"/>
        <w:left w:val="none" w:sz="0" w:space="0" w:color="auto"/>
        <w:bottom w:val="none" w:sz="0" w:space="0" w:color="auto"/>
        <w:right w:val="none" w:sz="0" w:space="0" w:color="auto"/>
      </w:divBdr>
      <w:divsChild>
        <w:div w:id="614602008">
          <w:marLeft w:val="0"/>
          <w:marRight w:val="0"/>
          <w:marTop w:val="0"/>
          <w:marBottom w:val="0"/>
          <w:divBdr>
            <w:top w:val="none" w:sz="0" w:space="0" w:color="auto"/>
            <w:left w:val="none" w:sz="0" w:space="0" w:color="auto"/>
            <w:bottom w:val="none" w:sz="0" w:space="0" w:color="auto"/>
            <w:right w:val="none" w:sz="0" w:space="0" w:color="auto"/>
          </w:divBdr>
        </w:div>
        <w:div w:id="1807966272">
          <w:marLeft w:val="0"/>
          <w:marRight w:val="0"/>
          <w:marTop w:val="0"/>
          <w:marBottom w:val="0"/>
          <w:divBdr>
            <w:top w:val="none" w:sz="0" w:space="0" w:color="auto"/>
            <w:left w:val="none" w:sz="0" w:space="0" w:color="auto"/>
            <w:bottom w:val="none" w:sz="0" w:space="0" w:color="auto"/>
            <w:right w:val="none" w:sz="0" w:space="0" w:color="auto"/>
          </w:divBdr>
        </w:div>
      </w:divsChild>
    </w:div>
    <w:div w:id="938870755">
      <w:bodyDiv w:val="1"/>
      <w:marLeft w:val="0"/>
      <w:marRight w:val="0"/>
      <w:marTop w:val="0"/>
      <w:marBottom w:val="0"/>
      <w:divBdr>
        <w:top w:val="none" w:sz="0" w:space="0" w:color="auto"/>
        <w:left w:val="none" w:sz="0" w:space="0" w:color="auto"/>
        <w:bottom w:val="none" w:sz="0" w:space="0" w:color="auto"/>
        <w:right w:val="none" w:sz="0" w:space="0" w:color="auto"/>
      </w:divBdr>
    </w:div>
    <w:div w:id="1149441295">
      <w:bodyDiv w:val="1"/>
      <w:marLeft w:val="0"/>
      <w:marRight w:val="0"/>
      <w:marTop w:val="0"/>
      <w:marBottom w:val="0"/>
      <w:divBdr>
        <w:top w:val="none" w:sz="0" w:space="0" w:color="auto"/>
        <w:left w:val="none" w:sz="0" w:space="0" w:color="auto"/>
        <w:bottom w:val="none" w:sz="0" w:space="0" w:color="auto"/>
        <w:right w:val="none" w:sz="0" w:space="0" w:color="auto"/>
      </w:divBdr>
    </w:div>
    <w:div w:id="1164466061">
      <w:bodyDiv w:val="1"/>
      <w:marLeft w:val="0"/>
      <w:marRight w:val="0"/>
      <w:marTop w:val="0"/>
      <w:marBottom w:val="0"/>
      <w:divBdr>
        <w:top w:val="none" w:sz="0" w:space="0" w:color="auto"/>
        <w:left w:val="none" w:sz="0" w:space="0" w:color="auto"/>
        <w:bottom w:val="none" w:sz="0" w:space="0" w:color="auto"/>
        <w:right w:val="none" w:sz="0" w:space="0" w:color="auto"/>
      </w:divBdr>
    </w:div>
    <w:div w:id="1300963881">
      <w:bodyDiv w:val="1"/>
      <w:marLeft w:val="0"/>
      <w:marRight w:val="0"/>
      <w:marTop w:val="0"/>
      <w:marBottom w:val="0"/>
      <w:divBdr>
        <w:top w:val="none" w:sz="0" w:space="0" w:color="auto"/>
        <w:left w:val="none" w:sz="0" w:space="0" w:color="auto"/>
        <w:bottom w:val="none" w:sz="0" w:space="0" w:color="auto"/>
        <w:right w:val="none" w:sz="0" w:space="0" w:color="auto"/>
      </w:divBdr>
    </w:div>
    <w:div w:id="1375546167">
      <w:bodyDiv w:val="1"/>
      <w:marLeft w:val="0"/>
      <w:marRight w:val="0"/>
      <w:marTop w:val="0"/>
      <w:marBottom w:val="0"/>
      <w:divBdr>
        <w:top w:val="none" w:sz="0" w:space="0" w:color="auto"/>
        <w:left w:val="none" w:sz="0" w:space="0" w:color="auto"/>
        <w:bottom w:val="none" w:sz="0" w:space="0" w:color="auto"/>
        <w:right w:val="none" w:sz="0" w:space="0" w:color="auto"/>
      </w:divBdr>
    </w:div>
    <w:div w:id="1766264202">
      <w:bodyDiv w:val="1"/>
      <w:marLeft w:val="0"/>
      <w:marRight w:val="0"/>
      <w:marTop w:val="0"/>
      <w:marBottom w:val="0"/>
      <w:divBdr>
        <w:top w:val="none" w:sz="0" w:space="0" w:color="auto"/>
        <w:left w:val="none" w:sz="0" w:space="0" w:color="auto"/>
        <w:bottom w:val="none" w:sz="0" w:space="0" w:color="auto"/>
        <w:right w:val="none" w:sz="0" w:space="0" w:color="auto"/>
      </w:divBdr>
    </w:div>
    <w:div w:id="1999111303">
      <w:bodyDiv w:val="1"/>
      <w:marLeft w:val="0"/>
      <w:marRight w:val="0"/>
      <w:marTop w:val="0"/>
      <w:marBottom w:val="0"/>
      <w:divBdr>
        <w:top w:val="none" w:sz="0" w:space="0" w:color="auto"/>
        <w:left w:val="none" w:sz="0" w:space="0" w:color="auto"/>
        <w:bottom w:val="none" w:sz="0" w:space="0" w:color="auto"/>
        <w:right w:val="none" w:sz="0" w:space="0" w:color="auto"/>
      </w:divBdr>
    </w:div>
    <w:div w:id="2023237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3-e/Docs/R4-2209915.zip" TargetMode="External"/><Relationship Id="rId21" Type="http://schemas.openxmlformats.org/officeDocument/2006/relationships/hyperlink" Target="https://www.3gpp.org/ftp/TSG_RAN/WG4_Radio/TSGR4_103-e/Docs/R4-2210218.zip" TargetMode="External"/><Relationship Id="rId42" Type="http://schemas.openxmlformats.org/officeDocument/2006/relationships/hyperlink" Target="https://www.3gpp.org/ftp/TSG_RAN/WG4_Radio/TSGR4_103-e/Docs/R4-2209763.zip" TargetMode="External"/><Relationship Id="rId63" Type="http://schemas.openxmlformats.org/officeDocument/2006/relationships/hyperlink" Target="https://www.3gpp.org/ftp/TSG_RAN/WG4_Radio/TSGR4_103-e/Docs/R4-2209701.zip" TargetMode="External"/><Relationship Id="rId84" Type="http://schemas.openxmlformats.org/officeDocument/2006/relationships/hyperlink" Target="https://www.3gpp.org/ftp/TSG_RAN/WG4_Radio/TSGR4_103-e/Docs/R4-2208115.zip" TargetMode="External"/><Relationship Id="rId138"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107" Type="http://schemas.openxmlformats.org/officeDocument/2006/relationships/image" Target="media/image3.png"/><Relationship Id="rId11" Type="http://schemas.openxmlformats.org/officeDocument/2006/relationships/endnotes" Target="endnotes.xml"/><Relationship Id="rId32" Type="http://schemas.openxmlformats.org/officeDocument/2006/relationships/hyperlink" Target="https://www.3gpp.org/ftp/TSG_RAN/WG4_Radio/TSGR4_103-e/Docs/R4-2208072.zip" TargetMode="External"/><Relationship Id="rId53" Type="http://schemas.openxmlformats.org/officeDocument/2006/relationships/hyperlink" Target="https://www.3gpp.org/ftp/TSG_RAN/WG4_Radio/TSGR4_103-e/Docs/R4-2208147.zip" TargetMode="External"/><Relationship Id="rId74" Type="http://schemas.openxmlformats.org/officeDocument/2006/relationships/hyperlink" Target="https://www.3gpp.org/ftp/TSG_RAN/WG4_Radio/TSGR4_103-e/Docs/R4-2209047.zip" TargetMode="External"/><Relationship Id="rId128" Type="http://schemas.openxmlformats.org/officeDocument/2006/relationships/hyperlink" Target="https://www.3gpp.org/ftp/TSG_RAN/WG4_Radio/TSGR4_103-e/Docs/R4-2208977.zip" TargetMode="External"/><Relationship Id="rId149" Type="http://schemas.openxmlformats.org/officeDocument/2006/relationships/hyperlink" Target="https://www.3gpp.org/ftp/TSG_RAN/WG4_Radio/TSGR4_103-e/Docs/R4-2209772.zip" TargetMode="External"/><Relationship Id="rId5" Type="http://schemas.openxmlformats.org/officeDocument/2006/relationships/customXml" Target="../customXml/item5.xml"/><Relationship Id="rId95" Type="http://schemas.openxmlformats.org/officeDocument/2006/relationships/hyperlink" Target="https://www.3gpp.org/ftp/TSG_RAN/WG4_Radio/TSGR4_103-e/Docs/R4-2209772.zip" TargetMode="External"/><Relationship Id="rId22" Type="http://schemas.openxmlformats.org/officeDocument/2006/relationships/hyperlink" Target="https://www.3gpp.org/ftp/TSG_RAN/WG4_Radio/TSGR4_103-e/Docs/R4-2209902.zip" TargetMode="External"/><Relationship Id="rId27" Type="http://schemas.openxmlformats.org/officeDocument/2006/relationships/hyperlink" Target="https://www.3gpp.org/ftp/TSG_RAN/WG4_Radio/TSGR4_103-e/Docs/R4-2209909.zip" TargetMode="External"/><Relationship Id="rId43" Type="http://schemas.openxmlformats.org/officeDocument/2006/relationships/hyperlink" Target="https://www.3gpp.org/ftp/TSG_RAN/WG4_Radio/TSGR4_103-e/Docs/R4-2209773.zip" TargetMode="External"/><Relationship Id="rId48" Type="http://schemas.openxmlformats.org/officeDocument/2006/relationships/hyperlink" Target="https://www.3gpp.org/ftp/TSG_RAN/WG4_Radio/TSGR4_103-e/Docs/R4-2208109.zip" TargetMode="External"/><Relationship Id="rId64" Type="http://schemas.openxmlformats.org/officeDocument/2006/relationships/hyperlink" Target="https://www.3gpp.org/ftp/TSG_RAN/WG4_Radio/TSGR4_103-e/Docs/R4-2210176.zip" TargetMode="External"/><Relationship Id="rId69" Type="http://schemas.openxmlformats.org/officeDocument/2006/relationships/hyperlink" Target="https://www.3gpp.org/ftp/TSG_RAN/WG4_Radio/TSGR4_103-e/Docs/R4-2208269.zip" TargetMode="External"/><Relationship Id="rId113" Type="http://schemas.openxmlformats.org/officeDocument/2006/relationships/hyperlink" Target="https://www.3gpp.org/ftp/TSG_RAN/WG4_Radio/TSGR4_103-e/Docs/R4-2209911.zip" TargetMode="External"/><Relationship Id="rId118" Type="http://schemas.openxmlformats.org/officeDocument/2006/relationships/hyperlink" Target="https://www.3gpp.org/ftp/TSG_RAN/WG4_Radio/TSGR4_103-e/Docs/R4-2209911.zip" TargetMode="External"/><Relationship Id="rId134" Type="http://schemas.openxmlformats.org/officeDocument/2006/relationships/hyperlink" Target="https://www.3gpp.org/ftp/TSG_RAN/WG4_Radio/TSGR4_103-e/Docs/R4-2208109.zip" TargetMode="External"/><Relationship Id="rId139" Type="http://schemas.openxmlformats.org/officeDocument/2006/relationships/hyperlink" Target="https://www.3gpp.org/ftp/TSG_RAN/WG4_Radio/TSGR4_103-e/Docs/R4-2209770.zip" TargetMode="External"/><Relationship Id="rId80" Type="http://schemas.openxmlformats.org/officeDocument/2006/relationships/hyperlink" Target="https://www.3gpp.org/ftp/TSG_RAN/WG4_Radio/TSGR4_103-e/Docs/R4-2208394.zip" TargetMode="External"/><Relationship Id="rId85" Type="http://schemas.openxmlformats.org/officeDocument/2006/relationships/hyperlink" Target="https://www.3gpp.org/ftp/TSG_RAN/WG4_Radio/TSGR4_103-e/Docs/R4-2208149.zip" TargetMode="External"/><Relationship Id="rId150" Type="http://schemas.openxmlformats.org/officeDocument/2006/relationships/hyperlink" Target="https://www.3gpp.org/ftp/TSG_RAN/WG4_Radio/TSGR4_103-e/Docs/R4-2209915.zip" TargetMode="External"/><Relationship Id="rId155" Type="http://schemas.openxmlformats.org/officeDocument/2006/relationships/fontTable" Target="fontTable.xml"/><Relationship Id="rId12" Type="http://schemas.openxmlformats.org/officeDocument/2006/relationships/hyperlink" Target="https://www.3gpp.org/ftp/TSG_RAN/WG4_Radio/TSGR4_103-e/Docs/R4-2208071.zip" TargetMode="External"/><Relationship Id="rId17" Type="http://schemas.openxmlformats.org/officeDocument/2006/relationships/hyperlink" Target="https://www.3gpp.org/ftp/TSG_RAN/WG4_Radio/TSGR4_103-e/Docs/R4-2208974.zip" TargetMode="External"/><Relationship Id="rId33" Type="http://schemas.openxmlformats.org/officeDocument/2006/relationships/hyperlink" Target="https://www.3gpp.org/ftp/TSG_RAN/WG4_Radio/TSGR4_103-e/Docs/R4-2208113.zip" TargetMode="External"/><Relationship Id="rId38" Type="http://schemas.openxmlformats.org/officeDocument/2006/relationships/hyperlink" Target="https://www.3gpp.org/ftp/TSG_RAN/WG4_Radio/TSGR4_103-e/Docs/R4-2208976.zip" TargetMode="External"/><Relationship Id="rId59" Type="http://schemas.openxmlformats.org/officeDocument/2006/relationships/hyperlink" Target="https://www.3gpp.org/ftp/TSG_RAN/WG4_Radio/TSGR4_103-e/Docs/R4-2209764.zip" TargetMode="External"/><Relationship Id="rId103" Type="http://schemas.openxmlformats.org/officeDocument/2006/relationships/hyperlink" Target="https://protect2.fireeye.com/v1/url?k=31323334-501d5122-313273af-454445555731-0f6fb0f4a413bbdf&amp;q=1&amp;e=bde0fa49-c713-4108-9ad0-46ef1486a267&amp;u=https%3A%2F%2Fwww.3gpp.org%2Fftp%2FTSG_RAN%2FWG4_Radio%2FTSGR4_103-e%2FDocs%2FR4-2209781.zip" TargetMode="External"/><Relationship Id="rId108" Type="http://schemas.openxmlformats.org/officeDocument/2006/relationships/hyperlink" Target="https://www.3gpp.org/ftp/TSG_RAN/WG4_Radio/TSGR4_103-e/Docs/R4-2209040.zip" TargetMode="External"/><Relationship Id="rId124" Type="http://schemas.openxmlformats.org/officeDocument/2006/relationships/hyperlink" Target="https://protect2.fireeye.com/v1/url?k=31323334-501d5122-313273af-454445555731-c538c47baa7f5b22&amp;q=1&amp;e=b81b9380-88ce-4b92-9ea6-03f035a91668&amp;u=https%3A%2F%2Fwww.3gpp.org%2Fftp%2FTSG_RAN%2FWG4_Radio%2FTSGR4_103-e%2FDocs%2FR4-2209045.zip" TargetMode="External"/><Relationship Id="rId129" Type="http://schemas.openxmlformats.org/officeDocument/2006/relationships/hyperlink" Target="https://www.3gpp.org/ftp/TSG_RAN/WG4_Radio/TSGR4_103-e/Docs/R4-2209043.zip" TargetMode="External"/><Relationship Id="rId54" Type="http://schemas.openxmlformats.org/officeDocument/2006/relationships/hyperlink" Target="https://www.3gpp.org/ftp/TSG_RAN/WG4_Radio/TSGR4_103-e/Docs/R4-2208367.zip" TargetMode="External"/><Relationship Id="rId70" Type="http://schemas.openxmlformats.org/officeDocument/2006/relationships/hyperlink" Target="https://www.3gpp.org/ftp/TSG_RAN/WG4_Radio/TSGR4_103-e/Docs/R4-2208368.zip" TargetMode="External"/><Relationship Id="rId75" Type="http://schemas.openxmlformats.org/officeDocument/2006/relationships/hyperlink" Target="https://www.3gpp.org/ftp/TSG_RAN/WG4_Radio/TSGR4_103-e/Docs/R4-2209765.zip" TargetMode="External"/><Relationship Id="rId91" Type="http://schemas.openxmlformats.org/officeDocument/2006/relationships/hyperlink" Target="https://www.3gpp.org/ftp/TSG_RAN/WG4_Radio/TSGR4_103-e/Docs/R4-2209040.zip" TargetMode="External"/><Relationship Id="rId96" Type="http://schemas.openxmlformats.org/officeDocument/2006/relationships/hyperlink" Target="https://www.3gpp.org/ftp/TSG_RAN/WG4_Radio/TSGR4_103-e/Docs/R4-2209766.zip" TargetMode="External"/><Relationship Id="rId140" Type="http://schemas.openxmlformats.org/officeDocument/2006/relationships/hyperlink" Target="https://www.3gpp.org/ftp/TSG_RAN/WG4_Radio/TSGR4_103-e/Docs/R4-2209046.zip" TargetMode="External"/><Relationship Id="rId145" Type="http://schemas.openxmlformats.org/officeDocument/2006/relationships/hyperlink" Target="https://www.3gpp.org/ftp/TSG_RAN/WG4_Radio/TSGR4_103-e/Docs/R4-2209772.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3-e/Docs/R4-2209909.zip" TargetMode="External"/><Relationship Id="rId28" Type="http://schemas.openxmlformats.org/officeDocument/2006/relationships/hyperlink" Target="https://www.3gpp.org/ftp/tsg_ran/WG4_Radio/TSGR4_102-e/Docs/R4-2206951.zip" TargetMode="External"/><Relationship Id="rId49" Type="http://schemas.openxmlformats.org/officeDocument/2006/relationships/hyperlink" Target="https://www.3gpp.org/ftp/TSG_RAN/WG4_Radio/TSGR4_103-e/Docs/R4-2209701.zip" TargetMode="External"/><Relationship Id="rId114" Type="http://schemas.openxmlformats.org/officeDocument/2006/relationships/hyperlink" Target="https://www.3gpp.org/ftp/TSG_RAN/WG4_Radio/TSGR4_103-e/Docs/R4-2209915.zip" TargetMode="External"/><Relationship Id="rId119" Type="http://schemas.openxmlformats.org/officeDocument/2006/relationships/hyperlink" Target="https://www.3gpp.org/ftp/TSG_RAN/WG4_Radio/TSGR4_103-e/Docs/R4-2209048.zip" TargetMode="External"/><Relationship Id="rId44" Type="http://schemas.openxmlformats.org/officeDocument/2006/relationships/hyperlink" Target="https://www.3gpp.org/ftp/TSG_RAN/WG4_Radio/TSGR4_103-e/Docs/R4-2210220.zip" TargetMode="External"/><Relationship Id="rId60" Type="http://schemas.openxmlformats.org/officeDocument/2006/relationships/hyperlink" Target="https://www.3gpp.org/ftp/TSG_RAN/WG4_Radio/TSGR4_103-e/Docs/R4-2210175.zip" TargetMode="External"/><Relationship Id="rId65" Type="http://schemas.openxmlformats.org/officeDocument/2006/relationships/hyperlink" Target="https://www.3gpp.org/ftp/TSG_RAN/WG4_Radio/TSGR4_103-e/Docs/R4-2208394.zip" TargetMode="External"/><Relationship Id="rId81" Type="http://schemas.openxmlformats.org/officeDocument/2006/relationships/hyperlink" Target="https://www.3gpp.org/ftp/TSG_RAN/WG4_Radio/TSGR4_103-e/Docs/R4-2209046.zip" TargetMode="External"/><Relationship Id="rId86" Type="http://schemas.openxmlformats.org/officeDocument/2006/relationships/hyperlink" Target="https://www.3gpp.org/ftp/TSG_RAN/WG4_Radio/TSGR4_103-e/Docs/R4-2208267.zip" TargetMode="External"/><Relationship Id="rId130" Type="http://schemas.openxmlformats.org/officeDocument/2006/relationships/hyperlink" Target="https://www.3gpp.org/ftp/TSG_RAN/WG4_Radio/TSGR4_103-e/Docs/R4-2208109.zip" TargetMode="External"/><Relationship Id="rId135" Type="http://schemas.openxmlformats.org/officeDocument/2006/relationships/hyperlink" Target="https://www.3gpp.org/ftp/TSG_RAN/WG4_Radio/TSGR4_103-e/Docs/R4-2210176.zip" TargetMode="External"/><Relationship Id="rId151" Type="http://schemas.openxmlformats.org/officeDocument/2006/relationships/hyperlink" Target="https://www.3gpp.org/ftp/TSG_RAN/WG4_Radio/TSGR4_103-e/Docs/R4-2209911.zip" TargetMode="External"/><Relationship Id="rId156" Type="http://schemas.openxmlformats.org/officeDocument/2006/relationships/theme" Target="theme/theme1.xml"/><Relationship Id="rId13" Type="http://schemas.openxmlformats.org/officeDocument/2006/relationships/hyperlink" Target="https://www.3gpp.org/ftp/TSG_RAN/WG4_Radio/TSGR4_103-e/Docs/R4-2208112.zip" TargetMode="External"/><Relationship Id="rId18" Type="http://schemas.openxmlformats.org/officeDocument/2006/relationships/hyperlink" Target="https://www.3gpp.org/ftp/TSG_RAN/WG4_Radio/TSGR4_103-e/Docs/R4-2208975.zip" TargetMode="External"/><Relationship Id="rId39" Type="http://schemas.openxmlformats.org/officeDocument/2006/relationships/hyperlink" Target="https://www.3gpp.org/ftp/TSG_RAN/WG4_Radio/TSGR4_103-e/Docs/R4-2208977.zip" TargetMode="External"/><Relationship Id="rId109" Type="http://schemas.openxmlformats.org/officeDocument/2006/relationships/hyperlink" Target="https://www.3gpp.org/ftp/TSG_RAN/WG4_Radio/TSGR4_103-e/Docs/R4-2209771.zip" TargetMode="External"/><Relationship Id="rId34" Type="http://schemas.openxmlformats.org/officeDocument/2006/relationships/hyperlink" Target="https://www.3gpp.org/ftp/TSG_RAN/WG4_Radio/TSGR4_103-e/Docs/R4-2208268.zip" TargetMode="External"/><Relationship Id="rId50" Type="http://schemas.openxmlformats.org/officeDocument/2006/relationships/hyperlink" Target="https://www.3gpp.org/ftp/TSG_RAN/WG4_Radio/TSGR4_103-e/Docs/R4-2210176.zip" TargetMode="External"/><Relationship Id="rId55" Type="http://schemas.openxmlformats.org/officeDocument/2006/relationships/hyperlink" Target="https://www.3gpp.org/ftp/TSG_RAN/WG4_Radio/TSGR4_103-e/Docs/R4-2208392.zip" TargetMode="External"/><Relationship Id="rId76" Type="http://schemas.openxmlformats.org/officeDocument/2006/relationships/hyperlink" Target="https://www.3gpp.org/ftp/TSG_RAN/WG4_Radio/TSGR4_103-e/Docs/R4-2209774.zip" TargetMode="External"/><Relationship Id="rId97" Type="http://schemas.openxmlformats.org/officeDocument/2006/relationships/hyperlink" Target="https://www.3gpp.org/ftp/TSG_RAN/WG4_Radio/TSGR4_103-e/Docs/R4-2209775.zip" TargetMode="External"/><Relationship Id="rId104" Type="http://schemas.openxmlformats.org/officeDocument/2006/relationships/hyperlink" Target="https://www.3gpp.org/ftp/TSG_RAN/WG4_Radio/TSGR4_103-e/Docs/R4-2210218.zip" TargetMode="External"/><Relationship Id="rId120" Type="http://schemas.openxmlformats.org/officeDocument/2006/relationships/hyperlink" Target="https://www.3gpp.org/ftp/TSG_RAN/WG4_Radio/TSGR4_103-e/Docs/R4-2208975.zip" TargetMode="External"/><Relationship Id="rId125" Type="http://schemas.openxmlformats.org/officeDocument/2006/relationships/hyperlink" Target="https://protect2.fireeye.com/v1/url?k=31323334-501d5122-313273af-454445555731-d0984b99c768a068&amp;q=1&amp;e=b81b9380-88ce-4b92-9ea6-03f035a91668&amp;u=https%3A%2F%2Fwww.3gpp.org%2Fftp%2FTSG_RAN%2FWG4_Radio%2FTSGR4_103-e%2FDocs%2FR4-2208275.zip" TargetMode="External"/><Relationship Id="rId141" Type="http://schemas.openxmlformats.org/officeDocument/2006/relationships/hyperlink" Target="https://www.3gpp.org/ftp/TSG_RAN/WG4_Radio/TSGR4_103-e/Docs/R4-2209770.zip" TargetMode="External"/><Relationship Id="rId146" Type="http://schemas.openxmlformats.org/officeDocument/2006/relationships/hyperlink" Target="https://www.3gpp.org/ftp/TSG_RAN/WG4_Radio/TSGR4_103-e/Docs/R4-2209040.zip" TargetMode="External"/><Relationship Id="rId7" Type="http://schemas.openxmlformats.org/officeDocument/2006/relationships/styles" Target="styles.xml"/><Relationship Id="rId71" Type="http://schemas.openxmlformats.org/officeDocument/2006/relationships/hyperlink" Target="https://www.3gpp.org/ftp/TSG_RAN/WG4_Radio/TSGR4_103-e/Docs/R4-2208393.zip" TargetMode="External"/><Relationship Id="rId92" Type="http://schemas.openxmlformats.org/officeDocument/2006/relationships/hyperlink" Target="https://www.3gpp.org/ftp/TSG_RAN/WG4_Radio/TSGR4_103-e/Docs/R4-2209771.zip" TargetMode="External"/><Relationship Id="rId2" Type="http://schemas.openxmlformats.org/officeDocument/2006/relationships/customXml" Target="../customXml/item2.xml"/><Relationship Id="rId29" Type="http://schemas.openxmlformats.org/officeDocument/2006/relationships/hyperlink" Target="http://portal.3gpp.org/ngppapp/DownloadTDoc.aspx?contributionUid=R2-2204216" TargetMode="External"/><Relationship Id="rId24" Type="http://schemas.openxmlformats.org/officeDocument/2006/relationships/hyperlink" Target="https://www.3gpp.org/ftp/TSG_RAN/WG4_Radio/TSGR4_103-e/Docs/R4-2208975.zip" TargetMode="External"/><Relationship Id="rId40" Type="http://schemas.openxmlformats.org/officeDocument/2006/relationships/hyperlink" Target="https://www.3gpp.org/ftp/TSG_RAN/WG4_Radio/TSGR4_103-e/Docs/R4-2209043.zip" TargetMode="External"/><Relationship Id="rId45" Type="http://schemas.openxmlformats.org/officeDocument/2006/relationships/hyperlink" Target="https://www.3gpp.org/ftp/TSG_RAN/WG4_Radio/TSGR4_103-e/Docs/R4-2209903.zip" TargetMode="External"/><Relationship Id="rId66" Type="http://schemas.openxmlformats.org/officeDocument/2006/relationships/hyperlink" Target="https://www.3gpp.org/ftp/TSG_RAN/WG4_Radio/TSGR4_103-e/Docs/R4-2209046.zip" TargetMode="External"/><Relationship Id="rId87" Type="http://schemas.openxmlformats.org/officeDocument/2006/relationships/hyperlink" Target="https://www.3gpp.org/ftp/TSG_RAN/WG4_Radio/TSGR4_103-e/Docs/R4-2208369.zip" TargetMode="External"/><Relationship Id="rId110" Type="http://schemas.openxmlformats.org/officeDocument/2006/relationships/hyperlink" Target="https://www.3gpp.org/ftp/TSG_RAN/WG4_Radio/TSGR4_103-e/Docs/R4-2209772.zip" TargetMode="External"/><Relationship Id="rId115" Type="http://schemas.openxmlformats.org/officeDocument/2006/relationships/hyperlink" Target="https://www.3gpp.org/ftp/TSG_RAN/WG4_Radio/TSGR4_103-e/Docs/R4-2209911.zip" TargetMode="External"/><Relationship Id="rId131" Type="http://schemas.openxmlformats.org/officeDocument/2006/relationships/hyperlink" Target="https://www.3gpp.org/ftp/TSG_RAN/WG4_Radio/TSGR4_103-e/Docs/R4-2209701.zip" TargetMode="External"/><Relationship Id="rId136" Type="http://schemas.openxmlformats.org/officeDocument/2006/relationships/hyperlink" Target="https://www.3gpp.org/ftp/TSG_RAN/WG4_Radio/TSGR4_103-e/Docs/R4-2208109.zip" TargetMode="External"/><Relationship Id="rId61" Type="http://schemas.openxmlformats.org/officeDocument/2006/relationships/hyperlink" Target="https://protect2.fireeye.com/v1/url?k=31323334-501d5122-313273af-454445555731-e3dbde2ca5d15f59&amp;q=1&amp;e=bde0fa49-c713-4108-9ad0-46ef1486a267&amp;u=https%3A%2F%2Fwww.3gpp.org%2Fftp%2FTSG_RAN%2FWG4_Radio%2FTSGR4_103-e%2FDocs%2FR4-2208825.zip" TargetMode="External"/><Relationship Id="rId82" Type="http://schemas.openxmlformats.org/officeDocument/2006/relationships/hyperlink" Target="https://www.3gpp.org/ftp/TSG_RAN/WG4_Radio/TSGR4_103-e/Docs/R4-2209770.zip" TargetMode="External"/><Relationship Id="rId152" Type="http://schemas.openxmlformats.org/officeDocument/2006/relationships/hyperlink" Target="https://www.3gpp.org/ftp/TSG_RAN/WG4_Radio/TSGR4_103-e/Docs/R4-2208975.zip" TargetMode="External"/><Relationship Id="rId19" Type="http://schemas.openxmlformats.org/officeDocument/2006/relationships/hyperlink" Target="https://www.3gpp.org/ftp/TSG_RAN/WG4_Radio/TSGR4_103-e/Docs/R4-2209048.zip" TargetMode="External"/><Relationship Id="rId14" Type="http://schemas.openxmlformats.org/officeDocument/2006/relationships/hyperlink" Target="https://www.3gpp.org/ftp/TSG_RAN/WG4_Radio/TSGR4_103-e/Docs/R4-2208266.zip" TargetMode="External"/><Relationship Id="rId30" Type="http://schemas.openxmlformats.org/officeDocument/2006/relationships/hyperlink" Target="https://www.3gpp.org/ftp/tsg_ran/WG4_Radio/TSGR4_102-e/Docs/R4-2206951.zip" TargetMode="External"/><Relationship Id="rId35" Type="http://schemas.openxmlformats.org/officeDocument/2006/relationships/hyperlink" Target="https://www.3gpp.org/ftp/TSG_RAN/WG4_Radio/TSGR4_103-e/Docs/R4-2208366.zip" TargetMode="External"/><Relationship Id="rId56" Type="http://schemas.openxmlformats.org/officeDocument/2006/relationships/hyperlink" Target="https://www.3gpp.org/ftp/TSG_RAN/WG4_Radio/TSGR4_103-e/Docs/R4-2208720.zip" TargetMode="External"/><Relationship Id="rId77" Type="http://schemas.openxmlformats.org/officeDocument/2006/relationships/hyperlink" Target="https://www.3gpp.org/ftp/TSG_RAN/WG4_Radio/TSGR4_103-e/Docs/R4-2209904.zip" TargetMode="External"/><Relationship Id="rId100" Type="http://schemas.openxmlformats.org/officeDocument/2006/relationships/hyperlink" Target="https://protect2.fireeye.com/v1/url?k=31323334-501d5122-313273af-454445555731-e3dbde2ca5d15f59&amp;q=1&amp;e=bde0fa49-c713-4108-9ad0-46ef1486a267&amp;u=https%3A%2F%2Fwww.3gpp.org%2Fftp%2FTSG_RAN%2FWG4_Radio%2FTSGR4_103-e%2FDocs%2FR4-2208825.zip" TargetMode="External"/><Relationship Id="rId105" Type="http://schemas.openxmlformats.org/officeDocument/2006/relationships/image" Target="media/image1.png"/><Relationship Id="rId126" Type="http://schemas.openxmlformats.org/officeDocument/2006/relationships/hyperlink" Target="https://www.3gpp.org/ftp/TSG_RAN/WG4_Radio/TSGR4_103-e/Docs/R4-2209909.zip" TargetMode="External"/><Relationship Id="rId147" Type="http://schemas.openxmlformats.org/officeDocument/2006/relationships/hyperlink" Target="https://www.3gpp.org/ftp/TSG_RAN/WG4_Radio/TSGR4_103-e/Docs/R4-2209040.zip" TargetMode="External"/><Relationship Id="rId8" Type="http://schemas.openxmlformats.org/officeDocument/2006/relationships/settings" Target="settings.xml"/><Relationship Id="rId51" Type="http://schemas.openxmlformats.org/officeDocument/2006/relationships/hyperlink" Target="https://www.3gpp.org/ftp/TSG_RAN/WG4_Radio/TSGR4_103-e/Docs/R4-2208073.zip" TargetMode="External"/><Relationship Id="rId72" Type="http://schemas.openxmlformats.org/officeDocument/2006/relationships/hyperlink" Target="https://www.3gpp.org/ftp/TSG_RAN/WG4_Radio/TSGR4_103-e/Docs/R4-2208721.zip" TargetMode="External"/><Relationship Id="rId93" Type="http://schemas.openxmlformats.org/officeDocument/2006/relationships/hyperlink" Target="https://www.3gpp.org/ftp/TSG_RAN/WG4_Radio/TSGR4_103-e/Docs/R4-2209772.zip" TargetMode="External"/><Relationship Id="rId98" Type="http://schemas.openxmlformats.org/officeDocument/2006/relationships/hyperlink" Target="https://www.3gpp.org/ftp/TSG_RAN/WG4_Radio/TSGR4_103-e/Docs/R4-2209905.zip" TargetMode="External"/><Relationship Id="rId121" Type="http://schemas.openxmlformats.org/officeDocument/2006/relationships/hyperlink" Target="https://www.3gpp.org/ftp/TSG_RAN/WG4_Radio/TSGR4_103-e/Docs/R4-2208975.zip" TargetMode="External"/><Relationship Id="rId142" Type="http://schemas.openxmlformats.org/officeDocument/2006/relationships/hyperlink" Target="https://www.3gpp.org/ftp/TSG_RAN/WG4_Radio/TSGR4_103-e/Docs/R4-2209445.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3-e/Docs/R4-2209048.zip" TargetMode="External"/><Relationship Id="rId46" Type="http://schemas.openxmlformats.org/officeDocument/2006/relationships/hyperlink" Target="https://www.3gpp.org/ftp/TSG_RAN/WG4_Radio/TSGR4_103-e/Docs/R4-2208977.zip" TargetMode="External"/><Relationship Id="rId67" Type="http://schemas.openxmlformats.org/officeDocument/2006/relationships/hyperlink" Target="https://www.3gpp.org/ftp/TSG_RAN/WG4_Radio/TSGR4_103-e/Docs/R4-2209770.zip" TargetMode="External"/><Relationship Id="rId116" Type="http://schemas.openxmlformats.org/officeDocument/2006/relationships/image" Target="media/image4.png"/><Relationship Id="rId137" Type="http://schemas.openxmlformats.org/officeDocument/2006/relationships/hyperlink" Target="https://www.3gpp.org/ftp/TSG_RAN/WG4_Radio/TSGR4_103-e/Docs/R4-2208394.zip" TargetMode="External"/><Relationship Id="rId20" Type="http://schemas.openxmlformats.org/officeDocument/2006/relationships/hyperlink" Target="https://www.3gpp.org/ftp/TSG_RAN/WG4_Radio/TSGR4_103-e/Docs/R4-2209780.zip" TargetMode="External"/><Relationship Id="rId41" Type="http://schemas.openxmlformats.org/officeDocument/2006/relationships/hyperlink" Target="https://www.3gpp.org/ftp/TSG_RAN/WG4_Radio/TSGR4_103-e/Docs/R4-2209042.zip" TargetMode="External"/><Relationship Id="rId62" Type="http://schemas.openxmlformats.org/officeDocument/2006/relationships/hyperlink" Target="https://www.3gpp.org/ftp/TSG_RAN/WG4_Radio/TSGR4_103-e/Docs/R4-2208109.zip" TargetMode="External"/><Relationship Id="rId83"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88" Type="http://schemas.openxmlformats.org/officeDocument/2006/relationships/hyperlink" Target="https://www.3gpp.org/ftp/TSG_RAN/WG4_Radio/TSGR4_103-e/Docs/R4-2208395.zip" TargetMode="External"/><Relationship Id="rId111" Type="http://schemas.openxmlformats.org/officeDocument/2006/relationships/hyperlink" Target="https://www.3gpp.org/ftp/TSG_RAN/WG4_Radio/TSGR4_103-e/Docs/R4-2209445.zip" TargetMode="External"/><Relationship Id="rId132" Type="http://schemas.openxmlformats.org/officeDocument/2006/relationships/hyperlink" Target="https://www.3gpp.org/ftp/TSG_RAN/WG4_Radio/TSGR4_103-e/Docs/R4-2210176.zip" TargetMode="External"/><Relationship Id="rId153" Type="http://schemas.openxmlformats.org/officeDocument/2006/relationships/hyperlink" Target="https://www.3gpp.org/ftp/TSG_RAN/WG4_Radio/TSGR4_103-e/Docs/R4-2209908.zip" TargetMode="External"/><Relationship Id="rId15" Type="http://schemas.openxmlformats.org/officeDocument/2006/relationships/hyperlink" Target="https://www.3gpp.org/ftp/TSG_RAN/WG4_Radio/TSGR4_103-e/Docs/R4-2208365.zip" TargetMode="External"/><Relationship Id="rId36" Type="http://schemas.openxmlformats.org/officeDocument/2006/relationships/hyperlink" Target="https://www.3gpp.org/ftp/TSG_RAN/WG4_Radio/TSGR4_103-e/Docs/R4-2208391.zip" TargetMode="External"/><Relationship Id="rId57" Type="http://schemas.openxmlformats.org/officeDocument/2006/relationships/hyperlink" Target="https://www.3gpp.org/ftp/TSG_RAN/WG4_Radio/TSGR4_103-e/Docs/R4-2208978.zip" TargetMode="External"/><Relationship Id="rId106" Type="http://schemas.openxmlformats.org/officeDocument/2006/relationships/image" Target="media/image2.png"/><Relationship Id="rId127" Type="http://schemas.openxmlformats.org/officeDocument/2006/relationships/hyperlink" Target="https://www.3gpp.org/ftp/TSG_RAN/WG4_Radio/TSGR4_103-e/Docs/R4-2208977.zip" TargetMode="External"/><Relationship Id="rId10" Type="http://schemas.openxmlformats.org/officeDocument/2006/relationships/footnotes" Target="footnotes.xml"/><Relationship Id="rId31" Type="http://schemas.openxmlformats.org/officeDocument/2006/relationships/hyperlink" Target="http://portal.3gpp.org/ngppapp/DownloadTDoc.aspx?contributionUid=R2-2204216" TargetMode="External"/><Relationship Id="rId52" Type="http://schemas.openxmlformats.org/officeDocument/2006/relationships/hyperlink" Target="https://www.3gpp.org/ftp/TSG_RAN/WG4_Radio/TSGR4_103-e/Docs/R4-2208114.zip" TargetMode="External"/><Relationship Id="rId73" Type="http://schemas.openxmlformats.org/officeDocument/2006/relationships/hyperlink" Target="https://www.3gpp.org/ftp/TSG_RAN/WG4_Radio/TSGR4_103-e/Docs/R4-2208979.zip" TargetMode="External"/><Relationship Id="rId78" Type="http://schemas.openxmlformats.org/officeDocument/2006/relationships/hyperlink" Target="https://www.3gpp.org/ftp/TSG_RAN/WG4_Radio/TSGR4_103-e/Docs/R4-2210221.zip" TargetMode="External"/><Relationship Id="rId94" Type="http://schemas.openxmlformats.org/officeDocument/2006/relationships/hyperlink" Target="https://www.3gpp.org/ftp/TSG_RAN/WG4_Radio/TSGR4_103-e/Docs/R4-2209041.zip" TargetMode="External"/><Relationship Id="rId99" Type="http://schemas.openxmlformats.org/officeDocument/2006/relationships/hyperlink" Target="https://www.3gpp.org/ftp/TSG_RAN/WG4_Radio/TSGR4_103-e/Docs/R4-2210219.zip" TargetMode="External"/><Relationship Id="rId101" Type="http://schemas.openxmlformats.org/officeDocument/2006/relationships/hyperlink" Target="https://protect2.fireeye.com/v1/url?k=31323334-501d5122-313273af-454445555731-6a63e164fc2f59f1&amp;q=1&amp;e=bde0fa49-c713-4108-9ad0-46ef1486a267&amp;u=https%3A%2F%2Fwww.3gpp.org%2Fftp%2FTSG_RAN%2FWG4_Radio%2FTSGR4_103-e%2FDocs%2FR4-2209907.zip" TargetMode="External"/><Relationship Id="rId122" Type="http://schemas.openxmlformats.org/officeDocument/2006/relationships/hyperlink" Target="https://www.3gpp.org/ftp/TSG_RAN/WG4_Radio/TSGR4_103-e/Docs/R4-2209048.zip" TargetMode="External"/><Relationship Id="rId143" Type="http://schemas.openxmlformats.org/officeDocument/2006/relationships/hyperlink" Target="https://www.3gpp.org/ftp/TSG_RAN/WG4_Radio/TSGR4_103-e/Docs/R4-2209771.zip" TargetMode="External"/><Relationship Id="rId148" Type="http://schemas.openxmlformats.org/officeDocument/2006/relationships/hyperlink" Target="https://www.3gpp.org/ftp/TSG_RAN/WG4_Radio/TSGR4_103-e/Docs/R4-2209771.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4_Radio/TSGR4_103-e/Docs/R4-2209908.zip" TargetMode="External"/><Relationship Id="rId47" Type="http://schemas.openxmlformats.org/officeDocument/2006/relationships/hyperlink" Target="https://www.3gpp.org/ftp/TSG_RAN/WG4_Radio/TSGR4_103-e/Docs/R4-2209043.zip" TargetMode="External"/><Relationship Id="rId68" Type="http://schemas.openxmlformats.org/officeDocument/2006/relationships/hyperlink" Target="https://www.3gpp.org/ftp/TSG_RAN/WG4_Radio/TSGR4_103-e/Docs/R4-2208148.zip" TargetMode="External"/><Relationship Id="rId89" Type="http://schemas.openxmlformats.org/officeDocument/2006/relationships/hyperlink" Target="https://www.3gpp.org/ftp/TSG_RAN/WG4_Radio/TSGR4_103-e/Docs/R4-2208722.zip" TargetMode="External"/><Relationship Id="rId112" Type="http://schemas.openxmlformats.org/officeDocument/2006/relationships/hyperlink" Target="https://www.3gpp.org/ftp/TSG_RAN/WG4_Radio/TSGR4_103-e/Docs/R4-2209049.zip" TargetMode="External"/><Relationship Id="rId133" Type="http://schemas.openxmlformats.org/officeDocument/2006/relationships/hyperlink" Target="https://www.3gpp.org/ftp/TSG_RAN/WG4_Radio/TSGR4_103-e/Docs/R4-2209701.zip" TargetMode="External"/><Relationship Id="rId154" Type="http://schemas.openxmlformats.org/officeDocument/2006/relationships/hyperlink" Target="mailto:ian.hwang@intel.com" TargetMode="External"/><Relationship Id="rId16" Type="http://schemas.openxmlformats.org/officeDocument/2006/relationships/hyperlink" Target="https://www.3gpp.org/ftp/TSG_RAN/WG4_Radio/TSGR4_103-e/Docs/R4-2208390.zip" TargetMode="External"/><Relationship Id="rId37" Type="http://schemas.openxmlformats.org/officeDocument/2006/relationships/hyperlink" Target="https://www.3gpp.org/ftp/TSG_RAN/WG4_Radio/TSGR4_103-e/Docs/R4-2208733.zip" TargetMode="External"/><Relationship Id="rId58" Type="http://schemas.openxmlformats.org/officeDocument/2006/relationships/hyperlink" Target="https://www.3gpp.org/ftp/TSG_RAN/WG4_Radio/TSGR4_103-e/Docs/R4-2209700.zip" TargetMode="External"/><Relationship Id="rId79" Type="http://schemas.openxmlformats.org/officeDocument/2006/relationships/hyperlink" Target="https://protect2.fireeye.com/v1/url?k=31323334-501d5122-313273af-454445555731-bfef6aab4e9813cf&amp;q=1&amp;e=bde0fa49-c713-4108-9ad0-46ef1486a267&amp;u=https%3A%2F%2Fwww.3gpp.org%2Fftp%2FTSG_RAN%2FWG4_Radio%2FTSGR4_103-e%2FDocs%2FR4-2209910.zip" TargetMode="External"/><Relationship Id="rId102" Type="http://schemas.openxmlformats.org/officeDocument/2006/relationships/hyperlink" Target="https://protect2.fireeye.com/v1/url?k=31323334-501d5122-313273af-454445555731-946ab8708e30a160&amp;q=1&amp;e=bde0fa49-c713-4108-9ad0-46ef1486a267&amp;u=https%3A%2F%2Fwww.3gpp.org%2Fftp%2FTSG_RAN%2FWG4_Radio%2FTSGR4_103-e%2FDocs%2FR4-2208827.zip" TargetMode="External"/><Relationship Id="rId123" Type="http://schemas.openxmlformats.org/officeDocument/2006/relationships/hyperlink" Target="https://www.3gpp.org/ftp/TSG_RAN/WG4_Radio/TSGR4_103-e/Docs/R4-2209908.zip" TargetMode="External"/><Relationship Id="rId144" Type="http://schemas.openxmlformats.org/officeDocument/2006/relationships/hyperlink" Target="https://www.3gpp.org/ftp/TSG_RAN/WG4_Radio/TSGR4_103-e/Docs/R4-2209040.zip" TargetMode="External"/><Relationship Id="rId90" Type="http://schemas.openxmlformats.org/officeDocument/2006/relationships/hyperlink" Target="https://www.3gpp.org/ftp/TSG_RAN/WG4_Radio/TSGR4_103-e/Docs/R4-2208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0ACD315-BA98-4F32-8AA0-CC7B465C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7EE44B-B5CD-4EBF-9230-3D10B33BEC8A}">
  <ds:schemaRefs>
    <ds:schemaRef ds:uri="http://schemas.openxmlformats.org/officeDocument/2006/bibliography"/>
  </ds:schemaRefs>
</ds:datastoreItem>
</file>

<file path=customXml/itemProps5.xml><?xml version="1.0" encoding="utf-8"?>
<ds:datastoreItem xmlns:ds="http://schemas.openxmlformats.org/officeDocument/2006/customXml" ds:itemID="{EF40D3CA-E62E-4C6D-B2BB-D286226C0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169</Pages>
  <Words>57560</Words>
  <Characters>313923</Characters>
  <Application>Microsoft Office Word</Application>
  <DocSecurity>0</DocSecurity>
  <Lines>2616</Lines>
  <Paragraphs>741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370742</CharactersWithSpaces>
  <SharedDoc>false</SharedDoc>
  <HLinks>
    <vt:vector size="798" baseType="variant">
      <vt:variant>
        <vt:i4>7602198</vt:i4>
      </vt:variant>
      <vt:variant>
        <vt:i4>651</vt:i4>
      </vt:variant>
      <vt:variant>
        <vt:i4>0</vt:i4>
      </vt:variant>
      <vt:variant>
        <vt:i4>5</vt:i4>
      </vt:variant>
      <vt:variant>
        <vt:lpwstr>mailto:ian.hwang@intel.com</vt:lpwstr>
      </vt:variant>
      <vt:variant>
        <vt:lpwstr/>
      </vt:variant>
      <vt:variant>
        <vt:i4>2621444</vt:i4>
      </vt:variant>
      <vt:variant>
        <vt:i4>648</vt:i4>
      </vt:variant>
      <vt:variant>
        <vt:i4>0</vt:i4>
      </vt:variant>
      <vt:variant>
        <vt:i4>5</vt:i4>
      </vt:variant>
      <vt:variant>
        <vt:lpwstr>https://www.3gpp.org/ftp/TSG_RAN/WG4_Radio/TSGR4_103-e/Docs/R4-2209911.zip</vt:lpwstr>
      </vt:variant>
      <vt:variant>
        <vt:lpwstr/>
      </vt:variant>
      <vt:variant>
        <vt:i4>2883588</vt:i4>
      </vt:variant>
      <vt:variant>
        <vt:i4>645</vt:i4>
      </vt:variant>
      <vt:variant>
        <vt:i4>0</vt:i4>
      </vt:variant>
      <vt:variant>
        <vt:i4>5</vt:i4>
      </vt:variant>
      <vt:variant>
        <vt:lpwstr>https://www.3gpp.org/ftp/TSG_RAN/WG4_Radio/TSGR4_103-e/Docs/R4-2209915.zip</vt:lpwstr>
      </vt:variant>
      <vt:variant>
        <vt:lpwstr/>
      </vt:variant>
      <vt:variant>
        <vt:i4>2424834</vt:i4>
      </vt:variant>
      <vt:variant>
        <vt:i4>642</vt:i4>
      </vt:variant>
      <vt:variant>
        <vt:i4>0</vt:i4>
      </vt:variant>
      <vt:variant>
        <vt:i4>5</vt:i4>
      </vt:variant>
      <vt:variant>
        <vt:lpwstr>https://www.3gpp.org/ftp/TSG_RAN/WG4_Radio/TSGR4_103-e/Docs/R4-2209772.zip</vt:lpwstr>
      </vt:variant>
      <vt:variant>
        <vt:lpwstr/>
      </vt:variant>
      <vt:variant>
        <vt:i4>2490370</vt:i4>
      </vt:variant>
      <vt:variant>
        <vt:i4>639</vt:i4>
      </vt:variant>
      <vt:variant>
        <vt:i4>0</vt:i4>
      </vt:variant>
      <vt:variant>
        <vt:i4>5</vt:i4>
      </vt:variant>
      <vt:variant>
        <vt:lpwstr>https://www.3gpp.org/ftp/TSG_RAN/WG4_Radio/TSGR4_103-e/Docs/R4-2209771.zip</vt:lpwstr>
      </vt:variant>
      <vt:variant>
        <vt:lpwstr/>
      </vt:variant>
      <vt:variant>
        <vt:i4>2097153</vt:i4>
      </vt:variant>
      <vt:variant>
        <vt:i4>636</vt:i4>
      </vt:variant>
      <vt:variant>
        <vt:i4>0</vt:i4>
      </vt:variant>
      <vt:variant>
        <vt:i4>5</vt:i4>
      </vt:variant>
      <vt:variant>
        <vt:lpwstr>https://www.3gpp.org/ftp/TSG_RAN/WG4_Radio/TSGR4_103-e/Docs/R4-2209040.zip</vt:lpwstr>
      </vt:variant>
      <vt:variant>
        <vt:lpwstr/>
      </vt:variant>
      <vt:variant>
        <vt:i4>2097153</vt:i4>
      </vt:variant>
      <vt:variant>
        <vt:i4>633</vt:i4>
      </vt:variant>
      <vt:variant>
        <vt:i4>0</vt:i4>
      </vt:variant>
      <vt:variant>
        <vt:i4>5</vt:i4>
      </vt:variant>
      <vt:variant>
        <vt:lpwstr>https://www.3gpp.org/ftp/TSG_RAN/WG4_Radio/TSGR4_103-e/Docs/R4-2209040.zip</vt:lpwstr>
      </vt:variant>
      <vt:variant>
        <vt:lpwstr/>
      </vt:variant>
      <vt:variant>
        <vt:i4>2424834</vt:i4>
      </vt:variant>
      <vt:variant>
        <vt:i4>630</vt:i4>
      </vt:variant>
      <vt:variant>
        <vt:i4>0</vt:i4>
      </vt:variant>
      <vt:variant>
        <vt:i4>5</vt:i4>
      </vt:variant>
      <vt:variant>
        <vt:lpwstr>https://www.3gpp.org/ftp/TSG_RAN/WG4_Radio/TSGR4_103-e/Docs/R4-2209772.zip</vt:lpwstr>
      </vt:variant>
      <vt:variant>
        <vt:lpwstr/>
      </vt:variant>
      <vt:variant>
        <vt:i4>2097153</vt:i4>
      </vt:variant>
      <vt:variant>
        <vt:i4>627</vt:i4>
      </vt:variant>
      <vt:variant>
        <vt:i4>0</vt:i4>
      </vt:variant>
      <vt:variant>
        <vt:i4>5</vt:i4>
      </vt:variant>
      <vt:variant>
        <vt:lpwstr>https://www.3gpp.org/ftp/TSG_RAN/WG4_Radio/TSGR4_103-e/Docs/R4-2209040.zip</vt:lpwstr>
      </vt:variant>
      <vt:variant>
        <vt:lpwstr/>
      </vt:variant>
      <vt:variant>
        <vt:i4>2490370</vt:i4>
      </vt:variant>
      <vt:variant>
        <vt:i4>624</vt:i4>
      </vt:variant>
      <vt:variant>
        <vt:i4>0</vt:i4>
      </vt:variant>
      <vt:variant>
        <vt:i4>5</vt:i4>
      </vt:variant>
      <vt:variant>
        <vt:lpwstr>https://www.3gpp.org/ftp/TSG_RAN/WG4_Radio/TSGR4_103-e/Docs/R4-2209771.zip</vt:lpwstr>
      </vt:variant>
      <vt:variant>
        <vt:lpwstr/>
      </vt:variant>
      <vt:variant>
        <vt:i4>2162689</vt:i4>
      </vt:variant>
      <vt:variant>
        <vt:i4>621</vt:i4>
      </vt:variant>
      <vt:variant>
        <vt:i4>0</vt:i4>
      </vt:variant>
      <vt:variant>
        <vt:i4>5</vt:i4>
      </vt:variant>
      <vt:variant>
        <vt:lpwstr>https://www.3gpp.org/ftp/TSG_RAN/WG4_Radio/TSGR4_103-e/Docs/R4-2209445.zip</vt:lpwstr>
      </vt:variant>
      <vt:variant>
        <vt:lpwstr/>
      </vt:variant>
      <vt:variant>
        <vt:i4>2555906</vt:i4>
      </vt:variant>
      <vt:variant>
        <vt:i4>618</vt:i4>
      </vt:variant>
      <vt:variant>
        <vt:i4>0</vt:i4>
      </vt:variant>
      <vt:variant>
        <vt:i4>5</vt:i4>
      </vt:variant>
      <vt:variant>
        <vt:lpwstr>https://www.3gpp.org/ftp/TSG_RAN/WG4_Radio/TSGR4_103-e/Docs/R4-2209770.zip</vt:lpwstr>
      </vt:variant>
      <vt:variant>
        <vt:lpwstr/>
      </vt:variant>
      <vt:variant>
        <vt:i4>2490369</vt:i4>
      </vt:variant>
      <vt:variant>
        <vt:i4>615</vt:i4>
      </vt:variant>
      <vt:variant>
        <vt:i4>0</vt:i4>
      </vt:variant>
      <vt:variant>
        <vt:i4>5</vt:i4>
      </vt:variant>
      <vt:variant>
        <vt:lpwstr>https://www.3gpp.org/ftp/TSG_RAN/WG4_Radio/TSGR4_103-e/Docs/R4-2209046.zip</vt:lpwstr>
      </vt:variant>
      <vt:variant>
        <vt:lpwstr/>
      </vt:variant>
      <vt:variant>
        <vt:i4>2555906</vt:i4>
      </vt:variant>
      <vt:variant>
        <vt:i4>612</vt:i4>
      </vt:variant>
      <vt:variant>
        <vt:i4>0</vt:i4>
      </vt:variant>
      <vt:variant>
        <vt:i4>5</vt:i4>
      </vt:variant>
      <vt:variant>
        <vt:lpwstr>https://www.3gpp.org/ftp/TSG_RAN/WG4_Radio/TSGR4_103-e/Docs/R4-2209770.zip</vt:lpwstr>
      </vt:variant>
      <vt:variant>
        <vt:lpwstr/>
      </vt:variant>
      <vt:variant>
        <vt:i4>4849710</vt:i4>
      </vt:variant>
      <vt:variant>
        <vt:i4>609</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2555917</vt:i4>
      </vt:variant>
      <vt:variant>
        <vt:i4>606</vt:i4>
      </vt:variant>
      <vt:variant>
        <vt:i4>0</vt:i4>
      </vt:variant>
      <vt:variant>
        <vt:i4>5</vt:i4>
      </vt:variant>
      <vt:variant>
        <vt:lpwstr>https://www.3gpp.org/ftp/TSG_RAN/WG4_Radio/TSGR4_103-e/Docs/R4-2208394.zip</vt:lpwstr>
      </vt:variant>
      <vt:variant>
        <vt:lpwstr/>
      </vt:variant>
      <vt:variant>
        <vt:i4>2621444</vt:i4>
      </vt:variant>
      <vt:variant>
        <vt:i4>603</vt:i4>
      </vt:variant>
      <vt:variant>
        <vt:i4>0</vt:i4>
      </vt:variant>
      <vt:variant>
        <vt:i4>5</vt:i4>
      </vt:variant>
      <vt:variant>
        <vt:lpwstr>https://www.3gpp.org/ftp/TSG_RAN/WG4_Radio/TSGR4_103-e/Docs/R4-2208109.zip</vt:lpwstr>
      </vt:variant>
      <vt:variant>
        <vt:lpwstr/>
      </vt:variant>
      <vt:variant>
        <vt:i4>2490379</vt:i4>
      </vt:variant>
      <vt:variant>
        <vt:i4>600</vt:i4>
      </vt:variant>
      <vt:variant>
        <vt:i4>0</vt:i4>
      </vt:variant>
      <vt:variant>
        <vt:i4>5</vt:i4>
      </vt:variant>
      <vt:variant>
        <vt:lpwstr>https://www.3gpp.org/ftp/TSG_RAN/WG4_Radio/TSGR4_103-e/Docs/R4-2210176.zip</vt:lpwstr>
      </vt:variant>
      <vt:variant>
        <vt:lpwstr/>
      </vt:variant>
      <vt:variant>
        <vt:i4>2621444</vt:i4>
      </vt:variant>
      <vt:variant>
        <vt:i4>597</vt:i4>
      </vt:variant>
      <vt:variant>
        <vt:i4>0</vt:i4>
      </vt:variant>
      <vt:variant>
        <vt:i4>5</vt:i4>
      </vt:variant>
      <vt:variant>
        <vt:lpwstr>https://www.3gpp.org/ftp/TSG_RAN/WG4_Radio/TSGR4_103-e/Docs/R4-2208109.zip</vt:lpwstr>
      </vt:variant>
      <vt:variant>
        <vt:lpwstr/>
      </vt:variant>
      <vt:variant>
        <vt:i4>2490373</vt:i4>
      </vt:variant>
      <vt:variant>
        <vt:i4>594</vt:i4>
      </vt:variant>
      <vt:variant>
        <vt:i4>0</vt:i4>
      </vt:variant>
      <vt:variant>
        <vt:i4>5</vt:i4>
      </vt:variant>
      <vt:variant>
        <vt:lpwstr>https://www.3gpp.org/ftp/TSG_RAN/WG4_Radio/TSGR4_103-e/Docs/R4-2209701.zip</vt:lpwstr>
      </vt:variant>
      <vt:variant>
        <vt:lpwstr/>
      </vt:variant>
      <vt:variant>
        <vt:i4>2490379</vt:i4>
      </vt:variant>
      <vt:variant>
        <vt:i4>591</vt:i4>
      </vt:variant>
      <vt:variant>
        <vt:i4>0</vt:i4>
      </vt:variant>
      <vt:variant>
        <vt:i4>5</vt:i4>
      </vt:variant>
      <vt:variant>
        <vt:lpwstr>https://www.3gpp.org/ftp/TSG_RAN/WG4_Radio/TSGR4_103-e/Docs/R4-2210176.zip</vt:lpwstr>
      </vt:variant>
      <vt:variant>
        <vt:lpwstr/>
      </vt:variant>
      <vt:variant>
        <vt:i4>2490373</vt:i4>
      </vt:variant>
      <vt:variant>
        <vt:i4>588</vt:i4>
      </vt:variant>
      <vt:variant>
        <vt:i4>0</vt:i4>
      </vt:variant>
      <vt:variant>
        <vt:i4>5</vt:i4>
      </vt:variant>
      <vt:variant>
        <vt:lpwstr>https://www.3gpp.org/ftp/TSG_RAN/WG4_Radio/TSGR4_103-e/Docs/R4-2209701.zip</vt:lpwstr>
      </vt:variant>
      <vt:variant>
        <vt:lpwstr/>
      </vt:variant>
      <vt:variant>
        <vt:i4>2621444</vt:i4>
      </vt:variant>
      <vt:variant>
        <vt:i4>585</vt:i4>
      </vt:variant>
      <vt:variant>
        <vt:i4>0</vt:i4>
      </vt:variant>
      <vt:variant>
        <vt:i4>5</vt:i4>
      </vt:variant>
      <vt:variant>
        <vt:lpwstr>https://www.3gpp.org/ftp/TSG_RAN/WG4_Radio/TSGR4_103-e/Docs/R4-2208109.zip</vt:lpwstr>
      </vt:variant>
      <vt:variant>
        <vt:lpwstr/>
      </vt:variant>
      <vt:variant>
        <vt:i4>2293761</vt:i4>
      </vt:variant>
      <vt:variant>
        <vt:i4>582</vt:i4>
      </vt:variant>
      <vt:variant>
        <vt:i4>0</vt:i4>
      </vt:variant>
      <vt:variant>
        <vt:i4>5</vt:i4>
      </vt:variant>
      <vt:variant>
        <vt:lpwstr>https://www.3gpp.org/ftp/TSG_RAN/WG4_Radio/TSGR4_103-e/Docs/R4-2209043.zip</vt:lpwstr>
      </vt:variant>
      <vt:variant>
        <vt:lpwstr/>
      </vt:variant>
      <vt:variant>
        <vt:i4>3014659</vt:i4>
      </vt:variant>
      <vt:variant>
        <vt:i4>579</vt:i4>
      </vt:variant>
      <vt:variant>
        <vt:i4>0</vt:i4>
      </vt:variant>
      <vt:variant>
        <vt:i4>5</vt:i4>
      </vt:variant>
      <vt:variant>
        <vt:lpwstr>https://www.3gpp.org/ftp/TSG_RAN/WG4_Radio/TSGR4_103-e/Docs/R4-2208977.zip</vt:lpwstr>
      </vt:variant>
      <vt:variant>
        <vt:lpwstr/>
      </vt:variant>
      <vt:variant>
        <vt:i4>3014659</vt:i4>
      </vt:variant>
      <vt:variant>
        <vt:i4>576</vt:i4>
      </vt:variant>
      <vt:variant>
        <vt:i4>0</vt:i4>
      </vt:variant>
      <vt:variant>
        <vt:i4>5</vt:i4>
      </vt:variant>
      <vt:variant>
        <vt:lpwstr>https://www.3gpp.org/ftp/TSG_RAN/WG4_Radio/TSGR4_103-e/Docs/R4-2208977.zip</vt:lpwstr>
      </vt:variant>
      <vt:variant>
        <vt:lpwstr/>
      </vt:variant>
      <vt:variant>
        <vt:i4>2097157</vt:i4>
      </vt:variant>
      <vt:variant>
        <vt:i4>573</vt:i4>
      </vt:variant>
      <vt:variant>
        <vt:i4>0</vt:i4>
      </vt:variant>
      <vt:variant>
        <vt:i4>5</vt:i4>
      </vt:variant>
      <vt:variant>
        <vt:lpwstr>https://www.3gpp.org/ftp/TSG_RAN/WG4_Radio/TSGR4_103-e/Docs/R4-2209909.zip</vt:lpwstr>
      </vt:variant>
      <vt:variant>
        <vt:lpwstr/>
      </vt:variant>
      <vt:variant>
        <vt:i4>4325410</vt:i4>
      </vt:variant>
      <vt:variant>
        <vt:i4>570</vt:i4>
      </vt:variant>
      <vt:variant>
        <vt:i4>0</vt:i4>
      </vt:variant>
      <vt:variant>
        <vt:i4>5</vt:i4>
      </vt:variant>
      <vt:variant>
        <vt:lpwstr>https://protect2.fireeye.com/v1/url?k=31323334-501d5122-313273af-454445555731-d0984b99c768a068&amp;q=1&amp;e=b81b9380-88ce-4b92-9ea6-03f035a91668&amp;u=https%3A%2F%2Fwww.3gpp.org%2Fftp%2FTSG_RAN%2FWG4_Radio%2FTSGR4_103-e%2FDocs%2FR4-2208275.zip</vt:lpwstr>
      </vt:variant>
      <vt:variant>
        <vt:lpwstr/>
      </vt:variant>
      <vt:variant>
        <vt:i4>1572903</vt:i4>
      </vt:variant>
      <vt:variant>
        <vt:i4>567</vt:i4>
      </vt:variant>
      <vt:variant>
        <vt:i4>0</vt:i4>
      </vt:variant>
      <vt:variant>
        <vt:i4>5</vt:i4>
      </vt:variant>
      <vt:variant>
        <vt:lpwstr>https://protect2.fireeye.com/v1/url?k=31323334-501d5122-313273af-454445555731-c538c47baa7f5b22&amp;q=1&amp;e=b81b9380-88ce-4b92-9ea6-03f035a91668&amp;u=https%3A%2F%2Fwww.3gpp.org%2Fftp%2FTSG_RAN%2FWG4_Radio%2FTSGR4_103-e%2FDocs%2FR4-2209045.zip</vt:lpwstr>
      </vt:variant>
      <vt:variant>
        <vt:lpwstr/>
      </vt:variant>
      <vt:variant>
        <vt:i4>2162693</vt:i4>
      </vt:variant>
      <vt:variant>
        <vt:i4>564</vt:i4>
      </vt:variant>
      <vt:variant>
        <vt:i4>0</vt:i4>
      </vt:variant>
      <vt:variant>
        <vt:i4>5</vt:i4>
      </vt:variant>
      <vt:variant>
        <vt:lpwstr>https://www.3gpp.org/ftp/TSG_RAN/WG4_Radio/TSGR4_103-e/Docs/R4-2209908.zip</vt:lpwstr>
      </vt:variant>
      <vt:variant>
        <vt:lpwstr/>
      </vt:variant>
      <vt:variant>
        <vt:i4>2621441</vt:i4>
      </vt:variant>
      <vt:variant>
        <vt:i4>561</vt:i4>
      </vt:variant>
      <vt:variant>
        <vt:i4>0</vt:i4>
      </vt:variant>
      <vt:variant>
        <vt:i4>5</vt:i4>
      </vt:variant>
      <vt:variant>
        <vt:lpwstr>https://www.3gpp.org/ftp/TSG_RAN/WG4_Radio/TSGR4_103-e/Docs/R4-2209048.zip</vt:lpwstr>
      </vt:variant>
      <vt:variant>
        <vt:lpwstr/>
      </vt:variant>
      <vt:variant>
        <vt:i4>2883587</vt:i4>
      </vt:variant>
      <vt:variant>
        <vt:i4>558</vt:i4>
      </vt:variant>
      <vt:variant>
        <vt:i4>0</vt:i4>
      </vt:variant>
      <vt:variant>
        <vt:i4>5</vt:i4>
      </vt:variant>
      <vt:variant>
        <vt:lpwstr>https://www.3gpp.org/ftp/TSG_RAN/WG4_Radio/TSGR4_103-e/Docs/R4-2208975.zip</vt:lpwstr>
      </vt:variant>
      <vt:variant>
        <vt:lpwstr/>
      </vt:variant>
      <vt:variant>
        <vt:i4>2883587</vt:i4>
      </vt:variant>
      <vt:variant>
        <vt:i4>555</vt:i4>
      </vt:variant>
      <vt:variant>
        <vt:i4>0</vt:i4>
      </vt:variant>
      <vt:variant>
        <vt:i4>5</vt:i4>
      </vt:variant>
      <vt:variant>
        <vt:lpwstr>https://www.3gpp.org/ftp/TSG_RAN/WG4_Radio/TSGR4_103-e/Docs/R4-2208975.zip</vt:lpwstr>
      </vt:variant>
      <vt:variant>
        <vt:lpwstr/>
      </vt:variant>
      <vt:variant>
        <vt:i4>2621441</vt:i4>
      </vt:variant>
      <vt:variant>
        <vt:i4>552</vt:i4>
      </vt:variant>
      <vt:variant>
        <vt:i4>0</vt:i4>
      </vt:variant>
      <vt:variant>
        <vt:i4>5</vt:i4>
      </vt:variant>
      <vt:variant>
        <vt:lpwstr>https://www.3gpp.org/ftp/TSG_RAN/WG4_Radio/TSGR4_103-e/Docs/R4-2209048.zip</vt:lpwstr>
      </vt:variant>
      <vt:variant>
        <vt:lpwstr/>
      </vt:variant>
      <vt:variant>
        <vt:i4>2621444</vt:i4>
      </vt:variant>
      <vt:variant>
        <vt:i4>549</vt:i4>
      </vt:variant>
      <vt:variant>
        <vt:i4>0</vt:i4>
      </vt:variant>
      <vt:variant>
        <vt:i4>5</vt:i4>
      </vt:variant>
      <vt:variant>
        <vt:lpwstr>https://www.3gpp.org/ftp/TSG_RAN/WG4_Radio/TSGR4_103-e/Docs/R4-2209911.zip</vt:lpwstr>
      </vt:variant>
      <vt:variant>
        <vt:lpwstr/>
      </vt:variant>
      <vt:variant>
        <vt:i4>2883588</vt:i4>
      </vt:variant>
      <vt:variant>
        <vt:i4>546</vt:i4>
      </vt:variant>
      <vt:variant>
        <vt:i4>0</vt:i4>
      </vt:variant>
      <vt:variant>
        <vt:i4>5</vt:i4>
      </vt:variant>
      <vt:variant>
        <vt:lpwstr>https://www.3gpp.org/ftp/TSG_RAN/WG4_Radio/TSGR4_103-e/Docs/R4-2209915.zip</vt:lpwstr>
      </vt:variant>
      <vt:variant>
        <vt:lpwstr/>
      </vt:variant>
      <vt:variant>
        <vt:i4>2621444</vt:i4>
      </vt:variant>
      <vt:variant>
        <vt:i4>543</vt:i4>
      </vt:variant>
      <vt:variant>
        <vt:i4>0</vt:i4>
      </vt:variant>
      <vt:variant>
        <vt:i4>5</vt:i4>
      </vt:variant>
      <vt:variant>
        <vt:lpwstr>https://www.3gpp.org/ftp/TSG_RAN/WG4_Radio/TSGR4_103-e/Docs/R4-2209911.zip</vt:lpwstr>
      </vt:variant>
      <vt:variant>
        <vt:lpwstr/>
      </vt:variant>
      <vt:variant>
        <vt:i4>2883588</vt:i4>
      </vt:variant>
      <vt:variant>
        <vt:i4>465</vt:i4>
      </vt:variant>
      <vt:variant>
        <vt:i4>0</vt:i4>
      </vt:variant>
      <vt:variant>
        <vt:i4>5</vt:i4>
      </vt:variant>
      <vt:variant>
        <vt:lpwstr>https://www.3gpp.org/ftp/TSG_RAN/WG4_Radio/TSGR4_103-e/Docs/R4-2209915.zip</vt:lpwstr>
      </vt:variant>
      <vt:variant>
        <vt:lpwstr/>
      </vt:variant>
      <vt:variant>
        <vt:i4>2621444</vt:i4>
      </vt:variant>
      <vt:variant>
        <vt:i4>462</vt:i4>
      </vt:variant>
      <vt:variant>
        <vt:i4>0</vt:i4>
      </vt:variant>
      <vt:variant>
        <vt:i4>5</vt:i4>
      </vt:variant>
      <vt:variant>
        <vt:lpwstr>https://www.3gpp.org/ftp/TSG_RAN/WG4_Radio/TSGR4_103-e/Docs/R4-2209911.zip</vt:lpwstr>
      </vt:variant>
      <vt:variant>
        <vt:lpwstr/>
      </vt:variant>
      <vt:variant>
        <vt:i4>2686977</vt:i4>
      </vt:variant>
      <vt:variant>
        <vt:i4>459</vt:i4>
      </vt:variant>
      <vt:variant>
        <vt:i4>0</vt:i4>
      </vt:variant>
      <vt:variant>
        <vt:i4>5</vt:i4>
      </vt:variant>
      <vt:variant>
        <vt:lpwstr>https://www.3gpp.org/ftp/TSG_RAN/WG4_Radio/TSGR4_103-e/Docs/R4-2209049.zip</vt:lpwstr>
      </vt:variant>
      <vt:variant>
        <vt:lpwstr/>
      </vt:variant>
      <vt:variant>
        <vt:i4>2162689</vt:i4>
      </vt:variant>
      <vt:variant>
        <vt:i4>456</vt:i4>
      </vt:variant>
      <vt:variant>
        <vt:i4>0</vt:i4>
      </vt:variant>
      <vt:variant>
        <vt:i4>5</vt:i4>
      </vt:variant>
      <vt:variant>
        <vt:lpwstr>https://www.3gpp.org/ftp/TSG_RAN/WG4_Radio/TSGR4_103-e/Docs/R4-2209445.zip</vt:lpwstr>
      </vt:variant>
      <vt:variant>
        <vt:lpwstr/>
      </vt:variant>
      <vt:variant>
        <vt:i4>2424834</vt:i4>
      </vt:variant>
      <vt:variant>
        <vt:i4>453</vt:i4>
      </vt:variant>
      <vt:variant>
        <vt:i4>0</vt:i4>
      </vt:variant>
      <vt:variant>
        <vt:i4>5</vt:i4>
      </vt:variant>
      <vt:variant>
        <vt:lpwstr>https://www.3gpp.org/ftp/TSG_RAN/WG4_Radio/TSGR4_103-e/Docs/R4-2209772.zip</vt:lpwstr>
      </vt:variant>
      <vt:variant>
        <vt:lpwstr/>
      </vt:variant>
      <vt:variant>
        <vt:i4>2490370</vt:i4>
      </vt:variant>
      <vt:variant>
        <vt:i4>450</vt:i4>
      </vt:variant>
      <vt:variant>
        <vt:i4>0</vt:i4>
      </vt:variant>
      <vt:variant>
        <vt:i4>5</vt:i4>
      </vt:variant>
      <vt:variant>
        <vt:lpwstr>https://www.3gpp.org/ftp/TSG_RAN/WG4_Radio/TSGR4_103-e/Docs/R4-2209771.zip</vt:lpwstr>
      </vt:variant>
      <vt:variant>
        <vt:lpwstr/>
      </vt:variant>
      <vt:variant>
        <vt:i4>2097153</vt:i4>
      </vt:variant>
      <vt:variant>
        <vt:i4>447</vt:i4>
      </vt:variant>
      <vt:variant>
        <vt:i4>0</vt:i4>
      </vt:variant>
      <vt:variant>
        <vt:i4>5</vt:i4>
      </vt:variant>
      <vt:variant>
        <vt:lpwstr>https://www.3gpp.org/ftp/TSG_RAN/WG4_Radio/TSGR4_103-e/Docs/R4-2209040.zip</vt:lpwstr>
      </vt:variant>
      <vt:variant>
        <vt:lpwstr/>
      </vt:variant>
      <vt:variant>
        <vt:i4>2818061</vt:i4>
      </vt:variant>
      <vt:variant>
        <vt:i4>444</vt:i4>
      </vt:variant>
      <vt:variant>
        <vt:i4>0</vt:i4>
      </vt:variant>
      <vt:variant>
        <vt:i4>5</vt:i4>
      </vt:variant>
      <vt:variant>
        <vt:lpwstr>https://www.3gpp.org/ftp/TSG_RAN/WG4_Radio/TSGR4_103-e/Docs/R4-2210218.zip</vt:lpwstr>
      </vt:variant>
      <vt:variant>
        <vt:lpwstr/>
      </vt:variant>
      <vt:variant>
        <vt:i4>4784252</vt:i4>
      </vt:variant>
      <vt:variant>
        <vt:i4>441</vt:i4>
      </vt:variant>
      <vt:variant>
        <vt:i4>0</vt:i4>
      </vt:variant>
      <vt:variant>
        <vt:i4>5</vt:i4>
      </vt:variant>
      <vt:variant>
        <vt:lpwstr>https://protect2.fireeye.com/v1/url?k=31323334-501d5122-313273af-454445555731-0f6fb0f4a413bbdf&amp;q=1&amp;e=bde0fa49-c713-4108-9ad0-46ef1486a267&amp;u=https%3A%2F%2Fwww.3gpp.org%2Fftp%2FTSG_RAN%2FWG4_Radio%2FTSGR4_103-e%2FDocs%2FR4-2209781.zip</vt:lpwstr>
      </vt:variant>
      <vt:variant>
        <vt:lpwstr/>
      </vt:variant>
      <vt:variant>
        <vt:i4>5111845</vt:i4>
      </vt:variant>
      <vt:variant>
        <vt:i4>438</vt:i4>
      </vt:variant>
      <vt:variant>
        <vt:i4>0</vt:i4>
      </vt:variant>
      <vt:variant>
        <vt:i4>5</vt:i4>
      </vt:variant>
      <vt:variant>
        <vt:lpwstr>https://protect2.fireeye.com/v1/url?k=31323334-501d5122-313273af-454445555731-946ab8708e30a160&amp;q=1&amp;e=bde0fa49-c713-4108-9ad0-46ef1486a267&amp;u=https%3A%2F%2Fwww.3gpp.org%2Fftp%2FTSG_RAN%2FWG4_Radio%2FTSGR4_103-e%2FDocs%2FR4-2208827.zip</vt:lpwstr>
      </vt:variant>
      <vt:variant>
        <vt:lpwstr/>
      </vt:variant>
      <vt:variant>
        <vt:i4>1835124</vt:i4>
      </vt:variant>
      <vt:variant>
        <vt:i4>432</vt:i4>
      </vt:variant>
      <vt:variant>
        <vt:i4>0</vt:i4>
      </vt:variant>
      <vt:variant>
        <vt:i4>5</vt:i4>
      </vt:variant>
      <vt:variant>
        <vt:lpwstr>https://protect2.fireeye.com/v1/url?k=31323334-501d5122-313273af-454445555731-6a63e164fc2f59f1&amp;q=1&amp;e=bde0fa49-c713-4108-9ad0-46ef1486a267&amp;u=https%3A%2F%2Fwww.3gpp.org%2Fftp%2FTSG_RAN%2FWG4_Radio%2FTSGR4_103-e%2FDocs%2FR4-2209907.zip</vt:lpwstr>
      </vt:variant>
      <vt:variant>
        <vt:lpwstr/>
      </vt:variant>
      <vt:variant>
        <vt:i4>4784241</vt:i4>
      </vt:variant>
      <vt:variant>
        <vt:i4>429</vt:i4>
      </vt:variant>
      <vt:variant>
        <vt:i4>0</vt:i4>
      </vt:variant>
      <vt:variant>
        <vt:i4>5</vt:i4>
      </vt:variant>
      <vt:variant>
        <vt:lpwstr>https://protect2.fireeye.com/v1/url?k=31323334-501d5122-313273af-454445555731-e3dbde2ca5d15f59&amp;q=1&amp;e=bde0fa49-c713-4108-9ad0-46ef1486a267&amp;u=https%3A%2F%2Fwww.3gpp.org%2Fftp%2FTSG_RAN%2FWG4_Radio%2FTSGR4_103-e%2FDocs%2FR4-2208825.zip</vt:lpwstr>
      </vt:variant>
      <vt:variant>
        <vt:lpwstr/>
      </vt:variant>
      <vt:variant>
        <vt:i4>2752525</vt:i4>
      </vt:variant>
      <vt:variant>
        <vt:i4>426</vt:i4>
      </vt:variant>
      <vt:variant>
        <vt:i4>0</vt:i4>
      </vt:variant>
      <vt:variant>
        <vt:i4>5</vt:i4>
      </vt:variant>
      <vt:variant>
        <vt:lpwstr>https://www.3gpp.org/ftp/TSG_RAN/WG4_Radio/TSGR4_103-e/Docs/R4-2210219.zip</vt:lpwstr>
      </vt:variant>
      <vt:variant>
        <vt:lpwstr/>
      </vt:variant>
      <vt:variant>
        <vt:i4>2883589</vt:i4>
      </vt:variant>
      <vt:variant>
        <vt:i4>363</vt:i4>
      </vt:variant>
      <vt:variant>
        <vt:i4>0</vt:i4>
      </vt:variant>
      <vt:variant>
        <vt:i4>5</vt:i4>
      </vt:variant>
      <vt:variant>
        <vt:lpwstr>https://www.3gpp.org/ftp/TSG_RAN/WG4_Radio/TSGR4_103-e/Docs/R4-2209905.zip</vt:lpwstr>
      </vt:variant>
      <vt:variant>
        <vt:lpwstr/>
      </vt:variant>
      <vt:variant>
        <vt:i4>2228226</vt:i4>
      </vt:variant>
      <vt:variant>
        <vt:i4>360</vt:i4>
      </vt:variant>
      <vt:variant>
        <vt:i4>0</vt:i4>
      </vt:variant>
      <vt:variant>
        <vt:i4>5</vt:i4>
      </vt:variant>
      <vt:variant>
        <vt:lpwstr>https://www.3gpp.org/ftp/TSG_RAN/WG4_Radio/TSGR4_103-e/Docs/R4-2209775.zip</vt:lpwstr>
      </vt:variant>
      <vt:variant>
        <vt:lpwstr/>
      </vt:variant>
      <vt:variant>
        <vt:i4>2162691</vt:i4>
      </vt:variant>
      <vt:variant>
        <vt:i4>357</vt:i4>
      </vt:variant>
      <vt:variant>
        <vt:i4>0</vt:i4>
      </vt:variant>
      <vt:variant>
        <vt:i4>5</vt:i4>
      </vt:variant>
      <vt:variant>
        <vt:lpwstr>https://www.3gpp.org/ftp/TSG_RAN/WG4_Radio/TSGR4_103-e/Docs/R4-2209766.zip</vt:lpwstr>
      </vt:variant>
      <vt:variant>
        <vt:lpwstr/>
      </vt:variant>
      <vt:variant>
        <vt:i4>2424834</vt:i4>
      </vt:variant>
      <vt:variant>
        <vt:i4>354</vt:i4>
      </vt:variant>
      <vt:variant>
        <vt:i4>0</vt:i4>
      </vt:variant>
      <vt:variant>
        <vt:i4>5</vt:i4>
      </vt:variant>
      <vt:variant>
        <vt:lpwstr>https://www.3gpp.org/ftp/TSG_RAN/WG4_Radio/TSGR4_103-e/Docs/R4-2209772.zip</vt:lpwstr>
      </vt:variant>
      <vt:variant>
        <vt:lpwstr/>
      </vt:variant>
      <vt:variant>
        <vt:i4>2162689</vt:i4>
      </vt:variant>
      <vt:variant>
        <vt:i4>351</vt:i4>
      </vt:variant>
      <vt:variant>
        <vt:i4>0</vt:i4>
      </vt:variant>
      <vt:variant>
        <vt:i4>5</vt:i4>
      </vt:variant>
      <vt:variant>
        <vt:lpwstr>https://www.3gpp.org/ftp/TSG_RAN/WG4_Radio/TSGR4_103-e/Docs/R4-2209041.zip</vt:lpwstr>
      </vt:variant>
      <vt:variant>
        <vt:lpwstr/>
      </vt:variant>
      <vt:variant>
        <vt:i4>2424834</vt:i4>
      </vt:variant>
      <vt:variant>
        <vt:i4>348</vt:i4>
      </vt:variant>
      <vt:variant>
        <vt:i4>0</vt:i4>
      </vt:variant>
      <vt:variant>
        <vt:i4>5</vt:i4>
      </vt:variant>
      <vt:variant>
        <vt:lpwstr>https://www.3gpp.org/ftp/TSG_RAN/WG4_Radio/TSGR4_103-e/Docs/R4-2209772.zip</vt:lpwstr>
      </vt:variant>
      <vt:variant>
        <vt:lpwstr/>
      </vt:variant>
      <vt:variant>
        <vt:i4>2490370</vt:i4>
      </vt:variant>
      <vt:variant>
        <vt:i4>345</vt:i4>
      </vt:variant>
      <vt:variant>
        <vt:i4>0</vt:i4>
      </vt:variant>
      <vt:variant>
        <vt:i4>5</vt:i4>
      </vt:variant>
      <vt:variant>
        <vt:lpwstr>https://www.3gpp.org/ftp/TSG_RAN/WG4_Radio/TSGR4_103-e/Docs/R4-2209771.zip</vt:lpwstr>
      </vt:variant>
      <vt:variant>
        <vt:lpwstr/>
      </vt:variant>
      <vt:variant>
        <vt:i4>2097153</vt:i4>
      </vt:variant>
      <vt:variant>
        <vt:i4>342</vt:i4>
      </vt:variant>
      <vt:variant>
        <vt:i4>0</vt:i4>
      </vt:variant>
      <vt:variant>
        <vt:i4>5</vt:i4>
      </vt:variant>
      <vt:variant>
        <vt:lpwstr>https://www.3gpp.org/ftp/TSG_RAN/WG4_Radio/TSGR4_103-e/Docs/R4-2209040.zip</vt:lpwstr>
      </vt:variant>
      <vt:variant>
        <vt:lpwstr/>
      </vt:variant>
      <vt:variant>
        <vt:i4>2686988</vt:i4>
      </vt:variant>
      <vt:variant>
        <vt:i4>339</vt:i4>
      </vt:variant>
      <vt:variant>
        <vt:i4>0</vt:i4>
      </vt:variant>
      <vt:variant>
        <vt:i4>5</vt:i4>
      </vt:variant>
      <vt:variant>
        <vt:lpwstr>https://www.3gpp.org/ftp/TSG_RAN/WG4_Radio/TSGR4_103-e/Docs/R4-2208980.zip</vt:lpwstr>
      </vt:variant>
      <vt:variant>
        <vt:lpwstr/>
      </vt:variant>
      <vt:variant>
        <vt:i4>2424838</vt:i4>
      </vt:variant>
      <vt:variant>
        <vt:i4>336</vt:i4>
      </vt:variant>
      <vt:variant>
        <vt:i4>0</vt:i4>
      </vt:variant>
      <vt:variant>
        <vt:i4>5</vt:i4>
      </vt:variant>
      <vt:variant>
        <vt:lpwstr>https://www.3gpp.org/ftp/TSG_RAN/WG4_Radio/TSGR4_103-e/Docs/R4-2208722.zip</vt:lpwstr>
      </vt:variant>
      <vt:variant>
        <vt:lpwstr/>
      </vt:variant>
      <vt:variant>
        <vt:i4>2490381</vt:i4>
      </vt:variant>
      <vt:variant>
        <vt:i4>333</vt:i4>
      </vt:variant>
      <vt:variant>
        <vt:i4>0</vt:i4>
      </vt:variant>
      <vt:variant>
        <vt:i4>5</vt:i4>
      </vt:variant>
      <vt:variant>
        <vt:lpwstr>https://www.3gpp.org/ftp/TSG_RAN/WG4_Radio/TSGR4_103-e/Docs/R4-2208395.zip</vt:lpwstr>
      </vt:variant>
      <vt:variant>
        <vt:lpwstr/>
      </vt:variant>
      <vt:variant>
        <vt:i4>2752514</vt:i4>
      </vt:variant>
      <vt:variant>
        <vt:i4>330</vt:i4>
      </vt:variant>
      <vt:variant>
        <vt:i4>0</vt:i4>
      </vt:variant>
      <vt:variant>
        <vt:i4>5</vt:i4>
      </vt:variant>
      <vt:variant>
        <vt:lpwstr>https://www.3gpp.org/ftp/TSG_RAN/WG4_Radio/TSGR4_103-e/Docs/R4-2208369.zip</vt:lpwstr>
      </vt:variant>
      <vt:variant>
        <vt:lpwstr/>
      </vt:variant>
      <vt:variant>
        <vt:i4>2424834</vt:i4>
      </vt:variant>
      <vt:variant>
        <vt:i4>327</vt:i4>
      </vt:variant>
      <vt:variant>
        <vt:i4>0</vt:i4>
      </vt:variant>
      <vt:variant>
        <vt:i4>5</vt:i4>
      </vt:variant>
      <vt:variant>
        <vt:lpwstr>https://www.3gpp.org/ftp/TSG_RAN/WG4_Radio/TSGR4_103-e/Docs/R4-2208267.zip</vt:lpwstr>
      </vt:variant>
      <vt:variant>
        <vt:lpwstr/>
      </vt:variant>
      <vt:variant>
        <vt:i4>2621440</vt:i4>
      </vt:variant>
      <vt:variant>
        <vt:i4>324</vt:i4>
      </vt:variant>
      <vt:variant>
        <vt:i4>0</vt:i4>
      </vt:variant>
      <vt:variant>
        <vt:i4>5</vt:i4>
      </vt:variant>
      <vt:variant>
        <vt:lpwstr>https://www.3gpp.org/ftp/TSG_RAN/WG4_Radio/TSGR4_103-e/Docs/R4-2208149.zip</vt:lpwstr>
      </vt:variant>
      <vt:variant>
        <vt:lpwstr/>
      </vt:variant>
      <vt:variant>
        <vt:i4>2359301</vt:i4>
      </vt:variant>
      <vt:variant>
        <vt:i4>300</vt:i4>
      </vt:variant>
      <vt:variant>
        <vt:i4>0</vt:i4>
      </vt:variant>
      <vt:variant>
        <vt:i4>5</vt:i4>
      </vt:variant>
      <vt:variant>
        <vt:lpwstr>https://www.3gpp.org/ftp/TSG_RAN/WG4_Radio/TSGR4_103-e/Docs/R4-2208115.zip</vt:lpwstr>
      </vt:variant>
      <vt:variant>
        <vt:lpwstr/>
      </vt:variant>
      <vt:variant>
        <vt:i4>4849710</vt:i4>
      </vt:variant>
      <vt:variant>
        <vt:i4>297</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2555906</vt:i4>
      </vt:variant>
      <vt:variant>
        <vt:i4>294</vt:i4>
      </vt:variant>
      <vt:variant>
        <vt:i4>0</vt:i4>
      </vt:variant>
      <vt:variant>
        <vt:i4>5</vt:i4>
      </vt:variant>
      <vt:variant>
        <vt:lpwstr>https://www.3gpp.org/ftp/TSG_RAN/WG4_Radio/TSGR4_103-e/Docs/R4-2209770.zip</vt:lpwstr>
      </vt:variant>
      <vt:variant>
        <vt:lpwstr/>
      </vt:variant>
      <vt:variant>
        <vt:i4>2490369</vt:i4>
      </vt:variant>
      <vt:variant>
        <vt:i4>291</vt:i4>
      </vt:variant>
      <vt:variant>
        <vt:i4>0</vt:i4>
      </vt:variant>
      <vt:variant>
        <vt:i4>5</vt:i4>
      </vt:variant>
      <vt:variant>
        <vt:lpwstr>https://www.3gpp.org/ftp/TSG_RAN/WG4_Radio/TSGR4_103-e/Docs/R4-2209046.zip</vt:lpwstr>
      </vt:variant>
      <vt:variant>
        <vt:lpwstr/>
      </vt:variant>
      <vt:variant>
        <vt:i4>2555917</vt:i4>
      </vt:variant>
      <vt:variant>
        <vt:i4>288</vt:i4>
      </vt:variant>
      <vt:variant>
        <vt:i4>0</vt:i4>
      </vt:variant>
      <vt:variant>
        <vt:i4>5</vt:i4>
      </vt:variant>
      <vt:variant>
        <vt:lpwstr>https://www.3gpp.org/ftp/TSG_RAN/WG4_Radio/TSGR4_103-e/Docs/R4-2208394.zip</vt:lpwstr>
      </vt:variant>
      <vt:variant>
        <vt:lpwstr/>
      </vt:variant>
      <vt:variant>
        <vt:i4>4849710</vt:i4>
      </vt:variant>
      <vt:variant>
        <vt:i4>285</vt:i4>
      </vt:variant>
      <vt:variant>
        <vt:i4>0</vt:i4>
      </vt:variant>
      <vt:variant>
        <vt:i4>5</vt:i4>
      </vt:variant>
      <vt:variant>
        <vt:lpwstr>https://protect2.fireeye.com/v1/url?k=31323334-501d5122-313273af-454445555731-bfef6aab4e9813cf&amp;q=1&amp;e=bde0fa49-c713-4108-9ad0-46ef1486a267&amp;u=https%3A%2F%2Fwww.3gpp.org%2Fftp%2FTSG_RAN%2FWG4_Radio%2FTSGR4_103-e%2FDocs%2FR4-2209910.zip</vt:lpwstr>
      </vt:variant>
      <vt:variant>
        <vt:lpwstr/>
      </vt:variant>
      <vt:variant>
        <vt:i4>2228238</vt:i4>
      </vt:variant>
      <vt:variant>
        <vt:i4>282</vt:i4>
      </vt:variant>
      <vt:variant>
        <vt:i4>0</vt:i4>
      </vt:variant>
      <vt:variant>
        <vt:i4>5</vt:i4>
      </vt:variant>
      <vt:variant>
        <vt:lpwstr>https://www.3gpp.org/ftp/TSG_RAN/WG4_Radio/TSGR4_103-e/Docs/R4-2210221.zip</vt:lpwstr>
      </vt:variant>
      <vt:variant>
        <vt:lpwstr/>
      </vt:variant>
      <vt:variant>
        <vt:i4>2949125</vt:i4>
      </vt:variant>
      <vt:variant>
        <vt:i4>279</vt:i4>
      </vt:variant>
      <vt:variant>
        <vt:i4>0</vt:i4>
      </vt:variant>
      <vt:variant>
        <vt:i4>5</vt:i4>
      </vt:variant>
      <vt:variant>
        <vt:lpwstr>https://www.3gpp.org/ftp/TSG_RAN/WG4_Radio/TSGR4_103-e/Docs/R4-2209904.zip</vt:lpwstr>
      </vt:variant>
      <vt:variant>
        <vt:lpwstr/>
      </vt:variant>
      <vt:variant>
        <vt:i4>2293762</vt:i4>
      </vt:variant>
      <vt:variant>
        <vt:i4>276</vt:i4>
      </vt:variant>
      <vt:variant>
        <vt:i4>0</vt:i4>
      </vt:variant>
      <vt:variant>
        <vt:i4>5</vt:i4>
      </vt:variant>
      <vt:variant>
        <vt:lpwstr>https://www.3gpp.org/ftp/TSG_RAN/WG4_Radio/TSGR4_103-e/Docs/R4-2209774.zip</vt:lpwstr>
      </vt:variant>
      <vt:variant>
        <vt:lpwstr/>
      </vt:variant>
      <vt:variant>
        <vt:i4>2228227</vt:i4>
      </vt:variant>
      <vt:variant>
        <vt:i4>243</vt:i4>
      </vt:variant>
      <vt:variant>
        <vt:i4>0</vt:i4>
      </vt:variant>
      <vt:variant>
        <vt:i4>5</vt:i4>
      </vt:variant>
      <vt:variant>
        <vt:lpwstr>https://www.3gpp.org/ftp/TSG_RAN/WG4_Radio/TSGR4_103-e/Docs/R4-2209765.zip</vt:lpwstr>
      </vt:variant>
      <vt:variant>
        <vt:lpwstr/>
      </vt:variant>
      <vt:variant>
        <vt:i4>2555905</vt:i4>
      </vt:variant>
      <vt:variant>
        <vt:i4>240</vt:i4>
      </vt:variant>
      <vt:variant>
        <vt:i4>0</vt:i4>
      </vt:variant>
      <vt:variant>
        <vt:i4>5</vt:i4>
      </vt:variant>
      <vt:variant>
        <vt:lpwstr>https://www.3gpp.org/ftp/TSG_RAN/WG4_Radio/TSGR4_103-e/Docs/R4-2209047.zip</vt:lpwstr>
      </vt:variant>
      <vt:variant>
        <vt:lpwstr/>
      </vt:variant>
      <vt:variant>
        <vt:i4>2097155</vt:i4>
      </vt:variant>
      <vt:variant>
        <vt:i4>237</vt:i4>
      </vt:variant>
      <vt:variant>
        <vt:i4>0</vt:i4>
      </vt:variant>
      <vt:variant>
        <vt:i4>5</vt:i4>
      </vt:variant>
      <vt:variant>
        <vt:lpwstr>https://www.3gpp.org/ftp/TSG_RAN/WG4_Radio/TSGR4_103-e/Docs/R4-2208979.zip</vt:lpwstr>
      </vt:variant>
      <vt:variant>
        <vt:lpwstr/>
      </vt:variant>
      <vt:variant>
        <vt:i4>2490374</vt:i4>
      </vt:variant>
      <vt:variant>
        <vt:i4>234</vt:i4>
      </vt:variant>
      <vt:variant>
        <vt:i4>0</vt:i4>
      </vt:variant>
      <vt:variant>
        <vt:i4>5</vt:i4>
      </vt:variant>
      <vt:variant>
        <vt:lpwstr>https://www.3gpp.org/ftp/TSG_RAN/WG4_Radio/TSGR4_103-e/Docs/R4-2208721.zip</vt:lpwstr>
      </vt:variant>
      <vt:variant>
        <vt:lpwstr/>
      </vt:variant>
      <vt:variant>
        <vt:i4>2097165</vt:i4>
      </vt:variant>
      <vt:variant>
        <vt:i4>231</vt:i4>
      </vt:variant>
      <vt:variant>
        <vt:i4>0</vt:i4>
      </vt:variant>
      <vt:variant>
        <vt:i4>5</vt:i4>
      </vt:variant>
      <vt:variant>
        <vt:lpwstr>https://www.3gpp.org/ftp/TSG_RAN/WG4_Radio/TSGR4_103-e/Docs/R4-2208393.zip</vt:lpwstr>
      </vt:variant>
      <vt:variant>
        <vt:lpwstr/>
      </vt:variant>
      <vt:variant>
        <vt:i4>2818050</vt:i4>
      </vt:variant>
      <vt:variant>
        <vt:i4>228</vt:i4>
      </vt:variant>
      <vt:variant>
        <vt:i4>0</vt:i4>
      </vt:variant>
      <vt:variant>
        <vt:i4>5</vt:i4>
      </vt:variant>
      <vt:variant>
        <vt:lpwstr>https://www.3gpp.org/ftp/TSG_RAN/WG4_Radio/TSGR4_103-e/Docs/R4-2208368.zip</vt:lpwstr>
      </vt:variant>
      <vt:variant>
        <vt:lpwstr/>
      </vt:variant>
      <vt:variant>
        <vt:i4>2818050</vt:i4>
      </vt:variant>
      <vt:variant>
        <vt:i4>225</vt:i4>
      </vt:variant>
      <vt:variant>
        <vt:i4>0</vt:i4>
      </vt:variant>
      <vt:variant>
        <vt:i4>5</vt:i4>
      </vt:variant>
      <vt:variant>
        <vt:lpwstr>https://www.3gpp.org/ftp/TSG_RAN/WG4_Radio/TSGR4_103-e/Docs/R4-2208269.zip</vt:lpwstr>
      </vt:variant>
      <vt:variant>
        <vt:lpwstr/>
      </vt:variant>
      <vt:variant>
        <vt:i4>2686976</vt:i4>
      </vt:variant>
      <vt:variant>
        <vt:i4>222</vt:i4>
      </vt:variant>
      <vt:variant>
        <vt:i4>0</vt:i4>
      </vt:variant>
      <vt:variant>
        <vt:i4>5</vt:i4>
      </vt:variant>
      <vt:variant>
        <vt:lpwstr>https://www.3gpp.org/ftp/TSG_RAN/WG4_Radio/TSGR4_103-e/Docs/R4-2208148.zip</vt:lpwstr>
      </vt:variant>
      <vt:variant>
        <vt:lpwstr/>
      </vt:variant>
      <vt:variant>
        <vt:i4>2555906</vt:i4>
      </vt:variant>
      <vt:variant>
        <vt:i4>219</vt:i4>
      </vt:variant>
      <vt:variant>
        <vt:i4>0</vt:i4>
      </vt:variant>
      <vt:variant>
        <vt:i4>5</vt:i4>
      </vt:variant>
      <vt:variant>
        <vt:lpwstr>https://www.3gpp.org/ftp/TSG_RAN/WG4_Radio/TSGR4_103-e/Docs/R4-2209770.zip</vt:lpwstr>
      </vt:variant>
      <vt:variant>
        <vt:lpwstr/>
      </vt:variant>
      <vt:variant>
        <vt:i4>2490369</vt:i4>
      </vt:variant>
      <vt:variant>
        <vt:i4>216</vt:i4>
      </vt:variant>
      <vt:variant>
        <vt:i4>0</vt:i4>
      </vt:variant>
      <vt:variant>
        <vt:i4>5</vt:i4>
      </vt:variant>
      <vt:variant>
        <vt:lpwstr>https://www.3gpp.org/ftp/TSG_RAN/WG4_Radio/TSGR4_103-e/Docs/R4-2209046.zip</vt:lpwstr>
      </vt:variant>
      <vt:variant>
        <vt:lpwstr/>
      </vt:variant>
      <vt:variant>
        <vt:i4>2555917</vt:i4>
      </vt:variant>
      <vt:variant>
        <vt:i4>213</vt:i4>
      </vt:variant>
      <vt:variant>
        <vt:i4>0</vt:i4>
      </vt:variant>
      <vt:variant>
        <vt:i4>5</vt:i4>
      </vt:variant>
      <vt:variant>
        <vt:lpwstr>https://www.3gpp.org/ftp/TSG_RAN/WG4_Radio/TSGR4_103-e/Docs/R4-2208394.zip</vt:lpwstr>
      </vt:variant>
      <vt:variant>
        <vt:lpwstr/>
      </vt:variant>
      <vt:variant>
        <vt:i4>2490379</vt:i4>
      </vt:variant>
      <vt:variant>
        <vt:i4>210</vt:i4>
      </vt:variant>
      <vt:variant>
        <vt:i4>0</vt:i4>
      </vt:variant>
      <vt:variant>
        <vt:i4>5</vt:i4>
      </vt:variant>
      <vt:variant>
        <vt:lpwstr>https://www.3gpp.org/ftp/TSG_RAN/WG4_Radio/TSGR4_103-e/Docs/R4-2210176.zip</vt:lpwstr>
      </vt:variant>
      <vt:variant>
        <vt:lpwstr/>
      </vt:variant>
      <vt:variant>
        <vt:i4>2490373</vt:i4>
      </vt:variant>
      <vt:variant>
        <vt:i4>207</vt:i4>
      </vt:variant>
      <vt:variant>
        <vt:i4>0</vt:i4>
      </vt:variant>
      <vt:variant>
        <vt:i4>5</vt:i4>
      </vt:variant>
      <vt:variant>
        <vt:lpwstr>https://www.3gpp.org/ftp/TSG_RAN/WG4_Radio/TSGR4_103-e/Docs/R4-2209701.zip</vt:lpwstr>
      </vt:variant>
      <vt:variant>
        <vt:lpwstr/>
      </vt:variant>
      <vt:variant>
        <vt:i4>2621444</vt:i4>
      </vt:variant>
      <vt:variant>
        <vt:i4>204</vt:i4>
      </vt:variant>
      <vt:variant>
        <vt:i4>0</vt:i4>
      </vt:variant>
      <vt:variant>
        <vt:i4>5</vt:i4>
      </vt:variant>
      <vt:variant>
        <vt:lpwstr>https://www.3gpp.org/ftp/TSG_RAN/WG4_Radio/TSGR4_103-e/Docs/R4-2208109.zip</vt:lpwstr>
      </vt:variant>
      <vt:variant>
        <vt:lpwstr/>
      </vt:variant>
      <vt:variant>
        <vt:i4>4784241</vt:i4>
      </vt:variant>
      <vt:variant>
        <vt:i4>201</vt:i4>
      </vt:variant>
      <vt:variant>
        <vt:i4>0</vt:i4>
      </vt:variant>
      <vt:variant>
        <vt:i4>5</vt:i4>
      </vt:variant>
      <vt:variant>
        <vt:lpwstr>https://protect2.fireeye.com/v1/url?k=31323334-501d5122-313273af-454445555731-e3dbde2ca5d15f59&amp;q=1&amp;e=bde0fa49-c713-4108-9ad0-46ef1486a267&amp;u=https%3A%2F%2Fwww.3gpp.org%2Fftp%2FTSG_RAN%2FWG4_Radio%2FTSGR4_103-e%2FDocs%2FR4-2208825.zip</vt:lpwstr>
      </vt:variant>
      <vt:variant>
        <vt:lpwstr/>
      </vt:variant>
      <vt:variant>
        <vt:i4>2424843</vt:i4>
      </vt:variant>
      <vt:variant>
        <vt:i4>198</vt:i4>
      </vt:variant>
      <vt:variant>
        <vt:i4>0</vt:i4>
      </vt:variant>
      <vt:variant>
        <vt:i4>5</vt:i4>
      </vt:variant>
      <vt:variant>
        <vt:lpwstr>https://www.3gpp.org/ftp/TSG_RAN/WG4_Radio/TSGR4_103-e/Docs/R4-2210175.zip</vt:lpwstr>
      </vt:variant>
      <vt:variant>
        <vt:lpwstr/>
      </vt:variant>
      <vt:variant>
        <vt:i4>2293763</vt:i4>
      </vt:variant>
      <vt:variant>
        <vt:i4>183</vt:i4>
      </vt:variant>
      <vt:variant>
        <vt:i4>0</vt:i4>
      </vt:variant>
      <vt:variant>
        <vt:i4>5</vt:i4>
      </vt:variant>
      <vt:variant>
        <vt:lpwstr>https://www.3gpp.org/ftp/TSG_RAN/WG4_Radio/TSGR4_103-e/Docs/R4-2209764.zip</vt:lpwstr>
      </vt:variant>
      <vt:variant>
        <vt:lpwstr/>
      </vt:variant>
      <vt:variant>
        <vt:i4>2555909</vt:i4>
      </vt:variant>
      <vt:variant>
        <vt:i4>180</vt:i4>
      </vt:variant>
      <vt:variant>
        <vt:i4>0</vt:i4>
      </vt:variant>
      <vt:variant>
        <vt:i4>5</vt:i4>
      </vt:variant>
      <vt:variant>
        <vt:lpwstr>https://www.3gpp.org/ftp/TSG_RAN/WG4_Radio/TSGR4_103-e/Docs/R4-2209700.zip</vt:lpwstr>
      </vt:variant>
      <vt:variant>
        <vt:lpwstr/>
      </vt:variant>
      <vt:variant>
        <vt:i4>2162691</vt:i4>
      </vt:variant>
      <vt:variant>
        <vt:i4>177</vt:i4>
      </vt:variant>
      <vt:variant>
        <vt:i4>0</vt:i4>
      </vt:variant>
      <vt:variant>
        <vt:i4>5</vt:i4>
      </vt:variant>
      <vt:variant>
        <vt:lpwstr>https://www.3gpp.org/ftp/TSG_RAN/WG4_Radio/TSGR4_103-e/Docs/R4-2208978.zip</vt:lpwstr>
      </vt:variant>
      <vt:variant>
        <vt:lpwstr/>
      </vt:variant>
      <vt:variant>
        <vt:i4>2555910</vt:i4>
      </vt:variant>
      <vt:variant>
        <vt:i4>174</vt:i4>
      </vt:variant>
      <vt:variant>
        <vt:i4>0</vt:i4>
      </vt:variant>
      <vt:variant>
        <vt:i4>5</vt:i4>
      </vt:variant>
      <vt:variant>
        <vt:lpwstr>https://www.3gpp.org/ftp/TSG_RAN/WG4_Radio/TSGR4_103-e/Docs/R4-2208720.zip</vt:lpwstr>
      </vt:variant>
      <vt:variant>
        <vt:lpwstr/>
      </vt:variant>
      <vt:variant>
        <vt:i4>2162701</vt:i4>
      </vt:variant>
      <vt:variant>
        <vt:i4>171</vt:i4>
      </vt:variant>
      <vt:variant>
        <vt:i4>0</vt:i4>
      </vt:variant>
      <vt:variant>
        <vt:i4>5</vt:i4>
      </vt:variant>
      <vt:variant>
        <vt:lpwstr>https://www.3gpp.org/ftp/TSG_RAN/WG4_Radio/TSGR4_103-e/Docs/R4-2208392.zip</vt:lpwstr>
      </vt:variant>
      <vt:variant>
        <vt:lpwstr/>
      </vt:variant>
      <vt:variant>
        <vt:i4>2359298</vt:i4>
      </vt:variant>
      <vt:variant>
        <vt:i4>168</vt:i4>
      </vt:variant>
      <vt:variant>
        <vt:i4>0</vt:i4>
      </vt:variant>
      <vt:variant>
        <vt:i4>5</vt:i4>
      </vt:variant>
      <vt:variant>
        <vt:lpwstr>https://www.3gpp.org/ftp/TSG_RAN/WG4_Radio/TSGR4_103-e/Docs/R4-2208367.zip</vt:lpwstr>
      </vt:variant>
      <vt:variant>
        <vt:lpwstr/>
      </vt:variant>
      <vt:variant>
        <vt:i4>2490368</vt:i4>
      </vt:variant>
      <vt:variant>
        <vt:i4>165</vt:i4>
      </vt:variant>
      <vt:variant>
        <vt:i4>0</vt:i4>
      </vt:variant>
      <vt:variant>
        <vt:i4>5</vt:i4>
      </vt:variant>
      <vt:variant>
        <vt:lpwstr>https://www.3gpp.org/ftp/TSG_RAN/WG4_Radio/TSGR4_103-e/Docs/R4-2208147.zip</vt:lpwstr>
      </vt:variant>
      <vt:variant>
        <vt:lpwstr/>
      </vt:variant>
      <vt:variant>
        <vt:i4>2424837</vt:i4>
      </vt:variant>
      <vt:variant>
        <vt:i4>159</vt:i4>
      </vt:variant>
      <vt:variant>
        <vt:i4>0</vt:i4>
      </vt:variant>
      <vt:variant>
        <vt:i4>5</vt:i4>
      </vt:variant>
      <vt:variant>
        <vt:lpwstr>https://www.3gpp.org/ftp/TSG_RAN/WG4_Radio/TSGR4_103-e/Docs/R4-2208114.zip</vt:lpwstr>
      </vt:variant>
      <vt:variant>
        <vt:lpwstr/>
      </vt:variant>
      <vt:variant>
        <vt:i4>2293763</vt:i4>
      </vt:variant>
      <vt:variant>
        <vt:i4>156</vt:i4>
      </vt:variant>
      <vt:variant>
        <vt:i4>0</vt:i4>
      </vt:variant>
      <vt:variant>
        <vt:i4>5</vt:i4>
      </vt:variant>
      <vt:variant>
        <vt:lpwstr>https://www.3gpp.org/ftp/TSG_RAN/WG4_Radio/TSGR4_103-e/Docs/R4-2208073.zip</vt:lpwstr>
      </vt:variant>
      <vt:variant>
        <vt:lpwstr/>
      </vt:variant>
      <vt:variant>
        <vt:i4>2490379</vt:i4>
      </vt:variant>
      <vt:variant>
        <vt:i4>153</vt:i4>
      </vt:variant>
      <vt:variant>
        <vt:i4>0</vt:i4>
      </vt:variant>
      <vt:variant>
        <vt:i4>5</vt:i4>
      </vt:variant>
      <vt:variant>
        <vt:lpwstr>https://www.3gpp.org/ftp/TSG_RAN/WG4_Radio/TSGR4_103-e/Docs/R4-2210176.zip</vt:lpwstr>
      </vt:variant>
      <vt:variant>
        <vt:lpwstr/>
      </vt:variant>
      <vt:variant>
        <vt:i4>2490373</vt:i4>
      </vt:variant>
      <vt:variant>
        <vt:i4>150</vt:i4>
      </vt:variant>
      <vt:variant>
        <vt:i4>0</vt:i4>
      </vt:variant>
      <vt:variant>
        <vt:i4>5</vt:i4>
      </vt:variant>
      <vt:variant>
        <vt:lpwstr>https://www.3gpp.org/ftp/TSG_RAN/WG4_Radio/TSGR4_103-e/Docs/R4-2209701.zip</vt:lpwstr>
      </vt:variant>
      <vt:variant>
        <vt:lpwstr/>
      </vt:variant>
      <vt:variant>
        <vt:i4>2621444</vt:i4>
      </vt:variant>
      <vt:variant>
        <vt:i4>147</vt:i4>
      </vt:variant>
      <vt:variant>
        <vt:i4>0</vt:i4>
      </vt:variant>
      <vt:variant>
        <vt:i4>5</vt:i4>
      </vt:variant>
      <vt:variant>
        <vt:lpwstr>https://www.3gpp.org/ftp/TSG_RAN/WG4_Radio/TSGR4_103-e/Docs/R4-2208109.zip</vt:lpwstr>
      </vt:variant>
      <vt:variant>
        <vt:lpwstr/>
      </vt:variant>
      <vt:variant>
        <vt:i4>2293761</vt:i4>
      </vt:variant>
      <vt:variant>
        <vt:i4>144</vt:i4>
      </vt:variant>
      <vt:variant>
        <vt:i4>0</vt:i4>
      </vt:variant>
      <vt:variant>
        <vt:i4>5</vt:i4>
      </vt:variant>
      <vt:variant>
        <vt:lpwstr>https://www.3gpp.org/ftp/TSG_RAN/WG4_Radio/TSGR4_103-e/Docs/R4-2209043.zip</vt:lpwstr>
      </vt:variant>
      <vt:variant>
        <vt:lpwstr/>
      </vt:variant>
      <vt:variant>
        <vt:i4>3014659</vt:i4>
      </vt:variant>
      <vt:variant>
        <vt:i4>141</vt:i4>
      </vt:variant>
      <vt:variant>
        <vt:i4>0</vt:i4>
      </vt:variant>
      <vt:variant>
        <vt:i4>5</vt:i4>
      </vt:variant>
      <vt:variant>
        <vt:lpwstr>https://www.3gpp.org/ftp/TSG_RAN/WG4_Radio/TSGR4_103-e/Docs/R4-2208977.zip</vt:lpwstr>
      </vt:variant>
      <vt:variant>
        <vt:lpwstr/>
      </vt:variant>
      <vt:variant>
        <vt:i4>2752517</vt:i4>
      </vt:variant>
      <vt:variant>
        <vt:i4>120</vt:i4>
      </vt:variant>
      <vt:variant>
        <vt:i4>0</vt:i4>
      </vt:variant>
      <vt:variant>
        <vt:i4>5</vt:i4>
      </vt:variant>
      <vt:variant>
        <vt:lpwstr>https://www.3gpp.org/ftp/TSG_RAN/WG4_Radio/TSGR4_103-e/Docs/R4-2209903.zip</vt:lpwstr>
      </vt:variant>
      <vt:variant>
        <vt:lpwstr/>
      </vt:variant>
      <vt:variant>
        <vt:i4>2293774</vt:i4>
      </vt:variant>
      <vt:variant>
        <vt:i4>117</vt:i4>
      </vt:variant>
      <vt:variant>
        <vt:i4>0</vt:i4>
      </vt:variant>
      <vt:variant>
        <vt:i4>5</vt:i4>
      </vt:variant>
      <vt:variant>
        <vt:lpwstr>https://www.3gpp.org/ftp/TSG_RAN/WG4_Radio/TSGR4_103-e/Docs/R4-2210220.zip</vt:lpwstr>
      </vt:variant>
      <vt:variant>
        <vt:lpwstr/>
      </vt:variant>
      <vt:variant>
        <vt:i4>2359298</vt:i4>
      </vt:variant>
      <vt:variant>
        <vt:i4>114</vt:i4>
      </vt:variant>
      <vt:variant>
        <vt:i4>0</vt:i4>
      </vt:variant>
      <vt:variant>
        <vt:i4>5</vt:i4>
      </vt:variant>
      <vt:variant>
        <vt:lpwstr>https://www.3gpp.org/ftp/TSG_RAN/WG4_Radio/TSGR4_103-e/Docs/R4-2209773.zip</vt:lpwstr>
      </vt:variant>
      <vt:variant>
        <vt:lpwstr/>
      </vt:variant>
      <vt:variant>
        <vt:i4>2359299</vt:i4>
      </vt:variant>
      <vt:variant>
        <vt:i4>111</vt:i4>
      </vt:variant>
      <vt:variant>
        <vt:i4>0</vt:i4>
      </vt:variant>
      <vt:variant>
        <vt:i4>5</vt:i4>
      </vt:variant>
      <vt:variant>
        <vt:lpwstr>https://www.3gpp.org/ftp/TSG_RAN/WG4_Radio/TSGR4_103-e/Docs/R4-2209763.zip</vt:lpwstr>
      </vt:variant>
      <vt:variant>
        <vt:lpwstr/>
      </vt:variant>
      <vt:variant>
        <vt:i4>2228225</vt:i4>
      </vt:variant>
      <vt:variant>
        <vt:i4>108</vt:i4>
      </vt:variant>
      <vt:variant>
        <vt:i4>0</vt:i4>
      </vt:variant>
      <vt:variant>
        <vt:i4>5</vt:i4>
      </vt:variant>
      <vt:variant>
        <vt:lpwstr>https://www.3gpp.org/ftp/TSG_RAN/WG4_Radio/TSGR4_103-e/Docs/R4-2209042.zip</vt:lpwstr>
      </vt:variant>
      <vt:variant>
        <vt:lpwstr/>
      </vt:variant>
      <vt:variant>
        <vt:i4>2293761</vt:i4>
      </vt:variant>
      <vt:variant>
        <vt:i4>105</vt:i4>
      </vt:variant>
      <vt:variant>
        <vt:i4>0</vt:i4>
      </vt:variant>
      <vt:variant>
        <vt:i4>5</vt:i4>
      </vt:variant>
      <vt:variant>
        <vt:lpwstr>https://www.3gpp.org/ftp/TSG_RAN/WG4_Radio/TSGR4_103-e/Docs/R4-2209043.zip</vt:lpwstr>
      </vt:variant>
      <vt:variant>
        <vt:lpwstr/>
      </vt:variant>
      <vt:variant>
        <vt:i4>3014659</vt:i4>
      </vt:variant>
      <vt:variant>
        <vt:i4>102</vt:i4>
      </vt:variant>
      <vt:variant>
        <vt:i4>0</vt:i4>
      </vt:variant>
      <vt:variant>
        <vt:i4>5</vt:i4>
      </vt:variant>
      <vt:variant>
        <vt:lpwstr>https://www.3gpp.org/ftp/TSG_RAN/WG4_Radio/TSGR4_103-e/Docs/R4-2208977.zip</vt:lpwstr>
      </vt:variant>
      <vt:variant>
        <vt:lpwstr/>
      </vt:variant>
      <vt:variant>
        <vt:i4>3080195</vt:i4>
      </vt:variant>
      <vt:variant>
        <vt:i4>99</vt:i4>
      </vt:variant>
      <vt:variant>
        <vt:i4>0</vt:i4>
      </vt:variant>
      <vt:variant>
        <vt:i4>5</vt:i4>
      </vt:variant>
      <vt:variant>
        <vt:lpwstr>https://www.3gpp.org/ftp/TSG_RAN/WG4_Radio/TSGR4_103-e/Docs/R4-2208976.zip</vt:lpwstr>
      </vt:variant>
      <vt:variant>
        <vt:lpwstr/>
      </vt:variant>
      <vt:variant>
        <vt:i4>2359303</vt:i4>
      </vt:variant>
      <vt:variant>
        <vt:i4>96</vt:i4>
      </vt:variant>
      <vt:variant>
        <vt:i4>0</vt:i4>
      </vt:variant>
      <vt:variant>
        <vt:i4>5</vt:i4>
      </vt:variant>
      <vt:variant>
        <vt:lpwstr>https://www.3gpp.org/ftp/TSG_RAN/WG4_Radio/TSGR4_103-e/Docs/R4-2208733.zip</vt:lpwstr>
      </vt:variant>
      <vt:variant>
        <vt:lpwstr/>
      </vt:variant>
      <vt:variant>
        <vt:i4>2228237</vt:i4>
      </vt:variant>
      <vt:variant>
        <vt:i4>93</vt:i4>
      </vt:variant>
      <vt:variant>
        <vt:i4>0</vt:i4>
      </vt:variant>
      <vt:variant>
        <vt:i4>5</vt:i4>
      </vt:variant>
      <vt:variant>
        <vt:lpwstr>https://www.3gpp.org/ftp/TSG_RAN/WG4_Radio/TSGR4_103-e/Docs/R4-2208391.zip</vt:lpwstr>
      </vt:variant>
      <vt:variant>
        <vt:lpwstr/>
      </vt:variant>
      <vt:variant>
        <vt:i4>2424834</vt:i4>
      </vt:variant>
      <vt:variant>
        <vt:i4>90</vt:i4>
      </vt:variant>
      <vt:variant>
        <vt:i4>0</vt:i4>
      </vt:variant>
      <vt:variant>
        <vt:i4>5</vt:i4>
      </vt:variant>
      <vt:variant>
        <vt:lpwstr>https://www.3gpp.org/ftp/TSG_RAN/WG4_Radio/TSGR4_103-e/Docs/R4-2208366.zip</vt:lpwstr>
      </vt:variant>
      <vt:variant>
        <vt:lpwstr/>
      </vt:variant>
      <vt:variant>
        <vt:i4>2752514</vt:i4>
      </vt:variant>
      <vt:variant>
        <vt:i4>87</vt:i4>
      </vt:variant>
      <vt:variant>
        <vt:i4>0</vt:i4>
      </vt:variant>
      <vt:variant>
        <vt:i4>5</vt:i4>
      </vt:variant>
      <vt:variant>
        <vt:lpwstr>https://www.3gpp.org/ftp/TSG_RAN/WG4_Radio/TSGR4_103-e/Docs/R4-2208268.zip</vt:lpwstr>
      </vt:variant>
      <vt:variant>
        <vt:lpwstr/>
      </vt:variant>
      <vt:variant>
        <vt:i4>2228229</vt:i4>
      </vt:variant>
      <vt:variant>
        <vt:i4>75</vt:i4>
      </vt:variant>
      <vt:variant>
        <vt:i4>0</vt:i4>
      </vt:variant>
      <vt:variant>
        <vt:i4>5</vt:i4>
      </vt:variant>
      <vt:variant>
        <vt:lpwstr>https://www.3gpp.org/ftp/TSG_RAN/WG4_Radio/TSGR4_103-e/Docs/R4-2208113.zip</vt:lpwstr>
      </vt:variant>
      <vt:variant>
        <vt:lpwstr/>
      </vt:variant>
      <vt:variant>
        <vt:i4>2228227</vt:i4>
      </vt:variant>
      <vt:variant>
        <vt:i4>72</vt:i4>
      </vt:variant>
      <vt:variant>
        <vt:i4>0</vt:i4>
      </vt:variant>
      <vt:variant>
        <vt:i4>5</vt:i4>
      </vt:variant>
      <vt:variant>
        <vt:lpwstr>https://www.3gpp.org/ftp/TSG_RAN/WG4_Radio/TSGR4_103-e/Docs/R4-2208072.zip</vt:lpwstr>
      </vt:variant>
      <vt:variant>
        <vt:lpwstr/>
      </vt:variant>
      <vt:variant>
        <vt:i4>2097157</vt:i4>
      </vt:variant>
      <vt:variant>
        <vt:i4>69</vt:i4>
      </vt:variant>
      <vt:variant>
        <vt:i4>0</vt:i4>
      </vt:variant>
      <vt:variant>
        <vt:i4>5</vt:i4>
      </vt:variant>
      <vt:variant>
        <vt:lpwstr>https://www.3gpp.org/ftp/TSG_RAN/WG4_Radio/TSGR4_103-e/Docs/R4-2209909.zip</vt:lpwstr>
      </vt:variant>
      <vt:variant>
        <vt:lpwstr/>
      </vt:variant>
      <vt:variant>
        <vt:i4>2162693</vt:i4>
      </vt:variant>
      <vt:variant>
        <vt:i4>66</vt:i4>
      </vt:variant>
      <vt:variant>
        <vt:i4>0</vt:i4>
      </vt:variant>
      <vt:variant>
        <vt:i4>5</vt:i4>
      </vt:variant>
      <vt:variant>
        <vt:lpwstr>https://www.3gpp.org/ftp/TSG_RAN/WG4_Radio/TSGR4_103-e/Docs/R4-2209908.zip</vt:lpwstr>
      </vt:variant>
      <vt:variant>
        <vt:lpwstr/>
      </vt:variant>
      <vt:variant>
        <vt:i4>2621441</vt:i4>
      </vt:variant>
      <vt:variant>
        <vt:i4>63</vt:i4>
      </vt:variant>
      <vt:variant>
        <vt:i4>0</vt:i4>
      </vt:variant>
      <vt:variant>
        <vt:i4>5</vt:i4>
      </vt:variant>
      <vt:variant>
        <vt:lpwstr>https://www.3gpp.org/ftp/TSG_RAN/WG4_Radio/TSGR4_103-e/Docs/R4-2209048.zip</vt:lpwstr>
      </vt:variant>
      <vt:variant>
        <vt:lpwstr/>
      </vt:variant>
      <vt:variant>
        <vt:i4>2883587</vt:i4>
      </vt:variant>
      <vt:variant>
        <vt:i4>60</vt:i4>
      </vt:variant>
      <vt:variant>
        <vt:i4>0</vt:i4>
      </vt:variant>
      <vt:variant>
        <vt:i4>5</vt:i4>
      </vt:variant>
      <vt:variant>
        <vt:lpwstr>https://www.3gpp.org/ftp/TSG_RAN/WG4_Radio/TSGR4_103-e/Docs/R4-2208975.zip</vt:lpwstr>
      </vt:variant>
      <vt:variant>
        <vt:lpwstr/>
      </vt:variant>
      <vt:variant>
        <vt:i4>2097157</vt:i4>
      </vt:variant>
      <vt:variant>
        <vt:i4>57</vt:i4>
      </vt:variant>
      <vt:variant>
        <vt:i4>0</vt:i4>
      </vt:variant>
      <vt:variant>
        <vt:i4>5</vt:i4>
      </vt:variant>
      <vt:variant>
        <vt:lpwstr>https://www.3gpp.org/ftp/TSG_RAN/WG4_Radio/TSGR4_103-e/Docs/R4-2209909.zip</vt:lpwstr>
      </vt:variant>
      <vt:variant>
        <vt:lpwstr/>
      </vt:variant>
      <vt:variant>
        <vt:i4>2818053</vt:i4>
      </vt:variant>
      <vt:variant>
        <vt:i4>33</vt:i4>
      </vt:variant>
      <vt:variant>
        <vt:i4>0</vt:i4>
      </vt:variant>
      <vt:variant>
        <vt:i4>5</vt:i4>
      </vt:variant>
      <vt:variant>
        <vt:lpwstr>https://www.3gpp.org/ftp/TSG_RAN/WG4_Radio/TSGR4_103-e/Docs/R4-2209902.zip</vt:lpwstr>
      </vt:variant>
      <vt:variant>
        <vt:lpwstr/>
      </vt:variant>
      <vt:variant>
        <vt:i4>2818061</vt:i4>
      </vt:variant>
      <vt:variant>
        <vt:i4>30</vt:i4>
      </vt:variant>
      <vt:variant>
        <vt:i4>0</vt:i4>
      </vt:variant>
      <vt:variant>
        <vt:i4>5</vt:i4>
      </vt:variant>
      <vt:variant>
        <vt:lpwstr>https://www.3gpp.org/ftp/TSG_RAN/WG4_Radio/TSGR4_103-e/Docs/R4-2210218.zip</vt:lpwstr>
      </vt:variant>
      <vt:variant>
        <vt:lpwstr/>
      </vt:variant>
      <vt:variant>
        <vt:i4>2555917</vt:i4>
      </vt:variant>
      <vt:variant>
        <vt:i4>27</vt:i4>
      </vt:variant>
      <vt:variant>
        <vt:i4>0</vt:i4>
      </vt:variant>
      <vt:variant>
        <vt:i4>5</vt:i4>
      </vt:variant>
      <vt:variant>
        <vt:lpwstr>https://www.3gpp.org/ftp/TSG_RAN/WG4_Radio/TSGR4_103-e/Docs/R4-2209780.zip</vt:lpwstr>
      </vt:variant>
      <vt:variant>
        <vt:lpwstr/>
      </vt:variant>
      <vt:variant>
        <vt:i4>2621441</vt:i4>
      </vt:variant>
      <vt:variant>
        <vt:i4>24</vt:i4>
      </vt:variant>
      <vt:variant>
        <vt:i4>0</vt:i4>
      </vt:variant>
      <vt:variant>
        <vt:i4>5</vt:i4>
      </vt:variant>
      <vt:variant>
        <vt:lpwstr>https://www.3gpp.org/ftp/TSG_RAN/WG4_Radio/TSGR4_103-e/Docs/R4-2209048.zip</vt:lpwstr>
      </vt:variant>
      <vt:variant>
        <vt:lpwstr/>
      </vt:variant>
      <vt:variant>
        <vt:i4>2883587</vt:i4>
      </vt:variant>
      <vt:variant>
        <vt:i4>21</vt:i4>
      </vt:variant>
      <vt:variant>
        <vt:i4>0</vt:i4>
      </vt:variant>
      <vt:variant>
        <vt:i4>5</vt:i4>
      </vt:variant>
      <vt:variant>
        <vt:lpwstr>https://www.3gpp.org/ftp/TSG_RAN/WG4_Radio/TSGR4_103-e/Docs/R4-2208975.zip</vt:lpwstr>
      </vt:variant>
      <vt:variant>
        <vt:lpwstr/>
      </vt:variant>
      <vt:variant>
        <vt:i4>2949123</vt:i4>
      </vt:variant>
      <vt:variant>
        <vt:i4>18</vt:i4>
      </vt:variant>
      <vt:variant>
        <vt:i4>0</vt:i4>
      </vt:variant>
      <vt:variant>
        <vt:i4>5</vt:i4>
      </vt:variant>
      <vt:variant>
        <vt:lpwstr>https://www.3gpp.org/ftp/TSG_RAN/WG4_Radio/TSGR4_103-e/Docs/R4-2208974.zip</vt:lpwstr>
      </vt:variant>
      <vt:variant>
        <vt:lpwstr/>
      </vt:variant>
      <vt:variant>
        <vt:i4>2293773</vt:i4>
      </vt:variant>
      <vt:variant>
        <vt:i4>15</vt:i4>
      </vt:variant>
      <vt:variant>
        <vt:i4>0</vt:i4>
      </vt:variant>
      <vt:variant>
        <vt:i4>5</vt:i4>
      </vt:variant>
      <vt:variant>
        <vt:lpwstr>https://www.3gpp.org/ftp/TSG_RAN/WG4_Radio/TSGR4_103-e/Docs/R4-2208390.zip</vt:lpwstr>
      </vt:variant>
      <vt:variant>
        <vt:lpwstr/>
      </vt:variant>
      <vt:variant>
        <vt:i4>2490370</vt:i4>
      </vt:variant>
      <vt:variant>
        <vt:i4>12</vt:i4>
      </vt:variant>
      <vt:variant>
        <vt:i4>0</vt:i4>
      </vt:variant>
      <vt:variant>
        <vt:i4>5</vt:i4>
      </vt:variant>
      <vt:variant>
        <vt:lpwstr>https://www.3gpp.org/ftp/TSG_RAN/WG4_Radio/TSGR4_103-e/Docs/R4-2208365.zip</vt:lpwstr>
      </vt:variant>
      <vt:variant>
        <vt:lpwstr/>
      </vt:variant>
      <vt:variant>
        <vt:i4>2359298</vt:i4>
      </vt:variant>
      <vt:variant>
        <vt:i4>9</vt:i4>
      </vt:variant>
      <vt:variant>
        <vt:i4>0</vt:i4>
      </vt:variant>
      <vt:variant>
        <vt:i4>5</vt:i4>
      </vt:variant>
      <vt:variant>
        <vt:lpwstr>https://www.3gpp.org/ftp/TSG_RAN/WG4_Radio/TSGR4_103-e/Docs/R4-2208266.zip</vt:lpwstr>
      </vt:variant>
      <vt:variant>
        <vt:lpwstr/>
      </vt:variant>
      <vt:variant>
        <vt:i4>2293765</vt:i4>
      </vt:variant>
      <vt:variant>
        <vt:i4>3</vt:i4>
      </vt:variant>
      <vt:variant>
        <vt:i4>0</vt:i4>
      </vt:variant>
      <vt:variant>
        <vt:i4>5</vt:i4>
      </vt:variant>
      <vt:variant>
        <vt:lpwstr>https://www.3gpp.org/ftp/TSG_RAN/WG4_Radio/TSGR4_103-e/Docs/R4-2208112.zip</vt:lpwstr>
      </vt:variant>
      <vt:variant>
        <vt:lpwstr/>
      </vt:variant>
      <vt:variant>
        <vt:i4>2162691</vt:i4>
      </vt:variant>
      <vt:variant>
        <vt:i4>0</vt:i4>
      </vt:variant>
      <vt:variant>
        <vt:i4>0</vt:i4>
      </vt:variant>
      <vt:variant>
        <vt:i4>5</vt:i4>
      </vt:variant>
      <vt:variant>
        <vt:lpwstr>https://www.3gpp.org/ftp/TSG_RAN/WG4_Radio/TSGR4_103-e/Docs/R4-2208071.zip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3</cp:revision>
  <cp:lastPrinted>2019-04-27T16:09:00Z</cp:lastPrinted>
  <dcterms:created xsi:type="dcterms:W3CDTF">2022-05-20T09:05:00Z</dcterms:created>
  <dcterms:modified xsi:type="dcterms:W3CDTF">2022-05-20T09:07:00Z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(3)v8n9lqoFpciIdyMT69Xo6EyRjY6LY16Efhhur27qbcZxIdylKkjd5IYSk1lml1ftWuSHZk4V
6h2yc4Q0BepIbuxDwTR3e16BBpaPFXeo1+qgY2fOeYMBu/C0d4iq9v2znhazGe6CF2kvLASl
ZGm9DXVbfWhTdtGir2bQbId0wk+V9yHuj+DjUU2ujC/RCMN4tGYs2yPgkxxQ/5tRfFcCXzll
wNHRRuJo2PB5IEH0Vz</vt:lpwstr>
  </property>
  <property fmtid="{D5CDD505-2E9C-101B-9397-08002B2CF9AE}" pid="14" name="_2015_ms_pID_7253431">
    <vt:lpwstr>1C/cXIYii+W5LrpnCV/ypIiGvTErMknRe++Y2rDbJh1Yf/nOwu/aWg
A1bPzrDlUUNS16dY74HVxD5LsnyH8Gz1cLDRr8+Czpj1mmJUFneqYVkpyQ1vJ5ek4mpY3UnQ
WUGItCLdtWjTbgqSHGXMXAWAp6tycU8elv70imd6hO5jpzvEvIP/rR/IE1+1/ylBcxHsKgdy
/S2fi6loJOEwN3gV4VKzhR0zjboc9ktxxNrp</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CWM29fd7c35222d442aad2b66ec5e3dd868">
    <vt:lpwstr>CWM+EgEhWfERqh+jNY465202m0OeIWdzFnOYQ3dr2K6wWXEaa7sZSfTdKneid9DSgIb6+gC4TpflmUJamsn/B8MVw==</vt:lpwstr>
  </property>
  <property fmtid="{D5CDD505-2E9C-101B-9397-08002B2CF9AE}" pid="20" name="_2015_ms_pID_7253432">
    <vt:lpwstr>rw==</vt:lpwstr>
  </property>
  <property fmtid="{D5CDD505-2E9C-101B-9397-08002B2CF9AE}" pid="21" name="KSOProductBuildVer">
    <vt:lpwstr>2052-11.8.2.9022</vt:lpwstr>
  </property>
  <property fmtid="{D5CDD505-2E9C-101B-9397-08002B2CF9AE}" pid="22" name="_dlc_DocIdItemGuid">
    <vt:lpwstr>a58ad095-456d-4cc1-a434-788d3116ab2b</vt:lpwstr>
  </property>
</Properties>
</file>