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588C03FC" w:rsidR="00B66DD7" w:rsidRPr="00D4331F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DE66D8">
        <w:rPr>
          <w:b/>
          <w:noProof/>
          <w:sz w:val="24"/>
        </w:rPr>
        <w:t>3</w:t>
      </w:r>
      <w:r w:rsidRPr="003A71A1">
        <w:rPr>
          <w:b/>
          <w:noProof/>
          <w:sz w:val="24"/>
        </w:rPr>
        <w:t xml:space="preserve">-e </w:t>
      </w:r>
      <w:r w:rsidR="00B66DD7">
        <w:rPr>
          <w:b/>
          <w:i/>
          <w:noProof/>
          <w:sz w:val="28"/>
        </w:rPr>
        <w:tab/>
      </w:r>
      <w:r w:rsidR="00FA2BD5" w:rsidRPr="00FA2BD5">
        <w:rPr>
          <w:b/>
          <w:iCs/>
          <w:noProof/>
          <w:color w:val="000000" w:themeColor="text1"/>
          <w:sz w:val="28"/>
        </w:rPr>
        <w:t>R4-2210434</w:t>
      </w:r>
    </w:p>
    <w:p w14:paraId="3E512B0B" w14:textId="5C06D5A8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3F11D9">
        <w:rPr>
          <w:rFonts w:ascii="Arial" w:hAnsi="Arial" w:cs="Arial"/>
          <w:b/>
          <w:sz w:val="24"/>
          <w:szCs w:val="24"/>
        </w:rPr>
        <w:t>May</w:t>
      </w:r>
      <w:r w:rsidR="00DE66D8" w:rsidRPr="00DE66D8">
        <w:rPr>
          <w:rFonts w:ascii="Arial" w:hAnsi="Arial" w:cs="Arial"/>
          <w:b/>
          <w:sz w:val="24"/>
          <w:szCs w:val="24"/>
        </w:rPr>
        <w:t xml:space="preserve"> 9-20, 2022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63B8031A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483E55" w:rsidRPr="00483E55">
        <w:rPr>
          <w:rFonts w:ascii="Arial" w:hAnsi="Arial" w:cs="Arial"/>
          <w:bCs/>
          <w:lang w:val="en-US"/>
        </w:rPr>
        <w:t>Simulation results for Propagation Delay Compensation</w:t>
      </w:r>
    </w:p>
    <w:p w14:paraId="710B5126" w14:textId="7DAA1D69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230337" w:rsidRPr="00230337">
        <w:rPr>
          <w:rFonts w:ascii="Arial" w:hAnsi="Arial" w:cs="Arial"/>
          <w:bCs/>
          <w:lang w:val="en-US"/>
        </w:rPr>
        <w:t>9.22.2</w:t>
      </w:r>
    </w:p>
    <w:p w14:paraId="5A3522FA" w14:textId="14564F53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r w:rsidR="007732A6">
        <w:rPr>
          <w:rFonts w:ascii="Arial" w:hAnsi="Arial" w:cs="Arial"/>
          <w:bCs/>
          <w:lang w:val="en-US"/>
        </w:rPr>
        <w:t>D</w:t>
      </w:r>
      <w:r w:rsidRPr="006C1584">
        <w:rPr>
          <w:rFonts w:ascii="Arial" w:hAnsi="Arial" w:cs="Arial"/>
          <w:bCs/>
          <w:lang w:val="en-US"/>
        </w:rPr>
        <w:t>iscussion</w:t>
      </w:r>
      <w:bookmarkEnd w:id="0"/>
    </w:p>
    <w:p w14:paraId="438BBA8B" w14:textId="496F6A5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3BF8E9C" w14:textId="073D904E" w:rsidR="00680CC2" w:rsidRPr="00B93FB3" w:rsidRDefault="00930992" w:rsidP="003677D4">
      <w:pPr>
        <w:rPr>
          <w:lang w:val="en-US"/>
        </w:rPr>
      </w:pPr>
      <w:r>
        <w:rPr>
          <w:lang w:val="en-US"/>
        </w:rPr>
        <w:t xml:space="preserve">Simulation results for UE Rx-Tx time difference according to </w:t>
      </w:r>
      <w:r w:rsidR="001422E5">
        <w:rPr>
          <w:lang w:val="en-US"/>
        </w:rPr>
        <w:t xml:space="preserve">updated simulation assumptions from [2] with </w:t>
      </w:r>
      <w:r w:rsidR="00FF12FF" w:rsidRPr="00FF12FF">
        <w:rPr>
          <w:lang w:val="en-US"/>
        </w:rPr>
        <w:t xml:space="preserve">TDL-C (60 ns delay spread, 300 Hz) </w:t>
      </w:r>
      <w:r w:rsidR="00FF12FF">
        <w:rPr>
          <w:lang w:val="en-US"/>
        </w:rPr>
        <w:t>results added to the previous results from Ericsson in R4-2208651.</w:t>
      </w:r>
    </w:p>
    <w:p w14:paraId="7DE08BE8" w14:textId="08431B07" w:rsidR="00B93FB3" w:rsidRDefault="00B93FB3" w:rsidP="00B93FB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930992">
        <w:rPr>
          <w:lang w:val="en-US"/>
        </w:rPr>
        <w:t>Discussion</w:t>
      </w:r>
    </w:p>
    <w:p w14:paraId="11708CED" w14:textId="5402E85F" w:rsidR="008A02C6" w:rsidRPr="008A02C6" w:rsidRDefault="008A02C6" w:rsidP="008A02C6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Results for FR1</w:t>
      </w:r>
    </w:p>
    <w:p w14:paraId="33948DA7" w14:textId="1AC3A1A4" w:rsidR="003D429A" w:rsidRDefault="00C842ED" w:rsidP="003D429A">
      <w:pPr>
        <w:rPr>
          <w:lang w:val="en-US"/>
        </w:rPr>
      </w:pPr>
      <w:r w:rsidRPr="00027E27">
        <w:rPr>
          <w:lang w:val="en-US"/>
        </w:rPr>
        <w:t>The simulation re</w:t>
      </w:r>
      <w:r>
        <w:rPr>
          <w:lang w:val="en-US"/>
        </w:rPr>
        <w:t xml:space="preserve">sults are </w:t>
      </w:r>
      <w:r w:rsidR="002B1240">
        <w:rPr>
          <w:lang w:val="en-US"/>
        </w:rPr>
        <w:t xml:space="preserve">collected </w:t>
      </w:r>
      <w:r w:rsidR="00B56920">
        <w:rPr>
          <w:lang w:val="en-US"/>
        </w:rPr>
        <w:t>in</w:t>
      </w:r>
      <w:r w:rsidR="002B1240">
        <w:rPr>
          <w:lang w:val="en-US"/>
        </w:rPr>
        <w:t xml:space="preserve"> the pages below</w:t>
      </w:r>
      <w:r w:rsidR="00695165">
        <w:rPr>
          <w:lang w:val="en-US"/>
        </w:rPr>
        <w:t xml:space="preserve"> in tables 1 to 4</w:t>
      </w:r>
      <w:r>
        <w:rPr>
          <w:lang w:val="en-US"/>
        </w:rPr>
        <w:t>:</w:t>
      </w:r>
    </w:p>
    <w:p w14:paraId="654B5077" w14:textId="155AD759" w:rsidR="002B1240" w:rsidRDefault="002B124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59043D4F" w14:textId="7DBB2173" w:rsidR="002B1240" w:rsidRDefault="00D5306D" w:rsidP="003D429A">
      <w:pPr>
        <w:rPr>
          <w:lang w:val="en-US"/>
        </w:rPr>
      </w:pPr>
      <w:r>
        <w:rPr>
          <w:lang w:val="en-US"/>
        </w:rPr>
        <w:lastRenderedPageBreak/>
        <w:t xml:space="preserve">The tables contain the simulation output metric, as specified </w:t>
      </w:r>
      <w:r w:rsidR="00C303CB">
        <w:rPr>
          <w:lang w:val="en-US"/>
        </w:rPr>
        <w:t>in the appendix</w:t>
      </w:r>
      <w:r>
        <w:rPr>
          <w:lang w:val="en-US"/>
        </w:rPr>
        <w:t>:</w:t>
      </w:r>
    </w:p>
    <w:p w14:paraId="23391F4F" w14:textId="77777777" w:rsidR="00D5306D" w:rsidRDefault="00D5306D" w:rsidP="00D5306D">
      <w:pPr>
        <w:spacing w:after="120"/>
        <w:ind w:left="568"/>
        <w:rPr>
          <w:color w:val="0070C0"/>
          <w:lang w:val="en-US" w:eastAsia="zh-CN"/>
        </w:rPr>
      </w:pPr>
      <w:r>
        <w:rPr>
          <w:lang w:val="en-US"/>
        </w:rPr>
        <w:t>“</w:t>
      </w:r>
      <w:r>
        <w:rPr>
          <w:color w:val="0070C0"/>
          <w:lang w:val="en-US" w:eastAsia="zh-CN"/>
        </w:rPr>
        <w:t>At least the following performance characteristics are to be provided for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>:</w:t>
      </w:r>
    </w:p>
    <w:p w14:paraId="6172D68A" w14:textId="77777777" w:rsidR="00D5306D" w:rsidRDefault="00D5306D" w:rsidP="00D5306D">
      <w:pPr>
        <w:numPr>
          <w:ilvl w:val="0"/>
          <w:numId w:val="19"/>
        </w:numPr>
        <w:spacing w:after="120"/>
        <w:ind w:left="1288"/>
        <w:rPr>
          <w:rFonts w:ascii="Calibri" w:hAnsi="Calibri" w:cs="Calibri"/>
          <w:color w:val="0070C0"/>
          <w:sz w:val="22"/>
          <w:szCs w:val="22"/>
          <w:lang w:val="en-US" w:eastAsia="zh-CN"/>
        </w:rPr>
      </w:pPr>
      <w:r>
        <w:rPr>
          <w:color w:val="0070C0"/>
          <w:lang w:val="en-US" w:eastAsia="zh-CN"/>
        </w:rPr>
        <w:t>90%-</w:t>
      </w:r>
      <w:proofErr w:type="spellStart"/>
      <w:r>
        <w:rPr>
          <w:color w:val="0070C0"/>
          <w:lang w:val="en-US" w:eastAsia="zh-CN"/>
        </w:rPr>
        <w:t>ile</w:t>
      </w:r>
      <w:proofErr w:type="spellEnd"/>
      <w:r>
        <w:rPr>
          <w:color w:val="0070C0"/>
          <w:lang w:val="en-US" w:eastAsia="zh-CN"/>
        </w:rPr>
        <w:t xml:space="preserve"> of the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errors for each cell</w:t>
      </w:r>
    </w:p>
    <w:p w14:paraId="0D9D58DB" w14:textId="77777777" w:rsidR="00D5306D" w:rsidRDefault="00D5306D" w:rsidP="00D5306D">
      <w:pPr>
        <w:spacing w:after="120"/>
        <w:ind w:left="568"/>
        <w:rPr>
          <w:rFonts w:eastAsiaTheme="minorHAnsi"/>
          <w:color w:val="0070C0"/>
          <w:lang w:val="sv-SE" w:eastAsia="zh-CN"/>
        </w:rPr>
      </w:pPr>
      <w:r>
        <w:rPr>
          <w:color w:val="0070C0"/>
          <w:lang w:eastAsia="zh-CN"/>
        </w:rPr>
        <w:t xml:space="preserve">and, </w:t>
      </w:r>
    </w:p>
    <w:p w14:paraId="68669289" w14:textId="614E4C6C" w:rsidR="00D5306D" w:rsidRDefault="00D5306D" w:rsidP="00D5306D">
      <w:pPr>
        <w:numPr>
          <w:ilvl w:val="0"/>
          <w:numId w:val="20"/>
        </w:numPr>
        <w:spacing w:after="120"/>
        <w:ind w:left="928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error = </w:t>
      </w:r>
      <w:r w:rsidRPr="00D5306D">
        <w:rPr>
          <w:color w:val="0070C0"/>
          <w:lang w:val="en-US" w:eastAsia="zh-CN"/>
        </w:rPr>
        <w:t>abs</w:t>
      </w:r>
      <w:r>
        <w:rPr>
          <w:color w:val="0070C0"/>
          <w:lang w:val="en-US" w:eastAsia="zh-CN"/>
        </w:rPr>
        <w:t>(estimated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– ideal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) (based on perfect channel and UE location knowledge).”</w:t>
      </w:r>
    </w:p>
    <w:p w14:paraId="7174CB1C" w14:textId="2D3884C6" w:rsidR="00D5306D" w:rsidRDefault="00D5306D" w:rsidP="003D429A">
      <w:pPr>
        <w:rPr>
          <w:lang w:val="en-US"/>
        </w:rPr>
      </w:pPr>
      <w:r>
        <w:rPr>
          <w:lang w:val="en-US"/>
        </w:rPr>
        <w:t xml:space="preserve">and  </w:t>
      </w:r>
      <w:r w:rsidRPr="00D5306D">
        <w:rPr>
          <w:lang w:val="en-US"/>
        </w:rPr>
        <w:t>the results we are showing are with 100% RE utilization Data and CCH load in non-TRS symbols</w:t>
      </w:r>
      <w:r>
        <w:rPr>
          <w:lang w:val="en-US"/>
        </w:rPr>
        <w:t>.</w:t>
      </w:r>
    </w:p>
    <w:p w14:paraId="687A5AFE" w14:textId="1E28C8D4" w:rsidR="003677D4" w:rsidRDefault="003677D4" w:rsidP="003677D4">
      <w:pPr>
        <w:pStyle w:val="Caption"/>
        <w:keepNext/>
        <w:jc w:val="center"/>
      </w:pPr>
      <w:r>
        <w:t xml:space="preserve">Table </w:t>
      </w:r>
      <w:r w:rsidR="00FA2BD5">
        <w:fldChar w:fldCharType="begin"/>
      </w:r>
      <w:r w:rsidR="00FA2BD5">
        <w:instrText xml:space="preserve"> SEQ Table \* ARABIC </w:instrText>
      </w:r>
      <w:r w:rsidR="00FA2BD5">
        <w:fldChar w:fldCharType="separate"/>
      </w:r>
      <w:r w:rsidR="00DE66D8">
        <w:rPr>
          <w:noProof/>
        </w:rPr>
        <w:t>1</w:t>
      </w:r>
      <w:r w:rsidR="00FA2BD5">
        <w:rPr>
          <w:noProof/>
        </w:rPr>
        <w:fldChar w:fldCharType="end"/>
      </w:r>
      <w:r>
        <w:t xml:space="preserve">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677D4" w14:paraId="0DEFE419" w14:textId="77777777" w:rsidTr="0032104E">
        <w:trPr>
          <w:jc w:val="center"/>
        </w:trPr>
        <w:tc>
          <w:tcPr>
            <w:tcW w:w="1555" w:type="dxa"/>
            <w:vAlign w:val="center"/>
          </w:tcPr>
          <w:p w14:paraId="3901B537" w14:textId="77777777" w:rsidR="003677D4" w:rsidRDefault="003677D4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1191CAE3" w14:textId="77777777" w:rsidR="003677D4" w:rsidRDefault="003677D4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21211A05" w14:textId="77777777" w:rsidR="003677D4" w:rsidRDefault="003677D4" w:rsidP="0032104E">
            <w:pPr>
              <w:jc w:val="center"/>
            </w:pPr>
            <w:r>
              <w:t>SCS</w:t>
            </w:r>
          </w:p>
        </w:tc>
      </w:tr>
      <w:tr w:rsidR="003677D4" w14:paraId="73423806" w14:textId="77777777" w:rsidTr="0032104E">
        <w:trPr>
          <w:jc w:val="center"/>
        </w:trPr>
        <w:tc>
          <w:tcPr>
            <w:tcW w:w="1555" w:type="dxa"/>
            <w:vAlign w:val="center"/>
          </w:tcPr>
          <w:p w14:paraId="470E41FD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114</w:t>
            </w:r>
          </w:p>
        </w:tc>
        <w:tc>
          <w:tcPr>
            <w:tcW w:w="1842" w:type="dxa"/>
          </w:tcPr>
          <w:p w14:paraId="09065583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530B4AD2" w14:textId="462D4BE9" w:rsidR="003677D4" w:rsidRDefault="003677D4" w:rsidP="0032104E">
            <w:pPr>
              <w:jc w:val="center"/>
            </w:pPr>
            <w:r>
              <w:br/>
            </w:r>
            <w:r>
              <w:br/>
              <w:t>15</w:t>
            </w:r>
            <w:r w:rsidR="002C097F">
              <w:t xml:space="preserve"> </w:t>
            </w:r>
            <w:r>
              <w:t>kHz</w:t>
            </w:r>
          </w:p>
        </w:tc>
      </w:tr>
      <w:tr w:rsidR="003677D4" w14:paraId="3E32B79C" w14:textId="77777777" w:rsidTr="0032104E">
        <w:trPr>
          <w:jc w:val="center"/>
        </w:trPr>
        <w:tc>
          <w:tcPr>
            <w:tcW w:w="1555" w:type="dxa"/>
            <w:vAlign w:val="center"/>
          </w:tcPr>
          <w:p w14:paraId="4E6C20EF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59</w:t>
            </w:r>
          </w:p>
        </w:tc>
        <w:tc>
          <w:tcPr>
            <w:tcW w:w="1842" w:type="dxa"/>
          </w:tcPr>
          <w:p w14:paraId="25385A40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7DEB1287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677D4" w14:paraId="5176E32D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ABAAB2C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</w:tcPr>
          <w:p w14:paraId="2645861C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5436B2D1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677D4" w14:paraId="480C4363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3C1773A8" w14:textId="1AFA613E" w:rsidR="003677D4" w:rsidRDefault="003677D4" w:rsidP="003677D4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6ABCCDCB" w14:textId="77777777" w:rsidR="003677D4" w:rsidRDefault="003677D4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0C3428C2" w14:textId="52C6044F" w:rsidR="003677D4" w:rsidRDefault="003677D4" w:rsidP="00695165">
            <w:pPr>
              <w:jc w:val="center"/>
            </w:pPr>
            <w:r w:rsidRPr="00423241">
              <w:t>30</w:t>
            </w:r>
            <w:r w:rsidR="002C097F">
              <w:t xml:space="preserve"> </w:t>
            </w:r>
            <w:r w:rsidRPr="00423241">
              <w:t>kHz</w:t>
            </w:r>
          </w:p>
        </w:tc>
      </w:tr>
      <w:tr w:rsidR="003677D4" w14:paraId="57A67FDF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9820D8D" w14:textId="1CC6229D" w:rsidR="003677D4" w:rsidRDefault="003677D4" w:rsidP="003677D4">
            <w:pPr>
              <w:jc w:val="center"/>
            </w:pPr>
            <w:r>
              <w:t>29</w:t>
            </w:r>
          </w:p>
        </w:tc>
        <w:tc>
          <w:tcPr>
            <w:tcW w:w="1842" w:type="dxa"/>
          </w:tcPr>
          <w:p w14:paraId="2D4E92DF" w14:textId="27C1904D" w:rsidR="003677D4" w:rsidRDefault="00BA26CA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3A6534C7" w14:textId="77777777" w:rsidR="003677D4" w:rsidRDefault="003677D4" w:rsidP="0032104E"/>
        </w:tc>
      </w:tr>
      <w:tr w:rsidR="003677D4" w14:paraId="5A371962" w14:textId="77777777" w:rsidTr="00124530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29847617" w14:textId="1802AF90" w:rsidR="003677D4" w:rsidRDefault="003677D4" w:rsidP="003677D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59B30F4B" w14:textId="77777777" w:rsidR="003677D4" w:rsidRDefault="003677D4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455EA044" w14:textId="77777777" w:rsidR="003677D4" w:rsidRDefault="003677D4" w:rsidP="0032104E"/>
        </w:tc>
      </w:tr>
      <w:tr w:rsidR="00777E14" w14:paraId="4B4CFF14" w14:textId="77777777" w:rsidTr="00124530">
        <w:trPr>
          <w:trHeight w:val="50"/>
          <w:jc w:val="center"/>
        </w:trPr>
        <w:tc>
          <w:tcPr>
            <w:tcW w:w="15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CE64C8" w14:textId="2BEAB73C" w:rsidR="001E5064" w:rsidRDefault="001E5064" w:rsidP="001E5064">
            <w:pPr>
              <w:jc w:val="center"/>
            </w:pPr>
            <w:r>
              <w:t>29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FD31CF" w14:textId="6A3FE597" w:rsidR="00431125" w:rsidRDefault="00431125" w:rsidP="00431125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1E6CB448" w14:textId="447571E0" w:rsidR="00777E14" w:rsidRDefault="00BA26CA" w:rsidP="00BA26CA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777E14" w14:paraId="3EF30458" w14:textId="77777777" w:rsidTr="00AB6AAA">
        <w:trPr>
          <w:trHeight w:val="50"/>
          <w:jc w:val="center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B0B51F8" w14:textId="7C0A1867" w:rsidR="00777E14" w:rsidRDefault="001E5064" w:rsidP="003677D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C548637" w14:textId="2F683192" w:rsidR="00777E14" w:rsidRDefault="00431125" w:rsidP="0032104E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41ADADD8" w14:textId="77777777" w:rsidR="00777E14" w:rsidRDefault="00777E14" w:rsidP="0032104E"/>
        </w:tc>
      </w:tr>
      <w:tr w:rsidR="00777E14" w14:paraId="1B201E31" w14:textId="77777777" w:rsidTr="00AB6AAA">
        <w:trPr>
          <w:trHeight w:val="50"/>
          <w:jc w:val="center"/>
        </w:trPr>
        <w:tc>
          <w:tcPr>
            <w:tcW w:w="155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6AAE5C" w14:textId="6219465D" w:rsidR="00777E14" w:rsidRDefault="001E5064" w:rsidP="003677D4">
            <w:pPr>
              <w:jc w:val="center"/>
            </w:pPr>
            <w:r>
              <w:t>7.2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AFC855" w14:textId="3868A799" w:rsidR="00777E14" w:rsidRDefault="00431125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14A50E3E" w14:textId="77777777" w:rsidR="00777E14" w:rsidRDefault="00777E14" w:rsidP="0032104E"/>
        </w:tc>
      </w:tr>
    </w:tbl>
    <w:p w14:paraId="6EA680AB" w14:textId="032BD44C" w:rsidR="003677D4" w:rsidRDefault="003677D4" w:rsidP="003677D4">
      <w:pPr>
        <w:rPr>
          <w:rFonts w:eastAsiaTheme="minorEastAsia"/>
          <w:lang w:eastAsia="zh-CN"/>
        </w:rPr>
      </w:pPr>
    </w:p>
    <w:p w14:paraId="04A31CCE" w14:textId="3C6E6D84" w:rsidR="003677D4" w:rsidRPr="002B1240" w:rsidRDefault="003677D4" w:rsidP="002B1240">
      <w:pPr>
        <w:spacing w:after="0"/>
        <w:jc w:val="center"/>
        <w:rPr>
          <w:rFonts w:eastAsiaTheme="minorEastAsia"/>
          <w:b/>
          <w:bCs/>
          <w:lang w:eastAsia="zh-CN"/>
        </w:rPr>
      </w:pPr>
      <w:r w:rsidRPr="002B1240">
        <w:rPr>
          <w:b/>
          <w:bCs/>
        </w:rPr>
        <w:t xml:space="preserve">Table </w:t>
      </w:r>
      <w:r w:rsidR="00B56920">
        <w:rPr>
          <w:b/>
          <w:bCs/>
        </w:rPr>
        <w:t>2</w:t>
      </w:r>
      <w:r w:rsidRPr="002B1240">
        <w:rPr>
          <w:b/>
          <w:bCs/>
        </w:rPr>
        <w:t xml:space="preserve"> </w:t>
      </w:r>
      <w:r w:rsidRPr="002B1240">
        <w:rPr>
          <w:rFonts w:eastAsiaTheme="minorEastAsia"/>
          <w:b/>
          <w:bCs/>
          <w:lang w:eastAsia="zh-CN"/>
        </w:rPr>
        <w:t>T</w:t>
      </w:r>
      <w:r w:rsidRPr="002B1240">
        <w:rPr>
          <w:rFonts w:eastAsiaTheme="minorEastAsia"/>
          <w:b/>
          <w:bCs/>
          <w:vertAlign w:val="subscript"/>
          <w:lang w:eastAsia="zh-CN"/>
        </w:rPr>
        <w:t>UE-RX</w:t>
      </w:r>
      <w:r w:rsidRPr="002B1240">
        <w:rPr>
          <w:rFonts w:eastAsiaTheme="minorEastAsia"/>
          <w:b/>
          <w:bCs/>
          <w:lang w:eastAsia="zh-CN"/>
        </w:rPr>
        <w:t xml:space="preserve"> </w:t>
      </w:r>
      <w:r w:rsidRPr="002B1240">
        <w:rPr>
          <w:b/>
          <w:bCs/>
        </w:rPr>
        <w:t>accuracy with TRS, 1 sample, TDL-A, TDD</w:t>
      </w:r>
      <w:r w:rsidR="002B1240">
        <w:rPr>
          <w:b/>
          <w:bCs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17FC7883" w14:textId="77777777" w:rsidTr="0032104E">
        <w:trPr>
          <w:jc w:val="center"/>
        </w:trPr>
        <w:tc>
          <w:tcPr>
            <w:tcW w:w="1555" w:type="dxa"/>
            <w:vAlign w:val="center"/>
          </w:tcPr>
          <w:p w14:paraId="63705F1A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68FD4AF9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58322D30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13BDE34C" w14:textId="77777777" w:rsidTr="0032104E">
        <w:trPr>
          <w:jc w:val="center"/>
        </w:trPr>
        <w:tc>
          <w:tcPr>
            <w:tcW w:w="1555" w:type="dxa"/>
            <w:vAlign w:val="center"/>
          </w:tcPr>
          <w:p w14:paraId="4BA7E68C" w14:textId="69FB7157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162</w:t>
            </w:r>
          </w:p>
        </w:tc>
        <w:tc>
          <w:tcPr>
            <w:tcW w:w="1842" w:type="dxa"/>
          </w:tcPr>
          <w:p w14:paraId="0344621A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1743FBB" w14:textId="11A01C4D" w:rsidR="002B1240" w:rsidRDefault="002B1240" w:rsidP="0032104E">
            <w:pPr>
              <w:jc w:val="center"/>
            </w:pPr>
            <w:r>
              <w:br/>
            </w:r>
            <w:r>
              <w:br/>
              <w:t>15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1495087C" w14:textId="77777777" w:rsidTr="0032104E">
        <w:trPr>
          <w:jc w:val="center"/>
        </w:trPr>
        <w:tc>
          <w:tcPr>
            <w:tcW w:w="1555" w:type="dxa"/>
            <w:vAlign w:val="center"/>
          </w:tcPr>
          <w:p w14:paraId="76C59679" w14:textId="6FA11E73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101</w:t>
            </w:r>
          </w:p>
        </w:tc>
        <w:tc>
          <w:tcPr>
            <w:tcW w:w="1842" w:type="dxa"/>
          </w:tcPr>
          <w:p w14:paraId="152AA52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200FAE0E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07A5CC6A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47335C5" w14:textId="690A14CC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1842" w:type="dxa"/>
          </w:tcPr>
          <w:p w14:paraId="42E28D4D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0853886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723D5E7C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D6A2E8B" w14:textId="520C957C" w:rsidR="002B1240" w:rsidRDefault="00622660" w:rsidP="0032104E">
            <w:pPr>
              <w:jc w:val="center"/>
            </w:pPr>
            <w:r>
              <w:t>102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4D887F75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4D05CAAE" w14:textId="466A6208" w:rsidR="002B1240" w:rsidRDefault="002B1240" w:rsidP="00695165">
            <w:pPr>
              <w:jc w:val="center"/>
            </w:pPr>
            <w:r>
              <w:t>30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04BD6154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75E9CC1" w14:textId="045BEA3D" w:rsidR="002B1240" w:rsidRDefault="00077E27" w:rsidP="0032104E">
            <w:pPr>
              <w:jc w:val="center"/>
            </w:pPr>
            <w:r>
              <w:t>69</w:t>
            </w:r>
          </w:p>
        </w:tc>
        <w:tc>
          <w:tcPr>
            <w:tcW w:w="1842" w:type="dxa"/>
          </w:tcPr>
          <w:p w14:paraId="43B06C8F" w14:textId="032093B1" w:rsidR="002B1240" w:rsidRDefault="00736F01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6241789F" w14:textId="77777777" w:rsidR="002B1240" w:rsidRDefault="002B1240" w:rsidP="0032104E"/>
        </w:tc>
      </w:tr>
      <w:tr w:rsidR="002B1240" w14:paraId="2A953DD3" w14:textId="77777777" w:rsidTr="003A3238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704B86C4" w14:textId="5E303DD6" w:rsidR="002B1240" w:rsidRDefault="00622660" w:rsidP="0032104E">
            <w:pPr>
              <w:jc w:val="center"/>
            </w:pPr>
            <w:r>
              <w:t>44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1C7DF056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2679D2B5" w14:textId="77777777" w:rsidR="002B1240" w:rsidRDefault="002B1240" w:rsidP="0032104E"/>
        </w:tc>
      </w:tr>
      <w:tr w:rsidR="00431125" w14:paraId="208C8021" w14:textId="77777777" w:rsidTr="003A3238">
        <w:trPr>
          <w:trHeight w:val="50"/>
          <w:jc w:val="center"/>
        </w:trPr>
        <w:tc>
          <w:tcPr>
            <w:tcW w:w="15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BB6D3B" w14:textId="5624C7D5" w:rsidR="00431125" w:rsidRDefault="001E5064" w:rsidP="00431125">
            <w:pPr>
              <w:jc w:val="center"/>
            </w:pPr>
            <w:r>
              <w:t>69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5A6000" w14:textId="482A48CC" w:rsidR="00431125" w:rsidRDefault="00431125" w:rsidP="00431125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758DE873" w14:textId="77777777" w:rsidR="00431125" w:rsidRDefault="00431125" w:rsidP="00431125">
            <w:pPr>
              <w:jc w:val="center"/>
            </w:pPr>
          </w:p>
          <w:p w14:paraId="7921CB98" w14:textId="0F561C72" w:rsidR="00431125" w:rsidRDefault="00431125" w:rsidP="00431125">
            <w:pPr>
              <w:jc w:val="center"/>
            </w:pPr>
            <w:r>
              <w:t>60 kHz</w:t>
            </w:r>
          </w:p>
        </w:tc>
      </w:tr>
      <w:tr w:rsidR="00431125" w14:paraId="37292614" w14:textId="77777777" w:rsidTr="00EA450F">
        <w:trPr>
          <w:trHeight w:val="50"/>
          <w:jc w:val="center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491C39D8" w14:textId="61878FD8" w:rsidR="00431125" w:rsidRDefault="001E5064" w:rsidP="00431125">
            <w:pPr>
              <w:jc w:val="center"/>
            </w:pPr>
            <w:r>
              <w:t>43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AE3F4B9" w14:textId="1937A572" w:rsidR="00431125" w:rsidRDefault="00431125" w:rsidP="00431125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76305491" w14:textId="77777777" w:rsidR="00431125" w:rsidRDefault="00431125" w:rsidP="00431125"/>
        </w:tc>
      </w:tr>
      <w:tr w:rsidR="00431125" w14:paraId="13F6B441" w14:textId="77777777" w:rsidTr="003A3238">
        <w:trPr>
          <w:trHeight w:val="50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40A69A38" w14:textId="0AB87D4A" w:rsidR="00431125" w:rsidRDefault="001E5064" w:rsidP="00431125">
            <w:pPr>
              <w:jc w:val="center"/>
            </w:pPr>
            <w:r>
              <w:t>34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52771EB9" w14:textId="06D2C0A3" w:rsidR="00431125" w:rsidRDefault="00431125" w:rsidP="00431125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3EE28AE1" w14:textId="77777777" w:rsidR="00431125" w:rsidRDefault="00431125" w:rsidP="00431125"/>
        </w:tc>
      </w:tr>
    </w:tbl>
    <w:p w14:paraId="52CFBD4C" w14:textId="3A57FD40" w:rsidR="002B1240" w:rsidRDefault="002B1240" w:rsidP="007C3EFA">
      <w:pPr>
        <w:spacing w:after="0"/>
        <w:rPr>
          <w:b/>
          <w:bCs/>
        </w:rPr>
      </w:pPr>
    </w:p>
    <w:p w14:paraId="20A8FC5C" w14:textId="1BF579F4" w:rsidR="002B1240" w:rsidRPr="002B1240" w:rsidRDefault="002B1240" w:rsidP="002B1240">
      <w:pPr>
        <w:spacing w:after="0"/>
        <w:jc w:val="center"/>
        <w:rPr>
          <w:b/>
          <w:bCs/>
        </w:rPr>
      </w:pPr>
      <w:r>
        <w:rPr>
          <w:b/>
          <w:bCs/>
        </w:rPr>
        <w:br/>
      </w:r>
      <w:r w:rsidR="003677D4" w:rsidRPr="003677D4">
        <w:rPr>
          <w:b/>
          <w:bCs/>
        </w:rPr>
        <w:t xml:space="preserve">Table </w:t>
      </w:r>
      <w:r w:rsidR="00B56920">
        <w:rPr>
          <w:b/>
          <w:bCs/>
        </w:rPr>
        <w:t>3</w:t>
      </w:r>
      <w:r w:rsidR="003677D4" w:rsidRPr="003677D4">
        <w:rPr>
          <w:b/>
          <w:bCs/>
        </w:rPr>
        <w:t xml:space="preserve"> </w:t>
      </w:r>
      <w:r w:rsidR="003677D4" w:rsidRPr="003677D4">
        <w:rPr>
          <w:rFonts w:eastAsiaTheme="minorEastAsia"/>
          <w:b/>
          <w:bCs/>
          <w:lang w:eastAsia="zh-CN"/>
        </w:rPr>
        <w:t>T</w:t>
      </w:r>
      <w:r w:rsidR="003677D4" w:rsidRPr="003677D4">
        <w:rPr>
          <w:rFonts w:eastAsiaTheme="minorEastAsia"/>
          <w:b/>
          <w:bCs/>
          <w:vertAlign w:val="subscript"/>
          <w:lang w:eastAsia="zh-CN"/>
        </w:rPr>
        <w:t>UE-RX</w:t>
      </w:r>
      <w:r w:rsidR="003677D4" w:rsidRPr="003677D4">
        <w:rPr>
          <w:rFonts w:eastAsiaTheme="minorEastAsia"/>
          <w:b/>
          <w:bCs/>
          <w:lang w:eastAsia="zh-CN"/>
        </w:rPr>
        <w:t xml:space="preserve"> </w:t>
      </w:r>
      <w:r w:rsidR="003677D4" w:rsidRPr="003677D4">
        <w:rPr>
          <w:b/>
          <w:bCs/>
        </w:rPr>
        <w:t>accuracy with TRS, 4 samples, AWGN, TDD</w:t>
      </w:r>
      <w:r>
        <w:rPr>
          <w:b/>
          <w:bCs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41D97C97" w14:textId="77777777" w:rsidTr="0032104E">
        <w:trPr>
          <w:jc w:val="center"/>
        </w:trPr>
        <w:tc>
          <w:tcPr>
            <w:tcW w:w="1555" w:type="dxa"/>
            <w:vAlign w:val="center"/>
          </w:tcPr>
          <w:p w14:paraId="0DE61663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4EF599F3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F1FCBC8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0A93786F" w14:textId="77777777" w:rsidTr="0032104E">
        <w:trPr>
          <w:jc w:val="center"/>
        </w:trPr>
        <w:tc>
          <w:tcPr>
            <w:tcW w:w="1555" w:type="dxa"/>
            <w:vAlign w:val="center"/>
          </w:tcPr>
          <w:p w14:paraId="4F8D8AE4" w14:textId="592C0D9D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114</w:t>
            </w:r>
          </w:p>
        </w:tc>
        <w:tc>
          <w:tcPr>
            <w:tcW w:w="1842" w:type="dxa"/>
          </w:tcPr>
          <w:p w14:paraId="04162519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6099E282" w14:textId="7A3F9F40" w:rsidR="002B1240" w:rsidRDefault="002B1240" w:rsidP="0032104E">
            <w:pPr>
              <w:jc w:val="center"/>
            </w:pPr>
            <w:r>
              <w:br/>
            </w:r>
            <w:r>
              <w:br/>
              <w:t>15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538AFBB3" w14:textId="77777777" w:rsidTr="0032104E">
        <w:trPr>
          <w:jc w:val="center"/>
        </w:trPr>
        <w:tc>
          <w:tcPr>
            <w:tcW w:w="1555" w:type="dxa"/>
            <w:vAlign w:val="center"/>
          </w:tcPr>
          <w:p w14:paraId="568000AE" w14:textId="1DB14B90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59</w:t>
            </w:r>
          </w:p>
        </w:tc>
        <w:tc>
          <w:tcPr>
            <w:tcW w:w="1842" w:type="dxa"/>
          </w:tcPr>
          <w:p w14:paraId="07A7028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2D19D84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0BBF2AD9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5E6EF0D" w14:textId="36EF82BA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29</w:t>
            </w:r>
          </w:p>
        </w:tc>
        <w:tc>
          <w:tcPr>
            <w:tcW w:w="1842" w:type="dxa"/>
          </w:tcPr>
          <w:p w14:paraId="576D8436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F75F831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4D92FCE4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2CD2274A" w14:textId="3F8DCA67" w:rsidR="002B1240" w:rsidRDefault="0099754C" w:rsidP="0032104E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1539F9DB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58B5B2A3" w14:textId="75CD4BFD" w:rsidR="002B1240" w:rsidRDefault="002B1240" w:rsidP="00695165">
            <w:pPr>
              <w:jc w:val="center"/>
            </w:pPr>
            <w:r>
              <w:t>30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244CA96E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AFCA354" w14:textId="02D2EB9C" w:rsidR="002B1240" w:rsidRDefault="0099754C" w:rsidP="0032104E">
            <w:pPr>
              <w:jc w:val="center"/>
            </w:pPr>
            <w:r>
              <w:t>2</w:t>
            </w:r>
            <w:r w:rsidR="00197ABB">
              <w:t>9</w:t>
            </w:r>
          </w:p>
        </w:tc>
        <w:tc>
          <w:tcPr>
            <w:tcW w:w="1842" w:type="dxa"/>
          </w:tcPr>
          <w:p w14:paraId="69128197" w14:textId="3212C435" w:rsidR="002B1240" w:rsidRDefault="00736F01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060260EA" w14:textId="77777777" w:rsidR="002B1240" w:rsidRDefault="002B1240" w:rsidP="0032104E"/>
        </w:tc>
      </w:tr>
      <w:tr w:rsidR="002B1240" w14:paraId="3C0C0270" w14:textId="77777777" w:rsidTr="003A3238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2C0CB22F" w14:textId="7A1849BE" w:rsidR="002B1240" w:rsidRDefault="0099754C" w:rsidP="0032104E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7E1C8B03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280DFF68" w14:textId="77777777" w:rsidR="002B1240" w:rsidRDefault="002B1240" w:rsidP="0032104E"/>
        </w:tc>
      </w:tr>
      <w:tr w:rsidR="00431125" w14:paraId="17814083" w14:textId="77777777" w:rsidTr="00727C14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503FB96" w14:textId="5A9F3BF5" w:rsidR="00431125" w:rsidRDefault="001E5064" w:rsidP="00431125">
            <w:pPr>
              <w:jc w:val="center"/>
            </w:pPr>
            <w:r>
              <w:t>29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14D791CC" w14:textId="52B340DB" w:rsidR="00431125" w:rsidRDefault="00431125" w:rsidP="00431125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19457595" w14:textId="77777777" w:rsidR="00431125" w:rsidRDefault="00431125" w:rsidP="00431125">
            <w:pPr>
              <w:jc w:val="center"/>
            </w:pPr>
          </w:p>
          <w:p w14:paraId="2D00EC98" w14:textId="0543E8C5" w:rsidR="00431125" w:rsidRDefault="00431125" w:rsidP="00431125">
            <w:pPr>
              <w:jc w:val="center"/>
            </w:pPr>
            <w:r>
              <w:t>60 kHz</w:t>
            </w:r>
          </w:p>
        </w:tc>
      </w:tr>
      <w:tr w:rsidR="00431125" w14:paraId="1161C95C" w14:textId="77777777" w:rsidTr="00727C14">
        <w:trPr>
          <w:trHeight w:val="64"/>
          <w:jc w:val="center"/>
        </w:trPr>
        <w:tc>
          <w:tcPr>
            <w:tcW w:w="1555" w:type="dxa"/>
            <w:vAlign w:val="center"/>
          </w:tcPr>
          <w:p w14:paraId="5494AB65" w14:textId="14DA73D9" w:rsidR="00431125" w:rsidRDefault="001E5064" w:rsidP="00431125">
            <w:pPr>
              <w:jc w:val="center"/>
            </w:pPr>
            <w:r>
              <w:t>14</w:t>
            </w:r>
          </w:p>
        </w:tc>
        <w:tc>
          <w:tcPr>
            <w:tcW w:w="1842" w:type="dxa"/>
            <w:vAlign w:val="center"/>
          </w:tcPr>
          <w:p w14:paraId="6680184E" w14:textId="41CBEACC" w:rsidR="00431125" w:rsidRDefault="00431125" w:rsidP="00431125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5B3167A3" w14:textId="77777777" w:rsidR="00431125" w:rsidRDefault="00431125" w:rsidP="00431125"/>
        </w:tc>
      </w:tr>
      <w:tr w:rsidR="00431125" w14:paraId="45DFF1E3" w14:textId="77777777" w:rsidTr="00727C14">
        <w:trPr>
          <w:trHeight w:val="64"/>
          <w:jc w:val="center"/>
        </w:trPr>
        <w:tc>
          <w:tcPr>
            <w:tcW w:w="1555" w:type="dxa"/>
            <w:vAlign w:val="center"/>
          </w:tcPr>
          <w:p w14:paraId="6F768C89" w14:textId="3EDBAD57" w:rsidR="00431125" w:rsidRDefault="001E5064" w:rsidP="00431125">
            <w:pPr>
              <w:jc w:val="center"/>
            </w:pPr>
            <w:r>
              <w:t>7.2</w:t>
            </w:r>
          </w:p>
        </w:tc>
        <w:tc>
          <w:tcPr>
            <w:tcW w:w="1842" w:type="dxa"/>
            <w:vAlign w:val="center"/>
          </w:tcPr>
          <w:p w14:paraId="31FA53DD" w14:textId="46FB7AC3" w:rsidR="00431125" w:rsidRDefault="00431125" w:rsidP="00431125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B7014EE" w14:textId="77777777" w:rsidR="00431125" w:rsidRDefault="00431125" w:rsidP="00431125"/>
        </w:tc>
      </w:tr>
    </w:tbl>
    <w:p w14:paraId="37B74E6A" w14:textId="77777777" w:rsidR="002B1240" w:rsidRDefault="002B1240" w:rsidP="002B1240">
      <w:pPr>
        <w:rPr>
          <w:rFonts w:eastAsiaTheme="minorEastAsia"/>
          <w:lang w:eastAsia="zh-CN"/>
        </w:rPr>
      </w:pPr>
    </w:p>
    <w:p w14:paraId="54AE279F" w14:textId="4C9FC64B" w:rsidR="00AD46D7" w:rsidRPr="00B56920" w:rsidRDefault="003677D4" w:rsidP="00B56920">
      <w:pPr>
        <w:spacing w:after="0"/>
        <w:jc w:val="center"/>
        <w:rPr>
          <w:rFonts w:eastAsiaTheme="minorEastAsia"/>
          <w:b/>
          <w:bCs/>
          <w:lang w:eastAsia="zh-CN"/>
        </w:rPr>
      </w:pPr>
      <w:r w:rsidRPr="002B1240">
        <w:rPr>
          <w:b/>
          <w:bCs/>
        </w:rPr>
        <w:t xml:space="preserve">Table </w:t>
      </w:r>
      <w:r w:rsidR="00B56920">
        <w:rPr>
          <w:b/>
          <w:bCs/>
        </w:rPr>
        <w:t>4</w:t>
      </w:r>
      <w:r w:rsidRPr="002B1240">
        <w:rPr>
          <w:b/>
          <w:bCs/>
        </w:rPr>
        <w:t xml:space="preserve"> </w:t>
      </w:r>
      <w:r w:rsidRPr="002B1240">
        <w:rPr>
          <w:rFonts w:eastAsiaTheme="minorEastAsia"/>
          <w:b/>
          <w:bCs/>
          <w:lang w:eastAsia="zh-CN"/>
        </w:rPr>
        <w:t>T</w:t>
      </w:r>
      <w:r w:rsidRPr="002B1240">
        <w:rPr>
          <w:rFonts w:eastAsiaTheme="minorEastAsia"/>
          <w:b/>
          <w:bCs/>
          <w:vertAlign w:val="subscript"/>
          <w:lang w:eastAsia="zh-CN"/>
        </w:rPr>
        <w:t>UE-RX</w:t>
      </w:r>
      <w:r w:rsidRPr="002B1240">
        <w:rPr>
          <w:rFonts w:eastAsiaTheme="minorEastAsia"/>
          <w:b/>
          <w:bCs/>
          <w:lang w:eastAsia="zh-CN"/>
        </w:rPr>
        <w:t xml:space="preserve"> </w:t>
      </w:r>
      <w:r w:rsidRPr="002B1240">
        <w:rPr>
          <w:b/>
          <w:bCs/>
        </w:rPr>
        <w:t>accuracy with TRS, 4 samples, TDL-A, TDD</w:t>
      </w:r>
      <w:r w:rsidR="00B56920">
        <w:rPr>
          <w:rFonts w:eastAsiaTheme="minorEastAsia"/>
          <w:b/>
          <w:bCs/>
          <w:lang w:eastAsia="zh-CN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0D4B23DE" w14:textId="77777777" w:rsidTr="0032104E">
        <w:trPr>
          <w:jc w:val="center"/>
        </w:trPr>
        <w:tc>
          <w:tcPr>
            <w:tcW w:w="1555" w:type="dxa"/>
            <w:vAlign w:val="center"/>
          </w:tcPr>
          <w:p w14:paraId="7AE6D52D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048D277F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630E843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467C804B" w14:textId="77777777" w:rsidTr="0032104E">
        <w:trPr>
          <w:jc w:val="center"/>
        </w:trPr>
        <w:tc>
          <w:tcPr>
            <w:tcW w:w="1555" w:type="dxa"/>
            <w:vAlign w:val="center"/>
          </w:tcPr>
          <w:p w14:paraId="16ABA0BE" w14:textId="09DBF13C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167</w:t>
            </w:r>
          </w:p>
        </w:tc>
        <w:tc>
          <w:tcPr>
            <w:tcW w:w="1842" w:type="dxa"/>
          </w:tcPr>
          <w:p w14:paraId="51424920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6FC41FD" w14:textId="5FE91EEC" w:rsidR="002B1240" w:rsidRDefault="002B1240" w:rsidP="0032104E">
            <w:pPr>
              <w:jc w:val="center"/>
            </w:pPr>
            <w:r>
              <w:br/>
            </w:r>
            <w:r>
              <w:br/>
            </w:r>
            <w:r>
              <w:br/>
              <w:t>15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154EB9CC" w14:textId="77777777" w:rsidTr="0032104E">
        <w:trPr>
          <w:jc w:val="center"/>
        </w:trPr>
        <w:tc>
          <w:tcPr>
            <w:tcW w:w="1555" w:type="dxa"/>
            <w:vAlign w:val="center"/>
          </w:tcPr>
          <w:p w14:paraId="3152A0FA" w14:textId="198821D6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</w:t>
            </w:r>
          </w:p>
        </w:tc>
        <w:tc>
          <w:tcPr>
            <w:tcW w:w="1842" w:type="dxa"/>
          </w:tcPr>
          <w:p w14:paraId="49F6679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0CF104B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276B8610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083A8E5F" w14:textId="4ABBD12E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55</w:t>
            </w:r>
          </w:p>
        </w:tc>
        <w:tc>
          <w:tcPr>
            <w:tcW w:w="1842" w:type="dxa"/>
          </w:tcPr>
          <w:p w14:paraId="49747C06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4C6BDC9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194418BB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A364742" w14:textId="68EA39BD" w:rsidR="002B1240" w:rsidRDefault="0099754C" w:rsidP="0032104E">
            <w:pPr>
              <w:jc w:val="center"/>
            </w:pPr>
            <w:r>
              <w:t>86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6F588751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7C1DAB5D" w14:textId="0D5420E0" w:rsidR="002B1240" w:rsidRDefault="002B1240" w:rsidP="00695165">
            <w:pPr>
              <w:jc w:val="center"/>
            </w:pPr>
            <w:r>
              <w:t>30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1A06046C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647580D8" w14:textId="6C617196" w:rsidR="002B1240" w:rsidRDefault="0099754C" w:rsidP="0032104E">
            <w:pPr>
              <w:jc w:val="center"/>
            </w:pPr>
            <w:r>
              <w:t>56</w:t>
            </w:r>
          </w:p>
        </w:tc>
        <w:tc>
          <w:tcPr>
            <w:tcW w:w="1842" w:type="dxa"/>
          </w:tcPr>
          <w:p w14:paraId="0ADCC02E" w14:textId="56CA6E27" w:rsidR="002B1240" w:rsidRDefault="00736F01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51C552CB" w14:textId="77777777" w:rsidR="002B1240" w:rsidRDefault="002B1240" w:rsidP="0032104E"/>
        </w:tc>
      </w:tr>
      <w:tr w:rsidR="002B1240" w14:paraId="41AF082E" w14:textId="77777777" w:rsidTr="00557D39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73E4726E" w14:textId="11DF1762" w:rsidR="002B1240" w:rsidRDefault="0099754C" w:rsidP="0032104E">
            <w:pPr>
              <w:jc w:val="center"/>
            </w:pPr>
            <w:r>
              <w:t>40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1E06E5F1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09B00B52" w14:textId="77777777" w:rsidR="002B1240" w:rsidRDefault="002B1240" w:rsidP="0032104E"/>
        </w:tc>
      </w:tr>
      <w:tr w:rsidR="001E5064" w14:paraId="60477949" w14:textId="77777777" w:rsidTr="00684387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2E450AF0" w14:textId="657429B7" w:rsidR="001E5064" w:rsidRDefault="001E5064" w:rsidP="001E5064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29C16611" w14:textId="57E1D82D" w:rsidR="001E5064" w:rsidRDefault="001E5064" w:rsidP="001E506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47740046" w14:textId="77777777" w:rsidR="001E5064" w:rsidRDefault="001E5064" w:rsidP="001E5064"/>
          <w:p w14:paraId="7B755B96" w14:textId="5AAA044E" w:rsidR="001E5064" w:rsidRDefault="001E5064" w:rsidP="001E5064">
            <w:pPr>
              <w:jc w:val="center"/>
            </w:pPr>
            <w:r>
              <w:t>60 kHz</w:t>
            </w:r>
          </w:p>
        </w:tc>
      </w:tr>
      <w:tr w:rsidR="001E5064" w14:paraId="16CA1936" w14:textId="77777777" w:rsidTr="00684387">
        <w:trPr>
          <w:trHeight w:val="64"/>
          <w:jc w:val="center"/>
        </w:trPr>
        <w:tc>
          <w:tcPr>
            <w:tcW w:w="1555" w:type="dxa"/>
            <w:vAlign w:val="center"/>
          </w:tcPr>
          <w:p w14:paraId="3104BFA9" w14:textId="791E2657" w:rsidR="001E5064" w:rsidRDefault="001E5064" w:rsidP="001E5064">
            <w:pPr>
              <w:jc w:val="center"/>
            </w:pPr>
            <w:r>
              <w:t>41</w:t>
            </w:r>
          </w:p>
        </w:tc>
        <w:tc>
          <w:tcPr>
            <w:tcW w:w="1842" w:type="dxa"/>
            <w:vAlign w:val="center"/>
          </w:tcPr>
          <w:p w14:paraId="1E397D94" w14:textId="0E2F1429" w:rsidR="001E5064" w:rsidRDefault="001E5064" w:rsidP="001E5064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1E935FAC" w14:textId="77777777" w:rsidR="001E5064" w:rsidRDefault="001E5064" w:rsidP="001E5064"/>
        </w:tc>
      </w:tr>
      <w:tr w:rsidR="001E5064" w14:paraId="6C9FF7A5" w14:textId="77777777" w:rsidTr="00684387">
        <w:trPr>
          <w:trHeight w:val="64"/>
          <w:jc w:val="center"/>
        </w:trPr>
        <w:tc>
          <w:tcPr>
            <w:tcW w:w="1555" w:type="dxa"/>
            <w:vAlign w:val="center"/>
          </w:tcPr>
          <w:p w14:paraId="6235EA48" w14:textId="03F365EC" w:rsidR="001E5064" w:rsidRDefault="001E5064" w:rsidP="001E5064">
            <w:pPr>
              <w:jc w:val="center"/>
            </w:pPr>
            <w:r>
              <w:t>32</w:t>
            </w:r>
          </w:p>
        </w:tc>
        <w:tc>
          <w:tcPr>
            <w:tcW w:w="1842" w:type="dxa"/>
            <w:vAlign w:val="center"/>
          </w:tcPr>
          <w:p w14:paraId="4969B8CD" w14:textId="3F252C41" w:rsidR="001E5064" w:rsidRDefault="001E5064" w:rsidP="001E506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77E378D8" w14:textId="77777777" w:rsidR="001E5064" w:rsidRDefault="001E5064" w:rsidP="001E5064"/>
        </w:tc>
      </w:tr>
    </w:tbl>
    <w:p w14:paraId="45DA7064" w14:textId="4F69DCA7" w:rsidR="002265D2" w:rsidRDefault="002265D2" w:rsidP="002B1240">
      <w:pPr>
        <w:rPr>
          <w:rFonts w:eastAsiaTheme="minorEastAsia"/>
          <w:lang w:eastAsia="zh-CN"/>
        </w:rPr>
      </w:pPr>
    </w:p>
    <w:p w14:paraId="4CEA3115" w14:textId="4A841458" w:rsidR="002B1240" w:rsidRDefault="002265D2" w:rsidP="002265D2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1B36EB48" w14:textId="7CAA95A0" w:rsidR="008A02C6" w:rsidRDefault="008A02C6" w:rsidP="008A02C6">
      <w:pPr>
        <w:pStyle w:val="Heading2"/>
        <w:rPr>
          <w:lang w:val="en-US"/>
        </w:rPr>
      </w:pPr>
      <w:r>
        <w:rPr>
          <w:lang w:val="en-US"/>
        </w:rPr>
        <w:lastRenderedPageBreak/>
        <w:t>2.2</w:t>
      </w:r>
      <w:r>
        <w:rPr>
          <w:lang w:val="en-US"/>
        </w:rPr>
        <w:tab/>
        <w:t>Results for FR2</w:t>
      </w:r>
    </w:p>
    <w:p w14:paraId="373B17CE" w14:textId="2A0DA75E" w:rsidR="00FF12FF" w:rsidRPr="00FF12FF" w:rsidRDefault="00FF12FF" w:rsidP="00FF12FF">
      <w:pPr>
        <w:rPr>
          <w:lang w:val="en-US"/>
        </w:rPr>
      </w:pPr>
      <w:r w:rsidRPr="00027E27">
        <w:rPr>
          <w:lang w:val="en-US"/>
        </w:rPr>
        <w:t>The simulation re</w:t>
      </w:r>
      <w:r>
        <w:rPr>
          <w:lang w:val="en-US"/>
        </w:rPr>
        <w:t xml:space="preserve">sults are collected in the pages below in tables 5 to 8. Note that we use </w:t>
      </w:r>
      <w:r w:rsidRPr="00FF12FF">
        <w:rPr>
          <w:lang w:val="en-US"/>
        </w:rPr>
        <w:t>TDL-C (60 ns delay spread, 300 Hz)</w:t>
      </w:r>
      <w:r>
        <w:rPr>
          <w:lang w:val="en-US"/>
        </w:rPr>
        <w:t xml:space="preserve">, as specified in TS 38.133 10.1.25.2 for </w:t>
      </w:r>
      <w:r w:rsidRPr="00FF12FF">
        <w:rPr>
          <w:lang w:val="en-US"/>
        </w:rPr>
        <w:t>UE Rx-Tx Time Difference Measurements</w:t>
      </w:r>
      <w:r>
        <w:rPr>
          <w:lang w:val="en-US"/>
        </w:rPr>
        <w:t xml:space="preserve"> with PRS.</w:t>
      </w:r>
    </w:p>
    <w:p w14:paraId="1168BBA1" w14:textId="69E20FC5" w:rsidR="0033416D" w:rsidRPr="0033416D" w:rsidRDefault="0033416D" w:rsidP="0033416D">
      <w:pPr>
        <w:pStyle w:val="Caption"/>
        <w:keepNext/>
        <w:jc w:val="center"/>
      </w:pPr>
      <w:r>
        <w:t xml:space="preserve">Table 5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265D2" w14:paraId="6AEC2AF9" w14:textId="77777777" w:rsidTr="009930BE">
        <w:trPr>
          <w:jc w:val="center"/>
        </w:trPr>
        <w:tc>
          <w:tcPr>
            <w:tcW w:w="1555" w:type="dxa"/>
            <w:vAlign w:val="center"/>
          </w:tcPr>
          <w:p w14:paraId="6964071E" w14:textId="77777777" w:rsidR="002265D2" w:rsidRDefault="002265D2" w:rsidP="009930B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3D720634" w14:textId="77777777" w:rsidR="002265D2" w:rsidRDefault="002265D2" w:rsidP="009930B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5A64DFD7" w14:textId="77777777" w:rsidR="002265D2" w:rsidRDefault="002265D2" w:rsidP="009930BE">
            <w:pPr>
              <w:jc w:val="center"/>
            </w:pPr>
            <w:r>
              <w:t>SCS</w:t>
            </w:r>
          </w:p>
        </w:tc>
      </w:tr>
      <w:tr w:rsidR="003C1954" w14:paraId="4B762841" w14:textId="77777777" w:rsidTr="003F37F7">
        <w:trPr>
          <w:jc w:val="center"/>
        </w:trPr>
        <w:tc>
          <w:tcPr>
            <w:tcW w:w="1555" w:type="dxa"/>
            <w:vAlign w:val="center"/>
          </w:tcPr>
          <w:p w14:paraId="01397391" w14:textId="7B0EF73A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  <w:vAlign w:val="bottom"/>
          </w:tcPr>
          <w:p w14:paraId="141344BD" w14:textId="43A5CF63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24</w:t>
            </w:r>
          </w:p>
        </w:tc>
        <w:tc>
          <w:tcPr>
            <w:tcW w:w="1985" w:type="dxa"/>
            <w:vMerge w:val="restart"/>
          </w:tcPr>
          <w:p w14:paraId="4240CFF1" w14:textId="44736366" w:rsidR="003C1954" w:rsidRDefault="003C1954" w:rsidP="003C1954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3C1954" w14:paraId="2A19546D" w14:textId="77777777" w:rsidTr="003F37F7">
        <w:trPr>
          <w:jc w:val="center"/>
        </w:trPr>
        <w:tc>
          <w:tcPr>
            <w:tcW w:w="1555" w:type="dxa"/>
            <w:vAlign w:val="center"/>
          </w:tcPr>
          <w:p w14:paraId="0EF323BA" w14:textId="37415C57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842" w:type="dxa"/>
            <w:vAlign w:val="bottom"/>
          </w:tcPr>
          <w:p w14:paraId="20AE4F71" w14:textId="4B11D910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5A2A76B8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1F140E8A" w14:textId="77777777" w:rsidTr="003F37F7">
        <w:trPr>
          <w:trHeight w:val="64"/>
          <w:jc w:val="center"/>
        </w:trPr>
        <w:tc>
          <w:tcPr>
            <w:tcW w:w="1555" w:type="dxa"/>
            <w:vAlign w:val="center"/>
          </w:tcPr>
          <w:p w14:paraId="28C89C6F" w14:textId="61805284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842" w:type="dxa"/>
            <w:vAlign w:val="bottom"/>
          </w:tcPr>
          <w:p w14:paraId="33262910" w14:textId="06C11B53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132</w:t>
            </w:r>
          </w:p>
        </w:tc>
        <w:tc>
          <w:tcPr>
            <w:tcW w:w="1985" w:type="dxa"/>
            <w:vMerge/>
          </w:tcPr>
          <w:p w14:paraId="5A022360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45FA1633" w14:textId="77777777" w:rsidTr="003F37F7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F7E96DA" w14:textId="34629BB2" w:rsidR="003C1954" w:rsidRDefault="009C3ECE" w:rsidP="003C195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bottom"/>
          </w:tcPr>
          <w:p w14:paraId="166E176B" w14:textId="3941F0D5" w:rsidR="003C1954" w:rsidRDefault="003C1954" w:rsidP="003C1954">
            <w:pPr>
              <w:jc w:val="center"/>
            </w:pPr>
            <w:r w:rsidRPr="00C61A24"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18851EC4" w14:textId="5BF49E67" w:rsidR="003C1954" w:rsidRDefault="003C1954" w:rsidP="003C1954">
            <w:pPr>
              <w:jc w:val="center"/>
            </w:pPr>
            <w:r>
              <w:t>120 kHz</w:t>
            </w:r>
          </w:p>
        </w:tc>
      </w:tr>
      <w:tr w:rsidR="003C1954" w14:paraId="44C1CE49" w14:textId="77777777" w:rsidTr="003F37F7">
        <w:trPr>
          <w:trHeight w:val="64"/>
          <w:jc w:val="center"/>
        </w:trPr>
        <w:tc>
          <w:tcPr>
            <w:tcW w:w="1555" w:type="dxa"/>
            <w:vAlign w:val="center"/>
          </w:tcPr>
          <w:p w14:paraId="263289EE" w14:textId="45FBC099" w:rsidR="003C1954" w:rsidRDefault="009C3ECE" w:rsidP="003C1954">
            <w:pPr>
              <w:jc w:val="center"/>
            </w:pPr>
            <w:r>
              <w:t>7</w:t>
            </w:r>
          </w:p>
        </w:tc>
        <w:tc>
          <w:tcPr>
            <w:tcW w:w="1842" w:type="dxa"/>
            <w:vAlign w:val="bottom"/>
          </w:tcPr>
          <w:p w14:paraId="7BE23C69" w14:textId="31C0DF44" w:rsidR="003C1954" w:rsidRDefault="003C1954" w:rsidP="003C1954">
            <w:pPr>
              <w:jc w:val="center"/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313476E4" w14:textId="77777777" w:rsidR="003C1954" w:rsidRDefault="003C1954" w:rsidP="003C1954"/>
        </w:tc>
      </w:tr>
      <w:tr w:rsidR="003C1954" w14:paraId="6CCC54EF" w14:textId="77777777" w:rsidTr="003F37F7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5A13AEF8" w14:textId="66188B9D" w:rsidR="003C1954" w:rsidRDefault="009C3ECE" w:rsidP="003C1954">
            <w:pPr>
              <w:jc w:val="center"/>
            </w:pPr>
            <w:r>
              <w:t>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14:paraId="402C41E0" w14:textId="4F41FCE8" w:rsidR="003C1954" w:rsidRDefault="003C1954" w:rsidP="003C1954">
            <w:pPr>
              <w:jc w:val="center"/>
            </w:pPr>
            <w:r w:rsidRPr="00C61A24">
              <w:t>128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7CE809C9" w14:textId="77777777" w:rsidR="003C1954" w:rsidRDefault="003C1954" w:rsidP="003C1954"/>
        </w:tc>
      </w:tr>
    </w:tbl>
    <w:p w14:paraId="447C607A" w14:textId="2083ECA2" w:rsidR="002265D2" w:rsidRDefault="002265D2" w:rsidP="002265D2">
      <w:pPr>
        <w:rPr>
          <w:rFonts w:eastAsiaTheme="minorEastAsia"/>
          <w:lang w:eastAsia="zh-CN"/>
        </w:rPr>
      </w:pPr>
    </w:p>
    <w:p w14:paraId="0019C431" w14:textId="5754F3CA" w:rsidR="0033416D" w:rsidRPr="0033416D" w:rsidRDefault="0033416D" w:rsidP="0033416D">
      <w:pPr>
        <w:pStyle w:val="Caption"/>
        <w:keepNext/>
        <w:jc w:val="center"/>
      </w:pPr>
      <w:r>
        <w:t xml:space="preserve">Table 6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TDL-C,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3416D" w14:paraId="6796A277" w14:textId="77777777" w:rsidTr="009930BE">
        <w:trPr>
          <w:jc w:val="center"/>
        </w:trPr>
        <w:tc>
          <w:tcPr>
            <w:tcW w:w="1555" w:type="dxa"/>
            <w:vAlign w:val="center"/>
          </w:tcPr>
          <w:p w14:paraId="1534BC86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233112A9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2CA596CB" w14:textId="77777777" w:rsidR="0033416D" w:rsidRDefault="0033416D" w:rsidP="009930BE">
            <w:pPr>
              <w:jc w:val="center"/>
            </w:pPr>
            <w:r>
              <w:t>SCS</w:t>
            </w:r>
          </w:p>
        </w:tc>
      </w:tr>
      <w:tr w:rsidR="003C1954" w14:paraId="37277D37" w14:textId="77777777" w:rsidTr="00B96995">
        <w:trPr>
          <w:jc w:val="center"/>
        </w:trPr>
        <w:tc>
          <w:tcPr>
            <w:tcW w:w="1555" w:type="dxa"/>
          </w:tcPr>
          <w:p w14:paraId="18E39C54" w14:textId="18B0829C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B11644">
              <w:t>10</w:t>
            </w:r>
            <w:r>
              <w:t>2</w:t>
            </w:r>
          </w:p>
        </w:tc>
        <w:tc>
          <w:tcPr>
            <w:tcW w:w="1842" w:type="dxa"/>
            <w:vAlign w:val="bottom"/>
          </w:tcPr>
          <w:p w14:paraId="6EF107F9" w14:textId="78186979" w:rsidR="003C1954" w:rsidRPr="00C61A2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24</w:t>
            </w:r>
          </w:p>
        </w:tc>
        <w:tc>
          <w:tcPr>
            <w:tcW w:w="1985" w:type="dxa"/>
            <w:vMerge w:val="restart"/>
          </w:tcPr>
          <w:p w14:paraId="2FCBC3E9" w14:textId="43BE3827" w:rsidR="003C1954" w:rsidRDefault="003C1954" w:rsidP="003C1954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3C1954" w14:paraId="6EE54D52" w14:textId="77777777" w:rsidTr="00B96995">
        <w:trPr>
          <w:jc w:val="center"/>
        </w:trPr>
        <w:tc>
          <w:tcPr>
            <w:tcW w:w="1555" w:type="dxa"/>
          </w:tcPr>
          <w:p w14:paraId="00FB69F8" w14:textId="4402BE3C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B11644">
              <w:t>87</w:t>
            </w:r>
          </w:p>
        </w:tc>
        <w:tc>
          <w:tcPr>
            <w:tcW w:w="1842" w:type="dxa"/>
            <w:vAlign w:val="bottom"/>
          </w:tcPr>
          <w:p w14:paraId="481D1168" w14:textId="5B933D6B" w:rsidR="003C1954" w:rsidRPr="00C61A2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1E31931C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0D0F8862" w14:textId="77777777" w:rsidTr="00B96995">
        <w:trPr>
          <w:trHeight w:val="64"/>
          <w:jc w:val="center"/>
        </w:trPr>
        <w:tc>
          <w:tcPr>
            <w:tcW w:w="1555" w:type="dxa"/>
          </w:tcPr>
          <w:p w14:paraId="6DD42CCF" w14:textId="49254E11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B11644">
              <w:t>8</w:t>
            </w:r>
            <w:r>
              <w:t>2</w:t>
            </w:r>
          </w:p>
        </w:tc>
        <w:tc>
          <w:tcPr>
            <w:tcW w:w="1842" w:type="dxa"/>
            <w:vAlign w:val="bottom"/>
          </w:tcPr>
          <w:p w14:paraId="7FC8024C" w14:textId="3AA81274" w:rsidR="003C1954" w:rsidRPr="00C61A2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132</w:t>
            </w:r>
          </w:p>
        </w:tc>
        <w:tc>
          <w:tcPr>
            <w:tcW w:w="1985" w:type="dxa"/>
            <w:vMerge/>
          </w:tcPr>
          <w:p w14:paraId="370D1C9D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7C6F8A" w14:paraId="0A01F770" w14:textId="77777777" w:rsidTr="00F70CC1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</w:tcPr>
          <w:p w14:paraId="27EFC6CF" w14:textId="3B438527" w:rsidR="007C6F8A" w:rsidRDefault="007C6F8A" w:rsidP="007C6F8A">
            <w:pPr>
              <w:jc w:val="center"/>
            </w:pPr>
            <w:r w:rsidRPr="007D1148">
              <w:t>8</w:t>
            </w:r>
            <w:r w:rsidR="0029735F">
              <w:t>9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bottom"/>
          </w:tcPr>
          <w:p w14:paraId="34AAB74F" w14:textId="53A5A5D8" w:rsidR="007C6F8A" w:rsidRPr="00C61A24" w:rsidRDefault="007C6F8A" w:rsidP="007C6F8A">
            <w:pPr>
              <w:jc w:val="center"/>
            </w:pPr>
            <w:r w:rsidRPr="00C61A24"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14472FD0" w14:textId="1FF874C3" w:rsidR="007C6F8A" w:rsidRDefault="007C6F8A" w:rsidP="007C6F8A">
            <w:pPr>
              <w:jc w:val="center"/>
            </w:pPr>
            <w:r>
              <w:t>120 kHz</w:t>
            </w:r>
          </w:p>
        </w:tc>
      </w:tr>
      <w:tr w:rsidR="007C6F8A" w14:paraId="27C9816E" w14:textId="77777777" w:rsidTr="00F70CC1">
        <w:trPr>
          <w:trHeight w:val="64"/>
          <w:jc w:val="center"/>
        </w:trPr>
        <w:tc>
          <w:tcPr>
            <w:tcW w:w="1555" w:type="dxa"/>
          </w:tcPr>
          <w:p w14:paraId="087E31FF" w14:textId="54F68432" w:rsidR="007C6F8A" w:rsidRDefault="007C6F8A" w:rsidP="007C6F8A">
            <w:pPr>
              <w:jc w:val="center"/>
            </w:pPr>
            <w:r w:rsidRPr="007D1148">
              <w:t>8</w:t>
            </w:r>
            <w:r w:rsidR="0029735F">
              <w:t>2</w:t>
            </w:r>
          </w:p>
        </w:tc>
        <w:tc>
          <w:tcPr>
            <w:tcW w:w="1842" w:type="dxa"/>
            <w:vAlign w:val="bottom"/>
          </w:tcPr>
          <w:p w14:paraId="6C50C0DA" w14:textId="14D83500" w:rsidR="007C6F8A" w:rsidRPr="00C61A24" w:rsidRDefault="007C6F8A" w:rsidP="007C6F8A">
            <w:pPr>
              <w:jc w:val="center"/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71035464" w14:textId="77777777" w:rsidR="007C6F8A" w:rsidRDefault="007C6F8A" w:rsidP="007C6F8A"/>
        </w:tc>
      </w:tr>
      <w:tr w:rsidR="007C6F8A" w14:paraId="16691E1B" w14:textId="77777777" w:rsidTr="00F70CC1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</w:tcPr>
          <w:p w14:paraId="78773199" w14:textId="0388F86B" w:rsidR="007C6F8A" w:rsidRDefault="0029735F" w:rsidP="007C6F8A">
            <w:pPr>
              <w:jc w:val="center"/>
            </w:pPr>
            <w:r>
              <w:t>78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14:paraId="0FB6B638" w14:textId="4575F932" w:rsidR="007C6F8A" w:rsidRPr="00C61A24" w:rsidRDefault="007C6F8A" w:rsidP="007C6F8A">
            <w:pPr>
              <w:jc w:val="center"/>
            </w:pPr>
            <w:r w:rsidRPr="00C61A24">
              <w:t>128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6F792ABA" w14:textId="77777777" w:rsidR="007C6F8A" w:rsidRDefault="007C6F8A" w:rsidP="007C6F8A"/>
        </w:tc>
      </w:tr>
    </w:tbl>
    <w:p w14:paraId="59B4A116" w14:textId="77777777" w:rsidR="0033416D" w:rsidRDefault="0033416D" w:rsidP="0033416D">
      <w:pPr>
        <w:rPr>
          <w:rFonts w:eastAsiaTheme="minorEastAsia"/>
          <w:lang w:eastAsia="zh-CN"/>
        </w:rPr>
      </w:pPr>
    </w:p>
    <w:p w14:paraId="0194BA70" w14:textId="4610373B" w:rsidR="0033416D" w:rsidRPr="0033416D" w:rsidRDefault="0033416D" w:rsidP="0033416D">
      <w:pPr>
        <w:pStyle w:val="Caption"/>
        <w:keepNext/>
        <w:jc w:val="center"/>
      </w:pPr>
      <w:r>
        <w:t xml:space="preserve">Table 7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4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3416D" w14:paraId="1EF1BF0B" w14:textId="77777777" w:rsidTr="009930BE">
        <w:trPr>
          <w:jc w:val="center"/>
        </w:trPr>
        <w:tc>
          <w:tcPr>
            <w:tcW w:w="1555" w:type="dxa"/>
            <w:vAlign w:val="center"/>
          </w:tcPr>
          <w:p w14:paraId="41C10E50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264EF2AD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DC08D19" w14:textId="77777777" w:rsidR="0033416D" w:rsidRDefault="0033416D" w:rsidP="009930BE">
            <w:pPr>
              <w:jc w:val="center"/>
            </w:pPr>
            <w:r>
              <w:t>SCS</w:t>
            </w:r>
          </w:p>
        </w:tc>
      </w:tr>
      <w:tr w:rsidR="003C1954" w14:paraId="7C62A361" w14:textId="77777777" w:rsidTr="00191E5A">
        <w:trPr>
          <w:jc w:val="center"/>
        </w:trPr>
        <w:tc>
          <w:tcPr>
            <w:tcW w:w="1555" w:type="dxa"/>
            <w:vAlign w:val="center"/>
          </w:tcPr>
          <w:p w14:paraId="3B3ABCFF" w14:textId="478F0CE6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  <w:vAlign w:val="bottom"/>
          </w:tcPr>
          <w:p w14:paraId="57715EB9" w14:textId="236EDE1A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24</w:t>
            </w:r>
          </w:p>
        </w:tc>
        <w:tc>
          <w:tcPr>
            <w:tcW w:w="1985" w:type="dxa"/>
            <w:vMerge w:val="restart"/>
          </w:tcPr>
          <w:p w14:paraId="334BC21D" w14:textId="0A1BF4ED" w:rsidR="003C1954" w:rsidRDefault="003C1954" w:rsidP="003C1954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3C1954" w14:paraId="5D686872" w14:textId="77777777" w:rsidTr="00191E5A">
        <w:trPr>
          <w:jc w:val="center"/>
        </w:trPr>
        <w:tc>
          <w:tcPr>
            <w:tcW w:w="1555" w:type="dxa"/>
            <w:vAlign w:val="center"/>
          </w:tcPr>
          <w:p w14:paraId="6F22C010" w14:textId="410E86E6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842" w:type="dxa"/>
            <w:vAlign w:val="bottom"/>
          </w:tcPr>
          <w:p w14:paraId="232F2185" w14:textId="6F4B504D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6225C0F5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49EE3846" w14:textId="77777777" w:rsidTr="00191E5A">
        <w:trPr>
          <w:trHeight w:val="64"/>
          <w:jc w:val="center"/>
        </w:trPr>
        <w:tc>
          <w:tcPr>
            <w:tcW w:w="1555" w:type="dxa"/>
            <w:vAlign w:val="center"/>
          </w:tcPr>
          <w:p w14:paraId="097BB768" w14:textId="6559F0B5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842" w:type="dxa"/>
            <w:vAlign w:val="bottom"/>
          </w:tcPr>
          <w:p w14:paraId="6A37CA06" w14:textId="3754976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132</w:t>
            </w:r>
          </w:p>
        </w:tc>
        <w:tc>
          <w:tcPr>
            <w:tcW w:w="1985" w:type="dxa"/>
            <w:vMerge/>
          </w:tcPr>
          <w:p w14:paraId="794E3FB0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74DB3EFD" w14:textId="77777777" w:rsidTr="00191E5A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2F1C0A7" w14:textId="6087B7EC" w:rsidR="003C1954" w:rsidRDefault="00717F31" w:rsidP="003C195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bottom"/>
          </w:tcPr>
          <w:p w14:paraId="1F789DBD" w14:textId="434126F4" w:rsidR="003C1954" w:rsidRDefault="003C1954" w:rsidP="003C1954">
            <w:pPr>
              <w:jc w:val="center"/>
            </w:pPr>
            <w:r w:rsidRPr="00C61A24"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714811AE" w14:textId="42888C58" w:rsidR="003C1954" w:rsidRDefault="003C1954" w:rsidP="003C1954">
            <w:pPr>
              <w:jc w:val="center"/>
            </w:pPr>
            <w:r>
              <w:t>120 kHz</w:t>
            </w:r>
          </w:p>
        </w:tc>
      </w:tr>
      <w:tr w:rsidR="003C1954" w14:paraId="60D4F91D" w14:textId="77777777" w:rsidTr="00191E5A">
        <w:trPr>
          <w:trHeight w:val="64"/>
          <w:jc w:val="center"/>
        </w:trPr>
        <w:tc>
          <w:tcPr>
            <w:tcW w:w="1555" w:type="dxa"/>
            <w:vAlign w:val="center"/>
          </w:tcPr>
          <w:p w14:paraId="1A0C56A4" w14:textId="51A7CCDF" w:rsidR="003C1954" w:rsidRDefault="00717F31" w:rsidP="003C1954">
            <w:pPr>
              <w:jc w:val="center"/>
            </w:pPr>
            <w:r>
              <w:t>7</w:t>
            </w:r>
          </w:p>
        </w:tc>
        <w:tc>
          <w:tcPr>
            <w:tcW w:w="1842" w:type="dxa"/>
            <w:vAlign w:val="bottom"/>
          </w:tcPr>
          <w:p w14:paraId="66648640" w14:textId="358044FE" w:rsidR="003C1954" w:rsidRDefault="003C1954" w:rsidP="003C1954">
            <w:pPr>
              <w:jc w:val="center"/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397F39B0" w14:textId="77777777" w:rsidR="003C1954" w:rsidRDefault="003C1954" w:rsidP="003C1954"/>
        </w:tc>
      </w:tr>
      <w:tr w:rsidR="003C1954" w14:paraId="51516915" w14:textId="77777777" w:rsidTr="00191E5A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6565C81E" w14:textId="2D6B75AF" w:rsidR="003C1954" w:rsidRDefault="00717F31" w:rsidP="003C1954">
            <w:pPr>
              <w:jc w:val="center"/>
            </w:pPr>
            <w:r>
              <w:t>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14:paraId="0CBB0709" w14:textId="14E3A2C3" w:rsidR="003C1954" w:rsidRDefault="003C1954" w:rsidP="003C1954">
            <w:pPr>
              <w:jc w:val="center"/>
            </w:pPr>
            <w:r w:rsidRPr="00C61A24">
              <w:t>128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7E099977" w14:textId="77777777" w:rsidR="003C1954" w:rsidRDefault="003C1954" w:rsidP="003C1954"/>
        </w:tc>
      </w:tr>
    </w:tbl>
    <w:p w14:paraId="3B393866" w14:textId="77777777" w:rsidR="0033416D" w:rsidRDefault="0033416D" w:rsidP="0033416D">
      <w:pPr>
        <w:rPr>
          <w:rFonts w:eastAsiaTheme="minorEastAsia"/>
          <w:lang w:eastAsia="zh-CN"/>
        </w:rPr>
      </w:pPr>
    </w:p>
    <w:p w14:paraId="1D357EDE" w14:textId="3D398512" w:rsidR="0033416D" w:rsidRPr="0033416D" w:rsidRDefault="0033416D" w:rsidP="0033416D">
      <w:pPr>
        <w:pStyle w:val="Caption"/>
        <w:keepNext/>
        <w:jc w:val="center"/>
      </w:pPr>
      <w:r>
        <w:t xml:space="preserve">Table 8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4 sample, TDL-C,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3416D" w14:paraId="23DC5D37" w14:textId="77777777" w:rsidTr="009930BE">
        <w:trPr>
          <w:jc w:val="center"/>
        </w:trPr>
        <w:tc>
          <w:tcPr>
            <w:tcW w:w="1555" w:type="dxa"/>
            <w:vAlign w:val="center"/>
          </w:tcPr>
          <w:p w14:paraId="2850CE03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3EFC07E1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65C724D1" w14:textId="77777777" w:rsidR="0033416D" w:rsidRDefault="0033416D" w:rsidP="009930BE">
            <w:pPr>
              <w:jc w:val="center"/>
            </w:pPr>
            <w:r>
              <w:t>SCS</w:t>
            </w:r>
          </w:p>
        </w:tc>
      </w:tr>
      <w:tr w:rsidR="00274EFF" w14:paraId="6C36D9BA" w14:textId="77777777" w:rsidTr="00CA3F51">
        <w:trPr>
          <w:jc w:val="center"/>
        </w:trPr>
        <w:tc>
          <w:tcPr>
            <w:tcW w:w="1555" w:type="dxa"/>
          </w:tcPr>
          <w:p w14:paraId="57F0C10C" w14:textId="00A6DE73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90042B">
              <w:t>8</w:t>
            </w:r>
            <w:r>
              <w:t>8</w:t>
            </w:r>
          </w:p>
        </w:tc>
        <w:tc>
          <w:tcPr>
            <w:tcW w:w="1842" w:type="dxa"/>
            <w:vAlign w:val="bottom"/>
          </w:tcPr>
          <w:p w14:paraId="4A2AE0CB" w14:textId="3BE97E5A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24</w:t>
            </w:r>
          </w:p>
        </w:tc>
        <w:tc>
          <w:tcPr>
            <w:tcW w:w="1985" w:type="dxa"/>
            <w:vMerge w:val="restart"/>
          </w:tcPr>
          <w:p w14:paraId="69FEBA1D" w14:textId="1534A7E5" w:rsidR="00274EFF" w:rsidRDefault="00274EFF" w:rsidP="00274EFF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274EFF" w14:paraId="0D636F21" w14:textId="77777777" w:rsidTr="00CA3F51">
        <w:trPr>
          <w:jc w:val="center"/>
        </w:trPr>
        <w:tc>
          <w:tcPr>
            <w:tcW w:w="1555" w:type="dxa"/>
          </w:tcPr>
          <w:p w14:paraId="0F4BA3B1" w14:textId="7018342F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90042B">
              <w:t>86</w:t>
            </w:r>
          </w:p>
        </w:tc>
        <w:tc>
          <w:tcPr>
            <w:tcW w:w="1842" w:type="dxa"/>
            <w:vAlign w:val="bottom"/>
          </w:tcPr>
          <w:p w14:paraId="63D37F29" w14:textId="07A109E2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43C23B22" w14:textId="77777777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74EFF" w14:paraId="320DD956" w14:textId="77777777" w:rsidTr="00CA3F51">
        <w:trPr>
          <w:trHeight w:val="64"/>
          <w:jc w:val="center"/>
        </w:trPr>
        <w:tc>
          <w:tcPr>
            <w:tcW w:w="1555" w:type="dxa"/>
          </w:tcPr>
          <w:p w14:paraId="3AAB0E6B" w14:textId="42111070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90042B">
              <w:lastRenderedPageBreak/>
              <w:t>8</w:t>
            </w:r>
            <w:r>
              <w:t>2</w:t>
            </w:r>
          </w:p>
        </w:tc>
        <w:tc>
          <w:tcPr>
            <w:tcW w:w="1842" w:type="dxa"/>
            <w:vAlign w:val="bottom"/>
          </w:tcPr>
          <w:p w14:paraId="4F54F902" w14:textId="4804C5A5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132</w:t>
            </w:r>
          </w:p>
        </w:tc>
        <w:tc>
          <w:tcPr>
            <w:tcW w:w="1985" w:type="dxa"/>
            <w:vMerge/>
          </w:tcPr>
          <w:p w14:paraId="09E1AF46" w14:textId="77777777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74EFF" w14:paraId="201432A4" w14:textId="77777777" w:rsidTr="00FC2F33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</w:tcPr>
          <w:p w14:paraId="585787F7" w14:textId="22D2AA70" w:rsidR="00274EFF" w:rsidRDefault="00274EFF" w:rsidP="00274EFF">
            <w:pPr>
              <w:jc w:val="center"/>
            </w:pPr>
            <w:r w:rsidRPr="001F7266">
              <w:t>86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bottom"/>
          </w:tcPr>
          <w:p w14:paraId="3107F2C3" w14:textId="4048571A" w:rsidR="00274EFF" w:rsidRPr="00C61A24" w:rsidRDefault="00274EFF" w:rsidP="00274EFF">
            <w:pPr>
              <w:jc w:val="center"/>
            </w:pPr>
            <w:r w:rsidRPr="00C61A24"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18F8E920" w14:textId="15861883" w:rsidR="00274EFF" w:rsidRDefault="00274EFF" w:rsidP="00274EFF">
            <w:pPr>
              <w:jc w:val="center"/>
            </w:pPr>
            <w:r>
              <w:t>120 kHz</w:t>
            </w:r>
          </w:p>
        </w:tc>
      </w:tr>
      <w:tr w:rsidR="00274EFF" w14:paraId="716F7382" w14:textId="77777777" w:rsidTr="00FC2F33">
        <w:trPr>
          <w:trHeight w:val="64"/>
          <w:jc w:val="center"/>
        </w:trPr>
        <w:tc>
          <w:tcPr>
            <w:tcW w:w="1555" w:type="dxa"/>
          </w:tcPr>
          <w:p w14:paraId="41E77207" w14:textId="36810E85" w:rsidR="00274EFF" w:rsidRDefault="00274EFF" w:rsidP="00274EFF">
            <w:pPr>
              <w:jc w:val="center"/>
            </w:pPr>
            <w:r w:rsidRPr="001F7266">
              <w:t>8</w:t>
            </w:r>
            <w:r>
              <w:t>2</w:t>
            </w:r>
          </w:p>
        </w:tc>
        <w:tc>
          <w:tcPr>
            <w:tcW w:w="1842" w:type="dxa"/>
            <w:vAlign w:val="bottom"/>
          </w:tcPr>
          <w:p w14:paraId="670E5613" w14:textId="3242586A" w:rsidR="00274EFF" w:rsidRPr="00C61A24" w:rsidRDefault="00274EFF" w:rsidP="00274EFF">
            <w:pPr>
              <w:jc w:val="center"/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2C090772" w14:textId="77777777" w:rsidR="00274EFF" w:rsidRDefault="00274EFF" w:rsidP="00274EFF"/>
        </w:tc>
      </w:tr>
      <w:tr w:rsidR="00274EFF" w14:paraId="429B8D8E" w14:textId="77777777" w:rsidTr="00FC2F33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</w:tcPr>
          <w:p w14:paraId="5BAF2CEC" w14:textId="126AC680" w:rsidR="00274EFF" w:rsidRDefault="00274EFF" w:rsidP="00274EFF">
            <w:pPr>
              <w:jc w:val="center"/>
            </w:pPr>
            <w:r w:rsidRPr="001F7266">
              <w:t>78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14:paraId="6A5B4CBF" w14:textId="3646976D" w:rsidR="00274EFF" w:rsidRPr="00C61A24" w:rsidRDefault="00274EFF" w:rsidP="00274EFF">
            <w:pPr>
              <w:jc w:val="center"/>
            </w:pPr>
            <w:r w:rsidRPr="00C61A24">
              <w:t>128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4B9C349F" w14:textId="77777777" w:rsidR="00274EFF" w:rsidRDefault="00274EFF" w:rsidP="00274EFF"/>
        </w:tc>
      </w:tr>
    </w:tbl>
    <w:p w14:paraId="532A5CCC" w14:textId="77777777" w:rsidR="008A02C6" w:rsidRDefault="008A02C6" w:rsidP="002B1240">
      <w:pPr>
        <w:rPr>
          <w:rFonts w:eastAsiaTheme="minorEastAsia"/>
          <w:lang w:eastAsia="zh-CN"/>
        </w:rPr>
      </w:pPr>
    </w:p>
    <w:p w14:paraId="7284305A" w14:textId="23DD5E40" w:rsidR="003677D4" w:rsidRPr="00A610EB" w:rsidRDefault="003677D4" w:rsidP="00A610EB">
      <w:pPr>
        <w:spacing w:after="0"/>
        <w:rPr>
          <w:rFonts w:eastAsiaTheme="minorEastAsia"/>
          <w:lang w:eastAsia="zh-CN"/>
        </w:rPr>
      </w:pPr>
    </w:p>
    <w:p w14:paraId="2E00A36E" w14:textId="006B3280" w:rsidR="00930992" w:rsidRDefault="00930992" w:rsidP="00930992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Summary</w:t>
      </w:r>
    </w:p>
    <w:p w14:paraId="2B7D1891" w14:textId="3C079209" w:rsidR="009E612A" w:rsidRPr="009E612A" w:rsidRDefault="0099754C" w:rsidP="009E612A">
      <w:pPr>
        <w:rPr>
          <w:lang w:val="en-US"/>
        </w:rPr>
      </w:pPr>
      <w:r>
        <w:rPr>
          <w:lang w:val="en-US"/>
        </w:rPr>
        <w:t>Please consider Tables 1</w:t>
      </w:r>
      <w:r w:rsidR="0029735F">
        <w:rPr>
          <w:lang w:val="en-US"/>
        </w:rPr>
        <w:t xml:space="preserve"> to </w:t>
      </w:r>
      <w:r w:rsidR="00D1303B">
        <w:rPr>
          <w:lang w:val="en-US"/>
        </w:rPr>
        <w:t>8</w:t>
      </w:r>
      <w:r>
        <w:rPr>
          <w:lang w:val="en-US"/>
        </w:rPr>
        <w:t xml:space="preserve"> in the development of PDC requirements based on TRS.</w:t>
      </w:r>
    </w:p>
    <w:p w14:paraId="5D792E0E" w14:textId="77175B4F" w:rsidR="009E612A" w:rsidRDefault="009E612A" w:rsidP="009E612A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ab/>
        <w:t>Annex, Simulation assumptions</w:t>
      </w:r>
      <w:r w:rsidR="00CF2905">
        <w:rPr>
          <w:lang w:val="en-US"/>
        </w:rPr>
        <w:t xml:space="preserve"> [2]</w:t>
      </w:r>
    </w:p>
    <w:p w14:paraId="01D52DFF" w14:textId="77777777" w:rsidR="0094118D" w:rsidRDefault="0094118D" w:rsidP="0094118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General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2968"/>
        <w:gridCol w:w="2968"/>
      </w:tblGrid>
      <w:tr w:rsidR="0094118D" w14:paraId="5F5C1C1C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377F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F541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A197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FR2</w:t>
            </w:r>
          </w:p>
        </w:tc>
      </w:tr>
      <w:tr w:rsidR="0094118D" w14:paraId="3D58CE83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3A8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585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 serving cell</w:t>
            </w:r>
          </w:p>
        </w:tc>
      </w:tr>
      <w:tr w:rsidR="0094118D" w14:paraId="2E53E69A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528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D8B2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94118D" w14:paraId="24809E4E" w14:textId="77777777" w:rsidTr="009930BE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75CA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>TTD configuration is in 38.133, section A.3.1.4)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AA0A" w14:textId="77777777" w:rsidR="0094118D" w:rsidRDefault="0094118D" w:rsidP="0094118D">
            <w:pPr>
              <w:keepNext/>
              <w:keepLines/>
              <w:numPr>
                <w:ilvl w:val="0"/>
                <w:numId w:val="6"/>
              </w:numPr>
              <w:spacing w:after="0"/>
              <w:rPr>
                <w:sz w:val="18"/>
              </w:rPr>
            </w:pPr>
            <w:r>
              <w:rPr>
                <w:sz w:val="18"/>
              </w:rPr>
              <w:t>TDDConf.1.1 (15 kHz)</w:t>
            </w:r>
          </w:p>
          <w:p w14:paraId="10E10B71" w14:textId="77777777" w:rsidR="0094118D" w:rsidRDefault="0094118D" w:rsidP="0094118D">
            <w:pPr>
              <w:keepNext/>
              <w:keepLines/>
              <w:numPr>
                <w:ilvl w:val="0"/>
                <w:numId w:val="6"/>
              </w:numPr>
              <w:spacing w:after="0"/>
              <w:rPr>
                <w:sz w:val="18"/>
              </w:rPr>
            </w:pPr>
            <w:r>
              <w:rPr>
                <w:rFonts w:eastAsia="SimSun"/>
                <w:sz w:val="18"/>
              </w:rPr>
              <w:t>TDDConf.2.1 (30 kHz)</w:t>
            </w:r>
          </w:p>
        </w:tc>
      </w:tr>
      <w:tr w:rsidR="0094118D" w14:paraId="633239F0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EF46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  <w:p w14:paraId="16F94193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non-TRS symbols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62AA" w14:textId="77777777" w:rsidR="0094118D" w:rsidRDefault="0094118D" w:rsidP="0094118D">
            <w:pPr>
              <w:keepNext/>
              <w:keepLines/>
              <w:numPr>
                <w:ilvl w:val="0"/>
                <w:numId w:val="7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2DB711CA" w14:textId="77777777" w:rsidR="0094118D" w:rsidRDefault="0094118D" w:rsidP="0094118D">
            <w:pPr>
              <w:keepNext/>
              <w:keepLines/>
              <w:numPr>
                <w:ilvl w:val="0"/>
                <w:numId w:val="7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94118D" w14:paraId="03623234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97F0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8D4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CF3C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94118D" w14:paraId="728F15E0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9CA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83F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9DB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94118D" w14:paraId="7E5039A6" w14:textId="77777777" w:rsidTr="009930BE">
        <w:trPr>
          <w:trHeight w:val="1327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37BF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8084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42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1D79119C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 MHz, 10 MHz, 20 MHz</w:t>
            </w:r>
          </w:p>
          <w:p w14:paraId="48A5565A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09EE9BE2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21DED0C5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7BFBDAB9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 MHz, 20 MHz, 50 MHz</w:t>
            </w:r>
          </w:p>
          <w:p w14:paraId="0802DE27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30 kHz</w:t>
            </w:r>
          </w:p>
          <w:p w14:paraId="711123DB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  <w:p w14:paraId="39997069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7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[4] GHz</w:t>
            </w:r>
          </w:p>
          <w:p w14:paraId="4E7A3CB1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 xml:space="preserve">20 MHz, </w:t>
            </w:r>
            <w:r w:rsidRPr="00F46277">
              <w:rPr>
                <w:rFonts w:eastAsia="Batang"/>
                <w:sz w:val="18"/>
                <w:highlight w:val="yellow"/>
              </w:rPr>
              <w:t>60 MHz</w:t>
            </w:r>
            <w:r w:rsidRPr="00354A9E">
              <w:rPr>
                <w:rFonts w:eastAsia="Batang"/>
                <w:sz w:val="18"/>
              </w:rPr>
              <w:t>, 100 MHz</w:t>
            </w:r>
          </w:p>
          <w:p w14:paraId="42773641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60 kHz</w:t>
            </w:r>
          </w:p>
          <w:p w14:paraId="7269414A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A061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0BE783AE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20 MHz, 50 MHz, 100 MHz</w:t>
            </w:r>
          </w:p>
          <w:p w14:paraId="4BB366E7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60 kHz</w:t>
            </w:r>
          </w:p>
          <w:p w14:paraId="3C7F8AB4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03F8EC9E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7F9A18F9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50 MHz, 100 MHz, 200 MHz</w:t>
            </w:r>
          </w:p>
          <w:p w14:paraId="55BD15C5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120 kHz</w:t>
            </w:r>
          </w:p>
          <w:p w14:paraId="51F91695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5BE4412C" w14:textId="77777777" w:rsidR="0094118D" w:rsidRPr="00F46277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</w:p>
          <w:p w14:paraId="5EA5162A" w14:textId="77777777" w:rsidR="0094118D" w:rsidRPr="00F46277" w:rsidRDefault="0094118D" w:rsidP="009930BE">
            <w:pPr>
              <w:keepNext/>
              <w:keepLines/>
              <w:spacing w:after="0"/>
              <w:ind w:left="173"/>
              <w:rPr>
                <w:rFonts w:eastAsia="Batang"/>
                <w:sz w:val="18"/>
                <w:highlight w:val="yellow"/>
              </w:rPr>
            </w:pPr>
          </w:p>
        </w:tc>
      </w:tr>
      <w:tr w:rsidR="0094118D" w14:paraId="07A103EC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80D3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11AC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AWGN,</w:t>
            </w:r>
          </w:p>
          <w:p w14:paraId="63819FF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[TDL-A (30 ns delay spread, 5Hz)]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911" w14:textId="77777777" w:rsidR="0094118D" w:rsidRPr="00F46277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AWGN,</w:t>
            </w:r>
          </w:p>
          <w:p w14:paraId="7ED9E131" w14:textId="734D6F78" w:rsidR="0094118D" w:rsidRPr="00F46277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[TDL-C (60 ns delay spread, 30</w:t>
            </w:r>
            <w:r w:rsidR="006736B1" w:rsidRPr="006736B1">
              <w:rPr>
                <w:rFonts w:eastAsia="Batang"/>
                <w:sz w:val="18"/>
                <w:highlight w:val="cyan"/>
              </w:rPr>
              <w:t>0</w:t>
            </w:r>
            <w:r w:rsidRPr="00F46277">
              <w:rPr>
                <w:rFonts w:eastAsia="Batang"/>
                <w:sz w:val="18"/>
                <w:highlight w:val="yellow"/>
              </w:rPr>
              <w:t>Hz)]</w:t>
            </w:r>
          </w:p>
        </w:tc>
      </w:tr>
      <w:tr w:rsidR="0094118D" w14:paraId="2EDD6848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3699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  <w:lang w:eastAsia="zh-CN"/>
              </w:rPr>
              <w:t>Es/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[dB]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5876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-3</w:t>
            </w:r>
          </w:p>
        </w:tc>
      </w:tr>
      <w:tr w:rsidR="0094118D" w14:paraId="2B0F051C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5B95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63A1" w14:textId="77777777" w:rsidR="0094118D" w:rsidRDefault="0094118D" w:rsidP="009930BE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rx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8"/>
                <w:lang w:eastAsia="ja-JP"/>
              </w:rPr>
              <w:t xml:space="preserve">(uncorrelated with equal gain, no </w:t>
            </w:r>
            <w:proofErr w:type="spellStart"/>
            <w:r>
              <w:rPr>
                <w:sz w:val="18"/>
                <w:lang w:eastAsia="ja-JP"/>
              </w:rPr>
              <w:t>rx</w:t>
            </w:r>
            <w:proofErr w:type="spellEnd"/>
            <w:r>
              <w:rPr>
                <w:sz w:val="18"/>
                <w:lang w:eastAsia="ja-JP"/>
              </w:rPr>
              <w:t xml:space="preserve"> beamforming)</w:t>
            </w:r>
          </w:p>
        </w:tc>
      </w:tr>
      <w:tr w:rsidR="0094118D" w14:paraId="18F047D9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D30B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3EF7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</w:tbl>
    <w:p w14:paraId="5501198F" w14:textId="77777777" w:rsidR="0094118D" w:rsidRDefault="0094118D" w:rsidP="0094118D">
      <w:pPr>
        <w:pStyle w:val="Caption"/>
        <w:keepNext/>
      </w:pPr>
    </w:p>
    <w:p w14:paraId="263E78F7" w14:textId="77777777" w:rsidR="0094118D" w:rsidRDefault="0094118D" w:rsidP="0094118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CSI-RS for tracking transmission configuration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4524"/>
      </w:tblGrid>
      <w:tr w:rsidR="0094118D" w14:paraId="1876A7CA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526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105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94118D" w14:paraId="06BA720D" w14:textId="77777777" w:rsidTr="009930BE">
        <w:trPr>
          <w:trHeight w:val="11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A85B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Number of transmit TRS antennas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78D6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94118D" w14:paraId="1AABE611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1B10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Cell ID, TRP ID, CSI-RS Resource Set ID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1373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94118D" w14:paraId="76644DA6" w14:textId="77777777" w:rsidTr="009930BE">
        <w:trPr>
          <w:trHeight w:val="13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D1FF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Number with CSI-RS Resource sets with 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</w:rPr>
              <w:t>trs</w:t>
            </w:r>
            <w:proofErr w:type="spellEnd"/>
            <w:r>
              <w:rPr>
                <w:rFonts w:eastAsia="Batang"/>
                <w:i/>
                <w:iCs/>
                <w:sz w:val="18"/>
                <w:szCs w:val="18"/>
              </w:rPr>
              <w:t>-Info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09D7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1 </w:t>
            </w:r>
          </w:p>
        </w:tc>
      </w:tr>
      <w:tr w:rsidR="0094118D" w14:paraId="56E07691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E3A0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transmission bandwidth (in PRBs) - full carrier BW</w:t>
            </w:r>
          </w:p>
          <w:p w14:paraId="0D403098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E4EC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24(5MHz), 52 (10MHz), 104 (20MHz)</w:t>
            </w:r>
          </w:p>
          <w:p w14:paraId="551F35CB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24(10MHz), 52 (20MHz),132 (50MHz)</w:t>
            </w:r>
          </w:p>
          <w:p w14:paraId="295F9F50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60 kHz: 24(20MHz), 64 (50MHz),132 (100MHz)</w:t>
            </w:r>
          </w:p>
          <w:p w14:paraId="546F8F7C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120 kHz: 32(50MHz), 64 (100MHz), 128 (200MHz)</w:t>
            </w:r>
          </w:p>
        </w:tc>
      </w:tr>
      <w:tr w:rsidR="0094118D" w14:paraId="6BDF8252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6F70" w14:textId="77777777" w:rsidR="0094118D" w:rsidRPr="00CA3D61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CA3D61">
              <w:rPr>
                <w:rFonts w:eastAsia="Batang"/>
                <w:sz w:val="18"/>
                <w:szCs w:val="18"/>
              </w:rPr>
              <w:t>Sample rate (Tc)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28EE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256(5MHz), 128(10MHz), 64 (20MHz)</w:t>
            </w:r>
          </w:p>
          <w:p w14:paraId="3567F513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128(10MHz), 64 (20MHz), 32 (50MHz)</w:t>
            </w:r>
          </w:p>
          <w:p w14:paraId="70319FBC" w14:textId="77777777" w:rsidR="0094118D" w:rsidRDefault="0094118D" w:rsidP="0094118D">
            <w:pPr>
              <w:pStyle w:val="ListParagraph"/>
              <w:keepNext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MS Mincho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60 kHz: 64 (20MHz), 32 (50MHz), 16 (100MHz)</w:t>
            </w:r>
          </w:p>
          <w:p w14:paraId="3AC9D43A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120 kHz: 32 (50MHz), 16 (100MHz), 8 (200MHz)</w:t>
            </w:r>
          </w:p>
        </w:tc>
      </w:tr>
      <w:tr w:rsidR="0094118D" w14:paraId="252D2BE8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680A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periodicity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4955" w14:textId="77777777" w:rsidR="0094118D" w:rsidRDefault="0094118D" w:rsidP="009930BE">
            <w:pPr>
              <w:keepNext/>
              <w:keepLines/>
              <w:spacing w:after="0"/>
            </w:pPr>
            <w:r>
              <w:t>40ms</w:t>
            </w:r>
          </w:p>
        </w:tc>
      </w:tr>
      <w:tr w:rsidR="0094118D" w14:paraId="0EC231FF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1795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TRS resources number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80BA" w14:textId="77777777" w:rsidR="0094118D" w:rsidRDefault="0094118D" w:rsidP="009930BE">
            <w:pPr>
              <w:keepNext/>
              <w:keepLines/>
              <w:spacing w:after="0"/>
            </w:pPr>
            <w:r w:rsidRPr="00F46277">
              <w:rPr>
                <w:highlight w:val="yellow"/>
              </w:rPr>
              <w:t>4</w:t>
            </w:r>
          </w:p>
        </w:tc>
      </w:tr>
      <w:tr w:rsidR="0094118D" w14:paraId="53DA5E93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AF9F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symbol location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3225" w14:textId="77777777" w:rsidR="0094118D" w:rsidRDefault="0094118D" w:rsidP="009930BE">
            <w:pPr>
              <w:keepNext/>
              <w:keepLines/>
              <w:spacing w:after="0"/>
            </w:pPr>
            <w:r>
              <w:t>{4,8}</w:t>
            </w:r>
          </w:p>
        </w:tc>
      </w:tr>
      <w:tr w:rsidR="0094118D" w14:paraId="51F6A448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22E3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frequency density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5779" w14:textId="77777777" w:rsidR="0094118D" w:rsidRDefault="0094118D" w:rsidP="009930BE">
            <w:pPr>
              <w:keepNext/>
              <w:keepLines/>
              <w:spacing w:after="0"/>
            </w:pPr>
            <w:r>
              <w:t xml:space="preserve">3 </w:t>
            </w:r>
          </w:p>
        </w:tc>
      </w:tr>
      <w:tr w:rsidR="0094118D" w14:paraId="4199F228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4A80" w14:textId="77777777" w:rsidR="0094118D" w:rsidRDefault="0094118D" w:rsidP="009930BE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>
              <w:rPr>
                <w:rFonts w:eastAsia="Batang"/>
                <w:sz w:val="18"/>
                <w:szCs w:val="18"/>
              </w:rPr>
              <w:t xml:space="preserve">TRS samples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35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t xml:space="preserve">1, 4 </w:t>
            </w:r>
          </w:p>
        </w:tc>
      </w:tr>
      <w:tr w:rsidR="0094118D" w14:paraId="7D4CEE2B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CD89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Style w:val="normaltextrun"/>
                <w:sz w:val="18"/>
              </w:rPr>
              <w:t>Evaluation period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D4E9" w14:textId="77777777" w:rsidR="0094118D" w:rsidRDefault="0094118D" w:rsidP="009930BE">
            <w:pPr>
              <w:keepNext/>
              <w:keepLines/>
              <w:spacing w:after="0"/>
            </w:pPr>
            <w:r>
              <w:rPr>
                <w:rStyle w:val="normaltextrun"/>
                <w:sz w:val="18"/>
              </w:rPr>
              <w:t xml:space="preserve">40 </w:t>
            </w:r>
            <w:proofErr w:type="spellStart"/>
            <w:r>
              <w:rPr>
                <w:rStyle w:val="normaltextrun"/>
                <w:sz w:val="18"/>
              </w:rPr>
              <w:t>ms</w:t>
            </w:r>
            <w:proofErr w:type="spellEnd"/>
            <w:r>
              <w:rPr>
                <w:rStyle w:val="normaltextrun"/>
                <w:sz w:val="18"/>
              </w:rPr>
              <w:t xml:space="preserve">, 200 </w:t>
            </w:r>
            <w:proofErr w:type="spellStart"/>
            <w:r>
              <w:rPr>
                <w:rStyle w:val="normaltextrun"/>
                <w:sz w:val="18"/>
              </w:rPr>
              <w:t>ms</w:t>
            </w:r>
            <w:proofErr w:type="spellEnd"/>
            <w:r>
              <w:rPr>
                <w:rStyle w:val="eop"/>
                <w:sz w:val="18"/>
                <w:szCs w:val="18"/>
              </w:rPr>
              <w:t> </w:t>
            </w:r>
          </w:p>
        </w:tc>
      </w:tr>
    </w:tbl>
    <w:p w14:paraId="0B59EDD2" w14:textId="77777777" w:rsidR="0094118D" w:rsidRDefault="0094118D" w:rsidP="0094118D"/>
    <w:p w14:paraId="1405510E" w14:textId="77777777" w:rsidR="0094118D" w:rsidRPr="001E0066" w:rsidRDefault="0094118D" w:rsidP="0094118D"/>
    <w:p w14:paraId="2B034FAB" w14:textId="77777777" w:rsidR="0094118D" w:rsidRPr="000001DB" w:rsidRDefault="0094118D" w:rsidP="0094118D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At least the following performance characteristics are to be provided for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>:</w:t>
      </w:r>
    </w:p>
    <w:p w14:paraId="391414D5" w14:textId="77777777" w:rsidR="0094118D" w:rsidRPr="000001DB" w:rsidRDefault="0094118D" w:rsidP="0094118D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90%-</w:t>
      </w:r>
      <w:proofErr w:type="spellStart"/>
      <w:r w:rsidRPr="000001DB">
        <w:rPr>
          <w:rFonts w:eastAsiaTheme="minorEastAsia"/>
          <w:lang w:eastAsia="zh-CN"/>
        </w:rPr>
        <w:t>ile</w:t>
      </w:r>
      <w:proofErr w:type="spellEnd"/>
      <w:r w:rsidRPr="000001DB">
        <w:rPr>
          <w:rFonts w:eastAsiaTheme="minorEastAsia"/>
          <w:lang w:eastAsia="zh-CN"/>
        </w:rPr>
        <w:t xml:space="preserve"> of the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errors for each cell</w:t>
      </w:r>
    </w:p>
    <w:p w14:paraId="527014AE" w14:textId="77777777" w:rsidR="0094118D" w:rsidRPr="000001DB" w:rsidRDefault="0094118D" w:rsidP="0094118D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 xml:space="preserve">and, </w:t>
      </w:r>
    </w:p>
    <w:p w14:paraId="30D6473B" w14:textId="77777777" w:rsidR="0094118D" w:rsidRPr="00E50AE6" w:rsidRDefault="0094118D" w:rsidP="0094118D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 = abs(estimated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– ideal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) (based on perfect channel and UE location knowledge).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482BE6EF" w14:textId="63DFE2C9" w:rsidR="00AC2A02" w:rsidRPr="009C3ECE" w:rsidRDefault="00AC2A02" w:rsidP="00AC2A0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bookmarkStart w:id="3" w:name="_Ref508638450"/>
      <w:bookmarkStart w:id="4" w:name="_Ref3386619"/>
      <w:r w:rsidRPr="009C3ECE">
        <w:rPr>
          <w:rFonts w:ascii="Times New Roman" w:hAnsi="Times New Roman" w:cs="Times New Roman"/>
          <w:lang w:val="en-US"/>
        </w:rPr>
        <w:t xml:space="preserve">R4-2207020, WF on </w:t>
      </w:r>
      <w:proofErr w:type="spellStart"/>
      <w:r w:rsidRPr="009C3ECE">
        <w:rPr>
          <w:rFonts w:ascii="Times New Roman" w:hAnsi="Times New Roman" w:cs="Times New Roman"/>
          <w:lang w:val="en-US"/>
        </w:rPr>
        <w:t>NR_IIOT_URLLC_enh_RRM</w:t>
      </w:r>
      <w:proofErr w:type="spellEnd"/>
      <w:r w:rsidRPr="009C3ECE">
        <w:rPr>
          <w:rFonts w:ascii="Times New Roman" w:hAnsi="Times New Roman" w:cs="Times New Roman"/>
          <w:lang w:val="en-US"/>
        </w:rPr>
        <w:t>, Nokia, Nokia Shanghai Bell</w:t>
      </w:r>
    </w:p>
    <w:p w14:paraId="7A420FBA" w14:textId="08445923" w:rsidR="005426DB" w:rsidRPr="009C3ECE" w:rsidRDefault="005426DB" w:rsidP="0093099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9C3ECE">
        <w:rPr>
          <w:rFonts w:ascii="Times New Roman" w:hAnsi="Times New Roman" w:cs="Times New Roman"/>
          <w:lang w:val="en-US"/>
        </w:rPr>
        <w:t>R4-2209519, Simulation Results for TRS measurement Accuracy, Nokia, Nokia Shanghai Bell</w:t>
      </w:r>
    </w:p>
    <w:bookmarkEnd w:id="3"/>
    <w:bookmarkEnd w:id="4"/>
    <w:p w14:paraId="406C1D4A" w14:textId="5A894028" w:rsidR="003D429A" w:rsidRPr="003D429A" w:rsidRDefault="003D429A" w:rsidP="007C3EFA">
      <w:pPr>
        <w:spacing w:after="0"/>
        <w:rPr>
          <w:lang w:val="en-US"/>
        </w:rPr>
      </w:pPr>
    </w:p>
    <w:sectPr w:rsidR="003D429A" w:rsidRPr="003D429A" w:rsidSect="00A610EB">
      <w:footerReference w:type="default" r:id="rId12"/>
      <w:footnotePr>
        <w:numRestart w:val="eachSect"/>
      </w:footnotePr>
      <w:pgSz w:w="11907" w:h="16840" w:code="9"/>
      <w:pgMar w:top="1416" w:right="1133" w:bottom="709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A5CB2" w14:textId="77777777" w:rsidR="004F5847" w:rsidRDefault="004F5847">
      <w:r>
        <w:separator/>
      </w:r>
    </w:p>
  </w:endnote>
  <w:endnote w:type="continuationSeparator" w:id="0">
    <w:p w14:paraId="61FA1CF3" w14:textId="77777777" w:rsidR="004F5847" w:rsidRDefault="004F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6D1A" w14:textId="77777777" w:rsidR="004F5847" w:rsidRDefault="004F5847">
      <w:r>
        <w:separator/>
      </w:r>
    </w:p>
  </w:footnote>
  <w:footnote w:type="continuationSeparator" w:id="0">
    <w:p w14:paraId="2F235196" w14:textId="77777777" w:rsidR="004F5847" w:rsidRDefault="004F5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53323"/>
    <w:multiLevelType w:val="multilevel"/>
    <w:tmpl w:val="0C86AEFE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7A71A5"/>
    <w:multiLevelType w:val="hybridMultilevel"/>
    <w:tmpl w:val="2634E66C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571B"/>
    <w:multiLevelType w:val="hybridMultilevel"/>
    <w:tmpl w:val="9A5A01CA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C3010"/>
    <w:multiLevelType w:val="hybridMultilevel"/>
    <w:tmpl w:val="129655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8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9"/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9"/>
  </w:num>
  <w:num w:numId="16">
    <w:abstractNumId w:val="6"/>
  </w:num>
  <w:num w:numId="17">
    <w:abstractNumId w:val="12"/>
  </w:num>
  <w:num w:numId="18">
    <w:abstractNumId w:val="7"/>
  </w:num>
  <w:num w:numId="19">
    <w:abstractNumId w:val="6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wNTY1MzE2MDYxMLFU0lEKTi0uzszPAykwrAUAUThzaSwAAAA="/>
  </w:docVars>
  <w:rsids>
    <w:rsidRoot w:val="004E213A"/>
    <w:rsid w:val="00033397"/>
    <w:rsid w:val="00040095"/>
    <w:rsid w:val="00040AB8"/>
    <w:rsid w:val="00044E38"/>
    <w:rsid w:val="000455F6"/>
    <w:rsid w:val="00051834"/>
    <w:rsid w:val="00054A22"/>
    <w:rsid w:val="00056A26"/>
    <w:rsid w:val="00062023"/>
    <w:rsid w:val="000655A6"/>
    <w:rsid w:val="00077E27"/>
    <w:rsid w:val="00080512"/>
    <w:rsid w:val="00095E80"/>
    <w:rsid w:val="000A44E6"/>
    <w:rsid w:val="000B4C01"/>
    <w:rsid w:val="000C1AC6"/>
    <w:rsid w:val="000C47C3"/>
    <w:rsid w:val="000D58AB"/>
    <w:rsid w:val="000E4771"/>
    <w:rsid w:val="001239D3"/>
    <w:rsid w:val="00124530"/>
    <w:rsid w:val="00133525"/>
    <w:rsid w:val="001422E5"/>
    <w:rsid w:val="001508DF"/>
    <w:rsid w:val="00197ABB"/>
    <w:rsid w:val="001A4C42"/>
    <w:rsid w:val="001A7420"/>
    <w:rsid w:val="001B6637"/>
    <w:rsid w:val="001B79AA"/>
    <w:rsid w:val="001C21C3"/>
    <w:rsid w:val="001D02C2"/>
    <w:rsid w:val="001E5064"/>
    <w:rsid w:val="001F0C1D"/>
    <w:rsid w:val="001F1132"/>
    <w:rsid w:val="001F168B"/>
    <w:rsid w:val="002265D2"/>
    <w:rsid w:val="00230337"/>
    <w:rsid w:val="002347A2"/>
    <w:rsid w:val="00236D5D"/>
    <w:rsid w:val="002675F0"/>
    <w:rsid w:val="00274EFF"/>
    <w:rsid w:val="002840A1"/>
    <w:rsid w:val="0029735F"/>
    <w:rsid w:val="002B1240"/>
    <w:rsid w:val="002B6339"/>
    <w:rsid w:val="002C097F"/>
    <w:rsid w:val="002C69DB"/>
    <w:rsid w:val="002E00EE"/>
    <w:rsid w:val="003172DC"/>
    <w:rsid w:val="0033338C"/>
    <w:rsid w:val="0033416D"/>
    <w:rsid w:val="0035462D"/>
    <w:rsid w:val="003677D4"/>
    <w:rsid w:val="003765B8"/>
    <w:rsid w:val="003A3238"/>
    <w:rsid w:val="003A71A1"/>
    <w:rsid w:val="003C1954"/>
    <w:rsid w:val="003C3971"/>
    <w:rsid w:val="003D429A"/>
    <w:rsid w:val="003F11D9"/>
    <w:rsid w:val="00423241"/>
    <w:rsid w:val="00423334"/>
    <w:rsid w:val="00431125"/>
    <w:rsid w:val="004345EC"/>
    <w:rsid w:val="0044364B"/>
    <w:rsid w:val="00465515"/>
    <w:rsid w:val="00483E55"/>
    <w:rsid w:val="004D3578"/>
    <w:rsid w:val="004E213A"/>
    <w:rsid w:val="004F0988"/>
    <w:rsid w:val="004F3340"/>
    <w:rsid w:val="004F5847"/>
    <w:rsid w:val="0053388B"/>
    <w:rsid w:val="00535773"/>
    <w:rsid w:val="005426DB"/>
    <w:rsid w:val="00543E6C"/>
    <w:rsid w:val="00546D44"/>
    <w:rsid w:val="00557D39"/>
    <w:rsid w:val="0056254B"/>
    <w:rsid w:val="00565087"/>
    <w:rsid w:val="0057305F"/>
    <w:rsid w:val="00586E2E"/>
    <w:rsid w:val="005900B4"/>
    <w:rsid w:val="00597B11"/>
    <w:rsid w:val="005D2E01"/>
    <w:rsid w:val="005D7526"/>
    <w:rsid w:val="005E4BB2"/>
    <w:rsid w:val="00602AEA"/>
    <w:rsid w:val="00604635"/>
    <w:rsid w:val="00614FDF"/>
    <w:rsid w:val="00622660"/>
    <w:rsid w:val="0063543D"/>
    <w:rsid w:val="0063585B"/>
    <w:rsid w:val="00647114"/>
    <w:rsid w:val="006736B1"/>
    <w:rsid w:val="00680CC2"/>
    <w:rsid w:val="00695165"/>
    <w:rsid w:val="006A323F"/>
    <w:rsid w:val="006B30D0"/>
    <w:rsid w:val="006C1584"/>
    <w:rsid w:val="006C3D95"/>
    <w:rsid w:val="006E5C86"/>
    <w:rsid w:val="006F61D7"/>
    <w:rsid w:val="00701116"/>
    <w:rsid w:val="00713C44"/>
    <w:rsid w:val="00717F31"/>
    <w:rsid w:val="00734A5B"/>
    <w:rsid w:val="00736F01"/>
    <w:rsid w:val="0074026F"/>
    <w:rsid w:val="007429F6"/>
    <w:rsid w:val="00743C79"/>
    <w:rsid w:val="00744E76"/>
    <w:rsid w:val="007732A6"/>
    <w:rsid w:val="00774DA4"/>
    <w:rsid w:val="00777E14"/>
    <w:rsid w:val="00781F0F"/>
    <w:rsid w:val="007B600E"/>
    <w:rsid w:val="007C3EFA"/>
    <w:rsid w:val="007C6F8A"/>
    <w:rsid w:val="007F0F4A"/>
    <w:rsid w:val="008028A4"/>
    <w:rsid w:val="00830747"/>
    <w:rsid w:val="0083684A"/>
    <w:rsid w:val="0087378E"/>
    <w:rsid w:val="008768CA"/>
    <w:rsid w:val="00885367"/>
    <w:rsid w:val="008A02C6"/>
    <w:rsid w:val="008A6463"/>
    <w:rsid w:val="008C384C"/>
    <w:rsid w:val="008D691C"/>
    <w:rsid w:val="0090271F"/>
    <w:rsid w:val="00902E23"/>
    <w:rsid w:val="009114D7"/>
    <w:rsid w:val="0091348E"/>
    <w:rsid w:val="00917CCB"/>
    <w:rsid w:val="00930992"/>
    <w:rsid w:val="0094118D"/>
    <w:rsid w:val="00942EC2"/>
    <w:rsid w:val="009620B4"/>
    <w:rsid w:val="00973023"/>
    <w:rsid w:val="00985F99"/>
    <w:rsid w:val="0099754C"/>
    <w:rsid w:val="009C3E5A"/>
    <w:rsid w:val="009C3ECE"/>
    <w:rsid w:val="009E612A"/>
    <w:rsid w:val="009F37B7"/>
    <w:rsid w:val="009F77FA"/>
    <w:rsid w:val="00A10F02"/>
    <w:rsid w:val="00A164B4"/>
    <w:rsid w:val="00A26956"/>
    <w:rsid w:val="00A27486"/>
    <w:rsid w:val="00A40876"/>
    <w:rsid w:val="00A53724"/>
    <w:rsid w:val="00A56066"/>
    <w:rsid w:val="00A610EB"/>
    <w:rsid w:val="00A73129"/>
    <w:rsid w:val="00A82346"/>
    <w:rsid w:val="00A92BA1"/>
    <w:rsid w:val="00A95565"/>
    <w:rsid w:val="00AC2A02"/>
    <w:rsid w:val="00AC6BC6"/>
    <w:rsid w:val="00AD46D7"/>
    <w:rsid w:val="00AE65E2"/>
    <w:rsid w:val="00B15449"/>
    <w:rsid w:val="00B453B0"/>
    <w:rsid w:val="00B5011E"/>
    <w:rsid w:val="00B56920"/>
    <w:rsid w:val="00B66DD7"/>
    <w:rsid w:val="00B93086"/>
    <w:rsid w:val="00B93FB3"/>
    <w:rsid w:val="00BA19ED"/>
    <w:rsid w:val="00BA26CA"/>
    <w:rsid w:val="00BA4B8D"/>
    <w:rsid w:val="00BC0F7D"/>
    <w:rsid w:val="00BD7D31"/>
    <w:rsid w:val="00BE3255"/>
    <w:rsid w:val="00BF128E"/>
    <w:rsid w:val="00C074DD"/>
    <w:rsid w:val="00C1496A"/>
    <w:rsid w:val="00C303CB"/>
    <w:rsid w:val="00C33079"/>
    <w:rsid w:val="00C41F2A"/>
    <w:rsid w:val="00C45231"/>
    <w:rsid w:val="00C61A24"/>
    <w:rsid w:val="00C72833"/>
    <w:rsid w:val="00C80F1D"/>
    <w:rsid w:val="00C842ED"/>
    <w:rsid w:val="00C93F40"/>
    <w:rsid w:val="00C949F4"/>
    <w:rsid w:val="00CA3D0C"/>
    <w:rsid w:val="00CB0749"/>
    <w:rsid w:val="00CE71BC"/>
    <w:rsid w:val="00CF2905"/>
    <w:rsid w:val="00D12A57"/>
    <w:rsid w:val="00D1303B"/>
    <w:rsid w:val="00D1393A"/>
    <w:rsid w:val="00D4331F"/>
    <w:rsid w:val="00D5306D"/>
    <w:rsid w:val="00D544DE"/>
    <w:rsid w:val="00D57972"/>
    <w:rsid w:val="00D6299F"/>
    <w:rsid w:val="00D675A9"/>
    <w:rsid w:val="00D738D6"/>
    <w:rsid w:val="00D755EB"/>
    <w:rsid w:val="00D76048"/>
    <w:rsid w:val="00D772A7"/>
    <w:rsid w:val="00D87E00"/>
    <w:rsid w:val="00D9134D"/>
    <w:rsid w:val="00DA7A03"/>
    <w:rsid w:val="00DB1818"/>
    <w:rsid w:val="00DC309B"/>
    <w:rsid w:val="00DC4DA2"/>
    <w:rsid w:val="00DD4C17"/>
    <w:rsid w:val="00DD74A5"/>
    <w:rsid w:val="00DE66D8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133B1"/>
    <w:rsid w:val="00F22EC7"/>
    <w:rsid w:val="00F325C8"/>
    <w:rsid w:val="00F653B8"/>
    <w:rsid w:val="00F73C19"/>
    <w:rsid w:val="00F76708"/>
    <w:rsid w:val="00F9008D"/>
    <w:rsid w:val="00F91630"/>
    <w:rsid w:val="00FA1266"/>
    <w:rsid w:val="00FA2BD5"/>
    <w:rsid w:val="00FC1192"/>
    <w:rsid w:val="00FD6963"/>
    <w:rsid w:val="00FF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列表段落1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180-Table-Caption,题注"/>
    <w:basedOn w:val="Normal"/>
    <w:next w:val="Normal"/>
    <w:link w:val="CaptionChar1"/>
    <w:qFormat/>
    <w:rsid w:val="00680CC2"/>
    <w:pPr>
      <w:spacing w:before="120" w:after="120"/>
    </w:pPr>
    <w:rPr>
      <w:rFonts w:eastAsia="SimSun"/>
      <w:b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180-Table-Caption Char,题注 Char"/>
    <w:link w:val="Caption"/>
    <w:rsid w:val="00680CC2"/>
    <w:rPr>
      <w:rFonts w:eastAsia="SimSun"/>
      <w:b/>
      <w:lang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680CC2"/>
    <w:pPr>
      <w:numPr>
        <w:ilvl w:val="1"/>
        <w:numId w:val="9"/>
      </w:numPr>
      <w:ind w:left="431" w:hanging="431"/>
    </w:pPr>
    <w:rPr>
      <w:szCs w:val="18"/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680CC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DefaultParagraphFont"/>
    <w:link w:val="RAN4H2"/>
    <w:rsid w:val="00680CC2"/>
    <w:rPr>
      <w:rFonts w:ascii="Arial" w:hAnsi="Arial"/>
      <w:sz w:val="32"/>
      <w:szCs w:val="18"/>
      <w:lang w:val="en-US" w:eastAsia="en-US"/>
    </w:rPr>
  </w:style>
  <w:style w:type="paragraph" w:customStyle="1" w:styleId="RAN4H3">
    <w:name w:val="RAN4 H3"/>
    <w:basedOn w:val="Normal"/>
    <w:qFormat/>
    <w:rsid w:val="00680CC2"/>
    <w:pPr>
      <w:numPr>
        <w:ilvl w:val="2"/>
        <w:numId w:val="9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character" w:styleId="CommentReference">
    <w:name w:val="annotation reference"/>
    <w:rsid w:val="00C842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842ED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42ED"/>
    <w:rPr>
      <w:rFonts w:eastAsia="SimSun"/>
      <w:lang w:eastAsia="en-US"/>
    </w:rPr>
  </w:style>
  <w:style w:type="character" w:customStyle="1" w:styleId="normaltextrun">
    <w:name w:val="normaltextrun"/>
    <w:basedOn w:val="DefaultParagraphFont"/>
    <w:rsid w:val="00C842ED"/>
  </w:style>
  <w:style w:type="character" w:customStyle="1" w:styleId="eop">
    <w:name w:val="eop"/>
    <w:basedOn w:val="DefaultParagraphFont"/>
    <w:rsid w:val="00C842ED"/>
  </w:style>
  <w:style w:type="paragraph" w:styleId="ListBullet4">
    <w:name w:val="List Bullet 4"/>
    <w:basedOn w:val="ListBullet3"/>
    <w:rsid w:val="008D691C"/>
    <w:pPr>
      <w:numPr>
        <w:numId w:val="0"/>
      </w:numPr>
      <w:ind w:left="1418" w:hanging="284"/>
      <w:contextualSpacing w:val="0"/>
    </w:pPr>
    <w:rPr>
      <w:rFonts w:eastAsia="SimSun"/>
    </w:rPr>
  </w:style>
  <w:style w:type="paragraph" w:styleId="ListBullet3">
    <w:name w:val="List Bullet 3"/>
    <w:basedOn w:val="Normal"/>
    <w:rsid w:val="008D691C"/>
    <w:pPr>
      <w:numPr>
        <w:numId w:val="21"/>
      </w:numPr>
      <w:tabs>
        <w:tab w:val="num" w:pos="926"/>
      </w:tabs>
      <w:ind w:left="926" w:hanging="360"/>
      <w:contextualSpacing/>
    </w:pPr>
  </w:style>
  <w:style w:type="character" w:customStyle="1" w:styleId="RAN4H1Char">
    <w:name w:val="RAN4 H1 Char"/>
    <w:basedOn w:val="DefaultParagraphFont"/>
    <w:link w:val="RAN4H1"/>
    <w:rsid w:val="0094118D"/>
    <w:rPr>
      <w:rFonts w:ascii="Arial" w:eastAsia="SimSun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5DAA93D-F173-45B5-9B7D-420276612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5288B-953F-4ADF-AF39-6F4F77689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B50B5C-146E-402E-9AF8-21D7EB76C5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850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8</cp:revision>
  <cp:lastPrinted>2022-04-19T11:13:00Z</cp:lastPrinted>
  <dcterms:created xsi:type="dcterms:W3CDTF">2022-05-03T13:07:00Z</dcterms:created>
  <dcterms:modified xsi:type="dcterms:W3CDTF">2022-05-12T08:41:00Z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