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5AE3927C"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restrictred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68"/>
        <w:gridCol w:w="1027"/>
        <w:gridCol w:w="1155"/>
        <w:gridCol w:w="1026"/>
        <w:gridCol w:w="1026"/>
        <w:gridCol w:w="974"/>
        <w:gridCol w:w="978"/>
        <w:gridCol w:w="1192"/>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0F7477">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54"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20"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54"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20"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54"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0F7477">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54"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20"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20"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20"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0F7477">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54"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20"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0F7477">
        <w:trPr>
          <w:jc w:val="center"/>
        </w:trPr>
        <w:tc>
          <w:tcPr>
            <w:tcW w:w="614" w:type="pct"/>
            <w:tcBorders>
              <w:top w:val="nil"/>
              <w:left w:val="single" w:sz="4" w:space="0" w:color="auto"/>
              <w:bottom w:val="single" w:sz="6" w:space="0" w:color="auto"/>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20"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803A4E" w:rsidRPr="006F20ED" w14:paraId="43E0F3F6" w14:textId="77777777" w:rsidTr="000F7477">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54"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20"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54"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20"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54"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0F7477">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54"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20"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54"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20"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0F7477">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54"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hAnsi="Arial"/>
                <w:sz w:val="18"/>
              </w:rPr>
            </w:pPr>
            <w:r w:rsidRPr="006F20ED">
              <w:rPr>
                <w:rFonts w:ascii="Arial" w:hAnsi="Arial"/>
                <w:sz w:val="18"/>
              </w:rPr>
              <w:t>n41</w:t>
            </w:r>
            <w:r w:rsidRPr="006F20ED">
              <w:rPr>
                <w:rFonts w:ascii="Arial"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20"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0F7477">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54"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54"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20"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0F7477">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54"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0F7477">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54"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20"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0F7477">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54"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20"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0F7477">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54"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0F7477">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54"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20"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0F7477">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20"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0F7477">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54"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20"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54"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20"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54"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54"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20"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54"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20"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20"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54"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20"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20"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54"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t>CA_n77C</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0F7477">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54"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20"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0F7477">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0F7477">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54"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20"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20"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0F7477">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0F7477">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54"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0F7477">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54"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20"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0F7477">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54"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0F7477">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54"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54"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54"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54"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54"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54"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54"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54"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526DF1">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450210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6F20ED" w:rsidRDefault="00353C37" w:rsidP="00353C37">
            <w:pPr>
              <w:pStyle w:val="TAC"/>
              <w:rPr>
                <w:rFonts w:eastAsia="SimSun"/>
              </w:rPr>
            </w:pPr>
            <w:r w:rsidRPr="006F20ED">
              <w:rPr>
                <w:rFonts w:eastAsia="SimSu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lastRenderedPageBreak/>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353C37" w:rsidRPr="006F20ED" w14:paraId="7A776D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65FC5739" w:rsidR="00FD2A8C" w:rsidRPr="006F20ED" w:rsidRDefault="001A0045"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i/>
              </w:rPr>
              <w:t>dualPA-Architecture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6F20ED" w:rsidRDefault="0003242B" w:rsidP="00C92850">
            <w:pPr>
              <w:pStyle w:val="TAC"/>
              <w:rPr>
                <w:rFonts w:eastAsia="SimSun"/>
                <w:lang w:eastAsia="zh-CN"/>
              </w:rPr>
            </w:pPr>
            <w:r w:rsidRPr="006F20ED">
              <w:rPr>
                <w:rFonts w:eastAsia="SimSun"/>
                <w:lang w:eastAsia="zh-CN"/>
              </w:rPr>
              <w:t>-</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526DF1">
        <w:trPr>
          <w:jc w:val="center"/>
        </w:trPr>
        <w:tc>
          <w:tcPr>
            <w:tcW w:w="1555" w:type="dxa"/>
            <w:tcBorders>
              <w:top w:val="nil"/>
              <w:left w:val="single" w:sz="4" w:space="0" w:color="auto"/>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BF6095">
      <w:headerReference w:type="default" r:id="rId9"/>
      <w:footerReference w:type="default" r:id="rId10"/>
      <w:footnotePr>
        <w:numRestart w:val="eachSect"/>
      </w:footnotePr>
      <w:pgSz w:w="11907" w:h="16840" w:code="9"/>
      <w:pgMar w:top="1418" w:right="1134" w:bottom="1134" w:left="1134" w:header="851" w:footer="340" w:gutter="0"/>
      <w:pgNumType w:start="8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9D540" w14:textId="77777777" w:rsidR="00957C26" w:rsidRDefault="00957C26">
      <w:r>
        <w:separator/>
      </w:r>
    </w:p>
  </w:endnote>
  <w:endnote w:type="continuationSeparator" w:id="0">
    <w:p w14:paraId="6CC48BF5" w14:textId="77777777" w:rsidR="00957C26" w:rsidRDefault="0095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E2B5D" w14:textId="77777777" w:rsidR="00957C26" w:rsidRDefault="00957C26">
      <w:r>
        <w:separator/>
      </w:r>
    </w:p>
  </w:footnote>
  <w:footnote w:type="continuationSeparator" w:id="0">
    <w:p w14:paraId="04C7335B" w14:textId="77777777" w:rsidR="00957C26" w:rsidRDefault="00957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1427FA58" w:rsidR="00C74986" w:rsidRDefault="00C74986" w:rsidP="00C74986">
        <w:pPr>
          <w:pStyle w:val="Header"/>
          <w:tabs>
            <w:tab w:val="center" w:pos="4820"/>
            <w:tab w:val="right" w:pos="9639"/>
          </w:tabs>
        </w:pPr>
        <w:r>
          <w:rPr>
            <w:noProof w:val="0"/>
          </w:rPr>
          <w:t>Release 18</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EC2759">
          <w:rPr>
            <w:lang w:eastAsia="en-GB"/>
          </w:rPr>
          <w:t>8</w:t>
        </w:r>
        <w:r w:rsidR="00EC2759" w:rsidRPr="00FF4809">
          <w:rPr>
            <w:lang w:eastAsia="en-GB"/>
          </w:rPr>
          <w:t>.</w:t>
        </w:r>
        <w:r w:rsidR="00644E90">
          <w:rPr>
            <w:rFonts w:eastAsia="DengXian" w:hint="eastAsia"/>
            <w:lang w:eastAsia="zh-CN"/>
          </w:rPr>
          <w:t>13</w:t>
        </w:r>
        <w:r w:rsidR="00EC2759" w:rsidRPr="00FF4809">
          <w:rPr>
            <w:lang w:eastAsia="en-GB"/>
          </w:rPr>
          <w:t>.0 (202</w:t>
        </w:r>
        <w:r w:rsidR="00644E90">
          <w:rPr>
            <w:rFonts w:eastAsia="DengXian" w:hint="eastAsia"/>
            <w:lang w:eastAsia="zh-CN"/>
          </w:rPr>
          <w:t>6</w:t>
        </w:r>
        <w:r w:rsidR="00EC2759" w:rsidRPr="00FF4809">
          <w:rPr>
            <w:lang w:eastAsia="en-GB"/>
          </w:rPr>
          <w:t>-</w:t>
        </w:r>
        <w:r w:rsidR="00644E90">
          <w:rPr>
            <w:rFonts w:eastAsia="DengXian" w:hint="eastAsia"/>
            <w:lang w:eastAsia="zh-CN"/>
          </w:rPr>
          <w:t>03</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218"/>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709"/>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477"/>
    <w:rsid w:val="000F75C2"/>
    <w:rsid w:val="001001DE"/>
    <w:rsid w:val="00100EEF"/>
    <w:rsid w:val="0010118A"/>
    <w:rsid w:val="00101725"/>
    <w:rsid w:val="00101CE1"/>
    <w:rsid w:val="0010241B"/>
    <w:rsid w:val="0010269C"/>
    <w:rsid w:val="00102B77"/>
    <w:rsid w:val="00102D88"/>
    <w:rsid w:val="001034EA"/>
    <w:rsid w:val="00103888"/>
    <w:rsid w:val="00103AE8"/>
    <w:rsid w:val="00104B2B"/>
    <w:rsid w:val="0010599C"/>
    <w:rsid w:val="001075C9"/>
    <w:rsid w:val="00107865"/>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045"/>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14C"/>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2FE8"/>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1EBB"/>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4AFA"/>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2A31"/>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2A3D"/>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2B3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D7EF4"/>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4E90"/>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1779"/>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193"/>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587C"/>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57C26"/>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0EB9"/>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9762B"/>
    <w:rsid w:val="00BA0AC5"/>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19B4"/>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43F"/>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263"/>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057AC"/>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36B1"/>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4190</TotalTime>
  <Pages>9</Pages>
  <Words>2808</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1652</cp:revision>
  <cp:lastPrinted>2019-02-25T14:05:00Z</cp:lastPrinted>
  <dcterms:created xsi:type="dcterms:W3CDTF">2021-12-22T15:46:00Z</dcterms:created>
  <dcterms:modified xsi:type="dcterms:W3CDTF">2026-02-24T09:08:00Z</dcterms:modified>
</cp:coreProperties>
</file>