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521AF">
          <w:headerReference w:type="default" r:id="rId9"/>
          <w:footerReference w:type="default" r:id="rId10"/>
          <w:footnotePr>
            <w:numRestart w:val="eachSect"/>
          </w:footnotePr>
          <w:pgSz w:w="11907" w:h="16840" w:code="9"/>
          <w:pgMar w:top="1416" w:right="1133" w:bottom="1133" w:left="1133" w:header="850" w:footer="340" w:gutter="0"/>
          <w:pgNumType w:start="13"/>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2F3AF2"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2F3AF2" w:rsidRDefault="002F3AF2" w:rsidP="002F3AF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2F3AF2" w:rsidRDefault="002F3AF2" w:rsidP="002F3AF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5C4EE746" w:rsidR="002F3AF2" w:rsidRDefault="002F3AF2" w:rsidP="002F3AF2">
            <w:pPr>
              <w:pStyle w:val="TAC"/>
              <w:rPr>
                <w:lang w:eastAsia="zh-TW"/>
              </w:rPr>
            </w:pPr>
            <w:r w:rsidRPr="00C93CA0">
              <w:rPr>
                <w:lang w:eastAsia="zh-TW"/>
              </w:rPr>
              <w:t>DC_7_n40</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2F3AF2" w:rsidRDefault="002F3AF2" w:rsidP="002F3AF2">
            <w:pPr>
              <w:pStyle w:val="TAC"/>
              <w:rPr>
                <w:lang w:eastAsia="zh-TW"/>
              </w:rPr>
            </w:pPr>
          </w:p>
        </w:tc>
      </w:tr>
      <w:tr w:rsidR="002F3AF2"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2F3AF2" w:rsidRDefault="002F3AF2" w:rsidP="002F3AF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2F3AF2" w:rsidRDefault="002F3AF2" w:rsidP="002F3AF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0DFAB965"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2F3AF2" w:rsidRDefault="002F3AF2" w:rsidP="002F3AF2">
            <w:pPr>
              <w:pStyle w:val="TAC"/>
              <w:rPr>
                <w:lang w:eastAsia="fi-FI"/>
              </w:rPr>
            </w:pPr>
          </w:p>
        </w:tc>
      </w:tr>
      <w:tr w:rsidR="002F3AF2"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2F3AF2" w:rsidRDefault="002F3AF2" w:rsidP="002F3AF2">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2F3AF2" w:rsidRDefault="002F3AF2" w:rsidP="002F3AF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330ACF48"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2F3AF2" w:rsidRDefault="002F3AF2" w:rsidP="002F3AF2">
            <w:pPr>
              <w:pStyle w:val="TAC"/>
              <w:rPr>
                <w:lang w:eastAsia="ja-JP"/>
              </w:rPr>
            </w:pPr>
          </w:p>
        </w:tc>
      </w:tr>
      <w:tr w:rsidR="002F3AF2"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2F3AF2" w:rsidRDefault="002F3AF2" w:rsidP="002F3AF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56D193E"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2F3AF2" w:rsidRDefault="002F3AF2" w:rsidP="002F3AF2">
            <w:pPr>
              <w:pStyle w:val="TAC"/>
              <w:rPr>
                <w:lang w:eastAsia="ja-JP"/>
              </w:rPr>
            </w:pPr>
          </w:p>
        </w:tc>
      </w:tr>
      <w:tr w:rsidR="002F3AF2"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2F3AF2" w:rsidRDefault="002F3AF2" w:rsidP="002F3AF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2F3AF2" w:rsidRDefault="002F3AF2" w:rsidP="002F3AF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27274B36"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2F3AF2" w:rsidRDefault="002F3AF2" w:rsidP="002F3AF2">
            <w:pPr>
              <w:pStyle w:val="TAC"/>
            </w:pPr>
          </w:p>
        </w:tc>
      </w:tr>
      <w:tr w:rsidR="002F3AF2"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2F3AF2" w:rsidRDefault="002F3AF2" w:rsidP="002F3AF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41265C48"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2F3AF2" w:rsidRDefault="002F3AF2" w:rsidP="002F3AF2">
            <w:pPr>
              <w:pStyle w:val="TAC"/>
              <w:rPr>
                <w:rFonts w:eastAsia="MS Mincho"/>
              </w:rPr>
            </w:pPr>
          </w:p>
        </w:tc>
      </w:tr>
      <w:tr w:rsidR="002F3AF2"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2F3AF2" w:rsidRDefault="002F3AF2" w:rsidP="002F3AF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122DB980"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2F3AF2" w:rsidRDefault="002F3AF2" w:rsidP="002F3AF2">
            <w:pPr>
              <w:pStyle w:val="TAC"/>
              <w:rPr>
                <w:rFonts w:eastAsia="MS Mincho"/>
              </w:rPr>
            </w:pPr>
          </w:p>
        </w:tc>
      </w:tr>
      <w:tr w:rsidR="002F3AF2"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2F3AF2" w:rsidRDefault="002F3AF2" w:rsidP="002F3AF2">
            <w:pPr>
              <w:pStyle w:val="TAC"/>
              <w:rPr>
                <w:lang w:eastAsia="fi-FI"/>
              </w:rPr>
            </w:pPr>
            <w:r>
              <w:rPr>
                <w:lang w:eastAsia="fi-FI"/>
              </w:rPr>
              <w:t>DC_7A_n78A</w:t>
            </w:r>
            <w:r>
              <w:rPr>
                <w:vertAlign w:val="superscript"/>
                <w:lang w:eastAsia="fi-FI"/>
              </w:rPr>
              <w:t>7</w:t>
            </w:r>
          </w:p>
          <w:p w14:paraId="6B9E5A1F" w14:textId="77777777" w:rsidR="002F3AF2" w:rsidRDefault="002F3AF2" w:rsidP="002F3AF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2F3AF2" w:rsidRDefault="002F3AF2" w:rsidP="002F3AF2">
            <w:pPr>
              <w:pStyle w:val="TAC"/>
            </w:pPr>
            <w:r>
              <w:t>DC_7A_n78A</w:t>
            </w:r>
          </w:p>
          <w:p w14:paraId="198207F3" w14:textId="77777777" w:rsidR="002F3AF2" w:rsidRDefault="002F3AF2" w:rsidP="002F3AF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4271266B"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2F3AF2" w:rsidRDefault="002F3AF2" w:rsidP="002F3AF2">
            <w:pPr>
              <w:pStyle w:val="TAC"/>
              <w:rPr>
                <w:lang w:eastAsia="fi-FI"/>
              </w:rPr>
            </w:pPr>
          </w:p>
        </w:tc>
      </w:tr>
      <w:tr w:rsidR="002F3AF2"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2F3AF2" w:rsidRDefault="002F3AF2" w:rsidP="002F3AF2">
            <w:pPr>
              <w:pStyle w:val="TAC"/>
              <w:rPr>
                <w:vertAlign w:val="superscript"/>
                <w:lang w:eastAsia="zh-TW"/>
              </w:rPr>
            </w:pPr>
            <w:r>
              <w:rPr>
                <w:lang w:eastAsia="fi-FI"/>
              </w:rPr>
              <w:t>DC_7A_n78(2A)</w:t>
            </w:r>
            <w:r>
              <w:rPr>
                <w:vertAlign w:val="superscript"/>
                <w:lang w:eastAsia="fi-FI"/>
              </w:rPr>
              <w:t>7</w:t>
            </w:r>
          </w:p>
          <w:p w14:paraId="559FDB7F" w14:textId="77777777" w:rsidR="002F3AF2" w:rsidRDefault="002F3AF2" w:rsidP="002F3AF2">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2F3AF2" w:rsidRDefault="002F3AF2" w:rsidP="002F3AF2">
            <w:pPr>
              <w:pStyle w:val="TAC"/>
              <w:rPr>
                <w:lang w:eastAsia="zh-TW"/>
              </w:rPr>
            </w:pPr>
            <w:r>
              <w:t>DC_7A_n78A</w:t>
            </w:r>
          </w:p>
          <w:p w14:paraId="58F3EF3C" w14:textId="77777777" w:rsidR="002F3AF2" w:rsidRDefault="002F3AF2" w:rsidP="002F3AF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4E1C7083" w:rsidR="002F3AF2" w:rsidRDefault="002F3AF2" w:rsidP="002F3AF2">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2F3AF2" w:rsidRDefault="002F3AF2" w:rsidP="002F3AF2">
            <w:pPr>
              <w:pStyle w:val="TAC"/>
              <w:rPr>
                <w:lang w:eastAsia="fi-FI"/>
              </w:rPr>
            </w:pPr>
          </w:p>
        </w:tc>
      </w:tr>
      <w:tr w:rsidR="002F3AF2"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2F3AF2" w:rsidRDefault="002F3AF2" w:rsidP="002F3AF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2F3AF2" w:rsidRDefault="002F3AF2" w:rsidP="002F3AF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293043A8"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2F3AF2" w:rsidRDefault="002F3AF2" w:rsidP="002F3AF2">
            <w:pPr>
              <w:pStyle w:val="TAC"/>
            </w:pPr>
          </w:p>
        </w:tc>
      </w:tr>
      <w:tr w:rsidR="002F3AF2"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2F3AF2" w:rsidRDefault="002F3AF2" w:rsidP="002F3AF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2F3AF2" w:rsidRDefault="002F3AF2" w:rsidP="002F3AF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0D1F40A9"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2F3AF2" w:rsidRDefault="002F3AF2" w:rsidP="002F3AF2">
            <w:pPr>
              <w:pStyle w:val="TAC"/>
            </w:pPr>
          </w:p>
        </w:tc>
      </w:tr>
      <w:tr w:rsidR="002F3AF2"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2F3AF2" w:rsidRDefault="002F3AF2" w:rsidP="002F3AF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2F3AF2" w:rsidRDefault="002F3AF2" w:rsidP="002F3AF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5A0B59DF" w:rsidR="002F3AF2" w:rsidRDefault="002F3AF2" w:rsidP="002F3AF2">
            <w:pPr>
              <w:pStyle w:val="TAC"/>
              <w:rPr>
                <w:lang w:eastAsia="zh-TW"/>
              </w:rPr>
            </w:pPr>
            <w:r w:rsidRPr="00C93CA0">
              <w:rPr>
                <w:lang w:eastAsia="zh-TW"/>
              </w:rPr>
              <w:t>DC_8_n20</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2F3AF2" w:rsidRDefault="002F3AF2" w:rsidP="002F3AF2">
            <w:pPr>
              <w:pStyle w:val="TAC"/>
              <w:rPr>
                <w:lang w:eastAsia="zh-TW"/>
              </w:rPr>
            </w:pPr>
          </w:p>
        </w:tc>
      </w:tr>
      <w:tr w:rsidR="002F3AF2"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2F3AF2" w:rsidRDefault="002F3AF2" w:rsidP="002F3AF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2F3AF2" w:rsidRDefault="002F3AF2" w:rsidP="002F3AF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2F3AF2" w:rsidRDefault="002F3AF2" w:rsidP="002F3AF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2F3AF2" w:rsidRDefault="002F3AF2" w:rsidP="002F3AF2">
            <w:pPr>
              <w:pStyle w:val="TAC"/>
            </w:pPr>
          </w:p>
        </w:tc>
      </w:tr>
      <w:tr w:rsidR="002F3AF2"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2F3AF2" w:rsidRDefault="002F3AF2" w:rsidP="002F3AF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2F3AF2" w:rsidRDefault="002F3AF2" w:rsidP="002F3AF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2F3AF2" w:rsidRDefault="002F3AF2" w:rsidP="002F3AF2">
            <w:pPr>
              <w:pStyle w:val="TAC"/>
              <w:rPr>
                <w:lang w:eastAsia="zh-TW"/>
              </w:rPr>
            </w:pPr>
          </w:p>
        </w:tc>
      </w:tr>
      <w:tr w:rsidR="002F3AF2"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2F3AF2" w:rsidRDefault="002F3AF2" w:rsidP="002F3AF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2F3AF2" w:rsidRDefault="002F3AF2" w:rsidP="002F3AF2">
            <w:pPr>
              <w:pStyle w:val="TAC"/>
              <w:rPr>
                <w:rFonts w:eastAsia="MS Mincho"/>
              </w:rPr>
            </w:pPr>
          </w:p>
        </w:tc>
      </w:tr>
      <w:tr w:rsidR="002F3AF2"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2F3AF2" w:rsidRDefault="002F3AF2" w:rsidP="002F3AF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2F3AF2" w:rsidRDefault="002F3AF2" w:rsidP="002F3AF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2F3AF2" w:rsidRDefault="002F3AF2" w:rsidP="002F3AF2">
            <w:pPr>
              <w:pStyle w:val="TAC"/>
              <w:rPr>
                <w:lang w:eastAsia="fi-FI"/>
              </w:rPr>
            </w:pPr>
          </w:p>
        </w:tc>
      </w:tr>
      <w:tr w:rsidR="002F3AF2"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2F3AF2" w:rsidRDefault="002F3AF2" w:rsidP="002F3AF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2F3AF2" w:rsidRDefault="002F3AF2" w:rsidP="002F3AF2">
            <w:pPr>
              <w:pStyle w:val="TAC"/>
              <w:rPr>
                <w:rFonts w:eastAsia="MS Mincho"/>
              </w:rPr>
            </w:pPr>
            <w:r>
              <w:rPr>
                <w:lang w:eastAsia="zh-CN"/>
              </w:rPr>
              <w:t>No</w:t>
            </w:r>
          </w:p>
        </w:tc>
      </w:tr>
      <w:tr w:rsidR="002F3AF2"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2F3AF2" w:rsidRDefault="002F3AF2" w:rsidP="002F3AF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2F3AF2" w:rsidRDefault="002F3AF2" w:rsidP="002F3AF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2F3AF2" w:rsidRDefault="002F3AF2" w:rsidP="002F3AF2">
            <w:pPr>
              <w:pStyle w:val="TAC"/>
              <w:rPr>
                <w:rFonts w:eastAsia="MS Mincho"/>
              </w:rPr>
            </w:pPr>
            <w:r>
              <w:rPr>
                <w:lang w:eastAsia="zh-CN"/>
              </w:rPr>
              <w:t>No</w:t>
            </w:r>
          </w:p>
        </w:tc>
      </w:tr>
      <w:tr w:rsidR="002F3AF2"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2F3AF2" w:rsidRDefault="002F3AF2" w:rsidP="002F3AF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2F3AF2" w:rsidRDefault="002F3AF2" w:rsidP="002F3AF2">
            <w:pPr>
              <w:pStyle w:val="TAC"/>
              <w:rPr>
                <w:lang w:eastAsia="fi-FI"/>
              </w:rPr>
            </w:pPr>
            <w:r>
              <w:rPr>
                <w:lang w:eastAsia="zh-CN"/>
              </w:rPr>
              <w:t>No</w:t>
            </w:r>
          </w:p>
        </w:tc>
      </w:tr>
      <w:tr w:rsidR="002F3AF2"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2F3AF2" w:rsidRDefault="002F3AF2" w:rsidP="002F3AF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2F3AF2" w:rsidRDefault="002F3AF2" w:rsidP="002F3AF2">
            <w:pPr>
              <w:pStyle w:val="TAC"/>
              <w:rPr>
                <w:lang w:eastAsia="fi-FI"/>
              </w:rPr>
            </w:pPr>
            <w:r>
              <w:rPr>
                <w:lang w:eastAsia="zh-CN"/>
              </w:rPr>
              <w:t>No</w:t>
            </w:r>
          </w:p>
        </w:tc>
      </w:tr>
      <w:tr w:rsidR="002F3AF2"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2F3AF2" w:rsidRDefault="002F3AF2" w:rsidP="002F3AF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2F3AF2" w:rsidRDefault="002F3AF2" w:rsidP="002F3AF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2F3AF2" w:rsidRDefault="002F3AF2" w:rsidP="002F3AF2">
            <w:pPr>
              <w:pStyle w:val="TAC"/>
              <w:rPr>
                <w:lang w:eastAsia="fi-FI"/>
              </w:rPr>
            </w:pPr>
            <w:r>
              <w:rPr>
                <w:lang w:eastAsia="zh-CN"/>
              </w:rPr>
              <w:t>No</w:t>
            </w:r>
          </w:p>
        </w:tc>
      </w:tr>
      <w:tr w:rsidR="002F3AF2"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2F3AF2" w:rsidRDefault="002F3AF2" w:rsidP="002F3AF2">
            <w:pPr>
              <w:pStyle w:val="TAC"/>
              <w:rPr>
                <w:vertAlign w:val="superscript"/>
                <w:lang w:eastAsia="fi-FI"/>
              </w:rPr>
            </w:pPr>
            <w:r>
              <w:rPr>
                <w:lang w:eastAsia="fi-FI"/>
              </w:rPr>
              <w:t>DC_8A_n79A</w:t>
            </w:r>
            <w:r>
              <w:rPr>
                <w:vertAlign w:val="superscript"/>
                <w:lang w:eastAsia="fi-FI"/>
              </w:rPr>
              <w:t>7</w:t>
            </w:r>
          </w:p>
          <w:p w14:paraId="1F67476B" w14:textId="77777777" w:rsidR="002F3AF2" w:rsidRDefault="002F3AF2" w:rsidP="002F3AF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2F3AF2" w:rsidRDefault="002F3AF2" w:rsidP="002F3AF2">
            <w:pPr>
              <w:pStyle w:val="TAC"/>
              <w:rPr>
                <w:lang w:eastAsia="fi-FI"/>
              </w:rPr>
            </w:pPr>
            <w:r>
              <w:rPr>
                <w:lang w:eastAsia="fi-FI"/>
              </w:rPr>
              <w:t>DC_8A_n79A</w:t>
            </w:r>
          </w:p>
          <w:p w14:paraId="1A614295" w14:textId="77777777" w:rsidR="002F3AF2" w:rsidRDefault="002F3AF2" w:rsidP="002F3AF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2F3AF2" w:rsidRDefault="002F3AF2" w:rsidP="002F3AF2">
            <w:pPr>
              <w:pStyle w:val="TAC"/>
              <w:rPr>
                <w:lang w:eastAsia="fi-FI"/>
              </w:rPr>
            </w:pPr>
            <w:r>
              <w:rPr>
                <w:lang w:eastAsia="zh-CN"/>
              </w:rPr>
              <w:t>No</w:t>
            </w:r>
          </w:p>
        </w:tc>
      </w:tr>
      <w:tr w:rsidR="002F3AF2"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2F3AF2" w:rsidRDefault="002F3AF2" w:rsidP="002F3AF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2F3AF2" w:rsidRDefault="002F3AF2" w:rsidP="002F3AF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2F3AF2" w:rsidRDefault="002F3AF2" w:rsidP="002F3AF2">
            <w:pPr>
              <w:pStyle w:val="TAC"/>
              <w:rPr>
                <w:lang w:eastAsia="fi-FI"/>
              </w:rPr>
            </w:pPr>
          </w:p>
        </w:tc>
      </w:tr>
      <w:tr w:rsidR="002F3AF2"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2F3AF2" w:rsidRDefault="002F3AF2" w:rsidP="002F3AF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2F3AF2" w:rsidRDefault="002F3AF2" w:rsidP="002F3AF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2F3AF2" w:rsidRDefault="002F3AF2" w:rsidP="002F3AF2">
            <w:pPr>
              <w:pStyle w:val="TAC"/>
              <w:rPr>
                <w:lang w:eastAsia="fi-FI"/>
              </w:rPr>
            </w:pPr>
          </w:p>
        </w:tc>
      </w:tr>
      <w:tr w:rsidR="002F3AF2"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2F3AF2" w:rsidRDefault="002F3AF2" w:rsidP="002F3AF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2F3AF2" w:rsidRDefault="002F3AF2" w:rsidP="002F3AF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2F3AF2" w:rsidRDefault="002F3AF2" w:rsidP="002F3AF2">
            <w:pPr>
              <w:pStyle w:val="TAC"/>
              <w:rPr>
                <w:lang w:eastAsia="zh-TW"/>
              </w:rPr>
            </w:pPr>
          </w:p>
        </w:tc>
      </w:tr>
      <w:tr w:rsidR="002F3AF2"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2F3AF2" w:rsidRDefault="002F3AF2" w:rsidP="002F3AF2">
            <w:pPr>
              <w:pStyle w:val="TAC"/>
              <w:rPr>
                <w:lang w:eastAsia="zh-TW"/>
              </w:rPr>
            </w:pPr>
          </w:p>
        </w:tc>
      </w:tr>
      <w:tr w:rsidR="002F3AF2"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2F3AF2" w:rsidRDefault="002F3AF2" w:rsidP="002F3AF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2F3AF2" w:rsidRDefault="002F3AF2" w:rsidP="002F3AF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2F3AF2" w:rsidRDefault="002F3AF2" w:rsidP="002F3AF2">
            <w:pPr>
              <w:pStyle w:val="TAC"/>
              <w:rPr>
                <w:lang w:eastAsia="fi-FI"/>
              </w:rPr>
            </w:pPr>
            <w:r>
              <w:rPr>
                <w:lang w:eastAsia="zh-CN"/>
              </w:rPr>
              <w:t>No</w:t>
            </w:r>
          </w:p>
        </w:tc>
      </w:tr>
      <w:tr w:rsidR="002F3AF2"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2F3AF2" w:rsidRDefault="002F3AF2" w:rsidP="002F3AF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2F3AF2" w:rsidRDefault="002F3AF2" w:rsidP="002F3AF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2F3AF2" w:rsidRDefault="002F3AF2" w:rsidP="002F3AF2">
            <w:pPr>
              <w:pStyle w:val="TAC"/>
              <w:rPr>
                <w:lang w:eastAsia="fi-FI"/>
              </w:rPr>
            </w:pPr>
            <w:r>
              <w:rPr>
                <w:lang w:eastAsia="zh-CN"/>
              </w:rPr>
              <w:t>No</w:t>
            </w:r>
          </w:p>
        </w:tc>
      </w:tr>
      <w:tr w:rsidR="002F3AF2"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2F3AF2" w:rsidRDefault="002F3AF2" w:rsidP="002F3AF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2F3AF2" w:rsidRDefault="002F3AF2" w:rsidP="002F3AF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2F3AF2" w:rsidRDefault="002F3AF2" w:rsidP="002F3AF2">
            <w:pPr>
              <w:pStyle w:val="TAC"/>
              <w:rPr>
                <w:lang w:eastAsia="fi-FI"/>
              </w:rPr>
            </w:pPr>
            <w:r>
              <w:rPr>
                <w:lang w:eastAsia="zh-CN"/>
              </w:rPr>
              <w:t>No</w:t>
            </w:r>
          </w:p>
        </w:tc>
      </w:tr>
      <w:tr w:rsidR="002F3AF2"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2F3AF2" w:rsidRDefault="002F3AF2" w:rsidP="002F3AF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2F3AF2" w:rsidRDefault="002F3AF2" w:rsidP="002F3AF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2F3AF2" w:rsidRDefault="002F3AF2" w:rsidP="002F3AF2">
            <w:pPr>
              <w:pStyle w:val="TAC"/>
              <w:rPr>
                <w:lang w:eastAsia="fi-FI"/>
              </w:rPr>
            </w:pPr>
          </w:p>
        </w:tc>
      </w:tr>
      <w:tr w:rsidR="002F3AF2"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2F3AF2" w:rsidRDefault="002F3AF2" w:rsidP="002F3AF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2F3AF2" w:rsidRDefault="002F3AF2" w:rsidP="002F3AF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2F3AF2" w:rsidRDefault="002F3AF2" w:rsidP="002F3AF2">
            <w:pPr>
              <w:pStyle w:val="TAC"/>
              <w:rPr>
                <w:lang w:eastAsia="fi-FI"/>
              </w:rPr>
            </w:pPr>
          </w:p>
        </w:tc>
      </w:tr>
      <w:tr w:rsidR="002F3AF2"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2F3AF2" w:rsidRDefault="002F3AF2" w:rsidP="002F3AF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2F3AF2" w:rsidRDefault="002F3AF2" w:rsidP="002F3AF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2F3AF2" w:rsidRDefault="002F3AF2" w:rsidP="002F3AF2">
            <w:pPr>
              <w:pStyle w:val="TAC"/>
              <w:rPr>
                <w:lang w:eastAsia="fi-FI"/>
              </w:rPr>
            </w:pPr>
          </w:p>
        </w:tc>
      </w:tr>
      <w:tr w:rsidR="002F3AF2"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2F3AF2" w:rsidRDefault="002F3AF2" w:rsidP="002F3AF2">
            <w:pPr>
              <w:pStyle w:val="TAC"/>
              <w:rPr>
                <w:rFonts w:cs="Arial"/>
                <w:lang w:eastAsia="zh-CN"/>
              </w:rPr>
            </w:pPr>
            <w:r>
              <w:rPr>
                <w:rFonts w:cs="Arial"/>
                <w:lang w:eastAsia="zh-CN"/>
              </w:rPr>
              <w:t>DC_12A_n7A</w:t>
            </w:r>
          </w:p>
          <w:p w14:paraId="0D06211B" w14:textId="77777777" w:rsidR="002F3AF2" w:rsidRDefault="002F3AF2" w:rsidP="002F3AF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2F3AF2" w:rsidRDefault="002F3AF2" w:rsidP="002F3AF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2F3AF2" w:rsidRDefault="002F3AF2" w:rsidP="002F3AF2">
            <w:pPr>
              <w:pStyle w:val="TAC"/>
              <w:rPr>
                <w:rFonts w:cs="Arial"/>
                <w:lang w:eastAsia="fi-FI"/>
              </w:rPr>
            </w:pPr>
          </w:p>
        </w:tc>
      </w:tr>
      <w:tr w:rsidR="002F3AF2"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2F3AF2" w:rsidRDefault="002F3AF2" w:rsidP="002F3AF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2F3AF2" w:rsidRDefault="002F3AF2" w:rsidP="002F3AF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2F3AF2" w:rsidRDefault="002F3AF2" w:rsidP="002F3AF2">
            <w:pPr>
              <w:pStyle w:val="TAC"/>
              <w:rPr>
                <w:rFonts w:cs="Arial"/>
                <w:lang w:eastAsia="zh-TW"/>
              </w:rPr>
            </w:pPr>
          </w:p>
        </w:tc>
      </w:tr>
      <w:tr w:rsidR="002F3AF2"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2F3AF2" w:rsidRDefault="002F3AF2" w:rsidP="002F3AF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2F3AF2" w:rsidRDefault="002F3AF2" w:rsidP="002F3AF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2F3AF2" w:rsidRDefault="002F3AF2" w:rsidP="002F3AF2">
            <w:pPr>
              <w:pStyle w:val="TAC"/>
              <w:rPr>
                <w:rFonts w:cs="Arial"/>
                <w:lang w:eastAsia="zh-TW"/>
              </w:rPr>
            </w:pPr>
          </w:p>
        </w:tc>
      </w:tr>
      <w:tr w:rsidR="002F3AF2"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2F3AF2" w:rsidRDefault="002F3AF2" w:rsidP="002F3AF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2F3AF2" w:rsidRDefault="002F3AF2" w:rsidP="002F3AF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2F3AF2" w:rsidRDefault="002F3AF2" w:rsidP="002F3AF2">
            <w:pPr>
              <w:pStyle w:val="TAC"/>
              <w:rPr>
                <w:rFonts w:cs="Arial"/>
                <w:lang w:eastAsia="zh-TW"/>
              </w:rPr>
            </w:pPr>
          </w:p>
        </w:tc>
      </w:tr>
      <w:tr w:rsidR="002F3AF2"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2F3AF2" w:rsidRDefault="002F3AF2" w:rsidP="002F3AF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2F3AF2" w:rsidRDefault="002F3AF2" w:rsidP="002F3AF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2F3AF2" w:rsidRDefault="002F3AF2" w:rsidP="002F3AF2">
            <w:pPr>
              <w:pStyle w:val="TAC"/>
              <w:rPr>
                <w:lang w:eastAsia="fi-FI"/>
              </w:rPr>
            </w:pPr>
          </w:p>
        </w:tc>
      </w:tr>
      <w:tr w:rsidR="002F3AF2"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2F3AF2" w:rsidRDefault="002F3AF2" w:rsidP="002F3AF2">
            <w:pPr>
              <w:pStyle w:val="TAC"/>
              <w:rPr>
                <w:lang w:eastAsia="zh-CN"/>
              </w:rPr>
            </w:pPr>
            <w:r>
              <w:rPr>
                <w:lang w:eastAsia="zh-CN"/>
              </w:rPr>
              <w:t>DC_12A_n78A</w:t>
            </w:r>
          </w:p>
          <w:p w14:paraId="25D10197" w14:textId="77777777" w:rsidR="002F3AF2" w:rsidRDefault="002F3AF2" w:rsidP="002F3AF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2F3AF2" w:rsidRDefault="002F3AF2" w:rsidP="002F3AF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2F3AF2" w:rsidRDefault="002F3AF2" w:rsidP="002F3AF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2F3AF2" w:rsidRDefault="002F3AF2" w:rsidP="002F3AF2">
            <w:pPr>
              <w:pStyle w:val="TAC"/>
              <w:rPr>
                <w:lang w:eastAsia="fi-FI"/>
              </w:rPr>
            </w:pPr>
          </w:p>
        </w:tc>
      </w:tr>
      <w:tr w:rsidR="002F3AF2"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2F3AF2" w:rsidRDefault="002F3AF2" w:rsidP="002F3AF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2F3AF2" w:rsidRDefault="002F3AF2" w:rsidP="002F3AF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2F3AF2" w:rsidRDefault="002F3AF2" w:rsidP="002F3AF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2F3AF2" w:rsidRDefault="002F3AF2" w:rsidP="002F3AF2">
            <w:pPr>
              <w:pStyle w:val="TAC"/>
              <w:rPr>
                <w:rFonts w:cs="Arial"/>
                <w:lang w:eastAsia="zh-TW"/>
              </w:rPr>
            </w:pPr>
          </w:p>
        </w:tc>
      </w:tr>
      <w:tr w:rsidR="002F3AF2"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2F3AF2" w:rsidRDefault="002F3AF2" w:rsidP="002F3AF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2F3AF2" w:rsidRDefault="002F3AF2" w:rsidP="002F3AF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2F3AF2" w:rsidRDefault="002F3AF2" w:rsidP="002F3AF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2F3AF2" w:rsidRDefault="002F3AF2" w:rsidP="002F3AF2">
            <w:pPr>
              <w:pStyle w:val="TAC"/>
            </w:pPr>
          </w:p>
        </w:tc>
      </w:tr>
      <w:tr w:rsidR="002F3AF2"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2F3AF2" w:rsidRDefault="002F3AF2" w:rsidP="002F3AF2">
            <w:pPr>
              <w:pStyle w:val="TAC"/>
              <w:rPr>
                <w:rFonts w:cs="Arial"/>
                <w:lang w:eastAsia="zh-CN"/>
              </w:rPr>
            </w:pPr>
            <w:r>
              <w:rPr>
                <w:rFonts w:cs="Arial"/>
                <w:lang w:eastAsia="zh-CN"/>
              </w:rPr>
              <w:t>DC_13A_n7A</w:t>
            </w:r>
          </w:p>
          <w:p w14:paraId="79B147C1" w14:textId="77777777" w:rsidR="002F3AF2" w:rsidRDefault="002F3AF2" w:rsidP="002F3AF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2F3AF2" w:rsidRDefault="002F3AF2" w:rsidP="002F3AF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2F3AF2" w:rsidRDefault="002F3AF2" w:rsidP="002F3AF2">
            <w:pPr>
              <w:pStyle w:val="TAC"/>
              <w:rPr>
                <w:rFonts w:cs="Arial"/>
                <w:lang w:eastAsia="fi-FI"/>
              </w:rPr>
            </w:pPr>
          </w:p>
        </w:tc>
      </w:tr>
      <w:tr w:rsidR="002F3AF2"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2F3AF2" w:rsidRDefault="002F3AF2" w:rsidP="002F3AF2">
            <w:pPr>
              <w:pStyle w:val="TAC"/>
              <w:rPr>
                <w:lang w:eastAsia="zh-TW"/>
              </w:rPr>
            </w:pPr>
            <w:r>
              <w:rPr>
                <w:lang w:eastAsia="fi-FI"/>
              </w:rPr>
              <w:t>DC_13A_n48A</w:t>
            </w:r>
          </w:p>
          <w:p w14:paraId="66FF3595" w14:textId="77777777" w:rsidR="002F3AF2" w:rsidRDefault="002F3AF2" w:rsidP="002F3AF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2F3AF2" w:rsidRDefault="002F3AF2" w:rsidP="002F3AF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2F3AF2" w:rsidRDefault="002F3AF2" w:rsidP="002F3AF2">
            <w:pPr>
              <w:pStyle w:val="TAC"/>
              <w:rPr>
                <w:lang w:eastAsia="zh-TW"/>
              </w:rPr>
            </w:pPr>
          </w:p>
        </w:tc>
      </w:tr>
      <w:tr w:rsidR="002F3AF2"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2F3AF2" w:rsidRDefault="002F3AF2" w:rsidP="002F3AF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2F3AF2" w:rsidRDefault="002F3AF2" w:rsidP="002F3AF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2F3AF2" w:rsidRDefault="002F3AF2" w:rsidP="002F3AF2">
            <w:pPr>
              <w:pStyle w:val="TAC"/>
              <w:rPr>
                <w:lang w:eastAsia="fi-FI"/>
              </w:rPr>
            </w:pPr>
          </w:p>
        </w:tc>
      </w:tr>
      <w:tr w:rsidR="002F3AF2"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2F3AF2" w:rsidRDefault="002F3AF2" w:rsidP="002F3AF2">
            <w:pPr>
              <w:pStyle w:val="TAC"/>
              <w:rPr>
                <w:lang w:eastAsia="zh-TW"/>
              </w:rPr>
            </w:pPr>
          </w:p>
        </w:tc>
      </w:tr>
      <w:tr w:rsidR="002F3AF2"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2F3AF2" w:rsidRDefault="002F3AF2" w:rsidP="002F3AF2">
            <w:pPr>
              <w:pStyle w:val="TAC"/>
              <w:rPr>
                <w:rFonts w:cs="Arial"/>
                <w:lang w:eastAsia="zh-CN"/>
              </w:rPr>
            </w:pPr>
            <w:r>
              <w:rPr>
                <w:rFonts w:cs="Arial"/>
                <w:lang w:eastAsia="zh-CN"/>
              </w:rPr>
              <w:t>DC_13A_n78A</w:t>
            </w:r>
          </w:p>
          <w:p w14:paraId="3504BFDD" w14:textId="77777777" w:rsidR="002F3AF2" w:rsidRDefault="002F3AF2" w:rsidP="002F3AF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2F3AF2" w:rsidRDefault="002F3AF2" w:rsidP="002F3AF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2F3AF2" w:rsidRDefault="002F3AF2" w:rsidP="002F3AF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2F3AF2" w:rsidRDefault="002F3AF2" w:rsidP="002F3AF2">
            <w:pPr>
              <w:pStyle w:val="TAC"/>
              <w:rPr>
                <w:rFonts w:cs="Arial"/>
                <w:lang w:eastAsia="fi-FI"/>
              </w:rPr>
            </w:pPr>
          </w:p>
        </w:tc>
      </w:tr>
      <w:tr w:rsidR="002F3AF2"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2F3AF2" w:rsidRDefault="002F3AF2" w:rsidP="002F3AF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2F3AF2" w:rsidRDefault="002F3AF2" w:rsidP="002F3AF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2F3AF2" w:rsidRDefault="002F3AF2" w:rsidP="002F3AF2">
            <w:pPr>
              <w:pStyle w:val="TAC"/>
              <w:rPr>
                <w:rFonts w:cs="Arial"/>
                <w:lang w:eastAsia="zh-TW"/>
              </w:rPr>
            </w:pPr>
          </w:p>
        </w:tc>
      </w:tr>
      <w:tr w:rsidR="002F3AF2"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2F3AF2" w:rsidRDefault="002F3AF2" w:rsidP="002F3AF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2F3AF2" w:rsidRDefault="002F3AF2" w:rsidP="002F3AF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2F3AF2" w:rsidRDefault="002F3AF2" w:rsidP="002F3AF2">
            <w:pPr>
              <w:pStyle w:val="TAC"/>
              <w:rPr>
                <w:rFonts w:cs="Arial"/>
                <w:lang w:eastAsia="zh-TW"/>
              </w:rPr>
            </w:pPr>
          </w:p>
        </w:tc>
      </w:tr>
      <w:tr w:rsidR="002F3AF2"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2F3AF2" w:rsidRDefault="002F3AF2" w:rsidP="002F3AF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2F3AF2" w:rsidRDefault="002F3AF2" w:rsidP="002F3AF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2F3AF2" w:rsidRDefault="002F3AF2" w:rsidP="002F3AF2">
            <w:pPr>
              <w:pStyle w:val="TAC"/>
              <w:rPr>
                <w:lang w:eastAsia="zh-TW"/>
              </w:rPr>
            </w:pPr>
          </w:p>
        </w:tc>
      </w:tr>
      <w:tr w:rsidR="002F3AF2"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2F3AF2" w:rsidRDefault="002F3AF2" w:rsidP="002F3AF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2F3AF2" w:rsidRDefault="002F3AF2" w:rsidP="002F3AF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2F3AF2" w:rsidRDefault="002F3AF2" w:rsidP="002F3AF2">
            <w:pPr>
              <w:pStyle w:val="TAC"/>
              <w:rPr>
                <w:lang w:eastAsia="fi-FI"/>
              </w:rPr>
            </w:pPr>
            <w:r>
              <w:rPr>
                <w:lang w:eastAsia="zh-CN"/>
              </w:rPr>
              <w:t>No</w:t>
            </w:r>
          </w:p>
        </w:tc>
      </w:tr>
      <w:tr w:rsidR="002F3AF2"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2F3AF2" w:rsidRDefault="002F3AF2" w:rsidP="002F3AF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2F3AF2" w:rsidRDefault="002F3AF2" w:rsidP="002F3AF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2F3AF2" w:rsidRDefault="002F3AF2" w:rsidP="002F3AF2">
            <w:pPr>
              <w:pStyle w:val="TAC"/>
              <w:rPr>
                <w:lang w:eastAsia="fi-FI"/>
              </w:rPr>
            </w:pPr>
            <w:r>
              <w:rPr>
                <w:lang w:eastAsia="zh-CN"/>
              </w:rPr>
              <w:t>No</w:t>
            </w:r>
          </w:p>
        </w:tc>
      </w:tr>
      <w:tr w:rsidR="002F3AF2"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2F3AF2" w:rsidRDefault="002F3AF2" w:rsidP="002F3AF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2F3AF2" w:rsidRDefault="002F3AF2" w:rsidP="002F3AF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2F3AF2" w:rsidRDefault="002F3AF2" w:rsidP="002F3AF2">
            <w:pPr>
              <w:pStyle w:val="TAC"/>
              <w:rPr>
                <w:lang w:eastAsia="fi-FI"/>
              </w:rPr>
            </w:pPr>
          </w:p>
        </w:tc>
      </w:tr>
      <w:tr w:rsidR="002F3AF2"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2F3AF2" w:rsidRDefault="002F3AF2" w:rsidP="002F3AF2">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2F3AF2" w:rsidRDefault="002F3AF2" w:rsidP="002F3AF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2F3AF2" w:rsidRDefault="002F3AF2" w:rsidP="002F3AF2">
            <w:pPr>
              <w:pStyle w:val="TAC"/>
              <w:rPr>
                <w:lang w:eastAsia="fi-FI"/>
              </w:rPr>
            </w:pPr>
          </w:p>
        </w:tc>
      </w:tr>
      <w:tr w:rsidR="002F3AF2"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2F3AF2" w:rsidRDefault="002F3AF2" w:rsidP="002F3AF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2F3AF2" w:rsidRDefault="002F3AF2" w:rsidP="002F3AF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2F3AF2" w:rsidRDefault="002F3AF2" w:rsidP="002F3AF2">
            <w:pPr>
              <w:pStyle w:val="TAC"/>
              <w:rPr>
                <w:lang w:eastAsia="fi-FI"/>
              </w:rPr>
            </w:pPr>
          </w:p>
        </w:tc>
      </w:tr>
      <w:tr w:rsidR="002F3AF2"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2F3AF2" w:rsidRDefault="002F3AF2" w:rsidP="002F3AF2">
            <w:pPr>
              <w:pStyle w:val="TAC"/>
              <w:rPr>
                <w:lang w:eastAsia="fi-FI"/>
              </w:rPr>
            </w:pPr>
            <w:r>
              <w:rPr>
                <w:lang w:eastAsia="fi-FI"/>
              </w:rPr>
              <w:t>DC_19A_n77A</w:t>
            </w:r>
            <w:r>
              <w:rPr>
                <w:vertAlign w:val="superscript"/>
                <w:lang w:eastAsia="fi-FI"/>
              </w:rPr>
              <w:t>7</w:t>
            </w:r>
          </w:p>
          <w:p w14:paraId="6B27D84D" w14:textId="77777777" w:rsidR="002F3AF2" w:rsidRDefault="002F3AF2" w:rsidP="002F3AF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2F3AF2" w:rsidRDefault="002F3AF2" w:rsidP="002F3AF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2F3AF2" w:rsidRDefault="002F3AF2" w:rsidP="002F3AF2">
            <w:pPr>
              <w:pStyle w:val="TAC"/>
              <w:rPr>
                <w:lang w:eastAsia="fi-FI"/>
              </w:rPr>
            </w:pPr>
          </w:p>
        </w:tc>
      </w:tr>
      <w:tr w:rsidR="002F3AF2"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2F3AF2" w:rsidRDefault="002F3AF2" w:rsidP="002F3AF2">
            <w:pPr>
              <w:pStyle w:val="TAC"/>
              <w:rPr>
                <w:lang w:eastAsia="fi-FI"/>
              </w:rPr>
            </w:pPr>
            <w:r>
              <w:rPr>
                <w:lang w:eastAsia="fi-FI"/>
              </w:rPr>
              <w:t>DC_19A_n78A</w:t>
            </w:r>
            <w:r>
              <w:rPr>
                <w:vertAlign w:val="superscript"/>
                <w:lang w:eastAsia="fi-FI"/>
              </w:rPr>
              <w:t>7</w:t>
            </w:r>
          </w:p>
          <w:p w14:paraId="25798C62" w14:textId="77777777" w:rsidR="002F3AF2" w:rsidRDefault="002F3AF2" w:rsidP="002F3AF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2F3AF2" w:rsidRDefault="002F3AF2" w:rsidP="002F3AF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2F3AF2" w:rsidRDefault="002F3AF2" w:rsidP="002F3AF2">
            <w:pPr>
              <w:pStyle w:val="TAC"/>
              <w:rPr>
                <w:lang w:eastAsia="fi-FI"/>
              </w:rPr>
            </w:pPr>
            <w:r>
              <w:rPr>
                <w:lang w:eastAsia="zh-CN"/>
              </w:rPr>
              <w:t>No</w:t>
            </w:r>
          </w:p>
        </w:tc>
      </w:tr>
      <w:tr w:rsidR="002F3AF2"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2F3AF2" w:rsidRDefault="002F3AF2" w:rsidP="002F3AF2">
            <w:pPr>
              <w:pStyle w:val="TAC"/>
              <w:rPr>
                <w:lang w:eastAsia="fi-FI"/>
              </w:rPr>
            </w:pPr>
            <w:r>
              <w:rPr>
                <w:lang w:eastAsia="fi-FI"/>
              </w:rPr>
              <w:t>DC_19A_n79A</w:t>
            </w:r>
            <w:r>
              <w:rPr>
                <w:vertAlign w:val="superscript"/>
                <w:lang w:eastAsia="fi-FI"/>
              </w:rPr>
              <w:t>7</w:t>
            </w:r>
          </w:p>
          <w:p w14:paraId="094ECF76" w14:textId="77777777" w:rsidR="002F3AF2" w:rsidRDefault="002F3AF2" w:rsidP="002F3AF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2F3AF2" w:rsidRDefault="002F3AF2" w:rsidP="002F3AF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2F3AF2" w:rsidRDefault="002F3AF2" w:rsidP="002F3AF2">
            <w:pPr>
              <w:pStyle w:val="TAC"/>
              <w:rPr>
                <w:lang w:eastAsia="fi-FI"/>
              </w:rPr>
            </w:pPr>
            <w:r>
              <w:rPr>
                <w:lang w:eastAsia="zh-CN"/>
              </w:rPr>
              <w:t>No</w:t>
            </w:r>
          </w:p>
        </w:tc>
      </w:tr>
      <w:tr w:rsidR="002F3AF2"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2F3AF2" w:rsidRDefault="002F3AF2" w:rsidP="002F3AF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2F3AF2" w:rsidRDefault="002F3AF2" w:rsidP="002F3AF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2F3AF2" w:rsidRDefault="002F3AF2" w:rsidP="002F3AF2">
            <w:pPr>
              <w:pStyle w:val="TAC"/>
            </w:pPr>
          </w:p>
        </w:tc>
      </w:tr>
      <w:tr w:rsidR="002F3AF2"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2F3AF2" w:rsidRDefault="002F3AF2" w:rsidP="002F3AF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2F3AF2" w:rsidRDefault="002F3AF2" w:rsidP="002F3AF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2F3AF2" w:rsidRDefault="002F3AF2" w:rsidP="002F3AF2">
            <w:pPr>
              <w:pStyle w:val="TAC"/>
            </w:pPr>
          </w:p>
        </w:tc>
      </w:tr>
      <w:tr w:rsidR="002F3AF2"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2F3AF2" w:rsidRDefault="002F3AF2" w:rsidP="002F3AF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2F3AF2" w:rsidRDefault="002F3AF2" w:rsidP="002F3AF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2F3AF2" w:rsidRDefault="002F3AF2" w:rsidP="002F3AF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2F3AF2" w:rsidRDefault="002F3AF2" w:rsidP="002F3AF2">
            <w:pPr>
              <w:pStyle w:val="TAC"/>
            </w:pPr>
          </w:p>
        </w:tc>
      </w:tr>
      <w:tr w:rsidR="002F3AF2"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2F3AF2" w:rsidRDefault="002F3AF2" w:rsidP="002F3AF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2F3AF2" w:rsidRDefault="002F3AF2" w:rsidP="002F3AF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2F3AF2" w:rsidRDefault="002F3AF2" w:rsidP="002F3AF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2F3AF2" w:rsidRDefault="002F3AF2" w:rsidP="002F3AF2">
            <w:pPr>
              <w:pStyle w:val="TAC"/>
              <w:rPr>
                <w:lang w:eastAsia="ja-JP"/>
              </w:rPr>
            </w:pPr>
          </w:p>
        </w:tc>
      </w:tr>
      <w:tr w:rsidR="002F3AF2"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2F3AF2" w:rsidRDefault="002F3AF2" w:rsidP="002F3AF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2F3AF2" w:rsidRDefault="002F3AF2" w:rsidP="002F3AF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2F3AF2" w:rsidRDefault="002F3AF2" w:rsidP="002F3AF2">
            <w:pPr>
              <w:pStyle w:val="TAC"/>
              <w:rPr>
                <w:lang w:eastAsia="ja-JP"/>
              </w:rPr>
            </w:pPr>
          </w:p>
        </w:tc>
      </w:tr>
      <w:tr w:rsidR="002F3AF2"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2F3AF2" w:rsidRDefault="002F3AF2" w:rsidP="002F3AF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2F3AF2" w:rsidRDefault="002F3AF2" w:rsidP="002F3AF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2F3AF2" w:rsidRDefault="002F3AF2" w:rsidP="002F3AF2">
            <w:pPr>
              <w:pStyle w:val="TAC"/>
              <w:rPr>
                <w:lang w:eastAsia="zh-TW"/>
              </w:rPr>
            </w:pPr>
          </w:p>
        </w:tc>
      </w:tr>
      <w:tr w:rsidR="002F3AF2"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2F3AF2" w:rsidRDefault="002F3AF2" w:rsidP="002F3AF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2F3AF2" w:rsidRDefault="002F3AF2" w:rsidP="002F3AF2">
            <w:pPr>
              <w:pStyle w:val="TAC"/>
            </w:pPr>
          </w:p>
        </w:tc>
      </w:tr>
      <w:tr w:rsidR="002F3AF2"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2F3AF2" w:rsidRDefault="002F3AF2" w:rsidP="002F3AF2">
            <w:pPr>
              <w:pStyle w:val="TAC"/>
              <w:rPr>
                <w:lang w:eastAsia="zh-TW"/>
              </w:rPr>
            </w:pPr>
          </w:p>
        </w:tc>
      </w:tr>
      <w:tr w:rsidR="002F3AF2"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2F3AF2" w:rsidRDefault="002F3AF2" w:rsidP="002F3AF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2F3AF2" w:rsidRDefault="002F3AF2" w:rsidP="002F3AF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2F3AF2" w:rsidRDefault="002F3AF2" w:rsidP="002F3AF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2F3AF2" w:rsidRDefault="002F3AF2" w:rsidP="002F3AF2">
            <w:pPr>
              <w:pStyle w:val="TAC"/>
              <w:rPr>
                <w:rFonts w:eastAsia="Yu Mincho"/>
                <w:lang w:eastAsia="ja-JP"/>
              </w:rPr>
            </w:pPr>
          </w:p>
        </w:tc>
      </w:tr>
      <w:tr w:rsidR="002F3AF2"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2F3AF2" w:rsidRDefault="002F3AF2" w:rsidP="002F3AF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2F3AF2" w:rsidRDefault="002F3AF2" w:rsidP="002F3AF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2F3AF2" w:rsidRDefault="002F3AF2" w:rsidP="002F3AF2">
            <w:pPr>
              <w:pStyle w:val="TAC"/>
              <w:rPr>
                <w:rFonts w:eastAsia="Yu Mincho"/>
                <w:lang w:eastAsia="ja-JP"/>
              </w:rPr>
            </w:pPr>
          </w:p>
        </w:tc>
      </w:tr>
      <w:tr w:rsidR="002F3AF2"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2F3AF2" w:rsidRDefault="002F3AF2" w:rsidP="002F3AF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2F3AF2" w:rsidRDefault="002F3AF2" w:rsidP="002F3AF2">
            <w:pPr>
              <w:pStyle w:val="TAC"/>
              <w:rPr>
                <w:rFonts w:eastAsia="Yu Mincho"/>
                <w:lang w:eastAsia="ja-JP"/>
              </w:rPr>
            </w:pPr>
          </w:p>
        </w:tc>
      </w:tr>
      <w:tr w:rsidR="002F3AF2"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2F3AF2" w:rsidRDefault="002F3AF2" w:rsidP="002F3AF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2F3AF2" w:rsidRDefault="002F3AF2" w:rsidP="002F3AF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2F3AF2" w:rsidRDefault="002F3AF2" w:rsidP="002F3AF2">
            <w:pPr>
              <w:pStyle w:val="TAC"/>
              <w:rPr>
                <w:rFonts w:eastAsia="Yu Mincho"/>
                <w:lang w:eastAsia="ja-JP"/>
              </w:rPr>
            </w:pPr>
          </w:p>
        </w:tc>
      </w:tr>
      <w:tr w:rsidR="002F3AF2"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2F3AF2" w:rsidRDefault="002F3AF2" w:rsidP="002F3AF2">
            <w:pPr>
              <w:pStyle w:val="TAC"/>
              <w:rPr>
                <w:lang w:eastAsia="fi-FI"/>
              </w:rPr>
            </w:pPr>
            <w:r>
              <w:rPr>
                <w:lang w:eastAsia="fi-FI"/>
              </w:rPr>
              <w:t>DC_21A_n77A</w:t>
            </w:r>
            <w:r>
              <w:rPr>
                <w:vertAlign w:val="superscript"/>
                <w:lang w:eastAsia="fi-FI"/>
              </w:rPr>
              <w:t>7</w:t>
            </w:r>
          </w:p>
          <w:p w14:paraId="14BA47CA" w14:textId="77777777" w:rsidR="002F3AF2" w:rsidRDefault="002F3AF2" w:rsidP="002F3AF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2F3AF2" w:rsidRDefault="002F3AF2" w:rsidP="002F3AF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2F3AF2" w:rsidRDefault="002F3AF2" w:rsidP="002F3AF2">
            <w:pPr>
              <w:pStyle w:val="TAC"/>
              <w:rPr>
                <w:lang w:eastAsia="fi-FI"/>
              </w:rPr>
            </w:pPr>
          </w:p>
        </w:tc>
      </w:tr>
      <w:tr w:rsidR="002F3AF2"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2F3AF2" w:rsidRDefault="002F3AF2" w:rsidP="002F3AF2">
            <w:pPr>
              <w:pStyle w:val="TAC"/>
              <w:rPr>
                <w:lang w:eastAsia="fi-FI"/>
              </w:rPr>
            </w:pPr>
            <w:r>
              <w:rPr>
                <w:lang w:eastAsia="fi-FI"/>
              </w:rPr>
              <w:t>DC_21A_n78A</w:t>
            </w:r>
            <w:r>
              <w:rPr>
                <w:vertAlign w:val="superscript"/>
                <w:lang w:eastAsia="fi-FI"/>
              </w:rPr>
              <w:t>7</w:t>
            </w:r>
          </w:p>
          <w:p w14:paraId="28C1111B" w14:textId="77777777" w:rsidR="002F3AF2" w:rsidRDefault="002F3AF2" w:rsidP="002F3AF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2F3AF2" w:rsidRDefault="002F3AF2" w:rsidP="002F3AF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2F3AF2" w:rsidRDefault="002F3AF2" w:rsidP="002F3AF2">
            <w:pPr>
              <w:pStyle w:val="TAC"/>
              <w:rPr>
                <w:lang w:eastAsia="fi-FI"/>
              </w:rPr>
            </w:pPr>
            <w:r>
              <w:rPr>
                <w:lang w:eastAsia="zh-CN"/>
              </w:rPr>
              <w:t>No</w:t>
            </w:r>
          </w:p>
        </w:tc>
      </w:tr>
      <w:tr w:rsidR="002F3AF2"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2F3AF2" w:rsidRDefault="002F3AF2" w:rsidP="002F3AF2">
            <w:pPr>
              <w:pStyle w:val="TAC"/>
              <w:rPr>
                <w:lang w:eastAsia="fi-FI"/>
              </w:rPr>
            </w:pPr>
            <w:r>
              <w:rPr>
                <w:lang w:eastAsia="fi-FI"/>
              </w:rPr>
              <w:t>DC_21A_n79A</w:t>
            </w:r>
            <w:r>
              <w:rPr>
                <w:vertAlign w:val="superscript"/>
                <w:lang w:eastAsia="fi-FI"/>
              </w:rPr>
              <w:t>7</w:t>
            </w:r>
          </w:p>
          <w:p w14:paraId="198DABFF" w14:textId="77777777" w:rsidR="002F3AF2" w:rsidRDefault="002F3AF2" w:rsidP="002F3AF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2F3AF2" w:rsidRDefault="002F3AF2" w:rsidP="002F3AF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2F3AF2" w:rsidRDefault="002F3AF2" w:rsidP="002F3AF2">
            <w:pPr>
              <w:pStyle w:val="TAC"/>
              <w:rPr>
                <w:lang w:eastAsia="fi-FI"/>
              </w:rPr>
            </w:pPr>
            <w:r>
              <w:rPr>
                <w:lang w:eastAsia="zh-CN"/>
              </w:rPr>
              <w:t>No</w:t>
            </w:r>
          </w:p>
        </w:tc>
      </w:tr>
      <w:tr w:rsidR="002F3AF2"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2F3AF2" w:rsidRDefault="002F3AF2" w:rsidP="002F3AF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2F3AF2" w:rsidRDefault="002F3AF2" w:rsidP="002F3AF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2F3AF2" w:rsidRDefault="002F3AF2" w:rsidP="002F3AF2">
            <w:pPr>
              <w:pStyle w:val="TAC"/>
              <w:rPr>
                <w:lang w:eastAsia="fi-FI"/>
              </w:rPr>
            </w:pPr>
          </w:p>
        </w:tc>
      </w:tr>
      <w:tr w:rsidR="002F3AF2"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2F3AF2" w:rsidRDefault="002F3AF2" w:rsidP="002F3AF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2F3AF2" w:rsidRDefault="002F3AF2" w:rsidP="002F3AF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2F3AF2" w:rsidRDefault="002F3AF2" w:rsidP="002F3AF2">
            <w:pPr>
              <w:pStyle w:val="TAC"/>
              <w:rPr>
                <w:lang w:eastAsia="zh-TW"/>
              </w:rPr>
            </w:pPr>
          </w:p>
        </w:tc>
      </w:tr>
      <w:tr w:rsidR="002F3AF2"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2F3AF2" w:rsidRDefault="002F3AF2" w:rsidP="002F3AF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2F3AF2" w:rsidRDefault="002F3AF2" w:rsidP="002F3AF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2F3AF2" w:rsidRDefault="002F3AF2" w:rsidP="002F3AF2">
            <w:pPr>
              <w:pStyle w:val="TAC"/>
              <w:rPr>
                <w:lang w:eastAsia="zh-TW"/>
              </w:rPr>
            </w:pPr>
          </w:p>
        </w:tc>
      </w:tr>
      <w:tr w:rsidR="002F3AF2"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2F3AF2" w:rsidRDefault="002F3AF2" w:rsidP="002F3AF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2F3AF2" w:rsidRDefault="002F3AF2" w:rsidP="002F3AF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2F3AF2" w:rsidRDefault="002F3AF2" w:rsidP="002F3AF2">
            <w:pPr>
              <w:pStyle w:val="TAC"/>
              <w:rPr>
                <w:lang w:eastAsia="fi-FI"/>
              </w:rPr>
            </w:pPr>
          </w:p>
        </w:tc>
      </w:tr>
      <w:tr w:rsidR="002F3AF2"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2F3AF2" w:rsidRDefault="002F3AF2" w:rsidP="002F3AF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2F3AF2" w:rsidRDefault="002F3AF2" w:rsidP="002F3AF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2F3AF2" w:rsidRDefault="002F3AF2" w:rsidP="002F3AF2">
            <w:pPr>
              <w:pStyle w:val="TAC"/>
              <w:rPr>
                <w:lang w:eastAsia="ja-JP"/>
              </w:rPr>
            </w:pPr>
          </w:p>
        </w:tc>
      </w:tr>
      <w:tr w:rsidR="002F3AF2"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2F3AF2" w:rsidRDefault="002F3AF2" w:rsidP="002F3AF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2F3AF2" w:rsidRDefault="002F3AF2" w:rsidP="002F3AF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2F3AF2" w:rsidRDefault="002F3AF2" w:rsidP="002F3AF2">
            <w:pPr>
              <w:pStyle w:val="TAC"/>
              <w:rPr>
                <w:lang w:eastAsia="ja-JP"/>
              </w:rPr>
            </w:pPr>
          </w:p>
        </w:tc>
      </w:tr>
      <w:tr w:rsidR="002F3AF2"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2F3AF2" w:rsidRDefault="002F3AF2" w:rsidP="002F3AF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2F3AF2" w:rsidRDefault="002F3AF2" w:rsidP="002F3AF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2F3AF2" w:rsidRDefault="002F3AF2" w:rsidP="002F3AF2">
            <w:pPr>
              <w:pStyle w:val="TAC"/>
              <w:rPr>
                <w:lang w:eastAsia="ja-JP"/>
              </w:rPr>
            </w:pPr>
          </w:p>
        </w:tc>
      </w:tr>
      <w:tr w:rsidR="002F3AF2"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2F3AF2" w:rsidRDefault="002F3AF2" w:rsidP="002F3AF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2F3AF2" w:rsidRDefault="002F3AF2" w:rsidP="002F3AF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2F3AF2" w:rsidRDefault="002F3AF2" w:rsidP="002F3AF2">
            <w:pPr>
              <w:pStyle w:val="TAC"/>
              <w:rPr>
                <w:lang w:eastAsia="zh-TW"/>
              </w:rPr>
            </w:pPr>
          </w:p>
        </w:tc>
      </w:tr>
      <w:tr w:rsidR="002F3AF2"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2F3AF2" w:rsidRDefault="002F3AF2" w:rsidP="002F3A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2F3AF2" w:rsidRDefault="002F3AF2" w:rsidP="002F3AF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2F3AF2" w:rsidRDefault="002F3AF2" w:rsidP="002F3AF2">
            <w:pPr>
              <w:pStyle w:val="TAC"/>
              <w:rPr>
                <w:lang w:eastAsia="zh-TW"/>
              </w:rPr>
            </w:pPr>
          </w:p>
        </w:tc>
      </w:tr>
      <w:tr w:rsidR="002F3AF2"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2F3AF2" w:rsidRDefault="002F3AF2" w:rsidP="002F3AF2">
            <w:pPr>
              <w:pStyle w:val="TAC"/>
              <w:rPr>
                <w:lang w:eastAsia="zh-TW"/>
              </w:rPr>
            </w:pPr>
            <w:r>
              <w:rPr>
                <w:lang w:eastAsia="zh-TW"/>
              </w:rPr>
              <w:t>DC_28A_n7A</w:t>
            </w:r>
          </w:p>
          <w:p w14:paraId="00A71284" w14:textId="77777777" w:rsidR="002F3AF2" w:rsidRDefault="002F3AF2" w:rsidP="002F3AF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2F3AF2" w:rsidRDefault="002F3AF2" w:rsidP="002F3AF2">
            <w:pPr>
              <w:pStyle w:val="TAC"/>
              <w:rPr>
                <w:lang w:eastAsia="fi-FI"/>
              </w:rPr>
            </w:pPr>
            <w:r>
              <w:rPr>
                <w:lang w:eastAsia="fi-FI"/>
              </w:rPr>
              <w:t>DC_28A_n7A</w:t>
            </w:r>
          </w:p>
          <w:p w14:paraId="13BF8653" w14:textId="77777777" w:rsidR="002F3AF2" w:rsidRDefault="002F3AF2" w:rsidP="002F3AF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2F3AF2" w:rsidRDefault="002F3AF2" w:rsidP="002F3AF2">
            <w:pPr>
              <w:pStyle w:val="TAC"/>
              <w:rPr>
                <w:lang w:eastAsia="zh-TW"/>
              </w:rPr>
            </w:pPr>
          </w:p>
        </w:tc>
      </w:tr>
      <w:tr w:rsidR="002F3AF2"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2F3AF2" w:rsidRDefault="002F3AF2" w:rsidP="002F3AF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2F3AF2" w:rsidRDefault="002F3AF2" w:rsidP="002F3AF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2F3AF2" w:rsidRDefault="002F3AF2" w:rsidP="002F3AF2">
            <w:pPr>
              <w:pStyle w:val="TAC"/>
              <w:rPr>
                <w:lang w:eastAsia="ja-JP"/>
              </w:rPr>
            </w:pPr>
          </w:p>
        </w:tc>
      </w:tr>
      <w:tr w:rsidR="002F3AF2"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2F3AF2" w:rsidRDefault="002F3AF2" w:rsidP="002F3AF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2F3AF2" w:rsidRDefault="002F3AF2" w:rsidP="002F3AF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2F3AF2" w:rsidRDefault="002F3AF2" w:rsidP="002F3AF2">
            <w:pPr>
              <w:pStyle w:val="TAC"/>
              <w:rPr>
                <w:lang w:eastAsia="zh-TW"/>
              </w:rPr>
            </w:pPr>
          </w:p>
        </w:tc>
      </w:tr>
      <w:tr w:rsidR="002F3AF2"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2F3AF2" w:rsidRDefault="002F3AF2" w:rsidP="002F3AF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2F3AF2" w:rsidRDefault="002F3AF2" w:rsidP="002F3AF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2F3AF2" w:rsidRDefault="002F3AF2" w:rsidP="002F3AF2">
            <w:pPr>
              <w:pStyle w:val="TAC"/>
              <w:rPr>
                <w:lang w:eastAsia="zh-TW"/>
              </w:rPr>
            </w:pPr>
          </w:p>
        </w:tc>
      </w:tr>
      <w:tr w:rsidR="002F3AF2"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2F3AF2" w:rsidRDefault="002F3AF2" w:rsidP="002F3AF2">
            <w:pPr>
              <w:pStyle w:val="TAC"/>
              <w:rPr>
                <w:lang w:eastAsia="ja-JP"/>
              </w:rPr>
            </w:pPr>
          </w:p>
        </w:tc>
      </w:tr>
      <w:tr w:rsidR="002F3AF2"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2F3AF2" w:rsidRDefault="002F3AF2" w:rsidP="002F3AF2">
            <w:pPr>
              <w:pStyle w:val="TAC"/>
              <w:rPr>
                <w:lang w:eastAsia="ja-JP"/>
              </w:rPr>
            </w:pPr>
          </w:p>
        </w:tc>
      </w:tr>
      <w:tr w:rsidR="002F3AF2"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2F3AF2" w:rsidRDefault="002F3AF2" w:rsidP="002F3AF2">
            <w:pPr>
              <w:pStyle w:val="TAC"/>
              <w:rPr>
                <w:lang w:eastAsia="fi-FI"/>
              </w:rPr>
            </w:pPr>
            <w:r>
              <w:rPr>
                <w:lang w:eastAsia="fi-FI"/>
              </w:rPr>
              <w:t>DC_28A_n77A</w:t>
            </w:r>
            <w:r>
              <w:rPr>
                <w:vertAlign w:val="superscript"/>
                <w:lang w:eastAsia="fi-FI"/>
              </w:rPr>
              <w:t>7</w:t>
            </w:r>
          </w:p>
          <w:p w14:paraId="19A63208" w14:textId="77777777" w:rsidR="002F3AF2" w:rsidRDefault="002F3AF2" w:rsidP="002F3AF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2F3AF2" w:rsidRDefault="002F3AF2" w:rsidP="002F3AF2">
            <w:pPr>
              <w:pStyle w:val="TAC"/>
              <w:rPr>
                <w:lang w:eastAsia="fi-FI"/>
              </w:rPr>
            </w:pPr>
            <w:r>
              <w:rPr>
                <w:lang w:eastAsia="zh-CN"/>
              </w:rPr>
              <w:t>No</w:t>
            </w:r>
          </w:p>
        </w:tc>
      </w:tr>
      <w:tr w:rsidR="002F3AF2"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2F3AF2" w:rsidRDefault="002F3AF2" w:rsidP="002F3AF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2F3AF2" w:rsidRDefault="002F3AF2" w:rsidP="002F3AF2">
            <w:pPr>
              <w:pStyle w:val="TAC"/>
              <w:rPr>
                <w:lang w:eastAsia="fi-FI"/>
              </w:rPr>
            </w:pPr>
            <w:r>
              <w:rPr>
                <w:lang w:eastAsia="zh-CN"/>
              </w:rPr>
              <w:t>No</w:t>
            </w:r>
          </w:p>
        </w:tc>
      </w:tr>
      <w:tr w:rsidR="002F3AF2"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2F3AF2" w:rsidRDefault="002F3AF2" w:rsidP="002F3AF2">
            <w:pPr>
              <w:pStyle w:val="TAC"/>
              <w:rPr>
                <w:lang w:eastAsia="fi-FI"/>
              </w:rPr>
            </w:pPr>
            <w:r>
              <w:rPr>
                <w:lang w:eastAsia="fi-FI"/>
              </w:rPr>
              <w:t>DC_28A_n78A</w:t>
            </w:r>
            <w:r>
              <w:rPr>
                <w:vertAlign w:val="superscript"/>
                <w:lang w:eastAsia="fi-FI"/>
              </w:rPr>
              <w:t>7</w:t>
            </w:r>
          </w:p>
          <w:p w14:paraId="27A4554E" w14:textId="77777777" w:rsidR="002F3AF2" w:rsidRDefault="002F3AF2" w:rsidP="002F3AF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2F3AF2" w:rsidRDefault="002F3AF2" w:rsidP="002F3AF2">
            <w:pPr>
              <w:pStyle w:val="TAC"/>
              <w:rPr>
                <w:lang w:eastAsia="fi-FI"/>
              </w:rPr>
            </w:pPr>
            <w:r>
              <w:rPr>
                <w:lang w:eastAsia="zh-CN"/>
              </w:rPr>
              <w:t>No</w:t>
            </w:r>
          </w:p>
        </w:tc>
      </w:tr>
      <w:tr w:rsidR="002F3AF2"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2F3AF2" w:rsidRDefault="002F3AF2" w:rsidP="002F3AF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2F3AF2" w:rsidRDefault="002F3AF2" w:rsidP="002F3AF2">
            <w:pPr>
              <w:pStyle w:val="TAC"/>
              <w:rPr>
                <w:lang w:eastAsia="fi-FI"/>
              </w:rPr>
            </w:pPr>
            <w:r>
              <w:rPr>
                <w:lang w:eastAsia="zh-CN"/>
              </w:rPr>
              <w:t>No</w:t>
            </w:r>
          </w:p>
        </w:tc>
      </w:tr>
      <w:tr w:rsidR="002F3AF2"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2F3AF2" w:rsidRDefault="002F3AF2" w:rsidP="002F3AF2">
            <w:pPr>
              <w:pStyle w:val="TAC"/>
              <w:rPr>
                <w:lang w:eastAsia="fi-FI"/>
              </w:rPr>
            </w:pPr>
            <w:r>
              <w:rPr>
                <w:lang w:eastAsia="fi-FI"/>
              </w:rPr>
              <w:t>DC_28A_n79A</w:t>
            </w:r>
            <w:r>
              <w:rPr>
                <w:vertAlign w:val="superscript"/>
                <w:lang w:eastAsia="fi-FI"/>
              </w:rPr>
              <w:t>7</w:t>
            </w:r>
          </w:p>
          <w:p w14:paraId="5347E767" w14:textId="77777777" w:rsidR="002F3AF2" w:rsidRDefault="002F3AF2" w:rsidP="002F3AF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2F3AF2" w:rsidRDefault="002F3AF2" w:rsidP="002F3AF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2F3AF2" w:rsidRDefault="002F3AF2" w:rsidP="002F3AF2">
            <w:pPr>
              <w:pStyle w:val="TAC"/>
              <w:rPr>
                <w:lang w:eastAsia="fi-FI"/>
              </w:rPr>
            </w:pPr>
          </w:p>
        </w:tc>
      </w:tr>
      <w:tr w:rsidR="002F3AF2"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2F3AF2" w:rsidRDefault="002F3AF2" w:rsidP="002F3AF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2F3AF2" w:rsidRDefault="002F3AF2" w:rsidP="002F3AF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2F3AF2" w:rsidRDefault="002F3AF2" w:rsidP="002F3AF2">
            <w:pPr>
              <w:pStyle w:val="TAC"/>
              <w:rPr>
                <w:lang w:eastAsia="zh-TW"/>
              </w:rPr>
            </w:pPr>
          </w:p>
        </w:tc>
      </w:tr>
      <w:tr w:rsidR="002F3AF2"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2F3AF2" w:rsidRDefault="002F3AF2" w:rsidP="002F3AF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2F3AF2" w:rsidRDefault="002F3AF2" w:rsidP="002F3AF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2F3AF2" w:rsidRDefault="002F3AF2" w:rsidP="002F3AF2">
            <w:pPr>
              <w:pStyle w:val="TAC"/>
              <w:rPr>
                <w:rFonts w:eastAsia="Yu Mincho"/>
                <w:lang w:eastAsia="ja-JP"/>
              </w:rPr>
            </w:pPr>
          </w:p>
        </w:tc>
      </w:tr>
      <w:tr w:rsidR="002F3AF2"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2F3AF2" w:rsidRDefault="002F3AF2" w:rsidP="002F3AF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2F3AF2" w:rsidRDefault="002F3AF2" w:rsidP="002F3AF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2F3AF2" w:rsidRDefault="002F3AF2" w:rsidP="002F3AF2">
            <w:pPr>
              <w:pStyle w:val="TAC"/>
              <w:rPr>
                <w:rFonts w:eastAsia="Yu Mincho"/>
                <w:lang w:eastAsia="ja-JP"/>
              </w:rPr>
            </w:pPr>
          </w:p>
        </w:tc>
      </w:tr>
      <w:tr w:rsidR="002F3AF2"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2F3AF2" w:rsidRDefault="002F3AF2" w:rsidP="002F3AF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2F3AF2" w:rsidRDefault="002F3AF2" w:rsidP="002F3AF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2F3AF2" w:rsidRDefault="002F3AF2" w:rsidP="002F3AF2">
            <w:pPr>
              <w:pStyle w:val="TAC"/>
              <w:rPr>
                <w:lang w:eastAsia="fi-FI"/>
              </w:rPr>
            </w:pPr>
          </w:p>
        </w:tc>
      </w:tr>
      <w:tr w:rsidR="002F3AF2"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2F3AF2" w:rsidRDefault="002F3AF2" w:rsidP="002F3AF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2F3AF2" w:rsidRDefault="002F3AF2" w:rsidP="002F3AF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2F3AF2" w:rsidRDefault="002F3AF2" w:rsidP="002F3AF2">
            <w:pPr>
              <w:pStyle w:val="TAC"/>
              <w:rPr>
                <w:lang w:eastAsia="zh-TW"/>
              </w:rPr>
            </w:pPr>
          </w:p>
        </w:tc>
      </w:tr>
      <w:tr w:rsidR="002F3AF2"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2F3AF2" w:rsidRDefault="002F3AF2" w:rsidP="002F3AF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2F3AF2" w:rsidRDefault="002F3AF2" w:rsidP="002F3AF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2F3AF2" w:rsidRDefault="002F3AF2" w:rsidP="002F3AF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2F3AF2" w:rsidRDefault="002F3AF2" w:rsidP="002F3AF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2F3AF2" w:rsidRDefault="002F3AF2" w:rsidP="002F3AF2">
            <w:pPr>
              <w:pStyle w:val="TAC"/>
              <w:rPr>
                <w:lang w:eastAsia="zh-TW"/>
              </w:rPr>
            </w:pPr>
            <w:r>
              <w:rPr>
                <w:lang w:eastAsia="zh-CN"/>
              </w:rPr>
              <w:t>No</w:t>
            </w:r>
          </w:p>
        </w:tc>
      </w:tr>
      <w:tr w:rsidR="002F3AF2"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2F3AF2" w:rsidRDefault="002F3AF2" w:rsidP="002F3AF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2F3AF2" w:rsidRDefault="002F3AF2" w:rsidP="002F3AF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2F3AF2" w:rsidRDefault="002F3AF2" w:rsidP="002F3AF2">
            <w:pPr>
              <w:pStyle w:val="TAC"/>
              <w:rPr>
                <w:lang w:eastAsia="fi-FI"/>
              </w:rPr>
            </w:pPr>
          </w:p>
        </w:tc>
      </w:tr>
      <w:tr w:rsidR="002F3AF2"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2F3AF2" w:rsidRDefault="002F3AF2" w:rsidP="002F3AF2">
            <w:pPr>
              <w:pStyle w:val="TAC"/>
              <w:rPr>
                <w:vertAlign w:val="superscript"/>
                <w:lang w:eastAsia="zh-TW"/>
              </w:rPr>
            </w:pPr>
            <w:r>
              <w:rPr>
                <w:lang w:eastAsia="fi-FI"/>
              </w:rPr>
              <w:t>DC_39A_n79A</w:t>
            </w:r>
            <w:r>
              <w:rPr>
                <w:vertAlign w:val="superscript"/>
                <w:lang w:eastAsia="fi-FI"/>
              </w:rPr>
              <w:t>7</w:t>
            </w:r>
          </w:p>
          <w:p w14:paraId="13A08BCA" w14:textId="77777777" w:rsidR="002F3AF2" w:rsidRDefault="002F3AF2" w:rsidP="002F3AF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2F3AF2" w:rsidRDefault="002F3AF2" w:rsidP="002F3AF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2F3AF2" w:rsidRDefault="002F3AF2" w:rsidP="002F3AF2">
            <w:pPr>
              <w:pStyle w:val="TAC"/>
              <w:rPr>
                <w:lang w:eastAsia="fi-FI"/>
              </w:rPr>
            </w:pPr>
            <w:r>
              <w:rPr>
                <w:lang w:eastAsia="zh-CN"/>
              </w:rPr>
              <w:t>No</w:t>
            </w:r>
          </w:p>
        </w:tc>
      </w:tr>
      <w:tr w:rsidR="002F3AF2"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2F3AF2" w:rsidRDefault="002F3AF2" w:rsidP="002F3AF2">
            <w:pPr>
              <w:pStyle w:val="TAC"/>
              <w:rPr>
                <w:rFonts w:eastAsia="MS Mincho"/>
              </w:rPr>
            </w:pPr>
          </w:p>
        </w:tc>
      </w:tr>
      <w:tr w:rsidR="002F3AF2"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2F3AF2" w:rsidRDefault="002F3AF2" w:rsidP="002F3AF2">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2F3AF2" w:rsidRDefault="002F3AF2" w:rsidP="002F3AF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2F3AF2" w:rsidRDefault="002F3AF2" w:rsidP="002F3AF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2F3AF2" w:rsidRDefault="002F3AF2" w:rsidP="002F3AF2">
            <w:pPr>
              <w:pStyle w:val="TAC"/>
              <w:rPr>
                <w:lang w:eastAsia="zh-TW"/>
              </w:rPr>
            </w:pPr>
          </w:p>
        </w:tc>
      </w:tr>
      <w:tr w:rsidR="002F3AF2"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2F3AF2" w:rsidRDefault="002F3AF2" w:rsidP="002F3AF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2F3AF2" w:rsidRDefault="002F3AF2" w:rsidP="002F3AF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2F3AF2" w:rsidRDefault="002F3AF2" w:rsidP="002F3AF2">
            <w:pPr>
              <w:pStyle w:val="TAC"/>
              <w:rPr>
                <w:rFonts w:eastAsia="Yu Mincho"/>
                <w:lang w:eastAsia="ja-JP"/>
              </w:rPr>
            </w:pPr>
          </w:p>
        </w:tc>
      </w:tr>
      <w:tr w:rsidR="002F3AF2"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2F3AF2" w:rsidRDefault="002F3AF2" w:rsidP="002F3AF2">
            <w:pPr>
              <w:pStyle w:val="TAC"/>
              <w:rPr>
                <w:lang w:eastAsia="zh-CN"/>
              </w:rPr>
            </w:pPr>
            <w:r>
              <w:rPr>
                <w:lang w:eastAsia="fi-FI"/>
              </w:rPr>
              <w:t>DC_</w:t>
            </w:r>
            <w:r>
              <w:rPr>
                <w:lang w:eastAsia="zh-CN"/>
              </w:rPr>
              <w:t>40A_n78A</w:t>
            </w:r>
          </w:p>
          <w:p w14:paraId="58F1C816" w14:textId="77777777" w:rsidR="002F3AF2" w:rsidRDefault="002F3AF2" w:rsidP="002F3AF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2F3AF2" w:rsidRDefault="002F3AF2" w:rsidP="002F3AF2">
            <w:pPr>
              <w:pStyle w:val="TAC"/>
              <w:rPr>
                <w:lang w:eastAsia="zh-CN"/>
              </w:rPr>
            </w:pPr>
            <w:r>
              <w:rPr>
                <w:lang w:eastAsia="fi-FI"/>
              </w:rPr>
              <w:t>DC_</w:t>
            </w:r>
            <w:r>
              <w:rPr>
                <w:lang w:eastAsia="zh-CN"/>
              </w:rPr>
              <w:t>40A_n78A</w:t>
            </w:r>
          </w:p>
          <w:p w14:paraId="65ACC30A" w14:textId="77777777" w:rsidR="002F3AF2" w:rsidRDefault="002F3AF2" w:rsidP="002F3AF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2F3AF2" w:rsidRDefault="002F3AF2" w:rsidP="002F3AF2">
            <w:pPr>
              <w:pStyle w:val="TAC"/>
              <w:rPr>
                <w:lang w:eastAsia="zh-TW"/>
              </w:rPr>
            </w:pPr>
          </w:p>
        </w:tc>
      </w:tr>
      <w:tr w:rsidR="002F3AF2"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2F3AF2" w:rsidRDefault="002F3AF2" w:rsidP="002F3AF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2F3AF2" w:rsidRDefault="002F3AF2" w:rsidP="002F3AF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2F3AF2" w:rsidRDefault="002F3AF2" w:rsidP="002F3AF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2F3AF2" w:rsidRDefault="002F3AF2" w:rsidP="002F3AF2">
            <w:pPr>
              <w:pStyle w:val="TAC"/>
              <w:rPr>
                <w:lang w:eastAsia="zh-TW"/>
              </w:rPr>
            </w:pPr>
            <w:r>
              <w:rPr>
                <w:lang w:eastAsia="zh-CN"/>
              </w:rPr>
              <w:t>No</w:t>
            </w:r>
          </w:p>
        </w:tc>
      </w:tr>
      <w:tr w:rsidR="002F3AF2"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2F3AF2" w:rsidRDefault="002F3AF2" w:rsidP="002F3AF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2F3AF2" w:rsidRDefault="002F3AF2" w:rsidP="002F3AF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2F3AF2" w:rsidRDefault="002F3AF2" w:rsidP="002F3AF2">
            <w:pPr>
              <w:pStyle w:val="TAC"/>
              <w:rPr>
                <w:lang w:eastAsia="zh-TW"/>
              </w:rPr>
            </w:pPr>
          </w:p>
        </w:tc>
      </w:tr>
      <w:tr w:rsidR="002F3AF2"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2F3AF2" w:rsidRDefault="002F3AF2" w:rsidP="002F3AF2">
            <w:pPr>
              <w:pStyle w:val="TAC"/>
              <w:rPr>
                <w:lang w:eastAsia="zh-TW"/>
              </w:rPr>
            </w:pPr>
            <w:r>
              <w:rPr>
                <w:lang w:eastAsia="fi-FI"/>
              </w:rPr>
              <w:t>DC_41A_n28A</w:t>
            </w:r>
            <w:r>
              <w:rPr>
                <w:vertAlign w:val="superscript"/>
                <w:lang w:eastAsia="fi-FI"/>
              </w:rPr>
              <w:t>7</w:t>
            </w:r>
          </w:p>
          <w:p w14:paraId="7973BE77" w14:textId="77777777" w:rsidR="002F3AF2" w:rsidRDefault="002F3AF2" w:rsidP="002F3AF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2F3AF2" w:rsidRDefault="002F3AF2" w:rsidP="002F3AF2">
            <w:pPr>
              <w:pStyle w:val="TAC"/>
              <w:rPr>
                <w:lang w:eastAsia="zh-CN"/>
              </w:rPr>
            </w:pPr>
            <w:r>
              <w:rPr>
                <w:lang w:eastAsia="fi-FI"/>
              </w:rPr>
              <w:t>DC_41A_n28A</w:t>
            </w:r>
          </w:p>
          <w:p w14:paraId="194BCC20" w14:textId="77777777" w:rsidR="002F3AF2" w:rsidRDefault="002F3AF2" w:rsidP="002F3AF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2F3AF2" w:rsidRDefault="002F3AF2" w:rsidP="002F3AF2">
            <w:pPr>
              <w:pStyle w:val="TAC"/>
              <w:rPr>
                <w:lang w:eastAsia="zh-TW"/>
              </w:rPr>
            </w:pPr>
          </w:p>
        </w:tc>
      </w:tr>
      <w:tr w:rsidR="002F3AF2"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2F3AF2" w:rsidRDefault="002F3AF2" w:rsidP="002F3AF2">
            <w:pPr>
              <w:pStyle w:val="TAC"/>
              <w:rPr>
                <w:lang w:eastAsia="fi-FI"/>
              </w:rPr>
            </w:pPr>
            <w:r>
              <w:rPr>
                <w:lang w:eastAsia="fi-FI"/>
              </w:rPr>
              <w:t>DC_41A_n77A</w:t>
            </w:r>
          </w:p>
          <w:p w14:paraId="04C55E2F" w14:textId="77777777" w:rsidR="002F3AF2" w:rsidRDefault="002F3AF2" w:rsidP="002F3AF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2F3AF2" w:rsidRDefault="002F3AF2" w:rsidP="002F3AF2">
            <w:pPr>
              <w:pStyle w:val="TAC"/>
              <w:rPr>
                <w:lang w:eastAsia="fi-FI"/>
              </w:rPr>
            </w:pPr>
            <w:r>
              <w:rPr>
                <w:lang w:eastAsia="fi-FI"/>
              </w:rPr>
              <w:t>DC_41A_n77A</w:t>
            </w:r>
          </w:p>
          <w:p w14:paraId="7718444E" w14:textId="77777777" w:rsidR="002F3AF2" w:rsidRDefault="002F3AF2" w:rsidP="002F3AF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2F3AF2" w:rsidRDefault="002F3AF2" w:rsidP="002F3AF2">
            <w:pPr>
              <w:pStyle w:val="TAC"/>
              <w:rPr>
                <w:lang w:eastAsia="fi-FI"/>
              </w:rPr>
            </w:pPr>
          </w:p>
        </w:tc>
      </w:tr>
      <w:tr w:rsidR="002F3AF2"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2F3AF2" w:rsidRDefault="002F3AF2" w:rsidP="002F3AF2">
            <w:pPr>
              <w:pStyle w:val="TAC"/>
              <w:rPr>
                <w:lang w:eastAsia="ja-JP"/>
              </w:rPr>
            </w:pPr>
          </w:p>
        </w:tc>
      </w:tr>
      <w:tr w:rsidR="002F3AF2"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2F3AF2" w:rsidRDefault="002F3AF2" w:rsidP="002F3AF2">
            <w:pPr>
              <w:pStyle w:val="TAC"/>
              <w:rPr>
                <w:lang w:eastAsia="fi-FI"/>
              </w:rPr>
            </w:pPr>
            <w:r>
              <w:rPr>
                <w:lang w:eastAsia="fi-FI"/>
              </w:rPr>
              <w:t>DC_41A_n78A</w:t>
            </w:r>
          </w:p>
          <w:p w14:paraId="6BFB5310" w14:textId="77777777" w:rsidR="002F3AF2" w:rsidRDefault="002F3AF2" w:rsidP="002F3AF2">
            <w:pPr>
              <w:pStyle w:val="TAC"/>
              <w:rPr>
                <w:lang w:eastAsia="zh-TW"/>
              </w:rPr>
            </w:pPr>
            <w:r>
              <w:t>DC_41C_n78A</w:t>
            </w:r>
          </w:p>
          <w:p w14:paraId="23AE878C" w14:textId="77777777" w:rsidR="002F3AF2" w:rsidRDefault="002F3AF2" w:rsidP="002F3AF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2F3AF2" w:rsidRDefault="002F3AF2" w:rsidP="002F3AF2">
            <w:pPr>
              <w:pStyle w:val="TAC"/>
              <w:rPr>
                <w:lang w:eastAsia="fi-FI"/>
              </w:rPr>
            </w:pPr>
            <w:r>
              <w:rPr>
                <w:lang w:eastAsia="fi-FI"/>
              </w:rPr>
              <w:t>DC_41A_n78A</w:t>
            </w:r>
          </w:p>
          <w:p w14:paraId="0FEAC6BE" w14:textId="77777777" w:rsidR="002F3AF2" w:rsidRDefault="002F3AF2" w:rsidP="002F3AF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2F3AF2" w:rsidRDefault="002F3AF2" w:rsidP="002F3AF2">
            <w:pPr>
              <w:pStyle w:val="TAC"/>
              <w:rPr>
                <w:lang w:eastAsia="fi-FI"/>
              </w:rPr>
            </w:pPr>
          </w:p>
        </w:tc>
      </w:tr>
      <w:tr w:rsidR="002F3AF2"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2F3AF2" w:rsidRDefault="002F3AF2" w:rsidP="002F3AF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2F3AF2" w:rsidRDefault="002F3AF2" w:rsidP="002F3AF2">
            <w:pPr>
              <w:pStyle w:val="TAC"/>
              <w:rPr>
                <w:lang w:eastAsia="fi-FI"/>
              </w:rPr>
            </w:pPr>
            <w:r>
              <w:rPr>
                <w:lang w:eastAsia="fi-FI"/>
              </w:rPr>
              <w:t>DC_4</w:t>
            </w:r>
            <w:r>
              <w:rPr>
                <w:lang w:eastAsia="zh-CN"/>
              </w:rPr>
              <w:t>1</w:t>
            </w:r>
            <w:r>
              <w:rPr>
                <w:lang w:eastAsia="fi-FI"/>
              </w:rPr>
              <w:t>A_n78A</w:t>
            </w:r>
          </w:p>
          <w:p w14:paraId="61786CB3" w14:textId="77777777" w:rsidR="002F3AF2" w:rsidRDefault="002F3AF2" w:rsidP="002F3AF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2F3AF2" w:rsidRDefault="002F3AF2" w:rsidP="002F3AF2">
            <w:pPr>
              <w:pStyle w:val="TAC"/>
              <w:rPr>
                <w:lang w:eastAsia="zh-TW"/>
              </w:rPr>
            </w:pPr>
          </w:p>
        </w:tc>
      </w:tr>
      <w:tr w:rsidR="002F3AF2"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2F3AF2" w:rsidRDefault="002F3AF2" w:rsidP="002F3AF2">
            <w:pPr>
              <w:pStyle w:val="TAC"/>
              <w:rPr>
                <w:vertAlign w:val="superscript"/>
                <w:lang w:eastAsia="zh-TW"/>
              </w:rPr>
            </w:pPr>
            <w:r>
              <w:rPr>
                <w:lang w:eastAsia="fi-FI"/>
              </w:rPr>
              <w:t>DC_41A_n79A</w:t>
            </w:r>
            <w:r>
              <w:rPr>
                <w:vertAlign w:val="superscript"/>
                <w:lang w:eastAsia="fi-FI"/>
              </w:rPr>
              <w:t>6,7</w:t>
            </w:r>
          </w:p>
          <w:p w14:paraId="23900F34" w14:textId="77777777" w:rsidR="002F3AF2" w:rsidRDefault="002F3AF2" w:rsidP="002F3AF2">
            <w:pPr>
              <w:pStyle w:val="TAC"/>
              <w:rPr>
                <w:lang w:eastAsia="zh-TW"/>
              </w:rPr>
            </w:pPr>
            <w:r>
              <w:t>DC_41A_n79C</w:t>
            </w:r>
            <w:r>
              <w:rPr>
                <w:vertAlign w:val="superscript"/>
                <w:lang w:eastAsia="fi-FI"/>
              </w:rPr>
              <w:t>6,7</w:t>
            </w:r>
          </w:p>
          <w:p w14:paraId="68A40CB7" w14:textId="77777777" w:rsidR="002F3AF2" w:rsidRDefault="002F3AF2" w:rsidP="002F3AF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2F3AF2" w:rsidRDefault="002F3AF2" w:rsidP="002F3AF2">
            <w:pPr>
              <w:pStyle w:val="TAC"/>
              <w:rPr>
                <w:lang w:eastAsia="fi-FI"/>
              </w:rPr>
            </w:pPr>
            <w:r>
              <w:rPr>
                <w:lang w:eastAsia="fi-FI"/>
              </w:rPr>
              <w:t>DC_41A_n79A</w:t>
            </w:r>
          </w:p>
          <w:p w14:paraId="2D466FC6" w14:textId="77777777" w:rsidR="002F3AF2" w:rsidRDefault="002F3AF2" w:rsidP="002F3AF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2F3AF2" w:rsidRDefault="002F3AF2" w:rsidP="002F3AF2">
            <w:pPr>
              <w:pStyle w:val="TAC"/>
              <w:rPr>
                <w:lang w:eastAsia="fi-FI"/>
              </w:rPr>
            </w:pPr>
            <w:r>
              <w:rPr>
                <w:lang w:eastAsia="zh-CN"/>
              </w:rPr>
              <w:t>No</w:t>
            </w:r>
          </w:p>
        </w:tc>
      </w:tr>
      <w:tr w:rsidR="002F3AF2"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2F3AF2" w:rsidRDefault="002F3AF2" w:rsidP="002F3AF2">
            <w:pPr>
              <w:pStyle w:val="TAC"/>
              <w:rPr>
                <w:lang w:eastAsia="zh-TW"/>
              </w:rPr>
            </w:pPr>
            <w:r>
              <w:rPr>
                <w:lang w:eastAsia="fi-FI"/>
              </w:rPr>
              <w:t>DC_42</w:t>
            </w:r>
            <w:r>
              <w:rPr>
                <w:lang w:eastAsia="zh-CN"/>
              </w:rPr>
              <w:t>A_n28A</w:t>
            </w:r>
            <w:r>
              <w:rPr>
                <w:vertAlign w:val="superscript"/>
                <w:lang w:eastAsia="fi-FI"/>
              </w:rPr>
              <w:t>7</w:t>
            </w:r>
          </w:p>
          <w:p w14:paraId="59ECB015" w14:textId="77777777" w:rsidR="002F3AF2" w:rsidRDefault="002F3AF2" w:rsidP="002F3AF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2F3AF2" w:rsidRDefault="002F3AF2" w:rsidP="002F3AF2">
            <w:pPr>
              <w:pStyle w:val="TAC"/>
              <w:rPr>
                <w:lang w:eastAsia="zh-TW"/>
              </w:rPr>
            </w:pPr>
            <w:r>
              <w:rPr>
                <w:lang w:eastAsia="fi-FI"/>
              </w:rPr>
              <w:t>DC_42</w:t>
            </w:r>
            <w:r>
              <w:rPr>
                <w:lang w:eastAsia="zh-CN"/>
              </w:rPr>
              <w:t>A_n28A</w:t>
            </w:r>
          </w:p>
          <w:p w14:paraId="7C1537A7" w14:textId="77777777" w:rsidR="002F3AF2" w:rsidRDefault="002F3AF2" w:rsidP="002F3AF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2F3AF2" w:rsidRDefault="002F3AF2" w:rsidP="002F3AF2">
            <w:pPr>
              <w:pStyle w:val="TAC"/>
              <w:rPr>
                <w:lang w:eastAsia="zh-TW"/>
              </w:rPr>
            </w:pPr>
          </w:p>
        </w:tc>
      </w:tr>
      <w:tr w:rsidR="002F3AF2"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2F3AF2" w:rsidRDefault="002F3AF2" w:rsidP="002F3AF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2F3AF2" w:rsidRDefault="002F3AF2" w:rsidP="002F3AF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2F3AF2" w:rsidRDefault="002F3AF2" w:rsidP="002F3AF2">
            <w:pPr>
              <w:pStyle w:val="TAC"/>
              <w:rPr>
                <w:lang w:eastAsia="fi-FI"/>
              </w:rPr>
            </w:pPr>
          </w:p>
        </w:tc>
      </w:tr>
      <w:tr w:rsidR="002F3AF2"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2F3AF2" w:rsidRDefault="002F3AF2" w:rsidP="002F3AF2">
            <w:pPr>
              <w:pStyle w:val="TAC"/>
              <w:rPr>
                <w:lang w:eastAsia="fi-FI"/>
              </w:rPr>
            </w:pPr>
            <w:r>
              <w:rPr>
                <w:lang w:eastAsia="fi-FI"/>
              </w:rPr>
              <w:t>DC_42A_n77A</w:t>
            </w:r>
            <w:r>
              <w:rPr>
                <w:vertAlign w:val="superscript"/>
                <w:lang w:eastAsia="fi-FI"/>
              </w:rPr>
              <w:t>3,4,9,11,13</w:t>
            </w:r>
          </w:p>
          <w:p w14:paraId="46BF989E" w14:textId="77777777" w:rsidR="002F3AF2" w:rsidRDefault="002F3AF2" w:rsidP="002F3AF2">
            <w:pPr>
              <w:pStyle w:val="TAC"/>
              <w:rPr>
                <w:vertAlign w:val="superscript"/>
                <w:lang w:eastAsia="fi-FI"/>
              </w:rPr>
            </w:pPr>
            <w:r>
              <w:rPr>
                <w:lang w:eastAsia="fi-FI"/>
              </w:rPr>
              <w:t>DC_42A_n77C</w:t>
            </w:r>
            <w:r>
              <w:rPr>
                <w:vertAlign w:val="superscript"/>
                <w:lang w:eastAsia="fi-FI"/>
              </w:rPr>
              <w:t>3,4,9</w:t>
            </w:r>
          </w:p>
          <w:p w14:paraId="3F4EC349" w14:textId="77777777" w:rsidR="002F3AF2" w:rsidRDefault="002F3AF2" w:rsidP="002F3AF2">
            <w:pPr>
              <w:pStyle w:val="TAC"/>
              <w:rPr>
                <w:vertAlign w:val="superscript"/>
                <w:lang w:eastAsia="fi-FI"/>
              </w:rPr>
            </w:pPr>
            <w:r>
              <w:t>DC_42C_n77A</w:t>
            </w:r>
            <w:r>
              <w:rPr>
                <w:vertAlign w:val="superscript"/>
                <w:lang w:eastAsia="fi-FI"/>
              </w:rPr>
              <w:t>3,4,9,11</w:t>
            </w:r>
          </w:p>
          <w:p w14:paraId="4BA691D9" w14:textId="77777777" w:rsidR="002F3AF2" w:rsidRDefault="002F3AF2" w:rsidP="002F3AF2">
            <w:pPr>
              <w:pStyle w:val="TAC"/>
              <w:rPr>
                <w:vertAlign w:val="superscript"/>
                <w:lang w:eastAsia="fi-FI"/>
              </w:rPr>
            </w:pPr>
            <w:r>
              <w:rPr>
                <w:noProof/>
                <w:lang w:eastAsia="zh-CN"/>
              </w:rPr>
              <w:t>DC_42C_n77C</w:t>
            </w:r>
            <w:r>
              <w:rPr>
                <w:vertAlign w:val="superscript"/>
                <w:lang w:eastAsia="fi-FI"/>
              </w:rPr>
              <w:t>3,4,9</w:t>
            </w:r>
          </w:p>
          <w:p w14:paraId="503612DD" w14:textId="77777777" w:rsidR="002F3AF2" w:rsidRDefault="002F3AF2" w:rsidP="002F3AF2">
            <w:pPr>
              <w:pStyle w:val="TAC"/>
              <w:rPr>
                <w:vertAlign w:val="superscript"/>
                <w:lang w:eastAsia="fi-FI"/>
              </w:rPr>
            </w:pPr>
            <w:r>
              <w:rPr>
                <w:lang w:eastAsia="fi-FI"/>
              </w:rPr>
              <w:t>DC_42D_n77A</w:t>
            </w:r>
            <w:r>
              <w:rPr>
                <w:vertAlign w:val="superscript"/>
                <w:lang w:eastAsia="fi-FI"/>
              </w:rPr>
              <w:t>3,4,9,11</w:t>
            </w:r>
          </w:p>
          <w:p w14:paraId="457E8ABE" w14:textId="77777777" w:rsidR="002F3AF2" w:rsidRDefault="002F3AF2" w:rsidP="002F3AF2">
            <w:pPr>
              <w:pStyle w:val="TAC"/>
              <w:rPr>
                <w:vertAlign w:val="superscript"/>
                <w:lang w:eastAsia="fi-FI"/>
              </w:rPr>
            </w:pPr>
            <w:r>
              <w:rPr>
                <w:lang w:eastAsia="fi-FI"/>
              </w:rPr>
              <w:t>DC_42D_n77C</w:t>
            </w:r>
            <w:r>
              <w:rPr>
                <w:vertAlign w:val="superscript"/>
                <w:lang w:eastAsia="fi-FI"/>
              </w:rPr>
              <w:t>3,4,9</w:t>
            </w:r>
          </w:p>
          <w:p w14:paraId="229D686D"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2F3AF2" w:rsidRDefault="002F3AF2" w:rsidP="002F3AF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2F3AF2" w:rsidRDefault="002F3AF2" w:rsidP="002F3AF2">
            <w:pPr>
              <w:pStyle w:val="TAC"/>
              <w:rPr>
                <w:lang w:eastAsia="fi-FI"/>
              </w:rPr>
            </w:pPr>
          </w:p>
        </w:tc>
      </w:tr>
      <w:tr w:rsidR="002F3AF2"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2F3AF2" w:rsidRDefault="002F3AF2" w:rsidP="002F3AF2">
            <w:pPr>
              <w:pStyle w:val="TAC"/>
              <w:rPr>
                <w:lang w:eastAsia="fi-FI"/>
              </w:rPr>
            </w:pPr>
            <w:r>
              <w:rPr>
                <w:lang w:eastAsia="fi-FI"/>
              </w:rPr>
              <w:t>DC_42A_n77(2A)</w:t>
            </w:r>
            <w:r>
              <w:rPr>
                <w:vertAlign w:val="superscript"/>
                <w:lang w:eastAsia="fi-FI"/>
              </w:rPr>
              <w:t>3,4,9</w:t>
            </w:r>
          </w:p>
          <w:p w14:paraId="4E3C79FE" w14:textId="746136E5" w:rsidR="002F3AF2" w:rsidRDefault="002F3AF2" w:rsidP="002F3AF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2F3AF2" w:rsidRDefault="002F3AF2" w:rsidP="002F3AF2">
            <w:pPr>
              <w:pStyle w:val="TAC"/>
              <w:rPr>
                <w:lang w:eastAsia="fi-FI"/>
              </w:rPr>
            </w:pPr>
          </w:p>
        </w:tc>
      </w:tr>
      <w:tr w:rsidR="002F3AF2"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2F3AF2" w:rsidRDefault="002F3AF2" w:rsidP="002F3AF2">
            <w:pPr>
              <w:pStyle w:val="TAC"/>
              <w:rPr>
                <w:lang w:eastAsia="fi-FI"/>
              </w:rPr>
            </w:pPr>
            <w:r>
              <w:rPr>
                <w:lang w:eastAsia="fi-FI"/>
              </w:rPr>
              <w:t>DC_42A_n78A</w:t>
            </w:r>
            <w:r>
              <w:rPr>
                <w:vertAlign w:val="superscript"/>
                <w:lang w:eastAsia="fi-FI"/>
              </w:rPr>
              <w:t>3,4,9,11,13</w:t>
            </w:r>
          </w:p>
          <w:p w14:paraId="1EFD4A09" w14:textId="77777777" w:rsidR="002F3AF2" w:rsidRDefault="002F3AF2" w:rsidP="002F3AF2">
            <w:pPr>
              <w:pStyle w:val="TAC"/>
              <w:rPr>
                <w:vertAlign w:val="superscript"/>
                <w:lang w:eastAsia="fi-FI"/>
              </w:rPr>
            </w:pPr>
            <w:r>
              <w:rPr>
                <w:lang w:eastAsia="fi-FI"/>
              </w:rPr>
              <w:t>DC_42A_n78C</w:t>
            </w:r>
            <w:r>
              <w:rPr>
                <w:vertAlign w:val="superscript"/>
                <w:lang w:eastAsia="fi-FI"/>
              </w:rPr>
              <w:t>3,4,9</w:t>
            </w:r>
          </w:p>
          <w:p w14:paraId="760DEEE4" w14:textId="77777777" w:rsidR="002F3AF2" w:rsidRDefault="002F3AF2" w:rsidP="002F3AF2">
            <w:pPr>
              <w:pStyle w:val="TAC"/>
              <w:rPr>
                <w:vertAlign w:val="superscript"/>
                <w:lang w:eastAsia="fi-FI"/>
              </w:rPr>
            </w:pPr>
            <w:r>
              <w:t>DC_42C_n78A</w:t>
            </w:r>
            <w:r>
              <w:rPr>
                <w:vertAlign w:val="superscript"/>
                <w:lang w:eastAsia="fi-FI"/>
              </w:rPr>
              <w:t>3,4,9,11</w:t>
            </w:r>
          </w:p>
          <w:p w14:paraId="0F92A6CE" w14:textId="77777777" w:rsidR="002F3AF2" w:rsidRDefault="002F3AF2" w:rsidP="002F3AF2">
            <w:pPr>
              <w:pStyle w:val="TAC"/>
              <w:rPr>
                <w:vertAlign w:val="superscript"/>
                <w:lang w:eastAsia="fi-FI"/>
              </w:rPr>
            </w:pPr>
            <w:r>
              <w:rPr>
                <w:noProof/>
                <w:lang w:eastAsia="zh-CN"/>
              </w:rPr>
              <w:t>DC_42C_n78C</w:t>
            </w:r>
            <w:r>
              <w:rPr>
                <w:vertAlign w:val="superscript"/>
                <w:lang w:eastAsia="fi-FI"/>
              </w:rPr>
              <w:t>3,4,9</w:t>
            </w:r>
          </w:p>
          <w:p w14:paraId="0815D7A0" w14:textId="77777777" w:rsidR="002F3AF2" w:rsidRDefault="002F3AF2" w:rsidP="002F3AF2">
            <w:pPr>
              <w:pStyle w:val="TAC"/>
              <w:rPr>
                <w:vertAlign w:val="superscript"/>
                <w:lang w:eastAsia="fi-FI"/>
              </w:rPr>
            </w:pPr>
            <w:r>
              <w:rPr>
                <w:lang w:eastAsia="fi-FI"/>
              </w:rPr>
              <w:t>DC_42D_n78A</w:t>
            </w:r>
            <w:r>
              <w:rPr>
                <w:vertAlign w:val="superscript"/>
                <w:lang w:eastAsia="fi-FI"/>
              </w:rPr>
              <w:t>3,4,9,11</w:t>
            </w:r>
          </w:p>
          <w:p w14:paraId="48FDBDBC" w14:textId="77777777" w:rsidR="002F3AF2" w:rsidRDefault="002F3AF2" w:rsidP="002F3AF2">
            <w:pPr>
              <w:pStyle w:val="TAC"/>
              <w:rPr>
                <w:vertAlign w:val="superscript"/>
                <w:lang w:eastAsia="fi-FI"/>
              </w:rPr>
            </w:pPr>
            <w:r>
              <w:rPr>
                <w:lang w:eastAsia="fi-FI"/>
              </w:rPr>
              <w:t>DC_42D_n78C</w:t>
            </w:r>
            <w:r>
              <w:rPr>
                <w:vertAlign w:val="superscript"/>
                <w:lang w:eastAsia="fi-FI"/>
              </w:rPr>
              <w:t>3,4,9</w:t>
            </w:r>
          </w:p>
          <w:p w14:paraId="4964C05F"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2F3AF2" w:rsidRDefault="002F3AF2" w:rsidP="002F3AF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2F3AF2" w:rsidRDefault="002F3AF2" w:rsidP="002F3AF2">
            <w:pPr>
              <w:pStyle w:val="TAC"/>
              <w:rPr>
                <w:lang w:eastAsia="fi-FI"/>
              </w:rPr>
            </w:pPr>
          </w:p>
        </w:tc>
      </w:tr>
      <w:tr w:rsidR="002F3AF2"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2F3AF2" w:rsidRDefault="002F3AF2" w:rsidP="002F3AF2">
            <w:pPr>
              <w:pStyle w:val="TAC"/>
              <w:rPr>
                <w:lang w:eastAsia="fi-FI"/>
              </w:rPr>
            </w:pPr>
            <w:r>
              <w:rPr>
                <w:lang w:eastAsia="fi-FI"/>
              </w:rPr>
              <w:t>DC_42A_n79A</w:t>
            </w:r>
            <w:r>
              <w:rPr>
                <w:vertAlign w:val="superscript"/>
                <w:lang w:eastAsia="fi-FI"/>
              </w:rPr>
              <w:t>9,15</w:t>
            </w:r>
          </w:p>
          <w:p w14:paraId="207C03C2" w14:textId="77777777" w:rsidR="002F3AF2" w:rsidRDefault="002F3AF2" w:rsidP="002F3AF2">
            <w:pPr>
              <w:pStyle w:val="TAC"/>
              <w:rPr>
                <w:lang w:eastAsia="fi-FI"/>
              </w:rPr>
            </w:pPr>
            <w:r>
              <w:rPr>
                <w:lang w:eastAsia="fi-FI"/>
              </w:rPr>
              <w:t>DC_42A_n79C</w:t>
            </w:r>
            <w:r>
              <w:rPr>
                <w:vertAlign w:val="superscript"/>
                <w:lang w:eastAsia="fi-FI"/>
              </w:rPr>
              <w:t>9,15</w:t>
            </w:r>
          </w:p>
          <w:p w14:paraId="50A8E3C5" w14:textId="77777777" w:rsidR="002F3AF2" w:rsidRDefault="002F3AF2" w:rsidP="002F3AF2">
            <w:pPr>
              <w:pStyle w:val="TAC"/>
            </w:pPr>
            <w:r>
              <w:t>DC_42C_n79A</w:t>
            </w:r>
            <w:r>
              <w:rPr>
                <w:vertAlign w:val="superscript"/>
                <w:lang w:eastAsia="fi-FI"/>
              </w:rPr>
              <w:t>9,15</w:t>
            </w:r>
          </w:p>
          <w:p w14:paraId="7A36E28A" w14:textId="77777777" w:rsidR="002F3AF2" w:rsidRDefault="002F3AF2" w:rsidP="002F3AF2">
            <w:pPr>
              <w:pStyle w:val="TAC"/>
              <w:rPr>
                <w:noProof/>
                <w:lang w:eastAsia="zh-CN"/>
              </w:rPr>
            </w:pPr>
            <w:r>
              <w:rPr>
                <w:noProof/>
                <w:lang w:eastAsia="zh-CN"/>
              </w:rPr>
              <w:t>DC_42C_n79C</w:t>
            </w:r>
            <w:r>
              <w:rPr>
                <w:vertAlign w:val="superscript"/>
                <w:lang w:eastAsia="fi-FI"/>
              </w:rPr>
              <w:t>9,15</w:t>
            </w:r>
          </w:p>
          <w:p w14:paraId="269DD081" w14:textId="77777777" w:rsidR="002F3AF2" w:rsidRDefault="002F3AF2" w:rsidP="002F3AF2">
            <w:pPr>
              <w:pStyle w:val="TAC"/>
              <w:rPr>
                <w:vertAlign w:val="superscript"/>
                <w:lang w:eastAsia="fi-FI"/>
              </w:rPr>
            </w:pPr>
            <w:r>
              <w:rPr>
                <w:lang w:eastAsia="fi-FI"/>
              </w:rPr>
              <w:t>DC_42D_n79A</w:t>
            </w:r>
            <w:r>
              <w:rPr>
                <w:vertAlign w:val="superscript"/>
                <w:lang w:eastAsia="fi-FI"/>
              </w:rPr>
              <w:t>9,15</w:t>
            </w:r>
          </w:p>
          <w:p w14:paraId="0F54AED2" w14:textId="77777777" w:rsidR="002F3AF2" w:rsidRDefault="002F3AF2" w:rsidP="002F3AF2">
            <w:pPr>
              <w:pStyle w:val="TAC"/>
              <w:rPr>
                <w:lang w:eastAsia="fi-FI"/>
              </w:rPr>
            </w:pPr>
            <w:r>
              <w:rPr>
                <w:lang w:eastAsia="fi-FI"/>
              </w:rPr>
              <w:t>DC_42D_n79C</w:t>
            </w:r>
            <w:r>
              <w:rPr>
                <w:vertAlign w:val="superscript"/>
                <w:lang w:eastAsia="fi-FI"/>
              </w:rPr>
              <w:t>9,15</w:t>
            </w:r>
          </w:p>
          <w:p w14:paraId="3EC36C7B"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2F3AF2" w:rsidRDefault="002F3AF2" w:rsidP="002F3AF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2F3AF2" w:rsidRDefault="002F3AF2" w:rsidP="002F3AF2">
            <w:pPr>
              <w:pStyle w:val="TAC"/>
              <w:rPr>
                <w:lang w:eastAsia="fi-FI"/>
              </w:rPr>
            </w:pPr>
          </w:p>
        </w:tc>
      </w:tr>
      <w:tr w:rsidR="002F3AF2"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2F3AF2" w:rsidRDefault="002F3AF2" w:rsidP="002F3AF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2F3AF2" w:rsidRDefault="002F3AF2" w:rsidP="002F3AF2">
            <w:pPr>
              <w:pStyle w:val="TAC"/>
              <w:rPr>
                <w:lang w:eastAsia="zh-CN"/>
              </w:rPr>
            </w:pPr>
          </w:p>
        </w:tc>
      </w:tr>
      <w:tr w:rsidR="002F3AF2"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2F3AF2" w:rsidRDefault="002F3AF2" w:rsidP="002F3AF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2F3AF2" w:rsidRDefault="002F3AF2" w:rsidP="002F3AF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2F3AF2" w:rsidRDefault="002F3AF2" w:rsidP="002F3AF2">
            <w:pPr>
              <w:pStyle w:val="TAC"/>
              <w:rPr>
                <w:lang w:eastAsia="zh-TW"/>
              </w:rPr>
            </w:pPr>
          </w:p>
        </w:tc>
      </w:tr>
      <w:tr w:rsidR="002F3AF2"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2F3AF2" w:rsidRDefault="002F3AF2" w:rsidP="002F3AF2">
            <w:pPr>
              <w:pStyle w:val="TAC"/>
              <w:rPr>
                <w:lang w:eastAsia="zh-TW"/>
              </w:rPr>
            </w:pPr>
          </w:p>
        </w:tc>
      </w:tr>
      <w:tr w:rsidR="002F3AF2"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2F3AF2" w:rsidRDefault="002F3AF2" w:rsidP="002F3AF2">
            <w:pPr>
              <w:pStyle w:val="TAC"/>
              <w:rPr>
                <w:sz w:val="16"/>
                <w:szCs w:val="16"/>
                <w:lang w:eastAsia="ja-JP"/>
              </w:rPr>
            </w:pPr>
            <w:r>
              <w:t>DC_48A_n46A</w:t>
            </w:r>
          </w:p>
          <w:p w14:paraId="52BA4373" w14:textId="77777777" w:rsidR="002F3AF2" w:rsidRDefault="002F3AF2" w:rsidP="002F3AF2">
            <w:pPr>
              <w:pStyle w:val="TAC"/>
              <w:rPr>
                <w:sz w:val="16"/>
                <w:szCs w:val="16"/>
                <w:lang w:eastAsia="ja-JP"/>
              </w:rPr>
            </w:pPr>
            <w:r>
              <w:t>DC_48B_n46A</w:t>
            </w:r>
          </w:p>
          <w:p w14:paraId="4EBA686B" w14:textId="77777777" w:rsidR="002F3AF2" w:rsidRDefault="002F3AF2" w:rsidP="002F3AF2">
            <w:pPr>
              <w:pStyle w:val="TAC"/>
              <w:rPr>
                <w:sz w:val="16"/>
                <w:szCs w:val="16"/>
                <w:lang w:eastAsia="ja-JP"/>
              </w:rPr>
            </w:pPr>
            <w:r>
              <w:t>DC_48C_n46A</w:t>
            </w:r>
          </w:p>
          <w:p w14:paraId="6044C250" w14:textId="77777777" w:rsidR="002F3AF2" w:rsidRDefault="002F3AF2" w:rsidP="002F3AF2">
            <w:pPr>
              <w:pStyle w:val="TAC"/>
              <w:rPr>
                <w:sz w:val="16"/>
                <w:szCs w:val="16"/>
                <w:lang w:eastAsia="ja-JP"/>
              </w:rPr>
            </w:pPr>
            <w:r>
              <w:t>DC_48D_n46A</w:t>
            </w:r>
          </w:p>
          <w:p w14:paraId="48DF510D" w14:textId="77777777" w:rsidR="002F3AF2" w:rsidRDefault="002F3AF2" w:rsidP="002F3AF2">
            <w:pPr>
              <w:pStyle w:val="TAC"/>
              <w:rPr>
                <w:sz w:val="16"/>
                <w:szCs w:val="16"/>
                <w:lang w:eastAsia="ja-JP"/>
              </w:rPr>
            </w:pPr>
            <w:r>
              <w:t>DC_48E_n46A</w:t>
            </w:r>
          </w:p>
          <w:p w14:paraId="3A353F55" w14:textId="77777777" w:rsidR="002F3AF2" w:rsidRDefault="002F3AF2" w:rsidP="002F3AF2">
            <w:pPr>
              <w:pStyle w:val="TAC"/>
              <w:rPr>
                <w:sz w:val="16"/>
                <w:szCs w:val="16"/>
                <w:lang w:eastAsia="ja-JP"/>
              </w:rPr>
            </w:pPr>
            <w:r>
              <w:t>DC_48A_n46B</w:t>
            </w:r>
          </w:p>
          <w:p w14:paraId="27CB7107" w14:textId="77777777" w:rsidR="002F3AF2" w:rsidRDefault="002F3AF2" w:rsidP="002F3AF2">
            <w:pPr>
              <w:pStyle w:val="TAC"/>
              <w:rPr>
                <w:sz w:val="16"/>
                <w:szCs w:val="16"/>
                <w:lang w:eastAsia="ja-JP"/>
              </w:rPr>
            </w:pPr>
            <w:r>
              <w:t>DC_48B_n46B</w:t>
            </w:r>
          </w:p>
          <w:p w14:paraId="42BBE884" w14:textId="77777777" w:rsidR="002F3AF2" w:rsidRDefault="002F3AF2" w:rsidP="002F3AF2">
            <w:pPr>
              <w:pStyle w:val="TAC"/>
              <w:rPr>
                <w:sz w:val="16"/>
                <w:szCs w:val="16"/>
                <w:lang w:eastAsia="ja-JP"/>
              </w:rPr>
            </w:pPr>
            <w:r>
              <w:t>DC_48C_n46B</w:t>
            </w:r>
          </w:p>
          <w:p w14:paraId="3DD3FB07" w14:textId="77777777" w:rsidR="002F3AF2" w:rsidRDefault="002F3AF2" w:rsidP="002F3AF2">
            <w:pPr>
              <w:pStyle w:val="TAC"/>
              <w:rPr>
                <w:sz w:val="16"/>
                <w:szCs w:val="16"/>
                <w:lang w:eastAsia="ja-JP"/>
              </w:rPr>
            </w:pPr>
            <w:r>
              <w:t>DC_48D_n46B</w:t>
            </w:r>
          </w:p>
          <w:p w14:paraId="085204AD" w14:textId="77777777" w:rsidR="002F3AF2" w:rsidRDefault="002F3AF2" w:rsidP="002F3AF2">
            <w:pPr>
              <w:pStyle w:val="TAC"/>
              <w:rPr>
                <w:sz w:val="16"/>
                <w:szCs w:val="16"/>
                <w:lang w:eastAsia="ja-JP"/>
              </w:rPr>
            </w:pPr>
            <w:r>
              <w:t>DC_48E_n46B</w:t>
            </w:r>
          </w:p>
          <w:p w14:paraId="4D8A1F1D" w14:textId="77777777" w:rsidR="002F3AF2" w:rsidRDefault="002F3AF2" w:rsidP="002F3AF2">
            <w:pPr>
              <w:pStyle w:val="TAC"/>
              <w:rPr>
                <w:sz w:val="16"/>
                <w:szCs w:val="16"/>
                <w:lang w:eastAsia="ja-JP"/>
              </w:rPr>
            </w:pPr>
            <w:r>
              <w:t>DC_48A_n46C</w:t>
            </w:r>
          </w:p>
          <w:p w14:paraId="46D87333" w14:textId="77777777" w:rsidR="002F3AF2" w:rsidRDefault="002F3AF2" w:rsidP="002F3AF2">
            <w:pPr>
              <w:pStyle w:val="TAC"/>
              <w:rPr>
                <w:sz w:val="16"/>
                <w:szCs w:val="16"/>
                <w:lang w:val="sv-FI" w:eastAsia="ja-JP"/>
              </w:rPr>
            </w:pPr>
            <w:r>
              <w:rPr>
                <w:lang w:val="sv-FI"/>
              </w:rPr>
              <w:t>DC_48B_n46C</w:t>
            </w:r>
          </w:p>
          <w:p w14:paraId="78C8594B" w14:textId="77777777" w:rsidR="002F3AF2" w:rsidRDefault="002F3AF2" w:rsidP="002F3AF2">
            <w:pPr>
              <w:pStyle w:val="TAC"/>
              <w:rPr>
                <w:sz w:val="16"/>
                <w:szCs w:val="16"/>
                <w:lang w:val="sv-FI" w:eastAsia="ja-JP"/>
              </w:rPr>
            </w:pPr>
            <w:r>
              <w:rPr>
                <w:lang w:val="sv-FI"/>
              </w:rPr>
              <w:t>DC_48C_n46C</w:t>
            </w:r>
          </w:p>
          <w:p w14:paraId="3916966C" w14:textId="77777777" w:rsidR="002F3AF2" w:rsidRDefault="002F3AF2" w:rsidP="002F3AF2">
            <w:pPr>
              <w:pStyle w:val="TAC"/>
              <w:rPr>
                <w:sz w:val="16"/>
                <w:szCs w:val="16"/>
                <w:lang w:val="sv-FI" w:eastAsia="ja-JP"/>
              </w:rPr>
            </w:pPr>
            <w:r>
              <w:rPr>
                <w:lang w:val="sv-FI"/>
              </w:rPr>
              <w:t>DC_48D_n46C</w:t>
            </w:r>
          </w:p>
          <w:p w14:paraId="32957099" w14:textId="77777777" w:rsidR="002F3AF2" w:rsidRDefault="002F3AF2" w:rsidP="002F3AF2">
            <w:pPr>
              <w:pStyle w:val="TAC"/>
              <w:rPr>
                <w:sz w:val="16"/>
                <w:szCs w:val="16"/>
                <w:lang w:eastAsia="ja-JP"/>
              </w:rPr>
            </w:pPr>
            <w:r>
              <w:t>DC_48E_n46C</w:t>
            </w:r>
          </w:p>
          <w:p w14:paraId="2A0D5C60" w14:textId="77777777" w:rsidR="002F3AF2" w:rsidRDefault="002F3AF2" w:rsidP="002F3AF2">
            <w:pPr>
              <w:pStyle w:val="TAC"/>
              <w:rPr>
                <w:sz w:val="16"/>
                <w:szCs w:val="16"/>
                <w:lang w:eastAsia="ja-JP"/>
              </w:rPr>
            </w:pPr>
            <w:r>
              <w:t>DC_48A_n46D</w:t>
            </w:r>
          </w:p>
          <w:p w14:paraId="5D9D8A97" w14:textId="77777777" w:rsidR="002F3AF2" w:rsidRDefault="002F3AF2" w:rsidP="002F3AF2">
            <w:pPr>
              <w:pStyle w:val="TAC"/>
              <w:rPr>
                <w:sz w:val="16"/>
                <w:szCs w:val="16"/>
                <w:lang w:eastAsia="ja-JP"/>
              </w:rPr>
            </w:pPr>
            <w:r>
              <w:t>DC_48B_n46D</w:t>
            </w:r>
          </w:p>
          <w:p w14:paraId="7FDABA23" w14:textId="77777777" w:rsidR="002F3AF2" w:rsidRDefault="002F3AF2" w:rsidP="002F3AF2">
            <w:pPr>
              <w:pStyle w:val="TAC"/>
              <w:rPr>
                <w:sz w:val="16"/>
                <w:szCs w:val="16"/>
                <w:lang w:eastAsia="ja-JP"/>
              </w:rPr>
            </w:pPr>
            <w:r>
              <w:t>DC_48C_n46D</w:t>
            </w:r>
          </w:p>
          <w:p w14:paraId="0523D784" w14:textId="77777777" w:rsidR="002F3AF2" w:rsidRDefault="002F3AF2" w:rsidP="002F3AF2">
            <w:pPr>
              <w:pStyle w:val="TAC"/>
              <w:rPr>
                <w:sz w:val="16"/>
                <w:szCs w:val="16"/>
                <w:lang w:eastAsia="ja-JP"/>
              </w:rPr>
            </w:pPr>
            <w:r>
              <w:t>DC_48D_n46D</w:t>
            </w:r>
          </w:p>
          <w:p w14:paraId="4B0F8DBD" w14:textId="77777777" w:rsidR="002F3AF2" w:rsidRDefault="002F3AF2" w:rsidP="002F3AF2">
            <w:pPr>
              <w:pStyle w:val="TAC"/>
              <w:rPr>
                <w:sz w:val="16"/>
                <w:szCs w:val="16"/>
                <w:lang w:eastAsia="ja-JP"/>
              </w:rPr>
            </w:pPr>
            <w:r>
              <w:t>DC_48E_n46D</w:t>
            </w:r>
          </w:p>
          <w:p w14:paraId="2BB0AFB2" w14:textId="434CDE30" w:rsidR="002F3AF2" w:rsidRDefault="002F3AF2" w:rsidP="002F3AF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2F3AF2" w:rsidRDefault="002F3AF2" w:rsidP="002F3AF2">
            <w:pPr>
              <w:pStyle w:val="TAC"/>
              <w:rPr>
                <w:sz w:val="16"/>
                <w:szCs w:val="16"/>
              </w:rPr>
            </w:pPr>
            <w:r>
              <w:t>DC_48A_n46A</w:t>
            </w:r>
          </w:p>
          <w:p w14:paraId="238926DA" w14:textId="77777777" w:rsidR="002F3AF2" w:rsidRDefault="002F3AF2" w:rsidP="002F3AF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2F3AF2" w:rsidRDefault="002F3AF2" w:rsidP="002F3AF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2F3AF2" w:rsidRDefault="002F3AF2" w:rsidP="002F3AF2">
            <w:pPr>
              <w:pStyle w:val="TAC"/>
              <w:rPr>
                <w:lang w:val="en-US" w:eastAsia="zh-CN"/>
              </w:rPr>
            </w:pPr>
          </w:p>
        </w:tc>
      </w:tr>
      <w:tr w:rsidR="002F3AF2"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2F3AF2" w:rsidRDefault="002F3AF2" w:rsidP="002F3AF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2F3AF2" w:rsidRDefault="002F3AF2" w:rsidP="002F3AF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2F3AF2" w:rsidRDefault="002F3AF2" w:rsidP="002F3AF2">
            <w:pPr>
              <w:pStyle w:val="TAC"/>
              <w:rPr>
                <w:lang w:eastAsia="zh-TW"/>
              </w:rPr>
            </w:pPr>
          </w:p>
        </w:tc>
      </w:tr>
      <w:tr w:rsidR="002F3AF2"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2F3AF2" w:rsidRDefault="002F3AF2" w:rsidP="002F3AF2">
            <w:pPr>
              <w:pStyle w:val="TAC"/>
              <w:rPr>
                <w:lang w:eastAsia="zh-TW"/>
              </w:rPr>
            </w:pPr>
            <w:r>
              <w:rPr>
                <w:lang w:eastAsia="fi-FI"/>
              </w:rPr>
              <w:t>DC_48A_n71A</w:t>
            </w:r>
          </w:p>
          <w:p w14:paraId="030A69EF" w14:textId="77777777" w:rsidR="002F3AF2" w:rsidRDefault="002F3AF2" w:rsidP="002F3AF2">
            <w:pPr>
              <w:pStyle w:val="TAC"/>
              <w:rPr>
                <w:rFonts w:cs="Arial"/>
                <w:lang w:eastAsia="zh-TW"/>
              </w:rPr>
            </w:pPr>
            <w:r>
              <w:rPr>
                <w:rFonts w:cs="Arial"/>
                <w:lang w:eastAsia="zh-TW"/>
              </w:rPr>
              <w:t>DC_48B_n71A</w:t>
            </w:r>
          </w:p>
          <w:p w14:paraId="418E9C7D" w14:textId="77777777" w:rsidR="002F3AF2" w:rsidRDefault="002F3AF2" w:rsidP="002F3AF2">
            <w:pPr>
              <w:pStyle w:val="TAC"/>
              <w:rPr>
                <w:rFonts w:cs="Arial"/>
                <w:lang w:eastAsia="zh-TW"/>
              </w:rPr>
            </w:pPr>
            <w:r>
              <w:rPr>
                <w:rFonts w:cs="Arial"/>
                <w:lang w:eastAsia="zh-TW"/>
              </w:rPr>
              <w:t>DC_48C_n71A</w:t>
            </w:r>
          </w:p>
          <w:p w14:paraId="17164523" w14:textId="77777777" w:rsidR="002F3AF2" w:rsidRDefault="002F3AF2" w:rsidP="002F3AF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2F3AF2" w:rsidRDefault="002F3AF2" w:rsidP="002F3AF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2F3AF2" w:rsidRDefault="002F3AF2" w:rsidP="002F3AF2">
            <w:pPr>
              <w:pStyle w:val="TAC"/>
              <w:rPr>
                <w:lang w:eastAsia="zh-TW"/>
              </w:rPr>
            </w:pPr>
          </w:p>
        </w:tc>
      </w:tr>
      <w:tr w:rsidR="002F3AF2"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2F3AF2" w:rsidRDefault="002F3AF2" w:rsidP="002F3AF2">
            <w:pPr>
              <w:pStyle w:val="TAC"/>
              <w:rPr>
                <w:lang w:eastAsia="zh-TW"/>
              </w:rPr>
            </w:pPr>
            <w:r>
              <w:t>DC_48A-48A_n71A</w:t>
            </w:r>
          </w:p>
          <w:p w14:paraId="4B4F4224" w14:textId="77777777" w:rsidR="002F3AF2" w:rsidRDefault="002F3AF2" w:rsidP="002F3AF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2F3AF2" w:rsidRDefault="002F3AF2" w:rsidP="002F3AF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2F3AF2" w:rsidRDefault="002F3AF2" w:rsidP="002F3AF2">
            <w:pPr>
              <w:pStyle w:val="TAC"/>
              <w:rPr>
                <w:lang w:eastAsia="zh-TW"/>
              </w:rPr>
            </w:pPr>
          </w:p>
        </w:tc>
      </w:tr>
      <w:tr w:rsidR="002F3AF2"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2F3AF2" w:rsidRDefault="002F3AF2" w:rsidP="002F3AF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2F3AF2" w:rsidRDefault="002F3AF2" w:rsidP="002F3AF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2F3AF2" w:rsidRDefault="002F3AF2" w:rsidP="002F3AF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2F3AF2" w:rsidRDefault="002F3AF2" w:rsidP="002F3AF2">
            <w:pPr>
              <w:pStyle w:val="TAC"/>
            </w:pPr>
          </w:p>
        </w:tc>
      </w:tr>
      <w:tr w:rsidR="002F3AF2"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2F3AF2" w:rsidRDefault="002F3AF2" w:rsidP="002F3AF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2F3AF2" w:rsidRDefault="002F3AF2" w:rsidP="002F3AF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2F3AF2" w:rsidRDefault="002F3AF2" w:rsidP="002F3AF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2F3AF2" w:rsidRDefault="002F3AF2" w:rsidP="002F3AF2">
            <w:pPr>
              <w:pStyle w:val="TAC"/>
            </w:pPr>
          </w:p>
        </w:tc>
      </w:tr>
      <w:tr w:rsidR="002F3AF2"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2F3AF2" w:rsidRDefault="002F3AF2" w:rsidP="002F3AF2">
            <w:pPr>
              <w:pStyle w:val="TAC"/>
              <w:rPr>
                <w:lang w:eastAsia="zh-TW"/>
              </w:rPr>
            </w:pPr>
            <w:r>
              <w:rPr>
                <w:lang w:eastAsia="ja-JP"/>
              </w:rPr>
              <w:t>DC_66A_n5A</w:t>
            </w:r>
          </w:p>
          <w:p w14:paraId="22ADFE62" w14:textId="77777777" w:rsidR="002F3AF2" w:rsidRDefault="002F3AF2" w:rsidP="002F3AF2">
            <w:pPr>
              <w:pStyle w:val="TAC"/>
              <w:rPr>
                <w:rFonts w:cs="Arial"/>
                <w:szCs w:val="18"/>
                <w:lang w:eastAsia="zh-TW"/>
              </w:rPr>
            </w:pPr>
            <w:r>
              <w:rPr>
                <w:rFonts w:cs="Arial"/>
                <w:szCs w:val="18"/>
              </w:rPr>
              <w:t>DC_66B_n5A</w:t>
            </w:r>
          </w:p>
          <w:p w14:paraId="0804C28F" w14:textId="77777777" w:rsidR="002F3AF2" w:rsidRDefault="002F3AF2" w:rsidP="002F3AF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2F3AF2" w:rsidRDefault="002F3AF2" w:rsidP="002F3AF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2F3AF2" w:rsidRDefault="002F3AF2" w:rsidP="002F3AF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2F3AF2" w:rsidRDefault="002F3AF2" w:rsidP="002F3AF2">
            <w:pPr>
              <w:pStyle w:val="TAC"/>
              <w:rPr>
                <w:lang w:eastAsia="ja-JP"/>
              </w:rPr>
            </w:pPr>
          </w:p>
        </w:tc>
      </w:tr>
      <w:tr w:rsidR="002F3AF2"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2F3AF2" w:rsidRDefault="002F3AF2" w:rsidP="002F3AF2">
            <w:pPr>
              <w:pStyle w:val="TAC"/>
              <w:rPr>
                <w:lang w:eastAsia="fi-FI"/>
              </w:rPr>
            </w:pPr>
            <w:r>
              <w:rPr>
                <w:lang w:eastAsia="fi-FI"/>
              </w:rPr>
              <w:t>DC_66A-66A_n5A</w:t>
            </w:r>
          </w:p>
          <w:p w14:paraId="7C9AFFB6" w14:textId="77777777" w:rsidR="002F3AF2" w:rsidRDefault="002F3AF2" w:rsidP="002F3AF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2F3AF2" w:rsidRDefault="002F3AF2" w:rsidP="002F3AF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2F3AF2" w:rsidRDefault="002F3AF2" w:rsidP="002F3AF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2F3AF2" w:rsidRDefault="002F3AF2" w:rsidP="002F3AF2">
            <w:pPr>
              <w:pStyle w:val="TAC"/>
              <w:rPr>
                <w:lang w:eastAsia="ja-JP"/>
              </w:rPr>
            </w:pPr>
          </w:p>
        </w:tc>
      </w:tr>
      <w:tr w:rsidR="002F3AF2"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2F3AF2" w:rsidRDefault="002F3AF2" w:rsidP="002F3AF2">
            <w:pPr>
              <w:pStyle w:val="TAC"/>
              <w:rPr>
                <w:rFonts w:cs="Arial"/>
                <w:lang w:eastAsia="zh-CN"/>
              </w:rPr>
            </w:pPr>
            <w:r>
              <w:rPr>
                <w:rFonts w:cs="Arial"/>
                <w:lang w:eastAsia="zh-CN"/>
              </w:rPr>
              <w:t>DC_66A_n7A</w:t>
            </w:r>
          </w:p>
          <w:p w14:paraId="255921F7" w14:textId="77777777" w:rsidR="002F3AF2" w:rsidRDefault="002F3AF2" w:rsidP="002F3AF2">
            <w:pPr>
              <w:pStyle w:val="TAC"/>
              <w:rPr>
                <w:rFonts w:cs="Arial"/>
                <w:lang w:eastAsia="zh-TW"/>
              </w:rPr>
            </w:pPr>
            <w:r>
              <w:rPr>
                <w:rFonts w:cs="Arial"/>
                <w:lang w:eastAsia="zh-CN"/>
              </w:rPr>
              <w:t>DC_66A-66A_n7A</w:t>
            </w:r>
          </w:p>
          <w:p w14:paraId="6778C25E" w14:textId="77777777" w:rsidR="002F3AF2" w:rsidRDefault="002F3AF2" w:rsidP="002F3AF2">
            <w:pPr>
              <w:pStyle w:val="TAC"/>
              <w:rPr>
                <w:rFonts w:cs="Arial"/>
                <w:lang w:eastAsia="zh-TW"/>
              </w:rPr>
            </w:pPr>
            <w:r>
              <w:rPr>
                <w:rFonts w:cs="Arial"/>
                <w:lang w:eastAsia="zh-CN"/>
              </w:rPr>
              <w:t>DC_66A_n7(2A)</w:t>
            </w:r>
          </w:p>
          <w:p w14:paraId="1EC56E7C" w14:textId="77777777" w:rsidR="002F3AF2" w:rsidRDefault="002F3AF2" w:rsidP="002F3AF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2F3AF2" w:rsidRDefault="002F3AF2" w:rsidP="002F3AF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2F3AF2" w:rsidRDefault="002F3AF2" w:rsidP="002F3AF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2F3AF2" w:rsidRDefault="002F3AF2" w:rsidP="002F3AF2">
            <w:pPr>
              <w:pStyle w:val="TAC"/>
              <w:rPr>
                <w:rFonts w:cs="Arial"/>
                <w:lang w:eastAsia="fi-FI"/>
              </w:rPr>
            </w:pPr>
          </w:p>
        </w:tc>
      </w:tr>
      <w:tr w:rsidR="002F3AF2"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2F3AF2" w:rsidRDefault="002F3AF2" w:rsidP="002F3AF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2F3AF2" w:rsidRDefault="002F3AF2" w:rsidP="002F3AF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2F3AF2" w:rsidRDefault="002F3AF2" w:rsidP="002F3AF2">
            <w:pPr>
              <w:pStyle w:val="TAC"/>
              <w:rPr>
                <w:rFonts w:cs="Arial"/>
                <w:lang w:eastAsia="zh-TW"/>
              </w:rPr>
            </w:pPr>
          </w:p>
        </w:tc>
      </w:tr>
      <w:tr w:rsidR="002F3AF2"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2F3AF2" w:rsidRDefault="002F3AF2" w:rsidP="002F3AF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2F3AF2" w:rsidRDefault="002F3AF2" w:rsidP="002F3AF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2F3AF2" w:rsidRDefault="002F3AF2" w:rsidP="002F3AF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2F3AF2" w:rsidRDefault="002F3AF2" w:rsidP="002F3AF2">
            <w:pPr>
              <w:pStyle w:val="TAC"/>
            </w:pPr>
          </w:p>
        </w:tc>
      </w:tr>
      <w:tr w:rsidR="002F3AF2"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2F3AF2" w:rsidRDefault="002F3AF2" w:rsidP="002F3AF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2F3AF2" w:rsidRDefault="002F3AF2" w:rsidP="002F3AF2">
            <w:pPr>
              <w:pStyle w:val="TAC"/>
              <w:rPr>
                <w:rFonts w:cs="Arial"/>
                <w:lang w:eastAsia="fi-FI"/>
              </w:rPr>
            </w:pPr>
          </w:p>
        </w:tc>
      </w:tr>
      <w:tr w:rsidR="002F3AF2"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2F3AF2" w:rsidRDefault="002F3AF2" w:rsidP="002F3AF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2F3AF2" w:rsidRDefault="002F3AF2" w:rsidP="002F3AF2">
            <w:pPr>
              <w:pStyle w:val="TAC"/>
              <w:rPr>
                <w:rFonts w:cs="Arial"/>
                <w:lang w:eastAsia="fi-FI"/>
              </w:rPr>
            </w:pPr>
          </w:p>
        </w:tc>
      </w:tr>
      <w:tr w:rsidR="002F3AF2"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2F3AF2" w:rsidRDefault="002F3AF2" w:rsidP="002F3AF2">
            <w:pPr>
              <w:pStyle w:val="TAC"/>
              <w:rPr>
                <w:lang w:eastAsia="zh-TW"/>
              </w:rPr>
            </w:pPr>
            <w:r>
              <w:rPr>
                <w:lang w:eastAsia="fi-FI"/>
              </w:rPr>
              <w:t>DC_66A_n41A</w:t>
            </w:r>
          </w:p>
          <w:p w14:paraId="16898775" w14:textId="77777777" w:rsidR="002F3AF2" w:rsidRDefault="002F3AF2" w:rsidP="002F3AF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2F3AF2" w:rsidRDefault="002F3AF2" w:rsidP="002F3AF2">
            <w:pPr>
              <w:pStyle w:val="TAC"/>
              <w:rPr>
                <w:lang w:eastAsia="ja-JP"/>
              </w:rPr>
            </w:pPr>
          </w:p>
        </w:tc>
      </w:tr>
      <w:tr w:rsidR="002F3AF2"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2F3AF2" w:rsidRDefault="002F3AF2" w:rsidP="002F3AF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2F3AF2" w:rsidRDefault="002F3AF2" w:rsidP="002F3AF2">
            <w:pPr>
              <w:pStyle w:val="TAC"/>
              <w:rPr>
                <w:lang w:eastAsia="ja-JP"/>
              </w:rPr>
            </w:pPr>
          </w:p>
        </w:tc>
      </w:tr>
      <w:tr w:rsidR="002F3AF2"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2F3AF2" w:rsidRDefault="002F3AF2" w:rsidP="002F3AF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2F3AF2" w:rsidRDefault="002F3AF2" w:rsidP="002F3AF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2F3AF2" w:rsidRDefault="002F3AF2" w:rsidP="002F3AF2">
            <w:pPr>
              <w:pStyle w:val="TAC"/>
              <w:rPr>
                <w:lang w:val="en-US" w:eastAsia="zh-CN"/>
              </w:rPr>
            </w:pPr>
          </w:p>
        </w:tc>
      </w:tr>
      <w:tr w:rsidR="002F3AF2"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2F3AF2" w:rsidRDefault="002F3AF2" w:rsidP="002F3AF2">
            <w:pPr>
              <w:pStyle w:val="TAC"/>
              <w:rPr>
                <w:lang w:eastAsia="zh-TW"/>
              </w:rPr>
            </w:pPr>
            <w:r>
              <w:rPr>
                <w:lang w:eastAsia="fi-FI"/>
              </w:rPr>
              <w:t>DC_66A_n48A</w:t>
            </w:r>
          </w:p>
          <w:p w14:paraId="628FE882" w14:textId="77777777" w:rsidR="002F3AF2" w:rsidRDefault="002F3AF2" w:rsidP="002F3AF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2F3AF2" w:rsidRDefault="002F3AF2" w:rsidP="002F3AF2">
            <w:pPr>
              <w:pStyle w:val="TAC"/>
              <w:rPr>
                <w:lang w:eastAsia="zh-TW"/>
              </w:rPr>
            </w:pPr>
          </w:p>
        </w:tc>
      </w:tr>
      <w:tr w:rsidR="002F3AF2"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2F3AF2" w:rsidRDefault="002F3AF2" w:rsidP="002F3AF2">
            <w:pPr>
              <w:pStyle w:val="TAC"/>
              <w:rPr>
                <w:lang w:eastAsia="fi-FI"/>
              </w:rPr>
            </w:pPr>
            <w:r>
              <w:rPr>
                <w:lang w:eastAsia="fi-FI"/>
              </w:rPr>
              <w:t>DC_66A-66A_n48A</w:t>
            </w:r>
          </w:p>
          <w:p w14:paraId="63B9AA7C" w14:textId="77777777" w:rsidR="002F3AF2" w:rsidRDefault="002F3AF2" w:rsidP="002F3AF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2F3AF2" w:rsidRDefault="002F3AF2" w:rsidP="002F3AF2">
            <w:pPr>
              <w:pStyle w:val="TAC"/>
              <w:rPr>
                <w:lang w:eastAsia="zh-TW"/>
              </w:rPr>
            </w:pPr>
          </w:p>
        </w:tc>
      </w:tr>
      <w:tr w:rsidR="002F3AF2"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2F3AF2" w:rsidRDefault="002F3AF2" w:rsidP="002F3AF2">
            <w:pPr>
              <w:pStyle w:val="TAC"/>
              <w:rPr>
                <w:lang w:eastAsia="ja-JP"/>
              </w:rPr>
            </w:pPr>
            <w:r>
              <w:rPr>
                <w:lang w:eastAsia="ja-JP"/>
              </w:rPr>
              <w:t>DC_66A_n71A</w:t>
            </w:r>
          </w:p>
          <w:p w14:paraId="434DF33C" w14:textId="77777777" w:rsidR="002F3AF2" w:rsidRDefault="002F3AF2" w:rsidP="002F3AF2">
            <w:pPr>
              <w:pStyle w:val="TAC"/>
              <w:rPr>
                <w:lang w:eastAsia="ja-JP"/>
              </w:rPr>
            </w:pPr>
            <w:r>
              <w:rPr>
                <w:lang w:eastAsia="ja-JP"/>
              </w:rPr>
              <w:t>DC_66C_n71A</w:t>
            </w:r>
          </w:p>
          <w:p w14:paraId="20792442" w14:textId="77777777" w:rsidR="002F3AF2" w:rsidRDefault="002F3AF2" w:rsidP="002F3AF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2F3AF2" w:rsidRDefault="002F3AF2" w:rsidP="002F3AF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2F3AF2" w:rsidRDefault="002F3AF2" w:rsidP="002F3AF2">
            <w:pPr>
              <w:pStyle w:val="TAC"/>
              <w:rPr>
                <w:lang w:eastAsia="ja-JP"/>
              </w:rPr>
            </w:pPr>
          </w:p>
        </w:tc>
      </w:tr>
      <w:tr w:rsidR="002F3AF2"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2F3AF2" w:rsidRDefault="002F3AF2" w:rsidP="002F3AF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2F3AF2" w:rsidRDefault="002F3AF2" w:rsidP="002F3AF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2F3AF2" w:rsidRDefault="002F3AF2" w:rsidP="002F3AF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2F3AF2" w:rsidRDefault="002F3AF2" w:rsidP="002F3AF2">
            <w:pPr>
              <w:pStyle w:val="TAC"/>
              <w:rPr>
                <w:noProof/>
                <w:szCs w:val="18"/>
              </w:rPr>
            </w:pPr>
          </w:p>
        </w:tc>
      </w:tr>
      <w:tr w:rsidR="002F3AF2"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2F3AF2" w:rsidRDefault="002F3AF2" w:rsidP="002F3AF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2F3AF2" w:rsidRDefault="002F3AF2" w:rsidP="002F3AF2">
            <w:pPr>
              <w:pStyle w:val="TAC"/>
              <w:rPr>
                <w:lang w:eastAsia="ja-JP"/>
              </w:rPr>
            </w:pPr>
          </w:p>
        </w:tc>
      </w:tr>
      <w:tr w:rsidR="002F3AF2"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2F3AF2" w:rsidRDefault="002F3AF2" w:rsidP="002F3AF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2F3AF2" w:rsidRDefault="002F3AF2" w:rsidP="002F3AF2">
            <w:pPr>
              <w:pStyle w:val="TAC"/>
              <w:rPr>
                <w:lang w:eastAsia="ja-JP"/>
              </w:rPr>
            </w:pPr>
          </w:p>
        </w:tc>
      </w:tr>
      <w:tr w:rsidR="002F3AF2"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2F3AF2" w:rsidRDefault="002F3AF2" w:rsidP="002F3AF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2F3AF2" w:rsidRDefault="002F3AF2" w:rsidP="002F3AF2">
            <w:pPr>
              <w:pStyle w:val="TAC"/>
              <w:rPr>
                <w:lang w:eastAsia="ja-JP"/>
              </w:rPr>
            </w:pPr>
          </w:p>
        </w:tc>
      </w:tr>
      <w:tr w:rsidR="002F3AF2"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2F3AF2" w:rsidRDefault="002F3AF2" w:rsidP="002F3AF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2F3AF2" w:rsidRDefault="002F3AF2" w:rsidP="002F3AF2">
            <w:pPr>
              <w:pStyle w:val="TAC"/>
              <w:rPr>
                <w:lang w:eastAsia="ja-JP"/>
              </w:rPr>
            </w:pPr>
          </w:p>
        </w:tc>
      </w:tr>
      <w:tr w:rsidR="002F3AF2"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2F3AF2" w:rsidRDefault="002F3AF2" w:rsidP="002F3AF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2F3AF2" w:rsidRDefault="002F3AF2" w:rsidP="002F3AF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2F3AF2" w:rsidRDefault="002F3AF2" w:rsidP="002F3AF2">
            <w:pPr>
              <w:pStyle w:val="TAC"/>
              <w:rPr>
                <w:lang w:eastAsia="ja-JP"/>
              </w:rPr>
            </w:pPr>
          </w:p>
        </w:tc>
      </w:tr>
      <w:tr w:rsidR="002F3AF2"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2F3AF2" w:rsidRDefault="002F3AF2" w:rsidP="002F3AF2">
            <w:pPr>
              <w:pStyle w:val="TAC"/>
              <w:rPr>
                <w:lang w:eastAsia="zh-TW"/>
              </w:rPr>
            </w:pPr>
          </w:p>
        </w:tc>
      </w:tr>
      <w:tr w:rsidR="002F3AF2"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2F3AF2" w:rsidRDefault="002F3AF2" w:rsidP="002F3AF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2F3AF2" w:rsidRDefault="002F3AF2" w:rsidP="002F3AF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2F3AF2" w:rsidRDefault="002F3AF2" w:rsidP="002F3AF2">
            <w:pPr>
              <w:pStyle w:val="TAC"/>
              <w:rPr>
                <w:lang w:eastAsia="ja-JP"/>
              </w:rPr>
            </w:pPr>
          </w:p>
        </w:tc>
      </w:tr>
      <w:tr w:rsidR="002F3AF2"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2F3AF2" w:rsidRDefault="002F3AF2" w:rsidP="002F3AF2">
            <w:pPr>
              <w:pStyle w:val="TAC"/>
              <w:rPr>
                <w:lang w:eastAsia="zh-TW"/>
              </w:rPr>
            </w:pPr>
          </w:p>
        </w:tc>
      </w:tr>
      <w:tr w:rsidR="002F3AF2"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2F3AF2" w:rsidRDefault="002F3AF2" w:rsidP="002F3AF2">
            <w:pPr>
              <w:pStyle w:val="TAC"/>
              <w:rPr>
                <w:lang w:eastAsia="zh-TW"/>
              </w:rPr>
            </w:pPr>
          </w:p>
        </w:tc>
      </w:tr>
      <w:tr w:rsidR="002F3AF2"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2F3AF2" w:rsidRDefault="002F3AF2" w:rsidP="002F3AF2">
            <w:pPr>
              <w:pStyle w:val="TAN"/>
            </w:pPr>
            <w:r>
              <w:t>NOTE 1:</w:t>
            </w:r>
            <w:r>
              <w:tab/>
              <w:t>Uplink EN-DC configurations are the configurations supported by the present release of specifications.</w:t>
            </w:r>
          </w:p>
          <w:p w14:paraId="2A68D0EB" w14:textId="77777777" w:rsidR="002F3AF2" w:rsidRDefault="002F3AF2" w:rsidP="002F3AF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2F3AF2" w:rsidRDefault="002F3AF2" w:rsidP="002F3AF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2F3AF2" w:rsidRDefault="002F3AF2" w:rsidP="002F3AF2">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2F3AF2" w:rsidRDefault="002F3AF2" w:rsidP="002F3AF2">
            <w:pPr>
              <w:pStyle w:val="TAN"/>
            </w:pPr>
            <w:r>
              <w:t>NOTE 5:</w:t>
            </w:r>
            <w:r>
              <w:tab/>
              <w:t>The frequency range above 3600 MHz for Band n78 is not used in this combination.</w:t>
            </w:r>
          </w:p>
          <w:p w14:paraId="788EF396" w14:textId="77777777" w:rsidR="002F3AF2" w:rsidRDefault="002F3AF2" w:rsidP="002F3AF2">
            <w:pPr>
              <w:pStyle w:val="TAN"/>
            </w:pPr>
            <w:r>
              <w:t>NOTE 6:</w:t>
            </w:r>
            <w:r>
              <w:tab/>
              <w:t>The frequency range below 2506 MHz for Band 41 is not used in this combination.</w:t>
            </w:r>
          </w:p>
          <w:p w14:paraId="1F23C0B9" w14:textId="77777777" w:rsidR="002F3AF2" w:rsidRDefault="002F3AF2" w:rsidP="002F3AF2">
            <w:pPr>
              <w:pStyle w:val="TAN"/>
            </w:pPr>
            <w:r>
              <w:t>NOTE 7:</w:t>
            </w:r>
            <w:r>
              <w:tab/>
              <w:t>Applicable for UE supporting inter-band EN-DC with mandatory simultaneous Rx/Tx capability.</w:t>
            </w:r>
          </w:p>
          <w:p w14:paraId="1887BCEF" w14:textId="51C8FB0D" w:rsidR="002F3AF2" w:rsidRDefault="002F3AF2" w:rsidP="002F3AF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2F3AF2" w:rsidRDefault="002F3AF2" w:rsidP="002F3AF2">
            <w:pPr>
              <w:pStyle w:val="TAN"/>
            </w:pPr>
            <w:r>
              <w:t>NOTE 9:</w:t>
            </w:r>
            <w:r>
              <w:tab/>
              <w:t>The combination is not used alone as fall-back mode of other band combinations in which UL in Band 42 is not used.</w:t>
            </w:r>
          </w:p>
          <w:p w14:paraId="1095D53A" w14:textId="77777777" w:rsidR="002F3AF2" w:rsidRDefault="002F3AF2" w:rsidP="002F3AF2">
            <w:pPr>
              <w:pStyle w:val="TAN"/>
              <w:keepNext w:val="0"/>
            </w:pPr>
            <w:r>
              <w:t>NOTE 10:</w:t>
            </w:r>
            <w:r>
              <w:tab/>
              <w:t>Void.</w:t>
            </w:r>
          </w:p>
          <w:p w14:paraId="00861A27" w14:textId="15776461" w:rsidR="002F3AF2" w:rsidRPr="005645A7" w:rsidRDefault="002F3AF2" w:rsidP="002F3AF2">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2F3AF2" w:rsidRDefault="002F3AF2" w:rsidP="002F3AF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2F3AF2" w:rsidRDefault="002F3AF2" w:rsidP="002F3AF2">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2F3AF2" w:rsidRDefault="002F3AF2" w:rsidP="002F3AF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2F3AF2" w:rsidRDefault="002F3AF2" w:rsidP="002F3AF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D55F6" w14:textId="77777777" w:rsidR="006F0F64" w:rsidRDefault="006F0F64">
      <w:r>
        <w:separator/>
      </w:r>
    </w:p>
    <w:p w14:paraId="09377598" w14:textId="77777777" w:rsidR="006F0F64" w:rsidRDefault="006F0F64"/>
  </w:endnote>
  <w:endnote w:type="continuationSeparator" w:id="0">
    <w:p w14:paraId="33521600" w14:textId="77777777" w:rsidR="006F0F64" w:rsidRDefault="006F0F64">
      <w:r>
        <w:continuationSeparator/>
      </w:r>
    </w:p>
    <w:p w14:paraId="6F22DEF4" w14:textId="77777777" w:rsidR="006F0F64" w:rsidRDefault="006F0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Sylfaen"/>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3D46" w14:textId="77777777" w:rsidR="006F0F64" w:rsidRDefault="006F0F64">
      <w:r>
        <w:separator/>
      </w:r>
    </w:p>
    <w:p w14:paraId="07006C31" w14:textId="77777777" w:rsidR="006F0F64" w:rsidRDefault="006F0F64"/>
  </w:footnote>
  <w:footnote w:type="continuationSeparator" w:id="0">
    <w:p w14:paraId="4EB0595A" w14:textId="77777777" w:rsidR="006F0F64" w:rsidRDefault="006F0F64">
      <w:r>
        <w:continuationSeparator/>
      </w:r>
    </w:p>
    <w:p w14:paraId="5E60AE9B" w14:textId="77777777" w:rsidR="006F0F64" w:rsidRDefault="006F0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662301D5"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CE7502">
      <w:rPr>
        <w:rFonts w:ascii="Arial" w:eastAsia="DengXian" w:hAnsi="Arial" w:hint="eastAsia"/>
        <w:b/>
        <w:noProof/>
        <w:sz w:val="18"/>
        <w:lang w:eastAsia="zh-CN"/>
      </w:rPr>
      <w:t>26</w:t>
    </w:r>
    <w:r>
      <w:rPr>
        <w:rFonts w:ascii="Arial" w:eastAsia="Times New Roman" w:hAnsi="Arial"/>
        <w:b/>
        <w:noProof/>
        <w:sz w:val="18"/>
        <w:lang w:eastAsia="en-GB"/>
      </w:rPr>
      <w:t>.0 (</w:t>
    </w:r>
    <w:r w:rsidR="00CE7502">
      <w:rPr>
        <w:rFonts w:ascii="Arial" w:eastAsia="Times New Roman" w:hAnsi="Arial"/>
        <w:b/>
        <w:noProof/>
        <w:sz w:val="18"/>
        <w:lang w:eastAsia="en-GB"/>
      </w:rPr>
      <w:t>202</w:t>
    </w:r>
    <w:r w:rsidR="00CE7502">
      <w:rPr>
        <w:rFonts w:ascii="Arial" w:eastAsia="DengXian" w:hAnsi="Arial" w:hint="eastAsia"/>
        <w:b/>
        <w:noProof/>
        <w:sz w:val="18"/>
        <w:lang w:eastAsia="zh-CN"/>
      </w:rPr>
      <w:t>6</w:t>
    </w:r>
    <w:r>
      <w:rPr>
        <w:rFonts w:ascii="Arial" w:eastAsia="Times New Roman" w:hAnsi="Arial"/>
        <w:b/>
        <w:noProof/>
        <w:sz w:val="18"/>
        <w:lang w:eastAsia="en-GB"/>
      </w:rPr>
      <w:t>-</w:t>
    </w:r>
    <w:r w:rsidR="00CE7502">
      <w:rPr>
        <w:rFonts w:ascii="Arial" w:eastAsia="DengXian" w:hAnsi="Arial" w:hint="eastAsia"/>
        <w:b/>
        <w:noProof/>
        <w:sz w:val="18"/>
        <w:lang w:eastAsia="zh-CN"/>
      </w:rPr>
      <w:t>03</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8CF"/>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52A"/>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3AF2"/>
    <w:rsid w:val="002F43B1"/>
    <w:rsid w:val="002F4FAA"/>
    <w:rsid w:val="002F5EE1"/>
    <w:rsid w:val="002F6C99"/>
    <w:rsid w:val="002F703B"/>
    <w:rsid w:val="002F757F"/>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1D5F"/>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D7D4F"/>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D78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5EFF"/>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C5B"/>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0F64"/>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3487"/>
    <w:rsid w:val="00795707"/>
    <w:rsid w:val="00795AA3"/>
    <w:rsid w:val="0079604A"/>
    <w:rsid w:val="00796157"/>
    <w:rsid w:val="0079642C"/>
    <w:rsid w:val="0079655F"/>
    <w:rsid w:val="00796840"/>
    <w:rsid w:val="00797816"/>
    <w:rsid w:val="007978FC"/>
    <w:rsid w:val="007A0601"/>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E74C2"/>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3CE"/>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B7CC6"/>
    <w:rsid w:val="008C0E5B"/>
    <w:rsid w:val="008C1CD7"/>
    <w:rsid w:val="008C1CEF"/>
    <w:rsid w:val="008C2097"/>
    <w:rsid w:val="008C2AC3"/>
    <w:rsid w:val="008C2CE7"/>
    <w:rsid w:val="008C2D2D"/>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64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391"/>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5F9"/>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02"/>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3AE"/>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1AF"/>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5D1B"/>
    <w:rsid w:val="00FE6807"/>
    <w:rsid w:val="00FF1579"/>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64</Pages>
  <Words>45525</Words>
  <Characters>259493</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189</cp:revision>
  <cp:lastPrinted>2019-01-18T19:05:00Z</cp:lastPrinted>
  <dcterms:created xsi:type="dcterms:W3CDTF">2022-01-08T16:48:00Z</dcterms:created>
  <dcterms:modified xsi:type="dcterms:W3CDTF">2026-02-28T17:06:00Z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