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282ED2F2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CC5401" w:rsidRPr="007A6DA6">
              <w:rPr>
                <w:noProof w:val="0"/>
              </w:rPr>
              <w:t>V1</w:t>
            </w:r>
            <w:r w:rsidR="00CC5401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r w:rsidR="00E255F7">
              <w:rPr>
                <w:noProof w:val="0"/>
              </w:rPr>
              <w:t>4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DA10DA" w:rsidRPr="007A6DA6">
              <w:rPr>
                <w:noProof w:val="0"/>
                <w:sz w:val="32"/>
              </w:rPr>
              <w:t>202</w:t>
            </w:r>
            <w:r w:rsidR="00DA10DA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E255F7">
              <w:rPr>
                <w:noProof w:val="0"/>
                <w:sz w:val="32"/>
              </w:rPr>
              <w:t>12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3rd Generation Partnership Project;</w:t>
            </w:r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Technical Specification Group Radio Access Network;</w:t>
            </w:r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NR;</w:t>
            </w:r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User Equipment (UE) radio transmission and reception;</w:t>
            </w:r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EBD431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CC5401" w:rsidRPr="007A6DA6">
              <w:rPr>
                <w:rStyle w:val="ZGSM"/>
              </w:rPr>
              <w:t>1</w:t>
            </w:r>
            <w:r w:rsidR="00CC5401">
              <w:rPr>
                <w:rStyle w:val="ZGSM"/>
              </w:rPr>
              <w:t>9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9" o:title=""/>
                </v:shape>
                <o:OLEObject Type="Embed" ProgID="Word.Picture.8" ShapeID="_x0000_i1025" DrawAspect="Content" ObjectID="_1827928287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6E71C56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1" w:name="copyrightaddon"/>
            <w:bookmarkEnd w:id="11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4D42E7D9" w14:textId="77777777" w:rsidR="00546CD8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546CD8">
        <w:rPr>
          <w:noProof/>
        </w:rPr>
        <w:t>Foreword</w:t>
      </w:r>
      <w:r w:rsidR="00546CD8">
        <w:rPr>
          <w:noProof/>
        </w:rPr>
        <w:tab/>
        <w:t>15</w:t>
      </w:r>
    </w:p>
    <w:p w14:paraId="1AC54930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1D956E09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08AB2092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280D379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1E1A585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73BB320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6F7B3A7D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657FC8AA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72421A51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6CF8793A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134FA42D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15A20CB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29A912C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5641CF54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35BBB97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7DC6A59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48CB0412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General</w:t>
      </w:r>
      <w:r w:rsidRPr="00546CD8">
        <w:rPr>
          <w:noProof/>
          <w:lang w:val="nl-NL"/>
        </w:rPr>
        <w:tab/>
        <w:t>27</w:t>
      </w:r>
    </w:p>
    <w:p w14:paraId="2F67F032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27</w:t>
      </w:r>
    </w:p>
    <w:p w14:paraId="417676D8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5.2B.3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27</w:t>
      </w:r>
    </w:p>
    <w:p w14:paraId="78BA1DA6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5.2B.4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27</w:t>
      </w:r>
    </w:p>
    <w:p w14:paraId="171059B3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5.2B.5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27</w:t>
      </w:r>
    </w:p>
    <w:p w14:paraId="694DED2F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5.2B.6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27</w:t>
      </w:r>
    </w:p>
    <w:p w14:paraId="6D91170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722CC05A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39DC3D0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511ED50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26DFDF1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757F266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29F08F6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0CBA9B4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6DE35DA9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5.3B.0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 w:eastAsia="zh-CN"/>
        </w:rPr>
        <w:t>General</w:t>
      </w:r>
      <w:r w:rsidRPr="00546CD8">
        <w:rPr>
          <w:noProof/>
          <w:lang w:val="nl-NL"/>
        </w:rPr>
        <w:tab/>
        <w:t>28</w:t>
      </w:r>
    </w:p>
    <w:p w14:paraId="468D140E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5.3B.1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EN-DC in FR1</w:t>
      </w:r>
      <w:r w:rsidRPr="00546CD8">
        <w:rPr>
          <w:noProof/>
          <w:lang w:val="nl-NL"/>
        </w:rPr>
        <w:tab/>
        <w:t>29</w:t>
      </w:r>
    </w:p>
    <w:p w14:paraId="2D473A1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208BAE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29AC055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47569EB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38</w:t>
      </w:r>
    </w:p>
    <w:p w14:paraId="6114D6A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777CD47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38</w:t>
      </w:r>
    </w:p>
    <w:p w14:paraId="0AF07BE2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46CD30B1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48D1DADB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39</w:t>
      </w:r>
    </w:p>
    <w:p w14:paraId="35C5D44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</w:t>
      </w:r>
    </w:p>
    <w:p w14:paraId="016CB38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40</w:t>
      </w:r>
    </w:p>
    <w:p w14:paraId="422F394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40</w:t>
      </w:r>
    </w:p>
    <w:p w14:paraId="28B605D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40</w:t>
      </w:r>
    </w:p>
    <w:p w14:paraId="6A0B816A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</w:t>
      </w:r>
    </w:p>
    <w:p w14:paraId="5670BE10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40</w:t>
      </w:r>
    </w:p>
    <w:p w14:paraId="3E383DA2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41</w:t>
      </w:r>
    </w:p>
    <w:p w14:paraId="0EA1572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41</w:t>
      </w:r>
    </w:p>
    <w:p w14:paraId="5E9A45B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41</w:t>
      </w:r>
    </w:p>
    <w:p w14:paraId="5F708A2A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41</w:t>
      </w:r>
    </w:p>
    <w:p w14:paraId="7B71588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41</w:t>
      </w:r>
    </w:p>
    <w:p w14:paraId="465F1D9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41</w:t>
      </w:r>
    </w:p>
    <w:p w14:paraId="4A00351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0502063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43</w:t>
      </w:r>
    </w:p>
    <w:p w14:paraId="39B4D7F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43</w:t>
      </w:r>
    </w:p>
    <w:p w14:paraId="69CE588D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76</w:t>
      </w:r>
    </w:p>
    <w:p w14:paraId="2C28050C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111</w:t>
      </w:r>
    </w:p>
    <w:p w14:paraId="16565F7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149</w:t>
      </w:r>
    </w:p>
    <w:p w14:paraId="0A987A3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149</w:t>
      </w:r>
    </w:p>
    <w:p w14:paraId="1694AB9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209</w:t>
      </w:r>
    </w:p>
    <w:p w14:paraId="6087175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291</w:t>
      </w:r>
    </w:p>
    <w:p w14:paraId="3996745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363</w:t>
      </w:r>
    </w:p>
    <w:p w14:paraId="5BFAE9E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469</w:t>
      </w:r>
    </w:p>
    <w:p w14:paraId="43EB2B4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495</w:t>
      </w:r>
    </w:p>
    <w:p w14:paraId="2FE790F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495</w:t>
      </w:r>
    </w:p>
    <w:p w14:paraId="61B13596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5.5B.2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EN-DC</w:t>
      </w:r>
      <w:r w:rsidRPr="00546CD8">
        <w:rPr>
          <w:noProof/>
          <w:lang w:val="fr-FR"/>
        </w:rPr>
        <w:tab/>
        <w:t>495</w:t>
      </w:r>
    </w:p>
    <w:p w14:paraId="66619DDF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5.5B.2</w:t>
      </w:r>
      <w:r w:rsidRPr="00546CD8">
        <w:rPr>
          <w:noProof/>
          <w:lang w:val="fr-FR" w:eastAsia="zh-TW"/>
        </w:rPr>
        <w:t>a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N</w:t>
      </w:r>
      <w:r w:rsidRPr="00546CD8">
        <w:rPr>
          <w:noProof/>
          <w:lang w:val="fr-FR" w:eastAsia="zh-TW"/>
        </w:rPr>
        <w:t>E</w:t>
      </w:r>
      <w:r w:rsidRPr="00546CD8">
        <w:rPr>
          <w:noProof/>
          <w:lang w:val="fr-FR"/>
        </w:rPr>
        <w:t>-DC</w:t>
      </w:r>
      <w:r w:rsidRPr="00546CD8">
        <w:rPr>
          <w:noProof/>
          <w:lang w:val="fr-FR"/>
        </w:rPr>
        <w:tab/>
        <w:t>496</w:t>
      </w:r>
    </w:p>
    <w:p w14:paraId="49F260CF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5.5B.3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496</w:t>
      </w:r>
    </w:p>
    <w:p w14:paraId="7278B52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497</w:t>
      </w:r>
    </w:p>
    <w:p w14:paraId="1BCA456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498</w:t>
      </w:r>
    </w:p>
    <w:p w14:paraId="39D4544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508</w:t>
      </w:r>
    </w:p>
    <w:p w14:paraId="21B32BC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558</w:t>
      </w:r>
    </w:p>
    <w:p w14:paraId="71A312E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635</w:t>
      </w:r>
    </w:p>
    <w:p w14:paraId="181A4A0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677</w:t>
      </w:r>
    </w:p>
    <w:p w14:paraId="43966A9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687</w:t>
      </w:r>
    </w:p>
    <w:p w14:paraId="7C834B3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687</w:t>
      </w:r>
    </w:p>
    <w:p w14:paraId="53E85CB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688</w:t>
      </w:r>
    </w:p>
    <w:p w14:paraId="143977B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689</w:t>
      </w:r>
    </w:p>
    <w:p w14:paraId="7BB2EA9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691</w:t>
      </w:r>
    </w:p>
    <w:p w14:paraId="19DEA2C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691</w:t>
      </w:r>
    </w:p>
    <w:p w14:paraId="0D16C8B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691</w:t>
      </w:r>
    </w:p>
    <w:p w14:paraId="3E1EDEF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720</w:t>
      </w:r>
    </w:p>
    <w:p w14:paraId="415C4BF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762</w:t>
      </w:r>
    </w:p>
    <w:p w14:paraId="0CDB69A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789</w:t>
      </w:r>
    </w:p>
    <w:p w14:paraId="5871B9A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799</w:t>
      </w:r>
    </w:p>
    <w:p w14:paraId="1DEB670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799</w:t>
      </w:r>
    </w:p>
    <w:p w14:paraId="6ADB3B1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799</w:t>
      </w:r>
    </w:p>
    <w:p w14:paraId="77770E9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800</w:t>
      </w:r>
    </w:p>
    <w:p w14:paraId="2D778EE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802</w:t>
      </w:r>
    </w:p>
    <w:p w14:paraId="5EB1D18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803</w:t>
      </w:r>
    </w:p>
    <w:p w14:paraId="66BF852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803</w:t>
      </w:r>
    </w:p>
    <w:p w14:paraId="5C63041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803</w:t>
      </w:r>
    </w:p>
    <w:p w14:paraId="5DA12D5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803</w:t>
      </w:r>
    </w:p>
    <w:p w14:paraId="0B56336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818</w:t>
      </w:r>
    </w:p>
    <w:p w14:paraId="04FF08D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846</w:t>
      </w:r>
    </w:p>
    <w:p w14:paraId="4702840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868</w:t>
      </w:r>
    </w:p>
    <w:p w14:paraId="468F162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873</w:t>
      </w:r>
    </w:p>
    <w:p w14:paraId="7A5165F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873</w:t>
      </w:r>
    </w:p>
    <w:p w14:paraId="1FC20E2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873</w:t>
      </w:r>
    </w:p>
    <w:p w14:paraId="72A68C9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875</w:t>
      </w:r>
    </w:p>
    <w:p w14:paraId="7A6D730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879</w:t>
      </w:r>
    </w:p>
    <w:p w14:paraId="53E371B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881</w:t>
      </w:r>
    </w:p>
    <w:p w14:paraId="578D878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881</w:t>
      </w:r>
    </w:p>
    <w:p w14:paraId="6B94A23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881</w:t>
      </w:r>
    </w:p>
    <w:p w14:paraId="40206BA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882</w:t>
      </w:r>
    </w:p>
    <w:p w14:paraId="36CEC4C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903</w:t>
      </w:r>
    </w:p>
    <w:p w14:paraId="355EE6D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931</w:t>
      </w:r>
    </w:p>
    <w:p w14:paraId="14CAD84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937</w:t>
      </w:r>
    </w:p>
    <w:p w14:paraId="44D8775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3F66D9A9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67B903C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938</w:t>
      </w:r>
    </w:p>
    <w:p w14:paraId="3FD3E6C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938</w:t>
      </w:r>
    </w:p>
    <w:p w14:paraId="3F4849B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938</w:t>
      </w:r>
    </w:p>
    <w:p w14:paraId="533FBB0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938</w:t>
      </w:r>
    </w:p>
    <w:p w14:paraId="4EF6F06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938</w:t>
      </w:r>
    </w:p>
    <w:p w14:paraId="7272939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938</w:t>
      </w:r>
    </w:p>
    <w:p w14:paraId="3094C35A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940</w:t>
      </w:r>
    </w:p>
    <w:p w14:paraId="56170FD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940</w:t>
      </w:r>
    </w:p>
    <w:p w14:paraId="4DC865A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940</w:t>
      </w:r>
    </w:p>
    <w:p w14:paraId="1BF0A5B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940</w:t>
      </w:r>
    </w:p>
    <w:p w14:paraId="7A1316F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940</w:t>
      </w:r>
    </w:p>
    <w:p w14:paraId="4965746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940</w:t>
      </w:r>
    </w:p>
    <w:p w14:paraId="543039F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940</w:t>
      </w:r>
    </w:p>
    <w:p w14:paraId="592C6D5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940</w:t>
      </w:r>
    </w:p>
    <w:p w14:paraId="186B1CF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940</w:t>
      </w:r>
    </w:p>
    <w:p w14:paraId="6043D7D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940</w:t>
      </w:r>
    </w:p>
    <w:p w14:paraId="25BC73A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940</w:t>
      </w:r>
    </w:p>
    <w:p w14:paraId="49AE978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941</w:t>
      </w:r>
    </w:p>
    <w:p w14:paraId="49F6F9A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941</w:t>
      </w:r>
    </w:p>
    <w:p w14:paraId="22D4EBB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941</w:t>
      </w:r>
    </w:p>
    <w:p w14:paraId="5D648A9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941</w:t>
      </w:r>
    </w:p>
    <w:p w14:paraId="752600B9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6.2B.1.1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EN-DC</w:t>
      </w:r>
      <w:r w:rsidRPr="00546CD8">
        <w:rPr>
          <w:noProof/>
          <w:lang w:val="fr-FR"/>
        </w:rPr>
        <w:tab/>
        <w:t>941</w:t>
      </w:r>
    </w:p>
    <w:p w14:paraId="4DF69DAF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6.2B.1.1</w:t>
      </w:r>
      <w:r w:rsidRPr="00546CD8">
        <w:rPr>
          <w:noProof/>
          <w:lang w:val="fr-FR" w:eastAsia="zh-TW"/>
        </w:rPr>
        <w:t>a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N</w:t>
      </w:r>
      <w:r w:rsidRPr="00546CD8">
        <w:rPr>
          <w:noProof/>
          <w:lang w:val="fr-FR" w:eastAsia="zh-TW"/>
        </w:rPr>
        <w:t>E</w:t>
      </w:r>
      <w:r w:rsidRPr="00546CD8">
        <w:rPr>
          <w:noProof/>
          <w:lang w:val="fr-FR"/>
        </w:rPr>
        <w:t>-DC</w:t>
      </w:r>
      <w:r w:rsidRPr="00546CD8">
        <w:rPr>
          <w:noProof/>
          <w:lang w:val="fr-FR"/>
        </w:rPr>
        <w:tab/>
        <w:t>943</w:t>
      </w:r>
    </w:p>
    <w:p w14:paraId="090C32BF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6.2B.1.2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944</w:t>
      </w:r>
    </w:p>
    <w:p w14:paraId="340379A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945</w:t>
      </w:r>
    </w:p>
    <w:p w14:paraId="045E618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952</w:t>
      </w:r>
    </w:p>
    <w:p w14:paraId="33CFF61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952</w:t>
      </w:r>
    </w:p>
    <w:p w14:paraId="4C20DB3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953</w:t>
      </w:r>
    </w:p>
    <w:p w14:paraId="2385FD4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953</w:t>
      </w:r>
    </w:p>
    <w:p w14:paraId="66519CA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953</w:t>
      </w:r>
    </w:p>
    <w:p w14:paraId="63F2832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953</w:t>
      </w:r>
    </w:p>
    <w:p w14:paraId="699F92D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953</w:t>
      </w:r>
    </w:p>
    <w:p w14:paraId="29D12A1C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953</w:t>
      </w:r>
    </w:p>
    <w:p w14:paraId="58492C2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954</w:t>
      </w:r>
    </w:p>
    <w:p w14:paraId="0A2F553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954</w:t>
      </w:r>
    </w:p>
    <w:p w14:paraId="54E50DA6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6.2B.2.2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954</w:t>
      </w:r>
    </w:p>
    <w:p w14:paraId="72497E0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954</w:t>
      </w:r>
    </w:p>
    <w:p w14:paraId="0873F15D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955</w:t>
      </w:r>
    </w:p>
    <w:p w14:paraId="62FF402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956</w:t>
      </w:r>
    </w:p>
    <w:p w14:paraId="754CB09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956</w:t>
      </w:r>
    </w:p>
    <w:p w14:paraId="1A1F994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956</w:t>
      </w:r>
    </w:p>
    <w:p w14:paraId="4948EFF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956</w:t>
      </w:r>
    </w:p>
    <w:p w14:paraId="0E2AE48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956</w:t>
      </w:r>
    </w:p>
    <w:p w14:paraId="1E8CA91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956</w:t>
      </w:r>
    </w:p>
    <w:p w14:paraId="153F9FBD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6.2B.3.1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</w:t>
      </w:r>
      <w:r w:rsidRPr="00546CD8">
        <w:rPr>
          <w:noProof/>
          <w:lang w:val="nl-NL"/>
        </w:rPr>
        <w:tab/>
        <w:t>956</w:t>
      </w:r>
    </w:p>
    <w:p w14:paraId="44DFDAF8" w14:textId="77777777" w:rsidR="00546CD8" w:rsidRP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6.2B.3.1.0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General</w:t>
      </w:r>
      <w:r w:rsidRPr="00546CD8">
        <w:rPr>
          <w:noProof/>
          <w:lang w:val="nl-NL"/>
        </w:rPr>
        <w:tab/>
        <w:t>956</w:t>
      </w:r>
    </w:p>
    <w:p w14:paraId="5AE0369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4945F7">
        <w:rPr>
          <w:rFonts w:eastAsia="MS Mincho"/>
          <w:noProof/>
        </w:rPr>
        <w:t>DC_(n)71AA</w:t>
      </w:r>
      <w:r>
        <w:rPr>
          <w:noProof/>
        </w:rPr>
        <w:tab/>
        <w:t>956</w:t>
      </w:r>
    </w:p>
    <w:p w14:paraId="669BC255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958</w:t>
      </w:r>
    </w:p>
    <w:p w14:paraId="007B118C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6.2B.3.2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960</w:t>
      </w:r>
    </w:p>
    <w:p w14:paraId="0C5CD319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960</w:t>
      </w:r>
    </w:p>
    <w:p w14:paraId="601B122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961</w:t>
      </w:r>
    </w:p>
    <w:p w14:paraId="0993CCE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962</w:t>
      </w:r>
    </w:p>
    <w:p w14:paraId="06297A2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966</w:t>
      </w:r>
    </w:p>
    <w:p w14:paraId="00405D7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966</w:t>
      </w:r>
    </w:p>
    <w:p w14:paraId="404EB7F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966</w:t>
      </w:r>
    </w:p>
    <w:p w14:paraId="26F50DE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966</w:t>
      </w:r>
    </w:p>
    <w:p w14:paraId="2223002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966</w:t>
      </w:r>
    </w:p>
    <w:p w14:paraId="33C8C81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966</w:t>
      </w:r>
    </w:p>
    <w:p w14:paraId="38B09C28" w14:textId="77777777" w:rsidR="00546CD8" w:rsidRP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6.2B.4.1.1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EN-DC</w:t>
      </w:r>
      <w:r w:rsidRPr="00546CD8">
        <w:rPr>
          <w:noProof/>
          <w:lang w:val="fr-FR"/>
        </w:rPr>
        <w:tab/>
        <w:t>966</w:t>
      </w:r>
    </w:p>
    <w:p w14:paraId="6A636BCB" w14:textId="77777777" w:rsidR="00546CD8" w:rsidRP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color w:val="0D0D0D" w:themeColor="text1" w:themeTint="F2"/>
          <w:lang w:val="fr-FR"/>
        </w:rPr>
        <w:t>6.2B.4.1.1</w:t>
      </w:r>
      <w:r w:rsidRPr="00546CD8">
        <w:rPr>
          <w:noProof/>
          <w:color w:val="0D0D0D" w:themeColor="text1" w:themeTint="F2"/>
          <w:lang w:val="fr-FR" w:eastAsia="zh-TW"/>
        </w:rPr>
        <w:t>a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color w:val="0D0D0D" w:themeColor="text1" w:themeTint="F2"/>
          <w:lang w:val="fr-FR"/>
        </w:rPr>
        <w:t>Intra-band contiguous NE-DC</w:t>
      </w:r>
      <w:r w:rsidRPr="00546CD8">
        <w:rPr>
          <w:noProof/>
          <w:lang w:val="fr-FR"/>
        </w:rPr>
        <w:tab/>
        <w:t>971</w:t>
      </w:r>
    </w:p>
    <w:p w14:paraId="032B2C9B" w14:textId="77777777" w:rsidR="00546CD8" w:rsidRP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6.2B.4.1.2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972</w:t>
      </w:r>
    </w:p>
    <w:p w14:paraId="2A5AF25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978</w:t>
      </w:r>
    </w:p>
    <w:p w14:paraId="7E0F46F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981</w:t>
      </w:r>
    </w:p>
    <w:p w14:paraId="2B21BF3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981</w:t>
      </w:r>
    </w:p>
    <w:p w14:paraId="48B20417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981</w:t>
      </w:r>
    </w:p>
    <w:p w14:paraId="7053AF0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981</w:t>
      </w:r>
    </w:p>
    <w:p w14:paraId="556ECD7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981</w:t>
      </w:r>
    </w:p>
    <w:p w14:paraId="16CCA53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981</w:t>
      </w:r>
    </w:p>
    <w:p w14:paraId="43EC2E0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981</w:t>
      </w:r>
    </w:p>
    <w:p w14:paraId="56AE17E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982</w:t>
      </w:r>
    </w:p>
    <w:p w14:paraId="6FD811E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982</w:t>
      </w:r>
    </w:p>
    <w:p w14:paraId="4F346120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982</w:t>
      </w:r>
    </w:p>
    <w:p w14:paraId="277EF31A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987</w:t>
      </w:r>
    </w:p>
    <w:p w14:paraId="4C40E431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1005</w:t>
      </w:r>
    </w:p>
    <w:p w14:paraId="707F0B08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1023</w:t>
      </w:r>
    </w:p>
    <w:p w14:paraId="54D72CF0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1030</w:t>
      </w:r>
    </w:p>
    <w:p w14:paraId="5DE3D6E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1032</w:t>
      </w:r>
    </w:p>
    <w:p w14:paraId="08B8C62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1032</w:t>
      </w:r>
    </w:p>
    <w:p w14:paraId="33964BF0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1032</w:t>
      </w:r>
    </w:p>
    <w:p w14:paraId="27EC0F81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1032</w:t>
      </w:r>
    </w:p>
    <w:p w14:paraId="261B8F1F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1032</w:t>
      </w:r>
    </w:p>
    <w:p w14:paraId="0A4E6824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1032</w:t>
      </w:r>
    </w:p>
    <w:p w14:paraId="7CFDD250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307A51D5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1033</w:t>
      </w:r>
    </w:p>
    <w:p w14:paraId="5FA21B2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1033</w:t>
      </w:r>
    </w:p>
    <w:p w14:paraId="68F807D9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1033</w:t>
      </w:r>
    </w:p>
    <w:p w14:paraId="0E51EC86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1033</w:t>
      </w:r>
    </w:p>
    <w:p w14:paraId="77EB783D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1033</w:t>
      </w:r>
    </w:p>
    <w:p w14:paraId="1F70B8C5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1033</w:t>
      </w:r>
    </w:p>
    <w:p w14:paraId="426D13B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1033</w:t>
      </w:r>
    </w:p>
    <w:p w14:paraId="6D9B200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1033</w:t>
      </w:r>
    </w:p>
    <w:p w14:paraId="7327F19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1033</w:t>
      </w:r>
    </w:p>
    <w:p w14:paraId="5E6B7030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1033</w:t>
      </w:r>
    </w:p>
    <w:p w14:paraId="5ABBCEE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1033</w:t>
      </w:r>
    </w:p>
    <w:p w14:paraId="71FD829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1034</w:t>
      </w:r>
    </w:p>
    <w:p w14:paraId="258761F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1034</w:t>
      </w:r>
    </w:p>
    <w:p w14:paraId="55C6713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1034</w:t>
      </w:r>
    </w:p>
    <w:p w14:paraId="38F10F3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1035</w:t>
      </w:r>
    </w:p>
    <w:p w14:paraId="12E15D1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1035</w:t>
      </w:r>
    </w:p>
    <w:p w14:paraId="6ABDFAD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1035</w:t>
      </w:r>
    </w:p>
    <w:p w14:paraId="154D447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1035</w:t>
      </w:r>
    </w:p>
    <w:p w14:paraId="5047E60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1035</w:t>
      </w:r>
    </w:p>
    <w:p w14:paraId="714FF30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1035</w:t>
      </w:r>
    </w:p>
    <w:p w14:paraId="232C447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1035</w:t>
      </w:r>
    </w:p>
    <w:p w14:paraId="744C588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1035</w:t>
      </w:r>
    </w:p>
    <w:p w14:paraId="2FED538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1035</w:t>
      </w:r>
    </w:p>
    <w:p w14:paraId="3EAAB1F8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1036</w:t>
      </w:r>
    </w:p>
    <w:p w14:paraId="357A52F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1036</w:t>
      </w:r>
    </w:p>
    <w:p w14:paraId="30CD4F0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1036</w:t>
      </w:r>
    </w:p>
    <w:p w14:paraId="4F5CB69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1036</w:t>
      </w:r>
    </w:p>
    <w:p w14:paraId="32D4FDB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1036</w:t>
      </w:r>
    </w:p>
    <w:p w14:paraId="301741C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1040</w:t>
      </w:r>
    </w:p>
    <w:p w14:paraId="074374B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41E263C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2519CEF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1040</w:t>
      </w:r>
    </w:p>
    <w:p w14:paraId="6A248F4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1040</w:t>
      </w:r>
    </w:p>
    <w:p w14:paraId="1799523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6FF3BD0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74A7A67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1040</w:t>
      </w:r>
    </w:p>
    <w:p w14:paraId="5EA9CC8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1040</w:t>
      </w:r>
    </w:p>
    <w:p w14:paraId="3317C11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1040</w:t>
      </w:r>
    </w:p>
    <w:p w14:paraId="315760B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0026A37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6559517C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1041</w:t>
      </w:r>
    </w:p>
    <w:p w14:paraId="2E97F2A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1041</w:t>
      </w:r>
    </w:p>
    <w:p w14:paraId="16454C3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1041</w:t>
      </w:r>
    </w:p>
    <w:p w14:paraId="7B896F0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1041</w:t>
      </w:r>
    </w:p>
    <w:p w14:paraId="627587A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1041</w:t>
      </w:r>
    </w:p>
    <w:p w14:paraId="51E30F2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1043</w:t>
      </w:r>
    </w:p>
    <w:p w14:paraId="0EC8349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1043</w:t>
      </w:r>
    </w:p>
    <w:p w14:paraId="31954E6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1043</w:t>
      </w:r>
    </w:p>
    <w:p w14:paraId="47EDBA4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1044</w:t>
      </w:r>
    </w:p>
    <w:p w14:paraId="061129F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1044</w:t>
      </w:r>
    </w:p>
    <w:p w14:paraId="5B83A43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6440011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067695C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1044</w:t>
      </w:r>
    </w:p>
    <w:p w14:paraId="0E5D365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1044</w:t>
      </w:r>
    </w:p>
    <w:p w14:paraId="28FA2D7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1044</w:t>
      </w:r>
    </w:p>
    <w:p w14:paraId="20AE7510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5FCDA9F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6FFD9F86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1044</w:t>
      </w:r>
    </w:p>
    <w:p w14:paraId="6FDDC61F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1045</w:t>
      </w:r>
    </w:p>
    <w:p w14:paraId="2A06899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1045</w:t>
      </w:r>
    </w:p>
    <w:p w14:paraId="57D89F0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1045</w:t>
      </w:r>
    </w:p>
    <w:p w14:paraId="2C5A769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1045</w:t>
      </w:r>
    </w:p>
    <w:p w14:paraId="2585240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1045</w:t>
      </w:r>
    </w:p>
    <w:p w14:paraId="7FC4D75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1046</w:t>
      </w:r>
    </w:p>
    <w:p w14:paraId="3D8635E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4945F7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4945F7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1046</w:t>
      </w:r>
    </w:p>
    <w:p w14:paraId="60CE4D7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4945F7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1047</w:t>
      </w:r>
    </w:p>
    <w:p w14:paraId="657E755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1047</w:t>
      </w:r>
    </w:p>
    <w:p w14:paraId="3F6883C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4945F7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1048</w:t>
      </w:r>
    </w:p>
    <w:p w14:paraId="2793C50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1048</w:t>
      </w:r>
    </w:p>
    <w:p w14:paraId="6AFA7AA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1048</w:t>
      </w:r>
    </w:p>
    <w:p w14:paraId="2641369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4945F7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4945F7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1049</w:t>
      </w:r>
    </w:p>
    <w:p w14:paraId="2ED7D629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1049</w:t>
      </w:r>
    </w:p>
    <w:p w14:paraId="293FA92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1049</w:t>
      </w:r>
    </w:p>
    <w:p w14:paraId="0A4A0BB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4945F7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4945F7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1049</w:t>
      </w:r>
    </w:p>
    <w:p w14:paraId="55B0930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4945F7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4945F7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4945F7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1050</w:t>
      </w:r>
    </w:p>
    <w:p w14:paraId="72050659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Output power dynamics for DC with UL MIMO</w:t>
      </w:r>
      <w:r>
        <w:rPr>
          <w:noProof/>
        </w:rPr>
        <w:tab/>
        <w:t>1050</w:t>
      </w:r>
    </w:p>
    <w:p w14:paraId="45D174E0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 w:eastAsia="es-ES"/>
        </w:rPr>
        <w:t>6.3H.0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 w:eastAsia="es-ES"/>
        </w:rPr>
        <w:t>General</w:t>
      </w:r>
      <w:r w:rsidRPr="00546CD8">
        <w:rPr>
          <w:noProof/>
          <w:lang w:val="nl-NL"/>
        </w:rPr>
        <w:tab/>
        <w:t>1050</w:t>
      </w:r>
    </w:p>
    <w:p w14:paraId="0F7D88A0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/>
        </w:rPr>
        <w:t>6.3H</w:t>
      </w:r>
      <w:r w:rsidRPr="00546CD8">
        <w:rPr>
          <w:rFonts w:eastAsia="PMingLiU"/>
          <w:noProof/>
          <w:lang w:val="nl-NL" w:eastAsia="zh-TW"/>
        </w:rPr>
        <w:t>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/>
        </w:rPr>
        <w:t>void</w:t>
      </w:r>
      <w:r w:rsidRPr="00546CD8">
        <w:rPr>
          <w:noProof/>
          <w:lang w:val="nl-NL"/>
        </w:rPr>
        <w:tab/>
        <w:t>1050</w:t>
      </w:r>
    </w:p>
    <w:p w14:paraId="5DEF0E08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/>
        </w:rPr>
        <w:t>6.3H</w:t>
      </w:r>
      <w:r w:rsidRPr="00546CD8">
        <w:rPr>
          <w:rFonts w:eastAsia="PMingLiU"/>
          <w:noProof/>
          <w:lang w:val="nl-NL" w:eastAsia="zh-TW"/>
        </w:rPr>
        <w:t>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/>
        </w:rPr>
        <w:t>void</w:t>
      </w:r>
      <w:r w:rsidRPr="00546CD8">
        <w:rPr>
          <w:noProof/>
          <w:lang w:val="nl-NL"/>
        </w:rPr>
        <w:tab/>
        <w:t>1050</w:t>
      </w:r>
    </w:p>
    <w:p w14:paraId="36FA33A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6.3H</w:t>
      </w:r>
      <w:r w:rsidRPr="004945F7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 xml:space="preserve">Output power dynamics for </w:t>
      </w:r>
      <w:r w:rsidRPr="004945F7">
        <w:rPr>
          <w:rFonts w:eastAsia="PMingLiU"/>
          <w:noProof/>
          <w:lang w:eastAsia="zh-TW"/>
        </w:rPr>
        <w:t>inter-band EN-DC</w:t>
      </w:r>
      <w:r w:rsidRPr="004945F7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1050</w:t>
      </w:r>
    </w:p>
    <w:p w14:paraId="379D6DD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1050</w:t>
      </w:r>
    </w:p>
    <w:p w14:paraId="2D8B5321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 w:eastAsia="es-ES"/>
        </w:rPr>
        <w:t>6.3L.0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 w:eastAsia="es-ES"/>
        </w:rPr>
        <w:t>General</w:t>
      </w:r>
      <w:r w:rsidRPr="00546CD8">
        <w:rPr>
          <w:noProof/>
          <w:lang w:val="nl-NL"/>
        </w:rPr>
        <w:tab/>
        <w:t>1050</w:t>
      </w:r>
    </w:p>
    <w:p w14:paraId="5500EF28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/>
        </w:rPr>
        <w:t>6.3L</w:t>
      </w:r>
      <w:r w:rsidRPr="00546CD8">
        <w:rPr>
          <w:rFonts w:eastAsia="PMingLiU"/>
          <w:noProof/>
          <w:lang w:val="nl-NL" w:eastAsia="zh-TW"/>
        </w:rPr>
        <w:t>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/>
        </w:rPr>
        <w:t>void</w:t>
      </w:r>
      <w:r w:rsidRPr="00546CD8">
        <w:rPr>
          <w:noProof/>
          <w:lang w:val="nl-NL"/>
        </w:rPr>
        <w:tab/>
        <w:t>1051</w:t>
      </w:r>
    </w:p>
    <w:p w14:paraId="1FE3A707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Theme="minorEastAsia"/>
          <w:noProof/>
          <w:lang w:val="nl-NL"/>
        </w:rPr>
        <w:t>6.3L</w:t>
      </w:r>
      <w:r w:rsidRPr="00546CD8">
        <w:rPr>
          <w:rFonts w:eastAsia="PMingLiU"/>
          <w:noProof/>
          <w:lang w:val="nl-NL" w:eastAsia="zh-TW"/>
        </w:rPr>
        <w:t>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rFonts w:eastAsiaTheme="minorEastAsia"/>
          <w:noProof/>
          <w:lang w:val="nl-NL"/>
        </w:rPr>
        <w:t>void</w:t>
      </w:r>
      <w:r w:rsidRPr="00546CD8">
        <w:rPr>
          <w:noProof/>
          <w:lang w:val="nl-NL"/>
        </w:rPr>
        <w:tab/>
        <w:t>1051</w:t>
      </w:r>
    </w:p>
    <w:p w14:paraId="7B8B74A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6.3L</w:t>
      </w:r>
      <w:r w:rsidRPr="004945F7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 xml:space="preserve">Output power dynamics for </w:t>
      </w:r>
      <w:r w:rsidRPr="004945F7">
        <w:rPr>
          <w:rFonts w:eastAsia="PMingLiU"/>
          <w:noProof/>
          <w:lang w:eastAsia="zh-TW"/>
        </w:rPr>
        <w:t>inter-band EN-DC</w:t>
      </w:r>
      <w:r w:rsidRPr="004945F7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1051</w:t>
      </w:r>
    </w:p>
    <w:p w14:paraId="30083FC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1051</w:t>
      </w:r>
    </w:p>
    <w:p w14:paraId="4784A0C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1051</w:t>
      </w:r>
    </w:p>
    <w:p w14:paraId="461884B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1051</w:t>
      </w:r>
    </w:p>
    <w:p w14:paraId="35A8A14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</w:t>
      </w:r>
      <w:r w:rsidRPr="004945F7">
        <w:rPr>
          <w:rFonts w:eastAsia="MS Mincho"/>
          <w:noProof/>
          <w:lang w:eastAsia="zh-CN"/>
        </w:rPr>
        <w:t>A</w:t>
      </w:r>
      <w:r w:rsidRPr="004945F7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 xml:space="preserve">Transmit modulation quality for </w:t>
      </w:r>
      <w:r w:rsidRPr="004945F7">
        <w:rPr>
          <w:rFonts w:eastAsia="MS Mincho"/>
          <w:noProof/>
          <w:lang w:eastAsia="zh-CN"/>
        </w:rPr>
        <w:t>CA</w:t>
      </w:r>
      <w:r>
        <w:rPr>
          <w:noProof/>
        </w:rPr>
        <w:tab/>
        <w:t>1051</w:t>
      </w:r>
    </w:p>
    <w:p w14:paraId="213FBBC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1051</w:t>
      </w:r>
    </w:p>
    <w:p w14:paraId="2513370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Frequency error for DC</w:t>
      </w:r>
      <w:r>
        <w:rPr>
          <w:noProof/>
        </w:rPr>
        <w:tab/>
        <w:t>1051</w:t>
      </w:r>
    </w:p>
    <w:p w14:paraId="6D32E5C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1051</w:t>
      </w:r>
    </w:p>
    <w:p w14:paraId="54A6D6A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1051</w:t>
      </w:r>
    </w:p>
    <w:p w14:paraId="1F85447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1051</w:t>
      </w:r>
    </w:p>
    <w:p w14:paraId="569F8E5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1052</w:t>
      </w:r>
    </w:p>
    <w:p w14:paraId="4224CA5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1052</w:t>
      </w:r>
    </w:p>
    <w:p w14:paraId="1874506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1052</w:t>
      </w:r>
    </w:p>
    <w:p w14:paraId="413DCB4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1052</w:t>
      </w:r>
    </w:p>
    <w:p w14:paraId="7AAD05D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1052</w:t>
      </w:r>
    </w:p>
    <w:p w14:paraId="5AC4E94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1052</w:t>
      </w:r>
    </w:p>
    <w:p w14:paraId="4F365E9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1052</w:t>
      </w:r>
    </w:p>
    <w:p w14:paraId="73D70B0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1052</w:t>
      </w:r>
    </w:p>
    <w:p w14:paraId="1BD0409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1052</w:t>
      </w:r>
    </w:p>
    <w:p w14:paraId="1F4B1B0E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1052</w:t>
      </w:r>
    </w:p>
    <w:p w14:paraId="1F59AA0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1053</w:t>
      </w:r>
    </w:p>
    <w:p w14:paraId="4DDC7C0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1053</w:t>
      </w:r>
    </w:p>
    <w:p w14:paraId="1E8ED5D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1053</w:t>
      </w:r>
    </w:p>
    <w:p w14:paraId="68AE3C8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1053</w:t>
      </w:r>
    </w:p>
    <w:p w14:paraId="7F559D7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1053</w:t>
      </w:r>
    </w:p>
    <w:p w14:paraId="12872A4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1053</w:t>
      </w:r>
    </w:p>
    <w:p w14:paraId="666D173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1053</w:t>
      </w:r>
    </w:p>
    <w:p w14:paraId="021F9E4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1053</w:t>
      </w:r>
    </w:p>
    <w:p w14:paraId="1206C2D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1054</w:t>
      </w:r>
    </w:p>
    <w:p w14:paraId="286E41F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1054</w:t>
      </w:r>
    </w:p>
    <w:p w14:paraId="28E4D17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1054</w:t>
      </w:r>
    </w:p>
    <w:p w14:paraId="6D44489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1054</w:t>
      </w:r>
    </w:p>
    <w:p w14:paraId="6FA2004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1054</w:t>
      </w:r>
    </w:p>
    <w:p w14:paraId="34F196C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1054</w:t>
      </w:r>
    </w:p>
    <w:p w14:paraId="3333562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1054</w:t>
      </w:r>
    </w:p>
    <w:p w14:paraId="537CA63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1054</w:t>
      </w:r>
    </w:p>
    <w:p w14:paraId="7000EDC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1054</w:t>
      </w:r>
    </w:p>
    <w:p w14:paraId="6EAF0A2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1054</w:t>
      </w:r>
    </w:p>
    <w:p w14:paraId="4C24E3E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1055</w:t>
      </w:r>
    </w:p>
    <w:p w14:paraId="3E4863F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1055</w:t>
      </w:r>
    </w:p>
    <w:p w14:paraId="7A2F0FE1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1055</w:t>
      </w:r>
    </w:p>
    <w:p w14:paraId="7A812A3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Frequency error for DC</w:t>
      </w:r>
      <w:r w:rsidRPr="004945F7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1055</w:t>
      </w:r>
    </w:p>
    <w:p w14:paraId="483C729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5204EE2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2230820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1055</w:t>
      </w:r>
    </w:p>
    <w:p w14:paraId="39F9A4D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Transmit modulation quality for DC</w:t>
      </w:r>
      <w:r w:rsidRPr="004945F7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1055</w:t>
      </w:r>
    </w:p>
    <w:p w14:paraId="39363CA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70C0A28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2927540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1055</w:t>
      </w:r>
    </w:p>
    <w:p w14:paraId="64CE911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1055</w:t>
      </w:r>
    </w:p>
    <w:p w14:paraId="63A0FA5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Frequency error for DC</w:t>
      </w:r>
      <w:r w:rsidRPr="004945F7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1055</w:t>
      </w:r>
    </w:p>
    <w:p w14:paraId="31AFE2E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43A0537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1055</w:t>
      </w:r>
    </w:p>
    <w:p w14:paraId="78AFDC9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1055</w:t>
      </w:r>
    </w:p>
    <w:p w14:paraId="0DAF7D0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Transmit modulation quality for DC</w:t>
      </w:r>
      <w:r w:rsidRPr="004945F7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1056</w:t>
      </w:r>
    </w:p>
    <w:p w14:paraId="205D4C0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1056</w:t>
      </w:r>
    </w:p>
    <w:p w14:paraId="363B003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1056</w:t>
      </w:r>
    </w:p>
    <w:p w14:paraId="1083022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1056</w:t>
      </w:r>
    </w:p>
    <w:p w14:paraId="0CF5C43F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1056</w:t>
      </w:r>
    </w:p>
    <w:p w14:paraId="4B765BF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1056</w:t>
      </w:r>
    </w:p>
    <w:p w14:paraId="16B2B34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1056</w:t>
      </w:r>
    </w:p>
    <w:p w14:paraId="609371A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1056</w:t>
      </w:r>
    </w:p>
    <w:p w14:paraId="137BA72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1056</w:t>
      </w:r>
    </w:p>
    <w:p w14:paraId="09C83F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1056</w:t>
      </w:r>
    </w:p>
    <w:p w14:paraId="62329A9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1056</w:t>
      </w:r>
    </w:p>
    <w:p w14:paraId="4A6240B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1056</w:t>
      </w:r>
    </w:p>
    <w:p w14:paraId="365A8C5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1056</w:t>
      </w:r>
    </w:p>
    <w:p w14:paraId="4AC6E53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1056</w:t>
      </w:r>
    </w:p>
    <w:p w14:paraId="4B5408E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546CD8"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546CD8">
        <w:rPr>
          <w:noProof/>
        </w:rPr>
        <w:t>Intra-band non-contiguous EN-DC</w:t>
      </w:r>
      <w:r>
        <w:rPr>
          <w:noProof/>
        </w:rPr>
        <w:tab/>
        <w:t>1056</w:t>
      </w:r>
    </w:p>
    <w:p w14:paraId="71E6804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1057</w:t>
      </w:r>
    </w:p>
    <w:p w14:paraId="32D3EF0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1057</w:t>
      </w:r>
    </w:p>
    <w:p w14:paraId="07857AB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1057</w:t>
      </w:r>
    </w:p>
    <w:p w14:paraId="26C2A26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1057</w:t>
      </w:r>
    </w:p>
    <w:p w14:paraId="13DCA83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1057</w:t>
      </w:r>
    </w:p>
    <w:p w14:paraId="132E810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1057</w:t>
      </w:r>
    </w:p>
    <w:p w14:paraId="7A17C53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1057</w:t>
      </w:r>
    </w:p>
    <w:p w14:paraId="7CF60EF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1057</w:t>
      </w:r>
    </w:p>
    <w:p w14:paraId="06A841D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1058</w:t>
      </w:r>
    </w:p>
    <w:p w14:paraId="7FF2AC8B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1058</w:t>
      </w:r>
    </w:p>
    <w:p w14:paraId="1BD24FBA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1058</w:t>
      </w:r>
    </w:p>
    <w:p w14:paraId="6E495687" w14:textId="77777777" w:rsidR="00546CD8" w:rsidRP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6.5B.2.1.3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Adjacent channel leakage ratio</w:t>
      </w:r>
      <w:r w:rsidRPr="00546CD8">
        <w:rPr>
          <w:noProof/>
          <w:lang w:val="fr-FR"/>
        </w:rPr>
        <w:tab/>
        <w:t>1058</w:t>
      </w:r>
    </w:p>
    <w:p w14:paraId="0E896F95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6.5B.2.2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1059</w:t>
      </w:r>
    </w:p>
    <w:p w14:paraId="498A686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1059</w:t>
      </w:r>
    </w:p>
    <w:p w14:paraId="5DD3A62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1059</w:t>
      </w:r>
    </w:p>
    <w:p w14:paraId="1B9B3B75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1059</w:t>
      </w:r>
    </w:p>
    <w:p w14:paraId="2D44BDF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1059</w:t>
      </w:r>
    </w:p>
    <w:p w14:paraId="4137702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1059</w:t>
      </w:r>
    </w:p>
    <w:p w14:paraId="06D5C14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1059</w:t>
      </w:r>
    </w:p>
    <w:p w14:paraId="5164EDC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1059</w:t>
      </w:r>
    </w:p>
    <w:p w14:paraId="2803BAF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1060</w:t>
      </w:r>
    </w:p>
    <w:p w14:paraId="3228B2B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1060</w:t>
      </w:r>
    </w:p>
    <w:p w14:paraId="5E5C91D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1060</w:t>
      </w:r>
    </w:p>
    <w:p w14:paraId="20538E8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1060</w:t>
      </w:r>
    </w:p>
    <w:p w14:paraId="40902F2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1060</w:t>
      </w:r>
    </w:p>
    <w:p w14:paraId="766CED83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4945F7">
        <w:rPr>
          <w:noProof/>
          <w:lang w:val="fr-FR"/>
        </w:rPr>
        <w:t>6.5B.3.2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4945F7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1060</w:t>
      </w:r>
    </w:p>
    <w:p w14:paraId="4BE0A357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1061</w:t>
      </w:r>
    </w:p>
    <w:p w14:paraId="03E7180D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1061</w:t>
      </w:r>
    </w:p>
    <w:p w14:paraId="53925D3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1061</w:t>
      </w:r>
    </w:p>
    <w:p w14:paraId="310F3DE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1062</w:t>
      </w:r>
    </w:p>
    <w:p w14:paraId="30C5C9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1070</w:t>
      </w:r>
    </w:p>
    <w:p w14:paraId="2EC9D7F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1070</w:t>
      </w:r>
    </w:p>
    <w:p w14:paraId="106ECB8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1070</w:t>
      </w:r>
    </w:p>
    <w:p w14:paraId="0583387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1071</w:t>
      </w:r>
    </w:p>
    <w:p w14:paraId="1618E939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1071</w:t>
      </w:r>
    </w:p>
    <w:p w14:paraId="54B7DC97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1072</w:t>
      </w:r>
    </w:p>
    <w:p w14:paraId="2C965F2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1072</w:t>
      </w:r>
    </w:p>
    <w:p w14:paraId="1FCC396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1072</w:t>
      </w:r>
    </w:p>
    <w:p w14:paraId="78C2D1A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1072</w:t>
      </w:r>
    </w:p>
    <w:p w14:paraId="64F2A89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1072</w:t>
      </w:r>
    </w:p>
    <w:p w14:paraId="4C3ACBD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1072</w:t>
      </w:r>
    </w:p>
    <w:p w14:paraId="06AA3A1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1072</w:t>
      </w:r>
    </w:p>
    <w:p w14:paraId="4B8449E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1072</w:t>
      </w:r>
    </w:p>
    <w:p w14:paraId="2D149EF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1072</w:t>
      </w:r>
    </w:p>
    <w:p w14:paraId="0B23B82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1072</w:t>
      </w:r>
    </w:p>
    <w:p w14:paraId="745CC07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1073</w:t>
      </w:r>
    </w:p>
    <w:p w14:paraId="25510261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6.5B.4.3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1073</w:t>
      </w:r>
    </w:p>
    <w:p w14:paraId="2FD5190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1073</w:t>
      </w:r>
    </w:p>
    <w:p w14:paraId="1D2E20E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1073</w:t>
      </w:r>
    </w:p>
    <w:p w14:paraId="0DB1CF7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1073</w:t>
      </w:r>
    </w:p>
    <w:p w14:paraId="7971820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1073</w:t>
      </w:r>
    </w:p>
    <w:p w14:paraId="1296AA1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1073</w:t>
      </w:r>
    </w:p>
    <w:p w14:paraId="390873A6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1073</w:t>
      </w:r>
    </w:p>
    <w:p w14:paraId="144976BB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6.5B.5.1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contiguous EN-DC</w:t>
      </w:r>
      <w:r w:rsidRPr="00546CD8">
        <w:rPr>
          <w:noProof/>
          <w:lang w:val="fr-FR"/>
        </w:rPr>
        <w:tab/>
        <w:t>1073</w:t>
      </w:r>
    </w:p>
    <w:p w14:paraId="615CAC16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6.5B.5.1</w:t>
      </w:r>
      <w:r w:rsidRPr="00546CD8">
        <w:rPr>
          <w:noProof/>
          <w:lang w:val="fr-FR" w:eastAsia="zh-TW"/>
        </w:rPr>
        <w:t>a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(Void)</w:t>
      </w:r>
      <w:r w:rsidRPr="00546CD8">
        <w:rPr>
          <w:noProof/>
          <w:lang w:val="fr-FR"/>
        </w:rPr>
        <w:tab/>
        <w:t>1074</w:t>
      </w:r>
    </w:p>
    <w:p w14:paraId="3B42C51F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6.5B.5.2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1074</w:t>
      </w:r>
    </w:p>
    <w:p w14:paraId="0B911D2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1074</w:t>
      </w:r>
    </w:p>
    <w:p w14:paraId="5917B09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1074</w:t>
      </w:r>
    </w:p>
    <w:p w14:paraId="7CDF5C4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1074</w:t>
      </w:r>
    </w:p>
    <w:p w14:paraId="1FE35F6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1074</w:t>
      </w:r>
    </w:p>
    <w:p w14:paraId="70CF4C4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1074</w:t>
      </w:r>
    </w:p>
    <w:p w14:paraId="5BAE2E89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1074</w:t>
      </w:r>
    </w:p>
    <w:p w14:paraId="443C299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1074</w:t>
      </w:r>
    </w:p>
    <w:p w14:paraId="53146E4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1074</w:t>
      </w:r>
    </w:p>
    <w:p w14:paraId="51D8881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1074</w:t>
      </w:r>
    </w:p>
    <w:p w14:paraId="7AEAC24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1074</w:t>
      </w:r>
    </w:p>
    <w:p w14:paraId="1B2D419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1074</w:t>
      </w:r>
    </w:p>
    <w:p w14:paraId="323B1A0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1074</w:t>
      </w:r>
    </w:p>
    <w:p w14:paraId="20631B6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1074</w:t>
      </w:r>
    </w:p>
    <w:p w14:paraId="151FC8A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1075</w:t>
      </w:r>
    </w:p>
    <w:p w14:paraId="7F60FD36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1075</w:t>
      </w:r>
    </w:p>
    <w:p w14:paraId="46DF0551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1075</w:t>
      </w:r>
    </w:p>
    <w:p w14:paraId="74DBC24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1075</w:t>
      </w:r>
    </w:p>
    <w:p w14:paraId="2DB8ED1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1075</w:t>
      </w:r>
    </w:p>
    <w:p w14:paraId="2A6B85E9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1075</w:t>
      </w:r>
    </w:p>
    <w:p w14:paraId="79FD023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1076</w:t>
      </w:r>
    </w:p>
    <w:p w14:paraId="7A4B48F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1077</w:t>
      </w:r>
    </w:p>
    <w:p w14:paraId="353AA96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1077</w:t>
      </w:r>
    </w:p>
    <w:p w14:paraId="2681E2DC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lastRenderedPageBreak/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1077</w:t>
      </w:r>
    </w:p>
    <w:p w14:paraId="5FE8D0D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1077</w:t>
      </w:r>
    </w:p>
    <w:p w14:paraId="01A177F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2A83213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039EB59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1077</w:t>
      </w:r>
    </w:p>
    <w:p w14:paraId="7AAA43E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1077</w:t>
      </w:r>
    </w:p>
    <w:p w14:paraId="70FCD54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2E8E852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2C97990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1077</w:t>
      </w:r>
    </w:p>
    <w:p w14:paraId="4ED5F27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1077</w:t>
      </w:r>
    </w:p>
    <w:p w14:paraId="00C47C8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0CEB109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30E7D21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1077</w:t>
      </w:r>
    </w:p>
    <w:p w14:paraId="48727C0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6B0DE4C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1077</w:t>
      </w:r>
    </w:p>
    <w:p w14:paraId="0F0FD8E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1077</w:t>
      </w:r>
    </w:p>
    <w:p w14:paraId="6DFFF6F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1078</w:t>
      </w:r>
    </w:p>
    <w:p w14:paraId="0FB3648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7023C1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26BD18F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1078</w:t>
      </w:r>
    </w:p>
    <w:p w14:paraId="3F72DCF2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1078</w:t>
      </w:r>
    </w:p>
    <w:p w14:paraId="3493125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1078</w:t>
      </w:r>
    </w:p>
    <w:p w14:paraId="093493E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411B43D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4E063BB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1078</w:t>
      </w:r>
    </w:p>
    <w:p w14:paraId="602CABB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1078</w:t>
      </w:r>
    </w:p>
    <w:p w14:paraId="2CC3C6E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6DB31DD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0B8D376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1078</w:t>
      </w:r>
    </w:p>
    <w:p w14:paraId="4392F9A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1078</w:t>
      </w:r>
    </w:p>
    <w:p w14:paraId="787F6A7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4B23E39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1078</w:t>
      </w:r>
    </w:p>
    <w:p w14:paraId="3ADF170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1078</w:t>
      </w:r>
    </w:p>
    <w:p w14:paraId="1B828AE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1079</w:t>
      </w:r>
    </w:p>
    <w:p w14:paraId="7A18B92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1079</w:t>
      </w:r>
    </w:p>
    <w:p w14:paraId="2185090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1079</w:t>
      </w:r>
    </w:p>
    <w:p w14:paraId="07B934E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1079</w:t>
      </w:r>
    </w:p>
    <w:p w14:paraId="673055F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1079</w:t>
      </w:r>
    </w:p>
    <w:p w14:paraId="445DE35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1079</w:t>
      </w:r>
    </w:p>
    <w:p w14:paraId="60E6F31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void</w:t>
      </w:r>
      <w:r>
        <w:rPr>
          <w:noProof/>
        </w:rPr>
        <w:tab/>
        <w:t>1079</w:t>
      </w:r>
    </w:p>
    <w:p w14:paraId="1709AB6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1079</w:t>
      </w:r>
    </w:p>
    <w:p w14:paraId="69025328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1079</w:t>
      </w:r>
    </w:p>
    <w:p w14:paraId="193D0837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6.6B.1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1079</w:t>
      </w:r>
    </w:p>
    <w:p w14:paraId="5570E1EC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6.6B.2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1079</w:t>
      </w:r>
    </w:p>
    <w:p w14:paraId="6698008F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6.6B.3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Void</w:t>
      </w:r>
      <w:r w:rsidRPr="00546CD8">
        <w:rPr>
          <w:noProof/>
          <w:lang w:val="nl-NL"/>
        </w:rPr>
        <w:tab/>
        <w:t>1079</w:t>
      </w:r>
    </w:p>
    <w:p w14:paraId="705A686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1079</w:t>
      </w:r>
    </w:p>
    <w:p w14:paraId="576349C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1079</w:t>
      </w:r>
    </w:p>
    <w:p w14:paraId="1712FAFE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4945F7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1079</w:t>
      </w:r>
    </w:p>
    <w:p w14:paraId="4E339A9E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1079</w:t>
      </w:r>
    </w:p>
    <w:p w14:paraId="2CBF9004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1079</w:t>
      </w:r>
    </w:p>
    <w:p w14:paraId="4C04C384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1081</w:t>
      </w:r>
    </w:p>
    <w:p w14:paraId="6DCD858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1081</w:t>
      </w:r>
    </w:p>
    <w:p w14:paraId="00887F70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1081</w:t>
      </w:r>
    </w:p>
    <w:p w14:paraId="0F8D94A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1081</w:t>
      </w:r>
    </w:p>
    <w:p w14:paraId="458D720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1081</w:t>
      </w:r>
    </w:p>
    <w:p w14:paraId="5E5CA9A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1081</w:t>
      </w:r>
    </w:p>
    <w:p w14:paraId="23E5873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1081</w:t>
      </w:r>
    </w:p>
    <w:p w14:paraId="37814C7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Void</w:t>
      </w:r>
      <w:r>
        <w:rPr>
          <w:noProof/>
        </w:rPr>
        <w:tab/>
        <w:t>1082</w:t>
      </w:r>
    </w:p>
    <w:p w14:paraId="765FDC0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1082</w:t>
      </w:r>
    </w:p>
    <w:p w14:paraId="5689E8F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1082</w:t>
      </w:r>
    </w:p>
    <w:p w14:paraId="03BB2A8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1082</w:t>
      </w:r>
    </w:p>
    <w:p w14:paraId="3E5ADB2D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rFonts w:eastAsia="MS Mincho"/>
          <w:noProof/>
          <w:lang w:val="fr-FR"/>
        </w:rPr>
        <w:lastRenderedPageBreak/>
        <w:t>7.3B.2.1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rFonts w:eastAsia="MS Mincho"/>
          <w:noProof/>
          <w:lang w:val="fr-FR"/>
        </w:rPr>
        <w:t>Intra-band contiguous EN-DC</w:t>
      </w:r>
      <w:r w:rsidRPr="00546CD8">
        <w:rPr>
          <w:noProof/>
          <w:lang w:val="fr-FR"/>
        </w:rPr>
        <w:tab/>
        <w:t>1082</w:t>
      </w:r>
    </w:p>
    <w:p w14:paraId="3E97234A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7.3B.2.1</w:t>
      </w:r>
      <w:r w:rsidRPr="00546CD8">
        <w:rPr>
          <w:noProof/>
          <w:lang w:val="fr-FR" w:eastAsia="zh-TW"/>
        </w:rPr>
        <w:t>a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(Void)</w:t>
      </w:r>
      <w:r w:rsidRPr="00546CD8">
        <w:rPr>
          <w:noProof/>
          <w:lang w:val="fr-FR"/>
        </w:rPr>
        <w:tab/>
        <w:t>1083</w:t>
      </w:r>
    </w:p>
    <w:p w14:paraId="4731B4D6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rFonts w:eastAsia="MS Mincho"/>
          <w:noProof/>
          <w:lang w:val="fr-FR"/>
        </w:rPr>
        <w:t>7.3B.2.2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rFonts w:eastAsia="MS Mincho"/>
          <w:noProof/>
          <w:lang w:val="fr-FR"/>
        </w:rPr>
        <w:t>Intra-band non-contiguous EN-DC</w:t>
      </w:r>
      <w:r w:rsidRPr="00546CD8">
        <w:rPr>
          <w:noProof/>
          <w:lang w:val="fr-FR"/>
        </w:rPr>
        <w:tab/>
        <w:t>1083</w:t>
      </w:r>
    </w:p>
    <w:p w14:paraId="58F33F3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within FR1</w:t>
      </w:r>
      <w:r>
        <w:rPr>
          <w:noProof/>
        </w:rPr>
        <w:tab/>
        <w:t>1084</w:t>
      </w:r>
    </w:p>
    <w:p w14:paraId="06CE34F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1084</w:t>
      </w:r>
    </w:p>
    <w:p w14:paraId="2FD3DDB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1084</w:t>
      </w:r>
    </w:p>
    <w:p w14:paraId="6DECE54E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1090</w:t>
      </w:r>
    </w:p>
    <w:p w14:paraId="3425D3E7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1094</w:t>
      </w:r>
    </w:p>
    <w:p w14:paraId="2A3F146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1094</w:t>
      </w:r>
    </w:p>
    <w:p w14:paraId="50FF1BF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1096</w:t>
      </w:r>
    </w:p>
    <w:p w14:paraId="65E1D848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1097</w:t>
      </w:r>
    </w:p>
    <w:p w14:paraId="24332969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1106</w:t>
      </w:r>
    </w:p>
    <w:p w14:paraId="59C86028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1175</w:t>
      </w:r>
    </w:p>
    <w:p w14:paraId="771DD584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1175</w:t>
      </w:r>
    </w:p>
    <w:p w14:paraId="4E9513E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NE-DC within FR1</w:t>
      </w:r>
      <w:r>
        <w:rPr>
          <w:noProof/>
        </w:rPr>
        <w:tab/>
        <w:t>1176</w:t>
      </w:r>
    </w:p>
    <w:p w14:paraId="48285A0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1176</w:t>
      </w:r>
    </w:p>
    <w:p w14:paraId="4F11CC3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1176</w:t>
      </w:r>
    </w:p>
    <w:p w14:paraId="78D3B9A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1176</w:t>
      </w:r>
    </w:p>
    <w:p w14:paraId="6D8763C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1176</w:t>
      </w:r>
    </w:p>
    <w:p w14:paraId="7E0B0CF9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1177</w:t>
      </w:r>
    </w:p>
    <w:p w14:paraId="08FDA445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(Reserved)</w:t>
      </w:r>
      <w:r>
        <w:rPr>
          <w:noProof/>
        </w:rPr>
        <w:tab/>
        <w:t>1177</w:t>
      </w:r>
    </w:p>
    <w:p w14:paraId="0593AFA1" w14:textId="77777777" w:rsidR="00546CD8" w:rsidRDefault="00546CD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1177</w:t>
      </w:r>
    </w:p>
    <w:p w14:paraId="0DC56EA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including FR2</w:t>
      </w:r>
      <w:r>
        <w:rPr>
          <w:noProof/>
        </w:rPr>
        <w:tab/>
        <w:t>1177</w:t>
      </w:r>
    </w:p>
    <w:p w14:paraId="6A33F614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1177</w:t>
      </w:r>
    </w:p>
    <w:p w14:paraId="66745A8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1177</w:t>
      </w:r>
    </w:p>
    <w:p w14:paraId="18C27B50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1177</w:t>
      </w:r>
    </w:p>
    <w:p w14:paraId="7801665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Void</w:t>
      </w:r>
      <w:r>
        <w:rPr>
          <w:noProof/>
        </w:rPr>
        <w:tab/>
        <w:t>1177</w:t>
      </w:r>
    </w:p>
    <w:p w14:paraId="68C0970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1177</w:t>
      </w:r>
    </w:p>
    <w:p w14:paraId="3F6F165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>, ΔR</w:t>
      </w:r>
      <w:r w:rsidRPr="004945F7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1178</w:t>
      </w:r>
    </w:p>
    <w:p w14:paraId="23B94B9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General</w:t>
      </w:r>
      <w:r>
        <w:rPr>
          <w:noProof/>
        </w:rPr>
        <w:tab/>
        <w:t>1178</w:t>
      </w:r>
    </w:p>
    <w:p w14:paraId="1696CCD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Intra-band contiguous EN-DC</w:t>
      </w:r>
      <w:r>
        <w:rPr>
          <w:noProof/>
        </w:rPr>
        <w:tab/>
        <w:t>1178</w:t>
      </w:r>
    </w:p>
    <w:p w14:paraId="323CD87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Intra-band non-contiguous EN-DC</w:t>
      </w:r>
      <w:r>
        <w:rPr>
          <w:noProof/>
        </w:rPr>
        <w:tab/>
        <w:t>1178</w:t>
      </w:r>
    </w:p>
    <w:p w14:paraId="6348A22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within FR1</w:t>
      </w:r>
      <w:r>
        <w:rPr>
          <w:noProof/>
        </w:rPr>
        <w:tab/>
        <w:t>1182</w:t>
      </w:r>
    </w:p>
    <w:p w14:paraId="748154A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1182</w:t>
      </w:r>
    </w:p>
    <w:p w14:paraId="2098B9F9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1185</w:t>
      </w:r>
    </w:p>
    <w:p w14:paraId="1E234752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1198</w:t>
      </w:r>
    </w:p>
    <w:p w14:paraId="4A73E1AA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1215</w:t>
      </w:r>
    </w:p>
    <w:p w14:paraId="5AA51E8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1222</w:t>
      </w:r>
    </w:p>
    <w:p w14:paraId="0B91373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NE-DC within FR1</w:t>
      </w:r>
      <w:r>
        <w:rPr>
          <w:noProof/>
        </w:rPr>
        <w:tab/>
        <w:t>1224</w:t>
      </w:r>
    </w:p>
    <w:p w14:paraId="5CFF79A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including FR2</w:t>
      </w:r>
      <w:r>
        <w:rPr>
          <w:noProof/>
        </w:rPr>
        <w:tab/>
        <w:t>1224</w:t>
      </w:r>
    </w:p>
    <w:p w14:paraId="4FEB5C4D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1224</w:t>
      </w:r>
    </w:p>
    <w:p w14:paraId="1340E53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1224</w:t>
      </w:r>
    </w:p>
    <w:p w14:paraId="3BA74B3F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1224</w:t>
      </w:r>
    </w:p>
    <w:p w14:paraId="1BFE93E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1224</w:t>
      </w:r>
    </w:p>
    <w:p w14:paraId="107D64A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1224</w:t>
      </w:r>
    </w:p>
    <w:p w14:paraId="358B430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1224</w:t>
      </w:r>
    </w:p>
    <w:p w14:paraId="3A97D7C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rFonts w:eastAsia="MS Mincho"/>
          <w:noProof/>
        </w:rPr>
        <w:t>Inter-band EN-DC including both FR1 and FR2</w:t>
      </w:r>
      <w:r>
        <w:rPr>
          <w:noProof/>
        </w:rPr>
        <w:tab/>
        <w:t>1224</w:t>
      </w:r>
    </w:p>
    <w:p w14:paraId="6E3EFFB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1224</w:t>
      </w:r>
    </w:p>
    <w:p w14:paraId="01E5997B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1225</w:t>
      </w:r>
    </w:p>
    <w:p w14:paraId="603DB090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1225</w:t>
      </w:r>
    </w:p>
    <w:p w14:paraId="39AB7CF3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4945F7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1225</w:t>
      </w:r>
    </w:p>
    <w:p w14:paraId="02E551B2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1225</w:t>
      </w:r>
    </w:p>
    <w:p w14:paraId="327BBDD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1225</w:t>
      </w:r>
    </w:p>
    <w:p w14:paraId="502F4A2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1225</w:t>
      </w:r>
    </w:p>
    <w:p w14:paraId="413BE77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1225</w:t>
      </w:r>
    </w:p>
    <w:p w14:paraId="322AEC3D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46CD8">
        <w:rPr>
          <w:noProof/>
          <w:lang w:val="fr-FR"/>
        </w:rPr>
        <w:t>7.3E.2.2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46CD8">
        <w:rPr>
          <w:noProof/>
          <w:lang w:val="fr-FR"/>
        </w:rPr>
        <w:t>Intra-band non-contiguous V2X</w:t>
      </w:r>
      <w:r w:rsidRPr="00546CD8">
        <w:rPr>
          <w:noProof/>
          <w:lang w:val="fr-FR"/>
        </w:rPr>
        <w:tab/>
        <w:t>1225</w:t>
      </w:r>
    </w:p>
    <w:p w14:paraId="33B5A23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1225</w:t>
      </w:r>
    </w:p>
    <w:p w14:paraId="5A1E2CA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1225</w:t>
      </w:r>
    </w:p>
    <w:p w14:paraId="52A47788" w14:textId="77777777" w:rsidR="00546CD8" w:rsidRDefault="00546CD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1226</w:t>
      </w:r>
    </w:p>
    <w:p w14:paraId="0A8A8D54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1227</w:t>
      </w:r>
    </w:p>
    <w:p w14:paraId="005C78BB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1227</w:t>
      </w:r>
    </w:p>
    <w:p w14:paraId="76904DA9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1227</w:t>
      </w:r>
    </w:p>
    <w:p w14:paraId="19004149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7.4B.1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1227</w:t>
      </w:r>
    </w:p>
    <w:p w14:paraId="39D55D2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1227</w:t>
      </w:r>
    </w:p>
    <w:p w14:paraId="496417A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1227</w:t>
      </w:r>
    </w:p>
    <w:p w14:paraId="1FED5EF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1227</w:t>
      </w:r>
    </w:p>
    <w:p w14:paraId="706184D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1227</w:t>
      </w:r>
    </w:p>
    <w:p w14:paraId="68314A9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1227</w:t>
      </w:r>
    </w:p>
    <w:p w14:paraId="4608A9F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1227</w:t>
      </w:r>
    </w:p>
    <w:p w14:paraId="556DAB1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1227</w:t>
      </w:r>
    </w:p>
    <w:p w14:paraId="6B49984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1228</w:t>
      </w:r>
    </w:p>
    <w:p w14:paraId="0164A0FC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1228</w:t>
      </w:r>
    </w:p>
    <w:p w14:paraId="0C80A350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1228</w:t>
      </w:r>
    </w:p>
    <w:p w14:paraId="3E05FDA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1228</w:t>
      </w:r>
    </w:p>
    <w:p w14:paraId="06E07029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7.5B.1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1228</w:t>
      </w:r>
    </w:p>
    <w:p w14:paraId="6B3B7C2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1228</w:t>
      </w:r>
    </w:p>
    <w:p w14:paraId="6416EB4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1229</w:t>
      </w:r>
    </w:p>
    <w:p w14:paraId="5E4C565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1229</w:t>
      </w:r>
    </w:p>
    <w:p w14:paraId="3199EC4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1229</w:t>
      </w:r>
    </w:p>
    <w:p w14:paraId="790A25FF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1229</w:t>
      </w:r>
    </w:p>
    <w:p w14:paraId="1560AF6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1229</w:t>
      </w:r>
    </w:p>
    <w:p w14:paraId="393607B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1229</w:t>
      </w:r>
    </w:p>
    <w:p w14:paraId="68D2D6A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1229</w:t>
      </w:r>
    </w:p>
    <w:p w14:paraId="7B811F4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1229</w:t>
      </w:r>
    </w:p>
    <w:p w14:paraId="2399CE7F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1230</w:t>
      </w:r>
    </w:p>
    <w:p w14:paraId="5E93A09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1230</w:t>
      </w:r>
    </w:p>
    <w:p w14:paraId="6084EBD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1230</w:t>
      </w:r>
    </w:p>
    <w:p w14:paraId="66588446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7.6B.2.1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1230</w:t>
      </w:r>
    </w:p>
    <w:p w14:paraId="6CD7643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1230</w:t>
      </w:r>
    </w:p>
    <w:p w14:paraId="1E2C9CA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1230</w:t>
      </w:r>
    </w:p>
    <w:p w14:paraId="308354B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1230</w:t>
      </w:r>
    </w:p>
    <w:p w14:paraId="3955CF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1230</w:t>
      </w:r>
    </w:p>
    <w:p w14:paraId="2C0014C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1230</w:t>
      </w:r>
    </w:p>
    <w:p w14:paraId="1A2AA7E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1230</w:t>
      </w:r>
    </w:p>
    <w:p w14:paraId="71793CC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1230</w:t>
      </w:r>
    </w:p>
    <w:p w14:paraId="531DD75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1231</w:t>
      </w:r>
    </w:p>
    <w:p w14:paraId="3ADBFDC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1231</w:t>
      </w:r>
    </w:p>
    <w:p w14:paraId="24A47458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7.6B.3.1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1231</w:t>
      </w:r>
    </w:p>
    <w:p w14:paraId="541029C3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1231</w:t>
      </w:r>
    </w:p>
    <w:p w14:paraId="0B1EF6D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1231</w:t>
      </w:r>
    </w:p>
    <w:p w14:paraId="3DF1014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1231</w:t>
      </w:r>
    </w:p>
    <w:p w14:paraId="61CBEDB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1232</w:t>
      </w:r>
    </w:p>
    <w:p w14:paraId="676A8FC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1232</w:t>
      </w:r>
    </w:p>
    <w:p w14:paraId="7E1A44B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1232</w:t>
      </w:r>
    </w:p>
    <w:p w14:paraId="50CA291E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1233</w:t>
      </w:r>
    </w:p>
    <w:p w14:paraId="7698569C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1233</w:t>
      </w:r>
    </w:p>
    <w:p w14:paraId="4D3FA265" w14:textId="77777777" w:rsidR="00546CD8" w:rsidRP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noProof/>
          <w:lang w:val="nl-NL"/>
        </w:rPr>
        <w:t>7.6B.4.1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1233</w:t>
      </w:r>
    </w:p>
    <w:p w14:paraId="1D45E31F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1233</w:t>
      </w:r>
    </w:p>
    <w:p w14:paraId="1D26DB5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1233</w:t>
      </w:r>
    </w:p>
    <w:p w14:paraId="76B9E34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1233</w:t>
      </w:r>
    </w:p>
    <w:p w14:paraId="54514E5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1233</w:t>
      </w:r>
    </w:p>
    <w:p w14:paraId="4E3681B8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1233</w:t>
      </w:r>
    </w:p>
    <w:p w14:paraId="1C1B593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1233</w:t>
      </w:r>
    </w:p>
    <w:p w14:paraId="60399579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1234</w:t>
      </w:r>
    </w:p>
    <w:p w14:paraId="1C2839A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1234</w:t>
      </w:r>
    </w:p>
    <w:p w14:paraId="4E383DF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1234</w:t>
      </w:r>
    </w:p>
    <w:p w14:paraId="5EAF04F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1234</w:t>
      </w:r>
    </w:p>
    <w:p w14:paraId="7B5DC9A5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1234</w:t>
      </w:r>
    </w:p>
    <w:p w14:paraId="580DCA4F" w14:textId="77777777" w:rsidR="00546CD8" w:rsidRP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46CD8">
        <w:rPr>
          <w:rFonts w:eastAsia="MS Mincho"/>
          <w:noProof/>
          <w:lang w:val="nl-NL"/>
        </w:rPr>
        <w:t>7.7B.1</w:t>
      </w:r>
      <w:r w:rsidRPr="00546CD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46CD8">
        <w:rPr>
          <w:noProof/>
          <w:lang w:val="nl-NL"/>
        </w:rPr>
        <w:t>Intra-band contiguous EN-DC in FR1</w:t>
      </w:r>
      <w:r w:rsidRPr="00546CD8">
        <w:rPr>
          <w:noProof/>
          <w:lang w:val="nl-NL"/>
        </w:rPr>
        <w:tab/>
        <w:t>1234</w:t>
      </w:r>
    </w:p>
    <w:p w14:paraId="24170CD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1234</w:t>
      </w:r>
    </w:p>
    <w:p w14:paraId="235493A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1234</w:t>
      </w:r>
    </w:p>
    <w:p w14:paraId="7EB08D88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1235</w:t>
      </w:r>
    </w:p>
    <w:p w14:paraId="563298E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1235</w:t>
      </w:r>
    </w:p>
    <w:p w14:paraId="6E200751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1235</w:t>
      </w:r>
    </w:p>
    <w:p w14:paraId="5DC599DF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1235</w:t>
      </w:r>
    </w:p>
    <w:p w14:paraId="00ACEC2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1235</w:t>
      </w:r>
    </w:p>
    <w:p w14:paraId="04EBB251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1235</w:t>
      </w:r>
    </w:p>
    <w:p w14:paraId="6124785C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1235</w:t>
      </w:r>
    </w:p>
    <w:p w14:paraId="4F2A49D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1235</w:t>
      </w:r>
    </w:p>
    <w:p w14:paraId="245F33E4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1235</w:t>
      </w:r>
    </w:p>
    <w:p w14:paraId="73567E8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1236</w:t>
      </w:r>
    </w:p>
    <w:p w14:paraId="5841E76C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1236</w:t>
      </w:r>
    </w:p>
    <w:p w14:paraId="73581257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1236</w:t>
      </w:r>
    </w:p>
    <w:p w14:paraId="14C49A5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1236</w:t>
      </w:r>
    </w:p>
    <w:p w14:paraId="556152C5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1236</w:t>
      </w:r>
    </w:p>
    <w:p w14:paraId="11B129A2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1236</w:t>
      </w:r>
    </w:p>
    <w:p w14:paraId="5496EC10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1236</w:t>
      </w:r>
    </w:p>
    <w:p w14:paraId="3CEB153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1236</w:t>
      </w:r>
    </w:p>
    <w:p w14:paraId="21993B3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1236</w:t>
      </w:r>
    </w:p>
    <w:p w14:paraId="0E827AB7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1237</w:t>
      </w:r>
    </w:p>
    <w:p w14:paraId="3EAA7301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1237</w:t>
      </w:r>
    </w:p>
    <w:p w14:paraId="2C0AD3D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1237</w:t>
      </w:r>
    </w:p>
    <w:p w14:paraId="366EB1B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1237</w:t>
      </w:r>
    </w:p>
    <w:p w14:paraId="4FA4403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1237</w:t>
      </w:r>
    </w:p>
    <w:p w14:paraId="6B40B1E2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1237</w:t>
      </w:r>
    </w:p>
    <w:p w14:paraId="2BF5098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1237</w:t>
      </w:r>
    </w:p>
    <w:p w14:paraId="727ABB55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1237</w:t>
      </w:r>
    </w:p>
    <w:p w14:paraId="6971966D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1237</w:t>
      </w:r>
    </w:p>
    <w:p w14:paraId="45A4B8D3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1237</w:t>
      </w:r>
    </w:p>
    <w:p w14:paraId="5B535FB3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1237</w:t>
      </w:r>
    </w:p>
    <w:p w14:paraId="288B4932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1237</w:t>
      </w:r>
    </w:p>
    <w:p w14:paraId="0283BD9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1237</w:t>
      </w:r>
    </w:p>
    <w:p w14:paraId="130DD73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1237</w:t>
      </w:r>
    </w:p>
    <w:p w14:paraId="15067F7A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1238</w:t>
      </w:r>
    </w:p>
    <w:p w14:paraId="355526AA" w14:textId="1B17F36A" w:rsidR="00546CD8" w:rsidRDefault="00546CD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1240</w:t>
      </w:r>
    </w:p>
    <w:p w14:paraId="1EB91C34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1240</w:t>
      </w:r>
    </w:p>
    <w:p w14:paraId="3E7BC591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1240</w:t>
      </w:r>
    </w:p>
    <w:p w14:paraId="2D571AE0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1240</w:t>
      </w:r>
    </w:p>
    <w:p w14:paraId="01AEDCFE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1241</w:t>
      </w:r>
    </w:p>
    <w:p w14:paraId="2C60B90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noProof/>
          <w:snapToGrid w:val="0"/>
        </w:rPr>
        <w:t>Full RB allocation</w:t>
      </w:r>
      <w:r>
        <w:rPr>
          <w:noProof/>
        </w:rPr>
        <w:tab/>
        <w:t>1241</w:t>
      </w:r>
    </w:p>
    <w:p w14:paraId="15A79A6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1241</w:t>
      </w:r>
    </w:p>
    <w:p w14:paraId="59DAAC11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1241</w:t>
      </w:r>
    </w:p>
    <w:p w14:paraId="3507FBCB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1242</w:t>
      </w:r>
    </w:p>
    <w:p w14:paraId="0E5358A4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1243</w:t>
      </w:r>
    </w:p>
    <w:p w14:paraId="2E7C4067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noProof/>
          <w:snapToGrid w:val="0"/>
        </w:rPr>
        <w:t>Partial RB allocation</w:t>
      </w:r>
      <w:r>
        <w:rPr>
          <w:noProof/>
        </w:rPr>
        <w:tab/>
        <w:t>1244</w:t>
      </w:r>
    </w:p>
    <w:p w14:paraId="6FBF8B6D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1244</w:t>
      </w:r>
    </w:p>
    <w:p w14:paraId="2254D6E6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1247</w:t>
      </w:r>
    </w:p>
    <w:p w14:paraId="2BC50A9A" w14:textId="77777777" w:rsidR="00546CD8" w:rsidRDefault="00546CD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1249</w:t>
      </w:r>
    </w:p>
    <w:p w14:paraId="41346FA4" w14:textId="77777777" w:rsidR="00546CD8" w:rsidRDefault="00546CD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1251</w:t>
      </w:r>
    </w:p>
    <w:p w14:paraId="13ABBB2D" w14:textId="77777777" w:rsidR="00546CD8" w:rsidRDefault="00546CD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1251</w:t>
      </w:r>
    </w:p>
    <w:p w14:paraId="3E386399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noProof/>
          <w:snapToGrid w:val="0"/>
        </w:rPr>
        <w:t>QPSK</w:t>
      </w:r>
      <w:r>
        <w:rPr>
          <w:noProof/>
        </w:rPr>
        <w:tab/>
        <w:t>1251</w:t>
      </w:r>
    </w:p>
    <w:p w14:paraId="1451AB8B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noProof/>
          <w:snapToGrid w:val="0"/>
        </w:rPr>
        <w:t>64-QAM</w:t>
      </w:r>
      <w:r>
        <w:rPr>
          <w:noProof/>
        </w:rPr>
        <w:tab/>
        <w:t>1252</w:t>
      </w:r>
    </w:p>
    <w:p w14:paraId="1C2EA780" w14:textId="77777777" w:rsidR="00546CD8" w:rsidRDefault="00546CD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4945F7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4945F7">
        <w:rPr>
          <w:noProof/>
          <w:snapToGrid w:val="0"/>
        </w:rPr>
        <w:t>256-QAM</w:t>
      </w:r>
      <w:r>
        <w:rPr>
          <w:noProof/>
        </w:rPr>
        <w:tab/>
        <w:t>1253</w:t>
      </w:r>
    </w:p>
    <w:p w14:paraId="44DC8F39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1254</w:t>
      </w:r>
    </w:p>
    <w:p w14:paraId="5C6F609C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1255</w:t>
      </w:r>
    </w:p>
    <w:p w14:paraId="37DA37E2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D: Void</w:t>
      </w:r>
      <w:r>
        <w:rPr>
          <w:noProof/>
        </w:rPr>
        <w:tab/>
        <w:t>1256</w:t>
      </w:r>
    </w:p>
    <w:p w14:paraId="499EB291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1257</w:t>
      </w:r>
    </w:p>
    <w:p w14:paraId="683539DE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1258</w:t>
      </w:r>
    </w:p>
    <w:p w14:paraId="5CF9E7A4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1259</w:t>
      </w:r>
    </w:p>
    <w:p w14:paraId="7A38714A" w14:textId="74E755B5" w:rsidR="00546CD8" w:rsidRDefault="00546CD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1260</w:t>
      </w:r>
    </w:p>
    <w:p w14:paraId="625F279B" w14:textId="68775A1B" w:rsidR="00546CD8" w:rsidRDefault="00546CD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1261</w:t>
      </w:r>
    </w:p>
    <w:p w14:paraId="777F4BBC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1262</w:t>
      </w:r>
    </w:p>
    <w:p w14:paraId="698950BF" w14:textId="77777777" w:rsidR="00546CD8" w:rsidRDefault="00546CD8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1263</w:t>
      </w:r>
    </w:p>
    <w:p w14:paraId="53EBAD7D" w14:textId="3DEF9023" w:rsidR="00546CD8" w:rsidRDefault="00546CD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1264</w:t>
      </w:r>
    </w:p>
    <w:p w14:paraId="7B073077" w14:textId="136B8927" w:rsidR="00835B7B" w:rsidRPr="007A6DA6" w:rsidRDefault="00644C61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19E61A3A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CC5401">
        <w:instrText>j</w:instrText>
      </w:r>
      <w:r w:rsidR="00140B8E">
        <w:rPr>
          <w:rFonts w:eastAsia="DengXian"/>
          <w:lang w:eastAsia="zh-CN"/>
        </w:rPr>
        <w:instrText>4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140B8E">
        <w:rPr>
          <w:rFonts w:eastAsia="DengXian"/>
          <w:lang w:eastAsia="zh-CN"/>
        </w:rPr>
        <w:instrText>4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140B8E">
        <w:rPr>
          <w:rFonts w:eastAsia="DengXian"/>
          <w:lang w:eastAsia="zh-CN"/>
        </w:rPr>
        <w:instrText>4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E828B" w14:textId="77777777" w:rsidR="00526402" w:rsidRDefault="00526402">
      <w:r>
        <w:separator/>
      </w:r>
    </w:p>
    <w:p w14:paraId="6ED2DAC5" w14:textId="77777777" w:rsidR="00526402" w:rsidRDefault="00526402"/>
  </w:endnote>
  <w:endnote w:type="continuationSeparator" w:id="0">
    <w:p w14:paraId="1D559844" w14:textId="77777777" w:rsidR="00526402" w:rsidRDefault="00526402">
      <w:r>
        <w:continuationSeparator/>
      </w:r>
    </w:p>
    <w:p w14:paraId="77BF2072" w14:textId="77777777" w:rsidR="00526402" w:rsidRDefault="00526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E89B5" w14:textId="77777777" w:rsidR="00546CD8" w:rsidRDefault="00546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F7713" w14:textId="77777777" w:rsidR="00546CD8" w:rsidRDefault="00546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F9B1F" w14:textId="77777777" w:rsidR="00526402" w:rsidRDefault="00526402">
      <w:r>
        <w:separator/>
      </w:r>
    </w:p>
    <w:p w14:paraId="383EF477" w14:textId="77777777" w:rsidR="00526402" w:rsidRDefault="00526402"/>
  </w:footnote>
  <w:footnote w:type="continuationSeparator" w:id="0">
    <w:p w14:paraId="318A392E" w14:textId="77777777" w:rsidR="00526402" w:rsidRDefault="00526402">
      <w:r>
        <w:continuationSeparator/>
      </w:r>
    </w:p>
    <w:p w14:paraId="1EC063D1" w14:textId="77777777" w:rsidR="00526402" w:rsidRDefault="005264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BA7D5" w14:textId="77777777" w:rsidR="00546CD8" w:rsidRDefault="00546C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6EFD4F0B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7479" w14:textId="77777777" w:rsidR="00546CD8" w:rsidRDefault="00546C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C959" w14:textId="77777777" w:rsidR="00546CD8" w:rsidRPr="003F6DCB" w:rsidRDefault="00546CD8" w:rsidP="00546CD8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0DDD73C5" w14:textId="4FFC5797" w:rsidR="00546CD8" w:rsidRDefault="00546CD8" w:rsidP="00546CD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0B8E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E04FCAA" w14:textId="3D991E4D" w:rsidR="00546CD8" w:rsidRDefault="00546CD8" w:rsidP="00546CD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0B8E">
      <w:rPr>
        <w:rFonts w:ascii="Arial" w:hAnsi="Arial" w:cs="Arial"/>
        <w:b/>
        <w:noProof/>
        <w:sz w:val="18"/>
        <w:szCs w:val="18"/>
      </w:rPr>
      <w:t>3GPP TS 38.101-3 V19.4.0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78F64FB4" w14:textId="1C5CA0D5" w:rsidR="00546CD8" w:rsidRPr="004B1302" w:rsidRDefault="00546CD8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4E0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4FD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1E2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0B8E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1F8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744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4578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86F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640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CD8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2F99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74B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823"/>
    <w:rsid w:val="00860F74"/>
    <w:rsid w:val="00861A67"/>
    <w:rsid w:val="00862446"/>
    <w:rsid w:val="008624A1"/>
    <w:rsid w:val="008626E7"/>
    <w:rsid w:val="00862A8A"/>
    <w:rsid w:val="008631F5"/>
    <w:rsid w:val="00863678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9BE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A92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742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6EA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08C8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45FD"/>
    <w:rsid w:val="00DD5722"/>
    <w:rsid w:val="00DD625C"/>
    <w:rsid w:val="00DD6F66"/>
    <w:rsid w:val="00DD74CC"/>
    <w:rsid w:val="00DD761E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68C2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5F7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EBF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14</Pages>
  <Words>4551</Words>
  <Characters>25945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30436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CR1459</cp:lastModifiedBy>
  <cp:revision>72</cp:revision>
  <cp:lastPrinted>2019-01-18T19:05:00Z</cp:lastPrinted>
  <dcterms:created xsi:type="dcterms:W3CDTF">2022-03-16T10:00:00Z</dcterms:created>
  <dcterms:modified xsi:type="dcterms:W3CDTF">2025-12-22T15:48:00Z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