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C0564F">
        <w:rPr>
          <w:rFonts w:cs="Arial"/>
          <w:noProof w:val="0"/>
          <w:sz w:val="24"/>
          <w:szCs w:val="24"/>
          <w:lang w:val="en-GB"/>
        </w:rPr>
        <w:t>WG3 Meeting #96</w:t>
      </w:r>
      <w:r>
        <w:rPr>
          <w:rFonts w:cs="Arial"/>
          <w:bCs/>
          <w:noProof w:val="0"/>
          <w:sz w:val="24"/>
          <w:lang w:val="en-GB"/>
        </w:rPr>
        <w:tab/>
      </w:r>
      <w:r w:rsidR="00154EFB">
        <w:rPr>
          <w:rFonts w:cs="Arial"/>
          <w:bCs/>
          <w:noProof w:val="0"/>
          <w:sz w:val="24"/>
          <w:lang w:val="en-GB" w:eastAsia="ja-JP"/>
        </w:rPr>
        <w:t>R3-17</w:t>
      </w:r>
      <w:r w:rsidR="00461177">
        <w:rPr>
          <w:rFonts w:cs="Arial"/>
          <w:bCs/>
          <w:noProof w:val="0"/>
          <w:sz w:val="24"/>
          <w:lang w:val="en-GB" w:eastAsia="ja-JP"/>
        </w:rPr>
        <w:t>1830</w:t>
      </w:r>
    </w:p>
    <w:p w:rsidR="008C49E9" w:rsidRDefault="00C0564F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Hangzhou, 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15</w:t>
      </w:r>
      <w:r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19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May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213FC">
        <w:rPr>
          <w:rFonts w:cs="Arial"/>
          <w:b/>
          <w:bCs/>
          <w:color w:val="000000"/>
          <w:sz w:val="24"/>
          <w:szCs w:val="24"/>
          <w:lang w:val="en-US"/>
        </w:rPr>
        <w:t>17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7038C">
        <w:rPr>
          <w:rFonts w:cs="Arial"/>
          <w:b/>
          <w:bCs/>
          <w:color w:val="000000"/>
          <w:sz w:val="24"/>
          <w:szCs w:val="24"/>
        </w:rPr>
        <w:t xml:space="preserve">QoE </w:t>
      </w:r>
      <w:r w:rsidR="00BA2299" w:rsidRPr="00BA2299">
        <w:rPr>
          <w:rFonts w:cs="Arial"/>
          <w:b/>
          <w:bCs/>
          <w:color w:val="000000"/>
          <w:sz w:val="24"/>
          <w:szCs w:val="24"/>
        </w:rPr>
        <w:t>for stream</w:t>
      </w:r>
      <w:bookmarkStart w:id="1" w:name="_GoBack"/>
      <w:bookmarkEnd w:id="1"/>
      <w:r w:rsidR="00BA2299" w:rsidRPr="00BA2299">
        <w:rPr>
          <w:rFonts w:cs="Arial"/>
          <w:b/>
          <w:bCs/>
          <w:color w:val="000000"/>
          <w:sz w:val="24"/>
          <w:szCs w:val="24"/>
        </w:rPr>
        <w:t>ing services in E-UTRAN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9757A9" w:rsidRDefault="009757A9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88430D">
        <w:rPr>
          <w:rFonts w:ascii="Arial" w:hAnsi="Arial" w:cs="Arial"/>
          <w:lang w:eastAsia="zh-CN"/>
        </w:rPr>
        <w:t xml:space="preserve">he Work Item </w:t>
      </w:r>
      <w:r w:rsidRPr="009757A9">
        <w:rPr>
          <w:rFonts w:ascii="Arial" w:hAnsi="Arial" w:cs="Arial"/>
          <w:lang w:eastAsia="zh-CN"/>
        </w:rPr>
        <w:t xml:space="preserve">Quality of Experience (QoE) Measurement Collection for streaming services in E-UTRAN </w:t>
      </w:r>
      <w:r>
        <w:rPr>
          <w:rFonts w:ascii="Arial" w:hAnsi="Arial" w:cs="Arial"/>
          <w:lang w:eastAsia="zh-CN"/>
        </w:rPr>
        <w:t>[1] was agreed in RAN75. In this paper we discuss the possible RAN3 related impact.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F15078" w:rsidRDefault="00F15078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detail implementation on QoE for EUTRAN will be discussed in RAN2 and we shall take </w:t>
      </w:r>
      <w:r w:rsidR="00520766">
        <w:rPr>
          <w:rFonts w:ascii="Arial" w:hAnsi="Arial" w:cs="Arial"/>
          <w:lang w:eastAsia="zh-CN"/>
        </w:rPr>
        <w:t xml:space="preserve">all their agreements </w:t>
      </w:r>
      <w:r>
        <w:rPr>
          <w:rFonts w:ascii="Arial" w:hAnsi="Arial" w:cs="Arial"/>
          <w:lang w:eastAsia="zh-CN"/>
        </w:rPr>
        <w:t>into con</w:t>
      </w:r>
      <w:r w:rsidR="00520766">
        <w:rPr>
          <w:rFonts w:ascii="Arial" w:hAnsi="Arial" w:cs="Arial"/>
          <w:lang w:eastAsia="zh-CN"/>
        </w:rPr>
        <w:t>sideration</w:t>
      </w:r>
      <w:r>
        <w:rPr>
          <w:rFonts w:ascii="Arial" w:hAnsi="Arial" w:cs="Arial"/>
          <w:lang w:eastAsia="zh-CN"/>
        </w:rPr>
        <w:t xml:space="preserve">. </w:t>
      </w:r>
    </w:p>
    <w:p w:rsidR="004817E4" w:rsidRDefault="00F15078" w:rsidP="00F150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RAN3, as we have already introduced QoE for UTRAN, we see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>s</w:t>
      </w:r>
      <w:r w:rsidRPr="00F15078">
        <w:rPr>
          <w:rFonts w:ascii="Arial" w:hAnsi="Arial" w:cs="Arial"/>
          <w:lang w:eastAsia="zh-CN"/>
        </w:rPr>
        <w:t>ynergi</w:t>
      </w:r>
      <w:r w:rsidR="004817E4">
        <w:rPr>
          <w:rFonts w:ascii="Arial" w:hAnsi="Arial" w:cs="Arial"/>
          <w:lang w:eastAsia="zh-CN"/>
        </w:rPr>
        <w:t xml:space="preserve"> to have the similar solution in EUTRAN when possible. In UTRAN:</w:t>
      </w:r>
    </w:p>
    <w:p w:rsid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Both management based and signalling based triggering are supported;</w:t>
      </w:r>
    </w:p>
    <w:p w:rsidR="004817E4" w:rsidRP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QoE is introduced in a very general way, e.g. as one of the UE Application Layer Measurement and we have prepared for future addition of this kind;</w:t>
      </w:r>
    </w:p>
    <w:p w:rsid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UE capability of feature support is indicated to CN.</w:t>
      </w:r>
    </w:p>
    <w:p w:rsidR="004817E4" w:rsidRDefault="004817E4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measurement is continued after the SRNS </w:t>
      </w:r>
      <w:r w:rsidR="001D17FA">
        <w:rPr>
          <w:rFonts w:ascii="Arial" w:hAnsi="Arial" w:cs="Arial"/>
          <w:lang w:eastAsia="zh-CN"/>
        </w:rPr>
        <w:t>relocation (at EUTRAN side, X2/S1 handover)</w:t>
      </w:r>
    </w:p>
    <w:p w:rsidR="001D17FA" w:rsidRDefault="001D17FA" w:rsidP="004817E4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Target node feedback its support to the QoE measurement.</w:t>
      </w:r>
    </w:p>
    <w:p w:rsidR="004817E4" w:rsidRPr="001D17FA" w:rsidRDefault="008B19ED" w:rsidP="00F150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our view, it is natural to consider all above when we implement the QoE in EUTRAN.</w:t>
      </w:r>
    </w:p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D4C05">
        <w:rPr>
          <w:b/>
          <w:lang w:eastAsia="ja-JP"/>
        </w:rPr>
        <w:t xml:space="preserve">: </w:t>
      </w:r>
      <w:r w:rsidR="008B19ED">
        <w:rPr>
          <w:b/>
          <w:lang w:eastAsia="ja-JP"/>
        </w:rPr>
        <w:t xml:space="preserve">RAN3 to consider introducing both </w:t>
      </w:r>
      <w:r w:rsidR="008B19ED" w:rsidRPr="008B19ED">
        <w:rPr>
          <w:b/>
          <w:lang w:eastAsia="ja-JP"/>
        </w:rPr>
        <w:t>management based and signalling based triggering</w:t>
      </w:r>
      <w:r w:rsidR="008B19ED">
        <w:rPr>
          <w:b/>
          <w:lang w:eastAsia="ja-JP"/>
        </w:rPr>
        <w:t xml:space="preserve"> of QoE in EUTRAN.</w:t>
      </w:r>
    </w:p>
    <w:p w:rsidR="008B19ED" w:rsidRDefault="008B19ED" w:rsidP="008B19ED">
      <w:pPr>
        <w:rPr>
          <w:b/>
          <w:lang w:eastAsia="ja-JP"/>
        </w:rPr>
      </w:pPr>
      <w:r>
        <w:rPr>
          <w:b/>
          <w:lang w:eastAsia="ja-JP"/>
        </w:rPr>
        <w:t>Proposal 2: RAN3 to consider introducing QoE in EUTRAN in general way, i.e. as one type of UE Application Layer Measurement.</w:t>
      </w:r>
    </w:p>
    <w:p w:rsidR="008B19ED" w:rsidRDefault="008B19ED" w:rsidP="008B19ED">
      <w:pPr>
        <w:rPr>
          <w:b/>
          <w:lang w:eastAsia="ja-JP"/>
        </w:rPr>
      </w:pPr>
      <w:r>
        <w:rPr>
          <w:b/>
          <w:lang w:eastAsia="ja-JP"/>
        </w:rPr>
        <w:t xml:space="preserve">Proposal 3: RAN3 to consider introducing </w:t>
      </w:r>
      <w:r w:rsidRPr="008B19ED">
        <w:rPr>
          <w:b/>
          <w:lang w:eastAsia="ja-JP"/>
        </w:rPr>
        <w:t xml:space="preserve">UE capability of </w:t>
      </w:r>
      <w:r>
        <w:rPr>
          <w:b/>
          <w:lang w:eastAsia="ja-JP"/>
        </w:rPr>
        <w:t xml:space="preserve">QoE </w:t>
      </w:r>
      <w:r w:rsidRPr="008B19ED">
        <w:rPr>
          <w:b/>
          <w:lang w:eastAsia="ja-JP"/>
        </w:rPr>
        <w:t>fea</w:t>
      </w:r>
      <w:r>
        <w:rPr>
          <w:b/>
          <w:lang w:eastAsia="ja-JP"/>
        </w:rPr>
        <w:t>ture support</w:t>
      </w:r>
      <w:r w:rsidR="00387A1D">
        <w:rPr>
          <w:b/>
          <w:lang w:eastAsia="ja-JP"/>
        </w:rPr>
        <w:t xml:space="preserve"> which</w:t>
      </w:r>
      <w:r>
        <w:rPr>
          <w:b/>
          <w:lang w:eastAsia="ja-JP"/>
        </w:rPr>
        <w:t xml:space="preserve"> is indicated to CN in EUTRAN.</w:t>
      </w:r>
    </w:p>
    <w:p w:rsidR="008B19ED" w:rsidRDefault="008B19ED" w:rsidP="008B19ED">
      <w:pPr>
        <w:rPr>
          <w:b/>
          <w:lang w:eastAsia="ja-JP"/>
        </w:rPr>
      </w:pPr>
      <w:r>
        <w:rPr>
          <w:b/>
          <w:lang w:eastAsia="ja-JP"/>
        </w:rPr>
        <w:t>Proposal 4: RAN3 to consider introducing QoE measurement continuation after X2/S1 Handover in EUTRAN.</w:t>
      </w:r>
    </w:p>
    <w:p w:rsidR="008B19ED" w:rsidRDefault="008B19ED" w:rsidP="00821D91">
      <w:pPr>
        <w:rPr>
          <w:b/>
          <w:lang w:eastAsia="ja-JP"/>
        </w:rPr>
      </w:pPr>
      <w:r>
        <w:rPr>
          <w:b/>
          <w:lang w:eastAsia="ja-JP"/>
        </w:rPr>
        <w:t>Proposal 5: RAN3 to consider introducing the target node feedback of QoE support in EUTRAN.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 xml:space="preserve">Proposal 1: RAN3 to consider introducing both </w:t>
      </w:r>
      <w:r w:rsidRPr="008B19ED">
        <w:rPr>
          <w:b/>
          <w:lang w:eastAsia="ja-JP"/>
        </w:rPr>
        <w:t>management based and signalling based triggering</w:t>
      </w:r>
      <w:r>
        <w:rPr>
          <w:b/>
          <w:lang w:eastAsia="ja-JP"/>
        </w:rPr>
        <w:t xml:space="preserve"> of QoE in EUTRAN.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>Proposal 2: RAN3 to consider introducing QoE in EUTRAN in general way, i.e. as one type of UE Application Layer Measurement.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 xml:space="preserve">Proposal 3: RAN3 to consider introducing </w:t>
      </w:r>
      <w:r w:rsidRPr="008B19ED">
        <w:rPr>
          <w:b/>
          <w:lang w:eastAsia="ja-JP"/>
        </w:rPr>
        <w:t xml:space="preserve">UE capability of </w:t>
      </w:r>
      <w:r>
        <w:rPr>
          <w:b/>
          <w:lang w:eastAsia="ja-JP"/>
        </w:rPr>
        <w:t xml:space="preserve">QoE </w:t>
      </w:r>
      <w:r w:rsidRPr="008B19ED">
        <w:rPr>
          <w:b/>
          <w:lang w:eastAsia="ja-JP"/>
        </w:rPr>
        <w:t>fea</w:t>
      </w:r>
      <w:r>
        <w:rPr>
          <w:b/>
          <w:lang w:eastAsia="ja-JP"/>
        </w:rPr>
        <w:t>ture support which is indicated to CN in EUTRAN.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>Proposal 4: RAN3 to consider introducing QoE measurement continuation after X2/S1 Handover in EUTRAN.</w:t>
      </w:r>
    </w:p>
    <w:p w:rsidR="00387A1D" w:rsidRDefault="00387A1D" w:rsidP="00387A1D">
      <w:pPr>
        <w:rPr>
          <w:b/>
          <w:lang w:eastAsia="ja-JP"/>
        </w:rPr>
      </w:pPr>
      <w:r>
        <w:rPr>
          <w:b/>
          <w:lang w:eastAsia="ja-JP"/>
        </w:rPr>
        <w:t>Proposal 5: RAN3 to consider introducing the target node feedback of QoE support in EUTRAN.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lastRenderedPageBreak/>
        <w:t>4</w:t>
      </w:r>
      <w:r>
        <w:rPr>
          <w:rFonts w:cs="Arial"/>
        </w:rPr>
        <w:tab/>
        <w:t>Reference</w:t>
      </w:r>
    </w:p>
    <w:p w:rsidR="00B13F7D" w:rsidRPr="00947CEF" w:rsidRDefault="00BC74EE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BA2299" w:rsidRPr="00BA2299">
        <w:rPr>
          <w:rFonts w:cs="Arial"/>
          <w:b w:val="0"/>
        </w:rPr>
        <w:t>RP-170786</w:t>
      </w:r>
      <w:r w:rsidR="005A7FAB">
        <w:rPr>
          <w:rFonts w:cs="Arial"/>
          <w:b w:val="0"/>
        </w:rPr>
        <w:tab/>
      </w:r>
      <w:r w:rsidR="00BA2299" w:rsidRPr="00BA2299">
        <w:rPr>
          <w:rFonts w:cs="Arial"/>
          <w:b w:val="0"/>
        </w:rPr>
        <w:t>Quality of Experience (QoE) Measurement Collection for streaming services in E-UTRAN</w:t>
      </w: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C9F" w:rsidRDefault="00CD1C9F">
      <w:pPr>
        <w:spacing w:after="0"/>
      </w:pPr>
      <w:r>
        <w:separator/>
      </w:r>
    </w:p>
  </w:endnote>
  <w:endnote w:type="continuationSeparator" w:id="0">
    <w:p w:rsidR="00CD1C9F" w:rsidRDefault="00CD1C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C9F" w:rsidRDefault="00CD1C9F">
      <w:pPr>
        <w:spacing w:after="0"/>
      </w:pPr>
      <w:r>
        <w:separator/>
      </w:r>
    </w:p>
  </w:footnote>
  <w:footnote w:type="continuationSeparator" w:id="0">
    <w:p w:rsidR="00CD1C9F" w:rsidRDefault="00CD1C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52E6"/>
    <w:rsid w:val="00052481"/>
    <w:rsid w:val="00066282"/>
    <w:rsid w:val="0007222A"/>
    <w:rsid w:val="00081CE6"/>
    <w:rsid w:val="00084976"/>
    <w:rsid w:val="000A31C9"/>
    <w:rsid w:val="000C4BEC"/>
    <w:rsid w:val="000C56D1"/>
    <w:rsid w:val="000E287D"/>
    <w:rsid w:val="000E38DA"/>
    <w:rsid w:val="000F3001"/>
    <w:rsid w:val="000F6242"/>
    <w:rsid w:val="0013096F"/>
    <w:rsid w:val="001463F9"/>
    <w:rsid w:val="00154EFB"/>
    <w:rsid w:val="00171E9E"/>
    <w:rsid w:val="00185C8F"/>
    <w:rsid w:val="001A7893"/>
    <w:rsid w:val="001B6E72"/>
    <w:rsid w:val="001D17FA"/>
    <w:rsid w:val="001D23DC"/>
    <w:rsid w:val="001E1F5C"/>
    <w:rsid w:val="00221DC2"/>
    <w:rsid w:val="00222190"/>
    <w:rsid w:val="002250DF"/>
    <w:rsid w:val="00231827"/>
    <w:rsid w:val="0025412E"/>
    <w:rsid w:val="0025450E"/>
    <w:rsid w:val="00264C3A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F1940"/>
    <w:rsid w:val="002F73B4"/>
    <w:rsid w:val="0031139C"/>
    <w:rsid w:val="00321CF2"/>
    <w:rsid w:val="00327913"/>
    <w:rsid w:val="003309D9"/>
    <w:rsid w:val="003317CD"/>
    <w:rsid w:val="00340CD3"/>
    <w:rsid w:val="00344CD0"/>
    <w:rsid w:val="003452E1"/>
    <w:rsid w:val="00345E50"/>
    <w:rsid w:val="00363E36"/>
    <w:rsid w:val="00372BDD"/>
    <w:rsid w:val="00383545"/>
    <w:rsid w:val="00387A1D"/>
    <w:rsid w:val="003D00A2"/>
    <w:rsid w:val="003D3F18"/>
    <w:rsid w:val="003F4968"/>
    <w:rsid w:val="004156CD"/>
    <w:rsid w:val="004213FC"/>
    <w:rsid w:val="00424105"/>
    <w:rsid w:val="00425FCA"/>
    <w:rsid w:val="00433500"/>
    <w:rsid w:val="00433F71"/>
    <w:rsid w:val="004376E8"/>
    <w:rsid w:val="00441F50"/>
    <w:rsid w:val="00450F7A"/>
    <w:rsid w:val="0045424B"/>
    <w:rsid w:val="00461177"/>
    <w:rsid w:val="0046511B"/>
    <w:rsid w:val="00467F13"/>
    <w:rsid w:val="004721CA"/>
    <w:rsid w:val="004817E4"/>
    <w:rsid w:val="00485DF9"/>
    <w:rsid w:val="004D70E3"/>
    <w:rsid w:val="004E3939"/>
    <w:rsid w:val="0051227E"/>
    <w:rsid w:val="00515805"/>
    <w:rsid w:val="00520766"/>
    <w:rsid w:val="00537628"/>
    <w:rsid w:val="00552FA4"/>
    <w:rsid w:val="005727FD"/>
    <w:rsid w:val="005A7FAB"/>
    <w:rsid w:val="005C32E8"/>
    <w:rsid w:val="005C54FF"/>
    <w:rsid w:val="005F23D1"/>
    <w:rsid w:val="005F3055"/>
    <w:rsid w:val="00613F59"/>
    <w:rsid w:val="00621FBD"/>
    <w:rsid w:val="0062790C"/>
    <w:rsid w:val="00633451"/>
    <w:rsid w:val="00655AD0"/>
    <w:rsid w:val="006A58AF"/>
    <w:rsid w:val="006B25BA"/>
    <w:rsid w:val="006B4A30"/>
    <w:rsid w:val="006E2882"/>
    <w:rsid w:val="00706209"/>
    <w:rsid w:val="00707B2E"/>
    <w:rsid w:val="007119BC"/>
    <w:rsid w:val="00717A41"/>
    <w:rsid w:val="0072459F"/>
    <w:rsid w:val="007278B6"/>
    <w:rsid w:val="0075024C"/>
    <w:rsid w:val="007531DC"/>
    <w:rsid w:val="00753F87"/>
    <w:rsid w:val="00760A52"/>
    <w:rsid w:val="0076375F"/>
    <w:rsid w:val="007677F9"/>
    <w:rsid w:val="0078580F"/>
    <w:rsid w:val="007A511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3386"/>
    <w:rsid w:val="008346AC"/>
    <w:rsid w:val="0087038C"/>
    <w:rsid w:val="00870FEE"/>
    <w:rsid w:val="00876073"/>
    <w:rsid w:val="0088430D"/>
    <w:rsid w:val="00895C6D"/>
    <w:rsid w:val="008A3EE6"/>
    <w:rsid w:val="008B19ED"/>
    <w:rsid w:val="008B4CBF"/>
    <w:rsid w:val="008C49E9"/>
    <w:rsid w:val="008C5330"/>
    <w:rsid w:val="008D4A93"/>
    <w:rsid w:val="008D772F"/>
    <w:rsid w:val="008E7485"/>
    <w:rsid w:val="008F2347"/>
    <w:rsid w:val="009016FE"/>
    <w:rsid w:val="009260C9"/>
    <w:rsid w:val="00947CEF"/>
    <w:rsid w:val="00966940"/>
    <w:rsid w:val="009757A9"/>
    <w:rsid w:val="0099577A"/>
    <w:rsid w:val="0099585E"/>
    <w:rsid w:val="0099764C"/>
    <w:rsid w:val="009B4E0F"/>
    <w:rsid w:val="009C7377"/>
    <w:rsid w:val="009C7DD3"/>
    <w:rsid w:val="009D4C05"/>
    <w:rsid w:val="009E7503"/>
    <w:rsid w:val="009F0E33"/>
    <w:rsid w:val="009F13C5"/>
    <w:rsid w:val="00A01538"/>
    <w:rsid w:val="00A33BB9"/>
    <w:rsid w:val="00A74D97"/>
    <w:rsid w:val="00A832D2"/>
    <w:rsid w:val="00A92389"/>
    <w:rsid w:val="00AB49DB"/>
    <w:rsid w:val="00AF14A0"/>
    <w:rsid w:val="00AF2A86"/>
    <w:rsid w:val="00B049F5"/>
    <w:rsid w:val="00B05D98"/>
    <w:rsid w:val="00B105F3"/>
    <w:rsid w:val="00B13F7D"/>
    <w:rsid w:val="00B277CD"/>
    <w:rsid w:val="00B37503"/>
    <w:rsid w:val="00B62509"/>
    <w:rsid w:val="00B70372"/>
    <w:rsid w:val="00B7450A"/>
    <w:rsid w:val="00B82D07"/>
    <w:rsid w:val="00B90233"/>
    <w:rsid w:val="00B961F4"/>
    <w:rsid w:val="00B97703"/>
    <w:rsid w:val="00BA2299"/>
    <w:rsid w:val="00BB6A23"/>
    <w:rsid w:val="00BB793D"/>
    <w:rsid w:val="00BC3561"/>
    <w:rsid w:val="00BC74EE"/>
    <w:rsid w:val="00BD0C4F"/>
    <w:rsid w:val="00BE205F"/>
    <w:rsid w:val="00C0564F"/>
    <w:rsid w:val="00C177C2"/>
    <w:rsid w:val="00C4396A"/>
    <w:rsid w:val="00C462C3"/>
    <w:rsid w:val="00C5599A"/>
    <w:rsid w:val="00C631D9"/>
    <w:rsid w:val="00C77A3A"/>
    <w:rsid w:val="00C82985"/>
    <w:rsid w:val="00C914A2"/>
    <w:rsid w:val="00CA5414"/>
    <w:rsid w:val="00CB078B"/>
    <w:rsid w:val="00CD1C9F"/>
    <w:rsid w:val="00CF237F"/>
    <w:rsid w:val="00D14AB9"/>
    <w:rsid w:val="00D15DA1"/>
    <w:rsid w:val="00D313F6"/>
    <w:rsid w:val="00D358CA"/>
    <w:rsid w:val="00D56CD0"/>
    <w:rsid w:val="00D74E37"/>
    <w:rsid w:val="00D802B9"/>
    <w:rsid w:val="00D92A4E"/>
    <w:rsid w:val="00DA0E89"/>
    <w:rsid w:val="00DA2AF7"/>
    <w:rsid w:val="00DE6BB0"/>
    <w:rsid w:val="00E06327"/>
    <w:rsid w:val="00E2249A"/>
    <w:rsid w:val="00E31D6F"/>
    <w:rsid w:val="00E56678"/>
    <w:rsid w:val="00E65FF0"/>
    <w:rsid w:val="00E70607"/>
    <w:rsid w:val="00E70734"/>
    <w:rsid w:val="00E96316"/>
    <w:rsid w:val="00EB368D"/>
    <w:rsid w:val="00EC7F43"/>
    <w:rsid w:val="00ED6A8E"/>
    <w:rsid w:val="00EE1E05"/>
    <w:rsid w:val="00EF20E6"/>
    <w:rsid w:val="00EF2EF0"/>
    <w:rsid w:val="00EF3C80"/>
    <w:rsid w:val="00F15078"/>
    <w:rsid w:val="00F16B65"/>
    <w:rsid w:val="00F40B8A"/>
    <w:rsid w:val="00F42DBE"/>
    <w:rsid w:val="00F47D6D"/>
    <w:rsid w:val="00F613A2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0244D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14</cp:revision>
  <cp:lastPrinted>2002-04-23T08:10:00Z</cp:lastPrinted>
  <dcterms:created xsi:type="dcterms:W3CDTF">2017-04-27T08:06:00Z</dcterms:created>
  <dcterms:modified xsi:type="dcterms:W3CDTF">2017-05-06T06:38:00Z</dcterms:modified>
</cp:coreProperties>
</file>