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#131</w:t>
        <w:tab/>
        <w:t>R3-260017</w:t>
      </w:r>
    </w:p>
    <w:p>
      <w:pPr>
        <w:pStyle w:val="LSHeader"/>
        <w:pBdr>
          <w:bottom w:val="single" w:sz="6" w:space="1" w:color="auto"/>
        </w:pBdr>
      </w:pPr>
      <w:r>
        <w:t>Gothenburg, Sweden, 09 - 13 February, 2026</w:t>
      </w:r>
    </w:p>
    <w:p>
      <w:pPr>
        <w:spacing w:after="0"/>
      </w:pPr>
    </w:p>
    <w:p w14:paraId="12031188" w14:textId="2058231B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60508C"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1473D2" w:rsidRPr="001473D2">
        <w:rPr>
          <w:rFonts w:ascii="Arial" w:hAnsi="Arial" w:cs="Arial"/>
          <w:b/>
          <w:sz w:val="22"/>
          <w:szCs w:val="22"/>
        </w:rPr>
        <w:t>254</w:t>
      </w:r>
      <w:r w:rsidR="002C71A8">
        <w:rPr>
          <w:rFonts w:ascii="Arial" w:hAnsi="Arial" w:cs="Arial"/>
          <w:b/>
          <w:sz w:val="22"/>
          <w:szCs w:val="22"/>
        </w:rPr>
        <w:t>552</w:t>
      </w:r>
    </w:p>
    <w:p w14:paraId="3A7BAEE1" w14:textId="2C3BF086" w:rsidR="004E3939" w:rsidRPr="00AA2831" w:rsidRDefault="002C009B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Dallas, US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7 – 21 November</w:t>
      </w:r>
      <w:r w:rsidR="001D1F34" w:rsidRPr="00AA2831">
        <w:rPr>
          <w:rFonts w:cs="Arial"/>
          <w:sz w:val="22"/>
          <w:szCs w:val="22"/>
        </w:rPr>
        <w:t xml:space="preserve"> 2025</w:t>
      </w:r>
      <w:r w:rsidR="00A446D0">
        <w:rPr>
          <w:rFonts w:cs="Arial"/>
          <w:sz w:val="22"/>
          <w:szCs w:val="22"/>
        </w:rPr>
        <w:tab/>
      </w:r>
      <w:r w:rsidR="00A446D0">
        <w:rPr>
          <w:rFonts w:cs="Arial"/>
          <w:sz w:val="22"/>
          <w:szCs w:val="22"/>
        </w:rPr>
        <w:tab/>
      </w:r>
      <w:r w:rsidR="00A446D0">
        <w:rPr>
          <w:rFonts w:cs="Arial"/>
          <w:sz w:val="22"/>
          <w:szCs w:val="22"/>
        </w:rPr>
        <w:tab/>
      </w:r>
      <w:r w:rsidR="00A446D0">
        <w:rPr>
          <w:rFonts w:cs="Arial"/>
          <w:sz w:val="22"/>
          <w:szCs w:val="22"/>
        </w:rPr>
        <w:tab/>
      </w:r>
      <w:r w:rsidR="00A446D0">
        <w:rPr>
          <w:rFonts w:cs="Arial"/>
          <w:sz w:val="22"/>
          <w:szCs w:val="22"/>
        </w:rPr>
        <w:tab/>
      </w:r>
      <w:r w:rsidR="00A446D0">
        <w:rPr>
          <w:rFonts w:cs="Arial"/>
          <w:sz w:val="22"/>
          <w:szCs w:val="22"/>
        </w:rPr>
        <w:tab/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6BB4BCA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12C3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2310C" w:rsidRPr="0022310C">
        <w:rPr>
          <w:rFonts w:ascii="Arial" w:hAnsi="Arial" w:cs="Arial"/>
          <w:b/>
          <w:sz w:val="22"/>
          <w:szCs w:val="22"/>
        </w:rPr>
        <w:t>Early Alignment on Access Stratum security aspects</w:t>
      </w:r>
    </w:p>
    <w:p w14:paraId="06BA196E" w14:textId="59465B8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6061F6">
        <w:rPr>
          <w:rFonts w:ascii="Arial" w:hAnsi="Arial" w:cs="Arial"/>
          <w:b/>
          <w:bCs/>
          <w:sz w:val="22"/>
          <w:szCs w:val="22"/>
        </w:rPr>
        <w:t xml:space="preserve">LS </w:t>
      </w:r>
      <w:r w:rsidR="00754870" w:rsidRPr="006061F6">
        <w:rPr>
          <w:rFonts w:ascii="Arial" w:hAnsi="Arial" w:cs="Arial"/>
          <w:b/>
          <w:bCs/>
          <w:sz w:val="22"/>
          <w:szCs w:val="22"/>
        </w:rPr>
        <w:t>S3-254013</w:t>
      </w:r>
      <w:r w:rsidR="009D192D" w:rsidRPr="006061F6">
        <w:rPr>
          <w:rFonts w:ascii="Arial" w:hAnsi="Arial" w:cs="Arial"/>
          <w:b/>
          <w:bCs/>
          <w:sz w:val="22"/>
          <w:szCs w:val="22"/>
        </w:rPr>
        <w:t xml:space="preserve"> / </w:t>
      </w:r>
      <w:r w:rsidR="00031A89" w:rsidRPr="006061F6">
        <w:rPr>
          <w:rFonts w:ascii="Arial" w:hAnsi="Arial" w:cs="Arial"/>
          <w:b/>
          <w:bCs/>
          <w:sz w:val="22"/>
          <w:szCs w:val="22"/>
        </w:rPr>
        <w:t>R2-2507945</w:t>
      </w:r>
      <w:r w:rsidR="00656738" w:rsidRPr="006061F6">
        <w:rPr>
          <w:rFonts w:ascii="Arial" w:hAnsi="Arial" w:cs="Arial"/>
          <w:b/>
          <w:bCs/>
          <w:sz w:val="22"/>
          <w:szCs w:val="22"/>
        </w:rPr>
        <w:t xml:space="preserve"> </w:t>
      </w:r>
      <w:r w:rsidRPr="006061F6">
        <w:rPr>
          <w:rFonts w:ascii="Arial" w:hAnsi="Arial" w:cs="Arial"/>
          <w:b/>
          <w:bCs/>
          <w:sz w:val="22"/>
          <w:szCs w:val="22"/>
        </w:rPr>
        <w:t>on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22310C" w:rsidRPr="0022310C">
        <w:rPr>
          <w:rFonts w:ascii="Arial" w:hAnsi="Arial" w:cs="Arial"/>
          <w:b/>
          <w:bCs/>
          <w:sz w:val="22"/>
          <w:szCs w:val="22"/>
        </w:rPr>
        <w:t>Early Alignment on Access Stratum security aspects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B53B6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2C3B24C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192D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647803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3E84" w:rsidRPr="00163E84">
        <w:rPr>
          <w:rFonts w:ascii="Arial" w:hAnsi="Arial" w:cs="Arial"/>
          <w:b/>
          <w:bCs/>
          <w:sz w:val="22"/>
          <w:szCs w:val="22"/>
        </w:rPr>
        <w:t>Study on 6G Radio [New RAN1 led SI: FS_6G_Radio]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5E0E14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F5061">
        <w:rPr>
          <w:rFonts w:ascii="Arial" w:hAnsi="Arial" w:cs="Arial"/>
          <w:b/>
          <w:sz w:val="22"/>
          <w:szCs w:val="22"/>
        </w:rPr>
        <w:t>SA</w:t>
      </w:r>
      <w:r w:rsidR="00525B28">
        <w:rPr>
          <w:rFonts w:ascii="Arial" w:hAnsi="Arial" w:cs="Arial"/>
          <w:b/>
          <w:sz w:val="22"/>
          <w:szCs w:val="22"/>
        </w:rPr>
        <w:t xml:space="preserve"> </w:t>
      </w:r>
      <w:r w:rsidR="000F5061">
        <w:rPr>
          <w:rFonts w:ascii="Arial" w:hAnsi="Arial" w:cs="Arial"/>
          <w:b/>
          <w:sz w:val="22"/>
          <w:szCs w:val="22"/>
        </w:rPr>
        <w:t>3</w:t>
      </w:r>
    </w:p>
    <w:p w14:paraId="2548326B" w14:textId="638644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5061">
        <w:rPr>
          <w:rFonts w:ascii="Arial" w:hAnsi="Arial" w:cs="Arial"/>
          <w:b/>
          <w:bCs/>
          <w:sz w:val="22"/>
          <w:szCs w:val="22"/>
        </w:rPr>
        <w:t>RAN 2</w:t>
      </w:r>
    </w:p>
    <w:p w14:paraId="5DC2ED77" w14:textId="16EDA35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61FD0" w:rsidRPr="00661FD0">
        <w:rPr>
          <w:rFonts w:ascii="Arial" w:hAnsi="Arial" w:cs="Arial"/>
          <w:b/>
          <w:bCs/>
          <w:sz w:val="22"/>
          <w:szCs w:val="22"/>
        </w:rPr>
        <w:t>RAN 1, RAN 3, SA 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7C2F38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73C0">
        <w:rPr>
          <w:rFonts w:ascii="Arial" w:hAnsi="Arial" w:cs="Arial"/>
          <w:b/>
          <w:bCs/>
          <w:sz w:val="22"/>
          <w:szCs w:val="22"/>
        </w:rPr>
        <w:t>Andreas Kunz</w:t>
      </w:r>
    </w:p>
    <w:p w14:paraId="2F9E069A" w14:textId="139C8F8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373C0">
        <w:rPr>
          <w:rFonts w:ascii="Arial" w:hAnsi="Arial" w:cs="Arial"/>
          <w:b/>
          <w:bCs/>
          <w:sz w:val="22"/>
          <w:szCs w:val="22"/>
        </w:rPr>
        <w:t>akunz</w:t>
      </w:r>
      <w:r w:rsidR="000D1DF6" w:rsidRPr="000D1DF6">
        <w:rPr>
          <w:rFonts w:ascii="Arial" w:hAnsi="Arial" w:cs="Arial"/>
          <w:b/>
          <w:bCs/>
          <w:sz w:val="22"/>
          <w:szCs w:val="22"/>
        </w:rPr>
        <w:t>@lenovo.com</w:t>
      </w:r>
    </w:p>
    <w:p w14:paraId="5C701869" w14:textId="2E540DF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CF3A3B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13A21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BA76351" w14:textId="660BEA74" w:rsidR="00D4756F" w:rsidRPr="00D4756F" w:rsidRDefault="00D4756F" w:rsidP="00D4756F">
      <w:r w:rsidRPr="00D4756F">
        <w:t xml:space="preserve">SA3 thanks </w:t>
      </w:r>
      <w:r w:rsidR="000A5352">
        <w:t>RAN2</w:t>
      </w:r>
      <w:r w:rsidRPr="00D4756F">
        <w:t xml:space="preserve"> for the LS on </w:t>
      </w:r>
      <w:r w:rsidR="000A5352" w:rsidRPr="000A5352">
        <w:t>Early Alignment on Access Stratum security aspects</w:t>
      </w:r>
      <w:r w:rsidRPr="00D4756F">
        <w:t>.</w:t>
      </w:r>
    </w:p>
    <w:p w14:paraId="1085F1A8" w14:textId="42F2B8DA" w:rsidR="003A76EE" w:rsidRDefault="00DD3C95" w:rsidP="00D4756F">
      <w:r>
        <w:t xml:space="preserve">SA3 has approved </w:t>
      </w:r>
      <w:r w:rsidR="003279B6">
        <w:t xml:space="preserve">a </w:t>
      </w:r>
      <w:r>
        <w:t xml:space="preserve">security area on RAN security in draft TR 33.801-01. </w:t>
      </w:r>
      <w:r w:rsidR="003A76EE">
        <w:t xml:space="preserve">SA3 </w:t>
      </w:r>
      <w:r w:rsidR="003279B6">
        <w:t>has started</w:t>
      </w:r>
      <w:r w:rsidR="003A76EE">
        <w:t xml:space="preserve"> discuss</w:t>
      </w:r>
      <w:r w:rsidR="003279B6">
        <w:t>ing</w:t>
      </w:r>
      <w:r w:rsidR="003A76EE">
        <w:t xml:space="preserve"> risk analysis</w:t>
      </w:r>
      <w:r w:rsidR="004E0856">
        <w:t xml:space="preserve"> </w:t>
      </w:r>
      <w:r w:rsidR="003A76EE">
        <w:t xml:space="preserve">of MAC-CEs. </w:t>
      </w:r>
    </w:p>
    <w:p w14:paraId="40134743" w14:textId="6B6B5871" w:rsidR="00AD7CCE" w:rsidRDefault="00AD7CCE" w:rsidP="003A76EE">
      <w:r>
        <w:t xml:space="preserve">SA3 will reach out </w:t>
      </w:r>
      <w:r w:rsidR="007408D7">
        <w:t xml:space="preserve">and collaborate with </w:t>
      </w:r>
      <w:r>
        <w:t>RAN2 as needed to progress the work.</w:t>
      </w:r>
    </w:p>
    <w:p w14:paraId="0560AA61" w14:textId="77777777" w:rsidR="00C52A49" w:rsidRPr="00056E12" w:rsidRDefault="00C52A49" w:rsidP="00D4756F"/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3E6AAD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D1DF6">
        <w:rPr>
          <w:rFonts w:ascii="Arial" w:hAnsi="Arial" w:cs="Arial"/>
          <w:b/>
        </w:rPr>
        <w:t>RAN 2</w:t>
      </w:r>
      <w:r>
        <w:rPr>
          <w:rFonts w:ascii="Arial" w:hAnsi="Arial" w:cs="Arial"/>
          <w:b/>
        </w:rPr>
        <w:t xml:space="preserve"> </w:t>
      </w:r>
    </w:p>
    <w:p w14:paraId="066613F7" w14:textId="4560CD56" w:rsidR="00B97703" w:rsidRDefault="00B97703">
      <w:pPr>
        <w:spacing w:after="120"/>
        <w:ind w:left="993" w:hanging="993"/>
        <w:rPr>
          <w:rFonts w:eastAsia="DengXian"/>
          <w:kern w:val="2"/>
          <w:lang w:val="en-US" w:eastAsia="zh-CN"/>
          <w14:ligatures w14:val="standardContextual"/>
        </w:rPr>
      </w:pPr>
      <w:r>
        <w:rPr>
          <w:rFonts w:ascii="Arial" w:hAnsi="Arial" w:cs="Arial"/>
          <w:b/>
        </w:rPr>
        <w:t xml:space="preserve">ACTION: </w:t>
      </w:r>
      <w:r w:rsidR="004F38A0" w:rsidRPr="00A93019">
        <w:rPr>
          <w:rFonts w:eastAsia="DengXian"/>
          <w:kern w:val="2"/>
          <w:lang w:val="en-US" w:eastAsia="zh-CN"/>
          <w14:ligatures w14:val="standardContextual"/>
        </w:rPr>
        <w:t xml:space="preserve">SA3 kindly asks </w:t>
      </w:r>
      <w:r w:rsidR="00673609" w:rsidRPr="00A93019">
        <w:rPr>
          <w:rFonts w:eastAsia="DengXian"/>
          <w:kern w:val="2"/>
          <w:lang w:val="en-US" w:eastAsia="zh-CN"/>
          <w14:ligatures w14:val="standardContextual"/>
        </w:rPr>
        <w:t xml:space="preserve">RAN </w:t>
      </w:r>
      <w:r w:rsidR="004F38A0" w:rsidRPr="00A93019">
        <w:rPr>
          <w:rFonts w:eastAsia="DengXian"/>
          <w:kern w:val="2"/>
          <w:lang w:val="en-US" w:eastAsia="zh-CN"/>
          <w14:ligatures w14:val="standardContextual"/>
        </w:rPr>
        <w:t xml:space="preserve">2 to take the above </w:t>
      </w:r>
      <w:r w:rsidR="00A93019">
        <w:rPr>
          <w:rFonts w:eastAsia="DengXian"/>
          <w:kern w:val="2"/>
          <w:lang w:val="en-US" w:eastAsia="zh-CN"/>
          <w14:ligatures w14:val="standardContextual"/>
        </w:rPr>
        <w:t>i</w:t>
      </w:r>
      <w:r w:rsidR="004F38A0" w:rsidRPr="00A93019">
        <w:rPr>
          <w:rFonts w:eastAsia="DengXian"/>
          <w:kern w:val="2"/>
          <w:lang w:val="en-US" w:eastAsia="zh-CN"/>
          <w14:ligatures w14:val="standardContextual"/>
        </w:rPr>
        <w:t>nformation</w:t>
      </w:r>
      <w:r w:rsidR="00A93019" w:rsidRPr="00A93019">
        <w:rPr>
          <w:rFonts w:eastAsia="DengXian"/>
          <w:kern w:val="2"/>
          <w:lang w:val="en-US" w:eastAsia="zh-CN"/>
          <w14:ligatures w14:val="standardContextual"/>
        </w:rPr>
        <w:t xml:space="preserve"> into account</w:t>
      </w:r>
      <w:r w:rsidR="004F38A0" w:rsidRPr="00A93019"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19326388" w14:textId="77777777" w:rsidR="002375CD" w:rsidRDefault="002375CD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51D993" w14:textId="2DB23183" w:rsidR="002C009B" w:rsidRDefault="00E13A21" w:rsidP="002F1940">
      <w:pPr>
        <w:rPr>
          <w:lang w:val="sv-SE"/>
        </w:rPr>
      </w:pPr>
      <w:r w:rsidRPr="00E13A21">
        <w:rPr>
          <w:lang w:val="sv-SE"/>
        </w:rPr>
        <w:t>TSG SA WG3 Meeting #126</w:t>
      </w:r>
      <w:r w:rsidRPr="00E13A21">
        <w:rPr>
          <w:lang w:val="sv-SE"/>
        </w:rPr>
        <w:tab/>
        <w:t>2026-02-09 ~ 2026-02-13</w:t>
      </w:r>
      <w:r w:rsidRPr="00E13A21">
        <w:rPr>
          <w:lang w:val="sv-SE"/>
        </w:rPr>
        <w:tab/>
        <w:t>India</w:t>
      </w:r>
    </w:p>
    <w:p w14:paraId="4615814B" w14:textId="3B0895A4" w:rsidR="00C52A49" w:rsidRPr="00C52A49" w:rsidRDefault="00C52A49" w:rsidP="002F1940">
      <w:pPr>
        <w:rPr>
          <w:lang w:val="en-US"/>
        </w:rPr>
      </w:pPr>
      <w:r w:rsidRPr="00C52A49">
        <w:rPr>
          <w:lang w:val="en-US"/>
        </w:rPr>
        <w:t xml:space="preserve">TSG SA WG3 Meeting #127 </w:t>
      </w:r>
      <w:r w:rsidRPr="00C52A49">
        <w:rPr>
          <w:lang w:val="en-US"/>
        </w:rPr>
        <w:tab/>
        <w:t>2026‑04‑13</w:t>
      </w:r>
      <w:r w:rsidRPr="00E13A21">
        <w:rPr>
          <w:lang w:val="sv-SE"/>
        </w:rPr>
        <w:t xml:space="preserve"> ~ </w:t>
      </w:r>
      <w:r w:rsidRPr="00C52A49">
        <w:rPr>
          <w:lang w:val="en-US"/>
        </w:rPr>
        <w:t>2026‑04‑17</w:t>
      </w:r>
      <w:r w:rsidRPr="00C52A49">
        <w:rPr>
          <w:lang w:val="en-US"/>
        </w:rPr>
        <w:tab/>
      </w:r>
      <w:r w:rsidR="00FA1AEA">
        <w:rPr>
          <w:lang w:val="en-US"/>
        </w:rPr>
        <w:t>Malta</w:t>
      </w:r>
    </w:p>
    <w:sectPr w:rsidR="00C52A49" w:rsidRPr="00C52A4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CBF44" w14:textId="77777777" w:rsidR="00604935" w:rsidRDefault="00604935">
      <w:pPr>
        <w:spacing w:after="0"/>
      </w:pPr>
      <w:r>
        <w:separator/>
      </w:r>
    </w:p>
  </w:endnote>
  <w:endnote w:type="continuationSeparator" w:id="0">
    <w:p w14:paraId="41D04229" w14:textId="77777777" w:rsidR="00604935" w:rsidRDefault="006049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5C472" w14:textId="77777777" w:rsidR="00604935" w:rsidRDefault="00604935">
      <w:pPr>
        <w:spacing w:after="0"/>
      </w:pPr>
      <w:r>
        <w:separator/>
      </w:r>
    </w:p>
  </w:footnote>
  <w:footnote w:type="continuationSeparator" w:id="0">
    <w:p w14:paraId="2BA26A9C" w14:textId="77777777" w:rsidR="00604935" w:rsidRDefault="006049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48437445">
    <w:abstractNumId w:val="6"/>
  </w:num>
  <w:num w:numId="2" w16cid:durableId="957880522">
    <w:abstractNumId w:val="5"/>
  </w:num>
  <w:num w:numId="3" w16cid:durableId="394471540">
    <w:abstractNumId w:val="4"/>
  </w:num>
  <w:num w:numId="4" w16cid:durableId="1101872558">
    <w:abstractNumId w:val="3"/>
  </w:num>
  <w:num w:numId="5" w16cid:durableId="187720411">
    <w:abstractNumId w:val="2"/>
  </w:num>
  <w:num w:numId="6" w16cid:durableId="1261765719">
    <w:abstractNumId w:val="1"/>
  </w:num>
  <w:num w:numId="7" w16cid:durableId="66061828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6746"/>
    <w:rsid w:val="00017F23"/>
    <w:rsid w:val="000201B1"/>
    <w:rsid w:val="00031A89"/>
    <w:rsid w:val="000377D1"/>
    <w:rsid w:val="00046AA9"/>
    <w:rsid w:val="00056E12"/>
    <w:rsid w:val="000644C6"/>
    <w:rsid w:val="00073D85"/>
    <w:rsid w:val="00074D3C"/>
    <w:rsid w:val="00077CFF"/>
    <w:rsid w:val="00084D35"/>
    <w:rsid w:val="000A5352"/>
    <w:rsid w:val="000B21DF"/>
    <w:rsid w:val="000D1DF6"/>
    <w:rsid w:val="000E6116"/>
    <w:rsid w:val="000F5061"/>
    <w:rsid w:val="000F6242"/>
    <w:rsid w:val="00102107"/>
    <w:rsid w:val="00103FF1"/>
    <w:rsid w:val="001473D2"/>
    <w:rsid w:val="00163E84"/>
    <w:rsid w:val="00196B59"/>
    <w:rsid w:val="001A14F2"/>
    <w:rsid w:val="001B3A86"/>
    <w:rsid w:val="001B763F"/>
    <w:rsid w:val="001C2CC9"/>
    <w:rsid w:val="001D1F34"/>
    <w:rsid w:val="001D5171"/>
    <w:rsid w:val="001E6824"/>
    <w:rsid w:val="00215C2C"/>
    <w:rsid w:val="00220060"/>
    <w:rsid w:val="0022310C"/>
    <w:rsid w:val="00226381"/>
    <w:rsid w:val="0022712D"/>
    <w:rsid w:val="002375CD"/>
    <w:rsid w:val="002415C0"/>
    <w:rsid w:val="00241BAD"/>
    <w:rsid w:val="0024461C"/>
    <w:rsid w:val="002473B2"/>
    <w:rsid w:val="00260CBA"/>
    <w:rsid w:val="002869FE"/>
    <w:rsid w:val="002C009B"/>
    <w:rsid w:val="002C1C91"/>
    <w:rsid w:val="002C6D82"/>
    <w:rsid w:val="002C71A8"/>
    <w:rsid w:val="002E01C1"/>
    <w:rsid w:val="002F1940"/>
    <w:rsid w:val="00304451"/>
    <w:rsid w:val="00321FED"/>
    <w:rsid w:val="00322204"/>
    <w:rsid w:val="003279B6"/>
    <w:rsid w:val="003453AD"/>
    <w:rsid w:val="00383545"/>
    <w:rsid w:val="003924A3"/>
    <w:rsid w:val="0039260E"/>
    <w:rsid w:val="003A2A0E"/>
    <w:rsid w:val="003A76EE"/>
    <w:rsid w:val="003B53B6"/>
    <w:rsid w:val="003C06D2"/>
    <w:rsid w:val="003C7FC7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E0856"/>
    <w:rsid w:val="004E2209"/>
    <w:rsid w:val="004E3939"/>
    <w:rsid w:val="004E65B2"/>
    <w:rsid w:val="004F32F4"/>
    <w:rsid w:val="004F38A0"/>
    <w:rsid w:val="004F77F7"/>
    <w:rsid w:val="00512C3C"/>
    <w:rsid w:val="00525B28"/>
    <w:rsid w:val="00526DDD"/>
    <w:rsid w:val="00547677"/>
    <w:rsid w:val="00577ADE"/>
    <w:rsid w:val="005A5F33"/>
    <w:rsid w:val="005B6433"/>
    <w:rsid w:val="00604935"/>
    <w:rsid w:val="0060508C"/>
    <w:rsid w:val="006052AD"/>
    <w:rsid w:val="006061F6"/>
    <w:rsid w:val="00630F09"/>
    <w:rsid w:val="006373C0"/>
    <w:rsid w:val="00656738"/>
    <w:rsid w:val="00661FD0"/>
    <w:rsid w:val="00673609"/>
    <w:rsid w:val="00686085"/>
    <w:rsid w:val="00696906"/>
    <w:rsid w:val="006E799E"/>
    <w:rsid w:val="0073766B"/>
    <w:rsid w:val="007408D7"/>
    <w:rsid w:val="00754870"/>
    <w:rsid w:val="00774317"/>
    <w:rsid w:val="00795053"/>
    <w:rsid w:val="007B43D4"/>
    <w:rsid w:val="007C4FF7"/>
    <w:rsid w:val="007F4F92"/>
    <w:rsid w:val="007F7523"/>
    <w:rsid w:val="008758B0"/>
    <w:rsid w:val="0089005A"/>
    <w:rsid w:val="008A7D8A"/>
    <w:rsid w:val="008D3E9C"/>
    <w:rsid w:val="008D772F"/>
    <w:rsid w:val="008E7CA8"/>
    <w:rsid w:val="008F1015"/>
    <w:rsid w:val="00914CD1"/>
    <w:rsid w:val="00926367"/>
    <w:rsid w:val="009417B7"/>
    <w:rsid w:val="009528CF"/>
    <w:rsid w:val="0095419A"/>
    <w:rsid w:val="009603F6"/>
    <w:rsid w:val="0098701F"/>
    <w:rsid w:val="009963AC"/>
    <w:rsid w:val="0099764C"/>
    <w:rsid w:val="00997A55"/>
    <w:rsid w:val="009B6DA9"/>
    <w:rsid w:val="009C01E1"/>
    <w:rsid w:val="009D192D"/>
    <w:rsid w:val="009E0B14"/>
    <w:rsid w:val="00A446D0"/>
    <w:rsid w:val="00A455B0"/>
    <w:rsid w:val="00A57D88"/>
    <w:rsid w:val="00A70448"/>
    <w:rsid w:val="00A93019"/>
    <w:rsid w:val="00AA2831"/>
    <w:rsid w:val="00AA4FF3"/>
    <w:rsid w:val="00AA799D"/>
    <w:rsid w:val="00AB0BF0"/>
    <w:rsid w:val="00AD7CCE"/>
    <w:rsid w:val="00AE1B3E"/>
    <w:rsid w:val="00B35644"/>
    <w:rsid w:val="00B41019"/>
    <w:rsid w:val="00B724D3"/>
    <w:rsid w:val="00B97703"/>
    <w:rsid w:val="00BA3D66"/>
    <w:rsid w:val="00BC0ACC"/>
    <w:rsid w:val="00BD5F1D"/>
    <w:rsid w:val="00C04BFC"/>
    <w:rsid w:val="00C17229"/>
    <w:rsid w:val="00C177B5"/>
    <w:rsid w:val="00C52A49"/>
    <w:rsid w:val="00C56F8B"/>
    <w:rsid w:val="00C90EC3"/>
    <w:rsid w:val="00C91EF3"/>
    <w:rsid w:val="00C93E72"/>
    <w:rsid w:val="00CA7CFF"/>
    <w:rsid w:val="00CB2B16"/>
    <w:rsid w:val="00CF0010"/>
    <w:rsid w:val="00CF4249"/>
    <w:rsid w:val="00CF6087"/>
    <w:rsid w:val="00CF63C3"/>
    <w:rsid w:val="00D14BB6"/>
    <w:rsid w:val="00D31981"/>
    <w:rsid w:val="00D33624"/>
    <w:rsid w:val="00D35061"/>
    <w:rsid w:val="00D4756F"/>
    <w:rsid w:val="00D7484B"/>
    <w:rsid w:val="00D91A4F"/>
    <w:rsid w:val="00DB7CA4"/>
    <w:rsid w:val="00DC47B4"/>
    <w:rsid w:val="00DC77EE"/>
    <w:rsid w:val="00DD3C95"/>
    <w:rsid w:val="00DE145F"/>
    <w:rsid w:val="00E003DF"/>
    <w:rsid w:val="00E13A21"/>
    <w:rsid w:val="00E2241D"/>
    <w:rsid w:val="00E312CB"/>
    <w:rsid w:val="00E61300"/>
    <w:rsid w:val="00E665BE"/>
    <w:rsid w:val="00E81FBD"/>
    <w:rsid w:val="00E87EFF"/>
    <w:rsid w:val="00EB0BC7"/>
    <w:rsid w:val="00EC3916"/>
    <w:rsid w:val="00EE31A4"/>
    <w:rsid w:val="00F00591"/>
    <w:rsid w:val="00F25496"/>
    <w:rsid w:val="00F667CF"/>
    <w:rsid w:val="00F803BE"/>
    <w:rsid w:val="00FA1AEA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E799E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eritn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177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rev5</cp:lastModifiedBy>
  <cp:revision>4</cp:revision>
  <cp:lastPrinted>2002-04-23T07:10:00Z</cp:lastPrinted>
  <dcterms:created xsi:type="dcterms:W3CDTF">2025-11-20T21:16:00Z</dcterms:created>
  <dcterms:modified xsi:type="dcterms:W3CDTF">2025-11-20T21:17:00Z</dcterms:modified>
</cp:coreProperties>
</file>