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D5904" w14:textId="2670D6EB" w:rsidR="007201A0" w:rsidRPr="009B4824" w:rsidRDefault="007201A0" w:rsidP="002F270B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D84D36">
        <w:rPr>
          <w:b/>
          <w:sz w:val="24"/>
        </w:rPr>
        <w:t>2064</w:t>
      </w:r>
    </w:p>
    <w:p w14:paraId="2F6C9A5D" w14:textId="77777777" w:rsidR="007201A0" w:rsidRPr="00577CBE" w:rsidRDefault="007201A0" w:rsidP="007201A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D7B003D" w:rsidR="00801B59" w:rsidRPr="00410371" w:rsidRDefault="000264A3" w:rsidP="00026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0452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5F485BE2" w:rsidR="00801B59" w:rsidRPr="00410371" w:rsidRDefault="00E45920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2F2E5912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8C1016">
              <w:rPr>
                <w:rFonts w:eastAsia="Yu Mincho"/>
                <w:b/>
                <w:sz w:val="28"/>
              </w:rPr>
              <w:t>6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2687A">
              <w:rPr>
                <w:rFonts w:eastAsia="Yu Mincho"/>
                <w:b/>
                <w:sz w:val="28"/>
              </w:rPr>
              <w:t>1</w:t>
            </w:r>
            <w:r w:rsidR="008C1016">
              <w:rPr>
                <w:rFonts w:eastAsia="Yu Mincho"/>
                <w:b/>
                <w:sz w:val="28"/>
              </w:rPr>
              <w:t>2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12C4D3E5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30C66CE9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8C101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7981E01C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DA532D">
              <w:rPr>
                <w:rFonts w:eastAsia="Yu Mincho"/>
              </w:rPr>
              <w:t>03</w:t>
            </w:r>
            <w:r w:rsidRPr="00B71A8F">
              <w:rPr>
                <w:rFonts w:eastAsia="Yu Mincho"/>
              </w:rPr>
              <w:t>-</w:t>
            </w:r>
            <w:r w:rsidR="00DA532D">
              <w:rPr>
                <w:rFonts w:eastAsia="Yu Mincho"/>
              </w:rPr>
              <w:t>27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67E18093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8C1016">
              <w:rPr>
                <w:rFonts w:eastAsia="Yu Mincho"/>
              </w:rPr>
              <w:t>6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4273C30A" w:rsidR="004C0644" w:rsidRPr="00601291" w:rsidRDefault="00773F8E" w:rsidP="00773F8E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TS/TR ... CR ...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218623D" w:rsidR="004C0644" w:rsidRDefault="00360085" w:rsidP="004C0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R3#127</w:t>
            </w:r>
            <w:r w:rsidR="00E36F08">
              <w:rPr>
                <w:noProof/>
              </w:rPr>
              <w:t>-</w:t>
            </w:r>
            <w:r w:rsidR="00DA532D">
              <w:rPr>
                <w:noProof/>
              </w:rPr>
              <w:t>bis</w:t>
            </w: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2" w:name="_Toc162964597"/>
      <w:bookmarkStart w:id="3" w:name="_Toc171672427"/>
      <w:bookmarkStart w:id="4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5" w:name="_Toc43234893"/>
      <w:bookmarkStart w:id="6" w:name="_Toc43242685"/>
      <w:bookmarkStart w:id="7" w:name="_Toc46328550"/>
      <w:bookmarkStart w:id="8" w:name="_Toc52580188"/>
      <w:bookmarkStart w:id="9" w:name="_Toc162975159"/>
    </w:p>
    <w:bookmarkEnd w:id="5"/>
    <w:bookmarkEnd w:id="6"/>
    <w:bookmarkEnd w:id="7"/>
    <w:bookmarkEnd w:id="8"/>
    <w:bookmarkEnd w:id="9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10" w:name="_Toc13919126"/>
      <w:bookmarkStart w:id="11" w:name="_Toc29391491"/>
      <w:bookmarkStart w:id="12" w:name="_Toc36560522"/>
      <w:bookmarkStart w:id="13" w:name="_Toc45104759"/>
      <w:bookmarkStart w:id="14" w:name="_Toc45883242"/>
      <w:bookmarkStart w:id="15" w:name="_Toc51763523"/>
      <w:bookmarkStart w:id="16" w:name="_Toc52266337"/>
      <w:bookmarkStart w:id="17" w:name="_Toc64445115"/>
      <w:bookmarkStart w:id="18" w:name="_Toc73980474"/>
      <w:bookmarkStart w:id="19" w:name="_Toc88651170"/>
      <w:bookmarkStart w:id="20" w:name="_Toc98351710"/>
      <w:bookmarkStart w:id="21" w:name="_Toc98748008"/>
      <w:bookmarkStart w:id="22" w:name="_Toc105704395"/>
      <w:bookmarkStart w:id="23" w:name="_Toc106108513"/>
      <w:bookmarkStart w:id="24" w:name="_Toc107829485"/>
      <w:bookmarkStart w:id="25" w:name="_Toc112703244"/>
      <w:bookmarkStart w:id="26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7201A0" w:rsidP="00A33AC6">
      <w:pPr>
        <w:pStyle w:val="TH"/>
        <w:rPr>
          <w:lang w:eastAsia="zh-CN"/>
        </w:rPr>
      </w:pPr>
      <w:r>
        <w:rPr>
          <w:noProof/>
        </w:rPr>
      </w:r>
      <w:r w:rsidR="007201A0"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8pt;height:327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04611430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7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7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gNB-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>The gNB-DU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gNB-CU.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gNB-DU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gNB-DU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>the 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r w:rsidRPr="004A6A99">
        <w:rPr>
          <w:lang w:eastAsia="zh-CN"/>
        </w:rPr>
        <w:t xml:space="preserve">RedCap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RRCSetup</w:t>
      </w:r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r w:rsidRPr="00B8401F">
        <w:rPr>
          <w:i/>
        </w:rPr>
        <w:t>RRCSetup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ins w:id="28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29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message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gNB-CU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r w:rsidRPr="00B8401F">
        <w:rPr>
          <w:i/>
          <w:lang w:eastAsia="zh-CN"/>
        </w:rPr>
        <w:t>RRCReconfigurationComplete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2"/>
    <w:bookmarkEnd w:id="3"/>
    <w:bookmarkEnd w:id="4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32EF8" w14:textId="77777777" w:rsidR="00CA6D3D" w:rsidRDefault="00CA6D3D">
      <w:r>
        <w:separator/>
      </w:r>
    </w:p>
  </w:endnote>
  <w:endnote w:type="continuationSeparator" w:id="0">
    <w:p w14:paraId="0C3172EB" w14:textId="77777777" w:rsidR="00CA6D3D" w:rsidRDefault="00CA6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7F730" w14:textId="77777777" w:rsidR="00CA6D3D" w:rsidRDefault="00CA6D3D">
      <w:r>
        <w:separator/>
      </w:r>
    </w:p>
  </w:footnote>
  <w:footnote w:type="continuationSeparator" w:id="0">
    <w:p w14:paraId="44472318" w14:textId="77777777" w:rsidR="00CA6D3D" w:rsidRDefault="00CA6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264A3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7A65"/>
    <w:rsid w:val="001C38B1"/>
    <w:rsid w:val="001E41F3"/>
    <w:rsid w:val="001E52CD"/>
    <w:rsid w:val="001F25E2"/>
    <w:rsid w:val="0020156C"/>
    <w:rsid w:val="002138C0"/>
    <w:rsid w:val="002251A3"/>
    <w:rsid w:val="00234716"/>
    <w:rsid w:val="00251B2E"/>
    <w:rsid w:val="0026004D"/>
    <w:rsid w:val="002640DD"/>
    <w:rsid w:val="00275A27"/>
    <w:rsid w:val="00275D12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44284"/>
    <w:rsid w:val="00347837"/>
    <w:rsid w:val="00360085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E6989"/>
    <w:rsid w:val="003F11DC"/>
    <w:rsid w:val="00410371"/>
    <w:rsid w:val="004231F6"/>
    <w:rsid w:val="004242F1"/>
    <w:rsid w:val="004254EE"/>
    <w:rsid w:val="00460E93"/>
    <w:rsid w:val="0046161A"/>
    <w:rsid w:val="004704C9"/>
    <w:rsid w:val="00481765"/>
    <w:rsid w:val="00483F59"/>
    <w:rsid w:val="004B75B7"/>
    <w:rsid w:val="004C0115"/>
    <w:rsid w:val="004C0644"/>
    <w:rsid w:val="004E64D5"/>
    <w:rsid w:val="004E658D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2580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01A0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6A07"/>
    <w:rsid w:val="007D6C76"/>
    <w:rsid w:val="007E4184"/>
    <w:rsid w:val="007E78C3"/>
    <w:rsid w:val="007F210D"/>
    <w:rsid w:val="007F565B"/>
    <w:rsid w:val="007F7259"/>
    <w:rsid w:val="00801B59"/>
    <w:rsid w:val="008040A8"/>
    <w:rsid w:val="00812B5A"/>
    <w:rsid w:val="0081423E"/>
    <w:rsid w:val="00815886"/>
    <w:rsid w:val="00822636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1016"/>
    <w:rsid w:val="008C4ACC"/>
    <w:rsid w:val="008D3CCC"/>
    <w:rsid w:val="008D4D18"/>
    <w:rsid w:val="008F3789"/>
    <w:rsid w:val="008F686C"/>
    <w:rsid w:val="009105F3"/>
    <w:rsid w:val="00911F76"/>
    <w:rsid w:val="009148DE"/>
    <w:rsid w:val="00920176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A5753"/>
    <w:rsid w:val="009A579D"/>
    <w:rsid w:val="009E3297"/>
    <w:rsid w:val="009F734F"/>
    <w:rsid w:val="00A246B6"/>
    <w:rsid w:val="00A33AC6"/>
    <w:rsid w:val="00A34E3C"/>
    <w:rsid w:val="00A40653"/>
    <w:rsid w:val="00A47E70"/>
    <w:rsid w:val="00A50CF0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B00212"/>
    <w:rsid w:val="00B03CB6"/>
    <w:rsid w:val="00B16F71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170A7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A6D3D"/>
    <w:rsid w:val="00CC5026"/>
    <w:rsid w:val="00CC5C03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836EB"/>
    <w:rsid w:val="00D84AE9"/>
    <w:rsid w:val="00D84D36"/>
    <w:rsid w:val="00D9124E"/>
    <w:rsid w:val="00DA4441"/>
    <w:rsid w:val="00DA532D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687A"/>
    <w:rsid w:val="00E27FC3"/>
    <w:rsid w:val="00E34898"/>
    <w:rsid w:val="00E36817"/>
    <w:rsid w:val="00E36F08"/>
    <w:rsid w:val="00E450BC"/>
    <w:rsid w:val="00E45920"/>
    <w:rsid w:val="00E55DD6"/>
    <w:rsid w:val="00E61333"/>
    <w:rsid w:val="00E66013"/>
    <w:rsid w:val="00E850A7"/>
    <w:rsid w:val="00E87651"/>
    <w:rsid w:val="00EB09B7"/>
    <w:rsid w:val="00EE65FF"/>
    <w:rsid w:val="00EE75DC"/>
    <w:rsid w:val="00EE7D7C"/>
    <w:rsid w:val="00F06EF5"/>
    <w:rsid w:val="00F1547A"/>
    <w:rsid w:val="00F25D98"/>
    <w:rsid w:val="00F300FB"/>
    <w:rsid w:val="00F464D1"/>
    <w:rsid w:val="00F5359C"/>
    <w:rsid w:val="00F6614B"/>
    <w:rsid w:val="00F75CCF"/>
    <w:rsid w:val="00F85313"/>
    <w:rsid w:val="00F94423"/>
    <w:rsid w:val="00FA0BB0"/>
    <w:rsid w:val="00FA16FF"/>
    <w:rsid w:val="00FB239C"/>
    <w:rsid w:val="00FB273C"/>
    <w:rsid w:val="00FB6386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57D266-1D18-4375-81D4-760970156C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7819B7D-5536-47E2-B945-D2939F30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1899-12-31T23:00:00Z</cp:lastPrinted>
  <dcterms:created xsi:type="dcterms:W3CDTF">2024-11-07T17:46:00Z</dcterms:created>
  <dcterms:modified xsi:type="dcterms:W3CDTF">2025-03-27T19:04:00Z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