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E54B" w14:textId="3ADAEFA7" w:rsidR="00F356F7" w:rsidRDefault="00F356F7" w:rsidP="00F356F7">
      <w:pPr>
        <w:pStyle w:val="CRCoverPage"/>
        <w:tabs>
          <w:tab w:val="right" w:pos="9639"/>
          <w:tab w:val="right" w:pos="13323"/>
        </w:tabs>
        <w:spacing w:after="0"/>
        <w:jc w:val="both"/>
        <w:rPr>
          <w:rFonts w:cs="Arial"/>
          <w:b/>
          <w:sz w:val="24"/>
          <w:szCs w:val="24"/>
          <w:lang w:val="sv-SE" w:eastAsia="en-US"/>
        </w:rPr>
      </w:pPr>
      <w:bookmarkStart w:id="0" w:name="_Hlk70966980"/>
      <w:r>
        <w:rPr>
          <w:rFonts w:cs="Arial"/>
          <w:b/>
          <w:sz w:val="24"/>
          <w:szCs w:val="24"/>
          <w:lang w:val="sv-SE"/>
        </w:rPr>
        <w:t>3GPP TSG-RAN3 #119bis-e</w:t>
      </w:r>
      <w:r>
        <w:rPr>
          <w:rFonts w:cs="Arial"/>
          <w:b/>
          <w:sz w:val="24"/>
          <w:szCs w:val="24"/>
          <w:lang w:val="sv-SE"/>
        </w:rPr>
        <w:tab/>
        <w:t>R3-23</w:t>
      </w:r>
      <w:r w:rsidR="00FE40CF">
        <w:rPr>
          <w:rFonts w:cs="Arial"/>
          <w:b/>
          <w:sz w:val="24"/>
          <w:szCs w:val="24"/>
          <w:lang w:val="sv-SE"/>
        </w:rPr>
        <w:t>1575</w:t>
      </w:r>
    </w:p>
    <w:p w14:paraId="6962259E" w14:textId="44DE7261" w:rsidR="00F356F7" w:rsidRDefault="00F356F7" w:rsidP="00F356F7">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Online, 17</w:t>
      </w:r>
      <w:r>
        <w:rPr>
          <w:rFonts w:eastAsia="PMingLiU"/>
          <w:sz w:val="24"/>
          <w:szCs w:val="28"/>
          <w:vertAlign w:val="superscript"/>
          <w:lang w:eastAsia="zh-TW"/>
        </w:rPr>
        <w:t>th</w:t>
      </w:r>
      <w:r>
        <w:rPr>
          <w:rFonts w:eastAsia="PMingLiU"/>
          <w:sz w:val="24"/>
          <w:szCs w:val="28"/>
          <w:lang w:eastAsia="zh-TW"/>
        </w:rPr>
        <w:t xml:space="preserve"> – 26</w:t>
      </w:r>
      <w:r>
        <w:rPr>
          <w:rFonts w:eastAsia="PMingLiU"/>
          <w:sz w:val="24"/>
          <w:szCs w:val="28"/>
          <w:vertAlign w:val="superscript"/>
          <w:lang w:eastAsia="zh-TW"/>
        </w:rPr>
        <w:t>th</w:t>
      </w:r>
      <w:r>
        <w:rPr>
          <w:rFonts w:eastAsia="PMingLiU"/>
          <w:sz w:val="24"/>
          <w:szCs w:val="28"/>
          <w:lang w:eastAsia="zh-TW"/>
        </w:rPr>
        <w:t xml:space="preserve"> April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2F8B2E19" w:rsidR="00E44BED" w:rsidRDefault="00E44BED" w:rsidP="00E44BED">
      <w:pPr>
        <w:pStyle w:val="a"/>
        <w:rPr>
          <w:lang w:eastAsia="ja-JP"/>
        </w:rPr>
      </w:pPr>
      <w:r>
        <w:t>Agenda Item:</w:t>
      </w:r>
      <w:r>
        <w:tab/>
      </w:r>
      <w:r w:rsidR="00AD0B65">
        <w:t>14.3</w:t>
      </w:r>
    </w:p>
    <w:p w14:paraId="0922DEB7" w14:textId="3FFEFB58" w:rsidR="00E44BED" w:rsidRDefault="00E44BED" w:rsidP="00E44BED">
      <w:pPr>
        <w:pStyle w:val="a"/>
        <w:ind w:left="1985" w:hanging="1985"/>
      </w:pPr>
      <w:r w:rsidDel="001A35DB">
        <w:t>Source:</w:t>
      </w:r>
      <w:r w:rsidDel="001A35DB">
        <w:tab/>
        <w:t>Ericsson</w:t>
      </w:r>
    </w:p>
    <w:p w14:paraId="19C6BC85" w14:textId="64FB270D" w:rsidR="00E44BED" w:rsidRPr="00B50379" w:rsidRDefault="00E44BED" w:rsidP="00E44BED">
      <w:pPr>
        <w:pStyle w:val="a"/>
        <w:ind w:left="1985" w:hanging="1985"/>
        <w:rPr>
          <w:lang w:eastAsia="ja-JP"/>
        </w:rPr>
      </w:pPr>
      <w:r>
        <w:t>T</w:t>
      </w:r>
      <w:r w:rsidRPr="00B50379">
        <w:t>itle:</w:t>
      </w:r>
      <w:r w:rsidRPr="00B50379">
        <w:tab/>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75C046CF" w14:textId="77777777" w:rsidR="0017477B" w:rsidRDefault="0017477B" w:rsidP="0017477B">
      <w:pPr>
        <w:rPr>
          <w:bCs/>
        </w:rPr>
      </w:pPr>
      <w:r>
        <w:rPr>
          <w:bCs/>
        </w:rPr>
        <w:t>At the RAN3#118 meeting, some agreements have been reached and FFS remains as follows.</w:t>
      </w:r>
    </w:p>
    <w:p w14:paraId="6C69750C" w14:textId="77777777" w:rsidR="0017477B" w:rsidRPr="00C65BE2" w:rsidRDefault="0017477B" w:rsidP="0017477B">
      <w:pPr>
        <w:rPr>
          <w:rFonts w:ascii="Calibri" w:eastAsia="DengXian" w:hAnsi="Calibri" w:cs="Calibri"/>
          <w:i/>
          <w:color w:val="FF0000"/>
          <w:sz w:val="16"/>
          <w:szCs w:val="16"/>
        </w:rPr>
      </w:pPr>
      <w:r w:rsidRPr="00C65BE2">
        <w:rPr>
          <w:rFonts w:ascii="Calibri" w:eastAsia="DengXian" w:hAnsi="Calibri" w:cs="Calibri"/>
          <w:i/>
          <w:color w:val="FF0000"/>
          <w:sz w:val="16"/>
          <w:szCs w:val="16"/>
        </w:rPr>
        <w:t>RAN3#118:</w:t>
      </w:r>
    </w:p>
    <w:p w14:paraId="24BC4552" w14:textId="77777777" w:rsidR="0017477B" w:rsidRDefault="0017477B" w:rsidP="0017477B">
      <w:pPr>
        <w:pStyle w:val="ListParagraph3"/>
        <w:overflowPunct w:val="0"/>
        <w:autoSpaceDE w:val="0"/>
        <w:adjustRightInd w:val="0"/>
        <w:spacing w:line="360" w:lineRule="auto"/>
        <w:ind w:left="0"/>
        <w:textAlignment w:val="baseline"/>
        <w:rPr>
          <w:rFonts w:ascii="Calibri" w:hAnsi="Calibri" w:cs="Calibri"/>
          <w:b/>
          <w:bCs/>
          <w:color w:val="00B050"/>
        </w:rPr>
      </w:pPr>
      <w:r w:rsidRPr="0077335F">
        <w:rPr>
          <w:rFonts w:ascii="Calibri" w:eastAsia="MS Mincho" w:hAnsi="Calibri" w:cs="Calibri"/>
          <w:i/>
          <w:iCs/>
          <w:color w:val="00B050"/>
          <w:kern w:val="2"/>
          <w:sz w:val="16"/>
          <w:szCs w:val="16"/>
        </w:rPr>
        <w:t xml:space="preserve">Direct data forwarding is supported by current specification, </w:t>
      </w:r>
      <w:r>
        <w:rPr>
          <w:rFonts w:ascii="Calibri" w:eastAsia="DengXian" w:hAnsi="Calibri" w:cs="Calibri"/>
          <w:i/>
          <w:color w:val="FF0000"/>
          <w:sz w:val="16"/>
          <w:szCs w:val="16"/>
        </w:rPr>
        <w:t>FFS on further signa</w:t>
      </w:r>
      <w:r w:rsidRPr="0077335F">
        <w:rPr>
          <w:rFonts w:ascii="Calibri" w:eastAsia="DengXian" w:hAnsi="Calibri" w:cs="Calibri"/>
          <w:i/>
          <w:color w:val="FF0000"/>
          <w:sz w:val="16"/>
          <w:szCs w:val="16"/>
        </w:rPr>
        <w:t xml:space="preserve">ling enhancement. </w:t>
      </w:r>
    </w:p>
    <w:p w14:paraId="65BC2D48" w14:textId="77777777" w:rsidR="0017477B" w:rsidRPr="0077335F" w:rsidRDefault="0017477B" w:rsidP="0017477B">
      <w:pPr>
        <w:pStyle w:val="ListParagraph3"/>
        <w:overflowPunct w:val="0"/>
        <w:autoSpaceDE w:val="0"/>
        <w:adjustRightInd w:val="0"/>
        <w:spacing w:line="360" w:lineRule="auto"/>
        <w:ind w:left="0"/>
        <w:textAlignment w:val="baseline"/>
        <w:rPr>
          <w:rFonts w:ascii="Calibri" w:eastAsia="MS Mincho" w:hAnsi="Calibri" w:cs="Calibri"/>
          <w:i/>
          <w:iCs/>
          <w:color w:val="00B050"/>
          <w:kern w:val="2"/>
          <w:sz w:val="16"/>
          <w:szCs w:val="16"/>
        </w:rPr>
      </w:pPr>
      <w:r w:rsidRPr="0077335F">
        <w:rPr>
          <w:rFonts w:ascii="Calibri" w:eastAsia="MS Mincho" w:hAnsi="Calibri" w:cs="Calibri" w:hint="eastAsia"/>
          <w:i/>
          <w:iCs/>
          <w:color w:val="00B050"/>
          <w:kern w:val="2"/>
          <w:sz w:val="16"/>
          <w:szCs w:val="16"/>
        </w:rPr>
        <w:t>O</w:t>
      </w:r>
      <w:r w:rsidRPr="0077335F">
        <w:rPr>
          <w:rFonts w:ascii="Calibri" w:eastAsia="MS Mincho" w:hAnsi="Calibri" w:cs="Calibri"/>
          <w:i/>
          <w:iCs/>
          <w:color w:val="00B050"/>
          <w:kern w:val="2"/>
          <w:sz w:val="16"/>
          <w:szCs w:val="16"/>
        </w:rPr>
        <w:t xml:space="preserve">ptimization on </w:t>
      </w:r>
      <w:r w:rsidRPr="0077335F">
        <w:rPr>
          <w:rFonts w:ascii="Calibri" w:eastAsia="MS Mincho" w:hAnsi="Calibri" w:cs="Calibri" w:hint="eastAsia"/>
          <w:i/>
          <w:iCs/>
          <w:color w:val="00B050"/>
          <w:kern w:val="2"/>
          <w:sz w:val="16"/>
          <w:szCs w:val="16"/>
        </w:rPr>
        <w:t>in</w:t>
      </w:r>
      <w:r w:rsidRPr="0077335F">
        <w:rPr>
          <w:rFonts w:ascii="Calibri" w:eastAsia="MS Mincho" w:hAnsi="Calibri" w:cs="Calibri"/>
          <w:i/>
          <w:iCs/>
          <w:color w:val="00B050"/>
          <w:kern w:val="2"/>
          <w:sz w:val="16"/>
          <w:szCs w:val="16"/>
        </w:rPr>
        <w:t>direct data forwarding is by network implementation.</w:t>
      </w:r>
    </w:p>
    <w:p w14:paraId="7F2222D5" w14:textId="77777777" w:rsidR="0017477B" w:rsidRPr="0077335F" w:rsidRDefault="0017477B" w:rsidP="0017477B">
      <w:pPr>
        <w:pStyle w:val="ListParagraph3"/>
        <w:overflowPunct w:val="0"/>
        <w:autoSpaceDE w:val="0"/>
        <w:adjustRightInd w:val="0"/>
        <w:spacing w:line="360" w:lineRule="auto"/>
        <w:ind w:left="0"/>
        <w:textAlignment w:val="baseline"/>
        <w:rPr>
          <w:rFonts w:ascii="Calibri" w:eastAsia="DengXian" w:hAnsi="Calibri" w:cs="Calibri"/>
          <w:i/>
          <w:color w:val="FF0000"/>
          <w:sz w:val="16"/>
          <w:szCs w:val="16"/>
        </w:rPr>
      </w:pPr>
      <w:r w:rsidRPr="0077335F">
        <w:rPr>
          <w:rFonts w:ascii="Calibri" w:eastAsia="MS Mincho" w:hAnsi="Calibri" w:cs="Calibri"/>
          <w:i/>
          <w:iCs/>
          <w:color w:val="00B050"/>
          <w:kern w:val="2"/>
          <w:sz w:val="16"/>
          <w:szCs w:val="16"/>
        </w:rPr>
        <w:t xml:space="preserve">RAN3 acknowledges unnecessary signaling exchange between MN and the target SN would cause inefficiency and extra latency for CHO + NR-DC, </w:t>
      </w:r>
      <w:r w:rsidRPr="0077335F">
        <w:rPr>
          <w:rFonts w:ascii="Calibri" w:eastAsia="DengXian" w:hAnsi="Calibri" w:cs="Calibri"/>
          <w:i/>
          <w:color w:val="FF0000"/>
          <w:sz w:val="16"/>
          <w:szCs w:val="16"/>
        </w:rPr>
        <w:t>the solution is FFS.</w:t>
      </w:r>
    </w:p>
    <w:p w14:paraId="5B9F32FF" w14:textId="77777777" w:rsidR="0017477B" w:rsidRPr="0077335F" w:rsidRDefault="0017477B" w:rsidP="0017477B">
      <w:pPr>
        <w:pStyle w:val="ListParagraph3"/>
        <w:overflowPunct w:val="0"/>
        <w:autoSpaceDE w:val="0"/>
        <w:adjustRightInd w:val="0"/>
        <w:spacing w:line="360" w:lineRule="auto"/>
        <w:ind w:left="0"/>
        <w:textAlignment w:val="baseline"/>
        <w:rPr>
          <w:rFonts w:ascii="Calibri" w:eastAsia="DengXian" w:hAnsi="Calibri" w:cs="Calibri"/>
          <w:i/>
          <w:color w:val="FF0000"/>
          <w:sz w:val="16"/>
          <w:szCs w:val="16"/>
        </w:rPr>
      </w:pPr>
      <w:r w:rsidRPr="0077335F">
        <w:rPr>
          <w:rFonts w:ascii="Calibri" w:eastAsia="DengXian" w:hAnsi="Calibri" w:cs="Calibri"/>
          <w:i/>
          <w:color w:val="FF0000"/>
          <w:sz w:val="16"/>
          <w:szCs w:val="16"/>
        </w:rPr>
        <w:t>The issue on new problem of CHO with multiple SCGs at the target side is FFS.</w:t>
      </w:r>
    </w:p>
    <w:p w14:paraId="057456F4" w14:textId="77777777" w:rsidR="0017477B" w:rsidRDefault="0017477B" w:rsidP="0017477B">
      <w:pPr>
        <w:rPr>
          <w:rFonts w:ascii="Calibri" w:eastAsia="MS Mincho" w:hAnsi="Calibri" w:cs="Calibri"/>
          <w:i/>
          <w:iCs/>
          <w:color w:val="00B050"/>
          <w:kern w:val="2"/>
          <w:sz w:val="16"/>
          <w:szCs w:val="16"/>
        </w:rPr>
      </w:pPr>
      <w:r w:rsidRPr="0077335F">
        <w:rPr>
          <w:rFonts w:ascii="Calibri" w:eastAsia="MS Mincho" w:hAnsi="Calibri" w:cs="Calibri"/>
          <w:i/>
          <w:iCs/>
          <w:color w:val="00B050"/>
          <w:kern w:val="2"/>
          <w:sz w:val="16"/>
          <w:szCs w:val="16"/>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5B387AD9" w14:textId="77777777" w:rsidR="0017477B" w:rsidRDefault="0017477B" w:rsidP="0017477B">
      <w:pPr>
        <w:rPr>
          <w:bCs/>
        </w:rPr>
      </w:pPr>
      <w:r w:rsidRPr="00A12031">
        <w:rPr>
          <w:bCs/>
        </w:rPr>
        <w:t>This paper further expands upon our analysis.</w:t>
      </w:r>
    </w:p>
    <w:p w14:paraId="20CDB71E" w14:textId="77777777" w:rsidR="0017477B" w:rsidRPr="00CE0424" w:rsidRDefault="0017477B" w:rsidP="0017477B">
      <w:pPr>
        <w:pStyle w:val="Heading1"/>
      </w:pPr>
      <w:r>
        <w:t>2</w:t>
      </w:r>
      <w:r>
        <w:tab/>
      </w:r>
      <w:r w:rsidRPr="00CE0424">
        <w:t>Discussion</w:t>
      </w:r>
    </w:p>
    <w:p w14:paraId="0EF6BD0A" w14:textId="77777777" w:rsidR="0017477B" w:rsidRDefault="0017477B" w:rsidP="0017477B">
      <w:pPr>
        <w:pStyle w:val="Heading2"/>
      </w:pPr>
      <w:r>
        <w:t>2.1</w:t>
      </w:r>
      <w:r>
        <w:tab/>
        <w:t xml:space="preserve">Avoid unnecessary </w:t>
      </w:r>
      <w:proofErr w:type="spellStart"/>
      <w:r>
        <w:t>signaling</w:t>
      </w:r>
      <w:proofErr w:type="spellEnd"/>
    </w:p>
    <w:p w14:paraId="2ABED285" w14:textId="77777777" w:rsidR="0017477B" w:rsidRDefault="0017477B" w:rsidP="0017477B">
      <w:pPr>
        <w:rPr>
          <w:bCs/>
        </w:rPr>
      </w:pPr>
      <w:r>
        <w:rPr>
          <w:bCs/>
        </w:rPr>
        <w:t>RAN plenary updated the Mobility WID by adding the second bullet for Objective 3.</w:t>
      </w:r>
    </w:p>
    <w:p w14:paraId="759F0065" w14:textId="77777777" w:rsidR="0017477B" w:rsidRDefault="0017477B" w:rsidP="0017477B">
      <w:pPr>
        <w:numPr>
          <w:ilvl w:val="0"/>
          <w:numId w:val="19"/>
        </w:numPr>
        <w:spacing w:after="0"/>
        <w:jc w:val="both"/>
        <w:rPr>
          <w:bCs/>
          <w:lang w:val="en-US"/>
        </w:rPr>
      </w:pPr>
      <w:r>
        <w:rPr>
          <w:bCs/>
          <w:lang w:val="en-US"/>
        </w:rPr>
        <w:t>For CHO including target MCG and target SCG in NR-DC [RAN3]:</w:t>
      </w:r>
    </w:p>
    <w:p w14:paraId="6FDF18DA" w14:textId="77777777" w:rsidR="0017477B" w:rsidRDefault="0017477B" w:rsidP="0017477B">
      <w:pPr>
        <w:numPr>
          <w:ilvl w:val="1"/>
          <w:numId w:val="19"/>
        </w:numPr>
        <w:spacing w:after="0"/>
        <w:jc w:val="both"/>
        <w:rPr>
          <w:bCs/>
          <w:lang w:val="en-US"/>
        </w:rPr>
      </w:pPr>
      <w:r>
        <w:rPr>
          <w:bCs/>
          <w:lang w:val="en-US"/>
        </w:rPr>
        <w:t>to specify data forwarding optimizations; and</w:t>
      </w:r>
    </w:p>
    <w:p w14:paraId="5CC94E44" w14:textId="77777777" w:rsidR="0017477B" w:rsidRPr="00AD4C17" w:rsidRDefault="0017477B" w:rsidP="0017477B">
      <w:pPr>
        <w:numPr>
          <w:ilvl w:val="1"/>
          <w:numId w:val="19"/>
        </w:numPr>
        <w:spacing w:after="0"/>
        <w:jc w:val="both"/>
        <w:rPr>
          <w:bCs/>
          <w:highlight w:val="green"/>
          <w:lang w:val="en-US"/>
        </w:rPr>
      </w:pPr>
      <w:r w:rsidRPr="00AD4C17">
        <w:rPr>
          <w:bCs/>
          <w:highlight w:val="green"/>
          <w:lang w:val="en-US"/>
        </w:rPr>
        <w:t xml:space="preserve">to specify, if needed, a solution to avoid unnecessary signaling exchange between source MN and target SN. </w:t>
      </w:r>
    </w:p>
    <w:p w14:paraId="31CC7646" w14:textId="77777777" w:rsidR="0017477B" w:rsidRPr="00295DCB" w:rsidRDefault="0017477B" w:rsidP="0017477B">
      <w:pPr>
        <w:rPr>
          <w:bCs/>
          <w:lang w:val="en-US"/>
        </w:rPr>
      </w:pPr>
    </w:p>
    <w:p w14:paraId="0BE220AB" w14:textId="77777777" w:rsidR="0017477B" w:rsidRDefault="0017477B" w:rsidP="0017477B">
      <w:pPr>
        <w:rPr>
          <w:bCs/>
        </w:rPr>
      </w:pPr>
      <w:r>
        <w:rPr>
          <w:bCs/>
        </w:rPr>
        <w:t>W</w:t>
      </w:r>
      <w:r w:rsidRPr="00730810">
        <w:rPr>
          <w:bCs/>
        </w:rPr>
        <w:t xml:space="preserve">hen only CHO is configured, the MN </w:t>
      </w:r>
      <w:r>
        <w:rPr>
          <w:bCs/>
        </w:rPr>
        <w:t>can know</w:t>
      </w:r>
      <w:r w:rsidRPr="00730810">
        <w:rPr>
          <w:bCs/>
        </w:rPr>
        <w:t xml:space="preserve"> what type of reconfiguration it makes and determine whether the target node needs to be contacted in order to update the CHO configuration.</w:t>
      </w:r>
      <w:r>
        <w:rPr>
          <w:bCs/>
        </w:rPr>
        <w:t xml:space="preserve"> When CHO is configured with CPC or MR-DC, the source SN may decide to reconfigure the UE, e.g., </w:t>
      </w:r>
      <w:proofErr w:type="spellStart"/>
      <w:r>
        <w:rPr>
          <w:bCs/>
        </w:rPr>
        <w:t>measConfig</w:t>
      </w:r>
      <w:proofErr w:type="spellEnd"/>
      <w:r>
        <w:rPr>
          <w:bCs/>
        </w:rPr>
        <w:t xml:space="preserve"> update, however the MN has no clue whether the reconfiguration will impact the target configuration for CHO + CPC or CHO + MR-DC. </w:t>
      </w:r>
    </w:p>
    <w:p w14:paraId="7D0BED4D" w14:textId="77777777" w:rsidR="0017477B" w:rsidRDefault="0017477B" w:rsidP="0017477B">
      <w:r>
        <w:rPr>
          <w:bCs/>
        </w:rPr>
        <w:t xml:space="preserve">According to current standards, </w:t>
      </w:r>
      <w:r>
        <w:t>if</w:t>
      </w:r>
      <w:r w:rsidRPr="001269C6">
        <w:t xml:space="preserve"> the source SN intends to update the currently used source SN configuration, it forwards th</w:t>
      </w:r>
      <w:r>
        <w:t xml:space="preserve">e new </w:t>
      </w:r>
      <w:r w:rsidRPr="001269C6">
        <w:t>config</w:t>
      </w:r>
      <w:r>
        <w:t>uration</w:t>
      </w:r>
      <w:r w:rsidRPr="001269C6">
        <w:t xml:space="preserve"> to the MN. The MN </w:t>
      </w:r>
      <w:r>
        <w:t xml:space="preserve">does not decode the configuration, but </w:t>
      </w:r>
      <w:r w:rsidRPr="001269C6">
        <w:t>blindly forward</w:t>
      </w:r>
      <w:r>
        <w:t>s</w:t>
      </w:r>
      <w:r w:rsidRPr="001269C6">
        <w:t xml:space="preserve"> it to the target SN</w:t>
      </w:r>
      <w:r>
        <w:t>. After receiving the updated config,</w:t>
      </w:r>
      <w:r w:rsidRPr="001269C6">
        <w:t xml:space="preserve"> the target SN respond</w:t>
      </w:r>
      <w:r>
        <w:t>s</w:t>
      </w:r>
      <w:r w:rsidRPr="001269C6">
        <w:t xml:space="preserve"> to the MN potentially updating the CPC config</w:t>
      </w:r>
      <w:r>
        <w:t>. However,</w:t>
      </w:r>
      <w:r w:rsidRPr="001269C6">
        <w:t xml:space="preserve"> the source SN </w:t>
      </w:r>
      <w:r>
        <w:t xml:space="preserve">may not intend to update anything related to conditional </w:t>
      </w:r>
      <w:r w:rsidRPr="001269C6">
        <w:t>config in the UE</w:t>
      </w:r>
      <w:r>
        <w:t xml:space="preserve">. In that case the MN indeed does not have to forward the configuration to the target SN, which causes unnecessary delay. </w:t>
      </w:r>
    </w:p>
    <w:p w14:paraId="4D9B911E" w14:textId="77777777" w:rsidR="0017477B" w:rsidRPr="0088212D" w:rsidRDefault="0017477B" w:rsidP="0017477B">
      <w:pPr>
        <w:rPr>
          <w:bCs/>
        </w:rPr>
      </w:pPr>
      <w:r>
        <w:t xml:space="preserve">Since the source SN would decide whether to update some configuration, like </w:t>
      </w:r>
      <w:proofErr w:type="spellStart"/>
      <w:r w:rsidRPr="00962B3F">
        <w:rPr>
          <w:i/>
        </w:rPr>
        <w:t>MeasConfig</w:t>
      </w:r>
      <w:proofErr w:type="spellEnd"/>
      <w:r w:rsidRPr="00962B3F">
        <w:t xml:space="preserve"> </w:t>
      </w:r>
      <w:r>
        <w:t xml:space="preserve">which </w:t>
      </w:r>
      <w:r w:rsidRPr="00962B3F">
        <w:t>covers intra-frequency, inter-frequency and inter-RAT mobility as well as configuration of measurement gaps</w:t>
      </w:r>
      <w:r>
        <w:t xml:space="preserve">, the possibility is rather high to reconfigure the UE without impact to CHO. </w:t>
      </w:r>
      <w:r w:rsidRPr="0088212D">
        <w:rPr>
          <w:bCs/>
        </w:rPr>
        <w:t>While some companies have suggested using SRB3 as a means of avoiding this possibility, it remains unclear whether configuring SRB3 is the appropriate course of action in this particular case.</w:t>
      </w:r>
    </w:p>
    <w:p w14:paraId="641B0656" w14:textId="77777777" w:rsidR="0017477B" w:rsidRPr="000F3956" w:rsidRDefault="0017477B" w:rsidP="0017477B">
      <w:r>
        <w:lastRenderedPageBreak/>
        <w:t>The following figure depicts an example during SN reconfigurations, in which the MN would not be able to tell whether this updated configuration includes only SN measurement config update or others.</w:t>
      </w:r>
    </w:p>
    <w:p w14:paraId="7BCEF44B" w14:textId="77777777" w:rsidR="0017477B" w:rsidRDefault="0017477B" w:rsidP="0017477B"/>
    <w:p w14:paraId="4D7EE665" w14:textId="77777777" w:rsidR="0017477B" w:rsidRDefault="0017477B" w:rsidP="0017477B">
      <w:pPr>
        <w:jc w:val="center"/>
      </w:pPr>
      <w:r>
        <w:rPr>
          <w:noProof/>
        </w:rPr>
        <w:drawing>
          <wp:inline distT="0" distB="0" distL="0" distR="0" wp14:anchorId="2175866D" wp14:editId="34B2BEF1">
            <wp:extent cx="3869012" cy="4056926"/>
            <wp:effectExtent l="0" t="0" r="5080" b="0"/>
            <wp:docPr id="1089091905" name="Picture 108909190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91905" name="Picture 1089091905" descr="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3226" cy="4071831"/>
                    </a:xfrm>
                    <a:prstGeom prst="rect">
                      <a:avLst/>
                    </a:prstGeom>
                    <a:noFill/>
                  </pic:spPr>
                </pic:pic>
              </a:graphicData>
            </a:graphic>
          </wp:inline>
        </w:drawing>
      </w:r>
    </w:p>
    <w:p w14:paraId="185981FE" w14:textId="77777777" w:rsidR="0017477B" w:rsidRDefault="0017477B" w:rsidP="0017477B">
      <w:pPr>
        <w:pStyle w:val="IvDInstructiontext"/>
        <w:jc w:val="center"/>
        <w:rPr>
          <w:i w:val="0"/>
          <w:color w:val="auto"/>
          <w:sz w:val="20"/>
          <w:szCs w:val="20"/>
        </w:rPr>
      </w:pPr>
      <w:r>
        <w:rPr>
          <w:i w:val="0"/>
          <w:color w:val="auto"/>
          <w:sz w:val="20"/>
          <w:szCs w:val="20"/>
        </w:rPr>
        <w:t xml:space="preserve">Figure 1. Example </w:t>
      </w:r>
      <w:proofErr w:type="spellStart"/>
      <w:r>
        <w:rPr>
          <w:i w:val="0"/>
          <w:color w:val="auto"/>
          <w:sz w:val="20"/>
          <w:szCs w:val="20"/>
        </w:rPr>
        <w:t>signalings</w:t>
      </w:r>
      <w:proofErr w:type="spellEnd"/>
      <w:r>
        <w:rPr>
          <w:i w:val="0"/>
          <w:color w:val="auto"/>
          <w:sz w:val="20"/>
          <w:szCs w:val="20"/>
        </w:rPr>
        <w:t xml:space="preserve"> for SN reconfigurations</w:t>
      </w:r>
    </w:p>
    <w:p w14:paraId="3CDCA3D2" w14:textId="77777777" w:rsidR="0017477B" w:rsidRDefault="0017477B" w:rsidP="0017477B"/>
    <w:p w14:paraId="7785921E" w14:textId="77777777" w:rsidR="0017477B" w:rsidRPr="00730810" w:rsidRDefault="0017477B" w:rsidP="0017477B">
      <w:pPr>
        <w:rPr>
          <w:bCs/>
        </w:rPr>
      </w:pPr>
      <w:r>
        <w:rPr>
          <w:bCs/>
        </w:rPr>
        <w:t xml:space="preserve">To make the network </w:t>
      </w:r>
      <w:proofErr w:type="spellStart"/>
      <w:r>
        <w:rPr>
          <w:bCs/>
        </w:rPr>
        <w:t>signaling</w:t>
      </w:r>
      <w:proofErr w:type="spellEnd"/>
      <w:r>
        <w:rPr>
          <w:bCs/>
        </w:rPr>
        <w:t xml:space="preserve"> exchange more efficient,</w:t>
      </w:r>
      <w:r w:rsidRPr="00730810">
        <w:rPr>
          <w:bCs/>
        </w:rPr>
        <w:t xml:space="preserve"> the SN </w:t>
      </w:r>
      <w:r>
        <w:rPr>
          <w:bCs/>
        </w:rPr>
        <w:t xml:space="preserve">should tell explicitly </w:t>
      </w:r>
      <w:r w:rsidRPr="00730810">
        <w:rPr>
          <w:bCs/>
        </w:rPr>
        <w:t xml:space="preserve">the MN </w:t>
      </w:r>
      <w:r>
        <w:rPr>
          <w:bCs/>
        </w:rPr>
        <w:t>whether</w:t>
      </w:r>
      <w:r w:rsidRPr="00730810">
        <w:rPr>
          <w:bCs/>
        </w:rPr>
        <w:t xml:space="preserve"> the reconfiguration impacts the conditional target configuration</w:t>
      </w:r>
      <w:r>
        <w:rPr>
          <w:bCs/>
        </w:rPr>
        <w:t xml:space="preserve"> or not, for instance, by an indicator.</w:t>
      </w:r>
    </w:p>
    <w:p w14:paraId="5A437924" w14:textId="77777777" w:rsidR="0017477B" w:rsidRDefault="0017477B" w:rsidP="0017477B">
      <w:pPr>
        <w:pStyle w:val="Proposal"/>
        <w:tabs>
          <w:tab w:val="clear" w:pos="1304"/>
        </w:tabs>
        <w:ind w:left="1701" w:hanging="1701"/>
      </w:pPr>
      <w:bookmarkStart w:id="1" w:name="_Toc131104347"/>
      <w:bookmarkStart w:id="2" w:name="_Toc131759064"/>
      <w:r>
        <w:t>The source SN informs the MN whether the target CHO + MR-DC or CHO+CPC configuration needs to be updated, if there is a reconfiguration.</w:t>
      </w:r>
      <w:bookmarkEnd w:id="1"/>
      <w:bookmarkEnd w:id="2"/>
    </w:p>
    <w:p w14:paraId="698B37D0" w14:textId="77777777" w:rsidR="0017477B" w:rsidRPr="004B0C21" w:rsidRDefault="0017477B" w:rsidP="0017477B">
      <w:pPr>
        <w:rPr>
          <w:bCs/>
        </w:rPr>
      </w:pPr>
      <w:r>
        <w:rPr>
          <w:bCs/>
        </w:rPr>
        <w:t xml:space="preserve">The above solution has been listed as Solution 1 in [2]. Several other solutions have been summarized in </w:t>
      </w:r>
      <w:proofErr w:type="spellStart"/>
      <w:r>
        <w:rPr>
          <w:bCs/>
        </w:rPr>
        <w:t>SoD</w:t>
      </w:r>
      <w:proofErr w:type="spellEnd"/>
      <w:r>
        <w:rPr>
          <w:bCs/>
        </w:rPr>
        <w:t xml:space="preserve"> as follows.</w:t>
      </w:r>
    </w:p>
    <w:p w14:paraId="1CE90952" w14:textId="77777777" w:rsidR="0017477B" w:rsidRDefault="0017477B" w:rsidP="0017477B">
      <w:pPr>
        <w:ind w:left="567"/>
        <w:rPr>
          <w:bCs/>
        </w:rPr>
      </w:pPr>
      <w:r w:rsidRPr="00311C9E">
        <w:rPr>
          <w:bCs/>
          <w:u w:val="single"/>
        </w:rPr>
        <w:t>Solution 3</w:t>
      </w:r>
      <w:r>
        <w:rPr>
          <w:bCs/>
        </w:rPr>
        <w:t xml:space="preserve">: </w:t>
      </w:r>
      <w:r w:rsidRPr="004B0C21">
        <w:rPr>
          <w:bCs/>
        </w:rPr>
        <w:t>Introduce a a bitmap (e.g. 16 bits) is added to the CHO Request Acknowledge, where each bit corresponds to a configurable option that may or may not be kept at the target for the UE</w:t>
      </w:r>
    </w:p>
    <w:p w14:paraId="331751B3" w14:textId="77777777" w:rsidR="0017477B" w:rsidRPr="004B0C21" w:rsidRDefault="0017477B" w:rsidP="0017477B">
      <w:pPr>
        <w:ind w:left="567"/>
        <w:rPr>
          <w:bCs/>
        </w:rPr>
      </w:pPr>
      <w:r w:rsidRPr="00311C9E">
        <w:rPr>
          <w:bCs/>
          <w:u w:val="single"/>
        </w:rPr>
        <w:t>Solution 4</w:t>
      </w:r>
      <w:r>
        <w:rPr>
          <w:bCs/>
        </w:rPr>
        <w:t>: Solution 1 + using SRB3</w:t>
      </w:r>
    </w:p>
    <w:p w14:paraId="20A621BC" w14:textId="77777777" w:rsidR="0017477B" w:rsidRPr="004B0C21" w:rsidRDefault="0017477B" w:rsidP="0017477B">
      <w:pPr>
        <w:ind w:left="567"/>
        <w:rPr>
          <w:bCs/>
        </w:rPr>
      </w:pPr>
      <w:r w:rsidRPr="00311C9E">
        <w:rPr>
          <w:bCs/>
          <w:u w:val="single"/>
        </w:rPr>
        <w:t>Solution 5</w:t>
      </w:r>
      <w:r>
        <w:rPr>
          <w:bCs/>
        </w:rPr>
        <w:t xml:space="preserve">: </w:t>
      </w:r>
      <w:r w:rsidRPr="004B0C21">
        <w:rPr>
          <w:bCs/>
        </w:rPr>
        <w:t>Enhance HO REQ ACK message so that, during CHO preparation phase, T-MN can provide (a) whether CHO(+NR-DC/CPAC) configuration was generated by full config, or (b) full config was used only on SN part</w:t>
      </w:r>
    </w:p>
    <w:p w14:paraId="2068FDBE" w14:textId="77777777" w:rsidR="0017477B" w:rsidRDefault="0017477B" w:rsidP="0017477B">
      <w:pPr>
        <w:rPr>
          <w:bCs/>
        </w:rPr>
      </w:pPr>
      <w:r>
        <w:rPr>
          <w:bCs/>
        </w:rPr>
        <w:t xml:space="preserve">Compared among the above solutions, solution 3 is more complicated and would impact on UE. Instead, a simple indicator in Solution 1 works well. Solution 5 is proposed from target perspective, which requires more </w:t>
      </w:r>
      <w:proofErr w:type="spellStart"/>
      <w:r>
        <w:rPr>
          <w:bCs/>
        </w:rPr>
        <w:t>signaling</w:t>
      </w:r>
      <w:proofErr w:type="spellEnd"/>
      <w:r>
        <w:rPr>
          <w:bCs/>
        </w:rPr>
        <w:t>. Thus, Solution 1 is the best solution for this optimization.</w:t>
      </w:r>
    </w:p>
    <w:p w14:paraId="76DB30B2" w14:textId="77777777" w:rsidR="0017477B" w:rsidRDefault="0017477B" w:rsidP="0017477B">
      <w:pPr>
        <w:rPr>
          <w:bCs/>
        </w:rPr>
      </w:pPr>
      <w:r>
        <w:rPr>
          <w:bCs/>
        </w:rPr>
        <w:t xml:space="preserve">There is another discussion related to coexistence between Rel-16 and Rel-17 CPC, and an indicator was agreed to be added for the source SN to tell the MN whether the SCG reconfiguration is executed or updated. One way would be to reuse the same indicator by extending the value. And MN’s </w:t>
      </w:r>
      <w:proofErr w:type="spellStart"/>
      <w:r>
        <w:rPr>
          <w:bCs/>
        </w:rPr>
        <w:t>behavior</w:t>
      </w:r>
      <w:proofErr w:type="spellEnd"/>
      <w:r>
        <w:rPr>
          <w:bCs/>
        </w:rPr>
        <w:t xml:space="preserve"> needs to be specified but not to release all the </w:t>
      </w:r>
      <w:r>
        <w:rPr>
          <w:bCs/>
        </w:rPr>
        <w:lastRenderedPageBreak/>
        <w:t xml:space="preserve">conditional reconfigurations. Thus, two options are given below about how to avoid unnecessary </w:t>
      </w:r>
      <w:proofErr w:type="spellStart"/>
      <w:r>
        <w:rPr>
          <w:bCs/>
        </w:rPr>
        <w:t>signaling</w:t>
      </w:r>
      <w:proofErr w:type="spellEnd"/>
      <w:r>
        <w:rPr>
          <w:bCs/>
        </w:rPr>
        <w:t xml:space="preserve"> between the MN and the target SN.</w:t>
      </w:r>
    </w:p>
    <w:p w14:paraId="51E8123A" w14:textId="77777777" w:rsidR="0017477B" w:rsidRDefault="0017477B" w:rsidP="0017477B">
      <w:pPr>
        <w:rPr>
          <w:bCs/>
        </w:rPr>
      </w:pPr>
      <w:r w:rsidRPr="001B7AD2">
        <w:rPr>
          <w:b/>
          <w:u w:val="single"/>
        </w:rPr>
        <w:t>Option 1:</w:t>
      </w:r>
      <w:r>
        <w:rPr>
          <w:bCs/>
        </w:rPr>
        <w:t xml:space="preserve"> Introduce a new indicator in the SN MODIFICATION REQUIRED message to </w:t>
      </w:r>
      <w:r>
        <w:t>indicate</w:t>
      </w:r>
      <w:r w:rsidRPr="009D0FAB">
        <w:t xml:space="preserve"> </w:t>
      </w:r>
      <w:r w:rsidRPr="00DF3163">
        <w:t>whether</w:t>
      </w:r>
      <w:r w:rsidRPr="009D0FAB">
        <w:t xml:space="preserve"> </w:t>
      </w:r>
      <w:r w:rsidRPr="00DF3163">
        <w:t>the source SCG reconfiguration has impact on the target SCG or not.</w:t>
      </w:r>
      <w:r>
        <w:rPr>
          <w:bCs/>
        </w:rPr>
        <w:t xml:space="preserve"> </w:t>
      </w:r>
    </w:p>
    <w:p w14:paraId="4F1014C2" w14:textId="77777777" w:rsidR="0017477B" w:rsidRDefault="0017477B" w:rsidP="0017477B">
      <w:pPr>
        <w:rPr>
          <w:bCs/>
        </w:rPr>
      </w:pPr>
      <w:r w:rsidRPr="001B7AD2">
        <w:rPr>
          <w:b/>
          <w:u w:val="single"/>
        </w:rPr>
        <w:t>Option 2:</w:t>
      </w:r>
      <w:r>
        <w:rPr>
          <w:bCs/>
        </w:rPr>
        <w:t xml:space="preserve"> reuse the existing indicator SCG Reconfiguration Notification IE by extending the values.</w:t>
      </w:r>
    </w:p>
    <w:p w14:paraId="36F94093" w14:textId="77777777" w:rsidR="0017477B" w:rsidRDefault="0017477B" w:rsidP="0017477B">
      <w:pPr>
        <w:rPr>
          <w:bCs/>
        </w:rPr>
      </w:pPr>
      <w:r w:rsidRPr="00AD3B0F">
        <w:rPr>
          <w:bCs/>
        </w:rPr>
        <w:t xml:space="preserve">While both options are being compared, there is a slight preference towards Option 1 as it is deemed a more straightforward approach. </w:t>
      </w:r>
      <w:r>
        <w:rPr>
          <w:bCs/>
        </w:rPr>
        <w:t>The corresponding CR is provided in [3].</w:t>
      </w:r>
    </w:p>
    <w:p w14:paraId="132F2909" w14:textId="77777777" w:rsidR="0017477B" w:rsidRDefault="0017477B" w:rsidP="0017477B">
      <w:pPr>
        <w:overflowPunct/>
        <w:spacing w:after="0"/>
        <w:textAlignment w:val="auto"/>
        <w:rPr>
          <w:bCs/>
        </w:rPr>
      </w:pPr>
    </w:p>
    <w:p w14:paraId="13460BC0" w14:textId="454D4264" w:rsidR="0017477B" w:rsidRPr="00505F48" w:rsidRDefault="0017477B" w:rsidP="0017477B">
      <w:pPr>
        <w:pStyle w:val="Proposal"/>
        <w:tabs>
          <w:tab w:val="clear" w:pos="1304"/>
        </w:tabs>
        <w:ind w:left="1701" w:hanging="1701"/>
      </w:pPr>
      <w:bookmarkStart w:id="3" w:name="_Toc131104348"/>
      <w:bookmarkStart w:id="4" w:name="_Toc131759065"/>
      <w:r>
        <w:t>RAN3 agree</w:t>
      </w:r>
      <w:r w:rsidR="00871EE1">
        <w:t>s</w:t>
      </w:r>
      <w:r>
        <w:t xml:space="preserve"> </w:t>
      </w:r>
      <w:r w:rsidR="00871EE1">
        <w:t>to introduce a</w:t>
      </w:r>
      <w:r>
        <w:t xml:space="preserve"> new indicator to indicate whether the source SCG reconfiguration would impact the target SCG or not, i.e., Solution 1.</w:t>
      </w:r>
      <w:bookmarkEnd w:id="3"/>
      <w:bookmarkEnd w:id="4"/>
    </w:p>
    <w:p w14:paraId="013D7130" w14:textId="77777777" w:rsidR="0017477B" w:rsidRDefault="0017477B" w:rsidP="0017477B">
      <w:pPr>
        <w:pStyle w:val="Proposal"/>
        <w:numPr>
          <w:ilvl w:val="0"/>
          <w:numId w:val="0"/>
        </w:numPr>
        <w:ind w:left="1304" w:hanging="1304"/>
      </w:pPr>
    </w:p>
    <w:p w14:paraId="2672CFBB" w14:textId="0C0D812E" w:rsidR="006D7574" w:rsidRDefault="003D518F" w:rsidP="003D518F">
      <w:pPr>
        <w:pStyle w:val="Heading2"/>
      </w:pPr>
      <w:r>
        <w:t>2.2</w:t>
      </w:r>
      <w:r>
        <w:tab/>
      </w:r>
      <w:r w:rsidR="006D7574">
        <w:t>Data forwarding aspects</w:t>
      </w:r>
    </w:p>
    <w:p w14:paraId="54D9F375" w14:textId="60E511DF" w:rsidR="009E5F28" w:rsidRDefault="004668BF" w:rsidP="006563C0">
      <w:pPr>
        <w:rPr>
          <w:lang w:val="en-US" w:eastAsia="zh-CN"/>
        </w:rPr>
      </w:pPr>
      <w:r>
        <w:rPr>
          <w:bCs/>
        </w:rPr>
        <w:t>RAN3 has agreed to support early data forwarding for CHO with target SCG</w:t>
      </w:r>
      <w:r w:rsidR="006563C0">
        <w:rPr>
          <w:bCs/>
        </w:rPr>
        <w:t>. In general, we believe that the duplicated data forwarding for CHO with single SCG is not a critical issue.</w:t>
      </w:r>
      <w:r w:rsidR="009E5F28">
        <w:rPr>
          <w:bCs/>
        </w:rPr>
        <w:t xml:space="preserve"> As known, the maximum number of </w:t>
      </w:r>
      <w:r w:rsidR="009E5F28">
        <w:rPr>
          <w:rFonts w:cs="Arial"/>
        </w:rPr>
        <w:t>cells that can be prepared for a CHO is 8, thus it is assumed that maximum 8 target MNs (one cell per node) might be involved. That means a</w:t>
      </w:r>
      <w:r w:rsidR="009E5F28">
        <w:rPr>
          <w:rFonts w:cs="Arial"/>
          <w:lang w:val="en-US"/>
        </w:rPr>
        <w:t xml:space="preserve"> worst case would be 8 target MNs (most unlikely) select the same target SN, then 7 times of data forwarding </w:t>
      </w:r>
      <w:r w:rsidR="00AE6816">
        <w:rPr>
          <w:rFonts w:cs="Arial"/>
          <w:lang w:val="en-US"/>
        </w:rPr>
        <w:t>could be</w:t>
      </w:r>
      <w:r w:rsidR="009E5F28">
        <w:rPr>
          <w:rFonts w:cs="Arial"/>
          <w:lang w:val="en-US"/>
        </w:rPr>
        <w:t xml:space="preserve"> redundant.</w:t>
      </w:r>
      <w:r w:rsidR="0007560A">
        <w:rPr>
          <w:lang w:val="en-US" w:eastAsia="zh-CN"/>
        </w:rPr>
        <w:t xml:space="preserve"> However, these prerequisites most probably will not happen at the same time. </w:t>
      </w:r>
    </w:p>
    <w:p w14:paraId="1B3E5F87" w14:textId="40B5AB05" w:rsidR="00253E0F" w:rsidRDefault="002E7226" w:rsidP="009D67E7">
      <w:pPr>
        <w:rPr>
          <w:bCs/>
        </w:rPr>
      </w:pPr>
      <w:r>
        <w:rPr>
          <w:bCs/>
        </w:rPr>
        <w:t xml:space="preserve">It is clear that </w:t>
      </w:r>
      <w:r w:rsidR="00351DB3">
        <w:rPr>
          <w:bCs/>
        </w:rPr>
        <w:t>the t</w:t>
      </w:r>
      <w:r w:rsidR="00351DB3" w:rsidRPr="006A3874">
        <w:rPr>
          <w:bCs/>
        </w:rPr>
        <w:t xml:space="preserve">arget SN can understand that the multiple SN Addition </w:t>
      </w:r>
      <w:r w:rsidR="00351DB3">
        <w:rPr>
          <w:bCs/>
        </w:rPr>
        <w:t xml:space="preserve">procedures </w:t>
      </w:r>
      <w:r w:rsidR="00351DB3" w:rsidRPr="006A3874">
        <w:rPr>
          <w:bCs/>
        </w:rPr>
        <w:t>are part of the same CHO preparation</w:t>
      </w:r>
      <w:r w:rsidR="00351DB3">
        <w:rPr>
          <w:bCs/>
        </w:rPr>
        <w:t>. For direct data forwarding in case of</w:t>
      </w:r>
      <w:r w:rsidR="00351DB3" w:rsidRPr="006A3874">
        <w:rPr>
          <w:bCs/>
        </w:rPr>
        <w:t xml:space="preserve"> CHO with SCG becomes </w:t>
      </w:r>
      <w:r w:rsidR="00351DB3">
        <w:rPr>
          <w:bCs/>
        </w:rPr>
        <w:t>similar as</w:t>
      </w:r>
      <w:r w:rsidR="00351DB3" w:rsidRPr="006A3874">
        <w:rPr>
          <w:bCs/>
        </w:rPr>
        <w:t xml:space="preserve"> direct data forwarding for normal </w:t>
      </w:r>
      <w:r w:rsidR="00351DB3">
        <w:rPr>
          <w:bCs/>
        </w:rPr>
        <w:t>handover</w:t>
      </w:r>
      <w:r w:rsidR="00351DB3" w:rsidRPr="006A3874">
        <w:rPr>
          <w:bCs/>
        </w:rPr>
        <w:t xml:space="preserve"> with SCG.</w:t>
      </w:r>
      <w:r w:rsidR="009E5F28">
        <w:rPr>
          <w:bCs/>
        </w:rPr>
        <w:t xml:space="preserve"> For indirect data forwarding, once the target MN does not </w:t>
      </w:r>
      <w:r w:rsidR="00C25710">
        <w:rPr>
          <w:bCs/>
        </w:rPr>
        <w:t>get</w:t>
      </w:r>
      <w:r w:rsidR="001010C5">
        <w:rPr>
          <w:bCs/>
        </w:rPr>
        <w:t xml:space="preserve"> any information from the target SN about the availability of </w:t>
      </w:r>
      <w:r w:rsidR="009E5F28">
        <w:rPr>
          <w:bCs/>
        </w:rPr>
        <w:t xml:space="preserve">direct path, it may </w:t>
      </w:r>
      <w:r w:rsidR="00367B8B">
        <w:rPr>
          <w:bCs/>
        </w:rPr>
        <w:t>choose</w:t>
      </w:r>
      <w:r w:rsidR="009E5F28">
        <w:rPr>
          <w:bCs/>
        </w:rPr>
        <w:t xml:space="preserve"> to use indirect path. </w:t>
      </w:r>
      <w:r w:rsidR="008C464E">
        <w:rPr>
          <w:bCs/>
        </w:rPr>
        <w:t xml:space="preserve">In that case, then </w:t>
      </w:r>
      <w:r w:rsidR="004036EB">
        <w:rPr>
          <w:bCs/>
        </w:rPr>
        <w:t xml:space="preserve">the duplicated data forwarding </w:t>
      </w:r>
      <w:r w:rsidR="0069293A">
        <w:rPr>
          <w:bCs/>
        </w:rPr>
        <w:t xml:space="preserve">may not </w:t>
      </w:r>
      <w:r w:rsidR="00E10F47">
        <w:rPr>
          <w:bCs/>
        </w:rPr>
        <w:t xml:space="preserve">be </w:t>
      </w:r>
      <w:r w:rsidR="0069293A">
        <w:rPr>
          <w:bCs/>
        </w:rPr>
        <w:t xml:space="preserve">considered </w:t>
      </w:r>
      <w:r w:rsidR="004036EB">
        <w:rPr>
          <w:bCs/>
        </w:rPr>
        <w:t xml:space="preserve">as </w:t>
      </w:r>
      <w:r w:rsidR="00433402">
        <w:rPr>
          <w:bCs/>
        </w:rPr>
        <w:t>an issue</w:t>
      </w:r>
      <w:r w:rsidR="004036EB">
        <w:rPr>
          <w:bCs/>
        </w:rPr>
        <w:t>.</w:t>
      </w:r>
    </w:p>
    <w:p w14:paraId="1997AD10" w14:textId="40DF10E2" w:rsidR="006011AF" w:rsidRDefault="004B0C21" w:rsidP="00B01483">
      <w:pPr>
        <w:pStyle w:val="Observation"/>
        <w:ind w:left="1701" w:hanging="1701"/>
      </w:pPr>
      <w:bookmarkStart w:id="5" w:name="_Toc131720803"/>
      <w:r>
        <w:t>N</w:t>
      </w:r>
      <w:r w:rsidR="006011AF">
        <w:t xml:space="preserve">o specific handling </w:t>
      </w:r>
      <w:r>
        <w:t xml:space="preserve">is seen </w:t>
      </w:r>
      <w:r w:rsidR="006011AF">
        <w:t>for direct data forwarding for CHO + target SCG.</w:t>
      </w:r>
      <w:bookmarkEnd w:id="5"/>
    </w:p>
    <w:p w14:paraId="3EC287C2" w14:textId="65AF819D" w:rsidR="00B01483" w:rsidRPr="00111169" w:rsidRDefault="00F664FF" w:rsidP="00B01483">
      <w:pPr>
        <w:pStyle w:val="Observation"/>
        <w:ind w:left="1701" w:hanging="1701"/>
      </w:pPr>
      <w:bookmarkStart w:id="6" w:name="_Toc131720804"/>
      <w:r>
        <w:t>Indirect data forwa</w:t>
      </w:r>
      <w:r w:rsidR="00BD4476">
        <w:t>r</w:t>
      </w:r>
      <w:r>
        <w:t>ding can be supported by an implementation way.</w:t>
      </w:r>
      <w:bookmarkEnd w:id="6"/>
    </w:p>
    <w:p w14:paraId="788C9B01" w14:textId="275B56F6" w:rsidR="00B102FB" w:rsidRPr="0020237D" w:rsidRDefault="00D9043C" w:rsidP="00645029">
      <w:pPr>
        <w:pStyle w:val="Proposal"/>
        <w:tabs>
          <w:tab w:val="clear" w:pos="1304"/>
        </w:tabs>
        <w:ind w:left="1701" w:hanging="1701"/>
      </w:pPr>
      <w:bookmarkStart w:id="7" w:name="_Toc131759066"/>
      <w:r>
        <w:t xml:space="preserve">Rel-18 data forwarding </w:t>
      </w:r>
      <w:r w:rsidR="00F615B8">
        <w:t xml:space="preserve">optimization should focus on </w:t>
      </w:r>
      <w:r w:rsidR="00011C28">
        <w:t>adding</w:t>
      </w:r>
      <w:r w:rsidR="00CC5A47">
        <w:t xml:space="preserve"> </w:t>
      </w:r>
      <w:r w:rsidR="00452F39">
        <w:t>early data forwarding</w:t>
      </w:r>
      <w:r w:rsidR="0051543B">
        <w:t xml:space="preserve"> </w:t>
      </w:r>
      <w:proofErr w:type="spellStart"/>
      <w:r w:rsidR="0051543B">
        <w:t>signaling</w:t>
      </w:r>
      <w:proofErr w:type="spellEnd"/>
      <w:r w:rsidR="0051543B">
        <w:t xml:space="preserve"> flows</w:t>
      </w:r>
      <w:r w:rsidR="00452F39">
        <w:t xml:space="preserve"> </w:t>
      </w:r>
      <w:r w:rsidR="000F7E4B">
        <w:t xml:space="preserve">for CHO with target SCG(s) </w:t>
      </w:r>
      <w:r w:rsidR="009620C6">
        <w:t>i</w:t>
      </w:r>
      <w:r>
        <w:t xml:space="preserve">n </w:t>
      </w:r>
      <w:r w:rsidR="006158A6">
        <w:t xml:space="preserve">the newly </w:t>
      </w:r>
      <w:r w:rsidR="00CC5A47">
        <w:t xml:space="preserve">added </w:t>
      </w:r>
      <w:r w:rsidR="006158A6">
        <w:t xml:space="preserve">sections </w:t>
      </w:r>
      <w:r w:rsidR="00D02A01">
        <w:t>for CHO + MR-DC</w:t>
      </w:r>
      <w:r w:rsidR="00470591">
        <w:t xml:space="preserve"> at</w:t>
      </w:r>
      <w:r w:rsidR="006158A6">
        <w:t xml:space="preserve"> </w:t>
      </w:r>
      <w:r>
        <w:t>stage-2</w:t>
      </w:r>
      <w:r w:rsidR="001F4C42">
        <w:t>.</w:t>
      </w:r>
      <w:bookmarkEnd w:id="7"/>
    </w:p>
    <w:p w14:paraId="388DBD93" w14:textId="50105EA9" w:rsidR="00645029" w:rsidRPr="00A12E60" w:rsidRDefault="00645029" w:rsidP="00645029">
      <w:pPr>
        <w:rPr>
          <w:bCs/>
        </w:rPr>
      </w:pPr>
      <w:r w:rsidRPr="00A12E60">
        <w:rPr>
          <w:bCs/>
        </w:rPr>
        <w:t>In last meeting, it has been confirmed that the early data forwarding for CHO with multiple SCGs is a new problem.</w:t>
      </w:r>
      <w:r w:rsidR="00A958C9">
        <w:rPr>
          <w:bCs/>
        </w:rPr>
        <w:t xml:space="preserve"> Considering there </w:t>
      </w:r>
      <w:r w:rsidR="00FD2372">
        <w:rPr>
          <w:bCs/>
        </w:rPr>
        <w:t>could</w:t>
      </w:r>
      <w:r w:rsidR="00A958C9">
        <w:rPr>
          <w:bCs/>
        </w:rPr>
        <w:t xml:space="preserve"> be similarities between CHO with single SCG and multiple SCG</w:t>
      </w:r>
      <w:r w:rsidR="00FD2372">
        <w:rPr>
          <w:bCs/>
        </w:rPr>
        <w:t>s, or certain mechanism</w:t>
      </w:r>
      <w:r w:rsidR="00367F65">
        <w:rPr>
          <w:bCs/>
        </w:rPr>
        <w:t xml:space="preserve"> can be reused</w:t>
      </w:r>
      <w:r w:rsidR="00FD2372">
        <w:rPr>
          <w:bCs/>
        </w:rPr>
        <w:t xml:space="preserve">, we propose to </w:t>
      </w:r>
      <w:r w:rsidR="00367F65">
        <w:rPr>
          <w:bCs/>
        </w:rPr>
        <w:t>take commonality of the solutions for both single and multiple SCGs.</w:t>
      </w:r>
    </w:p>
    <w:p w14:paraId="1736F212" w14:textId="19ED5A5F" w:rsidR="009A658A" w:rsidRDefault="001F20E3" w:rsidP="009A658A">
      <w:pPr>
        <w:pStyle w:val="Proposal"/>
        <w:tabs>
          <w:tab w:val="clear" w:pos="1304"/>
        </w:tabs>
        <w:ind w:left="1701" w:hanging="1701"/>
      </w:pPr>
      <w:bookmarkStart w:id="8" w:name="_Toc131759067"/>
      <w:r>
        <w:t xml:space="preserve">Adopt </w:t>
      </w:r>
      <w:r w:rsidR="00966DDD">
        <w:t xml:space="preserve">a </w:t>
      </w:r>
      <w:r>
        <w:t>similar mechanism to support early data forwarding for CHO with multiple SCGs</w:t>
      </w:r>
      <w:r w:rsidR="009A658A">
        <w:t>.</w:t>
      </w:r>
      <w:bookmarkEnd w:id="8"/>
    </w:p>
    <w:p w14:paraId="4CB6A4C8" w14:textId="31F16239" w:rsidR="00423024" w:rsidRPr="00423024" w:rsidRDefault="00423024" w:rsidP="00747C53">
      <w:pPr>
        <w:rPr>
          <w:bCs/>
        </w:rPr>
      </w:pPr>
    </w:p>
    <w:p w14:paraId="12C25AD6" w14:textId="38135707" w:rsidR="00D82FA4" w:rsidRDefault="006D7574" w:rsidP="00713CF4">
      <w:pPr>
        <w:pStyle w:val="Heading2"/>
      </w:pPr>
      <w:r>
        <w:t>2.3</w:t>
      </w:r>
      <w:r>
        <w:tab/>
      </w:r>
      <w:r w:rsidR="00E452E3">
        <w:t xml:space="preserve">CHO </w:t>
      </w:r>
      <w:r w:rsidR="008A6634">
        <w:t xml:space="preserve">associated </w:t>
      </w:r>
      <w:r w:rsidR="00D17183">
        <w:t>with</w:t>
      </w:r>
      <w:r w:rsidR="00E452E3">
        <w:t xml:space="preserve"> CP</w:t>
      </w:r>
      <w:r w:rsidR="006F47B4">
        <w:t>A</w:t>
      </w:r>
      <w:r w:rsidR="00E452E3">
        <w:t>C configurations</w:t>
      </w:r>
    </w:p>
    <w:p w14:paraId="1BF56DBF" w14:textId="51852884" w:rsidR="0059166E" w:rsidRPr="0059166E" w:rsidRDefault="0059166E" w:rsidP="0059166E">
      <w:pPr>
        <w:rPr>
          <w:bCs/>
        </w:rPr>
      </w:pPr>
      <w:r w:rsidRPr="0059166E">
        <w:rPr>
          <w:bCs/>
        </w:rPr>
        <w:t>In RAN2#121</w:t>
      </w:r>
      <w:r w:rsidR="003A02DE">
        <w:rPr>
          <w:bCs/>
        </w:rPr>
        <w:t xml:space="preserve"> </w:t>
      </w:r>
      <w:r w:rsidRPr="0059166E">
        <w:rPr>
          <w:bCs/>
        </w:rPr>
        <w:t>the following agreements were made:</w:t>
      </w:r>
    </w:p>
    <w:p w14:paraId="317FF275" w14:textId="77777777" w:rsidR="0059166E" w:rsidRDefault="0059166E" w:rsidP="0059166E">
      <w:pPr>
        <w:pStyle w:val="Agreement"/>
        <w:tabs>
          <w:tab w:val="num" w:pos="1619"/>
        </w:tabs>
        <w:spacing w:line="240" w:lineRule="auto"/>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14:paraId="14854394" w14:textId="77777777" w:rsidR="0059166E" w:rsidRDefault="0059166E" w:rsidP="0059166E">
      <w:pPr>
        <w:pStyle w:val="Agreement"/>
        <w:tabs>
          <w:tab w:val="num" w:pos="1619"/>
        </w:tabs>
        <w:spacing w:line="240" w:lineRule="auto"/>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p w14:paraId="1D8FBC98" w14:textId="77777777" w:rsidR="0059166E" w:rsidRDefault="0059166E" w:rsidP="0032128B">
      <w:pPr>
        <w:rPr>
          <w:bCs/>
        </w:rPr>
      </w:pPr>
    </w:p>
    <w:p w14:paraId="0191F625" w14:textId="118AC8D5" w:rsidR="000F756B" w:rsidRDefault="0024789C" w:rsidP="00B41FAB">
      <w:pPr>
        <w:rPr>
          <w:bCs/>
        </w:rPr>
      </w:pPr>
      <w:r>
        <w:rPr>
          <w:bCs/>
        </w:rPr>
        <w:t>The</w:t>
      </w:r>
      <w:r w:rsidR="003A02DE">
        <w:rPr>
          <w:bCs/>
        </w:rPr>
        <w:t xml:space="preserve"> simultaneous evaluation of CHO and CPC</w:t>
      </w:r>
      <w:r w:rsidR="00FB3E9E">
        <w:rPr>
          <w:bCs/>
        </w:rPr>
        <w:t xml:space="preserve"> will be supported</w:t>
      </w:r>
      <w:r w:rsidR="003A02DE">
        <w:rPr>
          <w:bCs/>
        </w:rPr>
        <w:t xml:space="preserve">, while the sequence of execution is still open. </w:t>
      </w:r>
    </w:p>
    <w:p w14:paraId="20732031" w14:textId="045C3264" w:rsidR="00A927FD" w:rsidRDefault="00456B97" w:rsidP="00B41FAB">
      <w:pPr>
        <w:rPr>
          <w:bCs/>
          <w:lang w:eastAsia="zh-CN"/>
        </w:rPr>
      </w:pPr>
      <w:r>
        <w:rPr>
          <w:bCs/>
        </w:rPr>
        <w:t xml:space="preserve">After RAN2 figure out more details on the execution conditions, </w:t>
      </w:r>
      <w:r>
        <w:rPr>
          <w:bCs/>
          <w:lang w:eastAsia="zh-CN"/>
        </w:rPr>
        <w:t>h</w:t>
      </w:r>
      <w:r w:rsidR="008A6634">
        <w:rPr>
          <w:bCs/>
          <w:lang w:eastAsia="zh-CN"/>
        </w:rPr>
        <w:t>ow does the UE get the execution conditions from the target MN to the source MN</w:t>
      </w:r>
      <w:r w:rsidR="00B23E10">
        <w:rPr>
          <w:bCs/>
          <w:lang w:eastAsia="zh-CN"/>
        </w:rPr>
        <w:t xml:space="preserve"> </w:t>
      </w:r>
      <w:r w:rsidR="00C50983">
        <w:rPr>
          <w:bCs/>
          <w:lang w:eastAsia="zh-CN"/>
        </w:rPr>
        <w:t>should be</w:t>
      </w:r>
      <w:r w:rsidR="00B23E10">
        <w:rPr>
          <w:bCs/>
          <w:lang w:eastAsia="zh-CN"/>
        </w:rPr>
        <w:t xml:space="preserve"> </w:t>
      </w:r>
      <w:r w:rsidR="00C50983">
        <w:rPr>
          <w:bCs/>
          <w:lang w:eastAsia="zh-CN"/>
        </w:rPr>
        <w:t>taken into account</w:t>
      </w:r>
      <w:r w:rsidR="00B23E10">
        <w:rPr>
          <w:bCs/>
          <w:lang w:eastAsia="zh-CN"/>
        </w:rPr>
        <w:t xml:space="preserve">. </w:t>
      </w:r>
      <w:r w:rsidR="00BB7E21">
        <w:rPr>
          <w:bCs/>
          <w:lang w:eastAsia="zh-CN"/>
        </w:rPr>
        <w:t>Two ways are possible</w:t>
      </w:r>
      <w:r w:rsidR="00B23E10">
        <w:rPr>
          <w:bCs/>
          <w:lang w:eastAsia="zh-CN"/>
        </w:rPr>
        <w:t xml:space="preserve">, either the info is transferred via an inter-node message or explicitly over </w:t>
      </w:r>
      <w:proofErr w:type="spellStart"/>
      <w:r w:rsidR="00B23E10">
        <w:rPr>
          <w:bCs/>
          <w:lang w:eastAsia="zh-CN"/>
        </w:rPr>
        <w:t>XnAP</w:t>
      </w:r>
      <w:proofErr w:type="spellEnd"/>
      <w:r w:rsidR="00B23E10">
        <w:rPr>
          <w:bCs/>
          <w:lang w:eastAsia="zh-CN"/>
        </w:rPr>
        <w:t xml:space="preserve">. </w:t>
      </w:r>
    </w:p>
    <w:p w14:paraId="6544A11A" w14:textId="3CF587E7" w:rsidR="00994D8A" w:rsidRDefault="00770A78" w:rsidP="00B24E97">
      <w:pPr>
        <w:pStyle w:val="Observation"/>
        <w:ind w:left="1701" w:hanging="1701"/>
      </w:pPr>
      <w:bookmarkStart w:id="9" w:name="_Toc131720805"/>
      <w:r>
        <w:lastRenderedPageBreak/>
        <w:t xml:space="preserve">The support of </w:t>
      </w:r>
      <w:r w:rsidR="00100348">
        <w:t xml:space="preserve">CHO </w:t>
      </w:r>
      <w:r w:rsidR="008A6634">
        <w:t xml:space="preserve">associated with </w:t>
      </w:r>
      <w:r w:rsidR="00100348">
        <w:t>CPAC configurations</w:t>
      </w:r>
      <w:r w:rsidR="00730371">
        <w:t xml:space="preserve"> may </w:t>
      </w:r>
      <w:r w:rsidR="00647833">
        <w:t xml:space="preserve">need enhancements </w:t>
      </w:r>
      <w:r w:rsidR="00730371">
        <w:t xml:space="preserve">on network </w:t>
      </w:r>
      <w:proofErr w:type="spellStart"/>
      <w:r w:rsidR="00730371">
        <w:t>signaling</w:t>
      </w:r>
      <w:proofErr w:type="spellEnd"/>
      <w:r w:rsidR="002B1B42">
        <w:t>.</w:t>
      </w:r>
      <w:r w:rsidR="00100348">
        <w:t xml:space="preserve"> </w:t>
      </w:r>
      <w:r w:rsidR="00886EAF">
        <w:t>Th</w:t>
      </w:r>
      <w:r w:rsidR="00B24E97">
        <w:t>e discussion is pending in</w:t>
      </w:r>
      <w:r w:rsidR="00886EAF">
        <w:t xml:space="preserve"> RAN2</w:t>
      </w:r>
      <w:r w:rsidR="00FB3E1C">
        <w:t>.</w:t>
      </w:r>
      <w:bookmarkEnd w:id="9"/>
    </w:p>
    <w:p w14:paraId="1758D982" w14:textId="363EEB0F" w:rsidR="0032128B" w:rsidRDefault="00F77321" w:rsidP="00713CF4">
      <w:pPr>
        <w:pStyle w:val="Proposal"/>
        <w:tabs>
          <w:tab w:val="clear" w:pos="1304"/>
        </w:tabs>
        <w:ind w:left="1701" w:hanging="1701"/>
      </w:pPr>
      <w:bookmarkStart w:id="10" w:name="_Toc126230860"/>
      <w:bookmarkStart w:id="11" w:name="_Toc131759068"/>
      <w:r>
        <w:t xml:space="preserve">RAN3 </w:t>
      </w:r>
      <w:r w:rsidR="00454B9D">
        <w:t>to check</w:t>
      </w:r>
      <w:r w:rsidR="00C760B8">
        <w:t xml:space="preserve"> </w:t>
      </w:r>
      <w:r w:rsidR="003628D1">
        <w:t xml:space="preserve">the </w:t>
      </w:r>
      <w:r w:rsidR="00656B79">
        <w:t xml:space="preserve">possible </w:t>
      </w:r>
      <w:r w:rsidR="003628D1">
        <w:t xml:space="preserve">impacts </w:t>
      </w:r>
      <w:r w:rsidR="0028100A">
        <w:t>over</w:t>
      </w:r>
      <w:r w:rsidR="003628D1">
        <w:t xml:space="preserve"> Xn </w:t>
      </w:r>
      <w:r w:rsidR="006F0729">
        <w:t>to</w:t>
      </w:r>
      <w:r w:rsidR="004C14BE">
        <w:t xml:space="preserve"> support CHO </w:t>
      </w:r>
      <w:r w:rsidR="008A6634">
        <w:t xml:space="preserve">associated with </w:t>
      </w:r>
      <w:r w:rsidR="004C14BE">
        <w:t>CPAC configurations.</w:t>
      </w:r>
      <w:bookmarkEnd w:id="10"/>
      <w:bookmarkEnd w:id="11"/>
    </w:p>
    <w:p w14:paraId="23BD68D6" w14:textId="78E1EBCA" w:rsidR="00C01F33" w:rsidRPr="00CE0424" w:rsidRDefault="001E59DA" w:rsidP="00CE0424">
      <w:pPr>
        <w:pStyle w:val="Heading1"/>
      </w:pPr>
      <w:bookmarkStart w:id="12" w:name="_Toc110368140"/>
      <w:bookmarkStart w:id="13" w:name="_Toc110368156"/>
      <w:bookmarkStart w:id="14" w:name="_Toc110368141"/>
      <w:bookmarkStart w:id="15" w:name="_Toc110368157"/>
      <w:bookmarkStart w:id="16" w:name="_Toc110368142"/>
      <w:bookmarkStart w:id="17" w:name="_Toc110368158"/>
      <w:bookmarkStart w:id="18" w:name="_Toc110368143"/>
      <w:bookmarkStart w:id="19" w:name="_Toc110368159"/>
      <w:bookmarkEnd w:id="12"/>
      <w:bookmarkEnd w:id="13"/>
      <w:bookmarkEnd w:id="14"/>
      <w:bookmarkEnd w:id="15"/>
      <w:bookmarkEnd w:id="16"/>
      <w:bookmarkEnd w:id="17"/>
      <w:bookmarkEnd w:id="18"/>
      <w:bookmarkEnd w:id="19"/>
      <w:r>
        <w:t>3</w:t>
      </w:r>
      <w:r>
        <w:tab/>
      </w:r>
      <w:r w:rsidR="00C01F33" w:rsidRPr="00CE0424">
        <w:t>Conclusion</w:t>
      </w:r>
    </w:p>
    <w:p w14:paraId="7FFC11CA" w14:textId="5950782D" w:rsidR="00DE7822" w:rsidRPr="00DE7822" w:rsidRDefault="00DE7822" w:rsidP="00DE7822">
      <w:pPr>
        <w:rPr>
          <w:bCs/>
        </w:rPr>
      </w:pPr>
      <w:r w:rsidRPr="00DE7822">
        <w:rPr>
          <w:bCs/>
        </w:rPr>
        <w:t xml:space="preserve">In the previous sections we made the following observation: </w:t>
      </w:r>
    </w:p>
    <w:p w14:paraId="51437142" w14:textId="77777777" w:rsidR="00992DD4" w:rsidRDefault="00DE7822">
      <w:pPr>
        <w:pStyle w:val="TableofFigures"/>
        <w:tabs>
          <w:tab w:val="right" w:leader="dot" w:pos="9629"/>
        </w:tabs>
        <w:rPr>
          <w:rFonts w:asciiTheme="minorHAnsi" w:eastAsiaTheme="minorEastAsia" w:hAnsiTheme="minorHAnsi" w:cstheme="minorBid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31720803" w:history="1">
        <w:r w:rsidR="00992DD4" w:rsidRPr="00781F17">
          <w:rPr>
            <w:rStyle w:val="Hyperlink"/>
            <w:noProof/>
          </w:rPr>
          <w:t>Observation 1</w:t>
        </w:r>
        <w:r w:rsidR="00992DD4">
          <w:rPr>
            <w:rFonts w:asciiTheme="minorHAnsi" w:eastAsiaTheme="minorEastAsia" w:hAnsiTheme="minorHAnsi" w:cstheme="minorBidi"/>
            <w:b w:val="0"/>
            <w:noProof/>
            <w:sz w:val="24"/>
            <w:szCs w:val="24"/>
            <w:lang w:val="en-SE"/>
          </w:rPr>
          <w:tab/>
        </w:r>
        <w:r w:rsidR="00992DD4" w:rsidRPr="00781F17">
          <w:rPr>
            <w:rStyle w:val="Hyperlink"/>
            <w:noProof/>
          </w:rPr>
          <w:t>No specific handling is seen for direct data forwarding for CHO + target SCG.</w:t>
        </w:r>
      </w:hyperlink>
    </w:p>
    <w:p w14:paraId="235CCF03" w14:textId="77777777" w:rsidR="00992DD4" w:rsidRDefault="00000000">
      <w:pPr>
        <w:pStyle w:val="TableofFigures"/>
        <w:tabs>
          <w:tab w:val="right" w:leader="dot" w:pos="9629"/>
        </w:tabs>
        <w:rPr>
          <w:rFonts w:asciiTheme="minorHAnsi" w:eastAsiaTheme="minorEastAsia" w:hAnsiTheme="minorHAnsi" w:cstheme="minorBidi"/>
          <w:b w:val="0"/>
          <w:noProof/>
          <w:sz w:val="24"/>
          <w:szCs w:val="24"/>
          <w:lang w:val="en-SE"/>
        </w:rPr>
      </w:pPr>
      <w:hyperlink w:anchor="_Toc131720804" w:history="1">
        <w:r w:rsidR="00992DD4" w:rsidRPr="00781F17">
          <w:rPr>
            <w:rStyle w:val="Hyperlink"/>
            <w:noProof/>
          </w:rPr>
          <w:t>Observation 2</w:t>
        </w:r>
        <w:r w:rsidR="00992DD4">
          <w:rPr>
            <w:rFonts w:asciiTheme="minorHAnsi" w:eastAsiaTheme="minorEastAsia" w:hAnsiTheme="minorHAnsi" w:cstheme="minorBidi"/>
            <w:b w:val="0"/>
            <w:noProof/>
            <w:sz w:val="24"/>
            <w:szCs w:val="24"/>
            <w:lang w:val="en-SE"/>
          </w:rPr>
          <w:tab/>
        </w:r>
        <w:r w:rsidR="00992DD4" w:rsidRPr="00781F17">
          <w:rPr>
            <w:rStyle w:val="Hyperlink"/>
            <w:noProof/>
          </w:rPr>
          <w:t>Indirect data forwarding can be supported by an implementation way.</w:t>
        </w:r>
      </w:hyperlink>
    </w:p>
    <w:p w14:paraId="3A7E7E5B" w14:textId="77777777" w:rsidR="00992DD4" w:rsidRDefault="00000000">
      <w:pPr>
        <w:pStyle w:val="TableofFigures"/>
        <w:tabs>
          <w:tab w:val="right" w:leader="dot" w:pos="9629"/>
        </w:tabs>
        <w:rPr>
          <w:rFonts w:asciiTheme="minorHAnsi" w:eastAsiaTheme="minorEastAsia" w:hAnsiTheme="minorHAnsi" w:cstheme="minorBidi"/>
          <w:b w:val="0"/>
          <w:noProof/>
          <w:sz w:val="24"/>
          <w:szCs w:val="24"/>
          <w:lang w:val="en-SE"/>
        </w:rPr>
      </w:pPr>
      <w:hyperlink w:anchor="_Toc131720805" w:history="1">
        <w:r w:rsidR="00992DD4" w:rsidRPr="00781F17">
          <w:rPr>
            <w:rStyle w:val="Hyperlink"/>
            <w:noProof/>
          </w:rPr>
          <w:t>Observation 3</w:t>
        </w:r>
        <w:r w:rsidR="00992DD4">
          <w:rPr>
            <w:rFonts w:asciiTheme="minorHAnsi" w:eastAsiaTheme="minorEastAsia" w:hAnsiTheme="minorHAnsi" w:cstheme="minorBidi"/>
            <w:b w:val="0"/>
            <w:noProof/>
            <w:sz w:val="24"/>
            <w:szCs w:val="24"/>
            <w:lang w:val="en-SE"/>
          </w:rPr>
          <w:tab/>
        </w:r>
        <w:r w:rsidR="00992DD4" w:rsidRPr="00781F17">
          <w:rPr>
            <w:rStyle w:val="Hyperlink"/>
            <w:noProof/>
          </w:rPr>
          <w:t>The support of CHO associated with CPAC configurations may need enhancements on network signaling. The discussion is pending in RAN2.</w:t>
        </w:r>
      </w:hyperlink>
    </w:p>
    <w:p w14:paraId="494772ED" w14:textId="21C241DA" w:rsidR="006E1C82" w:rsidRPr="008C5CEF" w:rsidRDefault="00DE7822" w:rsidP="00DE7822">
      <w:pPr>
        <w:rPr>
          <w:bCs/>
        </w:rPr>
      </w:pPr>
      <w:r>
        <w:rPr>
          <w:b/>
          <w:bCs/>
        </w:rPr>
        <w:fldChar w:fldCharType="end"/>
      </w:r>
      <w:r w:rsidR="0069139B" w:rsidRPr="008C5CEF">
        <w:rPr>
          <w:bCs/>
        </w:rPr>
        <w:t>In this paper we propose:</w:t>
      </w:r>
    </w:p>
    <w:bookmarkStart w:id="20" w:name="_In-sequence_SDU_delivery"/>
    <w:bookmarkEnd w:id="20"/>
    <w:p w14:paraId="449F3DA7" w14:textId="77777777" w:rsidR="003C15CE" w:rsidRDefault="006E1C82">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9064" w:history="1">
        <w:r w:rsidR="003C15CE" w:rsidRPr="002F23D3">
          <w:rPr>
            <w:rStyle w:val="Hyperlink"/>
            <w:noProof/>
          </w:rPr>
          <w:t>Proposal 1</w:t>
        </w:r>
        <w:r w:rsidR="003C15CE">
          <w:rPr>
            <w:rFonts w:asciiTheme="minorHAnsi" w:eastAsiaTheme="minorEastAsia" w:hAnsiTheme="minorHAnsi" w:cstheme="minorBidi"/>
            <w:b w:val="0"/>
            <w:noProof/>
            <w:sz w:val="24"/>
            <w:szCs w:val="24"/>
            <w:lang w:val="en-SE"/>
          </w:rPr>
          <w:tab/>
        </w:r>
        <w:r w:rsidR="003C15CE" w:rsidRPr="002F23D3">
          <w:rPr>
            <w:rStyle w:val="Hyperlink"/>
            <w:noProof/>
          </w:rPr>
          <w:t>The source SN informs the MN whether the target CHO + MR-DC or CHO+CPC configuration needs to be updated, if there is a reconfiguration.</w:t>
        </w:r>
      </w:hyperlink>
    </w:p>
    <w:p w14:paraId="2C0D0EFA" w14:textId="77777777" w:rsidR="003C15CE" w:rsidRDefault="003C15CE">
      <w:pPr>
        <w:pStyle w:val="TableofFigures"/>
        <w:tabs>
          <w:tab w:val="right" w:leader="dot" w:pos="9629"/>
        </w:tabs>
        <w:rPr>
          <w:rFonts w:asciiTheme="minorHAnsi" w:eastAsiaTheme="minorEastAsia" w:hAnsiTheme="minorHAnsi" w:cstheme="minorBidi"/>
          <w:b w:val="0"/>
          <w:noProof/>
          <w:sz w:val="24"/>
          <w:szCs w:val="24"/>
          <w:lang w:val="en-SE"/>
        </w:rPr>
      </w:pPr>
      <w:hyperlink w:anchor="_Toc131759065" w:history="1">
        <w:r w:rsidRPr="002F23D3">
          <w:rPr>
            <w:rStyle w:val="Hyperlink"/>
            <w:noProof/>
          </w:rPr>
          <w:t>Proposal 2</w:t>
        </w:r>
        <w:r>
          <w:rPr>
            <w:rFonts w:asciiTheme="minorHAnsi" w:eastAsiaTheme="minorEastAsia" w:hAnsiTheme="minorHAnsi" w:cstheme="minorBidi"/>
            <w:b w:val="0"/>
            <w:noProof/>
            <w:sz w:val="24"/>
            <w:szCs w:val="24"/>
            <w:lang w:val="en-SE"/>
          </w:rPr>
          <w:tab/>
        </w:r>
        <w:r w:rsidRPr="002F23D3">
          <w:rPr>
            <w:rStyle w:val="Hyperlink"/>
            <w:noProof/>
          </w:rPr>
          <w:t>RAN3 agrees to introduce a new indicator to indicate whether the source SCG reconfiguration would impact the target SCG or not, i.e., Solution 1.</w:t>
        </w:r>
      </w:hyperlink>
    </w:p>
    <w:p w14:paraId="0C046876" w14:textId="77777777" w:rsidR="003C15CE" w:rsidRDefault="003C15CE">
      <w:pPr>
        <w:pStyle w:val="TableofFigures"/>
        <w:tabs>
          <w:tab w:val="right" w:leader="dot" w:pos="9629"/>
        </w:tabs>
        <w:rPr>
          <w:rFonts w:asciiTheme="minorHAnsi" w:eastAsiaTheme="minorEastAsia" w:hAnsiTheme="minorHAnsi" w:cstheme="minorBidi"/>
          <w:b w:val="0"/>
          <w:noProof/>
          <w:sz w:val="24"/>
          <w:szCs w:val="24"/>
          <w:lang w:val="en-SE"/>
        </w:rPr>
      </w:pPr>
      <w:hyperlink w:anchor="_Toc131759066" w:history="1">
        <w:r w:rsidRPr="002F23D3">
          <w:rPr>
            <w:rStyle w:val="Hyperlink"/>
            <w:noProof/>
          </w:rPr>
          <w:t>Proposal 3</w:t>
        </w:r>
        <w:r>
          <w:rPr>
            <w:rFonts w:asciiTheme="minorHAnsi" w:eastAsiaTheme="minorEastAsia" w:hAnsiTheme="minorHAnsi" w:cstheme="minorBidi"/>
            <w:b w:val="0"/>
            <w:noProof/>
            <w:sz w:val="24"/>
            <w:szCs w:val="24"/>
            <w:lang w:val="en-SE"/>
          </w:rPr>
          <w:tab/>
        </w:r>
        <w:r w:rsidRPr="002F23D3">
          <w:rPr>
            <w:rStyle w:val="Hyperlink"/>
            <w:noProof/>
          </w:rPr>
          <w:t>Rel-18 data forwarding optimization should focus on adding early data forwarding signaling flows for CHO with target SCG(s) in the newly added sections for CHO + MR-DC at stage-2.</w:t>
        </w:r>
      </w:hyperlink>
    </w:p>
    <w:p w14:paraId="20282FF7" w14:textId="77777777" w:rsidR="003C15CE" w:rsidRDefault="003C15CE">
      <w:pPr>
        <w:pStyle w:val="TableofFigures"/>
        <w:tabs>
          <w:tab w:val="right" w:leader="dot" w:pos="9629"/>
        </w:tabs>
        <w:rPr>
          <w:rFonts w:asciiTheme="minorHAnsi" w:eastAsiaTheme="minorEastAsia" w:hAnsiTheme="minorHAnsi" w:cstheme="minorBidi"/>
          <w:b w:val="0"/>
          <w:noProof/>
          <w:sz w:val="24"/>
          <w:szCs w:val="24"/>
          <w:lang w:val="en-SE"/>
        </w:rPr>
      </w:pPr>
      <w:hyperlink w:anchor="_Toc131759067" w:history="1">
        <w:r w:rsidRPr="002F23D3">
          <w:rPr>
            <w:rStyle w:val="Hyperlink"/>
            <w:noProof/>
          </w:rPr>
          <w:t>Proposal 4</w:t>
        </w:r>
        <w:r>
          <w:rPr>
            <w:rFonts w:asciiTheme="minorHAnsi" w:eastAsiaTheme="minorEastAsia" w:hAnsiTheme="minorHAnsi" w:cstheme="minorBidi"/>
            <w:b w:val="0"/>
            <w:noProof/>
            <w:sz w:val="24"/>
            <w:szCs w:val="24"/>
            <w:lang w:val="en-SE"/>
          </w:rPr>
          <w:tab/>
        </w:r>
        <w:r w:rsidRPr="002F23D3">
          <w:rPr>
            <w:rStyle w:val="Hyperlink"/>
            <w:noProof/>
          </w:rPr>
          <w:t>Adopt a similar mechanism to support early data forwarding for CHO with multiple SCGs.</w:t>
        </w:r>
      </w:hyperlink>
    </w:p>
    <w:p w14:paraId="40C4D9F1" w14:textId="77777777" w:rsidR="003C15CE" w:rsidRDefault="003C15CE">
      <w:pPr>
        <w:pStyle w:val="TableofFigures"/>
        <w:tabs>
          <w:tab w:val="right" w:leader="dot" w:pos="9629"/>
        </w:tabs>
        <w:rPr>
          <w:rFonts w:asciiTheme="minorHAnsi" w:eastAsiaTheme="minorEastAsia" w:hAnsiTheme="minorHAnsi" w:cstheme="minorBidi"/>
          <w:b w:val="0"/>
          <w:noProof/>
          <w:sz w:val="24"/>
          <w:szCs w:val="24"/>
          <w:lang w:val="en-SE"/>
        </w:rPr>
      </w:pPr>
      <w:hyperlink w:anchor="_Toc131759068" w:history="1">
        <w:r w:rsidRPr="002F23D3">
          <w:rPr>
            <w:rStyle w:val="Hyperlink"/>
            <w:noProof/>
          </w:rPr>
          <w:t>Proposal 5</w:t>
        </w:r>
        <w:r>
          <w:rPr>
            <w:rFonts w:asciiTheme="minorHAnsi" w:eastAsiaTheme="minorEastAsia" w:hAnsiTheme="minorHAnsi" w:cstheme="minorBidi"/>
            <w:b w:val="0"/>
            <w:noProof/>
            <w:sz w:val="24"/>
            <w:szCs w:val="24"/>
            <w:lang w:val="en-SE"/>
          </w:rPr>
          <w:tab/>
        </w:r>
        <w:r w:rsidRPr="002F23D3">
          <w:rPr>
            <w:rStyle w:val="Hyperlink"/>
            <w:noProof/>
          </w:rPr>
          <w:t>RAN3 to check the possible impacts over Xn to support CHO associated with CPAC configurations.</w:t>
        </w:r>
      </w:hyperlink>
    </w:p>
    <w:p w14:paraId="555F807E" w14:textId="5AE9C9C4" w:rsidR="00C01F33" w:rsidRPr="006A4E04" w:rsidRDefault="006E1C82" w:rsidP="006A4E04">
      <w:pPr>
        <w:pStyle w:val="BodyText"/>
        <w:rPr>
          <w:b/>
          <w:bCs/>
        </w:rPr>
      </w:pPr>
      <w:r>
        <w:rPr>
          <w:b/>
          <w:bCs/>
          <w:lang w:val="en-US"/>
        </w:rPr>
        <w:fldChar w:fldCharType="end"/>
      </w:r>
    </w:p>
    <w:p w14:paraId="4BD14594" w14:textId="6CA9BAE1" w:rsidR="00F507D1" w:rsidRPr="00CE0424" w:rsidRDefault="001E59DA" w:rsidP="00CE0424">
      <w:pPr>
        <w:pStyle w:val="Heading1"/>
      </w:pPr>
      <w:r>
        <w:t>4</w:t>
      </w:r>
      <w:r>
        <w:tab/>
      </w:r>
      <w:r w:rsidR="00F507D1" w:rsidRPr="00CE0424">
        <w:t>References</w:t>
      </w:r>
    </w:p>
    <w:p w14:paraId="0AF5D83E" w14:textId="4E550207" w:rsidR="00F72996" w:rsidRDefault="0071332E" w:rsidP="009C09EE">
      <w:pPr>
        <w:pStyle w:val="Reference"/>
        <w:overflowPunct/>
        <w:autoSpaceDE/>
        <w:autoSpaceDN/>
        <w:adjustRightInd/>
        <w:spacing w:after="0"/>
        <w:textAlignment w:val="auto"/>
        <w:rPr>
          <w:rFonts w:ascii="Times New Roman" w:hAnsi="Times New Roman"/>
        </w:rPr>
      </w:pPr>
      <w:r w:rsidRPr="00751265">
        <w:rPr>
          <w:rFonts w:ascii="Times New Roman" w:hAnsi="Times New Roman"/>
        </w:rPr>
        <w:t>R</w:t>
      </w:r>
      <w:r w:rsidR="00BD601D" w:rsidRPr="00751265">
        <w:rPr>
          <w:rFonts w:ascii="Times New Roman" w:hAnsi="Times New Roman"/>
        </w:rPr>
        <w:t>P-22</w:t>
      </w:r>
      <w:r w:rsidR="00044D9D">
        <w:rPr>
          <w:rFonts w:ascii="Times New Roman" w:hAnsi="Times New Roman"/>
        </w:rPr>
        <w:t>3520</w:t>
      </w:r>
    </w:p>
    <w:p w14:paraId="19E0DACC" w14:textId="52476FFE" w:rsidR="00E32950" w:rsidRDefault="00E32950" w:rsidP="009C09EE">
      <w:pPr>
        <w:pStyle w:val="Reference"/>
        <w:overflowPunct/>
        <w:autoSpaceDE/>
        <w:autoSpaceDN/>
        <w:adjustRightInd/>
        <w:spacing w:after="0"/>
        <w:textAlignment w:val="auto"/>
        <w:rPr>
          <w:rFonts w:ascii="Times New Roman" w:hAnsi="Times New Roman"/>
        </w:rPr>
      </w:pPr>
      <w:r>
        <w:rPr>
          <w:rFonts w:ascii="Times New Roman" w:hAnsi="Times New Roman"/>
        </w:rPr>
        <w:t xml:space="preserve">R3-230891, </w:t>
      </w:r>
      <w:r w:rsidRPr="00E32950">
        <w:rPr>
          <w:rFonts w:ascii="Times New Roman" w:hAnsi="Times New Roman"/>
        </w:rPr>
        <w:t>Summary of Offline Discussion on CB: # 23_mobilily_CHO_MRDC</w:t>
      </w:r>
      <w:r>
        <w:rPr>
          <w:rFonts w:ascii="Times New Roman" w:hAnsi="Times New Roman"/>
        </w:rPr>
        <w:t>, Lenovo</w:t>
      </w:r>
    </w:p>
    <w:p w14:paraId="2E3B93CC" w14:textId="15D2938F" w:rsidR="009C09EE" w:rsidRPr="00FB141C" w:rsidRDefault="009C09EE" w:rsidP="00262C39">
      <w:pPr>
        <w:pStyle w:val="Reference"/>
        <w:overflowPunct/>
        <w:autoSpaceDE/>
        <w:autoSpaceDN/>
        <w:adjustRightInd/>
        <w:spacing w:after="0"/>
        <w:textAlignment w:val="auto"/>
        <w:rPr>
          <w:rFonts w:ascii="Times New Roman" w:hAnsi="Times New Roman"/>
        </w:rPr>
      </w:pPr>
      <w:r w:rsidRPr="00FB141C">
        <w:rPr>
          <w:rFonts w:ascii="Times New Roman" w:hAnsi="Times New Roman"/>
        </w:rPr>
        <w:t>R3-23</w:t>
      </w:r>
      <w:r w:rsidR="00FB141C" w:rsidRPr="00FB141C">
        <w:rPr>
          <w:rFonts w:ascii="Times New Roman" w:hAnsi="Times New Roman"/>
        </w:rPr>
        <w:t>1577</w:t>
      </w:r>
      <w:r w:rsidR="00262C39" w:rsidRPr="00FB141C">
        <w:rPr>
          <w:rFonts w:ascii="Times New Roman" w:hAnsi="Times New Roman"/>
        </w:rPr>
        <w:t xml:space="preserve">, Avoid unnecessary </w:t>
      </w:r>
      <w:proofErr w:type="spellStart"/>
      <w:r w:rsidR="00262C39" w:rsidRPr="00FB141C">
        <w:rPr>
          <w:rFonts w:ascii="Times New Roman" w:hAnsi="Times New Roman"/>
        </w:rPr>
        <w:t>signaling</w:t>
      </w:r>
      <w:proofErr w:type="spellEnd"/>
      <w:r w:rsidR="00262C39" w:rsidRPr="00FB141C">
        <w:rPr>
          <w:rFonts w:ascii="Times New Roman" w:hAnsi="Times New Roman"/>
        </w:rPr>
        <w:t xml:space="preserve"> due to SCG reconfigurations, Ericsson, ZTE, Lenovo</w:t>
      </w:r>
    </w:p>
    <w:sectPr w:rsidR="009C09EE" w:rsidRPr="00FB141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A18E6" w14:textId="77777777" w:rsidR="00796D98" w:rsidRDefault="00796D98">
      <w:r>
        <w:separator/>
      </w:r>
    </w:p>
  </w:endnote>
  <w:endnote w:type="continuationSeparator" w:id="0">
    <w:p w14:paraId="59D6D7F0" w14:textId="77777777" w:rsidR="00796D98" w:rsidRDefault="00796D98">
      <w:r>
        <w:continuationSeparator/>
      </w:r>
    </w:p>
  </w:endnote>
  <w:endnote w:type="continuationNotice" w:id="1">
    <w:p w14:paraId="4EDCC4CD" w14:textId="77777777" w:rsidR="00796D98" w:rsidRDefault="00796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EEB1" w14:textId="77777777" w:rsidR="00796D98" w:rsidRDefault="00796D98">
      <w:r>
        <w:separator/>
      </w:r>
    </w:p>
  </w:footnote>
  <w:footnote w:type="continuationSeparator" w:id="0">
    <w:p w14:paraId="2F93FAF5" w14:textId="77777777" w:rsidR="00796D98" w:rsidRDefault="00796D98">
      <w:r>
        <w:continuationSeparator/>
      </w:r>
    </w:p>
  </w:footnote>
  <w:footnote w:type="continuationNotice" w:id="1">
    <w:p w14:paraId="79248091" w14:textId="77777777" w:rsidR="00796D98" w:rsidRDefault="00796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9"/>
  </w:num>
  <w:num w:numId="2" w16cid:durableId="837427508">
    <w:abstractNumId w:val="7"/>
  </w:num>
  <w:num w:numId="3" w16cid:durableId="1846439820">
    <w:abstractNumId w:val="0"/>
  </w:num>
  <w:num w:numId="4" w16cid:durableId="1556044591">
    <w:abstractNumId w:val="11"/>
  </w:num>
  <w:num w:numId="5" w16cid:durableId="319358008">
    <w:abstractNumId w:val="13"/>
  </w:num>
  <w:num w:numId="6" w16cid:durableId="786003976">
    <w:abstractNumId w:val="14"/>
  </w:num>
  <w:num w:numId="7" w16cid:durableId="2053992577">
    <w:abstractNumId w:val="3"/>
  </w:num>
  <w:num w:numId="8" w16cid:durableId="180357397">
    <w:abstractNumId w:val="4"/>
  </w:num>
  <w:num w:numId="9" w16cid:durableId="1491869757">
    <w:abstractNumId w:val="2"/>
  </w:num>
  <w:num w:numId="10" w16cid:durableId="1116414036">
    <w:abstractNumId w:val="17"/>
  </w:num>
  <w:num w:numId="11" w16cid:durableId="451557085">
    <w:abstractNumId w:val="5"/>
  </w:num>
  <w:num w:numId="12" w16cid:durableId="1243561431">
    <w:abstractNumId w:val="15"/>
  </w:num>
  <w:num w:numId="13" w16cid:durableId="1307129762">
    <w:abstractNumId w:val="16"/>
  </w:num>
  <w:num w:numId="14" w16cid:durableId="305084412">
    <w:abstractNumId w:val="8"/>
  </w:num>
  <w:num w:numId="15" w16cid:durableId="1916014255">
    <w:abstractNumId w:val="7"/>
  </w:num>
  <w:num w:numId="16" w16cid:durableId="2119831896">
    <w:abstractNumId w:val="7"/>
  </w:num>
  <w:num w:numId="17" w16cid:durableId="620527116">
    <w:abstractNumId w:val="11"/>
  </w:num>
  <w:num w:numId="18" w16cid:durableId="193617923">
    <w:abstractNumId w:val="11"/>
  </w:num>
  <w:num w:numId="19" w16cid:durableId="536895940">
    <w:abstractNumId w:val="12"/>
  </w:num>
  <w:num w:numId="20" w16cid:durableId="1576352885">
    <w:abstractNumId w:val="9"/>
  </w:num>
  <w:num w:numId="21" w16cid:durableId="1407411772">
    <w:abstractNumId w:val="1"/>
  </w:num>
  <w:num w:numId="22" w16cid:durableId="1140609308">
    <w:abstractNumId w:val="10"/>
  </w:num>
  <w:num w:numId="23" w16cid:durableId="95409960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1C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4001C"/>
    <w:rsid w:val="000404D2"/>
    <w:rsid w:val="0004076C"/>
    <w:rsid w:val="00040CCE"/>
    <w:rsid w:val="0004116B"/>
    <w:rsid w:val="000422E2"/>
    <w:rsid w:val="00042F22"/>
    <w:rsid w:val="000444EF"/>
    <w:rsid w:val="00044D9D"/>
    <w:rsid w:val="00045AA7"/>
    <w:rsid w:val="00045FE0"/>
    <w:rsid w:val="00046DE7"/>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6E7"/>
    <w:rsid w:val="000626DC"/>
    <w:rsid w:val="00063AB9"/>
    <w:rsid w:val="00063EDA"/>
    <w:rsid w:val="0006487E"/>
    <w:rsid w:val="00064A06"/>
    <w:rsid w:val="00065B59"/>
    <w:rsid w:val="00065E1A"/>
    <w:rsid w:val="0006690D"/>
    <w:rsid w:val="0006791E"/>
    <w:rsid w:val="00072CF6"/>
    <w:rsid w:val="00073C12"/>
    <w:rsid w:val="00073CEF"/>
    <w:rsid w:val="00075251"/>
    <w:rsid w:val="0007560A"/>
    <w:rsid w:val="0007569A"/>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4B42"/>
    <w:rsid w:val="000B58C3"/>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F45"/>
    <w:rsid w:val="000E64E1"/>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68B"/>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CCB"/>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527"/>
    <w:rsid w:val="00172540"/>
    <w:rsid w:val="00173A8E"/>
    <w:rsid w:val="00173B5A"/>
    <w:rsid w:val="0017477B"/>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A0073"/>
    <w:rsid w:val="001A01CE"/>
    <w:rsid w:val="001A1987"/>
    <w:rsid w:val="001A2564"/>
    <w:rsid w:val="001A29DA"/>
    <w:rsid w:val="001A3A9B"/>
    <w:rsid w:val="001A41D7"/>
    <w:rsid w:val="001A4AE4"/>
    <w:rsid w:val="001A6173"/>
    <w:rsid w:val="001A6215"/>
    <w:rsid w:val="001A6CBA"/>
    <w:rsid w:val="001A7087"/>
    <w:rsid w:val="001A7B56"/>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0E3"/>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7F1"/>
    <w:rsid w:val="002458EB"/>
    <w:rsid w:val="002476E2"/>
    <w:rsid w:val="0024789C"/>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6964"/>
    <w:rsid w:val="00286ACD"/>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C9E"/>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565E"/>
    <w:rsid w:val="0034601D"/>
    <w:rsid w:val="00346DB5"/>
    <w:rsid w:val="003477B1"/>
    <w:rsid w:val="0035122B"/>
    <w:rsid w:val="003519E3"/>
    <w:rsid w:val="00351DB3"/>
    <w:rsid w:val="0035229F"/>
    <w:rsid w:val="0035310E"/>
    <w:rsid w:val="00353369"/>
    <w:rsid w:val="0035380E"/>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67F65"/>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5CE"/>
    <w:rsid w:val="003C1F41"/>
    <w:rsid w:val="003C24DF"/>
    <w:rsid w:val="003C2702"/>
    <w:rsid w:val="003C2F5A"/>
    <w:rsid w:val="003C4135"/>
    <w:rsid w:val="003C42C6"/>
    <w:rsid w:val="003C498B"/>
    <w:rsid w:val="003C4A1D"/>
    <w:rsid w:val="003C514E"/>
    <w:rsid w:val="003C5D0A"/>
    <w:rsid w:val="003C5D1E"/>
    <w:rsid w:val="003C5F4C"/>
    <w:rsid w:val="003C6BA8"/>
    <w:rsid w:val="003C7033"/>
    <w:rsid w:val="003C7101"/>
    <w:rsid w:val="003C71C2"/>
    <w:rsid w:val="003C7806"/>
    <w:rsid w:val="003C798D"/>
    <w:rsid w:val="003C7B48"/>
    <w:rsid w:val="003D09CC"/>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5945"/>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26B2"/>
    <w:rsid w:val="00422AA4"/>
    <w:rsid w:val="00423024"/>
    <w:rsid w:val="00423BA7"/>
    <w:rsid w:val="00423BC3"/>
    <w:rsid w:val="004242F4"/>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6B97"/>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DE0"/>
    <w:rsid w:val="004725F8"/>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68FE"/>
    <w:rsid w:val="004A78EB"/>
    <w:rsid w:val="004B0C21"/>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4720"/>
    <w:rsid w:val="00504E22"/>
    <w:rsid w:val="00505F48"/>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3F99"/>
    <w:rsid w:val="005652F0"/>
    <w:rsid w:val="00565630"/>
    <w:rsid w:val="0056574E"/>
    <w:rsid w:val="005664DD"/>
    <w:rsid w:val="00570E28"/>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166E"/>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7662"/>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2A6C"/>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CB1"/>
    <w:rsid w:val="005F3025"/>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029"/>
    <w:rsid w:val="00645686"/>
    <w:rsid w:val="00645722"/>
    <w:rsid w:val="00645E3A"/>
    <w:rsid w:val="0064624E"/>
    <w:rsid w:val="006462A6"/>
    <w:rsid w:val="006464AE"/>
    <w:rsid w:val="006467DA"/>
    <w:rsid w:val="00646E9D"/>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3C0"/>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44D"/>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9DC"/>
    <w:rsid w:val="006C1E1B"/>
    <w:rsid w:val="006C1F3A"/>
    <w:rsid w:val="006C3AF9"/>
    <w:rsid w:val="006C5455"/>
    <w:rsid w:val="006C5EC9"/>
    <w:rsid w:val="006C6059"/>
    <w:rsid w:val="006C701A"/>
    <w:rsid w:val="006C7522"/>
    <w:rsid w:val="006C770F"/>
    <w:rsid w:val="006D042D"/>
    <w:rsid w:val="006D0D28"/>
    <w:rsid w:val="006D0F89"/>
    <w:rsid w:val="006D25B6"/>
    <w:rsid w:val="006D2B50"/>
    <w:rsid w:val="006D2BB7"/>
    <w:rsid w:val="006D4065"/>
    <w:rsid w:val="006D5606"/>
    <w:rsid w:val="006D5AC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8D3"/>
    <w:rsid w:val="007149C6"/>
    <w:rsid w:val="007149DC"/>
    <w:rsid w:val="00714DA0"/>
    <w:rsid w:val="00714E94"/>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302E"/>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3CD8"/>
    <w:rsid w:val="00795C92"/>
    <w:rsid w:val="007960EB"/>
    <w:rsid w:val="00796231"/>
    <w:rsid w:val="00796D98"/>
    <w:rsid w:val="00797473"/>
    <w:rsid w:val="00797C51"/>
    <w:rsid w:val="00797EEA"/>
    <w:rsid w:val="007A1969"/>
    <w:rsid w:val="007A1CB3"/>
    <w:rsid w:val="007A30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E74B6"/>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C91"/>
    <w:rsid w:val="00846FE7"/>
    <w:rsid w:val="00850F16"/>
    <w:rsid w:val="008515C6"/>
    <w:rsid w:val="00856198"/>
    <w:rsid w:val="00856911"/>
    <w:rsid w:val="00856BDC"/>
    <w:rsid w:val="0086041C"/>
    <w:rsid w:val="0086130D"/>
    <w:rsid w:val="00861C39"/>
    <w:rsid w:val="00863D3C"/>
    <w:rsid w:val="00865AD5"/>
    <w:rsid w:val="008660C6"/>
    <w:rsid w:val="00867140"/>
    <w:rsid w:val="00867370"/>
    <w:rsid w:val="008677FD"/>
    <w:rsid w:val="00867EDB"/>
    <w:rsid w:val="008706D4"/>
    <w:rsid w:val="00870F41"/>
    <w:rsid w:val="00870F8A"/>
    <w:rsid w:val="008719A4"/>
    <w:rsid w:val="00871D23"/>
    <w:rsid w:val="00871EE1"/>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212D"/>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C6F"/>
    <w:rsid w:val="008B0483"/>
    <w:rsid w:val="008B0758"/>
    <w:rsid w:val="008B0BE1"/>
    <w:rsid w:val="008B120C"/>
    <w:rsid w:val="008B1ABB"/>
    <w:rsid w:val="008B2B0C"/>
    <w:rsid w:val="008B3710"/>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2D90"/>
    <w:rsid w:val="008F33DC"/>
    <w:rsid w:val="008F33F1"/>
    <w:rsid w:val="008F35C2"/>
    <w:rsid w:val="008F3797"/>
    <w:rsid w:val="008F466A"/>
    <w:rsid w:val="008F477F"/>
    <w:rsid w:val="008F6B82"/>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359"/>
    <w:rsid w:val="00920BF2"/>
    <w:rsid w:val="00922010"/>
    <w:rsid w:val="00923BE8"/>
    <w:rsid w:val="00923D96"/>
    <w:rsid w:val="00924FB0"/>
    <w:rsid w:val="009251F2"/>
    <w:rsid w:val="00925559"/>
    <w:rsid w:val="00926B8F"/>
    <w:rsid w:val="009302CB"/>
    <w:rsid w:val="00930829"/>
    <w:rsid w:val="00930B64"/>
    <w:rsid w:val="00931142"/>
    <w:rsid w:val="009313CA"/>
    <w:rsid w:val="009313D6"/>
    <w:rsid w:val="0093140B"/>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6DDD"/>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DE4"/>
    <w:rsid w:val="00984F5C"/>
    <w:rsid w:val="00985243"/>
    <w:rsid w:val="00985253"/>
    <w:rsid w:val="009853B3"/>
    <w:rsid w:val="00985CE2"/>
    <w:rsid w:val="0099022F"/>
    <w:rsid w:val="00990630"/>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A658A"/>
    <w:rsid w:val="009B1588"/>
    <w:rsid w:val="009B1F30"/>
    <w:rsid w:val="009B2B40"/>
    <w:rsid w:val="009B3AC2"/>
    <w:rsid w:val="009B3FA5"/>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F28"/>
    <w:rsid w:val="009E7728"/>
    <w:rsid w:val="009E77BD"/>
    <w:rsid w:val="009F08F3"/>
    <w:rsid w:val="009F1359"/>
    <w:rsid w:val="009F1E00"/>
    <w:rsid w:val="009F1E63"/>
    <w:rsid w:val="009F1F6F"/>
    <w:rsid w:val="009F344F"/>
    <w:rsid w:val="009F463A"/>
    <w:rsid w:val="009F4A61"/>
    <w:rsid w:val="009F666D"/>
    <w:rsid w:val="009F704C"/>
    <w:rsid w:val="009F70F9"/>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419D"/>
    <w:rsid w:val="00A14C10"/>
    <w:rsid w:val="00A1587C"/>
    <w:rsid w:val="00A16942"/>
    <w:rsid w:val="00A16DAC"/>
    <w:rsid w:val="00A176D5"/>
    <w:rsid w:val="00A17F63"/>
    <w:rsid w:val="00A2075D"/>
    <w:rsid w:val="00A20B64"/>
    <w:rsid w:val="00A2193B"/>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E0B"/>
    <w:rsid w:val="00A41AC7"/>
    <w:rsid w:val="00A41E2B"/>
    <w:rsid w:val="00A43987"/>
    <w:rsid w:val="00A448C6"/>
    <w:rsid w:val="00A45B74"/>
    <w:rsid w:val="00A471A0"/>
    <w:rsid w:val="00A47221"/>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538"/>
    <w:rsid w:val="00A75EC6"/>
    <w:rsid w:val="00A761D4"/>
    <w:rsid w:val="00A7657F"/>
    <w:rsid w:val="00A772D6"/>
    <w:rsid w:val="00A77309"/>
    <w:rsid w:val="00A77EC4"/>
    <w:rsid w:val="00A80FCA"/>
    <w:rsid w:val="00A81697"/>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ABE"/>
    <w:rsid w:val="00A94F6E"/>
    <w:rsid w:val="00A95434"/>
    <w:rsid w:val="00A9545E"/>
    <w:rsid w:val="00A958C9"/>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B0F"/>
    <w:rsid w:val="00AD3F94"/>
    <w:rsid w:val="00AD496B"/>
    <w:rsid w:val="00AD4A5A"/>
    <w:rsid w:val="00AD4C17"/>
    <w:rsid w:val="00AD591A"/>
    <w:rsid w:val="00AD5BC6"/>
    <w:rsid w:val="00AD6634"/>
    <w:rsid w:val="00AD7733"/>
    <w:rsid w:val="00AE0AAE"/>
    <w:rsid w:val="00AE1C8B"/>
    <w:rsid w:val="00AE1D7A"/>
    <w:rsid w:val="00AE201A"/>
    <w:rsid w:val="00AE27AC"/>
    <w:rsid w:val="00AE345F"/>
    <w:rsid w:val="00AE40E0"/>
    <w:rsid w:val="00AE40E9"/>
    <w:rsid w:val="00AE490F"/>
    <w:rsid w:val="00AE4DBA"/>
    <w:rsid w:val="00AE4F07"/>
    <w:rsid w:val="00AE6816"/>
    <w:rsid w:val="00AE70D8"/>
    <w:rsid w:val="00AE7F78"/>
    <w:rsid w:val="00AE7FB3"/>
    <w:rsid w:val="00AF10F0"/>
    <w:rsid w:val="00AF116E"/>
    <w:rsid w:val="00AF1C5D"/>
    <w:rsid w:val="00AF23FE"/>
    <w:rsid w:val="00AF2901"/>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3B1"/>
    <w:rsid w:val="00B102FB"/>
    <w:rsid w:val="00B105E3"/>
    <w:rsid w:val="00B10852"/>
    <w:rsid w:val="00B10F83"/>
    <w:rsid w:val="00B1115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3E10"/>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F70"/>
    <w:rsid w:val="00B677A8"/>
    <w:rsid w:val="00B67E21"/>
    <w:rsid w:val="00B72359"/>
    <w:rsid w:val="00B724A1"/>
    <w:rsid w:val="00B72B86"/>
    <w:rsid w:val="00B739F6"/>
    <w:rsid w:val="00B73CBD"/>
    <w:rsid w:val="00B73FFC"/>
    <w:rsid w:val="00B7522B"/>
    <w:rsid w:val="00B75981"/>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3594"/>
    <w:rsid w:val="00BA4AAA"/>
    <w:rsid w:val="00BA4F14"/>
    <w:rsid w:val="00BA53D5"/>
    <w:rsid w:val="00BA56D2"/>
    <w:rsid w:val="00BA6680"/>
    <w:rsid w:val="00BA6E11"/>
    <w:rsid w:val="00BA76E0"/>
    <w:rsid w:val="00BB0DB5"/>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B7E21"/>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6254"/>
    <w:rsid w:val="00BE7406"/>
    <w:rsid w:val="00BE7603"/>
    <w:rsid w:val="00BF01A4"/>
    <w:rsid w:val="00BF049D"/>
    <w:rsid w:val="00BF1250"/>
    <w:rsid w:val="00BF23CF"/>
    <w:rsid w:val="00BF240A"/>
    <w:rsid w:val="00BF2BA2"/>
    <w:rsid w:val="00BF2E12"/>
    <w:rsid w:val="00BF3279"/>
    <w:rsid w:val="00BF37C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A73"/>
    <w:rsid w:val="00C16F24"/>
    <w:rsid w:val="00C17680"/>
    <w:rsid w:val="00C176AC"/>
    <w:rsid w:val="00C21312"/>
    <w:rsid w:val="00C225EC"/>
    <w:rsid w:val="00C22DCC"/>
    <w:rsid w:val="00C237A6"/>
    <w:rsid w:val="00C237C9"/>
    <w:rsid w:val="00C247C0"/>
    <w:rsid w:val="00C25710"/>
    <w:rsid w:val="00C26158"/>
    <w:rsid w:val="00C268E6"/>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83"/>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D9A"/>
    <w:rsid w:val="00C81ED1"/>
    <w:rsid w:val="00C827FC"/>
    <w:rsid w:val="00C82D95"/>
    <w:rsid w:val="00C83CD0"/>
    <w:rsid w:val="00C83D23"/>
    <w:rsid w:val="00C83F2A"/>
    <w:rsid w:val="00C8429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75A"/>
    <w:rsid w:val="00CA6998"/>
    <w:rsid w:val="00CA7E6C"/>
    <w:rsid w:val="00CA7F89"/>
    <w:rsid w:val="00CB03E8"/>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BF0"/>
    <w:rsid w:val="00CE2E3C"/>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24E8"/>
    <w:rsid w:val="00D02A01"/>
    <w:rsid w:val="00D0349B"/>
    <w:rsid w:val="00D04C4C"/>
    <w:rsid w:val="00D0504C"/>
    <w:rsid w:val="00D05A3D"/>
    <w:rsid w:val="00D05B1E"/>
    <w:rsid w:val="00D05E52"/>
    <w:rsid w:val="00D074B9"/>
    <w:rsid w:val="00D10080"/>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58B"/>
    <w:rsid w:val="00D616F5"/>
    <w:rsid w:val="00D61AF5"/>
    <w:rsid w:val="00D62040"/>
    <w:rsid w:val="00D623FE"/>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5DF0"/>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CA3"/>
    <w:rsid w:val="00D871CE"/>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26FB"/>
    <w:rsid w:val="00DA305E"/>
    <w:rsid w:val="00DA3DB2"/>
    <w:rsid w:val="00DA45B7"/>
    <w:rsid w:val="00DA5417"/>
    <w:rsid w:val="00DA56E8"/>
    <w:rsid w:val="00DA5703"/>
    <w:rsid w:val="00DA64AC"/>
    <w:rsid w:val="00DA65CC"/>
    <w:rsid w:val="00DA7C2E"/>
    <w:rsid w:val="00DB0A9F"/>
    <w:rsid w:val="00DB0BE6"/>
    <w:rsid w:val="00DB2432"/>
    <w:rsid w:val="00DB377D"/>
    <w:rsid w:val="00DB4915"/>
    <w:rsid w:val="00DB50F1"/>
    <w:rsid w:val="00DC2D36"/>
    <w:rsid w:val="00DC4BE7"/>
    <w:rsid w:val="00DC53EF"/>
    <w:rsid w:val="00DC57A2"/>
    <w:rsid w:val="00DC726D"/>
    <w:rsid w:val="00DC7D91"/>
    <w:rsid w:val="00DD1852"/>
    <w:rsid w:val="00DD2B49"/>
    <w:rsid w:val="00DD39ED"/>
    <w:rsid w:val="00DD3B51"/>
    <w:rsid w:val="00DD4718"/>
    <w:rsid w:val="00DD5129"/>
    <w:rsid w:val="00DD518D"/>
    <w:rsid w:val="00DD52A2"/>
    <w:rsid w:val="00DD589A"/>
    <w:rsid w:val="00DD5D6D"/>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2950"/>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374"/>
    <w:rsid w:val="00E45984"/>
    <w:rsid w:val="00E45E24"/>
    <w:rsid w:val="00E46825"/>
    <w:rsid w:val="00E46886"/>
    <w:rsid w:val="00E46E10"/>
    <w:rsid w:val="00E47AEF"/>
    <w:rsid w:val="00E47DAC"/>
    <w:rsid w:val="00E502A7"/>
    <w:rsid w:val="00E502F4"/>
    <w:rsid w:val="00E503FE"/>
    <w:rsid w:val="00E51C8D"/>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712"/>
    <w:rsid w:val="00E67C51"/>
    <w:rsid w:val="00E70C4B"/>
    <w:rsid w:val="00E712C5"/>
    <w:rsid w:val="00E72998"/>
    <w:rsid w:val="00E72EFC"/>
    <w:rsid w:val="00E734C3"/>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A0A0A"/>
    <w:rsid w:val="00EA1D4A"/>
    <w:rsid w:val="00EA215E"/>
    <w:rsid w:val="00EA2557"/>
    <w:rsid w:val="00EA2977"/>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42B1"/>
    <w:rsid w:val="00F243D8"/>
    <w:rsid w:val="00F24CF1"/>
    <w:rsid w:val="00F2606C"/>
    <w:rsid w:val="00F26C2A"/>
    <w:rsid w:val="00F26E7E"/>
    <w:rsid w:val="00F27413"/>
    <w:rsid w:val="00F30828"/>
    <w:rsid w:val="00F313D6"/>
    <w:rsid w:val="00F315DA"/>
    <w:rsid w:val="00F35299"/>
    <w:rsid w:val="00F356F7"/>
    <w:rsid w:val="00F35831"/>
    <w:rsid w:val="00F36266"/>
    <w:rsid w:val="00F3779C"/>
    <w:rsid w:val="00F4039C"/>
    <w:rsid w:val="00F40904"/>
    <w:rsid w:val="00F40F0C"/>
    <w:rsid w:val="00F413AF"/>
    <w:rsid w:val="00F41A85"/>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5B8"/>
    <w:rsid w:val="00F61FBC"/>
    <w:rsid w:val="00F62C70"/>
    <w:rsid w:val="00F6302A"/>
    <w:rsid w:val="00F63950"/>
    <w:rsid w:val="00F6447D"/>
    <w:rsid w:val="00F645B7"/>
    <w:rsid w:val="00F649A4"/>
    <w:rsid w:val="00F64B82"/>
    <w:rsid w:val="00F64C2B"/>
    <w:rsid w:val="00F651BE"/>
    <w:rsid w:val="00F656C2"/>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141C"/>
    <w:rsid w:val="00FB29D6"/>
    <w:rsid w:val="00FB3E1C"/>
    <w:rsid w:val="00FB3E9E"/>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2468"/>
    <w:rsid w:val="00FC3184"/>
    <w:rsid w:val="00FC3636"/>
    <w:rsid w:val="00FC4F3A"/>
    <w:rsid w:val="00FC72F0"/>
    <w:rsid w:val="00FC7429"/>
    <w:rsid w:val="00FC74D0"/>
    <w:rsid w:val="00FC7CAA"/>
    <w:rsid w:val="00FD0073"/>
    <w:rsid w:val="00FD07F6"/>
    <w:rsid w:val="00FD09D5"/>
    <w:rsid w:val="00FD0E96"/>
    <w:rsid w:val="00FD1780"/>
    <w:rsid w:val="00FD1EC8"/>
    <w:rsid w:val="00FD22FA"/>
    <w:rsid w:val="00FD2372"/>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0CF"/>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 w:id="17963532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519</TotalTime>
  <Pages>4</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9722</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483</cp:revision>
  <cp:lastPrinted>2020-10-23T10:47:00Z</cp:lastPrinted>
  <dcterms:created xsi:type="dcterms:W3CDTF">2022-10-29T11:46:00Z</dcterms:created>
  <dcterms:modified xsi:type="dcterms:W3CDTF">2023-04-07T03:24:00Z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