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575F3" w:rsidRPr="00E27245" w14:paraId="3E97AD96" w14:textId="77777777" w:rsidTr="00904F89">
        <w:trPr>
          <w:cantSplit/>
        </w:trPr>
        <w:tc>
          <w:tcPr>
            <w:tcW w:w="10423" w:type="dxa"/>
            <w:gridSpan w:val="2"/>
          </w:tcPr>
          <w:p w14:paraId="7AC3A4D6" w14:textId="1554325B" w:rsidR="005575F3" w:rsidRPr="00E27245" w:rsidRDefault="005575F3" w:rsidP="00904F89">
            <w:pPr>
              <w:pStyle w:val="ZA"/>
              <w:framePr w:w="0" w:hRule="auto" w:wrap="auto" w:vAnchor="margin" w:hAnchor="text" w:yAlign="inline"/>
            </w:pPr>
            <w:bookmarkStart w:id="0" w:name="page1"/>
            <w:r w:rsidRPr="00E32B76">
              <w:rPr>
                <w:sz w:val="64"/>
              </w:rPr>
              <w:t xml:space="preserve">3GPP TS 36.420 </w:t>
            </w:r>
            <w:r w:rsidRPr="00E32B76">
              <w:t>V</w:t>
            </w:r>
            <w:r w:rsidR="00E02238">
              <w:t>19.0.0</w:t>
            </w:r>
            <w:r w:rsidR="00E02238" w:rsidRPr="00E32B76">
              <w:rPr>
                <w:sz w:val="32"/>
              </w:rPr>
              <w:t xml:space="preserve"> </w:t>
            </w:r>
            <w:r w:rsidRPr="00E32B76">
              <w:rPr>
                <w:sz w:val="32"/>
              </w:rPr>
              <w:t>(</w:t>
            </w:r>
            <w:r w:rsidR="00E02238">
              <w:rPr>
                <w:sz w:val="32"/>
              </w:rPr>
              <w:t>2025-09</w:t>
            </w:r>
            <w:r>
              <w:rPr>
                <w:sz w:val="32"/>
              </w:rPr>
              <w:t>)</w:t>
            </w:r>
          </w:p>
        </w:tc>
      </w:tr>
      <w:tr w:rsidR="005575F3" w:rsidRPr="00E27245" w14:paraId="6A089299" w14:textId="77777777" w:rsidTr="00904F89">
        <w:trPr>
          <w:cantSplit/>
          <w:trHeight w:hRule="exact" w:val="1134"/>
        </w:trPr>
        <w:tc>
          <w:tcPr>
            <w:tcW w:w="10423" w:type="dxa"/>
            <w:gridSpan w:val="2"/>
          </w:tcPr>
          <w:p w14:paraId="5BEB3978" w14:textId="77777777" w:rsidR="005575F3" w:rsidRPr="00E27245" w:rsidRDefault="005575F3" w:rsidP="00904F89">
            <w:pPr>
              <w:pStyle w:val="TAR"/>
            </w:pPr>
            <w:r w:rsidRPr="00E32B76">
              <w:t>Technical Specification</w:t>
            </w:r>
          </w:p>
        </w:tc>
      </w:tr>
      <w:tr w:rsidR="005575F3" w:rsidRPr="00E27245" w14:paraId="23886A22" w14:textId="77777777" w:rsidTr="00904F89">
        <w:trPr>
          <w:cantSplit/>
          <w:trHeight w:hRule="exact" w:val="3685"/>
        </w:trPr>
        <w:tc>
          <w:tcPr>
            <w:tcW w:w="10423" w:type="dxa"/>
            <w:gridSpan w:val="2"/>
          </w:tcPr>
          <w:p w14:paraId="65ECE7E6" w14:textId="77777777" w:rsidR="005575F3" w:rsidRPr="00E32B76" w:rsidRDefault="005575F3" w:rsidP="00904F89">
            <w:pPr>
              <w:pStyle w:val="ZT"/>
              <w:framePr w:wrap="auto" w:hAnchor="text" w:yAlign="inline"/>
            </w:pPr>
            <w:r w:rsidRPr="00E32B76">
              <w:t>3</w:t>
            </w:r>
            <w:r w:rsidRPr="00E32B76">
              <w:rPr>
                <w:vertAlign w:val="superscript"/>
              </w:rPr>
              <w:t>rd</w:t>
            </w:r>
            <w:r w:rsidRPr="00E32B76">
              <w:t xml:space="preserve"> Generation Partnership Project;</w:t>
            </w:r>
          </w:p>
          <w:p w14:paraId="4C89471C" w14:textId="77777777" w:rsidR="005575F3" w:rsidRPr="00E32B76" w:rsidRDefault="005575F3" w:rsidP="00904F89">
            <w:pPr>
              <w:pStyle w:val="ZT"/>
              <w:framePr w:wrap="auto" w:hAnchor="text" w:yAlign="inline"/>
            </w:pPr>
            <w:r w:rsidRPr="00E32B76">
              <w:t>Technical Specification Group Radio Access Network;</w:t>
            </w:r>
          </w:p>
          <w:p w14:paraId="4979CDDF" w14:textId="77777777" w:rsidR="005575F3" w:rsidRPr="00E32B76" w:rsidRDefault="005575F3" w:rsidP="00904F89">
            <w:pPr>
              <w:pStyle w:val="ZT"/>
              <w:framePr w:wrap="auto" w:hAnchor="text" w:yAlign="inline"/>
            </w:pPr>
            <w:r w:rsidRPr="00E32B76">
              <w:t>Evolved Universal Terrestrial Radio Access Network</w:t>
            </w:r>
          </w:p>
          <w:p w14:paraId="60DBAF8A" w14:textId="77777777" w:rsidR="005575F3" w:rsidRPr="00E32B76" w:rsidRDefault="005575F3" w:rsidP="00904F89">
            <w:pPr>
              <w:pStyle w:val="ZT"/>
              <w:framePr w:wrap="auto" w:hAnchor="text" w:yAlign="inline"/>
            </w:pPr>
            <w:r w:rsidRPr="00E32B76">
              <w:t>(E-UTRAN);</w:t>
            </w:r>
          </w:p>
          <w:p w14:paraId="66EA1E91" w14:textId="77777777" w:rsidR="005575F3" w:rsidRPr="00E32B76" w:rsidRDefault="005575F3" w:rsidP="00904F89">
            <w:pPr>
              <w:pStyle w:val="ZT"/>
              <w:framePr w:wrap="auto" w:hAnchor="text" w:yAlign="inline"/>
            </w:pPr>
            <w:r w:rsidRPr="00E32B76">
              <w:t>X2 general aspects and principles</w:t>
            </w:r>
          </w:p>
          <w:p w14:paraId="3EA38DEC" w14:textId="14AF4019" w:rsidR="005575F3" w:rsidRPr="00E27245" w:rsidRDefault="005575F3" w:rsidP="00904F89">
            <w:pPr>
              <w:pStyle w:val="ZT"/>
              <w:framePr w:wrap="auto" w:hAnchor="text" w:yAlign="inline"/>
              <w:rPr>
                <w:i/>
                <w:sz w:val="28"/>
              </w:rPr>
            </w:pPr>
            <w:r w:rsidRPr="00E32B76">
              <w:t>(</w:t>
            </w:r>
            <w:r w:rsidRPr="00E32B76">
              <w:rPr>
                <w:rStyle w:val="ZGSM"/>
              </w:rPr>
              <w:t>Release</w:t>
            </w:r>
            <w:r w:rsidR="00E02238">
              <w:rPr>
                <w:rStyle w:val="ZGSM"/>
              </w:rPr>
              <w:t xml:space="preserve"> 19</w:t>
            </w:r>
            <w:r w:rsidRPr="00E32B76">
              <w:t>)</w:t>
            </w:r>
          </w:p>
        </w:tc>
      </w:tr>
      <w:tr w:rsidR="005575F3" w:rsidRPr="00E27245" w14:paraId="4816E4B2" w14:textId="77777777" w:rsidTr="00904F89">
        <w:trPr>
          <w:cantSplit/>
        </w:trPr>
        <w:tc>
          <w:tcPr>
            <w:tcW w:w="10423" w:type="dxa"/>
            <w:gridSpan w:val="2"/>
            <w:tcBorders>
              <w:bottom w:val="single" w:sz="12" w:space="0" w:color="auto"/>
            </w:tcBorders>
          </w:tcPr>
          <w:p w14:paraId="435C5432" w14:textId="77777777" w:rsidR="005575F3" w:rsidRPr="00E32B76" w:rsidRDefault="005575F3" w:rsidP="00904F89">
            <w:pPr>
              <w:pStyle w:val="FP"/>
            </w:pPr>
          </w:p>
        </w:tc>
      </w:tr>
      <w:bookmarkStart w:id="1" w:name="_Hlk99699974"/>
      <w:bookmarkEnd w:id="1"/>
      <w:bookmarkStart w:id="2" w:name="_MON_1684549432"/>
      <w:bookmarkEnd w:id="2"/>
      <w:tr w:rsidR="005575F3" w:rsidRPr="00E27245" w14:paraId="79E7A723" w14:textId="77777777" w:rsidTr="00904F89">
        <w:trPr>
          <w:cantSplit/>
          <w:trHeight w:hRule="exact" w:val="1531"/>
        </w:trPr>
        <w:tc>
          <w:tcPr>
            <w:tcW w:w="5211" w:type="dxa"/>
            <w:tcBorders>
              <w:top w:val="dashed" w:sz="4" w:space="0" w:color="auto"/>
              <w:bottom w:val="dashed" w:sz="4" w:space="0" w:color="auto"/>
            </w:tcBorders>
          </w:tcPr>
          <w:p w14:paraId="31505509" w14:textId="77777777" w:rsidR="005575F3" w:rsidRPr="00E27245" w:rsidRDefault="005575F3" w:rsidP="00904F89">
            <w:pPr>
              <w:pStyle w:val="TAL"/>
            </w:pPr>
            <w:r w:rsidRPr="005575F3">
              <w:rPr>
                <w:i/>
              </w:rPr>
              <w:object w:dxaOrig="2026" w:dyaOrig="1251" w14:anchorId="4DC0DB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45pt;height:68.85pt" o:ole="">
                  <v:imagedata r:id="rId7" o:title=""/>
                </v:shape>
                <o:OLEObject Type="Embed" ProgID="Word.Picture.8" ShapeID="_x0000_i1025" DrawAspect="Content" ObjectID="_1820145671" r:id="rId8"/>
              </w:object>
            </w:r>
          </w:p>
        </w:tc>
        <w:tc>
          <w:tcPr>
            <w:tcW w:w="5212" w:type="dxa"/>
            <w:tcBorders>
              <w:top w:val="dashed" w:sz="4" w:space="0" w:color="auto"/>
              <w:bottom w:val="dashed" w:sz="4" w:space="0" w:color="auto"/>
            </w:tcBorders>
          </w:tcPr>
          <w:p w14:paraId="71DB01F9" w14:textId="04BE3A79" w:rsidR="005575F3" w:rsidRPr="00E27245" w:rsidRDefault="00E02238" w:rsidP="00904F89">
            <w:pPr>
              <w:pStyle w:val="TAR"/>
            </w:pPr>
            <w:r>
              <w:rPr>
                <w:i/>
                <w:noProof/>
              </w:rPr>
              <w:pict w14:anchorId="771603D0">
                <v:shape id="Picture 1" o:spid="_x0000_i1026" type="#_x0000_t75" style="width:127.7pt;height:74.5pt;visibility:visible;mso-wrap-style:square">
                  <v:imagedata r:id="rId9" o:title=""/>
                </v:shape>
              </w:pict>
            </w:r>
          </w:p>
        </w:tc>
      </w:tr>
      <w:tr w:rsidR="005575F3" w:rsidRPr="00E27245" w14:paraId="7C1AAF26" w14:textId="77777777" w:rsidTr="00904F89">
        <w:trPr>
          <w:cantSplit/>
          <w:trHeight w:hRule="exact" w:val="5783"/>
        </w:trPr>
        <w:tc>
          <w:tcPr>
            <w:tcW w:w="10423" w:type="dxa"/>
            <w:gridSpan w:val="2"/>
            <w:tcBorders>
              <w:top w:val="dashed" w:sz="4" w:space="0" w:color="auto"/>
              <w:bottom w:val="dashed" w:sz="4" w:space="0" w:color="auto"/>
            </w:tcBorders>
          </w:tcPr>
          <w:p w14:paraId="4703E951" w14:textId="77777777" w:rsidR="005575F3" w:rsidRPr="00E27245" w:rsidRDefault="005575F3" w:rsidP="00904F89">
            <w:pPr>
              <w:pStyle w:val="FP"/>
            </w:pPr>
          </w:p>
        </w:tc>
      </w:tr>
      <w:tr w:rsidR="005575F3" w:rsidRPr="00E27245" w14:paraId="6C954D9B" w14:textId="77777777" w:rsidTr="00904F89">
        <w:trPr>
          <w:cantSplit/>
          <w:trHeight w:hRule="exact" w:val="964"/>
        </w:trPr>
        <w:tc>
          <w:tcPr>
            <w:tcW w:w="10423" w:type="dxa"/>
            <w:gridSpan w:val="2"/>
            <w:tcBorders>
              <w:top w:val="dashed" w:sz="4" w:space="0" w:color="auto"/>
            </w:tcBorders>
          </w:tcPr>
          <w:p w14:paraId="26BE4622" w14:textId="77777777" w:rsidR="005575F3" w:rsidRPr="00E27245" w:rsidRDefault="005575F3" w:rsidP="00904F89">
            <w:pPr>
              <w:rPr>
                <w:sz w:val="16"/>
                <w:szCs w:val="16"/>
              </w:rPr>
            </w:pPr>
            <w:r w:rsidRPr="00E27245">
              <w:rPr>
                <w:sz w:val="16"/>
                <w:szCs w:val="16"/>
              </w:rPr>
              <w:t>The present document has been developed within the 3rd Generation Partnership Project (3GPP</w:t>
            </w:r>
            <w:r w:rsidRPr="00E27245">
              <w:rPr>
                <w:sz w:val="16"/>
                <w:szCs w:val="16"/>
                <w:vertAlign w:val="superscript"/>
              </w:rPr>
              <w:t xml:space="preserve"> TM</w:t>
            </w:r>
            <w:r w:rsidRPr="00E27245">
              <w:rPr>
                <w:sz w:val="16"/>
                <w:szCs w:val="16"/>
              </w:rPr>
              <w:t>) and may be further elaborated for the purposes of 3GPP.</w:t>
            </w:r>
            <w:r w:rsidRPr="00E27245">
              <w:rPr>
                <w:sz w:val="16"/>
                <w:szCs w:val="16"/>
              </w:rPr>
              <w:br/>
              <w:t>The present document has not been subject to any approval process by the 3GPP</w:t>
            </w:r>
            <w:r w:rsidRPr="00E27245">
              <w:rPr>
                <w:sz w:val="16"/>
                <w:szCs w:val="16"/>
                <w:vertAlign w:val="superscript"/>
              </w:rPr>
              <w:t xml:space="preserve"> </w:t>
            </w:r>
            <w:r w:rsidRPr="00E27245">
              <w:rPr>
                <w:sz w:val="16"/>
                <w:szCs w:val="16"/>
              </w:rPr>
              <w:t>Organizational Partners and shall not be implemented.</w:t>
            </w:r>
            <w:r w:rsidRPr="00E27245">
              <w:rPr>
                <w:sz w:val="16"/>
                <w:szCs w:val="16"/>
              </w:rPr>
              <w:br/>
              <w:t>This Specification is provided for future development work within 3GPP</w:t>
            </w:r>
            <w:r w:rsidRPr="00E27245">
              <w:rPr>
                <w:sz w:val="16"/>
                <w:szCs w:val="16"/>
                <w:vertAlign w:val="superscript"/>
              </w:rPr>
              <w:t xml:space="preserve"> </w:t>
            </w:r>
            <w:r w:rsidRPr="00E27245">
              <w:rPr>
                <w:sz w:val="16"/>
                <w:szCs w:val="16"/>
              </w:rPr>
              <w:t>only. The Organizational Partners accept no liability for any use of this Specification.</w:t>
            </w:r>
            <w:r w:rsidRPr="00E27245">
              <w:rPr>
                <w:sz w:val="16"/>
                <w:szCs w:val="16"/>
              </w:rPr>
              <w:br/>
              <w:t>Specifications and Reports for implementation of the 3GPP</w:t>
            </w:r>
            <w:r w:rsidRPr="00E27245">
              <w:rPr>
                <w:sz w:val="16"/>
                <w:szCs w:val="16"/>
                <w:vertAlign w:val="superscript"/>
              </w:rPr>
              <w:t xml:space="preserve"> TM</w:t>
            </w:r>
            <w:r w:rsidRPr="00E27245">
              <w:rPr>
                <w:sz w:val="16"/>
                <w:szCs w:val="16"/>
              </w:rPr>
              <w:t xml:space="preserve"> system should be obtained via the 3GPP Organizational Partners' Publications Offices.</w:t>
            </w:r>
          </w:p>
        </w:tc>
      </w:tr>
    </w:tbl>
    <w:p w14:paraId="36CF298C" w14:textId="77777777" w:rsidR="005575F3" w:rsidRPr="00E27245" w:rsidRDefault="005575F3" w:rsidP="005575F3">
      <w:pPr>
        <w:sectPr w:rsidR="005575F3" w:rsidRPr="00E27245" w:rsidSect="00DC56A3">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5575F3" w:rsidRPr="00E27245" w14:paraId="0AB97204" w14:textId="77777777" w:rsidTr="00904F89">
        <w:trPr>
          <w:cantSplit/>
          <w:trHeight w:hRule="exact" w:val="5669"/>
        </w:trPr>
        <w:tc>
          <w:tcPr>
            <w:tcW w:w="10423" w:type="dxa"/>
          </w:tcPr>
          <w:p w14:paraId="4479AB9D" w14:textId="77777777" w:rsidR="005575F3" w:rsidRPr="00E27245" w:rsidRDefault="005575F3" w:rsidP="00904F89">
            <w:pPr>
              <w:pStyle w:val="FP"/>
            </w:pPr>
            <w:bookmarkStart w:id="4" w:name="page2"/>
          </w:p>
        </w:tc>
      </w:tr>
      <w:tr w:rsidR="005575F3" w:rsidRPr="00E27245" w14:paraId="4D236A48" w14:textId="77777777" w:rsidTr="00904F89">
        <w:trPr>
          <w:cantSplit/>
          <w:trHeight w:hRule="exact" w:val="5386"/>
        </w:trPr>
        <w:tc>
          <w:tcPr>
            <w:tcW w:w="10423" w:type="dxa"/>
          </w:tcPr>
          <w:p w14:paraId="0757BDFA" w14:textId="77777777" w:rsidR="005575F3" w:rsidRPr="00E27245" w:rsidRDefault="005575F3" w:rsidP="00904F89">
            <w:pPr>
              <w:pStyle w:val="FP"/>
              <w:spacing w:after="240"/>
              <w:ind w:left="2835" w:right="2835"/>
              <w:jc w:val="center"/>
              <w:rPr>
                <w:rFonts w:ascii="Arial" w:hAnsi="Arial"/>
                <w:b/>
                <w:i/>
                <w:noProof/>
              </w:rPr>
            </w:pPr>
            <w:bookmarkStart w:id="5" w:name="coords3gpp"/>
            <w:r w:rsidRPr="00E27245">
              <w:rPr>
                <w:rFonts w:ascii="Arial" w:hAnsi="Arial"/>
                <w:b/>
                <w:i/>
                <w:noProof/>
              </w:rPr>
              <w:t>3GPP</w:t>
            </w:r>
          </w:p>
          <w:p w14:paraId="4C1FCDFA" w14:textId="77777777" w:rsidR="005575F3" w:rsidRPr="00E27245" w:rsidRDefault="005575F3" w:rsidP="00904F89">
            <w:pPr>
              <w:pStyle w:val="FP"/>
              <w:pBdr>
                <w:bottom w:val="single" w:sz="6" w:space="1" w:color="auto"/>
              </w:pBdr>
              <w:ind w:left="2835" w:right="2835"/>
              <w:jc w:val="center"/>
              <w:rPr>
                <w:noProof/>
              </w:rPr>
            </w:pPr>
            <w:r w:rsidRPr="00E27245">
              <w:rPr>
                <w:noProof/>
              </w:rPr>
              <w:t>Postal address</w:t>
            </w:r>
          </w:p>
          <w:p w14:paraId="7B2DC576" w14:textId="77777777" w:rsidR="005575F3" w:rsidRPr="00E27245" w:rsidRDefault="005575F3" w:rsidP="00904F89">
            <w:pPr>
              <w:pStyle w:val="FP"/>
              <w:ind w:left="2835" w:right="2835"/>
              <w:jc w:val="center"/>
              <w:rPr>
                <w:rFonts w:ascii="Arial" w:hAnsi="Arial"/>
                <w:noProof/>
                <w:sz w:val="18"/>
              </w:rPr>
            </w:pPr>
          </w:p>
          <w:p w14:paraId="25FD3150" w14:textId="77777777" w:rsidR="005575F3" w:rsidRPr="00E27245" w:rsidRDefault="005575F3" w:rsidP="00904F89">
            <w:pPr>
              <w:pStyle w:val="FP"/>
              <w:pBdr>
                <w:bottom w:val="single" w:sz="6" w:space="1" w:color="auto"/>
              </w:pBdr>
              <w:spacing w:before="240"/>
              <w:ind w:left="2835" w:right="2835"/>
              <w:jc w:val="center"/>
              <w:rPr>
                <w:noProof/>
              </w:rPr>
            </w:pPr>
            <w:r w:rsidRPr="00E27245">
              <w:rPr>
                <w:noProof/>
              </w:rPr>
              <w:t>3GPP support office address</w:t>
            </w:r>
          </w:p>
          <w:p w14:paraId="7D597DD6" w14:textId="77777777" w:rsidR="005575F3" w:rsidRPr="005575F3" w:rsidRDefault="005575F3" w:rsidP="00904F89">
            <w:pPr>
              <w:pStyle w:val="FP"/>
              <w:ind w:left="2835" w:right="2835"/>
              <w:jc w:val="center"/>
              <w:rPr>
                <w:rFonts w:ascii="Arial" w:hAnsi="Arial"/>
                <w:noProof/>
                <w:sz w:val="18"/>
                <w:lang w:val="fr-FR"/>
              </w:rPr>
            </w:pPr>
            <w:r w:rsidRPr="005575F3">
              <w:rPr>
                <w:rFonts w:ascii="Arial" w:hAnsi="Arial"/>
                <w:noProof/>
                <w:sz w:val="18"/>
                <w:lang w:val="fr-FR"/>
              </w:rPr>
              <w:t>650 Route des Lucioles - Sophia Antipolis</w:t>
            </w:r>
          </w:p>
          <w:p w14:paraId="6D3D6849" w14:textId="77777777" w:rsidR="005575F3" w:rsidRPr="005575F3" w:rsidRDefault="005575F3" w:rsidP="00904F89">
            <w:pPr>
              <w:pStyle w:val="FP"/>
              <w:ind w:left="2835" w:right="2835"/>
              <w:jc w:val="center"/>
              <w:rPr>
                <w:rFonts w:ascii="Arial" w:hAnsi="Arial"/>
                <w:noProof/>
                <w:sz w:val="18"/>
                <w:lang w:val="fr-FR"/>
              </w:rPr>
            </w:pPr>
            <w:r w:rsidRPr="005575F3">
              <w:rPr>
                <w:rFonts w:ascii="Arial" w:hAnsi="Arial"/>
                <w:noProof/>
                <w:sz w:val="18"/>
                <w:lang w:val="fr-FR"/>
              </w:rPr>
              <w:t>Valbonne - FRANCE</w:t>
            </w:r>
          </w:p>
          <w:p w14:paraId="67D6A7F0" w14:textId="77777777" w:rsidR="005575F3" w:rsidRPr="00E27245" w:rsidRDefault="005575F3" w:rsidP="00904F89">
            <w:pPr>
              <w:pStyle w:val="FP"/>
              <w:spacing w:after="20"/>
              <w:ind w:left="2835" w:right="2835"/>
              <w:jc w:val="center"/>
              <w:rPr>
                <w:rFonts w:ascii="Arial" w:hAnsi="Arial"/>
                <w:noProof/>
                <w:sz w:val="18"/>
              </w:rPr>
            </w:pPr>
            <w:r w:rsidRPr="00E27245">
              <w:rPr>
                <w:rFonts w:ascii="Arial" w:hAnsi="Arial"/>
                <w:noProof/>
                <w:sz w:val="18"/>
              </w:rPr>
              <w:t>Tel.: +33 4 92 94 42 00 Fax: +33 4 93 65 47 16</w:t>
            </w:r>
          </w:p>
          <w:p w14:paraId="30F57FED" w14:textId="77777777" w:rsidR="005575F3" w:rsidRPr="00E27245" w:rsidRDefault="005575F3" w:rsidP="00904F89">
            <w:pPr>
              <w:pStyle w:val="FP"/>
              <w:pBdr>
                <w:bottom w:val="single" w:sz="6" w:space="1" w:color="auto"/>
              </w:pBdr>
              <w:spacing w:before="240"/>
              <w:ind w:left="2835" w:right="2835"/>
              <w:jc w:val="center"/>
              <w:rPr>
                <w:noProof/>
              </w:rPr>
            </w:pPr>
            <w:r w:rsidRPr="00E27245">
              <w:rPr>
                <w:noProof/>
              </w:rPr>
              <w:t>Internet</w:t>
            </w:r>
          </w:p>
          <w:p w14:paraId="5539637D" w14:textId="77777777" w:rsidR="005575F3" w:rsidRPr="00E27245" w:rsidRDefault="005575F3" w:rsidP="00904F89">
            <w:pPr>
              <w:pStyle w:val="FP"/>
              <w:ind w:left="2835" w:right="2835"/>
              <w:jc w:val="center"/>
              <w:rPr>
                <w:rFonts w:ascii="Arial" w:hAnsi="Arial"/>
                <w:noProof/>
                <w:sz w:val="18"/>
              </w:rPr>
            </w:pPr>
            <w:r w:rsidRPr="00E27245">
              <w:rPr>
                <w:rFonts w:ascii="Arial" w:hAnsi="Arial"/>
                <w:noProof/>
                <w:sz w:val="18"/>
              </w:rPr>
              <w:t>https://www.3gpp.org</w:t>
            </w:r>
            <w:bookmarkEnd w:id="5"/>
          </w:p>
          <w:p w14:paraId="15AA9BB0" w14:textId="77777777" w:rsidR="005575F3" w:rsidRPr="00E27245" w:rsidRDefault="005575F3" w:rsidP="00904F89">
            <w:pPr>
              <w:rPr>
                <w:noProof/>
              </w:rPr>
            </w:pPr>
          </w:p>
        </w:tc>
      </w:tr>
      <w:tr w:rsidR="005575F3" w:rsidRPr="00E27245" w14:paraId="46749C71" w14:textId="77777777" w:rsidTr="00904F89">
        <w:trPr>
          <w:cantSplit/>
        </w:trPr>
        <w:tc>
          <w:tcPr>
            <w:tcW w:w="10423" w:type="dxa"/>
            <w:vAlign w:val="bottom"/>
          </w:tcPr>
          <w:p w14:paraId="62B12099" w14:textId="77777777" w:rsidR="005575F3" w:rsidRPr="00E27245" w:rsidRDefault="005575F3" w:rsidP="00904F89">
            <w:pPr>
              <w:pStyle w:val="FP"/>
              <w:pBdr>
                <w:bottom w:val="single" w:sz="6" w:space="1" w:color="auto"/>
              </w:pBdr>
              <w:spacing w:after="240"/>
              <w:jc w:val="center"/>
              <w:rPr>
                <w:rFonts w:ascii="Arial" w:hAnsi="Arial"/>
                <w:b/>
                <w:i/>
                <w:noProof/>
              </w:rPr>
            </w:pPr>
            <w:bookmarkStart w:id="6" w:name="copyrightNotification"/>
            <w:r w:rsidRPr="00E27245">
              <w:rPr>
                <w:rFonts w:ascii="Arial" w:hAnsi="Arial"/>
                <w:b/>
                <w:i/>
                <w:noProof/>
              </w:rPr>
              <w:t>Copyright Notification</w:t>
            </w:r>
          </w:p>
          <w:p w14:paraId="403C829F" w14:textId="77777777" w:rsidR="005575F3" w:rsidRPr="00E27245" w:rsidRDefault="005575F3" w:rsidP="00904F89">
            <w:pPr>
              <w:pStyle w:val="FP"/>
              <w:jc w:val="center"/>
              <w:rPr>
                <w:noProof/>
              </w:rPr>
            </w:pPr>
            <w:r w:rsidRPr="00E27245">
              <w:rPr>
                <w:noProof/>
              </w:rPr>
              <w:t>No part may be reproduced except as authorized by written permission.</w:t>
            </w:r>
            <w:r w:rsidRPr="00E27245">
              <w:rPr>
                <w:noProof/>
              </w:rPr>
              <w:br/>
              <w:t>The copyright and the foregoing restriction extend to reproduction in all media.</w:t>
            </w:r>
          </w:p>
          <w:p w14:paraId="6C6BDCF5" w14:textId="77777777" w:rsidR="005575F3" w:rsidRPr="00E27245" w:rsidRDefault="005575F3" w:rsidP="00904F89">
            <w:pPr>
              <w:pStyle w:val="FP"/>
              <w:jc w:val="center"/>
              <w:rPr>
                <w:noProof/>
              </w:rPr>
            </w:pPr>
          </w:p>
          <w:p w14:paraId="0108A2FC" w14:textId="24698589" w:rsidR="005575F3" w:rsidRPr="00E27245" w:rsidRDefault="005575F3" w:rsidP="00904F89">
            <w:pPr>
              <w:pStyle w:val="FP"/>
              <w:jc w:val="center"/>
              <w:rPr>
                <w:noProof/>
                <w:sz w:val="18"/>
              </w:rPr>
            </w:pPr>
            <w:r w:rsidRPr="00E27245">
              <w:rPr>
                <w:noProof/>
                <w:sz w:val="18"/>
              </w:rPr>
              <w:t>©</w:t>
            </w:r>
            <w:r w:rsidR="00E02238">
              <w:rPr>
                <w:noProof/>
                <w:sz w:val="18"/>
              </w:rPr>
              <w:t xml:space="preserve"> 2025</w:t>
            </w:r>
            <w:r w:rsidRPr="00E27245">
              <w:rPr>
                <w:noProof/>
                <w:sz w:val="18"/>
              </w:rPr>
              <w:t>, 3GPP Organizational Partners (ARIB, ATIS, CCSA, ETSI, TSDSI, TTA, TTC).</w:t>
            </w:r>
            <w:bookmarkStart w:id="7" w:name="copyrightaddon"/>
            <w:bookmarkEnd w:id="7"/>
          </w:p>
          <w:p w14:paraId="43615A50" w14:textId="77777777" w:rsidR="005575F3" w:rsidRPr="00E27245" w:rsidRDefault="005575F3" w:rsidP="00904F89">
            <w:pPr>
              <w:pStyle w:val="FP"/>
              <w:jc w:val="center"/>
              <w:rPr>
                <w:noProof/>
                <w:sz w:val="18"/>
              </w:rPr>
            </w:pPr>
            <w:r w:rsidRPr="00E27245">
              <w:rPr>
                <w:noProof/>
                <w:sz w:val="18"/>
              </w:rPr>
              <w:t>All rights reserved.</w:t>
            </w:r>
          </w:p>
          <w:p w14:paraId="08D294D2" w14:textId="77777777" w:rsidR="005575F3" w:rsidRPr="00E27245" w:rsidRDefault="005575F3" w:rsidP="00904F89">
            <w:pPr>
              <w:pStyle w:val="FP"/>
              <w:rPr>
                <w:noProof/>
                <w:sz w:val="18"/>
              </w:rPr>
            </w:pPr>
          </w:p>
          <w:p w14:paraId="11A3EE7F" w14:textId="77777777" w:rsidR="005575F3" w:rsidRPr="00E27245" w:rsidRDefault="005575F3" w:rsidP="00904F89">
            <w:pPr>
              <w:pStyle w:val="FP"/>
              <w:rPr>
                <w:noProof/>
                <w:sz w:val="18"/>
              </w:rPr>
            </w:pPr>
            <w:r w:rsidRPr="00E27245">
              <w:rPr>
                <w:noProof/>
                <w:sz w:val="18"/>
              </w:rPr>
              <w:t>UMTS™ is a Trade Mark of ETSI registered for the benefit of its members</w:t>
            </w:r>
          </w:p>
          <w:p w14:paraId="59012613" w14:textId="77777777" w:rsidR="005575F3" w:rsidRPr="00E27245" w:rsidRDefault="005575F3" w:rsidP="00904F89">
            <w:pPr>
              <w:pStyle w:val="FP"/>
              <w:rPr>
                <w:noProof/>
                <w:sz w:val="18"/>
              </w:rPr>
            </w:pPr>
            <w:r w:rsidRPr="00E27245">
              <w:rPr>
                <w:noProof/>
                <w:sz w:val="18"/>
              </w:rPr>
              <w:t>3GPP™ is a Trade Mark of ETSI registered for the benefit of its Members and of the 3GPP Organizational Partners</w:t>
            </w:r>
            <w:r w:rsidRPr="00E27245">
              <w:rPr>
                <w:noProof/>
                <w:sz w:val="18"/>
              </w:rPr>
              <w:br/>
              <w:t>LTE™ is a Trade Mark of ETSI registered for the benefit of its Members and of the 3GPP Organizational Partners</w:t>
            </w:r>
          </w:p>
          <w:p w14:paraId="1C1E79A0" w14:textId="77777777" w:rsidR="005575F3" w:rsidRPr="00E27245" w:rsidRDefault="005575F3" w:rsidP="00904F89">
            <w:pPr>
              <w:pStyle w:val="FP"/>
              <w:rPr>
                <w:noProof/>
                <w:sz w:val="18"/>
              </w:rPr>
            </w:pPr>
            <w:r w:rsidRPr="00E27245">
              <w:rPr>
                <w:noProof/>
                <w:sz w:val="18"/>
              </w:rPr>
              <w:t>GSM® and the GSM logo are registered and owned by the GSM Association</w:t>
            </w:r>
            <w:bookmarkEnd w:id="6"/>
          </w:p>
          <w:p w14:paraId="582CB6FB" w14:textId="77777777" w:rsidR="005575F3" w:rsidRPr="00E27245" w:rsidRDefault="005575F3" w:rsidP="00904F89"/>
        </w:tc>
      </w:tr>
      <w:bookmarkEnd w:id="4"/>
    </w:tbl>
    <w:p w14:paraId="665EAB8F" w14:textId="02A26C0D" w:rsidR="004A3549" w:rsidRPr="00E32B76" w:rsidRDefault="005575F3">
      <w:pPr>
        <w:pStyle w:val="TT"/>
      </w:pPr>
      <w:r w:rsidRPr="00E27245">
        <w:br w:type="page"/>
      </w:r>
      <w:r w:rsidR="004A3549" w:rsidRPr="00E32B76">
        <w:lastRenderedPageBreak/>
        <w:t>Contents</w:t>
      </w:r>
    </w:p>
    <w:p w14:paraId="1A57B175" w14:textId="28DD9436" w:rsidR="0001341A" w:rsidRDefault="009B55AA">
      <w:pPr>
        <w:pStyle w:val="TOC1"/>
        <w:rPr>
          <w:rFonts w:ascii="Calibri" w:eastAsia="Malgun Gothic" w:hAnsi="Calibri"/>
          <w:kern w:val="2"/>
          <w:szCs w:val="22"/>
        </w:rPr>
      </w:pPr>
      <w:r>
        <w:fldChar w:fldCharType="begin" w:fldLock="1"/>
      </w:r>
      <w:r>
        <w:instrText xml:space="preserve"> TOC \o "1-9" </w:instrText>
      </w:r>
      <w:r>
        <w:fldChar w:fldCharType="separate"/>
      </w:r>
      <w:r w:rsidR="0001341A">
        <w:t>Foreword</w:t>
      </w:r>
      <w:r w:rsidR="0001341A">
        <w:tab/>
      </w:r>
      <w:r w:rsidR="0001341A">
        <w:fldChar w:fldCharType="begin" w:fldLock="1"/>
      </w:r>
      <w:r w:rsidR="0001341A">
        <w:instrText xml:space="preserve"> PAGEREF _Toc161689326 \h </w:instrText>
      </w:r>
      <w:r w:rsidR="0001341A">
        <w:fldChar w:fldCharType="separate"/>
      </w:r>
      <w:r w:rsidR="0001341A">
        <w:t>5</w:t>
      </w:r>
      <w:r w:rsidR="0001341A">
        <w:fldChar w:fldCharType="end"/>
      </w:r>
    </w:p>
    <w:p w14:paraId="313FA2C2" w14:textId="5D51F4C2" w:rsidR="0001341A" w:rsidRDefault="0001341A">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_Toc161689327 \h </w:instrText>
      </w:r>
      <w:r>
        <w:fldChar w:fldCharType="separate"/>
      </w:r>
      <w:r>
        <w:t>6</w:t>
      </w:r>
      <w:r>
        <w:fldChar w:fldCharType="end"/>
      </w:r>
    </w:p>
    <w:p w14:paraId="7153AA5D" w14:textId="3E68AA97" w:rsidR="0001341A" w:rsidRDefault="0001341A">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_Toc161689328 \h </w:instrText>
      </w:r>
      <w:r>
        <w:fldChar w:fldCharType="separate"/>
      </w:r>
      <w:r>
        <w:t>6</w:t>
      </w:r>
      <w:r>
        <w:fldChar w:fldCharType="end"/>
      </w:r>
    </w:p>
    <w:p w14:paraId="31BBB356" w14:textId="7851F71F" w:rsidR="0001341A" w:rsidRDefault="0001341A">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_Toc161689329 \h </w:instrText>
      </w:r>
      <w:r>
        <w:fldChar w:fldCharType="separate"/>
      </w:r>
      <w:r>
        <w:t>6</w:t>
      </w:r>
      <w:r>
        <w:fldChar w:fldCharType="end"/>
      </w:r>
    </w:p>
    <w:p w14:paraId="08DBC655" w14:textId="3D2952D4" w:rsidR="0001341A" w:rsidRDefault="0001341A">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_Toc161689330 \h </w:instrText>
      </w:r>
      <w:r>
        <w:fldChar w:fldCharType="separate"/>
      </w:r>
      <w:r>
        <w:t>6</w:t>
      </w:r>
      <w:r>
        <w:fldChar w:fldCharType="end"/>
      </w:r>
    </w:p>
    <w:p w14:paraId="7254676B" w14:textId="42D15DEF" w:rsidR="0001341A" w:rsidRDefault="0001341A">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_Toc161689331 \h </w:instrText>
      </w:r>
      <w:r>
        <w:fldChar w:fldCharType="separate"/>
      </w:r>
      <w:r>
        <w:t>7</w:t>
      </w:r>
      <w:r>
        <w:fldChar w:fldCharType="end"/>
      </w:r>
    </w:p>
    <w:p w14:paraId="2B106B15" w14:textId="2A189871" w:rsidR="0001341A" w:rsidRDefault="0001341A">
      <w:pPr>
        <w:pStyle w:val="TOC1"/>
        <w:rPr>
          <w:rFonts w:ascii="Calibri" w:eastAsia="Malgun Gothic" w:hAnsi="Calibri"/>
          <w:kern w:val="2"/>
          <w:szCs w:val="22"/>
        </w:rPr>
      </w:pPr>
      <w:r>
        <w:t>4</w:t>
      </w:r>
      <w:r>
        <w:rPr>
          <w:rFonts w:ascii="Calibri" w:eastAsia="Malgun Gothic" w:hAnsi="Calibri"/>
          <w:kern w:val="2"/>
          <w:szCs w:val="22"/>
        </w:rPr>
        <w:tab/>
      </w:r>
      <w:r>
        <w:t>General aspects</w:t>
      </w:r>
      <w:r>
        <w:tab/>
      </w:r>
      <w:r>
        <w:fldChar w:fldCharType="begin" w:fldLock="1"/>
      </w:r>
      <w:r>
        <w:instrText xml:space="preserve"> PAGEREF _Toc161689332 \h </w:instrText>
      </w:r>
      <w:r>
        <w:fldChar w:fldCharType="separate"/>
      </w:r>
      <w:r>
        <w:t>7</w:t>
      </w:r>
      <w:r>
        <w:fldChar w:fldCharType="end"/>
      </w:r>
    </w:p>
    <w:p w14:paraId="2FE8DE2B" w14:textId="72318BBF" w:rsidR="0001341A" w:rsidRDefault="0001341A">
      <w:pPr>
        <w:pStyle w:val="TOC2"/>
        <w:rPr>
          <w:rFonts w:ascii="Calibri" w:eastAsia="Malgun Gothic" w:hAnsi="Calibri"/>
          <w:kern w:val="2"/>
          <w:sz w:val="22"/>
          <w:szCs w:val="22"/>
        </w:rPr>
      </w:pPr>
      <w:r>
        <w:t>4.1</w:t>
      </w:r>
      <w:r>
        <w:rPr>
          <w:rFonts w:ascii="Calibri" w:eastAsia="Malgun Gothic" w:hAnsi="Calibri"/>
          <w:kern w:val="2"/>
          <w:sz w:val="22"/>
          <w:szCs w:val="22"/>
        </w:rPr>
        <w:tab/>
      </w:r>
      <w:r>
        <w:t>Introduction</w:t>
      </w:r>
      <w:r>
        <w:tab/>
      </w:r>
      <w:r>
        <w:fldChar w:fldCharType="begin" w:fldLock="1"/>
      </w:r>
      <w:r>
        <w:instrText xml:space="preserve"> PAGEREF _Toc161689333 \h </w:instrText>
      </w:r>
      <w:r>
        <w:fldChar w:fldCharType="separate"/>
      </w:r>
      <w:r>
        <w:t>7</w:t>
      </w:r>
      <w:r>
        <w:fldChar w:fldCharType="end"/>
      </w:r>
    </w:p>
    <w:p w14:paraId="139FF3C9" w14:textId="078DA69F" w:rsidR="0001341A" w:rsidRDefault="0001341A">
      <w:pPr>
        <w:pStyle w:val="TOC2"/>
        <w:rPr>
          <w:rFonts w:ascii="Calibri" w:eastAsia="Malgun Gothic" w:hAnsi="Calibri"/>
          <w:kern w:val="2"/>
          <w:sz w:val="22"/>
          <w:szCs w:val="22"/>
        </w:rPr>
      </w:pPr>
      <w:r>
        <w:t>4.2</w:t>
      </w:r>
      <w:r>
        <w:rPr>
          <w:rFonts w:ascii="Calibri" w:eastAsia="Malgun Gothic" w:hAnsi="Calibri"/>
          <w:kern w:val="2"/>
          <w:sz w:val="22"/>
          <w:szCs w:val="22"/>
        </w:rPr>
        <w:tab/>
      </w:r>
      <w:r>
        <w:t>X2 interface general principles</w:t>
      </w:r>
      <w:r>
        <w:tab/>
      </w:r>
      <w:r>
        <w:fldChar w:fldCharType="begin" w:fldLock="1"/>
      </w:r>
      <w:r>
        <w:instrText xml:space="preserve"> PAGEREF _Toc161689334 \h </w:instrText>
      </w:r>
      <w:r>
        <w:fldChar w:fldCharType="separate"/>
      </w:r>
      <w:r>
        <w:t>7</w:t>
      </w:r>
      <w:r>
        <w:fldChar w:fldCharType="end"/>
      </w:r>
    </w:p>
    <w:p w14:paraId="7A582987" w14:textId="2C8E98D3" w:rsidR="0001341A" w:rsidRDefault="0001341A">
      <w:pPr>
        <w:pStyle w:val="TOC2"/>
        <w:rPr>
          <w:rFonts w:ascii="Calibri" w:eastAsia="Malgun Gothic" w:hAnsi="Calibri"/>
          <w:kern w:val="2"/>
          <w:sz w:val="22"/>
          <w:szCs w:val="22"/>
        </w:rPr>
      </w:pPr>
      <w:r>
        <w:t>4.3</w:t>
      </w:r>
      <w:r>
        <w:rPr>
          <w:rFonts w:ascii="Calibri" w:eastAsia="Malgun Gothic" w:hAnsi="Calibri"/>
          <w:kern w:val="2"/>
          <w:sz w:val="22"/>
          <w:szCs w:val="22"/>
        </w:rPr>
        <w:tab/>
      </w:r>
      <w:r>
        <w:t>X2 interface specification objectives</w:t>
      </w:r>
      <w:r>
        <w:tab/>
      </w:r>
      <w:r>
        <w:fldChar w:fldCharType="begin" w:fldLock="1"/>
      </w:r>
      <w:r>
        <w:instrText xml:space="preserve"> PAGEREF _Toc161689335 \h </w:instrText>
      </w:r>
      <w:r>
        <w:fldChar w:fldCharType="separate"/>
      </w:r>
      <w:r>
        <w:t>7</w:t>
      </w:r>
      <w:r>
        <w:fldChar w:fldCharType="end"/>
      </w:r>
    </w:p>
    <w:p w14:paraId="233E1323" w14:textId="3B246723" w:rsidR="0001341A" w:rsidRDefault="0001341A">
      <w:pPr>
        <w:pStyle w:val="TOC3"/>
        <w:rPr>
          <w:rFonts w:ascii="Calibri" w:eastAsia="Malgun Gothic" w:hAnsi="Calibri"/>
          <w:kern w:val="2"/>
          <w:sz w:val="22"/>
          <w:szCs w:val="22"/>
        </w:rPr>
      </w:pPr>
      <w:r>
        <w:t>4.3.1</w:t>
      </w:r>
      <w:r>
        <w:rPr>
          <w:rFonts w:ascii="Calibri" w:eastAsia="Malgun Gothic" w:hAnsi="Calibri"/>
          <w:kern w:val="2"/>
          <w:sz w:val="22"/>
          <w:szCs w:val="22"/>
        </w:rPr>
        <w:tab/>
      </w:r>
      <w:r>
        <w:t>General</w:t>
      </w:r>
      <w:r>
        <w:tab/>
      </w:r>
      <w:r>
        <w:fldChar w:fldCharType="begin" w:fldLock="1"/>
      </w:r>
      <w:r>
        <w:instrText xml:space="preserve"> PAGEREF _Toc161689336 \h </w:instrText>
      </w:r>
      <w:r>
        <w:fldChar w:fldCharType="separate"/>
      </w:r>
      <w:r>
        <w:t>7</w:t>
      </w:r>
      <w:r>
        <w:fldChar w:fldCharType="end"/>
      </w:r>
    </w:p>
    <w:p w14:paraId="1F70D931" w14:textId="041F8DFF" w:rsidR="0001341A" w:rsidRDefault="0001341A">
      <w:pPr>
        <w:pStyle w:val="TOC3"/>
        <w:rPr>
          <w:rFonts w:ascii="Calibri" w:eastAsia="Malgun Gothic" w:hAnsi="Calibri"/>
          <w:kern w:val="2"/>
          <w:sz w:val="22"/>
          <w:szCs w:val="22"/>
        </w:rPr>
      </w:pPr>
      <w:r>
        <w:t>4.3.2</w:t>
      </w:r>
      <w:r>
        <w:rPr>
          <w:rFonts w:ascii="Calibri" w:eastAsia="Malgun Gothic" w:hAnsi="Calibri"/>
          <w:kern w:val="2"/>
          <w:sz w:val="22"/>
          <w:szCs w:val="22"/>
        </w:rPr>
        <w:tab/>
      </w:r>
      <w:r>
        <w:t>Addressing of eNBs over the X2 interface</w:t>
      </w:r>
      <w:r>
        <w:tab/>
      </w:r>
      <w:r>
        <w:fldChar w:fldCharType="begin" w:fldLock="1"/>
      </w:r>
      <w:r>
        <w:instrText xml:space="preserve"> PAGEREF _Toc161689337 \h </w:instrText>
      </w:r>
      <w:r>
        <w:fldChar w:fldCharType="separate"/>
      </w:r>
      <w:r>
        <w:t>7</w:t>
      </w:r>
      <w:r>
        <w:fldChar w:fldCharType="end"/>
      </w:r>
    </w:p>
    <w:p w14:paraId="4748FE79" w14:textId="1F557D2A" w:rsidR="0001341A" w:rsidRDefault="0001341A">
      <w:pPr>
        <w:pStyle w:val="TOC2"/>
        <w:rPr>
          <w:rFonts w:ascii="Calibri" w:eastAsia="Malgun Gothic" w:hAnsi="Calibri"/>
          <w:kern w:val="2"/>
          <w:sz w:val="22"/>
          <w:szCs w:val="22"/>
        </w:rPr>
      </w:pPr>
      <w:r>
        <w:t>4.4</w:t>
      </w:r>
      <w:r>
        <w:rPr>
          <w:rFonts w:ascii="Calibri" w:eastAsia="Malgun Gothic" w:hAnsi="Calibri"/>
          <w:kern w:val="2"/>
          <w:sz w:val="22"/>
          <w:szCs w:val="22"/>
        </w:rPr>
        <w:tab/>
      </w:r>
      <w:r>
        <w:t>X2 interface capabilities</w:t>
      </w:r>
      <w:r>
        <w:tab/>
      </w:r>
      <w:r>
        <w:fldChar w:fldCharType="begin" w:fldLock="1"/>
      </w:r>
      <w:r>
        <w:instrText xml:space="preserve"> PAGEREF _Toc161689338 \h </w:instrText>
      </w:r>
      <w:r>
        <w:fldChar w:fldCharType="separate"/>
      </w:r>
      <w:r>
        <w:t>8</w:t>
      </w:r>
      <w:r>
        <w:fldChar w:fldCharType="end"/>
      </w:r>
    </w:p>
    <w:p w14:paraId="56574158" w14:textId="4F277A04" w:rsidR="0001341A" w:rsidRDefault="0001341A">
      <w:pPr>
        <w:pStyle w:val="TOC3"/>
        <w:rPr>
          <w:rFonts w:ascii="Calibri" w:eastAsia="Malgun Gothic" w:hAnsi="Calibri"/>
          <w:kern w:val="2"/>
          <w:sz w:val="22"/>
          <w:szCs w:val="22"/>
        </w:rPr>
      </w:pPr>
      <w:r>
        <w:t>4.4.1</w:t>
      </w:r>
      <w:r>
        <w:rPr>
          <w:rFonts w:ascii="Calibri" w:eastAsia="Malgun Gothic" w:hAnsi="Calibri"/>
          <w:kern w:val="2"/>
          <w:sz w:val="22"/>
          <w:szCs w:val="22"/>
        </w:rPr>
        <w:tab/>
      </w:r>
      <w:r>
        <w:t>Radio application related signalling</w:t>
      </w:r>
      <w:r>
        <w:tab/>
      </w:r>
      <w:r>
        <w:fldChar w:fldCharType="begin" w:fldLock="1"/>
      </w:r>
      <w:r>
        <w:instrText xml:space="preserve"> PAGEREF _Toc161689339 \h </w:instrText>
      </w:r>
      <w:r>
        <w:fldChar w:fldCharType="separate"/>
      </w:r>
      <w:r>
        <w:t>8</w:t>
      </w:r>
      <w:r>
        <w:fldChar w:fldCharType="end"/>
      </w:r>
    </w:p>
    <w:p w14:paraId="6C72C18E" w14:textId="5AAE1F5F" w:rsidR="0001341A" w:rsidRDefault="0001341A">
      <w:pPr>
        <w:pStyle w:val="TOC3"/>
        <w:rPr>
          <w:rFonts w:ascii="Calibri" w:eastAsia="Malgun Gothic" w:hAnsi="Calibri"/>
          <w:kern w:val="2"/>
          <w:sz w:val="22"/>
          <w:szCs w:val="22"/>
        </w:rPr>
      </w:pPr>
      <w:r>
        <w:t>4.4.2</w:t>
      </w:r>
      <w:r>
        <w:rPr>
          <w:rFonts w:ascii="Calibri" w:eastAsia="Malgun Gothic" w:hAnsi="Calibri"/>
          <w:kern w:val="2"/>
          <w:sz w:val="22"/>
          <w:szCs w:val="22"/>
        </w:rPr>
        <w:tab/>
      </w:r>
      <w:r>
        <w:t>X2 tunnels</w:t>
      </w:r>
      <w:r>
        <w:tab/>
      </w:r>
      <w:r>
        <w:fldChar w:fldCharType="begin" w:fldLock="1"/>
      </w:r>
      <w:r>
        <w:instrText xml:space="preserve"> PAGEREF _Toc161689340 \h </w:instrText>
      </w:r>
      <w:r>
        <w:fldChar w:fldCharType="separate"/>
      </w:r>
      <w:r>
        <w:t>8</w:t>
      </w:r>
      <w:r>
        <w:fldChar w:fldCharType="end"/>
      </w:r>
    </w:p>
    <w:p w14:paraId="097856B5" w14:textId="3F62838D" w:rsidR="0001341A" w:rsidRDefault="0001341A">
      <w:pPr>
        <w:pStyle w:val="TOC2"/>
        <w:rPr>
          <w:rFonts w:ascii="Calibri" w:eastAsia="Malgun Gothic" w:hAnsi="Calibri"/>
          <w:kern w:val="2"/>
          <w:sz w:val="22"/>
          <w:szCs w:val="22"/>
        </w:rPr>
      </w:pPr>
      <w:r>
        <w:t>4.5</w:t>
      </w:r>
      <w:r>
        <w:rPr>
          <w:rFonts w:ascii="Calibri" w:eastAsia="Malgun Gothic" w:hAnsi="Calibri"/>
          <w:kern w:val="2"/>
          <w:sz w:val="22"/>
          <w:szCs w:val="22"/>
        </w:rPr>
        <w:tab/>
      </w:r>
      <w:r>
        <w:t>X2 interface characteristics</w:t>
      </w:r>
      <w:r>
        <w:tab/>
      </w:r>
      <w:r>
        <w:fldChar w:fldCharType="begin" w:fldLock="1"/>
      </w:r>
      <w:r>
        <w:instrText xml:space="preserve"> PAGEREF _Toc161689341 \h </w:instrText>
      </w:r>
      <w:r>
        <w:fldChar w:fldCharType="separate"/>
      </w:r>
      <w:r>
        <w:t>8</w:t>
      </w:r>
      <w:r>
        <w:fldChar w:fldCharType="end"/>
      </w:r>
    </w:p>
    <w:p w14:paraId="68A30371" w14:textId="540A6763" w:rsidR="0001341A" w:rsidRDefault="0001341A">
      <w:pPr>
        <w:pStyle w:val="TOC3"/>
        <w:rPr>
          <w:rFonts w:ascii="Calibri" w:eastAsia="Malgun Gothic" w:hAnsi="Calibri"/>
          <w:kern w:val="2"/>
          <w:sz w:val="22"/>
          <w:szCs w:val="22"/>
        </w:rPr>
      </w:pPr>
      <w:r>
        <w:t>4.5.1</w:t>
      </w:r>
      <w:r>
        <w:rPr>
          <w:rFonts w:ascii="Calibri" w:eastAsia="Malgun Gothic" w:hAnsi="Calibri"/>
          <w:kern w:val="2"/>
          <w:sz w:val="22"/>
          <w:szCs w:val="22"/>
        </w:rPr>
        <w:tab/>
      </w:r>
      <w:r>
        <w:t>Uses of SCTP</w:t>
      </w:r>
      <w:r>
        <w:tab/>
      </w:r>
      <w:r>
        <w:fldChar w:fldCharType="begin" w:fldLock="1"/>
      </w:r>
      <w:r>
        <w:instrText xml:space="preserve"> PAGEREF _Toc161689342 \h </w:instrText>
      </w:r>
      <w:r>
        <w:fldChar w:fldCharType="separate"/>
      </w:r>
      <w:r>
        <w:t>8</w:t>
      </w:r>
      <w:r>
        <w:fldChar w:fldCharType="end"/>
      </w:r>
    </w:p>
    <w:p w14:paraId="50C7EDE7" w14:textId="32C62555" w:rsidR="0001341A" w:rsidRDefault="0001341A">
      <w:pPr>
        <w:pStyle w:val="TOC4"/>
        <w:rPr>
          <w:rFonts w:ascii="Calibri" w:eastAsia="Malgun Gothic" w:hAnsi="Calibri"/>
          <w:kern w:val="2"/>
          <w:sz w:val="22"/>
          <w:szCs w:val="22"/>
        </w:rPr>
      </w:pPr>
      <w:r>
        <w:t>4.5.1.1</w:t>
      </w:r>
      <w:r>
        <w:rPr>
          <w:rFonts w:ascii="Calibri" w:eastAsia="Malgun Gothic" w:hAnsi="Calibri"/>
          <w:kern w:val="2"/>
          <w:sz w:val="22"/>
          <w:szCs w:val="22"/>
        </w:rPr>
        <w:tab/>
      </w:r>
      <w:r>
        <w:t>General</w:t>
      </w:r>
      <w:r>
        <w:tab/>
      </w:r>
      <w:r>
        <w:fldChar w:fldCharType="begin" w:fldLock="1"/>
      </w:r>
      <w:r>
        <w:instrText xml:space="preserve"> PAGEREF _Toc161689343 \h </w:instrText>
      </w:r>
      <w:r>
        <w:fldChar w:fldCharType="separate"/>
      </w:r>
      <w:r>
        <w:t>8</w:t>
      </w:r>
      <w:r>
        <w:fldChar w:fldCharType="end"/>
      </w:r>
    </w:p>
    <w:p w14:paraId="20FE8751" w14:textId="0BAB70F6" w:rsidR="0001341A" w:rsidRDefault="0001341A">
      <w:pPr>
        <w:pStyle w:val="TOC1"/>
        <w:rPr>
          <w:rFonts w:ascii="Calibri" w:eastAsia="Malgun Gothic" w:hAnsi="Calibri"/>
          <w:kern w:val="2"/>
          <w:szCs w:val="22"/>
        </w:rPr>
      </w:pPr>
      <w:r>
        <w:t>5</w:t>
      </w:r>
      <w:r>
        <w:rPr>
          <w:rFonts w:ascii="Calibri" w:eastAsia="Malgun Gothic" w:hAnsi="Calibri"/>
          <w:kern w:val="2"/>
          <w:szCs w:val="22"/>
        </w:rPr>
        <w:tab/>
      </w:r>
      <w:r>
        <w:t>Functions of the X2 interface</w:t>
      </w:r>
      <w:r>
        <w:tab/>
      </w:r>
      <w:r>
        <w:fldChar w:fldCharType="begin" w:fldLock="1"/>
      </w:r>
      <w:r>
        <w:instrText xml:space="preserve"> PAGEREF _Toc161689344 \h </w:instrText>
      </w:r>
      <w:r>
        <w:fldChar w:fldCharType="separate"/>
      </w:r>
      <w:r>
        <w:t>8</w:t>
      </w:r>
      <w:r>
        <w:fldChar w:fldCharType="end"/>
      </w:r>
    </w:p>
    <w:p w14:paraId="5F9A0471" w14:textId="7C885326" w:rsidR="0001341A" w:rsidRDefault="0001341A">
      <w:pPr>
        <w:pStyle w:val="TOC2"/>
        <w:rPr>
          <w:rFonts w:ascii="Calibri" w:eastAsia="Malgun Gothic" w:hAnsi="Calibri"/>
          <w:kern w:val="2"/>
          <w:sz w:val="22"/>
          <w:szCs w:val="22"/>
        </w:rPr>
      </w:pPr>
      <w:r>
        <w:t>5.1</w:t>
      </w:r>
      <w:r>
        <w:rPr>
          <w:rFonts w:ascii="Calibri" w:eastAsia="Malgun Gothic" w:hAnsi="Calibri"/>
          <w:kern w:val="2"/>
          <w:sz w:val="22"/>
          <w:szCs w:val="22"/>
        </w:rPr>
        <w:tab/>
      </w:r>
      <w:r>
        <w:t>Function list</w:t>
      </w:r>
      <w:r>
        <w:tab/>
      </w:r>
      <w:r>
        <w:fldChar w:fldCharType="begin" w:fldLock="1"/>
      </w:r>
      <w:r>
        <w:instrText xml:space="preserve"> PAGEREF _Toc161689345 \h </w:instrText>
      </w:r>
      <w:r>
        <w:fldChar w:fldCharType="separate"/>
      </w:r>
      <w:r>
        <w:t>8</w:t>
      </w:r>
      <w:r>
        <w:fldChar w:fldCharType="end"/>
      </w:r>
    </w:p>
    <w:p w14:paraId="32A950F9" w14:textId="7F62E9E7" w:rsidR="0001341A" w:rsidRDefault="0001341A">
      <w:pPr>
        <w:pStyle w:val="TOC2"/>
        <w:rPr>
          <w:rFonts w:ascii="Calibri" w:eastAsia="Malgun Gothic" w:hAnsi="Calibri"/>
          <w:kern w:val="2"/>
          <w:sz w:val="22"/>
          <w:szCs w:val="22"/>
        </w:rPr>
      </w:pPr>
      <w:r>
        <w:t>5.2</w:t>
      </w:r>
      <w:r>
        <w:rPr>
          <w:rFonts w:ascii="Calibri" w:eastAsia="Malgun Gothic" w:hAnsi="Calibri"/>
          <w:kern w:val="2"/>
          <w:sz w:val="22"/>
          <w:szCs w:val="22"/>
        </w:rPr>
        <w:tab/>
      </w:r>
      <w:r>
        <w:t>Function description</w:t>
      </w:r>
      <w:r>
        <w:tab/>
      </w:r>
      <w:r>
        <w:fldChar w:fldCharType="begin" w:fldLock="1"/>
      </w:r>
      <w:r>
        <w:instrText xml:space="preserve"> PAGEREF _Toc161689346 \h </w:instrText>
      </w:r>
      <w:r>
        <w:fldChar w:fldCharType="separate"/>
      </w:r>
      <w:r>
        <w:t>9</w:t>
      </w:r>
      <w:r>
        <w:fldChar w:fldCharType="end"/>
      </w:r>
    </w:p>
    <w:p w14:paraId="249425D8" w14:textId="595D1106" w:rsidR="0001341A" w:rsidRDefault="0001341A">
      <w:pPr>
        <w:pStyle w:val="TOC3"/>
        <w:rPr>
          <w:rFonts w:ascii="Calibri" w:eastAsia="Malgun Gothic" w:hAnsi="Calibri"/>
          <w:kern w:val="2"/>
          <w:sz w:val="22"/>
          <w:szCs w:val="22"/>
        </w:rPr>
      </w:pPr>
      <w:r>
        <w:t>5.2.1</w:t>
      </w:r>
      <w:r>
        <w:rPr>
          <w:rFonts w:ascii="Calibri" w:eastAsia="Malgun Gothic" w:hAnsi="Calibri"/>
          <w:kern w:val="2"/>
          <w:sz w:val="22"/>
          <w:szCs w:val="22"/>
        </w:rPr>
        <w:tab/>
      </w:r>
      <w:r>
        <w:t>Intra LTE-Access-System mobility support for ECM-CONNECTED UE</w:t>
      </w:r>
      <w:r>
        <w:tab/>
      </w:r>
      <w:r>
        <w:fldChar w:fldCharType="begin" w:fldLock="1"/>
      </w:r>
      <w:r>
        <w:instrText xml:space="preserve"> PAGEREF _Toc161689347 \h </w:instrText>
      </w:r>
      <w:r>
        <w:fldChar w:fldCharType="separate"/>
      </w:r>
      <w:r>
        <w:t>9</w:t>
      </w:r>
      <w:r>
        <w:fldChar w:fldCharType="end"/>
      </w:r>
    </w:p>
    <w:p w14:paraId="627C8A96" w14:textId="1B889340" w:rsidR="0001341A" w:rsidRDefault="0001341A">
      <w:pPr>
        <w:pStyle w:val="TOC4"/>
        <w:rPr>
          <w:rFonts w:ascii="Calibri" w:eastAsia="Malgun Gothic" w:hAnsi="Calibri"/>
          <w:kern w:val="2"/>
          <w:sz w:val="22"/>
          <w:szCs w:val="22"/>
        </w:rPr>
      </w:pPr>
      <w:r>
        <w:t>5.2.1.1</w:t>
      </w:r>
      <w:r>
        <w:rPr>
          <w:rFonts w:ascii="Calibri" w:eastAsia="Malgun Gothic" w:hAnsi="Calibri"/>
          <w:kern w:val="2"/>
          <w:sz w:val="22"/>
          <w:szCs w:val="22"/>
        </w:rPr>
        <w:tab/>
      </w:r>
      <w:r>
        <w:t>Context transfer from source eNB to target eNB</w:t>
      </w:r>
      <w:r>
        <w:tab/>
      </w:r>
      <w:r>
        <w:fldChar w:fldCharType="begin" w:fldLock="1"/>
      </w:r>
      <w:r>
        <w:instrText xml:space="preserve"> PAGEREF _Toc161689348 \h </w:instrText>
      </w:r>
      <w:r>
        <w:fldChar w:fldCharType="separate"/>
      </w:r>
      <w:r>
        <w:t>9</w:t>
      </w:r>
      <w:r>
        <w:fldChar w:fldCharType="end"/>
      </w:r>
    </w:p>
    <w:p w14:paraId="5EDD8265" w14:textId="3C10EB0F" w:rsidR="0001341A" w:rsidRDefault="0001341A">
      <w:pPr>
        <w:pStyle w:val="TOC4"/>
        <w:rPr>
          <w:rFonts w:ascii="Calibri" w:eastAsia="Malgun Gothic" w:hAnsi="Calibri"/>
          <w:kern w:val="2"/>
          <w:sz w:val="22"/>
          <w:szCs w:val="22"/>
        </w:rPr>
      </w:pPr>
      <w:r>
        <w:t>5.2.1.2</w:t>
      </w:r>
      <w:r>
        <w:rPr>
          <w:rFonts w:ascii="Calibri" w:eastAsia="Malgun Gothic" w:hAnsi="Calibri"/>
          <w:kern w:val="2"/>
          <w:sz w:val="22"/>
          <w:szCs w:val="22"/>
        </w:rPr>
        <w:tab/>
      </w:r>
      <w:r>
        <w:t>Control of user plane transport bearers between source eNB and target eNB</w:t>
      </w:r>
      <w:r>
        <w:tab/>
      </w:r>
      <w:r>
        <w:fldChar w:fldCharType="begin" w:fldLock="1"/>
      </w:r>
      <w:r>
        <w:instrText xml:space="preserve"> PAGEREF _Toc161689349 \h </w:instrText>
      </w:r>
      <w:r>
        <w:fldChar w:fldCharType="separate"/>
      </w:r>
      <w:r>
        <w:t>9</w:t>
      </w:r>
      <w:r>
        <w:fldChar w:fldCharType="end"/>
      </w:r>
    </w:p>
    <w:p w14:paraId="72E037BA" w14:textId="436D419F" w:rsidR="0001341A" w:rsidRDefault="0001341A">
      <w:pPr>
        <w:pStyle w:val="TOC4"/>
        <w:rPr>
          <w:rFonts w:ascii="Calibri" w:eastAsia="Malgun Gothic" w:hAnsi="Calibri"/>
          <w:kern w:val="2"/>
          <w:sz w:val="22"/>
          <w:szCs w:val="22"/>
        </w:rPr>
      </w:pPr>
      <w:r>
        <w:t>5.2.1.3</w:t>
      </w:r>
      <w:r>
        <w:rPr>
          <w:rFonts w:ascii="Calibri" w:eastAsia="Malgun Gothic" w:hAnsi="Calibri"/>
          <w:kern w:val="2"/>
          <w:sz w:val="22"/>
          <w:szCs w:val="22"/>
        </w:rPr>
        <w:tab/>
      </w:r>
      <w:r>
        <w:t>Handover cancellation</w:t>
      </w:r>
      <w:r>
        <w:tab/>
      </w:r>
      <w:r>
        <w:fldChar w:fldCharType="begin" w:fldLock="1"/>
      </w:r>
      <w:r>
        <w:instrText xml:space="preserve"> PAGEREF _Toc161689350 \h </w:instrText>
      </w:r>
      <w:r>
        <w:fldChar w:fldCharType="separate"/>
      </w:r>
      <w:r>
        <w:t>9</w:t>
      </w:r>
      <w:r>
        <w:fldChar w:fldCharType="end"/>
      </w:r>
    </w:p>
    <w:p w14:paraId="1EC6CF03" w14:textId="16233007" w:rsidR="0001341A" w:rsidRDefault="0001341A">
      <w:pPr>
        <w:pStyle w:val="TOC4"/>
        <w:rPr>
          <w:rFonts w:ascii="Calibri" w:eastAsia="Malgun Gothic" w:hAnsi="Calibri"/>
          <w:kern w:val="2"/>
          <w:sz w:val="22"/>
          <w:szCs w:val="22"/>
        </w:rPr>
      </w:pPr>
      <w:r>
        <w:t>5.2.1.4</w:t>
      </w:r>
      <w:r>
        <w:rPr>
          <w:rFonts w:ascii="Calibri" w:eastAsia="Malgun Gothic" w:hAnsi="Calibri"/>
          <w:kern w:val="2"/>
          <w:sz w:val="22"/>
          <w:szCs w:val="22"/>
        </w:rPr>
        <w:tab/>
      </w:r>
      <w:r>
        <w:t>UE context release in source eNB</w:t>
      </w:r>
      <w:r>
        <w:tab/>
      </w:r>
      <w:r>
        <w:fldChar w:fldCharType="begin" w:fldLock="1"/>
      </w:r>
      <w:r>
        <w:instrText xml:space="preserve"> PAGEREF _Toc161689351 \h </w:instrText>
      </w:r>
      <w:r>
        <w:fldChar w:fldCharType="separate"/>
      </w:r>
      <w:r>
        <w:t>9</w:t>
      </w:r>
      <w:r>
        <w:fldChar w:fldCharType="end"/>
      </w:r>
    </w:p>
    <w:p w14:paraId="4C00640E" w14:textId="3DC4243B" w:rsidR="0001341A" w:rsidRDefault="0001341A">
      <w:pPr>
        <w:pStyle w:val="TOC4"/>
        <w:rPr>
          <w:rFonts w:ascii="Calibri" w:eastAsia="Malgun Gothic" w:hAnsi="Calibri"/>
          <w:kern w:val="2"/>
          <w:sz w:val="22"/>
          <w:szCs w:val="22"/>
        </w:rPr>
      </w:pPr>
      <w:r>
        <w:t>5.2.1.5</w:t>
      </w:r>
      <w:r>
        <w:rPr>
          <w:rFonts w:ascii="Calibri" w:eastAsia="Malgun Gothic" w:hAnsi="Calibri"/>
          <w:kern w:val="2"/>
          <w:sz w:val="22"/>
          <w:szCs w:val="22"/>
        </w:rPr>
        <w:tab/>
      </w:r>
      <w:r>
        <w:t>Dual Connectivity</w:t>
      </w:r>
      <w:r>
        <w:tab/>
      </w:r>
      <w:r>
        <w:fldChar w:fldCharType="begin" w:fldLock="1"/>
      </w:r>
      <w:r>
        <w:instrText xml:space="preserve"> PAGEREF _Toc161689352 \h </w:instrText>
      </w:r>
      <w:r>
        <w:fldChar w:fldCharType="separate"/>
      </w:r>
      <w:r>
        <w:t>9</w:t>
      </w:r>
      <w:r>
        <w:fldChar w:fldCharType="end"/>
      </w:r>
    </w:p>
    <w:p w14:paraId="460B4F3E" w14:textId="7DB6A133" w:rsidR="0001341A" w:rsidRDefault="0001341A">
      <w:pPr>
        <w:pStyle w:val="TOC4"/>
        <w:rPr>
          <w:rFonts w:ascii="Calibri" w:eastAsia="Malgun Gothic" w:hAnsi="Calibri"/>
          <w:kern w:val="2"/>
          <w:sz w:val="22"/>
          <w:szCs w:val="22"/>
        </w:rPr>
      </w:pPr>
      <w:r>
        <w:t>5.2.1.6</w:t>
      </w:r>
      <w:r>
        <w:rPr>
          <w:rFonts w:ascii="Calibri" w:eastAsia="Malgun Gothic" w:hAnsi="Calibri"/>
          <w:kern w:val="2"/>
          <w:sz w:val="22"/>
          <w:szCs w:val="22"/>
        </w:rPr>
        <w:tab/>
      </w:r>
      <w:r>
        <w:t>EN-DC</w:t>
      </w:r>
      <w:r>
        <w:tab/>
      </w:r>
      <w:r>
        <w:fldChar w:fldCharType="begin" w:fldLock="1"/>
      </w:r>
      <w:r>
        <w:instrText xml:space="preserve"> PAGEREF _Toc161689353 \h </w:instrText>
      </w:r>
      <w:r>
        <w:fldChar w:fldCharType="separate"/>
      </w:r>
      <w:r>
        <w:t>9</w:t>
      </w:r>
      <w:r>
        <w:fldChar w:fldCharType="end"/>
      </w:r>
    </w:p>
    <w:p w14:paraId="3AEBD56A" w14:textId="38801687" w:rsidR="0001341A" w:rsidRDefault="0001341A">
      <w:pPr>
        <w:pStyle w:val="TOC4"/>
        <w:rPr>
          <w:rFonts w:ascii="Calibri" w:eastAsia="Malgun Gothic" w:hAnsi="Calibri"/>
          <w:kern w:val="2"/>
          <w:sz w:val="22"/>
          <w:szCs w:val="22"/>
        </w:rPr>
      </w:pPr>
      <w:r>
        <w:t>5.2.1.7</w:t>
      </w:r>
      <w:r>
        <w:rPr>
          <w:rFonts w:ascii="Calibri" w:eastAsia="Malgun Gothic" w:hAnsi="Calibri"/>
          <w:kern w:val="2"/>
          <w:sz w:val="22"/>
          <w:szCs w:val="22"/>
        </w:rPr>
        <w:tab/>
      </w:r>
      <w:r>
        <w:t>Handover Success Indication</w:t>
      </w:r>
      <w:r>
        <w:tab/>
      </w:r>
      <w:r>
        <w:fldChar w:fldCharType="begin" w:fldLock="1"/>
      </w:r>
      <w:r>
        <w:instrText xml:space="preserve"> PAGEREF _Toc161689354 \h </w:instrText>
      </w:r>
      <w:r>
        <w:fldChar w:fldCharType="separate"/>
      </w:r>
      <w:r>
        <w:t>10</w:t>
      </w:r>
      <w:r>
        <w:fldChar w:fldCharType="end"/>
      </w:r>
    </w:p>
    <w:p w14:paraId="04671FD3" w14:textId="0CC7176A" w:rsidR="0001341A" w:rsidRDefault="0001341A">
      <w:pPr>
        <w:pStyle w:val="TOC4"/>
        <w:rPr>
          <w:rFonts w:ascii="Calibri" w:eastAsia="Malgun Gothic" w:hAnsi="Calibri"/>
          <w:kern w:val="2"/>
          <w:sz w:val="22"/>
          <w:szCs w:val="22"/>
        </w:rPr>
      </w:pPr>
      <w:r>
        <w:t>5.2.1.8</w:t>
      </w:r>
      <w:r>
        <w:rPr>
          <w:rFonts w:ascii="Calibri" w:eastAsia="Malgun Gothic" w:hAnsi="Calibri"/>
          <w:kern w:val="2"/>
          <w:sz w:val="22"/>
          <w:szCs w:val="22"/>
        </w:rPr>
        <w:tab/>
      </w:r>
      <w:r>
        <w:t>Conditional Handover Cancellation</w:t>
      </w:r>
      <w:r>
        <w:tab/>
      </w:r>
      <w:r>
        <w:fldChar w:fldCharType="begin" w:fldLock="1"/>
      </w:r>
      <w:r>
        <w:instrText xml:space="preserve"> PAGEREF _Toc161689355 \h </w:instrText>
      </w:r>
      <w:r>
        <w:fldChar w:fldCharType="separate"/>
      </w:r>
      <w:r>
        <w:t>10</w:t>
      </w:r>
      <w:r>
        <w:fldChar w:fldCharType="end"/>
      </w:r>
    </w:p>
    <w:p w14:paraId="033C8CBD" w14:textId="0A51CB2C" w:rsidR="0001341A" w:rsidRDefault="0001341A">
      <w:pPr>
        <w:pStyle w:val="TOC3"/>
        <w:rPr>
          <w:rFonts w:ascii="Calibri" w:eastAsia="Malgun Gothic" w:hAnsi="Calibri"/>
          <w:kern w:val="2"/>
          <w:sz w:val="22"/>
          <w:szCs w:val="22"/>
        </w:rPr>
      </w:pPr>
      <w:r>
        <w:t>5.2.2</w:t>
      </w:r>
      <w:r>
        <w:rPr>
          <w:rFonts w:ascii="Calibri" w:eastAsia="Malgun Gothic" w:hAnsi="Calibri"/>
          <w:kern w:val="2"/>
          <w:sz w:val="22"/>
          <w:szCs w:val="22"/>
        </w:rPr>
        <w:tab/>
      </w:r>
      <w:r>
        <w:t>Load management</w:t>
      </w:r>
      <w:r>
        <w:tab/>
      </w:r>
      <w:r>
        <w:fldChar w:fldCharType="begin" w:fldLock="1"/>
      </w:r>
      <w:r>
        <w:instrText xml:space="preserve"> PAGEREF _Toc161689356 \h </w:instrText>
      </w:r>
      <w:r>
        <w:fldChar w:fldCharType="separate"/>
      </w:r>
      <w:r>
        <w:t>10</w:t>
      </w:r>
      <w:r>
        <w:fldChar w:fldCharType="end"/>
      </w:r>
    </w:p>
    <w:p w14:paraId="44EFF325" w14:textId="2A035ABB" w:rsidR="0001341A" w:rsidRDefault="0001341A">
      <w:pPr>
        <w:pStyle w:val="TOC3"/>
        <w:rPr>
          <w:rFonts w:ascii="Calibri" w:eastAsia="Malgun Gothic" w:hAnsi="Calibri"/>
          <w:kern w:val="2"/>
          <w:sz w:val="22"/>
          <w:szCs w:val="22"/>
        </w:rPr>
      </w:pPr>
      <w:r>
        <w:t>5.2.3</w:t>
      </w:r>
      <w:r>
        <w:rPr>
          <w:rFonts w:ascii="Calibri" w:eastAsia="Malgun Gothic" w:hAnsi="Calibri"/>
          <w:kern w:val="2"/>
          <w:sz w:val="22"/>
          <w:szCs w:val="22"/>
        </w:rPr>
        <w:tab/>
      </w:r>
      <w:r>
        <w:t>Inter-cell interference coordination</w:t>
      </w:r>
      <w:r>
        <w:tab/>
      </w:r>
      <w:r>
        <w:fldChar w:fldCharType="begin" w:fldLock="1"/>
      </w:r>
      <w:r>
        <w:instrText xml:space="preserve"> PAGEREF _Toc161689357 \h </w:instrText>
      </w:r>
      <w:r>
        <w:fldChar w:fldCharType="separate"/>
      </w:r>
      <w:r>
        <w:t>10</w:t>
      </w:r>
      <w:r>
        <w:fldChar w:fldCharType="end"/>
      </w:r>
    </w:p>
    <w:p w14:paraId="444FAD08" w14:textId="300C2740" w:rsidR="0001341A" w:rsidRDefault="0001341A">
      <w:pPr>
        <w:pStyle w:val="TOC4"/>
        <w:rPr>
          <w:rFonts w:ascii="Calibri" w:eastAsia="Malgun Gothic" w:hAnsi="Calibri"/>
          <w:kern w:val="2"/>
          <w:sz w:val="22"/>
          <w:szCs w:val="22"/>
        </w:rPr>
      </w:pPr>
      <w:r>
        <w:t>5.2.3.1</w:t>
      </w:r>
      <w:r>
        <w:rPr>
          <w:rFonts w:ascii="Calibri" w:eastAsia="Malgun Gothic" w:hAnsi="Calibri"/>
          <w:kern w:val="2"/>
          <w:sz w:val="22"/>
          <w:szCs w:val="22"/>
        </w:rPr>
        <w:tab/>
      </w:r>
      <w:r>
        <w:t>Uplink interference load management</w:t>
      </w:r>
      <w:r>
        <w:tab/>
      </w:r>
      <w:r>
        <w:fldChar w:fldCharType="begin" w:fldLock="1"/>
      </w:r>
      <w:r>
        <w:instrText xml:space="preserve"> PAGEREF _Toc161689358 \h </w:instrText>
      </w:r>
      <w:r>
        <w:fldChar w:fldCharType="separate"/>
      </w:r>
      <w:r>
        <w:t>10</w:t>
      </w:r>
      <w:r>
        <w:fldChar w:fldCharType="end"/>
      </w:r>
    </w:p>
    <w:p w14:paraId="3FADED8A" w14:textId="73E4607B" w:rsidR="0001341A" w:rsidRDefault="0001341A">
      <w:pPr>
        <w:pStyle w:val="TOC4"/>
        <w:rPr>
          <w:rFonts w:ascii="Calibri" w:eastAsia="Malgun Gothic" w:hAnsi="Calibri"/>
          <w:kern w:val="2"/>
          <w:sz w:val="22"/>
          <w:szCs w:val="22"/>
        </w:rPr>
      </w:pPr>
      <w:r>
        <w:t>5.2.3.2</w:t>
      </w:r>
      <w:r>
        <w:rPr>
          <w:rFonts w:ascii="Calibri" w:eastAsia="Malgun Gothic" w:hAnsi="Calibri"/>
          <w:kern w:val="2"/>
          <w:sz w:val="22"/>
          <w:szCs w:val="22"/>
        </w:rPr>
        <w:tab/>
      </w:r>
      <w:r>
        <w:t>Downlink interference avoidance</w:t>
      </w:r>
      <w:r>
        <w:tab/>
      </w:r>
      <w:r>
        <w:fldChar w:fldCharType="begin" w:fldLock="1"/>
      </w:r>
      <w:r>
        <w:instrText xml:space="preserve"> PAGEREF _Toc161689359 \h </w:instrText>
      </w:r>
      <w:r>
        <w:fldChar w:fldCharType="separate"/>
      </w:r>
      <w:r>
        <w:t>10</w:t>
      </w:r>
      <w:r>
        <w:fldChar w:fldCharType="end"/>
      </w:r>
    </w:p>
    <w:p w14:paraId="0E7E949D" w14:textId="1676C3DD" w:rsidR="0001341A" w:rsidRDefault="0001341A">
      <w:pPr>
        <w:pStyle w:val="TOC3"/>
        <w:rPr>
          <w:rFonts w:ascii="Calibri" w:eastAsia="Malgun Gothic" w:hAnsi="Calibri"/>
          <w:kern w:val="2"/>
          <w:sz w:val="22"/>
          <w:szCs w:val="22"/>
        </w:rPr>
      </w:pPr>
      <w:r>
        <w:t>5.2.4</w:t>
      </w:r>
      <w:r>
        <w:rPr>
          <w:rFonts w:ascii="Calibri" w:eastAsia="Malgun Gothic" w:hAnsi="Calibri"/>
          <w:kern w:val="2"/>
          <w:sz w:val="22"/>
          <w:szCs w:val="22"/>
        </w:rPr>
        <w:tab/>
      </w:r>
      <w:r>
        <w:t>General X2 management and error handling functions</w:t>
      </w:r>
      <w:r>
        <w:tab/>
      </w:r>
      <w:r>
        <w:fldChar w:fldCharType="begin" w:fldLock="1"/>
      </w:r>
      <w:r>
        <w:instrText xml:space="preserve"> PAGEREF _Toc161689360 \h </w:instrText>
      </w:r>
      <w:r>
        <w:fldChar w:fldCharType="separate"/>
      </w:r>
      <w:r>
        <w:t>10</w:t>
      </w:r>
      <w:r>
        <w:fldChar w:fldCharType="end"/>
      </w:r>
    </w:p>
    <w:p w14:paraId="2917F778" w14:textId="07FDAEC7" w:rsidR="0001341A" w:rsidRDefault="0001341A">
      <w:pPr>
        <w:pStyle w:val="TOC4"/>
        <w:rPr>
          <w:rFonts w:ascii="Calibri" w:eastAsia="Malgun Gothic" w:hAnsi="Calibri"/>
          <w:kern w:val="2"/>
          <w:sz w:val="22"/>
          <w:szCs w:val="22"/>
        </w:rPr>
      </w:pPr>
      <w:r>
        <w:t>5.2.4.1</w:t>
      </w:r>
      <w:r>
        <w:rPr>
          <w:rFonts w:ascii="Calibri" w:eastAsia="Malgun Gothic" w:hAnsi="Calibri"/>
          <w:kern w:val="2"/>
          <w:sz w:val="22"/>
          <w:szCs w:val="22"/>
        </w:rPr>
        <w:tab/>
      </w:r>
      <w:r>
        <w:t>Error indication</w:t>
      </w:r>
      <w:r>
        <w:tab/>
      </w:r>
      <w:r>
        <w:fldChar w:fldCharType="begin" w:fldLock="1"/>
      </w:r>
      <w:r>
        <w:instrText xml:space="preserve"> PAGEREF _Toc161689361 \h </w:instrText>
      </w:r>
      <w:r>
        <w:fldChar w:fldCharType="separate"/>
      </w:r>
      <w:r>
        <w:t>10</w:t>
      </w:r>
      <w:r>
        <w:fldChar w:fldCharType="end"/>
      </w:r>
    </w:p>
    <w:p w14:paraId="177D856C" w14:textId="6B96476A" w:rsidR="0001341A" w:rsidRDefault="0001341A">
      <w:pPr>
        <w:pStyle w:val="TOC4"/>
        <w:rPr>
          <w:rFonts w:ascii="Calibri" w:eastAsia="Malgun Gothic" w:hAnsi="Calibri"/>
          <w:kern w:val="2"/>
          <w:sz w:val="22"/>
          <w:szCs w:val="22"/>
        </w:rPr>
      </w:pPr>
      <w:r>
        <w:t>5.2.4.2</w:t>
      </w:r>
      <w:r>
        <w:rPr>
          <w:rFonts w:ascii="Calibri" w:eastAsia="Malgun Gothic" w:hAnsi="Calibri"/>
          <w:kern w:val="2"/>
          <w:sz w:val="22"/>
          <w:szCs w:val="22"/>
        </w:rPr>
        <w:tab/>
      </w:r>
      <w:r>
        <w:t>Reset</w:t>
      </w:r>
      <w:r>
        <w:tab/>
      </w:r>
      <w:r>
        <w:fldChar w:fldCharType="begin" w:fldLock="1"/>
      </w:r>
      <w:r>
        <w:instrText xml:space="preserve"> PAGEREF _Toc161689362 \h </w:instrText>
      </w:r>
      <w:r>
        <w:fldChar w:fldCharType="separate"/>
      </w:r>
      <w:r>
        <w:t>10</w:t>
      </w:r>
      <w:r>
        <w:fldChar w:fldCharType="end"/>
      </w:r>
    </w:p>
    <w:p w14:paraId="45743702" w14:textId="117DCCF9" w:rsidR="0001341A" w:rsidRDefault="0001341A">
      <w:pPr>
        <w:pStyle w:val="TOC3"/>
        <w:rPr>
          <w:rFonts w:ascii="Calibri" w:eastAsia="Malgun Gothic" w:hAnsi="Calibri"/>
          <w:kern w:val="2"/>
          <w:sz w:val="22"/>
          <w:szCs w:val="22"/>
        </w:rPr>
      </w:pPr>
      <w:r>
        <w:t>5.2.5</w:t>
      </w:r>
      <w:r>
        <w:rPr>
          <w:rFonts w:ascii="Calibri" w:eastAsia="Malgun Gothic" w:hAnsi="Calibri"/>
          <w:kern w:val="2"/>
          <w:sz w:val="22"/>
          <w:szCs w:val="22"/>
        </w:rPr>
        <w:tab/>
      </w:r>
      <w:r>
        <w:t>Trace functions</w:t>
      </w:r>
      <w:r>
        <w:tab/>
      </w:r>
      <w:r>
        <w:fldChar w:fldCharType="begin" w:fldLock="1"/>
      </w:r>
      <w:r>
        <w:instrText xml:space="preserve"> PAGEREF _Toc161689363 \h </w:instrText>
      </w:r>
      <w:r>
        <w:fldChar w:fldCharType="separate"/>
      </w:r>
      <w:r>
        <w:t>10</w:t>
      </w:r>
      <w:r>
        <w:fldChar w:fldCharType="end"/>
      </w:r>
    </w:p>
    <w:p w14:paraId="166F191A" w14:textId="09F9C493" w:rsidR="0001341A" w:rsidRDefault="0001341A">
      <w:pPr>
        <w:pStyle w:val="TOC3"/>
        <w:rPr>
          <w:rFonts w:ascii="Calibri" w:eastAsia="Malgun Gothic" w:hAnsi="Calibri"/>
          <w:kern w:val="2"/>
          <w:sz w:val="22"/>
          <w:szCs w:val="22"/>
        </w:rPr>
      </w:pPr>
      <w:r>
        <w:t>5.2.6</w:t>
      </w:r>
      <w:r>
        <w:rPr>
          <w:rFonts w:ascii="Calibri" w:eastAsia="Malgun Gothic" w:hAnsi="Calibri"/>
          <w:kern w:val="2"/>
          <w:sz w:val="22"/>
          <w:szCs w:val="22"/>
        </w:rPr>
        <w:tab/>
      </w:r>
      <w:r>
        <w:t>Application level data exchange between eNBs</w:t>
      </w:r>
      <w:r>
        <w:tab/>
      </w:r>
      <w:r>
        <w:fldChar w:fldCharType="begin" w:fldLock="1"/>
      </w:r>
      <w:r>
        <w:instrText xml:space="preserve"> PAGEREF _Toc161689364 \h </w:instrText>
      </w:r>
      <w:r>
        <w:fldChar w:fldCharType="separate"/>
      </w:r>
      <w:r>
        <w:t>10</w:t>
      </w:r>
      <w:r>
        <w:fldChar w:fldCharType="end"/>
      </w:r>
    </w:p>
    <w:p w14:paraId="3F22B7F6" w14:textId="11405DBB" w:rsidR="0001341A" w:rsidRDefault="0001341A">
      <w:pPr>
        <w:pStyle w:val="TOC3"/>
        <w:rPr>
          <w:rFonts w:ascii="Calibri" w:eastAsia="Malgun Gothic" w:hAnsi="Calibri"/>
          <w:kern w:val="2"/>
          <w:sz w:val="22"/>
          <w:szCs w:val="22"/>
        </w:rPr>
      </w:pPr>
      <w:r>
        <w:t>5.2.7</w:t>
      </w:r>
      <w:r>
        <w:rPr>
          <w:rFonts w:ascii="Calibri" w:eastAsia="Malgun Gothic" w:hAnsi="Calibri"/>
          <w:kern w:val="2"/>
          <w:sz w:val="22"/>
          <w:szCs w:val="22"/>
        </w:rPr>
        <w:tab/>
      </w:r>
      <w:r>
        <w:t>Data exchange for self-optimisation</w:t>
      </w:r>
      <w:r>
        <w:tab/>
      </w:r>
      <w:r>
        <w:fldChar w:fldCharType="begin" w:fldLock="1"/>
      </w:r>
      <w:r>
        <w:instrText xml:space="preserve"> PAGEREF _Toc161689365 \h </w:instrText>
      </w:r>
      <w:r>
        <w:fldChar w:fldCharType="separate"/>
      </w:r>
      <w:r>
        <w:t>11</w:t>
      </w:r>
      <w:r>
        <w:fldChar w:fldCharType="end"/>
      </w:r>
    </w:p>
    <w:p w14:paraId="31F83714" w14:textId="05074B4B" w:rsidR="0001341A" w:rsidRDefault="0001341A">
      <w:pPr>
        <w:pStyle w:val="TOC1"/>
        <w:rPr>
          <w:rFonts w:ascii="Calibri" w:eastAsia="Malgun Gothic" w:hAnsi="Calibri"/>
          <w:kern w:val="2"/>
          <w:szCs w:val="22"/>
        </w:rPr>
      </w:pPr>
      <w:r>
        <w:t>6</w:t>
      </w:r>
      <w:r>
        <w:rPr>
          <w:rFonts w:ascii="Calibri" w:eastAsia="Malgun Gothic" w:hAnsi="Calibri"/>
          <w:kern w:val="2"/>
          <w:szCs w:val="22"/>
        </w:rPr>
        <w:tab/>
      </w:r>
      <w:r>
        <w:t>X2 interface protocols and protocol structure</w:t>
      </w:r>
      <w:r>
        <w:tab/>
      </w:r>
      <w:r>
        <w:fldChar w:fldCharType="begin" w:fldLock="1"/>
      </w:r>
      <w:r>
        <w:instrText xml:space="preserve"> PAGEREF _Toc161689366 \h </w:instrText>
      </w:r>
      <w:r>
        <w:fldChar w:fldCharType="separate"/>
      </w:r>
      <w:r>
        <w:t>11</w:t>
      </w:r>
      <w:r>
        <w:fldChar w:fldCharType="end"/>
      </w:r>
    </w:p>
    <w:p w14:paraId="1A65C486" w14:textId="6B1AF73F" w:rsidR="0001341A" w:rsidRDefault="0001341A">
      <w:pPr>
        <w:pStyle w:val="TOC2"/>
        <w:rPr>
          <w:rFonts w:ascii="Calibri" w:eastAsia="Malgun Gothic" w:hAnsi="Calibri"/>
          <w:kern w:val="2"/>
          <w:sz w:val="22"/>
          <w:szCs w:val="22"/>
        </w:rPr>
      </w:pPr>
      <w:r>
        <w:t>6.1</w:t>
      </w:r>
      <w:r>
        <w:rPr>
          <w:rFonts w:ascii="Calibri" w:eastAsia="Malgun Gothic" w:hAnsi="Calibri"/>
          <w:kern w:val="2"/>
          <w:sz w:val="22"/>
          <w:szCs w:val="22"/>
        </w:rPr>
        <w:tab/>
      </w:r>
      <w:r>
        <w:t>General</w:t>
      </w:r>
      <w:r>
        <w:tab/>
      </w:r>
      <w:r>
        <w:fldChar w:fldCharType="begin" w:fldLock="1"/>
      </w:r>
      <w:r>
        <w:instrText xml:space="preserve"> PAGEREF _Toc161689367 \h </w:instrText>
      </w:r>
      <w:r>
        <w:fldChar w:fldCharType="separate"/>
      </w:r>
      <w:r>
        <w:t>11</w:t>
      </w:r>
      <w:r>
        <w:fldChar w:fldCharType="end"/>
      </w:r>
    </w:p>
    <w:p w14:paraId="4D30FC61" w14:textId="0FC2A281" w:rsidR="0001341A" w:rsidRDefault="0001341A">
      <w:pPr>
        <w:pStyle w:val="TOC2"/>
        <w:rPr>
          <w:rFonts w:ascii="Calibri" w:eastAsia="Malgun Gothic" w:hAnsi="Calibri"/>
          <w:kern w:val="2"/>
          <w:sz w:val="22"/>
          <w:szCs w:val="22"/>
        </w:rPr>
      </w:pPr>
      <w:r>
        <w:t>6.2</w:t>
      </w:r>
      <w:r>
        <w:rPr>
          <w:rFonts w:ascii="Calibri" w:eastAsia="Malgun Gothic" w:hAnsi="Calibri"/>
          <w:kern w:val="2"/>
          <w:sz w:val="22"/>
          <w:szCs w:val="22"/>
        </w:rPr>
        <w:tab/>
      </w:r>
      <w:r>
        <w:t>Radio signalling protocols</w:t>
      </w:r>
      <w:r>
        <w:tab/>
      </w:r>
      <w:r>
        <w:fldChar w:fldCharType="begin" w:fldLock="1"/>
      </w:r>
      <w:r>
        <w:instrText xml:space="preserve"> PAGEREF _Toc161689368 \h </w:instrText>
      </w:r>
      <w:r>
        <w:fldChar w:fldCharType="separate"/>
      </w:r>
      <w:r>
        <w:t>11</w:t>
      </w:r>
      <w:r>
        <w:fldChar w:fldCharType="end"/>
      </w:r>
    </w:p>
    <w:p w14:paraId="6B4EFBD0" w14:textId="19122809" w:rsidR="0001341A" w:rsidRDefault="0001341A">
      <w:pPr>
        <w:pStyle w:val="TOC3"/>
        <w:rPr>
          <w:rFonts w:ascii="Calibri" w:eastAsia="Malgun Gothic" w:hAnsi="Calibri"/>
          <w:kern w:val="2"/>
          <w:sz w:val="22"/>
          <w:szCs w:val="22"/>
        </w:rPr>
      </w:pPr>
      <w:r>
        <w:t>6.2.1</w:t>
      </w:r>
      <w:r>
        <w:rPr>
          <w:rFonts w:ascii="Calibri" w:eastAsia="Malgun Gothic" w:hAnsi="Calibri"/>
          <w:kern w:val="2"/>
          <w:sz w:val="22"/>
          <w:szCs w:val="22"/>
        </w:rPr>
        <w:tab/>
      </w:r>
      <w:r>
        <w:t>X2AP protocol</w:t>
      </w:r>
      <w:r>
        <w:tab/>
      </w:r>
      <w:r>
        <w:fldChar w:fldCharType="begin" w:fldLock="1"/>
      </w:r>
      <w:r>
        <w:instrText xml:space="preserve"> PAGEREF _Toc161689369 \h </w:instrText>
      </w:r>
      <w:r>
        <w:fldChar w:fldCharType="separate"/>
      </w:r>
      <w:r>
        <w:t>11</w:t>
      </w:r>
      <w:r>
        <w:fldChar w:fldCharType="end"/>
      </w:r>
    </w:p>
    <w:p w14:paraId="501F4DF4" w14:textId="0C36C605" w:rsidR="0001341A" w:rsidRDefault="0001341A">
      <w:pPr>
        <w:pStyle w:val="TOC2"/>
        <w:rPr>
          <w:rFonts w:ascii="Calibri" w:eastAsia="Malgun Gothic" w:hAnsi="Calibri"/>
          <w:kern w:val="2"/>
          <w:sz w:val="22"/>
          <w:szCs w:val="22"/>
        </w:rPr>
      </w:pPr>
      <w:r>
        <w:t>6.3</w:t>
      </w:r>
      <w:r>
        <w:rPr>
          <w:rFonts w:ascii="Calibri" w:eastAsia="Malgun Gothic" w:hAnsi="Calibri"/>
          <w:kern w:val="2"/>
          <w:sz w:val="22"/>
          <w:szCs w:val="22"/>
        </w:rPr>
        <w:tab/>
      </w:r>
      <w:r>
        <w:t>User plane protocol</w:t>
      </w:r>
      <w:r>
        <w:tab/>
      </w:r>
      <w:r>
        <w:fldChar w:fldCharType="begin" w:fldLock="1"/>
      </w:r>
      <w:r>
        <w:instrText xml:space="preserve"> PAGEREF _Toc161689370 \h </w:instrText>
      </w:r>
      <w:r>
        <w:fldChar w:fldCharType="separate"/>
      </w:r>
      <w:r>
        <w:t>11</w:t>
      </w:r>
      <w:r>
        <w:fldChar w:fldCharType="end"/>
      </w:r>
    </w:p>
    <w:p w14:paraId="5BFE58FD" w14:textId="77EE8793" w:rsidR="0001341A" w:rsidRDefault="0001341A">
      <w:pPr>
        <w:pStyle w:val="TOC3"/>
        <w:rPr>
          <w:rFonts w:ascii="Calibri" w:eastAsia="Malgun Gothic" w:hAnsi="Calibri"/>
          <w:kern w:val="2"/>
          <w:sz w:val="22"/>
          <w:szCs w:val="22"/>
        </w:rPr>
      </w:pPr>
      <w:r>
        <w:t>6.3.1</w:t>
      </w:r>
      <w:r>
        <w:rPr>
          <w:rFonts w:ascii="Calibri" w:eastAsia="Malgun Gothic" w:hAnsi="Calibri"/>
          <w:kern w:val="2"/>
          <w:sz w:val="22"/>
          <w:szCs w:val="22"/>
        </w:rPr>
        <w:tab/>
      </w:r>
      <w:r>
        <w:t>Tunnelling protocol GTP-U</w:t>
      </w:r>
      <w:r>
        <w:tab/>
      </w:r>
      <w:r>
        <w:fldChar w:fldCharType="begin" w:fldLock="1"/>
      </w:r>
      <w:r>
        <w:instrText xml:space="preserve"> PAGEREF _Toc161689371 \h </w:instrText>
      </w:r>
      <w:r>
        <w:fldChar w:fldCharType="separate"/>
      </w:r>
      <w:r>
        <w:t>11</w:t>
      </w:r>
      <w:r>
        <w:fldChar w:fldCharType="end"/>
      </w:r>
    </w:p>
    <w:p w14:paraId="47A8C976" w14:textId="1CCCC998" w:rsidR="0001341A" w:rsidRDefault="0001341A">
      <w:pPr>
        <w:pStyle w:val="TOC2"/>
        <w:rPr>
          <w:rFonts w:ascii="Calibri" w:eastAsia="Malgun Gothic" w:hAnsi="Calibri"/>
          <w:kern w:val="2"/>
          <w:sz w:val="22"/>
          <w:szCs w:val="22"/>
        </w:rPr>
      </w:pPr>
      <w:r>
        <w:t>6.4</w:t>
      </w:r>
      <w:r>
        <w:rPr>
          <w:rFonts w:ascii="Calibri" w:eastAsia="Malgun Gothic" w:hAnsi="Calibri"/>
          <w:kern w:val="2"/>
          <w:sz w:val="22"/>
          <w:szCs w:val="22"/>
        </w:rPr>
        <w:tab/>
      </w:r>
      <w:r>
        <w:t>X2 interface protocol structure</w:t>
      </w:r>
      <w:r>
        <w:tab/>
      </w:r>
      <w:r>
        <w:fldChar w:fldCharType="begin" w:fldLock="1"/>
      </w:r>
      <w:r>
        <w:instrText xml:space="preserve"> PAGEREF _Toc161689372 \h </w:instrText>
      </w:r>
      <w:r>
        <w:fldChar w:fldCharType="separate"/>
      </w:r>
      <w:r>
        <w:t>11</w:t>
      </w:r>
      <w:r>
        <w:fldChar w:fldCharType="end"/>
      </w:r>
    </w:p>
    <w:p w14:paraId="31458EC2" w14:textId="08DE16AD" w:rsidR="0001341A" w:rsidRDefault="0001341A">
      <w:pPr>
        <w:pStyle w:val="TOC1"/>
        <w:rPr>
          <w:rFonts w:ascii="Calibri" w:eastAsia="Malgun Gothic" w:hAnsi="Calibri"/>
          <w:kern w:val="2"/>
          <w:szCs w:val="22"/>
        </w:rPr>
      </w:pPr>
      <w:r>
        <w:t>7</w:t>
      </w:r>
      <w:r>
        <w:rPr>
          <w:rFonts w:ascii="Calibri" w:eastAsia="Malgun Gothic" w:hAnsi="Calibri"/>
          <w:kern w:val="2"/>
          <w:szCs w:val="22"/>
        </w:rPr>
        <w:tab/>
      </w:r>
      <w:r>
        <w:t>Other X2 interface specifications</w:t>
      </w:r>
      <w:r>
        <w:tab/>
      </w:r>
      <w:r>
        <w:fldChar w:fldCharType="begin" w:fldLock="1"/>
      </w:r>
      <w:r>
        <w:instrText xml:space="preserve"> PAGEREF _Toc161689373 \h </w:instrText>
      </w:r>
      <w:r>
        <w:fldChar w:fldCharType="separate"/>
      </w:r>
      <w:r>
        <w:t>12</w:t>
      </w:r>
      <w:r>
        <w:fldChar w:fldCharType="end"/>
      </w:r>
    </w:p>
    <w:p w14:paraId="5482689D" w14:textId="29EFE36F" w:rsidR="0001341A" w:rsidRDefault="0001341A">
      <w:pPr>
        <w:pStyle w:val="TOC2"/>
        <w:rPr>
          <w:rFonts w:ascii="Calibri" w:eastAsia="Malgun Gothic" w:hAnsi="Calibri"/>
          <w:kern w:val="2"/>
          <w:sz w:val="22"/>
          <w:szCs w:val="22"/>
        </w:rPr>
      </w:pPr>
      <w:r>
        <w:t>7.1</w:t>
      </w:r>
      <w:r>
        <w:rPr>
          <w:rFonts w:ascii="Calibri" w:eastAsia="Malgun Gothic" w:hAnsi="Calibri"/>
          <w:kern w:val="2"/>
          <w:sz w:val="22"/>
          <w:szCs w:val="22"/>
        </w:rPr>
        <w:tab/>
      </w:r>
      <w:r>
        <w:t>E-UTRAN X2 interface: X2 layer 1 (TS 36.421)</w:t>
      </w:r>
      <w:r>
        <w:tab/>
      </w:r>
      <w:r>
        <w:fldChar w:fldCharType="begin" w:fldLock="1"/>
      </w:r>
      <w:r>
        <w:instrText xml:space="preserve"> PAGEREF _Toc161689374 \h </w:instrText>
      </w:r>
      <w:r>
        <w:fldChar w:fldCharType="separate"/>
      </w:r>
      <w:r>
        <w:t>12</w:t>
      </w:r>
      <w:r>
        <w:fldChar w:fldCharType="end"/>
      </w:r>
    </w:p>
    <w:p w14:paraId="29F43B75" w14:textId="4C1F5246" w:rsidR="0001341A" w:rsidRDefault="0001341A">
      <w:pPr>
        <w:pStyle w:val="TOC2"/>
        <w:rPr>
          <w:rFonts w:ascii="Calibri" w:eastAsia="Malgun Gothic" w:hAnsi="Calibri"/>
          <w:kern w:val="2"/>
          <w:sz w:val="22"/>
          <w:szCs w:val="22"/>
        </w:rPr>
      </w:pPr>
      <w:r>
        <w:t>7.2</w:t>
      </w:r>
      <w:r>
        <w:rPr>
          <w:rFonts w:ascii="Calibri" w:eastAsia="Malgun Gothic" w:hAnsi="Calibri"/>
          <w:kern w:val="2"/>
          <w:sz w:val="22"/>
          <w:szCs w:val="22"/>
        </w:rPr>
        <w:tab/>
      </w:r>
      <w:r>
        <w:t>E-UTRAN X2 interface:  X2 signalling transport (TS 36.422)</w:t>
      </w:r>
      <w:r>
        <w:tab/>
      </w:r>
      <w:r>
        <w:fldChar w:fldCharType="begin" w:fldLock="1"/>
      </w:r>
      <w:r>
        <w:instrText xml:space="preserve"> PAGEREF _Toc161689375 \h </w:instrText>
      </w:r>
      <w:r>
        <w:fldChar w:fldCharType="separate"/>
      </w:r>
      <w:r>
        <w:t>12</w:t>
      </w:r>
      <w:r>
        <w:fldChar w:fldCharType="end"/>
      </w:r>
    </w:p>
    <w:p w14:paraId="1999CAFA" w14:textId="5EB684A0" w:rsidR="0001341A" w:rsidRDefault="0001341A">
      <w:pPr>
        <w:pStyle w:val="TOC2"/>
        <w:rPr>
          <w:rFonts w:ascii="Calibri" w:eastAsia="Malgun Gothic" w:hAnsi="Calibri"/>
          <w:kern w:val="2"/>
          <w:sz w:val="22"/>
          <w:szCs w:val="22"/>
        </w:rPr>
      </w:pPr>
      <w:r>
        <w:t>7.3</w:t>
      </w:r>
      <w:r>
        <w:rPr>
          <w:rFonts w:ascii="Calibri" w:eastAsia="Malgun Gothic" w:hAnsi="Calibri"/>
          <w:kern w:val="2"/>
          <w:sz w:val="22"/>
          <w:szCs w:val="22"/>
        </w:rPr>
        <w:tab/>
      </w:r>
      <w:r>
        <w:t>E-UTRAN X2 interface: X2 application protocol (X2AP) (TS 36.423)</w:t>
      </w:r>
      <w:r>
        <w:tab/>
      </w:r>
      <w:r>
        <w:fldChar w:fldCharType="begin" w:fldLock="1"/>
      </w:r>
      <w:r>
        <w:instrText xml:space="preserve"> PAGEREF _Toc161689376 \h </w:instrText>
      </w:r>
      <w:r>
        <w:fldChar w:fldCharType="separate"/>
      </w:r>
      <w:r>
        <w:t>12</w:t>
      </w:r>
      <w:r>
        <w:fldChar w:fldCharType="end"/>
      </w:r>
    </w:p>
    <w:p w14:paraId="3C0C99A2" w14:textId="57D0ED6F" w:rsidR="0001341A" w:rsidRDefault="0001341A">
      <w:pPr>
        <w:pStyle w:val="TOC2"/>
        <w:rPr>
          <w:rFonts w:ascii="Calibri" w:eastAsia="Malgun Gothic" w:hAnsi="Calibri"/>
          <w:kern w:val="2"/>
          <w:sz w:val="22"/>
          <w:szCs w:val="22"/>
        </w:rPr>
      </w:pPr>
      <w:r>
        <w:t>7.4</w:t>
      </w:r>
      <w:r>
        <w:rPr>
          <w:rFonts w:ascii="Calibri" w:eastAsia="Malgun Gothic" w:hAnsi="Calibri"/>
          <w:kern w:val="2"/>
          <w:sz w:val="22"/>
          <w:szCs w:val="22"/>
        </w:rPr>
        <w:tab/>
      </w:r>
      <w:r>
        <w:t>E-UTRAN X2 interface: X2 data transport (TS 36.424)</w:t>
      </w:r>
      <w:r>
        <w:tab/>
      </w:r>
      <w:r>
        <w:fldChar w:fldCharType="begin" w:fldLock="1"/>
      </w:r>
      <w:r>
        <w:instrText xml:space="preserve"> PAGEREF _Toc161689377 \h </w:instrText>
      </w:r>
      <w:r>
        <w:fldChar w:fldCharType="separate"/>
      </w:r>
      <w:r>
        <w:t>12</w:t>
      </w:r>
      <w:r>
        <w:fldChar w:fldCharType="end"/>
      </w:r>
    </w:p>
    <w:p w14:paraId="4A6EBA43" w14:textId="5B9DA6F1" w:rsidR="0001341A" w:rsidRDefault="0001341A">
      <w:pPr>
        <w:pStyle w:val="TOC2"/>
        <w:rPr>
          <w:rFonts w:ascii="Calibri" w:eastAsia="Malgun Gothic" w:hAnsi="Calibri"/>
          <w:kern w:val="2"/>
          <w:sz w:val="22"/>
          <w:szCs w:val="22"/>
        </w:rPr>
      </w:pPr>
      <w:r>
        <w:t>7.5</w:t>
      </w:r>
      <w:r>
        <w:rPr>
          <w:rFonts w:ascii="Calibri" w:eastAsia="Malgun Gothic" w:hAnsi="Calibri"/>
          <w:kern w:val="2"/>
          <w:sz w:val="22"/>
          <w:szCs w:val="22"/>
        </w:rPr>
        <w:tab/>
      </w:r>
      <w:r>
        <w:t>Summary of E-UTRAN X2 interface Technical Specifications</w:t>
      </w:r>
      <w:r>
        <w:tab/>
      </w:r>
      <w:r>
        <w:fldChar w:fldCharType="begin" w:fldLock="1"/>
      </w:r>
      <w:r>
        <w:instrText xml:space="preserve"> PAGEREF _Toc161689378 \h </w:instrText>
      </w:r>
      <w:r>
        <w:fldChar w:fldCharType="separate"/>
      </w:r>
      <w:r>
        <w:t>12</w:t>
      </w:r>
      <w:r>
        <w:fldChar w:fldCharType="end"/>
      </w:r>
    </w:p>
    <w:p w14:paraId="14EC7116" w14:textId="6865CCA7" w:rsidR="0001341A" w:rsidRDefault="0001341A" w:rsidP="0001341A">
      <w:pPr>
        <w:pStyle w:val="TOC8"/>
        <w:rPr>
          <w:rFonts w:ascii="Calibri" w:eastAsia="Malgun Gothic" w:hAnsi="Calibri"/>
          <w:b w:val="0"/>
          <w:kern w:val="2"/>
          <w:szCs w:val="22"/>
        </w:rPr>
      </w:pPr>
      <w:r>
        <w:lastRenderedPageBreak/>
        <w:t>Annex A (informative):</w:t>
      </w:r>
      <w:r>
        <w:tab/>
        <w:t>Change history</w:t>
      </w:r>
      <w:r>
        <w:tab/>
      </w:r>
      <w:r>
        <w:fldChar w:fldCharType="begin" w:fldLock="1"/>
      </w:r>
      <w:r>
        <w:instrText xml:space="preserve"> PAGEREF _Toc161689379 \h </w:instrText>
      </w:r>
      <w:r>
        <w:fldChar w:fldCharType="separate"/>
      </w:r>
      <w:r>
        <w:t>14</w:t>
      </w:r>
      <w:r>
        <w:fldChar w:fldCharType="end"/>
      </w:r>
    </w:p>
    <w:p w14:paraId="5E5A3B4D" w14:textId="4DBB1D2D" w:rsidR="004A3549" w:rsidRPr="00E32B76" w:rsidRDefault="009B55AA">
      <w:r>
        <w:rPr>
          <w:noProof/>
          <w:sz w:val="22"/>
        </w:rPr>
        <w:fldChar w:fldCharType="end"/>
      </w:r>
    </w:p>
    <w:p w14:paraId="46A1F282" w14:textId="77777777" w:rsidR="004A3549" w:rsidRPr="00E32B76" w:rsidRDefault="004A3549">
      <w:pPr>
        <w:pStyle w:val="Heading1"/>
      </w:pPr>
      <w:r w:rsidRPr="00E32B76">
        <w:br w:type="page"/>
      </w:r>
      <w:bookmarkStart w:id="8" w:name="_Toc13919244"/>
      <w:bookmarkStart w:id="9" w:name="_Toc29461917"/>
      <w:bookmarkStart w:id="10" w:name="_Toc45887392"/>
      <w:bookmarkStart w:id="11" w:name="_Toc98323176"/>
      <w:bookmarkStart w:id="12" w:name="_Toc161689326"/>
      <w:r w:rsidRPr="00E32B76">
        <w:lastRenderedPageBreak/>
        <w:t>Foreword</w:t>
      </w:r>
      <w:bookmarkEnd w:id="8"/>
      <w:bookmarkEnd w:id="9"/>
      <w:bookmarkEnd w:id="10"/>
      <w:bookmarkEnd w:id="11"/>
      <w:bookmarkEnd w:id="12"/>
    </w:p>
    <w:p w14:paraId="4DE13087" w14:textId="77777777" w:rsidR="004A3549" w:rsidRPr="00E32B76" w:rsidRDefault="004A3549">
      <w:r w:rsidRPr="00E32B76">
        <w:t>This Technical Specification has been produced by the 3</w:t>
      </w:r>
      <w:r w:rsidRPr="00E32B76">
        <w:rPr>
          <w:vertAlign w:val="superscript"/>
        </w:rPr>
        <w:t>rd</w:t>
      </w:r>
      <w:r w:rsidRPr="00E32B76">
        <w:t xml:space="preserve"> Generation Partnership Project (3GPP).</w:t>
      </w:r>
    </w:p>
    <w:p w14:paraId="530F99F0" w14:textId="77777777" w:rsidR="004A3549" w:rsidRPr="00E32B76" w:rsidRDefault="004A3549">
      <w:r w:rsidRPr="00E32B7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915F70" w14:textId="77777777" w:rsidR="004A3549" w:rsidRPr="00E32B76" w:rsidRDefault="004A3549">
      <w:pPr>
        <w:pStyle w:val="B1"/>
      </w:pPr>
      <w:r w:rsidRPr="00E32B76">
        <w:t>Version x.y.z</w:t>
      </w:r>
    </w:p>
    <w:p w14:paraId="1C06F799" w14:textId="77777777" w:rsidR="004A3549" w:rsidRPr="00E32B76" w:rsidRDefault="004A3549">
      <w:pPr>
        <w:pStyle w:val="B1"/>
      </w:pPr>
      <w:r w:rsidRPr="00E32B76">
        <w:t>where:</w:t>
      </w:r>
    </w:p>
    <w:p w14:paraId="52556CFE" w14:textId="77777777" w:rsidR="004A3549" w:rsidRPr="00E32B76" w:rsidRDefault="004A3549">
      <w:pPr>
        <w:pStyle w:val="B2"/>
      </w:pPr>
      <w:r w:rsidRPr="00E32B76">
        <w:t>x</w:t>
      </w:r>
      <w:r w:rsidRPr="00E32B76">
        <w:tab/>
        <w:t>the first digit:</w:t>
      </w:r>
    </w:p>
    <w:p w14:paraId="32431FE5" w14:textId="77777777" w:rsidR="004A3549" w:rsidRPr="00E32B76" w:rsidRDefault="004A3549">
      <w:pPr>
        <w:pStyle w:val="B3"/>
      </w:pPr>
      <w:r w:rsidRPr="00E32B76">
        <w:t>1</w:t>
      </w:r>
      <w:r w:rsidRPr="00E32B76">
        <w:tab/>
        <w:t>presented to TSG for information;</w:t>
      </w:r>
    </w:p>
    <w:p w14:paraId="542B62F1" w14:textId="77777777" w:rsidR="004A3549" w:rsidRPr="00E32B76" w:rsidRDefault="004A3549">
      <w:pPr>
        <w:pStyle w:val="B3"/>
      </w:pPr>
      <w:r w:rsidRPr="00E32B76">
        <w:t>2</w:t>
      </w:r>
      <w:r w:rsidRPr="00E32B76">
        <w:tab/>
        <w:t>presented to TSG for approval;</w:t>
      </w:r>
    </w:p>
    <w:p w14:paraId="1F7F8DB8" w14:textId="77777777" w:rsidR="004A3549" w:rsidRPr="00E32B76" w:rsidRDefault="004A3549">
      <w:pPr>
        <w:pStyle w:val="B3"/>
      </w:pPr>
      <w:r w:rsidRPr="00E32B76">
        <w:t>3</w:t>
      </w:r>
      <w:r w:rsidRPr="00E32B76">
        <w:tab/>
        <w:t>or greater indicates TSG approved document under change control.</w:t>
      </w:r>
    </w:p>
    <w:p w14:paraId="7B6CA155" w14:textId="77777777" w:rsidR="004A3549" w:rsidRPr="00E32B76" w:rsidRDefault="007B265E">
      <w:pPr>
        <w:pStyle w:val="B2"/>
      </w:pPr>
      <w:r w:rsidRPr="00E32B76">
        <w:t>Y</w:t>
      </w:r>
      <w:r w:rsidR="004A3549" w:rsidRPr="00E32B76">
        <w:tab/>
        <w:t>the second digit is incremented for all changes of substance, i.e. technical enhancements, corrections, updates, etc.</w:t>
      </w:r>
    </w:p>
    <w:p w14:paraId="117643C0" w14:textId="77777777" w:rsidR="004A3549" w:rsidRPr="00E32B76" w:rsidRDefault="004A3549">
      <w:pPr>
        <w:pStyle w:val="B2"/>
      </w:pPr>
      <w:r w:rsidRPr="00E32B76">
        <w:t>z</w:t>
      </w:r>
      <w:r w:rsidRPr="00E32B76">
        <w:tab/>
        <w:t>the third digit is incremented when editorial only changes have been incorporated in the document.</w:t>
      </w:r>
    </w:p>
    <w:p w14:paraId="0111D89F" w14:textId="77777777" w:rsidR="004A3549" w:rsidRPr="00E32B76" w:rsidRDefault="004A3549" w:rsidP="002D7E61">
      <w:pPr>
        <w:pStyle w:val="Heading1"/>
      </w:pPr>
      <w:r w:rsidRPr="00E32B76">
        <w:br w:type="page"/>
      </w:r>
      <w:bookmarkStart w:id="13" w:name="_Toc13919245"/>
      <w:bookmarkStart w:id="14" w:name="_Toc29461918"/>
      <w:bookmarkStart w:id="15" w:name="_Toc45887393"/>
      <w:bookmarkStart w:id="16" w:name="_Toc98323177"/>
      <w:bookmarkStart w:id="17" w:name="_Toc161689327"/>
      <w:r w:rsidRPr="00E32B76">
        <w:lastRenderedPageBreak/>
        <w:t>1</w:t>
      </w:r>
      <w:r w:rsidRPr="00E32B76">
        <w:tab/>
        <w:t>Scope.</w:t>
      </w:r>
      <w:bookmarkEnd w:id="13"/>
      <w:bookmarkEnd w:id="14"/>
      <w:bookmarkEnd w:id="15"/>
      <w:bookmarkEnd w:id="16"/>
      <w:bookmarkEnd w:id="17"/>
    </w:p>
    <w:p w14:paraId="24B00442" w14:textId="77777777" w:rsidR="004A3549" w:rsidRPr="00E32B76" w:rsidRDefault="002D7E61">
      <w:r w:rsidRPr="00E32B76">
        <w:t xml:space="preserve">The present document is an introduction to the TSG RAN TS 36.42x series of UMTS Technical Specifications that define the X2 interface. </w:t>
      </w:r>
      <w:r w:rsidR="00190580" w:rsidRPr="00E32B76">
        <w:t>It is an</w:t>
      </w:r>
      <w:r w:rsidRPr="00E32B76">
        <w:t xml:space="preserve"> interface </w:t>
      </w:r>
      <w:r w:rsidR="00190580" w:rsidRPr="00E32B76">
        <w:t>for the interconnection of</w:t>
      </w:r>
      <w:r w:rsidR="00616D4B" w:rsidRPr="00E32B76">
        <w:t xml:space="preserve"> two E-UTRAN NodeB</w:t>
      </w:r>
      <w:r w:rsidR="00DF3E7C" w:rsidRPr="00E32B76">
        <w:t xml:space="preserve"> </w:t>
      </w:r>
      <w:r w:rsidR="00190580" w:rsidRPr="00E32B76">
        <w:t>(eNB</w:t>
      </w:r>
      <w:r w:rsidR="00DF3E7C" w:rsidRPr="00E32B76">
        <w:t>)</w:t>
      </w:r>
      <w:r w:rsidR="00616D4B" w:rsidRPr="00E32B76">
        <w:t xml:space="preserve"> components</w:t>
      </w:r>
      <w:r w:rsidR="00F274A9" w:rsidRPr="00E32B76">
        <w:t xml:space="preserve"> </w:t>
      </w:r>
      <w:r w:rsidR="0069011A" w:rsidRPr="00E32B76">
        <w:t xml:space="preserve">and an E-UTRAN NodeB (eNB) and an E-UTRAN gNodeB (en-gNB) </w:t>
      </w:r>
      <w:r w:rsidR="00F274A9" w:rsidRPr="00E32B76">
        <w:t>within the Evolved Universal</w:t>
      </w:r>
      <w:r w:rsidR="00190580" w:rsidRPr="00E32B76">
        <w:t xml:space="preserve"> Terrestrial Radio Access Network (E-UTRAN)</w:t>
      </w:r>
      <w:r w:rsidR="00F60FC0" w:rsidRPr="00E32B76">
        <w:t xml:space="preserve"> </w:t>
      </w:r>
      <w:r w:rsidR="00343310" w:rsidRPr="00E32B76">
        <w:t xml:space="preserve">architecture </w:t>
      </w:r>
      <w:r w:rsidR="005A1FEF" w:rsidRPr="00E32B76">
        <w:t>(TS 36.401 [2])</w:t>
      </w:r>
      <w:r w:rsidRPr="00E32B76">
        <w:t>.</w:t>
      </w:r>
    </w:p>
    <w:p w14:paraId="0FA0302C" w14:textId="77777777" w:rsidR="004A3549" w:rsidRPr="00E32B76" w:rsidRDefault="004A3549">
      <w:pPr>
        <w:pStyle w:val="Heading1"/>
      </w:pPr>
      <w:bookmarkStart w:id="18" w:name="_Toc13919246"/>
      <w:bookmarkStart w:id="19" w:name="_Toc29461919"/>
      <w:bookmarkStart w:id="20" w:name="_Toc45887394"/>
      <w:bookmarkStart w:id="21" w:name="_Toc98323178"/>
      <w:bookmarkStart w:id="22" w:name="_Toc161689328"/>
      <w:r w:rsidRPr="00E32B76">
        <w:t>2</w:t>
      </w:r>
      <w:r w:rsidRPr="00E32B76">
        <w:tab/>
        <w:t>References</w:t>
      </w:r>
      <w:bookmarkEnd w:id="18"/>
      <w:bookmarkEnd w:id="19"/>
      <w:bookmarkEnd w:id="20"/>
      <w:bookmarkEnd w:id="21"/>
      <w:bookmarkEnd w:id="22"/>
    </w:p>
    <w:p w14:paraId="0F64BEF3" w14:textId="77777777" w:rsidR="004A3549" w:rsidRPr="00E32B76" w:rsidRDefault="004A3549">
      <w:r w:rsidRPr="00E32B76">
        <w:t>The following documents contain provisions which, through reference in this text, constitute provisions of the present document.</w:t>
      </w:r>
    </w:p>
    <w:p w14:paraId="26FE1987" w14:textId="77777777" w:rsidR="004A3549" w:rsidRPr="00E32B76" w:rsidRDefault="00804956" w:rsidP="00804956">
      <w:pPr>
        <w:pStyle w:val="B1"/>
      </w:pPr>
      <w:r w:rsidRPr="00E32B76">
        <w:t>-</w:t>
      </w:r>
      <w:r w:rsidRPr="00E32B76">
        <w:tab/>
      </w:r>
      <w:r w:rsidR="004A3549" w:rsidRPr="00E32B76">
        <w:t>References are either specific (identified by date of publication, edition number, version number, etc.) or non</w:t>
      </w:r>
      <w:r w:rsidR="004A3549" w:rsidRPr="00E32B76">
        <w:noBreakHyphen/>
        <w:t>specific.</w:t>
      </w:r>
    </w:p>
    <w:p w14:paraId="7D26166F" w14:textId="77777777" w:rsidR="004A3549" w:rsidRPr="00E32B76" w:rsidRDefault="00804956" w:rsidP="00804956">
      <w:pPr>
        <w:pStyle w:val="B1"/>
      </w:pPr>
      <w:r w:rsidRPr="00E32B76">
        <w:t>-</w:t>
      </w:r>
      <w:r w:rsidRPr="00E32B76">
        <w:tab/>
      </w:r>
      <w:r w:rsidR="004A3549" w:rsidRPr="00E32B76">
        <w:t>For a specific reference, subsequent revisions do not apply.</w:t>
      </w:r>
    </w:p>
    <w:p w14:paraId="3937A656" w14:textId="77777777" w:rsidR="004A3549" w:rsidRPr="00E32B76" w:rsidRDefault="00804956" w:rsidP="00804956">
      <w:pPr>
        <w:pStyle w:val="B1"/>
      </w:pPr>
      <w:r w:rsidRPr="00E32B76">
        <w:t>-</w:t>
      </w:r>
      <w:r w:rsidRPr="00E32B76">
        <w:tab/>
      </w:r>
      <w:r w:rsidR="004A3549" w:rsidRPr="00E32B76">
        <w:t>For a non-specific reference, the latest version applies.</w:t>
      </w:r>
      <w:r w:rsidR="00AD2CAE" w:rsidRPr="00E32B76">
        <w:t xml:space="preserve"> </w:t>
      </w:r>
      <w:r w:rsidR="004A3549" w:rsidRPr="00E32B76">
        <w:t xml:space="preserve">In the case of a reference to a 3GPP document (including a GSM document), a non-specific reference implicitly refers to the latest version of that document </w:t>
      </w:r>
      <w:r w:rsidR="004A3549" w:rsidRPr="00E32B76">
        <w:rPr>
          <w:i/>
          <w:iCs/>
        </w:rPr>
        <w:t>in the same Release as the present document</w:t>
      </w:r>
      <w:r w:rsidR="004A3549" w:rsidRPr="00E32B76">
        <w:t>.</w:t>
      </w:r>
    </w:p>
    <w:p w14:paraId="26F4F2CE" w14:textId="77777777" w:rsidR="00383736" w:rsidRPr="00E32B76" w:rsidRDefault="005F4896">
      <w:pPr>
        <w:pStyle w:val="EX"/>
      </w:pPr>
      <w:r w:rsidRPr="00E32B76">
        <w:t>[1</w:t>
      </w:r>
      <w:r w:rsidR="00383736" w:rsidRPr="00E32B76">
        <w:t>]</w:t>
      </w:r>
      <w:r w:rsidR="00383736" w:rsidRPr="00E32B76">
        <w:tab/>
      </w:r>
      <w:r w:rsidR="00F60FC0" w:rsidRPr="00E32B76">
        <w:t>3GPP TR </w:t>
      </w:r>
      <w:r w:rsidR="00383736" w:rsidRPr="00E32B76">
        <w:t xml:space="preserve">21.905: </w:t>
      </w:r>
      <w:r w:rsidR="0069011A" w:rsidRPr="00E32B76">
        <w:t>"</w:t>
      </w:r>
      <w:r w:rsidR="00383736" w:rsidRPr="00E32B76">
        <w:t>Vocabulary for 3GPP Specifications</w:t>
      </w:r>
      <w:r w:rsidR="0069011A" w:rsidRPr="00E32B76">
        <w:t>"</w:t>
      </w:r>
      <w:r w:rsidR="00383736" w:rsidRPr="00E32B76">
        <w:t>.</w:t>
      </w:r>
    </w:p>
    <w:p w14:paraId="1E13A034" w14:textId="77777777" w:rsidR="00424D48" w:rsidRPr="00E32B76" w:rsidRDefault="00424D48">
      <w:pPr>
        <w:pStyle w:val="EX"/>
      </w:pPr>
      <w:r w:rsidRPr="00E32B76">
        <w:t>[2]</w:t>
      </w:r>
      <w:r w:rsidRPr="00E32B76">
        <w:tab/>
      </w:r>
      <w:r w:rsidR="00F60FC0" w:rsidRPr="00E32B76">
        <w:t>3GPP TS </w:t>
      </w:r>
      <w:r w:rsidRPr="00E32B76">
        <w:t xml:space="preserve">36.401: </w:t>
      </w:r>
      <w:r w:rsidR="0069011A" w:rsidRPr="00E32B76">
        <w:t>"</w:t>
      </w:r>
      <w:r w:rsidR="00B253D4" w:rsidRPr="00E32B76">
        <w:t>Evolved Universal Terrestrial Radio Access Network (E-UTRAN); Architecture description</w:t>
      </w:r>
      <w:r w:rsidR="0069011A" w:rsidRPr="00E32B76">
        <w:t>"</w:t>
      </w:r>
      <w:r w:rsidRPr="00E32B76">
        <w:t>.</w:t>
      </w:r>
    </w:p>
    <w:p w14:paraId="71F5BCC9" w14:textId="77777777" w:rsidR="00424D48" w:rsidRPr="00E32B76" w:rsidRDefault="00424D48">
      <w:pPr>
        <w:pStyle w:val="EX"/>
      </w:pPr>
      <w:r w:rsidRPr="00E32B76">
        <w:t>[3]</w:t>
      </w:r>
      <w:r w:rsidRPr="00E32B76">
        <w:tab/>
      </w:r>
      <w:r w:rsidR="00F60FC0" w:rsidRPr="00E32B76">
        <w:t>3GPP TS </w:t>
      </w:r>
      <w:r w:rsidRPr="00E32B76">
        <w:t xml:space="preserve">36.421: </w:t>
      </w:r>
      <w:r w:rsidR="0069011A" w:rsidRPr="00E32B76">
        <w:t>"</w:t>
      </w:r>
      <w:r w:rsidR="00B253D4" w:rsidRPr="00E32B76">
        <w:t xml:space="preserve">Evolved Universal Terrestrial Radio Access Network (E-UTRAN); </w:t>
      </w:r>
      <w:r w:rsidRPr="00E32B76">
        <w:t xml:space="preserve">X2 </w:t>
      </w:r>
      <w:r w:rsidR="00EF5788" w:rsidRPr="00E32B76">
        <w:t>l</w:t>
      </w:r>
      <w:r w:rsidRPr="00E32B76">
        <w:t>ayer 1</w:t>
      </w:r>
      <w:r w:rsidR="0069011A" w:rsidRPr="00E32B76">
        <w:t>"</w:t>
      </w:r>
      <w:r w:rsidRPr="00E32B76">
        <w:t>.</w:t>
      </w:r>
    </w:p>
    <w:p w14:paraId="7B585950" w14:textId="77777777" w:rsidR="00424D48" w:rsidRPr="00E32B76" w:rsidRDefault="00424D48">
      <w:pPr>
        <w:pStyle w:val="EX"/>
      </w:pPr>
      <w:r w:rsidRPr="00E32B76">
        <w:t>[4]</w:t>
      </w:r>
      <w:r w:rsidRPr="00E32B76">
        <w:tab/>
      </w:r>
      <w:r w:rsidR="00F60FC0" w:rsidRPr="00E32B76">
        <w:t>3GPP TS </w:t>
      </w:r>
      <w:r w:rsidRPr="00E32B76">
        <w:t xml:space="preserve">36.422: </w:t>
      </w:r>
      <w:r w:rsidR="0069011A" w:rsidRPr="00E32B76">
        <w:t>"</w:t>
      </w:r>
      <w:r w:rsidR="00B253D4" w:rsidRPr="00E32B76">
        <w:t xml:space="preserve">Evolved Universal Terrestrial Radio Access Network (E-UTRAN); </w:t>
      </w:r>
      <w:r w:rsidRPr="00E32B76">
        <w:t xml:space="preserve">X2 </w:t>
      </w:r>
      <w:r w:rsidR="00EF5788" w:rsidRPr="00E32B76">
        <w:t>s</w:t>
      </w:r>
      <w:r w:rsidRPr="00E32B76">
        <w:t>ignal</w:t>
      </w:r>
      <w:r w:rsidR="001174A2">
        <w:t>l</w:t>
      </w:r>
      <w:r w:rsidRPr="00E32B76">
        <w:t xml:space="preserve">ing </w:t>
      </w:r>
      <w:r w:rsidR="00EF5788" w:rsidRPr="00E32B76">
        <w:t>t</w:t>
      </w:r>
      <w:r w:rsidRPr="00E32B76">
        <w:t>ransport</w:t>
      </w:r>
      <w:r w:rsidR="0069011A" w:rsidRPr="00E32B76">
        <w:t>"</w:t>
      </w:r>
      <w:r w:rsidRPr="00E32B76">
        <w:t>.</w:t>
      </w:r>
    </w:p>
    <w:p w14:paraId="07673A4B" w14:textId="77777777" w:rsidR="00424D48" w:rsidRPr="00E32B76" w:rsidRDefault="00424D48">
      <w:pPr>
        <w:pStyle w:val="EX"/>
      </w:pPr>
      <w:r w:rsidRPr="00E32B76">
        <w:t>[5]</w:t>
      </w:r>
      <w:r w:rsidRPr="00E32B76">
        <w:tab/>
      </w:r>
      <w:r w:rsidR="00F60FC0" w:rsidRPr="00E32B76">
        <w:t>3GPP TS </w:t>
      </w:r>
      <w:r w:rsidRPr="00E32B76">
        <w:t xml:space="preserve">36.423: </w:t>
      </w:r>
      <w:r w:rsidR="0069011A" w:rsidRPr="00E32B76">
        <w:t>"</w:t>
      </w:r>
      <w:r w:rsidR="00B253D4" w:rsidRPr="00E32B76">
        <w:t xml:space="preserve">Evolved Universal Terrestrial Radio Access Network (E-UTRAN); </w:t>
      </w:r>
      <w:r w:rsidRPr="00E32B76">
        <w:t xml:space="preserve">X2 </w:t>
      </w:r>
      <w:r w:rsidR="00EF5788" w:rsidRPr="00E32B76">
        <w:t>a</w:t>
      </w:r>
      <w:r w:rsidRPr="00E32B76">
        <w:t xml:space="preserve">pplication </w:t>
      </w:r>
      <w:r w:rsidR="00EF5788" w:rsidRPr="00E32B76">
        <w:t>p</w:t>
      </w:r>
      <w:r w:rsidRPr="00E32B76">
        <w:t>rotocol (X2AP)</w:t>
      </w:r>
      <w:r w:rsidR="0069011A" w:rsidRPr="00E32B76">
        <w:t>"</w:t>
      </w:r>
      <w:r w:rsidRPr="00E32B76">
        <w:t>.</w:t>
      </w:r>
    </w:p>
    <w:p w14:paraId="1E33F5D6" w14:textId="77777777" w:rsidR="00B253D4" w:rsidRPr="00E32B76" w:rsidRDefault="00424D48" w:rsidP="00B253D4">
      <w:pPr>
        <w:pStyle w:val="EX"/>
      </w:pPr>
      <w:r w:rsidRPr="00E32B76">
        <w:t>[6]</w:t>
      </w:r>
      <w:r w:rsidRPr="00E32B76">
        <w:tab/>
      </w:r>
      <w:r w:rsidR="00F60FC0" w:rsidRPr="00E32B76">
        <w:t>3GPP TS </w:t>
      </w:r>
      <w:r w:rsidRPr="00E32B76">
        <w:t xml:space="preserve">36.424: </w:t>
      </w:r>
      <w:r w:rsidR="0069011A" w:rsidRPr="00E32B76">
        <w:t>"</w:t>
      </w:r>
      <w:r w:rsidR="00B253D4" w:rsidRPr="00E32B76">
        <w:t xml:space="preserve">Evolved Universal Terrestrial Radio Access Network (E-UTRAN); </w:t>
      </w:r>
      <w:r w:rsidRPr="00E32B76">
        <w:t xml:space="preserve">X2 </w:t>
      </w:r>
      <w:r w:rsidR="00EF5788" w:rsidRPr="00E32B76">
        <w:t>d</w:t>
      </w:r>
      <w:r w:rsidRPr="00E32B76">
        <w:t xml:space="preserve">ata </w:t>
      </w:r>
      <w:r w:rsidR="00EF5788" w:rsidRPr="00E32B76">
        <w:t>t</w:t>
      </w:r>
      <w:r w:rsidRPr="00E32B76">
        <w:t>ransport</w:t>
      </w:r>
      <w:r w:rsidR="0069011A" w:rsidRPr="00E32B76">
        <w:t>"</w:t>
      </w:r>
      <w:r w:rsidR="00B253D4" w:rsidRPr="00E32B76">
        <w:t>.</w:t>
      </w:r>
    </w:p>
    <w:p w14:paraId="4A6ADB1F" w14:textId="77777777" w:rsidR="0066003E" w:rsidRPr="00E32B76" w:rsidRDefault="00B253D4" w:rsidP="0066003E">
      <w:pPr>
        <w:pStyle w:val="EX"/>
      </w:pPr>
      <w:r w:rsidRPr="00E32B76">
        <w:t>[7]</w:t>
      </w:r>
      <w:r w:rsidRPr="00E32B76">
        <w:tab/>
        <w:t xml:space="preserve">IETF RFC 4960 (2007-09): </w:t>
      </w:r>
      <w:r w:rsidR="0069011A" w:rsidRPr="00E32B76">
        <w:t>"</w:t>
      </w:r>
      <w:r w:rsidRPr="00E32B76">
        <w:t>Stream Control Transmission Protocol</w:t>
      </w:r>
      <w:r w:rsidR="0069011A" w:rsidRPr="00E32B76">
        <w:t>"</w:t>
      </w:r>
      <w:r w:rsidR="00424D48" w:rsidRPr="00E32B76">
        <w:t>.</w:t>
      </w:r>
    </w:p>
    <w:p w14:paraId="00651FF0" w14:textId="77777777" w:rsidR="0069011A" w:rsidRPr="00E32B76" w:rsidRDefault="0066003E" w:rsidP="0069011A">
      <w:pPr>
        <w:pStyle w:val="EX"/>
      </w:pPr>
      <w:r w:rsidRPr="00E32B76">
        <w:t>[8]</w:t>
      </w:r>
      <w:r w:rsidRPr="00E32B76">
        <w:tab/>
        <w:t xml:space="preserve">3GPP TS 36.300: </w:t>
      </w:r>
      <w:r w:rsidR="0069011A" w:rsidRPr="00E32B76">
        <w:t>"</w:t>
      </w:r>
      <w:r w:rsidRPr="00E32B76">
        <w:t>Evolved Universal Terrestrial Radio Access (E-UTRA), Evolved Universal Terrestrial Radio Access Network (E-UTRAN); Overall description; Stage 2</w:t>
      </w:r>
      <w:r w:rsidR="0069011A" w:rsidRPr="00E32B76">
        <w:t>"</w:t>
      </w:r>
      <w:r w:rsidRPr="00E32B76">
        <w:t>.</w:t>
      </w:r>
    </w:p>
    <w:p w14:paraId="4286EE56" w14:textId="77777777" w:rsidR="0069011A" w:rsidRPr="00E32B76" w:rsidRDefault="0069011A" w:rsidP="0069011A">
      <w:pPr>
        <w:pStyle w:val="EX"/>
      </w:pPr>
      <w:r w:rsidRPr="00E32B76">
        <w:t>[9]</w:t>
      </w:r>
      <w:r w:rsidRPr="00E32B76">
        <w:tab/>
        <w:t>3GPP TS 37.340: "Evolved Universal Terrestrial Radio Access (E-UTRA) and NR; Multi-connectivity; Stage 2".</w:t>
      </w:r>
    </w:p>
    <w:p w14:paraId="4D724344" w14:textId="77777777" w:rsidR="004A3549" w:rsidRPr="00E32B76" w:rsidRDefault="004A3549">
      <w:pPr>
        <w:pStyle w:val="Heading1"/>
      </w:pPr>
      <w:bookmarkStart w:id="23" w:name="_Toc13919247"/>
      <w:bookmarkStart w:id="24" w:name="_Toc29461920"/>
      <w:bookmarkStart w:id="25" w:name="_Toc45887395"/>
      <w:bookmarkStart w:id="26" w:name="_Toc98323179"/>
      <w:bookmarkStart w:id="27" w:name="_Toc161689329"/>
      <w:r w:rsidRPr="00E32B76">
        <w:t>3</w:t>
      </w:r>
      <w:r w:rsidRPr="00E32B76">
        <w:tab/>
        <w:t>Definitions, symbols and abbreviations</w:t>
      </w:r>
      <w:bookmarkEnd w:id="23"/>
      <w:bookmarkEnd w:id="24"/>
      <w:bookmarkEnd w:id="25"/>
      <w:bookmarkEnd w:id="26"/>
      <w:bookmarkEnd w:id="27"/>
    </w:p>
    <w:p w14:paraId="338B70C1" w14:textId="77777777" w:rsidR="004A3549" w:rsidRPr="00E32B76" w:rsidRDefault="004A3549">
      <w:pPr>
        <w:pStyle w:val="Heading2"/>
      </w:pPr>
      <w:bookmarkStart w:id="28" w:name="_Toc13919248"/>
      <w:bookmarkStart w:id="29" w:name="_Toc29461921"/>
      <w:bookmarkStart w:id="30" w:name="_Toc45887396"/>
      <w:bookmarkStart w:id="31" w:name="_Toc98323180"/>
      <w:bookmarkStart w:id="32" w:name="_Toc161689330"/>
      <w:r w:rsidRPr="00E32B76">
        <w:t>3.1</w:t>
      </w:r>
      <w:r w:rsidRPr="00E32B76">
        <w:tab/>
        <w:t>Definitions</w:t>
      </w:r>
      <w:bookmarkEnd w:id="28"/>
      <w:bookmarkEnd w:id="29"/>
      <w:bookmarkEnd w:id="30"/>
      <w:bookmarkEnd w:id="31"/>
      <w:bookmarkEnd w:id="32"/>
    </w:p>
    <w:p w14:paraId="077168EB" w14:textId="77777777" w:rsidR="0098253C" w:rsidRPr="00E32B76" w:rsidRDefault="004A3549" w:rsidP="0098253C">
      <w:r w:rsidRPr="00E32B76">
        <w:t xml:space="preserve">For the purposes of the present document, the terms and definitions given in </w:t>
      </w:r>
      <w:r w:rsidR="00383736" w:rsidRPr="00E32B76">
        <w:t>TR</w:t>
      </w:r>
      <w:r w:rsidR="003E2780" w:rsidRPr="00E32B76">
        <w:t> </w:t>
      </w:r>
      <w:r w:rsidR="00383736" w:rsidRPr="00E32B76">
        <w:t>21.905</w:t>
      </w:r>
      <w:r w:rsidR="005A3823" w:rsidRPr="00E32B76">
        <w:t> [1</w:t>
      </w:r>
      <w:r w:rsidR="003E2780" w:rsidRPr="00E32B76">
        <w:t>]</w:t>
      </w:r>
      <w:r w:rsidR="00383736" w:rsidRPr="00E32B76">
        <w:t xml:space="preserve"> </w:t>
      </w:r>
      <w:r w:rsidRPr="00E32B76">
        <w:t>and the following apply.</w:t>
      </w:r>
      <w:r w:rsidR="00AD2CAE" w:rsidRPr="00E32B76">
        <w:t xml:space="preserve"> </w:t>
      </w:r>
      <w:r w:rsidR="00383736" w:rsidRPr="00E32B76">
        <w:t xml:space="preserve">A term defined in the present document takes precedence over the definition </w:t>
      </w:r>
      <w:r w:rsidR="003E2780" w:rsidRPr="00E32B76">
        <w:t>of the same term, if any, in TR </w:t>
      </w:r>
      <w:r w:rsidR="00383736" w:rsidRPr="00E32B76">
        <w:t>21.905</w:t>
      </w:r>
      <w:r w:rsidR="005A3823" w:rsidRPr="00E32B76">
        <w:t> [1</w:t>
      </w:r>
      <w:r w:rsidR="003E2780" w:rsidRPr="00E32B76">
        <w:t>]</w:t>
      </w:r>
      <w:r w:rsidR="00383736" w:rsidRPr="00E32B76">
        <w:t>.</w:t>
      </w:r>
    </w:p>
    <w:p w14:paraId="24D2B9D1" w14:textId="77777777" w:rsidR="008D0C54" w:rsidRPr="00E32B76" w:rsidRDefault="008D0C54" w:rsidP="0098253C">
      <w:r w:rsidRPr="00E32B76">
        <w:rPr>
          <w:b/>
        </w:rPr>
        <w:t>Dual Connectivity</w:t>
      </w:r>
      <w:r w:rsidR="00B9439B" w:rsidRPr="00E32B76">
        <w:t>: Defined in TS 36.300 [8</w:t>
      </w:r>
      <w:r w:rsidRPr="00E32B76">
        <w:t>].</w:t>
      </w:r>
    </w:p>
    <w:p w14:paraId="432F547A" w14:textId="77777777" w:rsidR="0069011A" w:rsidRPr="00E32B76" w:rsidRDefault="0069011A" w:rsidP="0069011A">
      <w:r w:rsidRPr="00E32B76">
        <w:rPr>
          <w:b/>
        </w:rPr>
        <w:t>EN-DC</w:t>
      </w:r>
      <w:r w:rsidRPr="00E32B76">
        <w:t>: Defined in TS 37.340 [9].</w:t>
      </w:r>
    </w:p>
    <w:p w14:paraId="09C8A617" w14:textId="77777777" w:rsidR="0069011A" w:rsidRPr="00E32B76" w:rsidRDefault="0069011A" w:rsidP="0069011A">
      <w:r w:rsidRPr="00E32B76">
        <w:rPr>
          <w:b/>
        </w:rPr>
        <w:t xml:space="preserve">en-gNB: </w:t>
      </w:r>
      <w:r w:rsidRPr="00E32B76">
        <w:t xml:space="preserve"> Defined in TS 37.340 [9].</w:t>
      </w:r>
    </w:p>
    <w:p w14:paraId="719864B1" w14:textId="77777777" w:rsidR="004A3549" w:rsidRPr="00E32B76" w:rsidRDefault="0098253C" w:rsidP="0098253C">
      <w:pPr>
        <w:rPr>
          <w:bCs/>
        </w:rPr>
      </w:pPr>
      <w:r w:rsidRPr="00E32B76">
        <w:rPr>
          <w:b/>
          <w:bCs/>
        </w:rPr>
        <w:lastRenderedPageBreak/>
        <w:t>E-RAB:</w:t>
      </w:r>
      <w:r w:rsidRPr="00E32B76">
        <w:rPr>
          <w:bCs/>
        </w:rPr>
        <w:t xml:space="preserve"> Defined in </w:t>
      </w:r>
      <w:r w:rsidR="005A1FEF" w:rsidRPr="00E32B76">
        <w:rPr>
          <w:bCs/>
        </w:rPr>
        <w:t>TS 36.401 [2]</w:t>
      </w:r>
      <w:r w:rsidRPr="00E32B76">
        <w:rPr>
          <w:bCs/>
        </w:rPr>
        <w:t>.</w:t>
      </w:r>
    </w:p>
    <w:p w14:paraId="7E5BDE2C" w14:textId="77777777" w:rsidR="0066003E" w:rsidRPr="00E32B76" w:rsidRDefault="0066003E" w:rsidP="0098253C">
      <w:r w:rsidRPr="00E32B76">
        <w:rPr>
          <w:b/>
        </w:rPr>
        <w:t>X2 GW:</w:t>
      </w:r>
      <w:r w:rsidRPr="00E32B76">
        <w:t xml:space="preserve"> Defined in TS 36.300 [8].</w:t>
      </w:r>
    </w:p>
    <w:p w14:paraId="25673233" w14:textId="77777777" w:rsidR="004A3549" w:rsidRPr="00E32B76" w:rsidRDefault="00573699">
      <w:pPr>
        <w:pStyle w:val="Heading2"/>
      </w:pPr>
      <w:bookmarkStart w:id="33" w:name="_Toc13919249"/>
      <w:bookmarkStart w:id="34" w:name="_Toc29461922"/>
      <w:bookmarkStart w:id="35" w:name="_Toc45887397"/>
      <w:bookmarkStart w:id="36" w:name="_Toc98323181"/>
      <w:bookmarkStart w:id="37" w:name="_Toc161689331"/>
      <w:r w:rsidRPr="00E32B76">
        <w:t>3.2</w:t>
      </w:r>
      <w:r w:rsidR="004A3549" w:rsidRPr="00E32B76">
        <w:tab/>
        <w:t>Abbreviations</w:t>
      </w:r>
      <w:bookmarkEnd w:id="33"/>
      <w:bookmarkEnd w:id="34"/>
      <w:bookmarkEnd w:id="35"/>
      <w:bookmarkEnd w:id="36"/>
      <w:bookmarkEnd w:id="37"/>
    </w:p>
    <w:p w14:paraId="02FD9DE1" w14:textId="77777777" w:rsidR="004A3549" w:rsidRPr="00E32B76" w:rsidRDefault="004A3549">
      <w:pPr>
        <w:keepNext/>
      </w:pPr>
      <w:r w:rsidRPr="00E32B76">
        <w:t xml:space="preserve">For the purposes of the present document, the abbreviations </w:t>
      </w:r>
      <w:r w:rsidR="008C6DB3" w:rsidRPr="00E32B76">
        <w:t>given in TR 21.905 [</w:t>
      </w:r>
      <w:r w:rsidR="00514696" w:rsidRPr="00E32B76">
        <w:t>1</w:t>
      </w:r>
      <w:r w:rsidR="008C6DB3" w:rsidRPr="00E32B76">
        <w:t xml:space="preserve">] and the following </w:t>
      </w:r>
      <w:r w:rsidRPr="00E32B76">
        <w:t>apply</w:t>
      </w:r>
      <w:r w:rsidR="008C6DB3" w:rsidRPr="00E32B76">
        <w:t>. An abbreviation defined in the present document takes precedence over the definition of the same abbre</w:t>
      </w:r>
      <w:r w:rsidR="005A3823" w:rsidRPr="00E32B76">
        <w:t>viation, if any, in TR 21.905 [1</w:t>
      </w:r>
      <w:r w:rsidR="008C6DB3" w:rsidRPr="00E32B76">
        <w:t>].</w:t>
      </w:r>
    </w:p>
    <w:p w14:paraId="569E81ED" w14:textId="77777777" w:rsidR="0098253C" w:rsidRPr="00E32B76" w:rsidRDefault="0098253C" w:rsidP="0098253C">
      <w:pPr>
        <w:pStyle w:val="EW"/>
        <w:rPr>
          <w:lang w:eastAsia="ja-JP"/>
        </w:rPr>
      </w:pPr>
      <w:r w:rsidRPr="00E32B76">
        <w:rPr>
          <w:lang w:eastAsia="ja-JP"/>
        </w:rPr>
        <w:t>ECM</w:t>
      </w:r>
      <w:r w:rsidRPr="00E32B76">
        <w:rPr>
          <w:lang w:eastAsia="ja-JP"/>
        </w:rPr>
        <w:tab/>
      </w:r>
      <w:r w:rsidRPr="00E32B76">
        <w:t>EPS Connection Management</w:t>
      </w:r>
    </w:p>
    <w:p w14:paraId="19EB3BFE" w14:textId="77777777" w:rsidR="00A27A39" w:rsidRDefault="0098253C" w:rsidP="00A27A39">
      <w:pPr>
        <w:pStyle w:val="EW"/>
        <w:rPr>
          <w:lang w:eastAsia="ja-JP"/>
        </w:rPr>
      </w:pPr>
      <w:r w:rsidRPr="00E32B76">
        <w:rPr>
          <w:lang w:eastAsia="ja-JP"/>
        </w:rPr>
        <w:t>E-RAB</w:t>
      </w:r>
      <w:r w:rsidRPr="00E32B76">
        <w:rPr>
          <w:lang w:eastAsia="ja-JP"/>
        </w:rPr>
        <w:tab/>
        <w:t>E-UTRAN Radio Access Bearer</w:t>
      </w:r>
      <w:r w:rsidR="00A27A39" w:rsidRPr="00A27A39">
        <w:rPr>
          <w:lang w:eastAsia="ja-JP"/>
        </w:rPr>
        <w:t xml:space="preserve"> </w:t>
      </w:r>
    </w:p>
    <w:p w14:paraId="7069300D" w14:textId="77777777" w:rsidR="0098253C" w:rsidRPr="00E32B76" w:rsidRDefault="00A27A39" w:rsidP="00A27A39">
      <w:pPr>
        <w:pStyle w:val="EW"/>
        <w:rPr>
          <w:lang w:eastAsia="ja-JP"/>
        </w:rPr>
      </w:pPr>
      <w:r>
        <w:t>IAB</w:t>
      </w:r>
      <w:r>
        <w:tab/>
      </w:r>
      <w:r>
        <w:rPr>
          <w:lang w:val="en-US"/>
        </w:rPr>
        <w:t>Integrated Access and Backhaul</w:t>
      </w:r>
    </w:p>
    <w:p w14:paraId="0E654615" w14:textId="77777777" w:rsidR="00B9439B" w:rsidRPr="00E32B76" w:rsidRDefault="00B9439B" w:rsidP="00B9439B">
      <w:pPr>
        <w:pStyle w:val="EW"/>
        <w:rPr>
          <w:lang w:eastAsia="ja-JP"/>
        </w:rPr>
      </w:pPr>
      <w:r w:rsidRPr="00E32B76">
        <w:rPr>
          <w:lang w:eastAsia="ja-JP"/>
        </w:rPr>
        <w:t>MeNB</w:t>
      </w:r>
      <w:r w:rsidRPr="00E32B76">
        <w:rPr>
          <w:lang w:eastAsia="ja-JP"/>
        </w:rPr>
        <w:tab/>
        <w:t>Master eNB</w:t>
      </w:r>
    </w:p>
    <w:p w14:paraId="5E3E41B5" w14:textId="77777777" w:rsidR="00B9439B" w:rsidRPr="00E32B76" w:rsidRDefault="00B9439B" w:rsidP="00B9439B">
      <w:pPr>
        <w:pStyle w:val="EW"/>
        <w:rPr>
          <w:lang w:eastAsia="ja-JP"/>
        </w:rPr>
      </w:pPr>
      <w:r w:rsidRPr="00E32B76">
        <w:rPr>
          <w:lang w:eastAsia="ja-JP"/>
        </w:rPr>
        <w:t>SeNB</w:t>
      </w:r>
      <w:r w:rsidRPr="00E32B76">
        <w:rPr>
          <w:lang w:eastAsia="ja-JP"/>
        </w:rPr>
        <w:tab/>
        <w:t>Secondary eNB</w:t>
      </w:r>
    </w:p>
    <w:p w14:paraId="156BB1CB" w14:textId="77777777" w:rsidR="0098253C" w:rsidRPr="00E32B76" w:rsidRDefault="0098253C" w:rsidP="00B9439B">
      <w:pPr>
        <w:pStyle w:val="EW"/>
        <w:rPr>
          <w:lang w:eastAsia="ja-JP"/>
        </w:rPr>
      </w:pPr>
      <w:r w:rsidRPr="00E32B76">
        <w:rPr>
          <w:lang w:eastAsia="ja-JP"/>
        </w:rPr>
        <w:t>X2-C</w:t>
      </w:r>
      <w:r w:rsidRPr="00E32B76">
        <w:rPr>
          <w:lang w:eastAsia="ja-JP"/>
        </w:rPr>
        <w:tab/>
        <w:t>X2 Control plane</w:t>
      </w:r>
    </w:p>
    <w:p w14:paraId="5F9087F2" w14:textId="77777777" w:rsidR="0066003E" w:rsidRPr="00E32B76" w:rsidRDefault="0066003E" w:rsidP="0066003E">
      <w:pPr>
        <w:pStyle w:val="EX"/>
        <w:rPr>
          <w:lang w:eastAsia="ja-JP"/>
        </w:rPr>
      </w:pPr>
      <w:r w:rsidRPr="00E32B76">
        <w:rPr>
          <w:lang w:eastAsia="ja-JP"/>
        </w:rPr>
        <w:t>X2 GW</w:t>
      </w:r>
      <w:r w:rsidRPr="00E32B76">
        <w:rPr>
          <w:lang w:eastAsia="ja-JP"/>
        </w:rPr>
        <w:tab/>
        <w:t>X2 GateWay</w:t>
      </w:r>
    </w:p>
    <w:p w14:paraId="46BC2887" w14:textId="77777777" w:rsidR="004A3549" w:rsidRPr="00E32B76" w:rsidRDefault="00190580" w:rsidP="00190580">
      <w:pPr>
        <w:pStyle w:val="Heading1"/>
      </w:pPr>
      <w:bookmarkStart w:id="38" w:name="_Toc13919250"/>
      <w:bookmarkStart w:id="39" w:name="_Toc29461923"/>
      <w:bookmarkStart w:id="40" w:name="_Toc45887398"/>
      <w:bookmarkStart w:id="41" w:name="_Toc98323182"/>
      <w:bookmarkStart w:id="42" w:name="_Toc161689332"/>
      <w:r w:rsidRPr="00E32B76">
        <w:t>4</w:t>
      </w:r>
      <w:r w:rsidRPr="00E32B76">
        <w:tab/>
        <w:t xml:space="preserve">General </w:t>
      </w:r>
      <w:r w:rsidR="00EF5788" w:rsidRPr="00E32B76">
        <w:t>a</w:t>
      </w:r>
      <w:r w:rsidRPr="00E32B76">
        <w:t>spects</w:t>
      </w:r>
      <w:bookmarkEnd w:id="38"/>
      <w:bookmarkEnd w:id="39"/>
      <w:bookmarkEnd w:id="40"/>
      <w:bookmarkEnd w:id="41"/>
      <w:bookmarkEnd w:id="42"/>
    </w:p>
    <w:p w14:paraId="3B6BA62C" w14:textId="77777777" w:rsidR="007D1C2B" w:rsidRPr="00E32B76" w:rsidRDefault="007D1C2B" w:rsidP="007D1C2B">
      <w:pPr>
        <w:pStyle w:val="Heading2"/>
      </w:pPr>
      <w:bookmarkStart w:id="43" w:name="_Toc13919251"/>
      <w:bookmarkStart w:id="44" w:name="_Toc29461924"/>
      <w:bookmarkStart w:id="45" w:name="_Toc45887399"/>
      <w:bookmarkStart w:id="46" w:name="_Toc98323183"/>
      <w:bookmarkStart w:id="47" w:name="_Toc161689333"/>
      <w:r w:rsidRPr="00E32B76">
        <w:t>4.1</w:t>
      </w:r>
      <w:r w:rsidRPr="00E32B76">
        <w:tab/>
        <w:t>Introduction</w:t>
      </w:r>
      <w:bookmarkEnd w:id="43"/>
      <w:bookmarkEnd w:id="44"/>
      <w:bookmarkEnd w:id="45"/>
      <w:bookmarkEnd w:id="46"/>
      <w:bookmarkEnd w:id="47"/>
    </w:p>
    <w:p w14:paraId="2BD2CBBD" w14:textId="77777777" w:rsidR="007D1C2B" w:rsidRPr="00E32B76" w:rsidRDefault="007D1C2B" w:rsidP="007D1C2B">
      <w:r w:rsidRPr="00E32B76">
        <w:t>The interface allowing to interconnect eNBs with each other is referred to as the X2 interface.</w:t>
      </w:r>
    </w:p>
    <w:p w14:paraId="50DEDEC3" w14:textId="77777777" w:rsidR="007D1C2B" w:rsidRPr="00E32B76" w:rsidRDefault="007D1C2B" w:rsidP="007D1C2B">
      <w:pPr>
        <w:pStyle w:val="Heading2"/>
      </w:pPr>
      <w:bookmarkStart w:id="48" w:name="_Toc13919252"/>
      <w:bookmarkStart w:id="49" w:name="_Toc29461925"/>
      <w:bookmarkStart w:id="50" w:name="_Toc45887400"/>
      <w:bookmarkStart w:id="51" w:name="_Toc98323184"/>
      <w:bookmarkStart w:id="52" w:name="_Toc161689334"/>
      <w:r w:rsidRPr="00E32B76">
        <w:t>4.2</w:t>
      </w:r>
      <w:r w:rsidRPr="00E32B76">
        <w:tab/>
        <w:t xml:space="preserve">X2 </w:t>
      </w:r>
      <w:r w:rsidR="00EF5788" w:rsidRPr="00E32B76">
        <w:t>i</w:t>
      </w:r>
      <w:r w:rsidRPr="00E32B76">
        <w:t xml:space="preserve">nterface </w:t>
      </w:r>
      <w:r w:rsidR="00EF5788" w:rsidRPr="00E32B76">
        <w:t>g</w:t>
      </w:r>
      <w:r w:rsidRPr="00E32B76">
        <w:t xml:space="preserve">eneral </w:t>
      </w:r>
      <w:r w:rsidR="00EF5788" w:rsidRPr="00E32B76">
        <w:t>p</w:t>
      </w:r>
      <w:r w:rsidRPr="00E32B76">
        <w:t>rinciples</w:t>
      </w:r>
      <w:bookmarkEnd w:id="48"/>
      <w:bookmarkEnd w:id="49"/>
      <w:bookmarkEnd w:id="50"/>
      <w:bookmarkEnd w:id="51"/>
      <w:bookmarkEnd w:id="52"/>
    </w:p>
    <w:p w14:paraId="1114B529" w14:textId="77777777" w:rsidR="007D1C2B" w:rsidRPr="00E32B76" w:rsidRDefault="007D1C2B" w:rsidP="007D1C2B">
      <w:r w:rsidRPr="00E32B76">
        <w:t>The general principles for the specification of the X2 interface are as follows:</w:t>
      </w:r>
    </w:p>
    <w:p w14:paraId="6276A2F6" w14:textId="77777777" w:rsidR="007D1C2B" w:rsidRPr="00E32B76" w:rsidRDefault="007D1C2B" w:rsidP="007D1C2B">
      <w:pPr>
        <w:pStyle w:val="B1"/>
      </w:pPr>
      <w:r w:rsidRPr="00E32B76">
        <w:t>-</w:t>
      </w:r>
      <w:r w:rsidRPr="00E32B76">
        <w:tab/>
      </w:r>
      <w:r w:rsidR="004A7BAF" w:rsidRPr="00E32B76">
        <w:t>the X2 interface should be open;</w:t>
      </w:r>
    </w:p>
    <w:p w14:paraId="7C5692A0" w14:textId="77777777" w:rsidR="007D1C2B" w:rsidRPr="00E32B76" w:rsidRDefault="004A7BAF" w:rsidP="007D1C2B">
      <w:pPr>
        <w:pStyle w:val="B1"/>
        <w:rPr>
          <w:strike/>
        </w:rPr>
      </w:pPr>
      <w:r w:rsidRPr="00E32B76">
        <w:t>-</w:t>
      </w:r>
      <w:r w:rsidRPr="00E32B76">
        <w:tab/>
        <w:t>t</w:t>
      </w:r>
      <w:r w:rsidR="007D1C2B" w:rsidRPr="00E32B76">
        <w:t xml:space="preserve">he X2 interface shall support the exchange of </w:t>
      </w:r>
      <w:r w:rsidR="00292235" w:rsidRPr="00E32B76">
        <w:t>signalling</w:t>
      </w:r>
      <w:r w:rsidR="007D1C2B" w:rsidRPr="00E32B76">
        <w:t xml:space="preserve"> information between two eNBs, in addition the interface shall</w:t>
      </w:r>
      <w:r w:rsidR="008E7419" w:rsidRPr="00E32B76">
        <w:t xml:space="preserve"> </w:t>
      </w:r>
      <w:r w:rsidR="007D1C2B" w:rsidRPr="00E32B76">
        <w:t xml:space="preserve">support the forwarding of PDUs to </w:t>
      </w:r>
      <w:r w:rsidR="008E7419" w:rsidRPr="00E32B76">
        <w:t>the respective tunnel endpoints</w:t>
      </w:r>
      <w:r w:rsidRPr="00E32B76">
        <w:t>;</w:t>
      </w:r>
    </w:p>
    <w:p w14:paraId="20440D79" w14:textId="77777777" w:rsidR="007D1C2B" w:rsidRPr="00E32B76" w:rsidRDefault="004A7BAF" w:rsidP="007D1C2B">
      <w:pPr>
        <w:pStyle w:val="B1"/>
      </w:pPr>
      <w:r w:rsidRPr="00E32B76">
        <w:t>-</w:t>
      </w:r>
      <w:r w:rsidRPr="00E32B76">
        <w:tab/>
        <w:t>f</w:t>
      </w:r>
      <w:r w:rsidR="007D1C2B" w:rsidRPr="00E32B76">
        <w:t>rom a logical standpoint, the X2 is a point-to-point interface between two eNBs within the E-UTRAN. A point-to-point logical interface should be feasible even in the absence of a physical direct connection between the two eNBs.</w:t>
      </w:r>
    </w:p>
    <w:p w14:paraId="6DC58C7B" w14:textId="77777777" w:rsidR="007D1C2B" w:rsidRPr="00E32B76" w:rsidRDefault="00EF5788" w:rsidP="007D1C2B">
      <w:pPr>
        <w:pStyle w:val="Heading2"/>
      </w:pPr>
      <w:bookmarkStart w:id="53" w:name="_Toc13919253"/>
      <w:bookmarkStart w:id="54" w:name="_Toc29461926"/>
      <w:bookmarkStart w:id="55" w:name="_Toc45887401"/>
      <w:bookmarkStart w:id="56" w:name="_Toc98323185"/>
      <w:bookmarkStart w:id="57" w:name="_Toc161689335"/>
      <w:r w:rsidRPr="00E32B76">
        <w:t>4.3</w:t>
      </w:r>
      <w:r w:rsidRPr="00E32B76">
        <w:tab/>
        <w:t>X2 i</w:t>
      </w:r>
      <w:r w:rsidR="007D1C2B" w:rsidRPr="00E32B76">
        <w:t xml:space="preserve">nterface </w:t>
      </w:r>
      <w:r w:rsidRPr="00E32B76">
        <w:t>s</w:t>
      </w:r>
      <w:r w:rsidR="007D1C2B" w:rsidRPr="00E32B76">
        <w:t xml:space="preserve">pecification </w:t>
      </w:r>
      <w:r w:rsidRPr="00E32B76">
        <w:t>o</w:t>
      </w:r>
      <w:r w:rsidR="007D1C2B" w:rsidRPr="00E32B76">
        <w:t>bjectives</w:t>
      </w:r>
      <w:bookmarkEnd w:id="53"/>
      <w:bookmarkEnd w:id="54"/>
      <w:bookmarkEnd w:id="55"/>
      <w:bookmarkEnd w:id="56"/>
      <w:bookmarkEnd w:id="57"/>
    </w:p>
    <w:p w14:paraId="4EAB4D5C" w14:textId="77777777" w:rsidR="007D1C2B" w:rsidRPr="00E32B76" w:rsidRDefault="007D1C2B" w:rsidP="007D1C2B">
      <w:pPr>
        <w:pStyle w:val="Heading3"/>
      </w:pPr>
      <w:bookmarkStart w:id="58" w:name="_Toc13919254"/>
      <w:bookmarkStart w:id="59" w:name="_Toc29461927"/>
      <w:bookmarkStart w:id="60" w:name="_Toc45887402"/>
      <w:bookmarkStart w:id="61" w:name="_Toc98323186"/>
      <w:bookmarkStart w:id="62" w:name="_Toc161689336"/>
      <w:r w:rsidRPr="00E32B76">
        <w:t>4.3.1</w:t>
      </w:r>
      <w:r w:rsidRPr="00E32B76">
        <w:tab/>
        <w:t>General</w:t>
      </w:r>
      <w:bookmarkEnd w:id="58"/>
      <w:bookmarkEnd w:id="59"/>
      <w:bookmarkEnd w:id="60"/>
      <w:bookmarkEnd w:id="61"/>
      <w:bookmarkEnd w:id="62"/>
    </w:p>
    <w:p w14:paraId="1CC393DF" w14:textId="77777777" w:rsidR="007D1C2B" w:rsidRPr="00E32B76" w:rsidRDefault="007D1C2B" w:rsidP="007D1C2B">
      <w:r w:rsidRPr="00E32B76">
        <w:t>The</w:t>
      </w:r>
      <w:r w:rsidR="008E7419" w:rsidRPr="00E32B76">
        <w:t xml:space="preserve"> X2</w:t>
      </w:r>
      <w:r w:rsidRPr="00E32B76">
        <w:t xml:space="preserve"> interface specifications shall facilitate the following:</w:t>
      </w:r>
    </w:p>
    <w:p w14:paraId="160C9680" w14:textId="77777777" w:rsidR="007D1C2B" w:rsidRPr="00E32B76" w:rsidRDefault="007D1C2B" w:rsidP="007D1C2B">
      <w:pPr>
        <w:pStyle w:val="B1"/>
      </w:pPr>
      <w:r w:rsidRPr="00E32B76">
        <w:t>-</w:t>
      </w:r>
      <w:r w:rsidRPr="00E32B76">
        <w:tab/>
        <w:t>inter-connection of eNBs supplied by different manufacturers;</w:t>
      </w:r>
    </w:p>
    <w:p w14:paraId="7BF660B9" w14:textId="77777777" w:rsidR="0069011A" w:rsidRPr="00E32B76" w:rsidRDefault="0069011A" w:rsidP="0069011A">
      <w:pPr>
        <w:pStyle w:val="B1"/>
      </w:pPr>
      <w:r w:rsidRPr="00E32B76">
        <w:t>-</w:t>
      </w:r>
      <w:r w:rsidRPr="00E32B76">
        <w:tab/>
        <w:t>inter-connection of eNBs and en-gNBs in the context of EN-DC (see TS 37.340 [9]);</w:t>
      </w:r>
    </w:p>
    <w:p w14:paraId="35E98A33" w14:textId="77777777" w:rsidR="007D1C2B" w:rsidRPr="00E32B76" w:rsidRDefault="007D1C2B" w:rsidP="007D1C2B">
      <w:pPr>
        <w:pStyle w:val="B1"/>
      </w:pPr>
      <w:r w:rsidRPr="00E32B76">
        <w:t>-</w:t>
      </w:r>
      <w:r w:rsidRPr="00E32B76">
        <w:tab/>
        <w:t>support of continuation between eNBs of the E-UTRAN services offered via the S1 interface;</w:t>
      </w:r>
    </w:p>
    <w:p w14:paraId="5B679D11" w14:textId="77777777" w:rsidR="007D1C2B" w:rsidRPr="00E32B76" w:rsidRDefault="007D1C2B" w:rsidP="007D1C2B">
      <w:pPr>
        <w:pStyle w:val="B1"/>
      </w:pPr>
      <w:r w:rsidRPr="00E32B76">
        <w:t>-</w:t>
      </w:r>
      <w:r w:rsidRPr="00E32B76">
        <w:tab/>
        <w:t xml:space="preserve">separation of X2 </w:t>
      </w:r>
      <w:r w:rsidRPr="00E32B76">
        <w:rPr>
          <w:caps/>
        </w:rPr>
        <w:t xml:space="preserve"> </w:t>
      </w:r>
      <w:r w:rsidRPr="00E32B76">
        <w:t>interface Radio Network functionality and Transport Network functionality to facilitate introduction of future technology.</w:t>
      </w:r>
    </w:p>
    <w:p w14:paraId="31018D83" w14:textId="77777777" w:rsidR="007D1C2B" w:rsidRPr="00E32B76" w:rsidRDefault="007D1C2B" w:rsidP="007D1C2B">
      <w:pPr>
        <w:pStyle w:val="Heading3"/>
      </w:pPr>
      <w:bookmarkStart w:id="63" w:name="_Toc13919255"/>
      <w:bookmarkStart w:id="64" w:name="_Toc29461928"/>
      <w:bookmarkStart w:id="65" w:name="_Toc45887403"/>
      <w:bookmarkStart w:id="66" w:name="_Toc98323187"/>
      <w:bookmarkStart w:id="67" w:name="_Toc161689337"/>
      <w:r w:rsidRPr="00E32B76">
        <w:t>4.3.2</w:t>
      </w:r>
      <w:r w:rsidRPr="00E32B76">
        <w:tab/>
      </w:r>
      <w:r w:rsidR="00EF5788" w:rsidRPr="00E32B76">
        <w:t>Addressing of eNBs over the X2 i</w:t>
      </w:r>
      <w:r w:rsidRPr="00E32B76">
        <w:t>nterface</w:t>
      </w:r>
      <w:bookmarkEnd w:id="63"/>
      <w:bookmarkEnd w:id="64"/>
      <w:bookmarkEnd w:id="65"/>
      <w:bookmarkEnd w:id="66"/>
      <w:bookmarkEnd w:id="67"/>
    </w:p>
    <w:p w14:paraId="239EA97E" w14:textId="77777777" w:rsidR="007D1C2B" w:rsidRPr="00E32B76" w:rsidRDefault="001174A2" w:rsidP="007D1C2B">
      <w:r>
        <w:t>Void</w:t>
      </w:r>
    </w:p>
    <w:p w14:paraId="18D90484" w14:textId="77777777" w:rsidR="007D1C2B" w:rsidRPr="00E32B76" w:rsidRDefault="00EF5788" w:rsidP="007D1C2B">
      <w:pPr>
        <w:pStyle w:val="Heading2"/>
      </w:pPr>
      <w:bookmarkStart w:id="68" w:name="_Toc13919256"/>
      <w:bookmarkStart w:id="69" w:name="_Toc29461929"/>
      <w:bookmarkStart w:id="70" w:name="_Toc45887404"/>
      <w:bookmarkStart w:id="71" w:name="_Toc98323188"/>
      <w:bookmarkStart w:id="72" w:name="_Toc161689338"/>
      <w:r w:rsidRPr="00E32B76">
        <w:lastRenderedPageBreak/>
        <w:t>4.4</w:t>
      </w:r>
      <w:r w:rsidRPr="00E32B76">
        <w:tab/>
        <w:t>X2 i</w:t>
      </w:r>
      <w:r w:rsidR="007D1C2B" w:rsidRPr="00E32B76">
        <w:t xml:space="preserve">nterface </w:t>
      </w:r>
      <w:r w:rsidRPr="00E32B76">
        <w:t>c</w:t>
      </w:r>
      <w:r w:rsidR="007D1C2B" w:rsidRPr="00E32B76">
        <w:t>apabilities</w:t>
      </w:r>
      <w:bookmarkEnd w:id="68"/>
      <w:bookmarkEnd w:id="69"/>
      <w:bookmarkEnd w:id="70"/>
      <w:bookmarkEnd w:id="71"/>
      <w:bookmarkEnd w:id="72"/>
    </w:p>
    <w:p w14:paraId="588F0934" w14:textId="77777777" w:rsidR="007D1C2B" w:rsidRPr="00E32B76" w:rsidRDefault="007D1C2B" w:rsidP="007D1C2B">
      <w:pPr>
        <w:pStyle w:val="Heading3"/>
      </w:pPr>
      <w:bookmarkStart w:id="73" w:name="_Toc13919257"/>
      <w:bookmarkStart w:id="74" w:name="_Toc29461930"/>
      <w:bookmarkStart w:id="75" w:name="_Toc45887405"/>
      <w:bookmarkStart w:id="76" w:name="_Toc98323189"/>
      <w:bookmarkStart w:id="77" w:name="_Toc161689339"/>
      <w:r w:rsidRPr="00E32B76">
        <w:t>4.4.1</w:t>
      </w:r>
      <w:r w:rsidRPr="00E32B76">
        <w:tab/>
        <w:t xml:space="preserve">Radio application related </w:t>
      </w:r>
      <w:r w:rsidR="00292235" w:rsidRPr="00E32B76">
        <w:t>signalling</w:t>
      </w:r>
      <w:bookmarkEnd w:id="73"/>
      <w:bookmarkEnd w:id="74"/>
      <w:bookmarkEnd w:id="75"/>
      <w:bookmarkEnd w:id="76"/>
      <w:bookmarkEnd w:id="77"/>
    </w:p>
    <w:p w14:paraId="0260F426" w14:textId="77777777" w:rsidR="007D1C2B" w:rsidRPr="00E32B76" w:rsidRDefault="007D1C2B" w:rsidP="007D1C2B">
      <w:r w:rsidRPr="00E32B76">
        <w:t>The X2</w:t>
      </w:r>
      <w:r w:rsidRPr="00E32B76">
        <w:rPr>
          <w:caps/>
        </w:rPr>
        <w:t xml:space="preserve"> </w:t>
      </w:r>
      <w:r w:rsidRPr="00E32B76">
        <w:t xml:space="preserve">interface provides capability to support radio interface mobility </w:t>
      </w:r>
      <w:r w:rsidR="00B9439B" w:rsidRPr="00E32B76">
        <w:t xml:space="preserve">and Dual Connectivity </w:t>
      </w:r>
      <w:r w:rsidR="0069011A" w:rsidRPr="00E32B76">
        <w:t xml:space="preserve">either </w:t>
      </w:r>
      <w:r w:rsidRPr="00E32B76">
        <w:t>between eNBs</w:t>
      </w:r>
      <w:r w:rsidR="0069011A" w:rsidRPr="00E32B76">
        <w:t xml:space="preserve"> or between eNBs and en-gNBs (see TS 37.340 [9])</w:t>
      </w:r>
      <w:r w:rsidRPr="00E32B76">
        <w:t>, of U</w:t>
      </w:r>
      <w:r w:rsidR="0069011A" w:rsidRPr="00E32B76">
        <w:t>E</w:t>
      </w:r>
      <w:r w:rsidRPr="00E32B76">
        <w:t>s having a connection with E-</w:t>
      </w:r>
      <w:r w:rsidRPr="00E32B76">
        <w:rPr>
          <w:caps/>
          <w:noProof/>
        </w:rPr>
        <w:t>UTRAN</w:t>
      </w:r>
      <w:r w:rsidRPr="00E32B76">
        <w:t xml:space="preserve">. </w:t>
      </w:r>
    </w:p>
    <w:p w14:paraId="5C830AA1" w14:textId="77777777" w:rsidR="007D1C2B" w:rsidRPr="00E32B76" w:rsidRDefault="00EF5788" w:rsidP="007D1C2B">
      <w:pPr>
        <w:pStyle w:val="Heading3"/>
      </w:pPr>
      <w:bookmarkStart w:id="78" w:name="_Toc13919258"/>
      <w:bookmarkStart w:id="79" w:name="_Toc29461931"/>
      <w:bookmarkStart w:id="80" w:name="_Toc45887406"/>
      <w:bookmarkStart w:id="81" w:name="_Toc98323190"/>
      <w:bookmarkStart w:id="82" w:name="_Toc161689340"/>
      <w:r w:rsidRPr="00E32B76">
        <w:t>4.4.2</w:t>
      </w:r>
      <w:r w:rsidRPr="00E32B76">
        <w:tab/>
        <w:t>X2 t</w:t>
      </w:r>
      <w:r w:rsidR="007D1C2B" w:rsidRPr="00E32B76">
        <w:t>unnels</w:t>
      </w:r>
      <w:bookmarkEnd w:id="78"/>
      <w:bookmarkEnd w:id="79"/>
      <w:bookmarkEnd w:id="80"/>
      <w:bookmarkEnd w:id="81"/>
      <w:bookmarkEnd w:id="82"/>
      <w:r w:rsidR="007D1C2B" w:rsidRPr="00E32B76">
        <w:t xml:space="preserve"> </w:t>
      </w:r>
    </w:p>
    <w:p w14:paraId="2A3B9E81" w14:textId="77777777" w:rsidR="007D1C2B" w:rsidRPr="00E32B76" w:rsidRDefault="00671D07" w:rsidP="007D1C2B">
      <w:pPr>
        <w:pStyle w:val="Heading2"/>
      </w:pPr>
      <w:bookmarkStart w:id="83" w:name="_Toc13919259"/>
      <w:bookmarkStart w:id="84" w:name="_Toc29461932"/>
      <w:bookmarkStart w:id="85" w:name="_Toc45887407"/>
      <w:bookmarkStart w:id="86" w:name="_Toc98323191"/>
      <w:bookmarkStart w:id="87" w:name="_Toc161689341"/>
      <w:r w:rsidRPr="00E32B76">
        <w:t>4.5</w:t>
      </w:r>
      <w:r w:rsidRPr="00E32B76">
        <w:tab/>
        <w:t>X2</w:t>
      </w:r>
      <w:r w:rsidR="007D1C2B" w:rsidRPr="00E32B76">
        <w:t xml:space="preserve"> </w:t>
      </w:r>
      <w:r w:rsidR="00EF5788" w:rsidRPr="00E32B76">
        <w:t>i</w:t>
      </w:r>
      <w:r w:rsidR="007D1C2B" w:rsidRPr="00E32B76">
        <w:t xml:space="preserve">nterface </w:t>
      </w:r>
      <w:r w:rsidR="00EF5788" w:rsidRPr="00E32B76">
        <w:t>c</w:t>
      </w:r>
      <w:r w:rsidR="007D1C2B" w:rsidRPr="00E32B76">
        <w:t>haracteristics</w:t>
      </w:r>
      <w:bookmarkEnd w:id="83"/>
      <w:bookmarkEnd w:id="84"/>
      <w:bookmarkEnd w:id="85"/>
      <w:bookmarkEnd w:id="86"/>
      <w:bookmarkEnd w:id="87"/>
    </w:p>
    <w:p w14:paraId="4C3C8771" w14:textId="77777777" w:rsidR="007D1C2B" w:rsidRPr="00E32B76" w:rsidRDefault="007D1C2B" w:rsidP="007D1C2B">
      <w:pPr>
        <w:pStyle w:val="Heading3"/>
      </w:pPr>
      <w:bookmarkStart w:id="88" w:name="_Toc13919260"/>
      <w:bookmarkStart w:id="89" w:name="_Toc29461933"/>
      <w:bookmarkStart w:id="90" w:name="_Toc45887408"/>
      <w:bookmarkStart w:id="91" w:name="_Toc98323192"/>
      <w:bookmarkStart w:id="92" w:name="_Toc161689342"/>
      <w:r w:rsidRPr="00E32B76">
        <w:t>4.5.1</w:t>
      </w:r>
      <w:r w:rsidRPr="00E32B76">
        <w:tab/>
        <w:t>Uses of SCTP</w:t>
      </w:r>
      <w:bookmarkEnd w:id="88"/>
      <w:bookmarkEnd w:id="89"/>
      <w:bookmarkEnd w:id="90"/>
      <w:bookmarkEnd w:id="91"/>
      <w:bookmarkEnd w:id="92"/>
    </w:p>
    <w:p w14:paraId="4924C5F4" w14:textId="77777777" w:rsidR="007D1C2B" w:rsidRPr="00E32B76" w:rsidRDefault="007D1C2B" w:rsidP="007D1C2B">
      <w:pPr>
        <w:pStyle w:val="Heading4"/>
      </w:pPr>
      <w:bookmarkStart w:id="93" w:name="_Toc13919261"/>
      <w:bookmarkStart w:id="94" w:name="_Toc29461934"/>
      <w:bookmarkStart w:id="95" w:name="_Toc45887409"/>
      <w:bookmarkStart w:id="96" w:name="_Toc98323193"/>
      <w:bookmarkStart w:id="97" w:name="_Toc161689343"/>
      <w:r w:rsidRPr="00E32B76">
        <w:t>4.5.1.1</w:t>
      </w:r>
      <w:r w:rsidRPr="00E32B76">
        <w:tab/>
        <w:t>General</w:t>
      </w:r>
      <w:bookmarkEnd w:id="93"/>
      <w:bookmarkEnd w:id="94"/>
      <w:bookmarkEnd w:id="95"/>
      <w:bookmarkEnd w:id="96"/>
      <w:bookmarkEnd w:id="97"/>
    </w:p>
    <w:p w14:paraId="22CAFB8F" w14:textId="77777777" w:rsidR="007D1C2B" w:rsidRPr="00E32B76" w:rsidRDefault="007D1C2B" w:rsidP="007D1C2B">
      <w:r w:rsidRPr="00E32B76">
        <w:t xml:space="preserve">The SCTP </w:t>
      </w:r>
      <w:r w:rsidR="006D7604" w:rsidRPr="00E32B76">
        <w:rPr>
          <w:rStyle w:val="msoins0"/>
        </w:rPr>
        <w:t xml:space="preserve">(IETF RFC 4960 </w:t>
      </w:r>
      <w:r w:rsidR="00B253D4" w:rsidRPr="00E32B76">
        <w:t>[7]</w:t>
      </w:r>
      <w:r w:rsidR="004D0722" w:rsidRPr="00E32B76">
        <w:t>)</w:t>
      </w:r>
      <w:r w:rsidR="00B253D4" w:rsidRPr="00E32B76">
        <w:t xml:space="preserve"> </w:t>
      </w:r>
      <w:r w:rsidRPr="00E32B76">
        <w:t xml:space="preserve">is used to support </w:t>
      </w:r>
      <w:r w:rsidR="008E7419" w:rsidRPr="00E32B76">
        <w:t xml:space="preserve">the exchange of X2 Application Protocol (X2AP) </w:t>
      </w:r>
      <w:r w:rsidR="00292235" w:rsidRPr="00E32B76">
        <w:t>signalling</w:t>
      </w:r>
      <w:r w:rsidRPr="00E32B76">
        <w:t xml:space="preserve"> messages between two eNBs </w:t>
      </w:r>
    </w:p>
    <w:p w14:paraId="60214F39" w14:textId="77777777" w:rsidR="0066003E" w:rsidRPr="00E32B76" w:rsidRDefault="007D1C2B" w:rsidP="007D1C2B">
      <w:r w:rsidRPr="00E32B76">
        <w:t>A single SCTP association per X2-C interface instance shall be used</w:t>
      </w:r>
      <w:r w:rsidR="0066003E" w:rsidRPr="00E32B76">
        <w:t>, except when the X2 GW is used.</w:t>
      </w:r>
    </w:p>
    <w:p w14:paraId="78E93956" w14:textId="77777777" w:rsidR="0066003E" w:rsidRPr="00E32B76" w:rsidRDefault="0066003E" w:rsidP="0066003E">
      <w:r w:rsidRPr="00E32B76">
        <w:t>Only when the X2 GW is used to connect one eNB to one or more specific eNB(s), all X2-C interface instances from that eNB to the relevant eNB(s) are carried over the same SCTP association from that eNB to the X2 GW, and over separate SCTP association(s) from the X2 GW to the relevant eNB(s).</w:t>
      </w:r>
    </w:p>
    <w:p w14:paraId="26498D35" w14:textId="77777777" w:rsidR="007D1C2B" w:rsidRPr="00E32B76" w:rsidRDefault="0066003E" w:rsidP="0066003E">
      <w:r w:rsidRPr="00E32B76">
        <w:t>For X2-C interface instance(s) over one SCTP association</w:t>
      </w:r>
      <w:r w:rsidR="007D1C2B" w:rsidRPr="00E32B76">
        <w:t xml:space="preserve"> one pair of stream identifiers </w:t>
      </w:r>
      <w:r w:rsidRPr="00E32B76">
        <w:t xml:space="preserve">shall be used </w:t>
      </w:r>
      <w:r w:rsidR="007D1C2B" w:rsidRPr="00E32B76">
        <w:t>for X2-C common procedures</w:t>
      </w:r>
      <w:r w:rsidRPr="00E32B76">
        <w:t xml:space="preserve"> and o</w:t>
      </w:r>
      <w:r w:rsidR="007D1C2B" w:rsidRPr="00E32B76">
        <w:t>nly a few pairs of stream identifiers should be used for X2-C dedicated procedures.</w:t>
      </w:r>
    </w:p>
    <w:p w14:paraId="6EBAF28F" w14:textId="77777777" w:rsidR="007D1C2B" w:rsidRPr="00E32B76" w:rsidRDefault="007D1C2B" w:rsidP="007D1C2B">
      <w:r w:rsidRPr="00E32B76">
        <w:t xml:space="preserve">Source-eNB communication context identifiers that are assigned by the source-eNB for X2-C dedicated procedures, and target-eNB communication context identifiers that are assigned by the target-eNB for X2-C dedicated procedures, shall be used to distinguish UE specific X2-C </w:t>
      </w:r>
      <w:r w:rsidR="00292235" w:rsidRPr="00E32B76">
        <w:t>signalling</w:t>
      </w:r>
      <w:r w:rsidRPr="00E32B76">
        <w:t xml:space="preserve"> transport bearers. The communication context identifiers are conveyed in the respective X2AP messages. </w:t>
      </w:r>
    </w:p>
    <w:p w14:paraId="14F83CA8" w14:textId="77777777" w:rsidR="00190580" w:rsidRPr="00E32B76" w:rsidRDefault="00951EF4" w:rsidP="00951EF4">
      <w:pPr>
        <w:pStyle w:val="Heading1"/>
      </w:pPr>
      <w:bookmarkStart w:id="98" w:name="_Toc13919262"/>
      <w:bookmarkStart w:id="99" w:name="_Toc29461935"/>
      <w:bookmarkStart w:id="100" w:name="_Toc45887410"/>
      <w:bookmarkStart w:id="101" w:name="_Toc98323194"/>
      <w:bookmarkStart w:id="102" w:name="_Toc161689344"/>
      <w:r w:rsidRPr="00E32B76">
        <w:t>5</w:t>
      </w:r>
      <w:r w:rsidRPr="00E32B76">
        <w:tab/>
      </w:r>
      <w:r w:rsidR="00190580" w:rsidRPr="00E32B76">
        <w:t xml:space="preserve">Functions of the X2 </w:t>
      </w:r>
      <w:r w:rsidR="00EF5788" w:rsidRPr="00E32B76">
        <w:t>i</w:t>
      </w:r>
      <w:r w:rsidR="00190580" w:rsidRPr="00E32B76">
        <w:t>nterface</w:t>
      </w:r>
      <w:bookmarkEnd w:id="98"/>
      <w:bookmarkEnd w:id="99"/>
      <w:bookmarkEnd w:id="100"/>
      <w:bookmarkEnd w:id="101"/>
      <w:bookmarkEnd w:id="102"/>
      <w:r w:rsidR="00190580" w:rsidRPr="00E32B76">
        <w:t xml:space="preserve"> </w:t>
      </w:r>
    </w:p>
    <w:p w14:paraId="123BB14E" w14:textId="77777777" w:rsidR="00AA2108" w:rsidRPr="00E32B76" w:rsidRDefault="008727A7" w:rsidP="00AA2108">
      <w:pPr>
        <w:pStyle w:val="Heading2"/>
      </w:pPr>
      <w:bookmarkStart w:id="103" w:name="_Toc13919263"/>
      <w:bookmarkStart w:id="104" w:name="_Toc29461936"/>
      <w:bookmarkStart w:id="105" w:name="_Toc45887411"/>
      <w:bookmarkStart w:id="106" w:name="_Toc98323195"/>
      <w:bookmarkStart w:id="107" w:name="_Toc161689345"/>
      <w:r w:rsidRPr="00E32B76">
        <w:t>5.1</w:t>
      </w:r>
      <w:r w:rsidRPr="00E32B76">
        <w:tab/>
        <w:t>Function</w:t>
      </w:r>
      <w:r w:rsidR="00AA2108" w:rsidRPr="00E32B76">
        <w:t xml:space="preserve"> </w:t>
      </w:r>
      <w:r w:rsidR="00EF5788" w:rsidRPr="00E32B76">
        <w:t>l</w:t>
      </w:r>
      <w:r w:rsidR="00AA2108" w:rsidRPr="00E32B76">
        <w:t>ist</w:t>
      </w:r>
      <w:bookmarkEnd w:id="103"/>
      <w:bookmarkEnd w:id="104"/>
      <w:bookmarkEnd w:id="105"/>
      <w:bookmarkEnd w:id="106"/>
      <w:bookmarkEnd w:id="107"/>
    </w:p>
    <w:p w14:paraId="170DC0A0" w14:textId="77777777" w:rsidR="00AA2108" w:rsidRPr="00E32B76" w:rsidRDefault="00AA2108" w:rsidP="00AA2108">
      <w:r w:rsidRPr="00E32B76">
        <w:t>The list of functions on the X2 interface is the following:</w:t>
      </w:r>
    </w:p>
    <w:p w14:paraId="05A371F3" w14:textId="77777777" w:rsidR="00E47972" w:rsidRPr="00E32B76" w:rsidRDefault="00E47972" w:rsidP="00E47972">
      <w:pPr>
        <w:pStyle w:val="B1"/>
      </w:pPr>
      <w:r w:rsidRPr="00E32B76">
        <w:t>-</w:t>
      </w:r>
      <w:r w:rsidRPr="00E32B76">
        <w:tab/>
        <w:t xml:space="preserve">Intra LTE-Access-System Mobility Support for </w:t>
      </w:r>
      <w:r w:rsidR="0098253C" w:rsidRPr="00E32B76">
        <w:t xml:space="preserve">ECM-CONNECTED </w:t>
      </w:r>
      <w:r w:rsidRPr="00E32B76">
        <w:t>UE:</w:t>
      </w:r>
    </w:p>
    <w:p w14:paraId="6A57371D" w14:textId="77777777" w:rsidR="00E47972" w:rsidRPr="00E32B76" w:rsidRDefault="00E47972" w:rsidP="00E47972">
      <w:pPr>
        <w:pStyle w:val="B2"/>
      </w:pPr>
      <w:r w:rsidRPr="00E32B76">
        <w:t>-</w:t>
      </w:r>
      <w:r w:rsidRPr="00E32B76">
        <w:tab/>
        <w:t>Context transfer from source eNB to target eNB;</w:t>
      </w:r>
    </w:p>
    <w:p w14:paraId="2EEA4A73" w14:textId="77777777" w:rsidR="00E47972" w:rsidRPr="00E32B76" w:rsidRDefault="00E47972" w:rsidP="00E47972">
      <w:pPr>
        <w:pStyle w:val="B2"/>
      </w:pPr>
      <w:r w:rsidRPr="00E32B76">
        <w:t>-</w:t>
      </w:r>
      <w:r w:rsidRPr="00E32B76">
        <w:tab/>
        <w:t xml:space="preserve">Control of user plane </w:t>
      </w:r>
      <w:r w:rsidR="0098253C" w:rsidRPr="00E32B76">
        <w:t xml:space="preserve">transport bearers </w:t>
      </w:r>
      <w:r w:rsidRPr="00E32B76">
        <w:t>between source eNB and target eNB;</w:t>
      </w:r>
    </w:p>
    <w:p w14:paraId="6D36DB5E" w14:textId="77777777" w:rsidR="0098253C" w:rsidRPr="00E32B76" w:rsidRDefault="00E47972" w:rsidP="0098253C">
      <w:pPr>
        <w:pStyle w:val="B2"/>
      </w:pPr>
      <w:r w:rsidRPr="00E32B76">
        <w:t>-</w:t>
      </w:r>
      <w:r w:rsidRPr="00E32B76">
        <w:tab/>
        <w:t>Handover cancellation</w:t>
      </w:r>
      <w:r w:rsidR="0098253C" w:rsidRPr="00E32B76">
        <w:t>;</w:t>
      </w:r>
    </w:p>
    <w:p w14:paraId="6C8A8AD3" w14:textId="77777777" w:rsidR="00B9439B" w:rsidRPr="00E32B76" w:rsidRDefault="0098253C" w:rsidP="00B9439B">
      <w:pPr>
        <w:pStyle w:val="B2"/>
      </w:pPr>
      <w:r w:rsidRPr="00E32B76">
        <w:t>-</w:t>
      </w:r>
      <w:r w:rsidRPr="00E32B76">
        <w:tab/>
        <w:t>UE context release in source eNB</w:t>
      </w:r>
      <w:r w:rsidR="00B9439B" w:rsidRPr="00E32B76">
        <w:t>;</w:t>
      </w:r>
    </w:p>
    <w:p w14:paraId="19FCAD3A" w14:textId="77777777" w:rsidR="00B57184" w:rsidRDefault="00B9439B" w:rsidP="00B57184">
      <w:pPr>
        <w:pStyle w:val="B2"/>
      </w:pPr>
      <w:r w:rsidRPr="00E32B76">
        <w:t>-</w:t>
      </w:r>
      <w:r w:rsidRPr="00E32B76">
        <w:tab/>
        <w:t>Dual Connectivity</w:t>
      </w:r>
      <w:r w:rsidR="00B57184" w:rsidRPr="00B57184">
        <w:t xml:space="preserve"> </w:t>
      </w:r>
      <w:r w:rsidR="00B57184">
        <w:t>;</w:t>
      </w:r>
    </w:p>
    <w:p w14:paraId="0D8E4531" w14:textId="77777777" w:rsidR="00B57184" w:rsidRDefault="00B57184" w:rsidP="00B57184">
      <w:pPr>
        <w:pStyle w:val="B2"/>
      </w:pPr>
      <w:r>
        <w:t>-</w:t>
      </w:r>
      <w:r>
        <w:tab/>
        <w:t>Handover Success Indication;</w:t>
      </w:r>
    </w:p>
    <w:p w14:paraId="26012858" w14:textId="77777777" w:rsidR="00E47972" w:rsidRPr="00E32B76" w:rsidRDefault="00B57184" w:rsidP="00B57184">
      <w:pPr>
        <w:pStyle w:val="B2"/>
      </w:pPr>
      <w:r>
        <w:t>-</w:t>
      </w:r>
      <w:r>
        <w:tab/>
        <w:t>Conditional Handover cancellation.</w:t>
      </w:r>
    </w:p>
    <w:p w14:paraId="15756CA5" w14:textId="77777777" w:rsidR="00E47972" w:rsidRPr="00E32B76" w:rsidRDefault="00E47972" w:rsidP="00E47972">
      <w:pPr>
        <w:pStyle w:val="B2"/>
        <w:ind w:left="572"/>
      </w:pPr>
      <w:r w:rsidRPr="00E32B76">
        <w:t>-</w:t>
      </w:r>
      <w:r w:rsidRPr="00E32B76">
        <w:tab/>
        <w:t>Load Management</w:t>
      </w:r>
    </w:p>
    <w:p w14:paraId="54D5C404" w14:textId="77777777" w:rsidR="00E47972" w:rsidRPr="00E32B76" w:rsidRDefault="00E47972" w:rsidP="00E47972">
      <w:pPr>
        <w:pStyle w:val="B1"/>
      </w:pPr>
      <w:r w:rsidRPr="00E32B76">
        <w:t>-</w:t>
      </w:r>
      <w:r w:rsidRPr="00E32B76">
        <w:tab/>
        <w:t>Inter-cell Interference Coordination</w:t>
      </w:r>
    </w:p>
    <w:p w14:paraId="27CDB1A2" w14:textId="77777777" w:rsidR="00CA574F" w:rsidRPr="00E32B76" w:rsidRDefault="00E47972" w:rsidP="00CA574F">
      <w:pPr>
        <w:pStyle w:val="B2"/>
      </w:pPr>
      <w:r w:rsidRPr="00E32B76">
        <w:lastRenderedPageBreak/>
        <w:t>-</w:t>
      </w:r>
      <w:r w:rsidRPr="00E32B76">
        <w:tab/>
        <w:t>Uplink Interference Load Management;</w:t>
      </w:r>
    </w:p>
    <w:p w14:paraId="19246813" w14:textId="77777777" w:rsidR="00E47972" w:rsidRPr="00E32B76" w:rsidRDefault="00CA574F" w:rsidP="00CA574F">
      <w:pPr>
        <w:pStyle w:val="B2"/>
      </w:pPr>
      <w:r w:rsidRPr="00E32B76">
        <w:t>-</w:t>
      </w:r>
      <w:r w:rsidRPr="00E32B76">
        <w:tab/>
        <w:t>Downlink interference avoidance.</w:t>
      </w:r>
    </w:p>
    <w:p w14:paraId="24B95AAD" w14:textId="77777777" w:rsidR="00E47972" w:rsidRPr="00E32B76" w:rsidRDefault="00E47972" w:rsidP="00E47972">
      <w:pPr>
        <w:pStyle w:val="B1"/>
      </w:pPr>
      <w:r w:rsidRPr="00E32B76">
        <w:t>-</w:t>
      </w:r>
      <w:r w:rsidRPr="00E32B76">
        <w:tab/>
        <w:t>General X2 management and error handling functions:</w:t>
      </w:r>
    </w:p>
    <w:p w14:paraId="75D8540B" w14:textId="77777777" w:rsidR="0098253C" w:rsidRPr="00E32B76" w:rsidRDefault="00E47972" w:rsidP="0098253C">
      <w:pPr>
        <w:pStyle w:val="B2"/>
      </w:pPr>
      <w:r w:rsidRPr="00E32B76">
        <w:t>-</w:t>
      </w:r>
      <w:r w:rsidRPr="00E32B76">
        <w:tab/>
        <w:t>Error indication</w:t>
      </w:r>
      <w:r w:rsidR="0098253C" w:rsidRPr="00E32B76">
        <w:t>;</w:t>
      </w:r>
    </w:p>
    <w:p w14:paraId="071D28DA" w14:textId="77777777" w:rsidR="00E47972" w:rsidRPr="00E32B76" w:rsidRDefault="0098253C" w:rsidP="0098253C">
      <w:pPr>
        <w:pStyle w:val="B2"/>
      </w:pPr>
      <w:r w:rsidRPr="00E32B76">
        <w:t>-</w:t>
      </w:r>
      <w:r w:rsidRPr="00E32B76">
        <w:tab/>
        <w:t>Reset</w:t>
      </w:r>
      <w:r w:rsidR="00E47972" w:rsidRPr="00E32B76">
        <w:t>.</w:t>
      </w:r>
    </w:p>
    <w:p w14:paraId="04B4FA9B" w14:textId="77777777" w:rsidR="0098253C" w:rsidRPr="00E32B76" w:rsidRDefault="0098253C" w:rsidP="0098253C">
      <w:pPr>
        <w:pStyle w:val="B1"/>
      </w:pPr>
      <w:r w:rsidRPr="00E32B76">
        <w:t>-</w:t>
      </w:r>
      <w:r w:rsidRPr="00E32B76">
        <w:tab/>
        <w:t>Application level data exchange between eNBs</w:t>
      </w:r>
    </w:p>
    <w:p w14:paraId="2DFEC3C2" w14:textId="77777777" w:rsidR="00CA574F" w:rsidRPr="00E32B76" w:rsidRDefault="00E47972" w:rsidP="00CA574F">
      <w:pPr>
        <w:pStyle w:val="B1"/>
      </w:pPr>
      <w:r w:rsidRPr="00E32B76">
        <w:t>-</w:t>
      </w:r>
      <w:r w:rsidRPr="00E32B76">
        <w:tab/>
        <w:t xml:space="preserve">Trace </w:t>
      </w:r>
      <w:r w:rsidR="00EF5788" w:rsidRPr="00E32B76">
        <w:t>f</w:t>
      </w:r>
      <w:r w:rsidRPr="00E32B76">
        <w:t>unctions</w:t>
      </w:r>
    </w:p>
    <w:p w14:paraId="21A8ACD7" w14:textId="77777777" w:rsidR="00E47972" w:rsidRPr="00E32B76" w:rsidRDefault="00CA574F" w:rsidP="00CA574F">
      <w:pPr>
        <w:pStyle w:val="B1"/>
      </w:pPr>
      <w:r w:rsidRPr="00E32B76">
        <w:t>-</w:t>
      </w:r>
      <w:r w:rsidRPr="00E32B76">
        <w:tab/>
        <w:t>Data exchange for self-optimisation</w:t>
      </w:r>
    </w:p>
    <w:p w14:paraId="5EFB72E5" w14:textId="77777777" w:rsidR="00694C30" w:rsidRPr="00E32B76" w:rsidRDefault="00694C30" w:rsidP="00CA574F">
      <w:pPr>
        <w:pStyle w:val="B1"/>
      </w:pPr>
      <w:r w:rsidRPr="00E32B76">
        <w:rPr>
          <w:sz w:val="21"/>
          <w:szCs w:val="22"/>
          <w:lang w:val="en-US" w:eastAsia="zh-CN"/>
        </w:rPr>
        <w:t>-</w:t>
      </w:r>
      <w:r w:rsidRPr="00E32B76">
        <w:rPr>
          <w:sz w:val="21"/>
          <w:szCs w:val="22"/>
          <w:lang w:val="en-US" w:eastAsia="zh-CN"/>
        </w:rPr>
        <w:tab/>
        <w:t>EN-DC</w:t>
      </w:r>
    </w:p>
    <w:p w14:paraId="6F739D45" w14:textId="77777777" w:rsidR="00DB6C86" w:rsidRPr="00E32B76" w:rsidRDefault="00DA1AC9" w:rsidP="001637C9">
      <w:pPr>
        <w:pStyle w:val="Heading2"/>
      </w:pPr>
      <w:bookmarkStart w:id="108" w:name="_Toc13919264"/>
      <w:bookmarkStart w:id="109" w:name="_Toc29461937"/>
      <w:bookmarkStart w:id="110" w:name="_Toc45887412"/>
      <w:bookmarkStart w:id="111" w:name="_Toc98323196"/>
      <w:bookmarkStart w:id="112" w:name="_Toc161689346"/>
      <w:r w:rsidRPr="00E32B76">
        <w:t>5.2</w:t>
      </w:r>
      <w:r w:rsidRPr="00E32B76">
        <w:tab/>
      </w:r>
      <w:r w:rsidR="00183AC2" w:rsidRPr="00E32B76">
        <w:t xml:space="preserve">Function </w:t>
      </w:r>
      <w:r w:rsidR="00EF5788" w:rsidRPr="00E32B76">
        <w:t>d</w:t>
      </w:r>
      <w:r w:rsidR="00183AC2" w:rsidRPr="00E32B76">
        <w:t>escription</w:t>
      </w:r>
      <w:bookmarkEnd w:id="108"/>
      <w:bookmarkEnd w:id="109"/>
      <w:bookmarkEnd w:id="110"/>
      <w:bookmarkEnd w:id="111"/>
      <w:bookmarkEnd w:id="112"/>
    </w:p>
    <w:p w14:paraId="4165575A" w14:textId="77777777" w:rsidR="00183AC2" w:rsidRPr="00E32B76" w:rsidRDefault="00DA1AC9" w:rsidP="00183AC2">
      <w:pPr>
        <w:pStyle w:val="Heading3"/>
      </w:pPr>
      <w:bookmarkStart w:id="113" w:name="_Toc13919265"/>
      <w:bookmarkStart w:id="114" w:name="_Toc29461938"/>
      <w:bookmarkStart w:id="115" w:name="_Toc45887413"/>
      <w:bookmarkStart w:id="116" w:name="_Toc98323197"/>
      <w:bookmarkStart w:id="117" w:name="_Toc161689347"/>
      <w:r w:rsidRPr="00E32B76">
        <w:t>5.2.1</w:t>
      </w:r>
      <w:r w:rsidRPr="00E32B76">
        <w:tab/>
        <w:t>Intra LTE-Access-System m</w:t>
      </w:r>
      <w:r w:rsidR="00183AC2" w:rsidRPr="00E32B76">
        <w:t xml:space="preserve">obility </w:t>
      </w:r>
      <w:r w:rsidRPr="00E32B76">
        <w:t>s</w:t>
      </w:r>
      <w:r w:rsidR="00183AC2" w:rsidRPr="00E32B76">
        <w:t xml:space="preserve">upport for </w:t>
      </w:r>
      <w:r w:rsidR="0098253C" w:rsidRPr="00E32B76">
        <w:t xml:space="preserve">ECM-CONNECTED </w:t>
      </w:r>
      <w:r w:rsidR="00183AC2" w:rsidRPr="00E32B76">
        <w:t>UE</w:t>
      </w:r>
      <w:bookmarkEnd w:id="113"/>
      <w:bookmarkEnd w:id="114"/>
      <w:bookmarkEnd w:id="115"/>
      <w:bookmarkEnd w:id="116"/>
      <w:bookmarkEnd w:id="117"/>
      <w:r w:rsidR="00183AC2" w:rsidRPr="00E32B76">
        <w:t xml:space="preserve"> </w:t>
      </w:r>
    </w:p>
    <w:p w14:paraId="67D4F820" w14:textId="77777777" w:rsidR="00183AC2" w:rsidRPr="00E32B76" w:rsidRDefault="00183AC2" w:rsidP="00183AC2">
      <w:r w:rsidRPr="00E32B76">
        <w:t>This function allows the eNB to handover the control of a certain UE to another eNB.</w:t>
      </w:r>
    </w:p>
    <w:p w14:paraId="703FDB0F" w14:textId="77777777" w:rsidR="00183AC2" w:rsidRPr="00E32B76" w:rsidRDefault="00DA1AC9" w:rsidP="00183AC2">
      <w:pPr>
        <w:pStyle w:val="Heading4"/>
      </w:pPr>
      <w:bookmarkStart w:id="118" w:name="_Toc13919266"/>
      <w:bookmarkStart w:id="119" w:name="_Toc29461939"/>
      <w:bookmarkStart w:id="120" w:name="_Toc45887414"/>
      <w:bookmarkStart w:id="121" w:name="_Toc98323198"/>
      <w:bookmarkStart w:id="122" w:name="_Toc161689348"/>
      <w:r w:rsidRPr="00E32B76">
        <w:t>5.2.1.1</w:t>
      </w:r>
      <w:r w:rsidRPr="00E32B76">
        <w:tab/>
      </w:r>
      <w:r w:rsidR="00183AC2" w:rsidRPr="00E32B76">
        <w:t xml:space="preserve">Context </w:t>
      </w:r>
      <w:r w:rsidRPr="00E32B76">
        <w:t>t</w:t>
      </w:r>
      <w:r w:rsidR="00183AC2" w:rsidRPr="00E32B76">
        <w:t xml:space="preserve">ransfer from </w:t>
      </w:r>
      <w:r w:rsidRPr="00E32B76">
        <w:t>s</w:t>
      </w:r>
      <w:r w:rsidR="00183AC2" w:rsidRPr="00E32B76">
        <w:t xml:space="preserve">ource eNB to </w:t>
      </w:r>
      <w:r w:rsidRPr="00E32B76">
        <w:t>t</w:t>
      </w:r>
      <w:r w:rsidR="00183AC2" w:rsidRPr="00E32B76">
        <w:t>arget eNB</w:t>
      </w:r>
      <w:bookmarkEnd w:id="118"/>
      <w:bookmarkEnd w:id="119"/>
      <w:bookmarkEnd w:id="120"/>
      <w:bookmarkEnd w:id="121"/>
      <w:bookmarkEnd w:id="122"/>
    </w:p>
    <w:p w14:paraId="5CC3BCD1" w14:textId="77777777" w:rsidR="00183AC2" w:rsidRPr="00E32B76" w:rsidRDefault="00183AC2" w:rsidP="00183AC2">
      <w:r w:rsidRPr="00E32B76">
        <w:t xml:space="preserve">This function allows transferring information required to maintain the E-UTRAN services for an UE in </w:t>
      </w:r>
      <w:r w:rsidR="0098253C" w:rsidRPr="00E32B76">
        <w:t xml:space="preserve">ECM-CONNECTED </w:t>
      </w:r>
      <w:r w:rsidRPr="00E32B76">
        <w:t>from source to target eNB.</w:t>
      </w:r>
    </w:p>
    <w:p w14:paraId="5C2F8D31" w14:textId="77777777" w:rsidR="00183AC2" w:rsidRPr="00E32B76" w:rsidRDefault="00DA1AC9" w:rsidP="00183AC2">
      <w:pPr>
        <w:pStyle w:val="Heading4"/>
      </w:pPr>
      <w:bookmarkStart w:id="123" w:name="_Toc13919267"/>
      <w:bookmarkStart w:id="124" w:name="_Toc29461940"/>
      <w:bookmarkStart w:id="125" w:name="_Toc45887415"/>
      <w:bookmarkStart w:id="126" w:name="_Toc98323199"/>
      <w:bookmarkStart w:id="127" w:name="_Toc161689349"/>
      <w:r w:rsidRPr="00E32B76">
        <w:t>5.2.1.2</w:t>
      </w:r>
      <w:r w:rsidRPr="00E32B76">
        <w:tab/>
      </w:r>
      <w:r w:rsidR="00183AC2" w:rsidRPr="00E32B76">
        <w:t xml:space="preserve">Control of </w:t>
      </w:r>
      <w:r w:rsidRPr="00E32B76">
        <w:t>u</w:t>
      </w:r>
      <w:r w:rsidR="00183AC2" w:rsidRPr="00E32B76">
        <w:t xml:space="preserve">ser plane </w:t>
      </w:r>
      <w:r w:rsidR="0098253C" w:rsidRPr="00E32B76">
        <w:t xml:space="preserve">transport bearers </w:t>
      </w:r>
      <w:r w:rsidR="00183AC2" w:rsidRPr="00E32B76">
        <w:t xml:space="preserve">between </w:t>
      </w:r>
      <w:r w:rsidRPr="00E32B76">
        <w:t>s</w:t>
      </w:r>
      <w:r w:rsidR="00183AC2" w:rsidRPr="00E32B76">
        <w:t xml:space="preserve">ource eNB and </w:t>
      </w:r>
      <w:r w:rsidRPr="00E32B76">
        <w:t>t</w:t>
      </w:r>
      <w:r w:rsidR="00183AC2" w:rsidRPr="00E32B76">
        <w:t>arget eNB</w:t>
      </w:r>
      <w:bookmarkEnd w:id="123"/>
      <w:bookmarkEnd w:id="124"/>
      <w:bookmarkEnd w:id="125"/>
      <w:bookmarkEnd w:id="126"/>
      <w:bookmarkEnd w:id="127"/>
    </w:p>
    <w:p w14:paraId="274886E4" w14:textId="77777777" w:rsidR="00183AC2" w:rsidRPr="00E32B76" w:rsidRDefault="00183AC2" w:rsidP="00183AC2">
      <w:r w:rsidRPr="00E32B76">
        <w:t xml:space="preserve">This function allows establishing and releasing </w:t>
      </w:r>
      <w:r w:rsidR="0098253C" w:rsidRPr="00E32B76">
        <w:t xml:space="preserve">transport bearers </w:t>
      </w:r>
      <w:r w:rsidRPr="00E32B76">
        <w:t>between source and target eNB to allow for data forwarding.</w:t>
      </w:r>
      <w:r w:rsidR="0098253C" w:rsidRPr="00E32B76">
        <w:t xml:space="preserve"> At most one user plane transport bearer per E-RAB allocated to the UE may be established for relaying DL data received from the EPC from the source eNB to the target eNB. At most one user plane transport bearer per E-RAB allocated to the UE may be established for relaying the UL data received from the UE from the source eNB to the target eNB.</w:t>
      </w:r>
    </w:p>
    <w:p w14:paraId="246B967F" w14:textId="77777777" w:rsidR="00183AC2" w:rsidRPr="00E32B76" w:rsidRDefault="00DA1AC9" w:rsidP="00183AC2">
      <w:pPr>
        <w:pStyle w:val="Heading4"/>
      </w:pPr>
      <w:bookmarkStart w:id="128" w:name="_Toc13919268"/>
      <w:bookmarkStart w:id="129" w:name="_Toc29461941"/>
      <w:bookmarkStart w:id="130" w:name="_Toc45887416"/>
      <w:bookmarkStart w:id="131" w:name="_Toc98323200"/>
      <w:bookmarkStart w:id="132" w:name="_Toc161689350"/>
      <w:r w:rsidRPr="00E32B76">
        <w:t>5.2.1.3</w:t>
      </w:r>
      <w:r w:rsidRPr="00E32B76">
        <w:tab/>
      </w:r>
      <w:r w:rsidR="00183AC2" w:rsidRPr="00E32B76">
        <w:t xml:space="preserve">Handover </w:t>
      </w:r>
      <w:r w:rsidRPr="00E32B76">
        <w:t>c</w:t>
      </w:r>
      <w:r w:rsidR="00183AC2" w:rsidRPr="00E32B76">
        <w:t>ancellation</w:t>
      </w:r>
      <w:bookmarkEnd w:id="128"/>
      <w:bookmarkEnd w:id="129"/>
      <w:bookmarkEnd w:id="130"/>
      <w:bookmarkEnd w:id="131"/>
      <w:bookmarkEnd w:id="132"/>
    </w:p>
    <w:p w14:paraId="4E794C6B" w14:textId="77777777" w:rsidR="00183AC2" w:rsidRPr="00E32B76" w:rsidRDefault="00183AC2" w:rsidP="00183AC2">
      <w:r w:rsidRPr="00E32B76">
        <w:t>This function allows informing an already prepared target eNB that a prepared handover will not take place. It allows releasing the resources allocated during a preparation.</w:t>
      </w:r>
    </w:p>
    <w:p w14:paraId="1E758D40" w14:textId="77777777" w:rsidR="0098253C" w:rsidRPr="00E32B76" w:rsidRDefault="0098253C" w:rsidP="0098253C">
      <w:pPr>
        <w:pStyle w:val="Heading4"/>
      </w:pPr>
      <w:bookmarkStart w:id="133" w:name="_Toc13919269"/>
      <w:bookmarkStart w:id="134" w:name="_Toc29461942"/>
      <w:bookmarkStart w:id="135" w:name="_Toc45887417"/>
      <w:bookmarkStart w:id="136" w:name="_Toc98323201"/>
      <w:bookmarkStart w:id="137" w:name="_Toc161689351"/>
      <w:r w:rsidRPr="00E32B76">
        <w:t>5.2.1.4</w:t>
      </w:r>
      <w:r w:rsidRPr="00E32B76">
        <w:tab/>
        <w:t>UE context release in source eNB</w:t>
      </w:r>
      <w:bookmarkEnd w:id="133"/>
      <w:bookmarkEnd w:id="134"/>
      <w:bookmarkEnd w:id="135"/>
      <w:bookmarkEnd w:id="136"/>
      <w:bookmarkEnd w:id="137"/>
    </w:p>
    <w:p w14:paraId="1EB884B4" w14:textId="77777777" w:rsidR="0098253C" w:rsidRPr="00E32B76" w:rsidRDefault="0098253C" w:rsidP="0098253C">
      <w:r w:rsidRPr="00E32B76">
        <w:t>This function allows the target eNB to trigger the release of the resources allocated to the UE in the source eNB.</w:t>
      </w:r>
    </w:p>
    <w:p w14:paraId="27C7A690" w14:textId="77777777" w:rsidR="00B9439B" w:rsidRPr="00E32B76" w:rsidRDefault="00B9439B" w:rsidP="00B9439B">
      <w:pPr>
        <w:pStyle w:val="Heading4"/>
      </w:pPr>
      <w:bookmarkStart w:id="138" w:name="_Toc13919270"/>
      <w:bookmarkStart w:id="139" w:name="_Toc29461943"/>
      <w:bookmarkStart w:id="140" w:name="_Toc45887418"/>
      <w:bookmarkStart w:id="141" w:name="_Toc98323202"/>
      <w:bookmarkStart w:id="142" w:name="_Toc161689352"/>
      <w:r w:rsidRPr="00E32B76">
        <w:t>5.2.1.5</w:t>
      </w:r>
      <w:r w:rsidRPr="00E32B76">
        <w:tab/>
        <w:t>Dual Connectivity</w:t>
      </w:r>
      <w:bookmarkEnd w:id="138"/>
      <w:bookmarkEnd w:id="139"/>
      <w:bookmarkEnd w:id="140"/>
      <w:bookmarkEnd w:id="141"/>
      <w:bookmarkEnd w:id="142"/>
    </w:p>
    <w:p w14:paraId="314DAC7E" w14:textId="77777777" w:rsidR="00B9439B" w:rsidRPr="00E32B76" w:rsidRDefault="00B9439B" w:rsidP="00B9439B">
      <w:r w:rsidRPr="00E32B76">
        <w:t>This function allows MeNB and SeNB to support Dual Connectivity. MeNB and SeNB manage establishment, modification and release of UE context at the SeNB, and controls user plane tunnels over X2.</w:t>
      </w:r>
    </w:p>
    <w:p w14:paraId="0BDF30DF" w14:textId="77777777" w:rsidR="0069011A" w:rsidRPr="00E32B76" w:rsidRDefault="0069011A" w:rsidP="0069011A">
      <w:pPr>
        <w:pStyle w:val="Heading4"/>
      </w:pPr>
      <w:bookmarkStart w:id="143" w:name="_Toc13919271"/>
      <w:bookmarkStart w:id="144" w:name="_Toc29461944"/>
      <w:bookmarkStart w:id="145" w:name="_Toc45887419"/>
      <w:bookmarkStart w:id="146" w:name="_Toc98323203"/>
      <w:bookmarkStart w:id="147" w:name="_Toc161689353"/>
      <w:r w:rsidRPr="00E32B76">
        <w:t>5.2.1.6</w:t>
      </w:r>
      <w:r w:rsidRPr="00E32B76">
        <w:tab/>
        <w:t>EN-DC</w:t>
      </w:r>
      <w:bookmarkEnd w:id="143"/>
      <w:bookmarkEnd w:id="144"/>
      <w:bookmarkEnd w:id="145"/>
      <w:bookmarkEnd w:id="146"/>
      <w:bookmarkEnd w:id="147"/>
    </w:p>
    <w:p w14:paraId="0C629F5A" w14:textId="77777777" w:rsidR="0069011A" w:rsidRDefault="0069011A" w:rsidP="0069011A">
      <w:r w:rsidRPr="00E32B76">
        <w:t>This function allows an MeNB and en-gNB to support Dual Connectivity. MeNB and en-gNB manage establishment, modification and release of UE context at the SeNB, and controls user plane tunnels over X2.</w:t>
      </w:r>
      <w:r w:rsidR="00A27A39" w:rsidRPr="00FF40C4">
        <w:t xml:space="preserve"> </w:t>
      </w:r>
      <w:r w:rsidR="00A27A39">
        <w:t>This function also enables the delivery of F1-C traffic for IAB between MeNB and en-gNB.</w:t>
      </w:r>
    </w:p>
    <w:p w14:paraId="3E87E5FC" w14:textId="77777777" w:rsidR="000C69B0" w:rsidRDefault="000C69B0" w:rsidP="000C69B0">
      <w:pPr>
        <w:rPr>
          <w:rFonts w:eastAsia="SimSun"/>
          <w:lang w:eastAsia="en-GB"/>
        </w:rPr>
      </w:pPr>
      <w:bookmarkStart w:id="148" w:name="_Toc478165569"/>
      <w:bookmarkStart w:id="149" w:name="_Toc45887420"/>
      <w:bookmarkStart w:id="150" w:name="_Toc98323204"/>
      <w:r w:rsidRPr="00C90E9F">
        <w:rPr>
          <w:rFonts w:eastAsia="SimSun"/>
          <w:lang w:eastAsia="en-GB"/>
        </w:rPr>
        <w:t xml:space="preserve">This function also enables the conditional PSCell change cancel from the MeNB to the source en-gNB, to inform the cancellation of a list of prepared PSCells in the target </w:t>
      </w:r>
      <w:r>
        <w:rPr>
          <w:rFonts w:eastAsia="SimSun"/>
          <w:lang w:eastAsia="en-GB"/>
        </w:rPr>
        <w:t>en-gNB</w:t>
      </w:r>
      <w:r w:rsidRPr="00C90E9F">
        <w:rPr>
          <w:rFonts w:eastAsia="SimSun"/>
          <w:lang w:eastAsia="en-GB"/>
        </w:rPr>
        <w:t xml:space="preserve"> during a conditional PSCell change.</w:t>
      </w:r>
    </w:p>
    <w:p w14:paraId="7E8EC76A" w14:textId="77777777" w:rsidR="00B57184" w:rsidRPr="006F1672" w:rsidRDefault="00B57184" w:rsidP="00B57184">
      <w:pPr>
        <w:pStyle w:val="Heading4"/>
      </w:pPr>
      <w:bookmarkStart w:id="151" w:name="_Toc161689354"/>
      <w:r>
        <w:lastRenderedPageBreak/>
        <w:t>5.2.1.7</w:t>
      </w:r>
      <w:r w:rsidRPr="006F1672">
        <w:tab/>
      </w:r>
      <w:bookmarkEnd w:id="148"/>
      <w:r>
        <w:t>Handover Success Indication</w:t>
      </w:r>
      <w:bookmarkEnd w:id="149"/>
      <w:bookmarkEnd w:id="150"/>
      <w:bookmarkEnd w:id="151"/>
    </w:p>
    <w:p w14:paraId="468529AA" w14:textId="77777777" w:rsidR="00B57184" w:rsidRDefault="00B57184" w:rsidP="00B57184">
      <w:pPr>
        <w:rPr>
          <w:rFonts w:eastAsia="Malgun Gothic"/>
        </w:rPr>
      </w:pPr>
      <w:r w:rsidRPr="003D1CD3">
        <w:rPr>
          <w:rFonts w:eastAsia="Malgun Gothic"/>
        </w:rPr>
        <w:t xml:space="preserve">This function allows informing </w:t>
      </w:r>
      <w:r>
        <w:rPr>
          <w:rFonts w:eastAsia="Malgun Gothic"/>
        </w:rPr>
        <w:t xml:space="preserve">a source </w:t>
      </w:r>
      <w:r w:rsidRPr="006F1672">
        <w:t xml:space="preserve">eNB </w:t>
      </w:r>
      <w:r>
        <w:rPr>
          <w:rFonts w:eastAsia="Malgun Gothic"/>
        </w:rPr>
        <w:t>that the UE has successfully accessed a target eNB</w:t>
      </w:r>
      <w:r w:rsidRPr="003D1CD3">
        <w:rPr>
          <w:rFonts w:eastAsia="Malgun Gothic"/>
        </w:rPr>
        <w:t>.</w:t>
      </w:r>
    </w:p>
    <w:p w14:paraId="7D9C37D8" w14:textId="77777777" w:rsidR="00B57184" w:rsidRPr="006F1672" w:rsidRDefault="00B57184" w:rsidP="00B57184">
      <w:pPr>
        <w:pStyle w:val="Heading4"/>
      </w:pPr>
      <w:bookmarkStart w:id="152" w:name="_Toc45887421"/>
      <w:bookmarkStart w:id="153" w:name="_Toc98323205"/>
      <w:bookmarkStart w:id="154" w:name="_Toc161689355"/>
      <w:r>
        <w:t>5.2.1.8</w:t>
      </w:r>
      <w:r w:rsidRPr="006F1672">
        <w:tab/>
      </w:r>
      <w:r>
        <w:t>Conditional Handover Cancellation</w:t>
      </w:r>
      <w:bookmarkEnd w:id="152"/>
      <w:bookmarkEnd w:id="153"/>
      <w:bookmarkEnd w:id="154"/>
    </w:p>
    <w:p w14:paraId="6D17588B" w14:textId="77777777" w:rsidR="00B57184" w:rsidRPr="00E32B76" w:rsidRDefault="00B57184" w:rsidP="00B57184">
      <w:r w:rsidRPr="003D1CD3">
        <w:rPr>
          <w:rFonts w:eastAsia="Malgun Gothic"/>
        </w:rPr>
        <w:t xml:space="preserve">This function allows informing </w:t>
      </w:r>
      <w:r>
        <w:rPr>
          <w:rFonts w:eastAsia="Malgun Gothic"/>
        </w:rPr>
        <w:t xml:space="preserve">a source </w:t>
      </w:r>
      <w:r w:rsidRPr="006F1672">
        <w:t xml:space="preserve">eNB </w:t>
      </w:r>
      <w:r>
        <w:rPr>
          <w:rFonts w:eastAsia="Malgun Gothic"/>
        </w:rPr>
        <w:t>that</w:t>
      </w:r>
      <w:r w:rsidRPr="003D1CD3">
        <w:rPr>
          <w:rFonts w:eastAsia="Malgun Gothic"/>
        </w:rPr>
        <w:t xml:space="preserve"> resources </w:t>
      </w:r>
      <w:r>
        <w:rPr>
          <w:rFonts w:eastAsia="Malgun Gothic"/>
        </w:rPr>
        <w:t>reserved for candidate target cell(s) during a conditional handover preparation are about to be released by the target eNB</w:t>
      </w:r>
      <w:r w:rsidRPr="00AA5DA2">
        <w:t>.</w:t>
      </w:r>
    </w:p>
    <w:p w14:paraId="33ACCF19" w14:textId="77777777" w:rsidR="00183AC2" w:rsidRPr="00E32B76" w:rsidRDefault="00DA1AC9" w:rsidP="00183AC2">
      <w:pPr>
        <w:pStyle w:val="Heading3"/>
      </w:pPr>
      <w:bookmarkStart w:id="155" w:name="_Toc13919272"/>
      <w:bookmarkStart w:id="156" w:name="_Toc29461945"/>
      <w:bookmarkStart w:id="157" w:name="_Toc45887422"/>
      <w:bookmarkStart w:id="158" w:name="_Toc98323206"/>
      <w:bookmarkStart w:id="159" w:name="_Toc161689356"/>
      <w:r w:rsidRPr="00E32B76">
        <w:t>5.2.2</w:t>
      </w:r>
      <w:r w:rsidRPr="00E32B76">
        <w:tab/>
      </w:r>
      <w:r w:rsidR="00183AC2" w:rsidRPr="00E32B76">
        <w:t xml:space="preserve">Load </w:t>
      </w:r>
      <w:r w:rsidRPr="00E32B76">
        <w:t>m</w:t>
      </w:r>
      <w:r w:rsidR="00183AC2" w:rsidRPr="00E32B76">
        <w:t>anagement</w:t>
      </w:r>
      <w:bookmarkEnd w:id="155"/>
      <w:bookmarkEnd w:id="156"/>
      <w:bookmarkEnd w:id="157"/>
      <w:bookmarkEnd w:id="158"/>
      <w:bookmarkEnd w:id="159"/>
    </w:p>
    <w:p w14:paraId="0791BCA4" w14:textId="77777777" w:rsidR="00183AC2" w:rsidRPr="00E32B76" w:rsidRDefault="00183AC2" w:rsidP="00183AC2">
      <w:r w:rsidRPr="00E32B76">
        <w:t>This function allows exchanging overload and traffic load information between eNBs, such that the eNBs can control the traffic load appropriately.</w:t>
      </w:r>
      <w:r w:rsidR="0098253C" w:rsidRPr="00E32B76">
        <w:t xml:space="preserve"> This information may be spontaneously sent to selected neighbour eNBs, or reported as configured by a neighbour eNB.</w:t>
      </w:r>
    </w:p>
    <w:p w14:paraId="7CFE88C9" w14:textId="77777777" w:rsidR="00183AC2" w:rsidRPr="00E32B76" w:rsidRDefault="00DA1AC9" w:rsidP="00183AC2">
      <w:pPr>
        <w:pStyle w:val="Heading3"/>
      </w:pPr>
      <w:bookmarkStart w:id="160" w:name="_Toc13919273"/>
      <w:bookmarkStart w:id="161" w:name="_Toc29461946"/>
      <w:bookmarkStart w:id="162" w:name="_Toc45887423"/>
      <w:bookmarkStart w:id="163" w:name="_Toc98323207"/>
      <w:bookmarkStart w:id="164" w:name="_Toc161689357"/>
      <w:r w:rsidRPr="00E32B76">
        <w:t>5.2.3</w:t>
      </w:r>
      <w:r w:rsidRPr="00E32B76">
        <w:tab/>
      </w:r>
      <w:r w:rsidR="00183AC2" w:rsidRPr="00E32B76">
        <w:t xml:space="preserve">Inter-cell </w:t>
      </w:r>
      <w:r w:rsidRPr="00E32B76">
        <w:t>i</w:t>
      </w:r>
      <w:r w:rsidR="00183AC2" w:rsidRPr="00E32B76">
        <w:t xml:space="preserve">nterference </w:t>
      </w:r>
      <w:r w:rsidRPr="00E32B76">
        <w:t>c</w:t>
      </w:r>
      <w:r w:rsidR="00183AC2" w:rsidRPr="00E32B76">
        <w:t>oordination</w:t>
      </w:r>
      <w:bookmarkEnd w:id="160"/>
      <w:bookmarkEnd w:id="161"/>
      <w:bookmarkEnd w:id="162"/>
      <w:bookmarkEnd w:id="163"/>
      <w:bookmarkEnd w:id="164"/>
    </w:p>
    <w:p w14:paraId="4BD2837A" w14:textId="77777777" w:rsidR="00183AC2" w:rsidRPr="00E32B76" w:rsidRDefault="00183AC2" w:rsidP="00183AC2">
      <w:r w:rsidRPr="00E32B76">
        <w:t>This function allows keeping inter-cell interference under control. For this neighbouring eNBs exchange appropriate information allowing that eNBs make radio resource assignments such that interference is mitigated.</w:t>
      </w:r>
    </w:p>
    <w:p w14:paraId="660AADEB" w14:textId="77777777" w:rsidR="00183AC2" w:rsidRPr="00E32B76" w:rsidRDefault="00DA1AC9" w:rsidP="00183AC2">
      <w:pPr>
        <w:pStyle w:val="Heading4"/>
      </w:pPr>
      <w:bookmarkStart w:id="165" w:name="_Toc13919274"/>
      <w:bookmarkStart w:id="166" w:name="_Toc29461947"/>
      <w:bookmarkStart w:id="167" w:name="_Toc45887424"/>
      <w:bookmarkStart w:id="168" w:name="_Toc98323208"/>
      <w:bookmarkStart w:id="169" w:name="_Toc161689358"/>
      <w:r w:rsidRPr="00E32B76">
        <w:t>5.2.3.1</w:t>
      </w:r>
      <w:r w:rsidRPr="00E32B76">
        <w:tab/>
      </w:r>
      <w:r w:rsidR="00183AC2" w:rsidRPr="00E32B76">
        <w:t xml:space="preserve">Uplink </w:t>
      </w:r>
      <w:r w:rsidRPr="00E32B76">
        <w:t>i</w:t>
      </w:r>
      <w:r w:rsidR="00183AC2" w:rsidRPr="00E32B76">
        <w:t xml:space="preserve">nterference </w:t>
      </w:r>
      <w:r w:rsidRPr="00E32B76">
        <w:t>l</w:t>
      </w:r>
      <w:r w:rsidR="00183AC2" w:rsidRPr="00E32B76">
        <w:t xml:space="preserve">oad </w:t>
      </w:r>
      <w:r w:rsidRPr="00E32B76">
        <w:t>m</w:t>
      </w:r>
      <w:r w:rsidR="00183AC2" w:rsidRPr="00E32B76">
        <w:t>anagement</w:t>
      </w:r>
      <w:bookmarkEnd w:id="165"/>
      <w:bookmarkEnd w:id="166"/>
      <w:bookmarkEnd w:id="167"/>
      <w:bookmarkEnd w:id="168"/>
      <w:bookmarkEnd w:id="169"/>
    </w:p>
    <w:p w14:paraId="42BEFEF7" w14:textId="77777777" w:rsidR="00183AC2" w:rsidRPr="00E32B76" w:rsidRDefault="00C12CD9" w:rsidP="00183AC2">
      <w:r w:rsidRPr="00E32B76">
        <w:t>This function allows indicating an uplink interference overload and resource blocks especially sensitive to inter-cell interference between neighbouring eNBs, such that neighbour eNBs can co-ordinate with each other such that the mutual interference caused by their uplink radio resource allocations is mitigated.</w:t>
      </w:r>
    </w:p>
    <w:p w14:paraId="34482778" w14:textId="77777777" w:rsidR="0098253C" w:rsidRPr="00E32B76" w:rsidRDefault="0098253C" w:rsidP="0098253C">
      <w:pPr>
        <w:pStyle w:val="Heading4"/>
      </w:pPr>
      <w:bookmarkStart w:id="170" w:name="_Toc13919275"/>
      <w:bookmarkStart w:id="171" w:name="_Toc29461948"/>
      <w:bookmarkStart w:id="172" w:name="_Toc45887425"/>
      <w:bookmarkStart w:id="173" w:name="_Toc98323209"/>
      <w:bookmarkStart w:id="174" w:name="_Toc161689359"/>
      <w:r w:rsidRPr="00E32B76">
        <w:t>5.2.3.2</w:t>
      </w:r>
      <w:r w:rsidRPr="00E32B76">
        <w:tab/>
        <w:t>Downlink interference avoidance</w:t>
      </w:r>
      <w:bookmarkEnd w:id="170"/>
      <w:bookmarkEnd w:id="171"/>
      <w:bookmarkEnd w:id="172"/>
      <w:bookmarkEnd w:id="173"/>
      <w:bookmarkEnd w:id="174"/>
    </w:p>
    <w:p w14:paraId="4F1EE2FC" w14:textId="77777777" w:rsidR="0098253C" w:rsidRPr="00E32B76" w:rsidRDefault="0098253C" w:rsidP="0098253C">
      <w:r w:rsidRPr="00E32B76">
        <w:t xml:space="preserve">This function allows an eNB to inform its neighbour eNBs about downlink power restrictions in its own cells, per resource block </w:t>
      </w:r>
      <w:r w:rsidR="00CA574F" w:rsidRPr="00E32B76">
        <w:t xml:space="preserve">or per subframe </w:t>
      </w:r>
      <w:r w:rsidRPr="00E32B76">
        <w:t>for interference aware scheduling by the neighbour eNBs.</w:t>
      </w:r>
    </w:p>
    <w:p w14:paraId="6EF6C6D2" w14:textId="77777777" w:rsidR="00183AC2" w:rsidRPr="00E32B76" w:rsidRDefault="00DA1AC9" w:rsidP="00183AC2">
      <w:pPr>
        <w:pStyle w:val="Heading3"/>
      </w:pPr>
      <w:bookmarkStart w:id="175" w:name="_Toc13919276"/>
      <w:bookmarkStart w:id="176" w:name="_Toc29461949"/>
      <w:bookmarkStart w:id="177" w:name="_Toc45887426"/>
      <w:bookmarkStart w:id="178" w:name="_Toc98323210"/>
      <w:bookmarkStart w:id="179" w:name="_Toc161689360"/>
      <w:r w:rsidRPr="00E32B76">
        <w:t>5.2.4</w:t>
      </w:r>
      <w:r w:rsidRPr="00E32B76">
        <w:tab/>
      </w:r>
      <w:r w:rsidR="00183AC2" w:rsidRPr="00E32B76">
        <w:t xml:space="preserve">General X2 </w:t>
      </w:r>
      <w:r w:rsidRPr="00E32B76">
        <w:t>m</w:t>
      </w:r>
      <w:r w:rsidR="00183AC2" w:rsidRPr="00E32B76">
        <w:t xml:space="preserve">anagement and </w:t>
      </w:r>
      <w:r w:rsidRPr="00E32B76">
        <w:t>e</w:t>
      </w:r>
      <w:r w:rsidR="00183AC2" w:rsidRPr="00E32B76">
        <w:t xml:space="preserve">rror </w:t>
      </w:r>
      <w:r w:rsidRPr="00E32B76">
        <w:t>h</w:t>
      </w:r>
      <w:r w:rsidR="00183AC2" w:rsidRPr="00E32B76">
        <w:t xml:space="preserve">andling </w:t>
      </w:r>
      <w:r w:rsidRPr="00E32B76">
        <w:t>f</w:t>
      </w:r>
      <w:r w:rsidR="00183AC2" w:rsidRPr="00E32B76">
        <w:t>unctions</w:t>
      </w:r>
      <w:bookmarkEnd w:id="175"/>
      <w:bookmarkEnd w:id="176"/>
      <w:bookmarkEnd w:id="177"/>
      <w:bookmarkEnd w:id="178"/>
      <w:bookmarkEnd w:id="179"/>
    </w:p>
    <w:p w14:paraId="0C364800" w14:textId="77777777" w:rsidR="00183AC2" w:rsidRPr="00E32B76" w:rsidRDefault="00183AC2" w:rsidP="00183AC2">
      <w:r w:rsidRPr="00E32B76">
        <w:t>These functions allow for managing of signalling associations between eNBs, surveying X2 interface and recovering from errors.</w:t>
      </w:r>
    </w:p>
    <w:p w14:paraId="1974D615" w14:textId="77777777" w:rsidR="00183AC2" w:rsidRPr="00E32B76" w:rsidRDefault="00183AC2" w:rsidP="004B652D">
      <w:pPr>
        <w:pStyle w:val="Heading4"/>
      </w:pPr>
      <w:bookmarkStart w:id="180" w:name="_Toc13919277"/>
      <w:bookmarkStart w:id="181" w:name="_Toc29461950"/>
      <w:bookmarkStart w:id="182" w:name="_Toc45887427"/>
      <w:bookmarkStart w:id="183" w:name="_Toc98323211"/>
      <w:bookmarkStart w:id="184" w:name="_Toc161689361"/>
      <w:r w:rsidRPr="00E32B76">
        <w:t>5.2.4.1</w:t>
      </w:r>
      <w:r w:rsidR="004B652D" w:rsidRPr="00E32B76">
        <w:tab/>
      </w:r>
      <w:r w:rsidRPr="00E32B76">
        <w:t xml:space="preserve">Error </w:t>
      </w:r>
      <w:r w:rsidR="00DA1AC9" w:rsidRPr="00E32B76">
        <w:t>i</w:t>
      </w:r>
      <w:r w:rsidRPr="00E32B76">
        <w:t>ndication</w:t>
      </w:r>
      <w:bookmarkEnd w:id="180"/>
      <w:bookmarkEnd w:id="181"/>
      <w:bookmarkEnd w:id="182"/>
      <w:bookmarkEnd w:id="183"/>
      <w:bookmarkEnd w:id="184"/>
    </w:p>
    <w:p w14:paraId="3245B24E" w14:textId="77777777" w:rsidR="008727A7" w:rsidRPr="00E32B76" w:rsidRDefault="00183AC2" w:rsidP="00292235">
      <w:r w:rsidRPr="00E32B76">
        <w:t>This function allows the reporting of general error situations on application level.</w:t>
      </w:r>
    </w:p>
    <w:p w14:paraId="36D62989" w14:textId="77777777" w:rsidR="0098253C" w:rsidRPr="00E32B76" w:rsidRDefault="0098253C" w:rsidP="004B652D">
      <w:pPr>
        <w:pStyle w:val="Heading4"/>
      </w:pPr>
      <w:bookmarkStart w:id="185" w:name="_Toc13919278"/>
      <w:bookmarkStart w:id="186" w:name="_Toc29461951"/>
      <w:bookmarkStart w:id="187" w:name="_Toc45887428"/>
      <w:bookmarkStart w:id="188" w:name="_Toc98323212"/>
      <w:bookmarkStart w:id="189" w:name="_Toc161689362"/>
      <w:r w:rsidRPr="00E32B76">
        <w:t>5.2.4.2</w:t>
      </w:r>
      <w:r w:rsidR="004B652D" w:rsidRPr="00E32B76">
        <w:tab/>
      </w:r>
      <w:r w:rsidRPr="00E32B76">
        <w:t>Reset</w:t>
      </w:r>
      <w:bookmarkEnd w:id="185"/>
      <w:bookmarkEnd w:id="186"/>
      <w:bookmarkEnd w:id="187"/>
      <w:bookmarkEnd w:id="188"/>
      <w:bookmarkEnd w:id="189"/>
    </w:p>
    <w:p w14:paraId="51044662" w14:textId="77777777" w:rsidR="0098253C" w:rsidRPr="00E32B76" w:rsidRDefault="0098253C" w:rsidP="0098253C">
      <w:r w:rsidRPr="00E32B76">
        <w:t>This function allows an eNB</w:t>
      </w:r>
      <w:r w:rsidRPr="00E32B76">
        <w:rPr>
          <w:vertAlign w:val="subscript"/>
        </w:rPr>
        <w:t>1</w:t>
      </w:r>
      <w:r w:rsidRPr="00E32B76">
        <w:t xml:space="preserve"> to inform another eNB</w:t>
      </w:r>
      <w:r w:rsidRPr="00E32B76">
        <w:rPr>
          <w:vertAlign w:val="subscript"/>
        </w:rPr>
        <w:t>2</w:t>
      </w:r>
      <w:r w:rsidRPr="00E32B76">
        <w:t xml:space="preserve"> that it has recovered from an abnormal failure and that all the contexts (</w:t>
      </w:r>
      <w:r w:rsidRPr="00E32B76">
        <w:rPr>
          <w:rFonts w:eastAsia="SimSun"/>
          <w:lang w:eastAsia="zh-CN"/>
        </w:rPr>
        <w:t xml:space="preserve">except the </w:t>
      </w:r>
      <w:r w:rsidRPr="00E32B76">
        <w:t>application level data – see section 5.2.6) related to eNB</w:t>
      </w:r>
      <w:r w:rsidRPr="00E32B76">
        <w:rPr>
          <w:vertAlign w:val="subscript"/>
        </w:rPr>
        <w:t>1</w:t>
      </w:r>
      <w:r w:rsidRPr="00E32B76">
        <w:t xml:space="preserve"> and stored in eNB</w:t>
      </w:r>
      <w:r w:rsidRPr="00E32B76">
        <w:rPr>
          <w:vertAlign w:val="subscript"/>
        </w:rPr>
        <w:t>2</w:t>
      </w:r>
      <w:r w:rsidRPr="00E32B76">
        <w:t xml:space="preserve"> shall be deleted, and the associated resources released.</w:t>
      </w:r>
    </w:p>
    <w:p w14:paraId="2C0D00BC" w14:textId="77777777" w:rsidR="0019286A" w:rsidRPr="00E32B76" w:rsidRDefault="005944E2" w:rsidP="008727A7">
      <w:pPr>
        <w:pStyle w:val="Heading3"/>
      </w:pPr>
      <w:bookmarkStart w:id="190" w:name="_Toc13919279"/>
      <w:bookmarkStart w:id="191" w:name="_Toc29461952"/>
      <w:bookmarkStart w:id="192" w:name="_Toc45887429"/>
      <w:bookmarkStart w:id="193" w:name="_Toc98323213"/>
      <w:bookmarkStart w:id="194" w:name="_Toc161689363"/>
      <w:r w:rsidRPr="00E32B76">
        <w:t>5.</w:t>
      </w:r>
      <w:r w:rsidR="008727A7" w:rsidRPr="00E32B76">
        <w:t>2</w:t>
      </w:r>
      <w:r w:rsidRPr="00E32B76">
        <w:t>.</w:t>
      </w:r>
      <w:r w:rsidR="005F1DF7" w:rsidRPr="00E32B76">
        <w:t>5</w:t>
      </w:r>
      <w:r w:rsidR="0019286A" w:rsidRPr="00E32B76">
        <w:tab/>
        <w:t xml:space="preserve">Trace </w:t>
      </w:r>
      <w:r w:rsidR="00DA1AC9" w:rsidRPr="00E32B76">
        <w:t>f</w:t>
      </w:r>
      <w:r w:rsidR="0019286A" w:rsidRPr="00E32B76">
        <w:t>unctions</w:t>
      </w:r>
      <w:bookmarkEnd w:id="190"/>
      <w:bookmarkEnd w:id="191"/>
      <w:bookmarkEnd w:id="192"/>
      <w:bookmarkEnd w:id="193"/>
      <w:bookmarkEnd w:id="194"/>
    </w:p>
    <w:p w14:paraId="09E1EBB1" w14:textId="77777777" w:rsidR="0019286A" w:rsidRPr="00E32B76" w:rsidRDefault="0019286A" w:rsidP="0019286A">
      <w:r w:rsidRPr="00E32B76">
        <w:t xml:space="preserve">Trace recoding sessions on </w:t>
      </w:r>
      <w:r w:rsidR="0098253C" w:rsidRPr="00E32B76">
        <w:t>E-</w:t>
      </w:r>
      <w:r w:rsidRPr="00E32B76">
        <w:t>UTRAN interfaces for a particular UE is initiated by the EPC. The trace initiation information is also propagated to the Target eNB during handover, attached to certain handover messages on X2.</w:t>
      </w:r>
    </w:p>
    <w:p w14:paraId="3B1B8C0A" w14:textId="77777777" w:rsidR="0098253C" w:rsidRPr="00E32B76" w:rsidRDefault="0098253C" w:rsidP="0098253C">
      <w:pPr>
        <w:pStyle w:val="Heading3"/>
      </w:pPr>
      <w:bookmarkStart w:id="195" w:name="_Toc13919280"/>
      <w:bookmarkStart w:id="196" w:name="_Toc29461953"/>
      <w:bookmarkStart w:id="197" w:name="_Toc45887430"/>
      <w:bookmarkStart w:id="198" w:name="_Toc98323214"/>
      <w:bookmarkStart w:id="199" w:name="_Toc161689364"/>
      <w:r w:rsidRPr="00E32B76">
        <w:t>5.2.6</w:t>
      </w:r>
      <w:r w:rsidRPr="00E32B76">
        <w:tab/>
        <w:t>Application level data exchange between eNBs</w:t>
      </w:r>
      <w:bookmarkEnd w:id="195"/>
      <w:bookmarkEnd w:id="196"/>
      <w:bookmarkEnd w:id="197"/>
      <w:bookmarkEnd w:id="198"/>
      <w:bookmarkEnd w:id="199"/>
    </w:p>
    <w:p w14:paraId="2AD831F4" w14:textId="77777777" w:rsidR="00CA574F" w:rsidRPr="00E32B76" w:rsidRDefault="0098253C" w:rsidP="00CA574F">
      <w:r w:rsidRPr="00E32B76">
        <w:t>This function allows two eNBs to exchange application level data when an X2 connection is setup, and to update this information at any time.</w:t>
      </w:r>
    </w:p>
    <w:p w14:paraId="43011AB5" w14:textId="77777777" w:rsidR="00CA574F" w:rsidRPr="00E32B76" w:rsidRDefault="00CA574F" w:rsidP="00CA574F">
      <w:pPr>
        <w:pStyle w:val="Heading3"/>
      </w:pPr>
      <w:bookmarkStart w:id="200" w:name="_Toc13919281"/>
      <w:bookmarkStart w:id="201" w:name="_Toc29461954"/>
      <w:bookmarkStart w:id="202" w:name="_Toc45887431"/>
      <w:bookmarkStart w:id="203" w:name="_Toc98323215"/>
      <w:bookmarkStart w:id="204" w:name="_Toc161689365"/>
      <w:r w:rsidRPr="00E32B76">
        <w:lastRenderedPageBreak/>
        <w:t>5.2.7</w:t>
      </w:r>
      <w:r w:rsidRPr="00E32B76">
        <w:tab/>
        <w:t>Data exchange for self-optimisation</w:t>
      </w:r>
      <w:bookmarkEnd w:id="200"/>
      <w:bookmarkEnd w:id="201"/>
      <w:bookmarkEnd w:id="202"/>
      <w:bookmarkEnd w:id="203"/>
      <w:bookmarkEnd w:id="204"/>
    </w:p>
    <w:p w14:paraId="1C6A6D05" w14:textId="77777777" w:rsidR="0098253C" w:rsidRPr="00E32B76" w:rsidRDefault="00CA574F" w:rsidP="00CA574F">
      <w:r w:rsidRPr="00E32B76">
        <w:t>This function allows two eNBs to exchange information in order to support self-optimization functionality.</w:t>
      </w:r>
    </w:p>
    <w:p w14:paraId="39E5156F" w14:textId="77777777" w:rsidR="00951EF4" w:rsidRPr="00E32B76" w:rsidRDefault="00951EF4" w:rsidP="00951EF4">
      <w:pPr>
        <w:pStyle w:val="Heading1"/>
      </w:pPr>
      <w:bookmarkStart w:id="205" w:name="_Toc13919282"/>
      <w:bookmarkStart w:id="206" w:name="_Toc29461955"/>
      <w:bookmarkStart w:id="207" w:name="_Toc45887432"/>
      <w:bookmarkStart w:id="208" w:name="_Toc98323216"/>
      <w:bookmarkStart w:id="209" w:name="_Toc161689366"/>
      <w:r w:rsidRPr="00E32B76">
        <w:t>6</w:t>
      </w:r>
      <w:r w:rsidRPr="00E32B76">
        <w:tab/>
        <w:t xml:space="preserve">X2 </w:t>
      </w:r>
      <w:r w:rsidR="00DA1AC9" w:rsidRPr="00E32B76">
        <w:t>i</w:t>
      </w:r>
      <w:r w:rsidRPr="00E32B76">
        <w:t xml:space="preserve">nterface </w:t>
      </w:r>
      <w:r w:rsidR="00DA1AC9" w:rsidRPr="00E32B76">
        <w:t>p</w:t>
      </w:r>
      <w:r w:rsidRPr="00E32B76">
        <w:t>rotocols</w:t>
      </w:r>
      <w:r w:rsidR="0037387C" w:rsidRPr="00E32B76">
        <w:t xml:space="preserve"> and </w:t>
      </w:r>
      <w:r w:rsidR="00DA1AC9" w:rsidRPr="00E32B76">
        <w:t>p</w:t>
      </w:r>
      <w:r w:rsidR="0037387C" w:rsidRPr="00E32B76">
        <w:t xml:space="preserve">rotocol </w:t>
      </w:r>
      <w:r w:rsidR="00DA1AC9" w:rsidRPr="00E32B76">
        <w:t>s</w:t>
      </w:r>
      <w:r w:rsidR="0037387C" w:rsidRPr="00E32B76">
        <w:t>tructure</w:t>
      </w:r>
      <w:bookmarkEnd w:id="205"/>
      <w:bookmarkEnd w:id="206"/>
      <w:bookmarkEnd w:id="207"/>
      <w:bookmarkEnd w:id="208"/>
      <w:bookmarkEnd w:id="209"/>
    </w:p>
    <w:p w14:paraId="24741B24" w14:textId="77777777" w:rsidR="00677CF4" w:rsidRPr="00E32B76" w:rsidRDefault="00677CF4" w:rsidP="00677CF4">
      <w:pPr>
        <w:pStyle w:val="Heading2"/>
      </w:pPr>
      <w:bookmarkStart w:id="210" w:name="_Toc13919283"/>
      <w:bookmarkStart w:id="211" w:name="_Toc29461956"/>
      <w:bookmarkStart w:id="212" w:name="_Toc45887433"/>
      <w:bookmarkStart w:id="213" w:name="_Toc98323217"/>
      <w:bookmarkStart w:id="214" w:name="_Toc161689367"/>
      <w:r w:rsidRPr="00E32B76">
        <w:t>6.1</w:t>
      </w:r>
      <w:r w:rsidRPr="00E32B76">
        <w:tab/>
        <w:t>General</w:t>
      </w:r>
      <w:bookmarkEnd w:id="210"/>
      <w:bookmarkEnd w:id="211"/>
      <w:bookmarkEnd w:id="212"/>
      <w:bookmarkEnd w:id="213"/>
      <w:bookmarkEnd w:id="214"/>
    </w:p>
    <w:p w14:paraId="1542096D" w14:textId="77777777" w:rsidR="00677CF4" w:rsidRPr="00E32B76" w:rsidRDefault="00677CF4" w:rsidP="00677CF4">
      <w:r w:rsidRPr="00E32B76">
        <w:t xml:space="preserve">There shall exist a clear separation between the Radio Network Layer and the Transport Layer. Therefore, the radio </w:t>
      </w:r>
      <w:r w:rsidR="00671D07" w:rsidRPr="00E32B76">
        <w:t xml:space="preserve">network </w:t>
      </w:r>
      <w:r w:rsidR="001174A2">
        <w:rPr>
          <w:lang w:eastAsia="en-US"/>
        </w:rPr>
        <w:t>signalling</w:t>
      </w:r>
      <w:r w:rsidR="00671D07" w:rsidRPr="00E32B76">
        <w:t xml:space="preserve"> and X2</w:t>
      </w:r>
      <w:r w:rsidRPr="00E32B76">
        <w:t xml:space="preserve"> data streams are separated from the data transport resource and traff</w:t>
      </w:r>
      <w:r w:rsidR="00671D07" w:rsidRPr="00E32B76">
        <w:t>ic handling as shown in Figure 6.1</w:t>
      </w:r>
      <w:r w:rsidR="00031253" w:rsidRPr="00E32B76">
        <w:t>.</w:t>
      </w:r>
      <w:r w:rsidR="00671D07" w:rsidRPr="00E32B76">
        <w:t>1</w:t>
      </w:r>
      <w:r w:rsidRPr="00E32B76">
        <w:t xml:space="preserve">. </w:t>
      </w:r>
    </w:p>
    <w:bookmarkStart w:id="215" w:name="_MON_995194373"/>
    <w:bookmarkStart w:id="216" w:name="_MON_995281853"/>
    <w:bookmarkStart w:id="217" w:name="_MON_995281972"/>
    <w:bookmarkStart w:id="218" w:name="_MON_1006265589"/>
    <w:bookmarkStart w:id="219" w:name="_MON_1006265635"/>
    <w:bookmarkStart w:id="220" w:name="_MON_1016282193"/>
    <w:bookmarkStart w:id="221" w:name="_MON_1240248203"/>
    <w:bookmarkStart w:id="222" w:name="_MON_1240291947"/>
    <w:bookmarkStart w:id="223" w:name="_MON_995187407"/>
    <w:bookmarkStart w:id="224" w:name="_MON_995193441"/>
    <w:bookmarkEnd w:id="215"/>
    <w:bookmarkEnd w:id="216"/>
    <w:bookmarkEnd w:id="217"/>
    <w:bookmarkEnd w:id="218"/>
    <w:bookmarkEnd w:id="219"/>
    <w:bookmarkEnd w:id="220"/>
    <w:bookmarkEnd w:id="221"/>
    <w:bookmarkEnd w:id="222"/>
    <w:bookmarkEnd w:id="223"/>
    <w:bookmarkEnd w:id="224"/>
    <w:bookmarkStart w:id="225" w:name="_MON_995193485"/>
    <w:bookmarkEnd w:id="225"/>
    <w:p w14:paraId="217049CE" w14:textId="77777777" w:rsidR="00677CF4" w:rsidRPr="00E32B76" w:rsidRDefault="00071E60" w:rsidP="00677CF4">
      <w:pPr>
        <w:pStyle w:val="TH"/>
      </w:pPr>
      <w:r w:rsidRPr="00E32B76">
        <w:object w:dxaOrig="4200" w:dyaOrig="3077" w14:anchorId="16713ED8">
          <v:shape id="_x0000_i1027" type="#_x0000_t75" style="width:209.75pt;height:164.65pt" o:ole="" fillcolor="window">
            <v:imagedata r:id="rId10" o:title="" cropbottom="-4830f"/>
          </v:shape>
          <o:OLEObject Type="Embed" ProgID="Word.Picture.8" ShapeID="_x0000_i1027" DrawAspect="Content" ObjectID="_1820145672" r:id="rId11"/>
        </w:object>
      </w:r>
    </w:p>
    <w:p w14:paraId="6BCC27F2" w14:textId="77777777" w:rsidR="00677CF4" w:rsidRPr="00E32B76" w:rsidRDefault="00677CF4" w:rsidP="00CC79D5">
      <w:pPr>
        <w:pStyle w:val="TF"/>
      </w:pPr>
      <w:r w:rsidRPr="00E32B76">
        <w:t xml:space="preserve">Figure </w:t>
      </w:r>
      <w:r w:rsidR="00D4226A" w:rsidRPr="00E32B76">
        <w:t>6.1</w:t>
      </w:r>
      <w:r w:rsidR="00031253" w:rsidRPr="00E32B76">
        <w:t>.</w:t>
      </w:r>
      <w:r w:rsidR="00671D07" w:rsidRPr="00E32B76">
        <w:t>1</w:t>
      </w:r>
      <w:r w:rsidRPr="00E32B76">
        <w:t>: Separation of Radio Network Protocols and transport over X2</w:t>
      </w:r>
    </w:p>
    <w:p w14:paraId="12254D07" w14:textId="77777777" w:rsidR="00CC79D5" w:rsidRPr="00E32B76" w:rsidRDefault="00CC79D5" w:rsidP="00CC79D5"/>
    <w:p w14:paraId="3C08BE6A" w14:textId="77777777" w:rsidR="00677CF4" w:rsidRPr="00E32B76" w:rsidRDefault="00E5743A" w:rsidP="00677CF4">
      <w:pPr>
        <w:pStyle w:val="Heading2"/>
      </w:pPr>
      <w:bookmarkStart w:id="226" w:name="_Toc13919284"/>
      <w:bookmarkStart w:id="227" w:name="_Toc29461957"/>
      <w:bookmarkStart w:id="228" w:name="_Toc45887434"/>
      <w:bookmarkStart w:id="229" w:name="_Toc98323218"/>
      <w:bookmarkStart w:id="230" w:name="_Toc161689368"/>
      <w:r w:rsidRPr="00E32B76">
        <w:t>6.2</w:t>
      </w:r>
      <w:r w:rsidRPr="00E32B76">
        <w:tab/>
      </w:r>
      <w:r w:rsidR="00677CF4" w:rsidRPr="00E32B76">
        <w:t xml:space="preserve">Radio </w:t>
      </w:r>
      <w:r w:rsidR="00DA1AC9" w:rsidRPr="00E32B76">
        <w:t>s</w:t>
      </w:r>
      <w:r w:rsidR="00292235" w:rsidRPr="00E32B76">
        <w:t>ignalling</w:t>
      </w:r>
      <w:r w:rsidR="00677CF4" w:rsidRPr="00E32B76">
        <w:t xml:space="preserve"> </w:t>
      </w:r>
      <w:r w:rsidR="00DA1AC9" w:rsidRPr="00E32B76">
        <w:t>p</w:t>
      </w:r>
      <w:r w:rsidR="00677CF4" w:rsidRPr="00E32B76">
        <w:t>rotocols</w:t>
      </w:r>
      <w:bookmarkEnd w:id="226"/>
      <w:bookmarkEnd w:id="227"/>
      <w:bookmarkEnd w:id="228"/>
      <w:bookmarkEnd w:id="229"/>
      <w:bookmarkEnd w:id="230"/>
      <w:r w:rsidR="00677CF4" w:rsidRPr="00E32B76">
        <w:t xml:space="preserve"> </w:t>
      </w:r>
    </w:p>
    <w:p w14:paraId="367DBD2D" w14:textId="77777777" w:rsidR="00677CF4" w:rsidRPr="00E32B76" w:rsidRDefault="004A7BAF" w:rsidP="00677CF4">
      <w:pPr>
        <w:pStyle w:val="Heading3"/>
      </w:pPr>
      <w:bookmarkStart w:id="231" w:name="_Toc13919285"/>
      <w:bookmarkStart w:id="232" w:name="_Toc29461958"/>
      <w:bookmarkStart w:id="233" w:name="_Toc45887435"/>
      <w:bookmarkStart w:id="234" w:name="_Toc98323219"/>
      <w:bookmarkStart w:id="235" w:name="_Toc161689369"/>
      <w:r w:rsidRPr="00E32B76">
        <w:t>6.2.1</w:t>
      </w:r>
      <w:r w:rsidRPr="00E32B76">
        <w:tab/>
        <w:t>X2</w:t>
      </w:r>
      <w:r w:rsidR="00677CF4" w:rsidRPr="00E32B76">
        <w:t xml:space="preserve">AP </w:t>
      </w:r>
      <w:r w:rsidR="00DA1AC9" w:rsidRPr="00E32B76">
        <w:t>p</w:t>
      </w:r>
      <w:r w:rsidR="00677CF4" w:rsidRPr="00E32B76">
        <w:t>rotocol</w:t>
      </w:r>
      <w:bookmarkEnd w:id="231"/>
      <w:bookmarkEnd w:id="232"/>
      <w:bookmarkEnd w:id="233"/>
      <w:bookmarkEnd w:id="234"/>
      <w:bookmarkEnd w:id="235"/>
    </w:p>
    <w:p w14:paraId="10CF4AEE" w14:textId="77777777" w:rsidR="008E7419" w:rsidRPr="00E32B76" w:rsidRDefault="00677CF4" w:rsidP="008E7419">
      <w:r w:rsidRPr="00E32B76">
        <w:t xml:space="preserve">The protocol responsible for providing </w:t>
      </w:r>
      <w:r w:rsidR="00292235" w:rsidRPr="00E32B76">
        <w:t>signalling</w:t>
      </w:r>
      <w:r w:rsidRPr="00E32B76">
        <w:t xml:space="preserve"> information across the X2 interface is called the X2 Application Protocol </w:t>
      </w:r>
      <w:r w:rsidR="004A7BAF" w:rsidRPr="00E32B76">
        <w:t>(X2</w:t>
      </w:r>
      <w:r w:rsidRPr="00E32B76">
        <w:t xml:space="preserve">AP). </w:t>
      </w:r>
      <w:r w:rsidR="004A7BAF" w:rsidRPr="00E32B76">
        <w:t>The X2</w:t>
      </w:r>
      <w:r w:rsidRPr="00E32B76">
        <w:t xml:space="preserve">AP is terminated by the two </w:t>
      </w:r>
      <w:r w:rsidR="00D4226A" w:rsidRPr="00E32B76">
        <w:t>eNBs inter-connected via the X2 interface X2</w:t>
      </w:r>
      <w:r w:rsidRPr="00E32B76">
        <w:t xml:space="preserve">AP Procedure Modules. </w:t>
      </w:r>
    </w:p>
    <w:p w14:paraId="7B7A4F4B" w14:textId="77777777" w:rsidR="00677CF4" w:rsidRPr="00E32B76" w:rsidRDefault="00677CF4" w:rsidP="00E5743A">
      <w:pPr>
        <w:pStyle w:val="Heading2"/>
      </w:pPr>
      <w:bookmarkStart w:id="236" w:name="_Toc13919286"/>
      <w:bookmarkStart w:id="237" w:name="_Toc29461959"/>
      <w:bookmarkStart w:id="238" w:name="_Toc45887436"/>
      <w:bookmarkStart w:id="239" w:name="_Toc98323220"/>
      <w:bookmarkStart w:id="240" w:name="_Toc161689370"/>
      <w:r w:rsidRPr="00E32B76">
        <w:t>6.3</w:t>
      </w:r>
      <w:r w:rsidRPr="00E32B76">
        <w:tab/>
        <w:t xml:space="preserve">User </w:t>
      </w:r>
      <w:r w:rsidR="00DA1AC9" w:rsidRPr="00E32B76">
        <w:t>plane</w:t>
      </w:r>
      <w:r w:rsidRPr="00E32B76">
        <w:t xml:space="preserve"> </w:t>
      </w:r>
      <w:r w:rsidR="00DA1AC9" w:rsidRPr="00E32B76">
        <w:t>p</w:t>
      </w:r>
      <w:r w:rsidRPr="00E32B76">
        <w:t>rotocol</w:t>
      </w:r>
      <w:bookmarkEnd w:id="236"/>
      <w:bookmarkEnd w:id="237"/>
      <w:bookmarkEnd w:id="238"/>
      <w:bookmarkEnd w:id="239"/>
      <w:bookmarkEnd w:id="240"/>
    </w:p>
    <w:p w14:paraId="1E40F15A" w14:textId="77777777" w:rsidR="00677CF4" w:rsidRPr="00E32B76" w:rsidRDefault="00DA1AC9" w:rsidP="008E7419">
      <w:pPr>
        <w:pStyle w:val="Heading3"/>
      </w:pPr>
      <w:bookmarkStart w:id="241" w:name="_Toc13919287"/>
      <w:bookmarkStart w:id="242" w:name="_Toc29461960"/>
      <w:bookmarkStart w:id="243" w:name="_Toc45887437"/>
      <w:bookmarkStart w:id="244" w:name="_Toc98323221"/>
      <w:bookmarkStart w:id="245" w:name="_Toc161689371"/>
      <w:r w:rsidRPr="00E32B76">
        <w:t>6.3.1</w:t>
      </w:r>
      <w:r w:rsidRPr="00E32B76">
        <w:tab/>
        <w:t>Tunnelling p</w:t>
      </w:r>
      <w:r w:rsidR="00677CF4" w:rsidRPr="00E32B76">
        <w:t>rotocol GTP-U</w:t>
      </w:r>
      <w:bookmarkEnd w:id="241"/>
      <w:bookmarkEnd w:id="242"/>
      <w:bookmarkEnd w:id="243"/>
      <w:bookmarkEnd w:id="244"/>
      <w:bookmarkEnd w:id="245"/>
    </w:p>
    <w:p w14:paraId="3C77BBF9" w14:textId="77777777" w:rsidR="00671D07" w:rsidRPr="00E32B76" w:rsidRDefault="00671D07" w:rsidP="00CC79D5"/>
    <w:p w14:paraId="587314B9" w14:textId="77777777" w:rsidR="00677CF4" w:rsidRPr="00E32B76" w:rsidRDefault="00677CF4" w:rsidP="003E6686">
      <w:pPr>
        <w:pStyle w:val="Heading2"/>
      </w:pPr>
      <w:bookmarkStart w:id="246" w:name="_Toc13919288"/>
      <w:bookmarkStart w:id="247" w:name="_Toc29461961"/>
      <w:bookmarkStart w:id="248" w:name="_Toc45887438"/>
      <w:bookmarkStart w:id="249" w:name="_Toc98323222"/>
      <w:bookmarkStart w:id="250" w:name="_Toc161689372"/>
      <w:r w:rsidRPr="00E32B76">
        <w:t>6.4</w:t>
      </w:r>
      <w:r w:rsidR="00E5743A" w:rsidRPr="00E32B76">
        <w:tab/>
      </w:r>
      <w:r w:rsidRPr="00E32B76">
        <w:t xml:space="preserve">X2 </w:t>
      </w:r>
      <w:r w:rsidR="00DA1AC9" w:rsidRPr="00E32B76">
        <w:t>i</w:t>
      </w:r>
      <w:r w:rsidRPr="00E32B76">
        <w:t xml:space="preserve">nterface </w:t>
      </w:r>
      <w:r w:rsidR="00DA1AC9" w:rsidRPr="00E32B76">
        <w:t>p</w:t>
      </w:r>
      <w:r w:rsidRPr="00E32B76">
        <w:t xml:space="preserve">rotocol </w:t>
      </w:r>
      <w:r w:rsidR="00DA1AC9" w:rsidRPr="00E32B76">
        <w:t>s</w:t>
      </w:r>
      <w:r w:rsidRPr="00E32B76">
        <w:t>tructure</w:t>
      </w:r>
      <w:bookmarkEnd w:id="246"/>
      <w:bookmarkEnd w:id="247"/>
      <w:bookmarkEnd w:id="248"/>
      <w:bookmarkEnd w:id="249"/>
      <w:bookmarkEnd w:id="250"/>
    </w:p>
    <w:p w14:paraId="51EEF22B" w14:textId="77777777" w:rsidR="00D4226A" w:rsidRPr="00E32B76" w:rsidRDefault="00671D07" w:rsidP="00D4226A">
      <w:r w:rsidRPr="00E32B76">
        <w:t>The X2</w:t>
      </w:r>
      <w:r w:rsidR="00D4226A" w:rsidRPr="00E32B76">
        <w:t xml:space="preserve"> interface protocol architecture consists of two functional layers:</w:t>
      </w:r>
    </w:p>
    <w:p w14:paraId="56CD4A37" w14:textId="77777777" w:rsidR="00D4226A" w:rsidRPr="00E32B76" w:rsidRDefault="00D4226A" w:rsidP="00D4226A">
      <w:pPr>
        <w:pStyle w:val="B1"/>
        <w:rPr>
          <w:i/>
        </w:rPr>
      </w:pPr>
      <w:r w:rsidRPr="00E32B76">
        <w:t>-</w:t>
      </w:r>
      <w:r w:rsidRPr="00E32B76">
        <w:tab/>
        <w:t>Radio Network Layer, defines the procedures related to the inter</w:t>
      </w:r>
      <w:r w:rsidR="00671D07" w:rsidRPr="00E32B76">
        <w:t>action between eNBs</w:t>
      </w:r>
      <w:r w:rsidRPr="00E32B76">
        <w:t>. The radio network layer consists of a Radio Network Control Plane and a Radio Network User Plane.</w:t>
      </w:r>
    </w:p>
    <w:p w14:paraId="1CA4FDB8" w14:textId="77777777" w:rsidR="00D4226A" w:rsidRPr="00E32B76" w:rsidRDefault="00D4226A" w:rsidP="00D4226A">
      <w:pPr>
        <w:pStyle w:val="B1"/>
      </w:pPr>
      <w:r w:rsidRPr="00E32B76">
        <w:t>-</w:t>
      </w:r>
      <w:r w:rsidRPr="00E32B76">
        <w:tab/>
      </w:r>
      <w:r w:rsidRPr="00E32B76">
        <w:rPr>
          <w:snapToGrid w:val="0"/>
        </w:rPr>
        <w:t>The transport network layer provides se</w:t>
      </w:r>
      <w:r w:rsidR="00671D07" w:rsidRPr="00E32B76">
        <w:rPr>
          <w:snapToGrid w:val="0"/>
        </w:rPr>
        <w:t xml:space="preserve">rvices for user plane and </w:t>
      </w:r>
      <w:r w:rsidR="001174A2">
        <w:rPr>
          <w:lang w:eastAsia="en-US"/>
        </w:rPr>
        <w:t>signalling</w:t>
      </w:r>
      <w:r w:rsidR="00671D07" w:rsidRPr="00E32B76">
        <w:rPr>
          <w:snapToGrid w:val="0"/>
        </w:rPr>
        <w:t xml:space="preserve"> transport</w:t>
      </w:r>
      <w:r w:rsidRPr="00E32B76">
        <w:t>.</w:t>
      </w:r>
    </w:p>
    <w:bookmarkStart w:id="251" w:name="_MON_1240248887"/>
    <w:bookmarkStart w:id="252" w:name="_MON_1240249059"/>
    <w:bookmarkStart w:id="253" w:name="_MON_1240249289"/>
    <w:bookmarkStart w:id="254" w:name="_MON_1240253520"/>
    <w:bookmarkStart w:id="255" w:name="_MON_1240973024"/>
    <w:bookmarkStart w:id="256" w:name="_MON_1138108485"/>
    <w:bookmarkStart w:id="257" w:name="_MON_1138473156"/>
    <w:bookmarkEnd w:id="251"/>
    <w:bookmarkEnd w:id="252"/>
    <w:bookmarkEnd w:id="253"/>
    <w:bookmarkEnd w:id="254"/>
    <w:bookmarkEnd w:id="255"/>
    <w:bookmarkEnd w:id="256"/>
    <w:bookmarkEnd w:id="257"/>
    <w:bookmarkStart w:id="258" w:name="_MON_1148728582"/>
    <w:bookmarkEnd w:id="258"/>
    <w:p w14:paraId="00A6383D" w14:textId="77777777" w:rsidR="00677CF4" w:rsidRPr="00E32B76" w:rsidRDefault="00DD38D4" w:rsidP="00677CF4">
      <w:pPr>
        <w:pStyle w:val="TH"/>
      </w:pPr>
      <w:r w:rsidRPr="00E32B76">
        <w:object w:dxaOrig="12871" w:dyaOrig="6961" w14:anchorId="1184A1B0">
          <v:shape id="_x0000_i1028" type="#_x0000_t75" style="width:482.1pt;height:260.45pt" o:ole="" fillcolor="window">
            <v:imagedata r:id="rId12" o:title=""/>
          </v:shape>
          <o:OLEObject Type="Embed" ProgID="Word.Picture.8" ShapeID="_x0000_i1028" DrawAspect="Content" ObjectID="_1820145673" r:id="rId13"/>
        </w:object>
      </w:r>
    </w:p>
    <w:p w14:paraId="03C83F13" w14:textId="77777777" w:rsidR="00677CF4" w:rsidRPr="00E32B76" w:rsidRDefault="00D4226A" w:rsidP="00677CF4">
      <w:pPr>
        <w:pStyle w:val="TF"/>
      </w:pPr>
      <w:r w:rsidRPr="00E32B76">
        <w:t>Figure</w:t>
      </w:r>
      <w:r w:rsidR="00671D07" w:rsidRPr="00E32B76">
        <w:t xml:space="preserve"> 6.</w:t>
      </w:r>
      <w:r w:rsidR="00031253" w:rsidRPr="00E32B76">
        <w:t>4.</w:t>
      </w:r>
      <w:r w:rsidR="00671D07" w:rsidRPr="00E32B76">
        <w:t>1</w:t>
      </w:r>
      <w:r w:rsidRPr="00E32B76">
        <w:t>: X2</w:t>
      </w:r>
      <w:r w:rsidR="00DA1AC9" w:rsidRPr="00E32B76">
        <w:t xml:space="preserve"> Interface p</w:t>
      </w:r>
      <w:r w:rsidR="00677CF4" w:rsidRPr="00E32B76">
        <w:t xml:space="preserve">rotocol </w:t>
      </w:r>
      <w:r w:rsidR="00DA1AC9" w:rsidRPr="00E32B76">
        <w:t>s</w:t>
      </w:r>
      <w:r w:rsidR="00677CF4" w:rsidRPr="00E32B76">
        <w:t>tructure</w:t>
      </w:r>
    </w:p>
    <w:p w14:paraId="3428773F" w14:textId="77777777" w:rsidR="00951EF4" w:rsidRPr="00E32B76" w:rsidRDefault="00CC50D8" w:rsidP="00951EF4">
      <w:pPr>
        <w:pStyle w:val="Heading1"/>
      </w:pPr>
      <w:bookmarkStart w:id="259" w:name="_Toc13919289"/>
      <w:bookmarkStart w:id="260" w:name="_Toc29461962"/>
      <w:bookmarkStart w:id="261" w:name="_Toc45887439"/>
      <w:bookmarkStart w:id="262" w:name="_Toc98323223"/>
      <w:bookmarkStart w:id="263" w:name="_Toc161689373"/>
      <w:r w:rsidRPr="00E32B76">
        <w:t>7</w:t>
      </w:r>
      <w:r w:rsidR="00951EF4" w:rsidRPr="00E32B76">
        <w:tab/>
        <w:t xml:space="preserve">Other X2 </w:t>
      </w:r>
      <w:r w:rsidR="00DA1AC9" w:rsidRPr="00E32B76">
        <w:t>i</w:t>
      </w:r>
      <w:r w:rsidR="00951EF4" w:rsidRPr="00E32B76">
        <w:t xml:space="preserve">nterface </w:t>
      </w:r>
      <w:r w:rsidR="00DA1AC9" w:rsidRPr="00E32B76">
        <w:t>s</w:t>
      </w:r>
      <w:r w:rsidR="00951EF4" w:rsidRPr="00E32B76">
        <w:t>pecifications</w:t>
      </w:r>
      <w:bookmarkEnd w:id="259"/>
      <w:bookmarkEnd w:id="260"/>
      <w:bookmarkEnd w:id="261"/>
      <w:bookmarkEnd w:id="262"/>
      <w:bookmarkEnd w:id="263"/>
    </w:p>
    <w:p w14:paraId="0F738BD5" w14:textId="77777777" w:rsidR="00CC50D8" w:rsidRPr="00E32B76" w:rsidRDefault="00CC50D8" w:rsidP="00CC50D8">
      <w:pPr>
        <w:pStyle w:val="Heading2"/>
      </w:pPr>
      <w:bookmarkStart w:id="264" w:name="_Toc13919290"/>
      <w:bookmarkStart w:id="265" w:name="_Toc29461963"/>
      <w:bookmarkStart w:id="266" w:name="_Toc45887440"/>
      <w:bookmarkStart w:id="267" w:name="_Toc98323224"/>
      <w:bookmarkStart w:id="268" w:name="_Toc161689374"/>
      <w:r w:rsidRPr="00E32B76">
        <w:t>7.1</w:t>
      </w:r>
      <w:r w:rsidRPr="00E32B76">
        <w:tab/>
      </w:r>
      <w:r w:rsidR="0098253C" w:rsidRPr="00E32B76">
        <w:t>E-</w:t>
      </w:r>
      <w:r w:rsidRPr="00E32B76">
        <w:t xml:space="preserve">UTRAN X2 </w:t>
      </w:r>
      <w:r w:rsidR="00DA1AC9" w:rsidRPr="00E32B76">
        <w:t>i</w:t>
      </w:r>
      <w:r w:rsidRPr="00E32B76">
        <w:t xml:space="preserve">nterface: X2 </w:t>
      </w:r>
      <w:r w:rsidR="00DA1AC9" w:rsidRPr="00E32B76">
        <w:t>l</w:t>
      </w:r>
      <w:r w:rsidRPr="00E32B76">
        <w:t>ayer 1 (TS 36.421)</w:t>
      </w:r>
      <w:bookmarkEnd w:id="264"/>
      <w:bookmarkEnd w:id="265"/>
      <w:bookmarkEnd w:id="266"/>
      <w:bookmarkEnd w:id="267"/>
      <w:bookmarkEnd w:id="268"/>
    </w:p>
    <w:p w14:paraId="5EC819B2" w14:textId="77777777" w:rsidR="00CC50D8" w:rsidRPr="00E32B76" w:rsidRDefault="00D4226A" w:rsidP="00CC50D8">
      <w:r w:rsidRPr="00E32B76">
        <w:t>TS 36</w:t>
      </w:r>
      <w:r w:rsidR="00CC50D8" w:rsidRPr="00E32B76">
        <w:t xml:space="preserve">.421 </w:t>
      </w:r>
      <w:r w:rsidR="005A1FEF" w:rsidRPr="00E32B76">
        <w:t xml:space="preserve">[3] </w:t>
      </w:r>
      <w:r w:rsidR="00CC50D8" w:rsidRPr="00E32B76">
        <w:t>specifies the range of physical layer technologies that may be used to support the X2 interface.</w:t>
      </w:r>
    </w:p>
    <w:p w14:paraId="3D8EA369" w14:textId="77777777" w:rsidR="00CC50D8" w:rsidRPr="00E32B76" w:rsidRDefault="00DA1AC9" w:rsidP="00CC50D8">
      <w:pPr>
        <w:pStyle w:val="Heading2"/>
      </w:pPr>
      <w:bookmarkStart w:id="269" w:name="_Toc13919291"/>
      <w:bookmarkStart w:id="270" w:name="_Toc29461964"/>
      <w:bookmarkStart w:id="271" w:name="_Toc45887441"/>
      <w:bookmarkStart w:id="272" w:name="_Toc98323225"/>
      <w:bookmarkStart w:id="273" w:name="_Toc161689375"/>
      <w:r w:rsidRPr="00E32B76">
        <w:t>7.2</w:t>
      </w:r>
      <w:r w:rsidRPr="00E32B76">
        <w:tab/>
      </w:r>
      <w:r w:rsidR="0098253C" w:rsidRPr="00E32B76">
        <w:t>E-</w:t>
      </w:r>
      <w:r w:rsidRPr="00E32B76">
        <w:t>UTRAN X2 i</w:t>
      </w:r>
      <w:r w:rsidR="00CC50D8" w:rsidRPr="00E32B76">
        <w:t xml:space="preserve">nterface:  X2 </w:t>
      </w:r>
      <w:r w:rsidRPr="00E32B76">
        <w:t>s</w:t>
      </w:r>
      <w:r w:rsidR="00CC50D8" w:rsidRPr="00E32B76">
        <w:t>ignal</w:t>
      </w:r>
      <w:r w:rsidR="001174A2">
        <w:t>l</w:t>
      </w:r>
      <w:r w:rsidR="00CC50D8" w:rsidRPr="00E32B76">
        <w:t xml:space="preserve">ing </w:t>
      </w:r>
      <w:r w:rsidRPr="00E32B76">
        <w:t>t</w:t>
      </w:r>
      <w:r w:rsidR="00CC50D8" w:rsidRPr="00E32B76">
        <w:t>ransport</w:t>
      </w:r>
      <w:r w:rsidRPr="00E32B76">
        <w:t xml:space="preserve"> </w:t>
      </w:r>
      <w:r w:rsidR="00CC50D8" w:rsidRPr="00E32B76">
        <w:t>(TS 36.422)</w:t>
      </w:r>
      <w:bookmarkEnd w:id="269"/>
      <w:bookmarkEnd w:id="270"/>
      <w:bookmarkEnd w:id="271"/>
      <w:bookmarkEnd w:id="272"/>
      <w:bookmarkEnd w:id="273"/>
    </w:p>
    <w:p w14:paraId="241FB7EE" w14:textId="77777777" w:rsidR="00CC50D8" w:rsidRPr="00E32B76" w:rsidRDefault="00D4226A" w:rsidP="00CC50D8">
      <w:pPr>
        <w:rPr>
          <w:snapToGrid w:val="0"/>
        </w:rPr>
      </w:pPr>
      <w:r w:rsidRPr="00E32B76">
        <w:t>TS 36</w:t>
      </w:r>
      <w:r w:rsidR="00CC50D8" w:rsidRPr="00E32B76">
        <w:t xml:space="preserve">.422 </w:t>
      </w:r>
      <w:r w:rsidR="005A1FEF" w:rsidRPr="00E32B76">
        <w:t xml:space="preserve">[4] </w:t>
      </w:r>
      <w:r w:rsidR="00CC50D8" w:rsidRPr="00E32B76">
        <w:t xml:space="preserve">specifies </w:t>
      </w:r>
      <w:r w:rsidR="004A7BAF" w:rsidRPr="00E32B76">
        <w:rPr>
          <w:snapToGrid w:val="0"/>
        </w:rPr>
        <w:t>how the X2</w:t>
      </w:r>
      <w:r w:rsidR="00CC50D8" w:rsidRPr="00E32B76">
        <w:rPr>
          <w:snapToGrid w:val="0"/>
        </w:rPr>
        <w:t xml:space="preserve">AP </w:t>
      </w:r>
      <w:r w:rsidR="001174A2">
        <w:rPr>
          <w:lang w:eastAsia="en-US"/>
        </w:rPr>
        <w:t>signalling</w:t>
      </w:r>
      <w:r w:rsidR="00CC50D8" w:rsidRPr="00E32B76">
        <w:rPr>
          <w:snapToGrid w:val="0"/>
        </w:rPr>
        <w:t xml:space="preserve"> messages are transported over X2.</w:t>
      </w:r>
    </w:p>
    <w:p w14:paraId="6FDFF58F" w14:textId="77777777" w:rsidR="00CC50D8" w:rsidRPr="00E32B76" w:rsidRDefault="00DA1AC9" w:rsidP="00CC50D8">
      <w:pPr>
        <w:pStyle w:val="Heading2"/>
      </w:pPr>
      <w:bookmarkStart w:id="274" w:name="_Toc13919292"/>
      <w:bookmarkStart w:id="275" w:name="_Toc29461965"/>
      <w:bookmarkStart w:id="276" w:name="_Toc45887442"/>
      <w:bookmarkStart w:id="277" w:name="_Toc98323226"/>
      <w:bookmarkStart w:id="278" w:name="_Toc161689376"/>
      <w:r w:rsidRPr="00E32B76">
        <w:t>7.3</w:t>
      </w:r>
      <w:r w:rsidRPr="00E32B76">
        <w:tab/>
      </w:r>
      <w:r w:rsidR="0098253C" w:rsidRPr="00E32B76">
        <w:t>E-</w:t>
      </w:r>
      <w:r w:rsidRPr="00E32B76">
        <w:t>UTRAN X2 i</w:t>
      </w:r>
      <w:r w:rsidR="00CC50D8" w:rsidRPr="00E32B76">
        <w:t xml:space="preserve">nterface: X2 </w:t>
      </w:r>
      <w:r w:rsidRPr="00E32B76">
        <w:t>a</w:t>
      </w:r>
      <w:r w:rsidR="00CC50D8" w:rsidRPr="00E32B76">
        <w:t xml:space="preserve">pplication </w:t>
      </w:r>
      <w:r w:rsidRPr="00E32B76">
        <w:t>protocol (X2AP)</w:t>
      </w:r>
      <w:r w:rsidR="00CC50D8" w:rsidRPr="00E32B76">
        <w:t xml:space="preserve"> </w:t>
      </w:r>
      <w:r w:rsidRPr="00E32B76">
        <w:t>(TS </w:t>
      </w:r>
      <w:r w:rsidR="00CC50D8" w:rsidRPr="00E32B76">
        <w:t>36.423)</w:t>
      </w:r>
      <w:bookmarkEnd w:id="274"/>
      <w:bookmarkEnd w:id="275"/>
      <w:bookmarkEnd w:id="276"/>
      <w:bookmarkEnd w:id="277"/>
      <w:bookmarkEnd w:id="278"/>
    </w:p>
    <w:p w14:paraId="7DDC4F74" w14:textId="77777777" w:rsidR="00CC50D8" w:rsidRPr="00E32B76" w:rsidRDefault="00D4226A" w:rsidP="00CC50D8">
      <w:r w:rsidRPr="00E32B76">
        <w:rPr>
          <w:snapToGrid w:val="0"/>
        </w:rPr>
        <w:t>TS 36</w:t>
      </w:r>
      <w:r w:rsidR="00CC50D8" w:rsidRPr="00E32B76">
        <w:rPr>
          <w:snapToGrid w:val="0"/>
        </w:rPr>
        <w:t xml:space="preserve">.423 </w:t>
      </w:r>
      <w:r w:rsidR="005A1FEF" w:rsidRPr="00E32B76">
        <w:rPr>
          <w:snapToGrid w:val="0"/>
        </w:rPr>
        <w:t xml:space="preserve">[5] </w:t>
      </w:r>
      <w:r w:rsidR="00CC50D8" w:rsidRPr="00E32B76">
        <w:rPr>
          <w:snapToGrid w:val="0"/>
        </w:rPr>
        <w:t>specifies</w:t>
      </w:r>
      <w:r w:rsidR="00CC50D8" w:rsidRPr="00E32B76">
        <w:t xml:space="preserve"> the radio network layer </w:t>
      </w:r>
      <w:r w:rsidR="001174A2">
        <w:rPr>
          <w:lang w:eastAsia="en-US"/>
        </w:rPr>
        <w:t>signalling</w:t>
      </w:r>
      <w:r w:rsidR="00CC50D8" w:rsidRPr="00E32B76">
        <w:t xml:space="preserve"> procedures of the control plane between eNBs in E</w:t>
      </w:r>
      <w:r w:rsidR="0098253C" w:rsidRPr="00E32B76">
        <w:t>-</w:t>
      </w:r>
      <w:r w:rsidR="00CC50D8" w:rsidRPr="00E32B76">
        <w:t>UTRAN.</w:t>
      </w:r>
    </w:p>
    <w:p w14:paraId="07E1138C" w14:textId="77777777" w:rsidR="00CC50D8" w:rsidRPr="00E32B76" w:rsidRDefault="00CC50D8" w:rsidP="00CC50D8">
      <w:pPr>
        <w:pStyle w:val="Heading2"/>
      </w:pPr>
      <w:bookmarkStart w:id="279" w:name="_Toc13919293"/>
      <w:bookmarkStart w:id="280" w:name="_Toc29461966"/>
      <w:bookmarkStart w:id="281" w:name="_Toc45887443"/>
      <w:bookmarkStart w:id="282" w:name="_Toc98323227"/>
      <w:bookmarkStart w:id="283" w:name="_Toc161689377"/>
      <w:r w:rsidRPr="00E32B76">
        <w:t>7.4</w:t>
      </w:r>
      <w:r w:rsidRPr="00E32B76">
        <w:tab/>
      </w:r>
      <w:r w:rsidR="0098253C" w:rsidRPr="00E32B76">
        <w:t>E-</w:t>
      </w:r>
      <w:r w:rsidRPr="00E32B76">
        <w:t xml:space="preserve">UTRAN X2 </w:t>
      </w:r>
      <w:r w:rsidR="00DA1AC9" w:rsidRPr="00E32B76">
        <w:t>i</w:t>
      </w:r>
      <w:r w:rsidRPr="00E32B76">
        <w:t xml:space="preserve">nterface: X2 </w:t>
      </w:r>
      <w:r w:rsidR="00DA1AC9" w:rsidRPr="00E32B76">
        <w:t>d</w:t>
      </w:r>
      <w:r w:rsidRPr="00E32B76">
        <w:t xml:space="preserve">ata </w:t>
      </w:r>
      <w:r w:rsidR="00DA1AC9" w:rsidRPr="00E32B76">
        <w:t>t</w:t>
      </w:r>
      <w:r w:rsidRPr="00E32B76">
        <w:t>ransport (TS 36.424)</w:t>
      </w:r>
      <w:bookmarkEnd w:id="279"/>
      <w:bookmarkEnd w:id="280"/>
      <w:bookmarkEnd w:id="281"/>
      <w:bookmarkEnd w:id="282"/>
      <w:bookmarkEnd w:id="283"/>
    </w:p>
    <w:p w14:paraId="60B7A5D1" w14:textId="77777777" w:rsidR="00CC50D8" w:rsidRPr="00E32B76" w:rsidRDefault="00D4226A" w:rsidP="00CC50D8">
      <w:r w:rsidRPr="00E32B76">
        <w:rPr>
          <w:snapToGrid w:val="0"/>
        </w:rPr>
        <w:t>TS 36</w:t>
      </w:r>
      <w:r w:rsidR="00CC50D8" w:rsidRPr="00E32B76">
        <w:rPr>
          <w:snapToGrid w:val="0"/>
        </w:rPr>
        <w:t xml:space="preserve">.424 </w:t>
      </w:r>
      <w:r w:rsidR="005A1FEF" w:rsidRPr="00E32B76">
        <w:rPr>
          <w:snapToGrid w:val="0"/>
        </w:rPr>
        <w:t xml:space="preserve">[6] </w:t>
      </w:r>
      <w:r w:rsidR="00CC50D8" w:rsidRPr="00E32B76">
        <w:rPr>
          <w:snapToGrid w:val="0"/>
        </w:rPr>
        <w:t>specifies the standards for user data transport protocols over the E</w:t>
      </w:r>
      <w:r w:rsidR="0098253C" w:rsidRPr="00E32B76">
        <w:rPr>
          <w:snapToGrid w:val="0"/>
        </w:rPr>
        <w:t>-</w:t>
      </w:r>
      <w:r w:rsidR="00CC50D8" w:rsidRPr="00E32B76">
        <w:rPr>
          <w:snapToGrid w:val="0"/>
        </w:rPr>
        <w:t>UTRAN X2 interfac</w:t>
      </w:r>
      <w:r w:rsidR="00626146" w:rsidRPr="00E32B76">
        <w:rPr>
          <w:snapToGrid w:val="0"/>
        </w:rPr>
        <w:t>e</w:t>
      </w:r>
      <w:r w:rsidR="00CC50D8" w:rsidRPr="00E32B76">
        <w:rPr>
          <w:snapToGrid w:val="0"/>
        </w:rPr>
        <w:t>.</w:t>
      </w:r>
    </w:p>
    <w:p w14:paraId="00613977" w14:textId="77777777" w:rsidR="00CC50D8" w:rsidRPr="00E32B76" w:rsidRDefault="00677CF4" w:rsidP="00CC50D8">
      <w:pPr>
        <w:pStyle w:val="Heading2"/>
      </w:pPr>
      <w:bookmarkStart w:id="284" w:name="_Toc13919294"/>
      <w:bookmarkStart w:id="285" w:name="_Toc29461967"/>
      <w:bookmarkStart w:id="286" w:name="_Toc45887444"/>
      <w:bookmarkStart w:id="287" w:name="_Toc98323228"/>
      <w:bookmarkStart w:id="288" w:name="_Toc161689378"/>
      <w:r w:rsidRPr="00E32B76">
        <w:t>7.5</w:t>
      </w:r>
      <w:r w:rsidR="00626146" w:rsidRPr="00E32B76">
        <w:tab/>
        <w:t xml:space="preserve">Summary of </w:t>
      </w:r>
      <w:r w:rsidR="0098253C" w:rsidRPr="00E32B76">
        <w:t>E-</w:t>
      </w:r>
      <w:r w:rsidR="00626146" w:rsidRPr="00E32B76">
        <w:t>UTRAN X2</w:t>
      </w:r>
      <w:r w:rsidR="00CC50D8" w:rsidRPr="00E32B76">
        <w:t xml:space="preserve"> </w:t>
      </w:r>
      <w:r w:rsidR="00DA1AC9" w:rsidRPr="00E32B76">
        <w:t>i</w:t>
      </w:r>
      <w:r w:rsidR="00CC50D8" w:rsidRPr="00E32B76">
        <w:t xml:space="preserve">nterface </w:t>
      </w:r>
      <w:r w:rsidR="00DA1AC9" w:rsidRPr="00E32B76">
        <w:t>T</w:t>
      </w:r>
      <w:r w:rsidR="00CC50D8" w:rsidRPr="00E32B76">
        <w:t xml:space="preserve">echnical </w:t>
      </w:r>
      <w:r w:rsidR="00DA1AC9" w:rsidRPr="00E32B76">
        <w:t>S</w:t>
      </w:r>
      <w:r w:rsidR="00CC50D8" w:rsidRPr="00E32B76">
        <w:t>pecifications</w:t>
      </w:r>
      <w:bookmarkEnd w:id="284"/>
      <w:bookmarkEnd w:id="285"/>
      <w:bookmarkEnd w:id="286"/>
      <w:bookmarkEnd w:id="287"/>
      <w:bookmarkEnd w:id="288"/>
    </w:p>
    <w:p w14:paraId="2CE64B58" w14:textId="77777777" w:rsidR="00CC50D8" w:rsidRPr="00E32B76" w:rsidRDefault="00CC50D8" w:rsidP="00CC50D8">
      <w:r w:rsidRPr="00E32B76">
        <w:t xml:space="preserve">The relationship between the technical specifications that define the E-UTRAN X2 interface is shown in Figure </w:t>
      </w:r>
      <w:r w:rsidR="00626146" w:rsidRPr="00E32B76">
        <w:t>7.</w:t>
      </w:r>
      <w:r w:rsidRPr="00E32B76">
        <w:t>5</w:t>
      </w:r>
      <w:r w:rsidR="00031253" w:rsidRPr="00E32B76">
        <w:t>.</w:t>
      </w:r>
      <w:r w:rsidR="00626146" w:rsidRPr="00E32B76">
        <w:t>1</w:t>
      </w:r>
      <w:r w:rsidRPr="00E32B76">
        <w:t>.</w:t>
      </w:r>
    </w:p>
    <w:bookmarkStart w:id="289" w:name="_MON_994835187"/>
    <w:bookmarkStart w:id="290" w:name="_MON_995190489"/>
    <w:bookmarkStart w:id="291" w:name="_MON_1016281944"/>
    <w:bookmarkStart w:id="292" w:name="_MON_1016283933"/>
    <w:bookmarkStart w:id="293" w:name="_MON_1240252806"/>
    <w:bookmarkStart w:id="294" w:name="_MON_1240301694"/>
    <w:bookmarkStart w:id="295" w:name="_MON_1240973096"/>
    <w:bookmarkStart w:id="296" w:name="_MON_1240973129"/>
    <w:bookmarkStart w:id="297" w:name="_MON_1240973133"/>
    <w:bookmarkStart w:id="298" w:name="_MON_991644041"/>
    <w:bookmarkStart w:id="299" w:name="_MON_991644753"/>
    <w:bookmarkEnd w:id="289"/>
    <w:bookmarkEnd w:id="290"/>
    <w:bookmarkEnd w:id="291"/>
    <w:bookmarkEnd w:id="292"/>
    <w:bookmarkEnd w:id="293"/>
    <w:bookmarkEnd w:id="294"/>
    <w:bookmarkEnd w:id="295"/>
    <w:bookmarkEnd w:id="296"/>
    <w:bookmarkEnd w:id="297"/>
    <w:bookmarkEnd w:id="298"/>
    <w:bookmarkEnd w:id="299"/>
    <w:bookmarkStart w:id="300" w:name="_MON_992409972"/>
    <w:bookmarkEnd w:id="300"/>
    <w:p w14:paraId="19E542E4" w14:textId="77777777" w:rsidR="00CC50D8" w:rsidRPr="00E32B76" w:rsidRDefault="00DD38D4" w:rsidP="00CC50D8">
      <w:pPr>
        <w:pStyle w:val="TH"/>
      </w:pPr>
      <w:r w:rsidRPr="00E32B76">
        <w:object w:dxaOrig="9585" w:dyaOrig="6945" w14:anchorId="283B9FC6">
          <v:shape id="_x0000_i1029" type="#_x0000_t75" style="width:442pt;height:328.7pt" o:ole="" fillcolor="window">
            <v:imagedata r:id="rId14" o:title=""/>
          </v:shape>
          <o:OLEObject Type="Embed" ProgID="Word.Picture.8" ShapeID="_x0000_i1029" DrawAspect="Content" ObjectID="_1820145674" r:id="rId15"/>
        </w:object>
      </w:r>
    </w:p>
    <w:p w14:paraId="0B43F77A" w14:textId="77777777" w:rsidR="00CC50D8" w:rsidRPr="00E32B76" w:rsidRDefault="00D4226A" w:rsidP="00CC50D8">
      <w:pPr>
        <w:pStyle w:val="TF"/>
      </w:pPr>
      <w:r w:rsidRPr="00E32B76">
        <w:t xml:space="preserve">Figure </w:t>
      </w:r>
      <w:r w:rsidR="00626146" w:rsidRPr="00E32B76">
        <w:t>7.</w:t>
      </w:r>
      <w:r w:rsidR="00031253" w:rsidRPr="00E32B76">
        <w:t>5.</w:t>
      </w:r>
      <w:r w:rsidR="00626146" w:rsidRPr="00E32B76">
        <w:t>1</w:t>
      </w:r>
      <w:r w:rsidR="00CC50D8" w:rsidRPr="00E32B76">
        <w:t>: X2 Interface Technical Specifications</w:t>
      </w:r>
    </w:p>
    <w:p w14:paraId="4979C435" w14:textId="77777777" w:rsidR="00DA1AC9" w:rsidRPr="00E32B76" w:rsidRDefault="00F631AA" w:rsidP="00FA35EC">
      <w:pPr>
        <w:pStyle w:val="Heading8"/>
      </w:pPr>
      <w:bookmarkStart w:id="301" w:name="historyclause"/>
      <w:r w:rsidRPr="00E32B76">
        <w:br w:type="page"/>
      </w:r>
      <w:bookmarkStart w:id="302" w:name="_Toc13919295"/>
      <w:bookmarkStart w:id="303" w:name="_Toc29461968"/>
      <w:bookmarkStart w:id="304" w:name="_Toc45887445"/>
      <w:bookmarkStart w:id="305" w:name="_Toc98323229"/>
      <w:bookmarkStart w:id="306" w:name="_Toc161689379"/>
      <w:r w:rsidR="00CC79D5" w:rsidRPr="00E32B76">
        <w:lastRenderedPageBreak/>
        <w:t>Annex A</w:t>
      </w:r>
      <w:r w:rsidR="004A3549" w:rsidRPr="00E32B76">
        <w:t xml:space="preserve"> (informative):</w:t>
      </w:r>
      <w:r w:rsidR="004A3549" w:rsidRPr="00E32B76">
        <w:br/>
        <w:t>Change history</w:t>
      </w:r>
      <w:bookmarkEnd w:id="302"/>
      <w:bookmarkEnd w:id="303"/>
      <w:bookmarkEnd w:id="304"/>
      <w:bookmarkEnd w:id="305"/>
      <w:bookmarkEnd w:id="3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618"/>
        <w:gridCol w:w="425"/>
        <w:gridCol w:w="5103"/>
        <w:gridCol w:w="709"/>
      </w:tblGrid>
      <w:tr w:rsidR="004A3549" w:rsidRPr="00E32B76" w14:paraId="5BC9B979" w14:textId="77777777">
        <w:trPr>
          <w:cantSplit/>
        </w:trPr>
        <w:tc>
          <w:tcPr>
            <w:tcW w:w="9356" w:type="dxa"/>
            <w:gridSpan w:val="7"/>
            <w:tcBorders>
              <w:bottom w:val="nil"/>
            </w:tcBorders>
            <w:shd w:val="solid" w:color="FFFFFF" w:fill="auto"/>
          </w:tcPr>
          <w:bookmarkEnd w:id="301"/>
          <w:p w14:paraId="5F690AA1" w14:textId="77777777" w:rsidR="004A3549" w:rsidRPr="00E32B76" w:rsidRDefault="004A3549" w:rsidP="00831931">
            <w:pPr>
              <w:pStyle w:val="TAH"/>
              <w:rPr>
                <w:sz w:val="16"/>
              </w:rPr>
            </w:pPr>
            <w:r w:rsidRPr="00E32B76">
              <w:t>Change history</w:t>
            </w:r>
          </w:p>
        </w:tc>
      </w:tr>
      <w:tr w:rsidR="00CB47F6" w:rsidRPr="00E32B76" w14:paraId="4E1FE459" w14:textId="77777777">
        <w:tc>
          <w:tcPr>
            <w:tcW w:w="800" w:type="dxa"/>
            <w:shd w:val="pct10" w:color="auto" w:fill="FFFFFF"/>
          </w:tcPr>
          <w:p w14:paraId="64DD41E1" w14:textId="77777777" w:rsidR="00CB47F6" w:rsidRPr="00E32B76" w:rsidRDefault="00CB47F6" w:rsidP="00831931">
            <w:pPr>
              <w:pStyle w:val="TAH"/>
              <w:rPr>
                <w:sz w:val="16"/>
              </w:rPr>
            </w:pPr>
            <w:r w:rsidRPr="00E32B76">
              <w:rPr>
                <w:sz w:val="16"/>
              </w:rPr>
              <w:t>Date</w:t>
            </w:r>
          </w:p>
        </w:tc>
        <w:tc>
          <w:tcPr>
            <w:tcW w:w="618" w:type="dxa"/>
            <w:shd w:val="pct10" w:color="auto" w:fill="FFFFFF"/>
          </w:tcPr>
          <w:p w14:paraId="1735364C" w14:textId="77777777" w:rsidR="00CB47F6" w:rsidRPr="00E32B76" w:rsidRDefault="00CB47F6" w:rsidP="00831931">
            <w:pPr>
              <w:pStyle w:val="TAH"/>
              <w:rPr>
                <w:sz w:val="16"/>
              </w:rPr>
            </w:pPr>
            <w:r w:rsidRPr="00E32B76">
              <w:rPr>
                <w:sz w:val="16"/>
              </w:rPr>
              <w:t>TSG #</w:t>
            </w:r>
          </w:p>
        </w:tc>
        <w:tc>
          <w:tcPr>
            <w:tcW w:w="1083" w:type="dxa"/>
            <w:shd w:val="pct10" w:color="auto" w:fill="FFFFFF"/>
          </w:tcPr>
          <w:p w14:paraId="6F70C81D" w14:textId="77777777" w:rsidR="00CB47F6" w:rsidRPr="00E32B76" w:rsidRDefault="00CB47F6" w:rsidP="00831931">
            <w:pPr>
              <w:pStyle w:val="TAH"/>
              <w:rPr>
                <w:sz w:val="16"/>
              </w:rPr>
            </w:pPr>
            <w:r w:rsidRPr="00E32B76">
              <w:rPr>
                <w:sz w:val="16"/>
              </w:rPr>
              <w:t>TSG Doc.</w:t>
            </w:r>
          </w:p>
        </w:tc>
        <w:tc>
          <w:tcPr>
            <w:tcW w:w="618" w:type="dxa"/>
            <w:shd w:val="pct10" w:color="auto" w:fill="FFFFFF"/>
          </w:tcPr>
          <w:p w14:paraId="54B9FDD0" w14:textId="77777777" w:rsidR="00CB47F6" w:rsidRPr="00E32B76" w:rsidRDefault="00CB47F6" w:rsidP="00831931">
            <w:pPr>
              <w:pStyle w:val="TAH"/>
              <w:rPr>
                <w:sz w:val="16"/>
              </w:rPr>
            </w:pPr>
            <w:r w:rsidRPr="00E32B76">
              <w:rPr>
                <w:sz w:val="16"/>
              </w:rPr>
              <w:t>CR</w:t>
            </w:r>
          </w:p>
        </w:tc>
        <w:tc>
          <w:tcPr>
            <w:tcW w:w="425" w:type="dxa"/>
            <w:shd w:val="pct10" w:color="auto" w:fill="FFFFFF"/>
          </w:tcPr>
          <w:p w14:paraId="7E4B095F" w14:textId="77777777" w:rsidR="00CB47F6" w:rsidRPr="00E32B76" w:rsidRDefault="00CB47F6" w:rsidP="00831931">
            <w:pPr>
              <w:pStyle w:val="TAH"/>
              <w:rPr>
                <w:sz w:val="16"/>
              </w:rPr>
            </w:pPr>
            <w:r w:rsidRPr="00E32B76">
              <w:rPr>
                <w:sz w:val="16"/>
              </w:rPr>
              <w:t>Rev</w:t>
            </w:r>
          </w:p>
        </w:tc>
        <w:tc>
          <w:tcPr>
            <w:tcW w:w="5103" w:type="dxa"/>
            <w:shd w:val="pct10" w:color="auto" w:fill="FFFFFF"/>
          </w:tcPr>
          <w:p w14:paraId="1FB38889" w14:textId="77777777" w:rsidR="00CB47F6" w:rsidRPr="00E32B76" w:rsidRDefault="00CB47F6" w:rsidP="00831931">
            <w:pPr>
              <w:pStyle w:val="TAH"/>
              <w:rPr>
                <w:sz w:val="16"/>
              </w:rPr>
            </w:pPr>
            <w:r w:rsidRPr="00E32B76">
              <w:rPr>
                <w:sz w:val="16"/>
              </w:rPr>
              <w:t>Subject/Comment</w:t>
            </w:r>
          </w:p>
        </w:tc>
        <w:tc>
          <w:tcPr>
            <w:tcW w:w="709" w:type="dxa"/>
            <w:shd w:val="pct10" w:color="auto" w:fill="FFFFFF"/>
          </w:tcPr>
          <w:p w14:paraId="4589AF89" w14:textId="77777777" w:rsidR="00CB47F6" w:rsidRPr="00E32B76" w:rsidRDefault="00CB47F6" w:rsidP="00831931">
            <w:pPr>
              <w:pStyle w:val="TAH"/>
              <w:rPr>
                <w:sz w:val="16"/>
              </w:rPr>
            </w:pPr>
            <w:r w:rsidRPr="00E32B76">
              <w:rPr>
                <w:sz w:val="16"/>
              </w:rPr>
              <w:t>New</w:t>
            </w:r>
          </w:p>
        </w:tc>
      </w:tr>
      <w:tr w:rsidR="00CB47F6" w:rsidRPr="00E32B76" w14:paraId="549D10CF" w14:textId="77777777">
        <w:tc>
          <w:tcPr>
            <w:tcW w:w="800" w:type="dxa"/>
            <w:shd w:val="solid" w:color="FFFFFF" w:fill="auto"/>
          </w:tcPr>
          <w:p w14:paraId="38881269" w14:textId="77777777" w:rsidR="00CB47F6" w:rsidRPr="00E32B76" w:rsidRDefault="00CB47F6" w:rsidP="00616D4B">
            <w:pPr>
              <w:pStyle w:val="TAL"/>
              <w:rPr>
                <w:rFonts w:cs="Arial"/>
                <w:szCs w:val="18"/>
              </w:rPr>
            </w:pPr>
            <w:r w:rsidRPr="00E32B76">
              <w:rPr>
                <w:rFonts w:cs="Arial"/>
                <w:szCs w:val="18"/>
              </w:rPr>
              <w:t>2007-11</w:t>
            </w:r>
          </w:p>
        </w:tc>
        <w:tc>
          <w:tcPr>
            <w:tcW w:w="618" w:type="dxa"/>
            <w:shd w:val="solid" w:color="FFFFFF" w:fill="auto"/>
          </w:tcPr>
          <w:p w14:paraId="57370515" w14:textId="77777777" w:rsidR="00CB47F6" w:rsidRPr="00E32B76" w:rsidRDefault="00CB47F6" w:rsidP="00616D4B">
            <w:pPr>
              <w:pStyle w:val="TAL"/>
              <w:rPr>
                <w:rFonts w:cs="Arial"/>
                <w:szCs w:val="18"/>
              </w:rPr>
            </w:pPr>
            <w:r w:rsidRPr="00E32B76">
              <w:rPr>
                <w:rFonts w:cs="Arial"/>
                <w:szCs w:val="18"/>
              </w:rPr>
              <w:t>38</w:t>
            </w:r>
          </w:p>
        </w:tc>
        <w:tc>
          <w:tcPr>
            <w:tcW w:w="1083" w:type="dxa"/>
            <w:shd w:val="solid" w:color="FFFFFF" w:fill="auto"/>
          </w:tcPr>
          <w:p w14:paraId="74CAE6A5" w14:textId="77777777" w:rsidR="00CB47F6" w:rsidRPr="00E32B76" w:rsidRDefault="00CB47F6" w:rsidP="00616D4B">
            <w:pPr>
              <w:pStyle w:val="TAL"/>
              <w:rPr>
                <w:rFonts w:cs="Arial"/>
                <w:szCs w:val="18"/>
              </w:rPr>
            </w:pPr>
            <w:r w:rsidRPr="00E32B76">
              <w:rPr>
                <w:rFonts w:cs="Arial"/>
                <w:szCs w:val="18"/>
              </w:rPr>
              <w:t>RP-070853</w:t>
            </w:r>
          </w:p>
        </w:tc>
        <w:tc>
          <w:tcPr>
            <w:tcW w:w="618" w:type="dxa"/>
            <w:shd w:val="solid" w:color="FFFFFF" w:fill="auto"/>
          </w:tcPr>
          <w:p w14:paraId="26FF36FD" w14:textId="77777777" w:rsidR="00CB47F6" w:rsidRPr="00E32B76" w:rsidRDefault="00CB47F6" w:rsidP="00616D4B">
            <w:pPr>
              <w:pStyle w:val="TAL"/>
              <w:rPr>
                <w:rFonts w:cs="Arial"/>
                <w:szCs w:val="18"/>
              </w:rPr>
            </w:pPr>
          </w:p>
        </w:tc>
        <w:tc>
          <w:tcPr>
            <w:tcW w:w="425" w:type="dxa"/>
            <w:shd w:val="solid" w:color="FFFFFF" w:fill="auto"/>
          </w:tcPr>
          <w:p w14:paraId="27ED42E1" w14:textId="77777777" w:rsidR="00CB47F6" w:rsidRPr="00E32B76" w:rsidRDefault="00CB47F6" w:rsidP="00616D4B">
            <w:pPr>
              <w:pStyle w:val="TAL"/>
              <w:rPr>
                <w:rFonts w:cs="Arial"/>
                <w:szCs w:val="18"/>
              </w:rPr>
            </w:pPr>
          </w:p>
        </w:tc>
        <w:tc>
          <w:tcPr>
            <w:tcW w:w="5103" w:type="dxa"/>
            <w:shd w:val="solid" w:color="FFFFFF" w:fill="auto"/>
          </w:tcPr>
          <w:p w14:paraId="542B89B4" w14:textId="77777777" w:rsidR="00CB47F6" w:rsidRPr="00E32B76" w:rsidRDefault="00CB47F6" w:rsidP="00616D4B">
            <w:pPr>
              <w:pStyle w:val="TAL"/>
              <w:rPr>
                <w:rFonts w:cs="Arial"/>
                <w:szCs w:val="18"/>
              </w:rPr>
            </w:pPr>
            <w:r w:rsidRPr="00E32B76">
              <w:rPr>
                <w:rFonts w:cs="Arial"/>
                <w:szCs w:val="18"/>
              </w:rPr>
              <w:t>specification presented to TSG-RAN for information and approval</w:t>
            </w:r>
          </w:p>
        </w:tc>
        <w:tc>
          <w:tcPr>
            <w:tcW w:w="709" w:type="dxa"/>
            <w:shd w:val="solid" w:color="FFFFFF" w:fill="auto"/>
          </w:tcPr>
          <w:p w14:paraId="254EA1AC" w14:textId="77777777" w:rsidR="00CB47F6" w:rsidRPr="00E32B76" w:rsidRDefault="00CB47F6" w:rsidP="00616D4B">
            <w:pPr>
              <w:pStyle w:val="TAL"/>
              <w:rPr>
                <w:rFonts w:cs="Arial"/>
                <w:szCs w:val="18"/>
              </w:rPr>
            </w:pPr>
            <w:r w:rsidRPr="00E32B76">
              <w:rPr>
                <w:rFonts w:cs="Arial"/>
                <w:szCs w:val="18"/>
              </w:rPr>
              <w:t>1.0.0</w:t>
            </w:r>
          </w:p>
        </w:tc>
      </w:tr>
      <w:tr w:rsidR="00CB47F6" w:rsidRPr="00E32B76" w14:paraId="0FD95564" w14:textId="77777777">
        <w:tc>
          <w:tcPr>
            <w:tcW w:w="800" w:type="dxa"/>
            <w:tcBorders>
              <w:bottom w:val="nil"/>
            </w:tcBorders>
            <w:shd w:val="solid" w:color="FFFFFF" w:fill="auto"/>
          </w:tcPr>
          <w:p w14:paraId="289AC06C" w14:textId="77777777" w:rsidR="00CB47F6" w:rsidRPr="00E32B76" w:rsidRDefault="00CB47F6" w:rsidP="00616D4B">
            <w:pPr>
              <w:pStyle w:val="TAL"/>
              <w:rPr>
                <w:rFonts w:cs="Arial"/>
                <w:szCs w:val="18"/>
              </w:rPr>
            </w:pPr>
            <w:r w:rsidRPr="00E32B76">
              <w:rPr>
                <w:rFonts w:cs="Arial"/>
                <w:szCs w:val="18"/>
              </w:rPr>
              <w:t>2007-12</w:t>
            </w:r>
          </w:p>
        </w:tc>
        <w:tc>
          <w:tcPr>
            <w:tcW w:w="618" w:type="dxa"/>
            <w:tcBorders>
              <w:bottom w:val="nil"/>
            </w:tcBorders>
            <w:shd w:val="solid" w:color="FFFFFF" w:fill="auto"/>
          </w:tcPr>
          <w:p w14:paraId="53D4C64D" w14:textId="77777777" w:rsidR="00CB47F6" w:rsidRPr="00E32B76" w:rsidRDefault="00CB47F6" w:rsidP="00616D4B">
            <w:pPr>
              <w:pStyle w:val="TAL"/>
              <w:rPr>
                <w:rFonts w:cs="Arial"/>
                <w:szCs w:val="18"/>
              </w:rPr>
            </w:pPr>
            <w:r w:rsidRPr="00E32B76">
              <w:rPr>
                <w:rFonts w:cs="Arial"/>
                <w:szCs w:val="18"/>
              </w:rPr>
              <w:t>38</w:t>
            </w:r>
          </w:p>
        </w:tc>
        <w:tc>
          <w:tcPr>
            <w:tcW w:w="1083" w:type="dxa"/>
            <w:tcBorders>
              <w:bottom w:val="nil"/>
            </w:tcBorders>
            <w:shd w:val="solid" w:color="FFFFFF" w:fill="auto"/>
          </w:tcPr>
          <w:p w14:paraId="24C8545C" w14:textId="77777777" w:rsidR="00CB47F6" w:rsidRPr="00E32B76" w:rsidRDefault="00CB47F6" w:rsidP="00616D4B">
            <w:pPr>
              <w:pStyle w:val="TAL"/>
              <w:rPr>
                <w:rFonts w:cs="Arial"/>
                <w:szCs w:val="18"/>
              </w:rPr>
            </w:pPr>
          </w:p>
        </w:tc>
        <w:tc>
          <w:tcPr>
            <w:tcW w:w="618" w:type="dxa"/>
            <w:tcBorders>
              <w:bottom w:val="nil"/>
            </w:tcBorders>
            <w:shd w:val="solid" w:color="FFFFFF" w:fill="auto"/>
          </w:tcPr>
          <w:p w14:paraId="345925D7" w14:textId="77777777" w:rsidR="00CB47F6" w:rsidRPr="00E32B76" w:rsidRDefault="00CB47F6" w:rsidP="00616D4B">
            <w:pPr>
              <w:pStyle w:val="TAL"/>
              <w:rPr>
                <w:rFonts w:cs="Arial"/>
                <w:szCs w:val="18"/>
              </w:rPr>
            </w:pPr>
          </w:p>
        </w:tc>
        <w:tc>
          <w:tcPr>
            <w:tcW w:w="425" w:type="dxa"/>
            <w:tcBorders>
              <w:bottom w:val="nil"/>
            </w:tcBorders>
            <w:shd w:val="solid" w:color="FFFFFF" w:fill="auto"/>
          </w:tcPr>
          <w:p w14:paraId="5B0D6978" w14:textId="77777777" w:rsidR="00CB47F6" w:rsidRPr="00E32B76" w:rsidRDefault="00CB47F6" w:rsidP="00616D4B">
            <w:pPr>
              <w:pStyle w:val="TAL"/>
              <w:rPr>
                <w:rFonts w:cs="Arial"/>
                <w:szCs w:val="18"/>
              </w:rPr>
            </w:pPr>
          </w:p>
        </w:tc>
        <w:tc>
          <w:tcPr>
            <w:tcW w:w="5103" w:type="dxa"/>
            <w:tcBorders>
              <w:bottom w:val="nil"/>
            </w:tcBorders>
            <w:shd w:val="solid" w:color="FFFFFF" w:fill="auto"/>
          </w:tcPr>
          <w:p w14:paraId="2C93FB8F" w14:textId="77777777" w:rsidR="00CB47F6" w:rsidRPr="00E32B76" w:rsidRDefault="00CB47F6" w:rsidP="00616D4B">
            <w:pPr>
              <w:pStyle w:val="TAL"/>
              <w:rPr>
                <w:rFonts w:cs="Arial"/>
                <w:szCs w:val="18"/>
              </w:rPr>
            </w:pPr>
            <w:r w:rsidRPr="00E32B76">
              <w:rPr>
                <w:rFonts w:cs="Arial"/>
                <w:szCs w:val="18"/>
              </w:rPr>
              <w:t>specification approved at TSG-RAN and placed under change control</w:t>
            </w:r>
          </w:p>
        </w:tc>
        <w:tc>
          <w:tcPr>
            <w:tcW w:w="709" w:type="dxa"/>
            <w:tcBorders>
              <w:bottom w:val="nil"/>
            </w:tcBorders>
            <w:shd w:val="solid" w:color="FFFFFF" w:fill="auto"/>
          </w:tcPr>
          <w:p w14:paraId="4426640E" w14:textId="77777777" w:rsidR="00CB47F6" w:rsidRPr="00E32B76" w:rsidRDefault="00CB47F6" w:rsidP="00616D4B">
            <w:pPr>
              <w:pStyle w:val="TAL"/>
              <w:rPr>
                <w:rFonts w:cs="Arial"/>
                <w:szCs w:val="18"/>
              </w:rPr>
            </w:pPr>
            <w:r w:rsidRPr="00E32B76">
              <w:rPr>
                <w:rFonts w:cs="Arial"/>
                <w:szCs w:val="18"/>
              </w:rPr>
              <w:t>8.0.0</w:t>
            </w:r>
          </w:p>
        </w:tc>
      </w:tr>
      <w:tr w:rsidR="00CB47F6" w:rsidRPr="00E32B76" w14:paraId="72F69674" w14:textId="77777777">
        <w:tc>
          <w:tcPr>
            <w:tcW w:w="800" w:type="dxa"/>
            <w:tcBorders>
              <w:bottom w:val="nil"/>
            </w:tcBorders>
            <w:shd w:val="solid" w:color="FFFFFF" w:fill="auto"/>
          </w:tcPr>
          <w:p w14:paraId="1FAD8AD0" w14:textId="77777777" w:rsidR="00CB47F6" w:rsidRPr="00E32B76" w:rsidRDefault="00CB47F6" w:rsidP="00616D4B">
            <w:pPr>
              <w:pStyle w:val="TAL"/>
              <w:rPr>
                <w:rFonts w:cs="Arial"/>
                <w:szCs w:val="18"/>
              </w:rPr>
            </w:pPr>
            <w:r w:rsidRPr="00E32B76">
              <w:rPr>
                <w:rFonts w:cs="Arial"/>
                <w:szCs w:val="18"/>
              </w:rPr>
              <w:t>2008-12</w:t>
            </w:r>
          </w:p>
        </w:tc>
        <w:tc>
          <w:tcPr>
            <w:tcW w:w="618" w:type="dxa"/>
            <w:tcBorders>
              <w:bottom w:val="nil"/>
            </w:tcBorders>
            <w:shd w:val="solid" w:color="FFFFFF" w:fill="auto"/>
          </w:tcPr>
          <w:p w14:paraId="5FB30ADA" w14:textId="77777777" w:rsidR="00CB47F6" w:rsidRPr="00E32B76" w:rsidRDefault="00CB47F6" w:rsidP="00616D4B">
            <w:pPr>
              <w:pStyle w:val="TAL"/>
              <w:rPr>
                <w:rFonts w:cs="Arial"/>
                <w:szCs w:val="18"/>
              </w:rPr>
            </w:pPr>
            <w:r w:rsidRPr="00E32B76">
              <w:rPr>
                <w:rFonts w:cs="Arial"/>
                <w:szCs w:val="18"/>
              </w:rPr>
              <w:t>42</w:t>
            </w:r>
          </w:p>
        </w:tc>
        <w:tc>
          <w:tcPr>
            <w:tcW w:w="1083" w:type="dxa"/>
            <w:tcBorders>
              <w:bottom w:val="nil"/>
            </w:tcBorders>
            <w:shd w:val="solid" w:color="FFFFFF" w:fill="auto"/>
          </w:tcPr>
          <w:p w14:paraId="72B43D5C" w14:textId="77777777" w:rsidR="00CB47F6" w:rsidRPr="00E32B76" w:rsidRDefault="00CB47F6" w:rsidP="00616D4B">
            <w:pPr>
              <w:pStyle w:val="TAL"/>
              <w:rPr>
                <w:rFonts w:cs="Arial"/>
                <w:szCs w:val="18"/>
              </w:rPr>
            </w:pPr>
            <w:r w:rsidRPr="00E32B76">
              <w:rPr>
                <w:rFonts w:cs="Arial"/>
                <w:szCs w:val="18"/>
              </w:rPr>
              <w:t>RP-080845</w:t>
            </w:r>
          </w:p>
        </w:tc>
        <w:tc>
          <w:tcPr>
            <w:tcW w:w="618" w:type="dxa"/>
            <w:tcBorders>
              <w:bottom w:val="nil"/>
            </w:tcBorders>
            <w:shd w:val="solid" w:color="FFFFFF" w:fill="auto"/>
          </w:tcPr>
          <w:p w14:paraId="07A2EF68" w14:textId="77777777" w:rsidR="00CB47F6" w:rsidRPr="00E32B76" w:rsidRDefault="00CA574F" w:rsidP="00616D4B">
            <w:pPr>
              <w:pStyle w:val="TAL"/>
              <w:rPr>
                <w:rFonts w:cs="Arial"/>
                <w:szCs w:val="18"/>
              </w:rPr>
            </w:pPr>
            <w:r w:rsidRPr="00E32B76">
              <w:rPr>
                <w:rFonts w:cs="Arial"/>
                <w:szCs w:val="18"/>
              </w:rPr>
              <w:t>0</w:t>
            </w:r>
            <w:r w:rsidR="00CB47F6" w:rsidRPr="00E32B76">
              <w:rPr>
                <w:rFonts w:cs="Arial"/>
                <w:szCs w:val="18"/>
              </w:rPr>
              <w:t>002</w:t>
            </w:r>
          </w:p>
        </w:tc>
        <w:tc>
          <w:tcPr>
            <w:tcW w:w="425" w:type="dxa"/>
            <w:tcBorders>
              <w:bottom w:val="nil"/>
            </w:tcBorders>
            <w:shd w:val="solid" w:color="FFFFFF" w:fill="auto"/>
          </w:tcPr>
          <w:p w14:paraId="10C71B5C" w14:textId="77777777" w:rsidR="00CB47F6" w:rsidRPr="00E32B76" w:rsidRDefault="00CB47F6" w:rsidP="00616D4B">
            <w:pPr>
              <w:pStyle w:val="TAL"/>
              <w:rPr>
                <w:rFonts w:cs="Arial"/>
                <w:szCs w:val="18"/>
              </w:rPr>
            </w:pPr>
            <w:r w:rsidRPr="00E32B76">
              <w:rPr>
                <w:rFonts w:cs="Arial"/>
                <w:szCs w:val="18"/>
              </w:rPr>
              <w:t>2</w:t>
            </w:r>
          </w:p>
        </w:tc>
        <w:tc>
          <w:tcPr>
            <w:tcW w:w="5103" w:type="dxa"/>
            <w:tcBorders>
              <w:bottom w:val="nil"/>
            </w:tcBorders>
            <w:shd w:val="solid" w:color="FFFFFF" w:fill="auto"/>
          </w:tcPr>
          <w:p w14:paraId="41716333" w14:textId="77777777" w:rsidR="00CB47F6" w:rsidRPr="00E32B76" w:rsidRDefault="00CB47F6" w:rsidP="00616D4B">
            <w:pPr>
              <w:pStyle w:val="TAL"/>
              <w:rPr>
                <w:rFonts w:cs="Arial"/>
                <w:szCs w:val="18"/>
              </w:rPr>
            </w:pPr>
            <w:r w:rsidRPr="00E32B76">
              <w:rPr>
                <w:rFonts w:cs="Arial"/>
                <w:szCs w:val="18"/>
              </w:rPr>
              <w:t>Correction of SAE Bearer and Update of the list of X2 functions</w:t>
            </w:r>
          </w:p>
        </w:tc>
        <w:tc>
          <w:tcPr>
            <w:tcW w:w="709" w:type="dxa"/>
            <w:tcBorders>
              <w:bottom w:val="nil"/>
            </w:tcBorders>
            <w:shd w:val="solid" w:color="FFFFFF" w:fill="auto"/>
          </w:tcPr>
          <w:p w14:paraId="35F78002" w14:textId="77777777" w:rsidR="00CB47F6" w:rsidRPr="00E32B76" w:rsidRDefault="00CB47F6" w:rsidP="00616D4B">
            <w:pPr>
              <w:pStyle w:val="TAL"/>
              <w:rPr>
                <w:rFonts w:cs="Arial"/>
                <w:szCs w:val="18"/>
              </w:rPr>
            </w:pPr>
            <w:r w:rsidRPr="00E32B76">
              <w:rPr>
                <w:rFonts w:cs="Arial"/>
                <w:szCs w:val="18"/>
              </w:rPr>
              <w:t>8.1.0</w:t>
            </w:r>
          </w:p>
        </w:tc>
      </w:tr>
      <w:tr w:rsidR="00CB47F6" w:rsidRPr="00E32B76" w14:paraId="1C92E2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F6D626" w14:textId="77777777" w:rsidR="00CB47F6" w:rsidRPr="00E32B76" w:rsidRDefault="00CB47F6" w:rsidP="00616D4B">
            <w:pPr>
              <w:pStyle w:val="TAL"/>
              <w:rPr>
                <w:rFonts w:cs="Arial"/>
                <w:iCs/>
                <w:snapToGrid w:val="0"/>
                <w:szCs w:val="18"/>
              </w:rPr>
            </w:pPr>
            <w:r w:rsidRPr="00E32B76">
              <w:rPr>
                <w:rFonts w:cs="Arial"/>
                <w:iCs/>
                <w:snapToGrid w:val="0"/>
                <w:szCs w:val="18"/>
              </w:rPr>
              <w:t>2009-12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82734E" w14:textId="77777777" w:rsidR="00CB47F6" w:rsidRPr="00E32B76" w:rsidRDefault="00CB47F6" w:rsidP="00616D4B">
            <w:pPr>
              <w:pStyle w:val="TAL"/>
              <w:rPr>
                <w:rFonts w:cs="Arial"/>
                <w:iCs/>
                <w:snapToGrid w:val="0"/>
                <w:szCs w:val="18"/>
              </w:rPr>
            </w:pPr>
            <w:r w:rsidRPr="00E32B76">
              <w:rPr>
                <w:rFonts w:cs="Arial"/>
                <w:iCs/>
                <w:snapToGrid w:val="0"/>
                <w:szCs w:val="18"/>
              </w:rPr>
              <w:t>-</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78E48C9" w14:textId="77777777" w:rsidR="00CB47F6" w:rsidRPr="00E32B76" w:rsidRDefault="00CB47F6" w:rsidP="00616D4B">
            <w:pPr>
              <w:pStyle w:val="TAL"/>
              <w:rPr>
                <w:rFonts w:cs="Arial"/>
                <w:iCs/>
                <w:snapToGrid w:val="0"/>
                <w:szCs w:val="18"/>
              </w:rPr>
            </w:pPr>
            <w:r w:rsidRPr="00E32B76">
              <w:rPr>
                <w:rFonts w:cs="Arial"/>
                <w:iCs/>
                <w:snapToGrid w:val="0"/>
                <w:szCs w:val="18"/>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8B0B81" w14:textId="77777777" w:rsidR="00CB47F6" w:rsidRPr="00E32B76" w:rsidRDefault="00CB47F6" w:rsidP="00616D4B">
            <w:pPr>
              <w:pStyle w:val="TAL"/>
              <w:rPr>
                <w:rFonts w:cs="Arial"/>
                <w:iCs/>
                <w:snapToGrid w:val="0"/>
                <w:szCs w:val="18"/>
              </w:rPr>
            </w:pPr>
            <w:r w:rsidRPr="00E32B76">
              <w:rPr>
                <w:rFonts w:cs="Arial"/>
                <w:iCs/>
                <w:snapToGrid w:val="0"/>
                <w:szCs w:val="18"/>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52E74" w14:textId="77777777" w:rsidR="00CB47F6" w:rsidRPr="00E32B76" w:rsidRDefault="00CB47F6" w:rsidP="00616D4B">
            <w:pPr>
              <w:pStyle w:val="TAL"/>
              <w:rPr>
                <w:rFonts w:cs="Arial"/>
                <w:iCs/>
                <w:snapToGrid w:val="0"/>
                <w:szCs w:val="18"/>
              </w:rPr>
            </w:pPr>
            <w:r w:rsidRPr="00E32B76">
              <w:rPr>
                <w:rFonts w:cs="Arial"/>
                <w:iCs/>
                <w:snapToGrid w:val="0"/>
                <w:szCs w:val="18"/>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3E2C6" w14:textId="77777777" w:rsidR="00CB47F6" w:rsidRPr="00E32B76" w:rsidRDefault="00CB47F6" w:rsidP="00616D4B">
            <w:pPr>
              <w:pStyle w:val="TAL"/>
              <w:rPr>
                <w:rFonts w:cs="Arial"/>
                <w:iCs/>
                <w:snapToGrid w:val="0"/>
                <w:szCs w:val="18"/>
              </w:rPr>
            </w:pPr>
            <w:r w:rsidRPr="00E32B76">
              <w:rPr>
                <w:rFonts w:cs="Arial"/>
                <w:iCs/>
                <w:snapToGrid w:val="0"/>
                <w:szCs w:val="18"/>
              </w:rPr>
              <w:t>Creation of Rel-9 version based on v.8.1.0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F761C" w14:textId="77777777" w:rsidR="00CB47F6" w:rsidRPr="00E32B76" w:rsidRDefault="00CB47F6" w:rsidP="00616D4B">
            <w:pPr>
              <w:pStyle w:val="TAL"/>
              <w:rPr>
                <w:rFonts w:cs="Arial"/>
                <w:iCs/>
                <w:snapToGrid w:val="0"/>
                <w:szCs w:val="18"/>
              </w:rPr>
            </w:pPr>
            <w:r w:rsidRPr="00E32B76">
              <w:rPr>
                <w:rFonts w:cs="Arial"/>
                <w:iCs/>
                <w:snapToGrid w:val="0"/>
                <w:szCs w:val="18"/>
              </w:rPr>
              <w:t>9.0.0</w:t>
            </w:r>
          </w:p>
        </w:tc>
      </w:tr>
      <w:tr w:rsidR="00831931" w:rsidRPr="00E32B76" w14:paraId="15D337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FA7457" w14:textId="77777777" w:rsidR="00831931" w:rsidRPr="00E32B76" w:rsidRDefault="00831931" w:rsidP="00616D4B">
            <w:pPr>
              <w:pStyle w:val="TAL"/>
              <w:rPr>
                <w:rFonts w:cs="Arial"/>
                <w:iCs/>
                <w:snapToGrid w:val="0"/>
                <w:szCs w:val="18"/>
              </w:rPr>
            </w:pPr>
            <w:r w:rsidRPr="00E32B76">
              <w:rPr>
                <w:rFonts w:cs="Arial"/>
                <w:iCs/>
                <w:snapToGrid w:val="0"/>
                <w:szCs w:val="18"/>
              </w:rPr>
              <w:t>2010-12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4E11B6" w14:textId="77777777" w:rsidR="00831931" w:rsidRPr="00E32B76" w:rsidRDefault="00831931" w:rsidP="00616D4B">
            <w:pPr>
              <w:pStyle w:val="TAL"/>
              <w:rPr>
                <w:rFonts w:cs="Arial"/>
                <w:iCs/>
                <w:snapToGrid w:val="0"/>
                <w:szCs w:val="18"/>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60A405E" w14:textId="77777777" w:rsidR="00831931" w:rsidRPr="00E32B76" w:rsidRDefault="00831931" w:rsidP="00616D4B">
            <w:pPr>
              <w:pStyle w:val="TAL"/>
              <w:rPr>
                <w:rFonts w:cs="Arial"/>
                <w:iCs/>
                <w:snapToGrid w:val="0"/>
                <w:szCs w:val="18"/>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543A67" w14:textId="77777777" w:rsidR="00831931" w:rsidRPr="00E32B76" w:rsidRDefault="00831931" w:rsidP="00616D4B">
            <w:pPr>
              <w:pStyle w:val="TAL"/>
              <w:rPr>
                <w:rFonts w:cs="Arial"/>
                <w:iCs/>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15C9B" w14:textId="77777777" w:rsidR="00831931" w:rsidRPr="00E32B76" w:rsidRDefault="00831931" w:rsidP="00616D4B">
            <w:pPr>
              <w:pStyle w:val="TAL"/>
              <w:rPr>
                <w:rFonts w:cs="Arial"/>
                <w:iCs/>
                <w:snapToGrid w:val="0"/>
                <w:szCs w:val="18"/>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5A8252" w14:textId="77777777" w:rsidR="00831931" w:rsidRPr="00E32B76" w:rsidRDefault="00831931" w:rsidP="00616D4B">
            <w:pPr>
              <w:pStyle w:val="TAL"/>
              <w:rPr>
                <w:rFonts w:cs="Arial"/>
                <w:iCs/>
                <w:snapToGrid w:val="0"/>
                <w:szCs w:val="18"/>
              </w:rPr>
            </w:pPr>
            <w:r w:rsidRPr="00E32B76">
              <w:rPr>
                <w:rFonts w:cs="Arial"/>
                <w:iCs/>
                <w:snapToGrid w:val="0"/>
                <w:szCs w:val="18"/>
              </w:rPr>
              <w:t>Creation of Rel-10 version based on v. 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65FBA" w14:textId="77777777" w:rsidR="00831931" w:rsidRPr="00E32B76" w:rsidRDefault="00831931" w:rsidP="00616D4B">
            <w:pPr>
              <w:pStyle w:val="TAL"/>
              <w:rPr>
                <w:rFonts w:cs="Arial"/>
                <w:iCs/>
                <w:snapToGrid w:val="0"/>
                <w:szCs w:val="18"/>
              </w:rPr>
            </w:pPr>
            <w:r w:rsidRPr="00E32B76">
              <w:rPr>
                <w:rFonts w:cs="Arial"/>
                <w:iCs/>
                <w:snapToGrid w:val="0"/>
                <w:szCs w:val="18"/>
              </w:rPr>
              <w:t>10.0.0</w:t>
            </w:r>
          </w:p>
        </w:tc>
      </w:tr>
      <w:tr w:rsidR="009A4B6A" w:rsidRPr="00E32B76" w14:paraId="6AC7019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068239" w14:textId="77777777" w:rsidR="009A4B6A" w:rsidRPr="00E32B76" w:rsidRDefault="009A4B6A" w:rsidP="00616D4B">
            <w:pPr>
              <w:pStyle w:val="TAL"/>
              <w:rPr>
                <w:rFonts w:cs="Arial"/>
                <w:iCs/>
                <w:snapToGrid w:val="0"/>
                <w:szCs w:val="18"/>
              </w:rPr>
            </w:pPr>
            <w:r w:rsidRPr="00E32B76">
              <w:rPr>
                <w:rFonts w:cs="Arial"/>
                <w:iCs/>
                <w:snapToGrid w:val="0"/>
                <w:szCs w:val="18"/>
              </w:rPr>
              <w:t>2011-03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BE9D6D" w14:textId="77777777" w:rsidR="009A4B6A" w:rsidRPr="00E32B76" w:rsidRDefault="009A4B6A" w:rsidP="00616D4B">
            <w:pPr>
              <w:pStyle w:val="TAL"/>
              <w:rPr>
                <w:rFonts w:cs="Arial"/>
                <w:iCs/>
                <w:snapToGrid w:val="0"/>
                <w:szCs w:val="18"/>
              </w:rPr>
            </w:pPr>
            <w:r w:rsidRPr="00E32B76">
              <w:rPr>
                <w:rFonts w:cs="Arial"/>
                <w:iCs/>
                <w:snapToGrid w:val="0"/>
                <w:szCs w:val="18"/>
              </w:rPr>
              <w:t>SP-49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AAA1479" w14:textId="77777777" w:rsidR="009A4B6A" w:rsidRPr="00E32B76" w:rsidRDefault="009A4B6A" w:rsidP="00616D4B">
            <w:pPr>
              <w:pStyle w:val="TAL"/>
              <w:rPr>
                <w:rFonts w:cs="Arial"/>
                <w:iCs/>
                <w:snapToGrid w:val="0"/>
                <w:szCs w:val="18"/>
              </w:rPr>
            </w:pPr>
            <w:r w:rsidRPr="00E32B76">
              <w:rPr>
                <w:rFonts w:cs="Arial"/>
                <w:iCs/>
                <w:snapToGrid w:val="0"/>
                <w:szCs w:val="18"/>
              </w:rPr>
              <w:t>SP-100629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E0306F" w14:textId="77777777" w:rsidR="009A4B6A" w:rsidRPr="00E32B76" w:rsidRDefault="009A4B6A" w:rsidP="00616D4B">
            <w:pPr>
              <w:pStyle w:val="TAL"/>
              <w:rPr>
                <w:rFonts w:cs="Arial"/>
                <w:iCs/>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F014C" w14:textId="77777777" w:rsidR="009A4B6A" w:rsidRPr="00E32B76" w:rsidRDefault="009A4B6A" w:rsidP="00616D4B">
            <w:pPr>
              <w:pStyle w:val="TAL"/>
              <w:rPr>
                <w:rFonts w:cs="Arial"/>
                <w:iCs/>
                <w:snapToGrid w:val="0"/>
                <w:szCs w:val="18"/>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D17476" w14:textId="77777777" w:rsidR="009A4B6A" w:rsidRPr="00E32B76" w:rsidRDefault="00A02542" w:rsidP="00616D4B">
            <w:pPr>
              <w:pStyle w:val="TAL"/>
              <w:rPr>
                <w:rFonts w:cs="Arial"/>
                <w:iCs/>
                <w:snapToGrid w:val="0"/>
                <w:szCs w:val="18"/>
              </w:rPr>
            </w:pPr>
            <w:r w:rsidRPr="00E32B76">
              <w:rPr>
                <w:noProof/>
                <w:szCs w:val="18"/>
              </w:rPr>
              <w:t>Clarification on the use of References (TS 21.801 CR#0030)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DA104" w14:textId="77777777" w:rsidR="009A4B6A" w:rsidRPr="00E32B76" w:rsidRDefault="009A4B6A" w:rsidP="00616D4B">
            <w:pPr>
              <w:pStyle w:val="TAL"/>
              <w:rPr>
                <w:rFonts w:cs="Arial"/>
                <w:iCs/>
                <w:snapToGrid w:val="0"/>
                <w:szCs w:val="18"/>
              </w:rPr>
            </w:pPr>
            <w:r w:rsidRPr="00E32B76">
              <w:rPr>
                <w:rFonts w:cs="Arial"/>
                <w:iCs/>
                <w:snapToGrid w:val="0"/>
                <w:szCs w:val="18"/>
              </w:rPr>
              <w:t>10.0.1</w:t>
            </w:r>
          </w:p>
        </w:tc>
      </w:tr>
      <w:tr w:rsidR="00B253D4" w:rsidRPr="00E32B76" w14:paraId="3C91D3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95410B" w14:textId="77777777" w:rsidR="00B253D4" w:rsidRPr="00E32B76" w:rsidRDefault="00B253D4" w:rsidP="00616D4B">
            <w:pPr>
              <w:pStyle w:val="TAL"/>
              <w:rPr>
                <w:rFonts w:cs="Arial"/>
                <w:iCs/>
                <w:snapToGrid w:val="0"/>
                <w:szCs w:val="18"/>
              </w:rPr>
            </w:pPr>
            <w:r w:rsidRPr="00E32B76">
              <w:rPr>
                <w:rFonts w:cs="Arial"/>
                <w:iCs/>
                <w:snapToGrid w:val="0"/>
                <w:szCs w:val="18"/>
              </w:rPr>
              <w:t>2011-06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ED2394" w14:textId="77777777" w:rsidR="00B253D4" w:rsidRPr="00E32B76" w:rsidRDefault="00B253D4" w:rsidP="00616D4B">
            <w:pPr>
              <w:pStyle w:val="TAL"/>
              <w:rPr>
                <w:rFonts w:cs="Arial"/>
                <w:iCs/>
                <w:snapToGrid w:val="0"/>
                <w:szCs w:val="18"/>
              </w:rPr>
            </w:pPr>
            <w:r w:rsidRPr="00E32B76">
              <w:rPr>
                <w:rFonts w:cs="Arial"/>
                <w:iCs/>
                <w:snapToGrid w:val="0"/>
                <w:szCs w:val="18"/>
              </w:rPr>
              <w:t>52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37AC3D9" w14:textId="77777777" w:rsidR="00B253D4" w:rsidRPr="00E32B76" w:rsidRDefault="00B253D4" w:rsidP="00616D4B">
            <w:pPr>
              <w:pStyle w:val="TAL"/>
              <w:rPr>
                <w:rFonts w:cs="Arial"/>
                <w:iCs/>
                <w:snapToGrid w:val="0"/>
                <w:szCs w:val="18"/>
              </w:rPr>
            </w:pPr>
            <w:r w:rsidRPr="00E32B76">
              <w:rPr>
                <w:rFonts w:cs="Arial"/>
                <w:iCs/>
                <w:snapToGrid w:val="0"/>
                <w:szCs w:val="18"/>
              </w:rPr>
              <w:t>RP-110684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B848ED" w14:textId="77777777" w:rsidR="00B253D4" w:rsidRPr="00E32B76" w:rsidRDefault="00CA574F" w:rsidP="00616D4B">
            <w:pPr>
              <w:pStyle w:val="TAL"/>
              <w:rPr>
                <w:rFonts w:cs="Arial"/>
                <w:iCs/>
                <w:snapToGrid w:val="0"/>
                <w:szCs w:val="18"/>
              </w:rPr>
            </w:pPr>
            <w:r w:rsidRPr="00E32B76">
              <w:rPr>
                <w:rFonts w:cs="Arial"/>
                <w:iCs/>
                <w:snapToGrid w:val="0"/>
                <w:szCs w:val="18"/>
              </w:rPr>
              <w:t>0</w:t>
            </w:r>
            <w:r w:rsidR="00B253D4" w:rsidRPr="00E32B76">
              <w:rPr>
                <w:rFonts w:cs="Arial"/>
                <w:iCs/>
                <w:snapToGrid w:val="0"/>
                <w:szCs w:val="18"/>
              </w:rPr>
              <w:t>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297EB" w14:textId="77777777" w:rsidR="00B253D4" w:rsidRPr="00E32B76" w:rsidRDefault="00B253D4" w:rsidP="00616D4B">
            <w:pPr>
              <w:pStyle w:val="TAL"/>
              <w:rPr>
                <w:rFonts w:cs="Arial"/>
                <w:iCs/>
                <w:snapToGrid w:val="0"/>
                <w:szCs w:val="18"/>
              </w:rPr>
            </w:pPr>
            <w:r w:rsidRPr="00E32B76">
              <w:rPr>
                <w:rFonts w:cs="Arial"/>
                <w:iCs/>
                <w:snapToGrid w:val="0"/>
                <w:szCs w:val="18"/>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11AFAE5" w14:textId="77777777" w:rsidR="00B253D4" w:rsidRPr="00E32B76" w:rsidRDefault="00B253D4" w:rsidP="00616D4B">
            <w:pPr>
              <w:pStyle w:val="TAL"/>
              <w:rPr>
                <w:noProof/>
                <w:sz w:val="16"/>
                <w:szCs w:val="16"/>
              </w:rPr>
            </w:pPr>
            <w:r w:rsidRPr="00E32B76">
              <w:rPr>
                <w:noProof/>
                <w:lang w:eastAsia="ja-JP"/>
              </w:rPr>
              <w:t>Correction of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80C04" w14:textId="77777777" w:rsidR="00B253D4" w:rsidRPr="00E32B76" w:rsidRDefault="00B253D4" w:rsidP="00616D4B">
            <w:pPr>
              <w:pStyle w:val="TAL"/>
              <w:rPr>
                <w:rFonts w:cs="Arial"/>
                <w:iCs/>
                <w:snapToGrid w:val="0"/>
                <w:szCs w:val="18"/>
              </w:rPr>
            </w:pPr>
            <w:r w:rsidRPr="00E32B76">
              <w:rPr>
                <w:rFonts w:cs="Arial"/>
                <w:iCs/>
                <w:snapToGrid w:val="0"/>
                <w:szCs w:val="18"/>
              </w:rPr>
              <w:t>10.1.0</w:t>
            </w:r>
          </w:p>
        </w:tc>
      </w:tr>
      <w:tr w:rsidR="00CA574F" w:rsidRPr="00E32B76" w14:paraId="5D0274B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76BA29" w14:textId="77777777" w:rsidR="00CA574F" w:rsidRPr="00E32B76" w:rsidRDefault="00CA574F" w:rsidP="00616D4B">
            <w:pPr>
              <w:pStyle w:val="TAL"/>
              <w:rPr>
                <w:rFonts w:cs="Arial"/>
                <w:iCs/>
                <w:snapToGrid w:val="0"/>
                <w:szCs w:val="18"/>
              </w:rPr>
            </w:pPr>
            <w:r w:rsidRPr="00E32B76">
              <w:rPr>
                <w:rFonts w:cs="Arial"/>
                <w:iCs/>
                <w:snapToGrid w:val="0"/>
                <w:szCs w:val="18"/>
              </w:rPr>
              <w:t>2011-09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D07F34" w14:textId="77777777" w:rsidR="00CA574F" w:rsidRPr="00E32B76" w:rsidRDefault="00CA574F" w:rsidP="00616D4B">
            <w:pPr>
              <w:pStyle w:val="TAL"/>
              <w:rPr>
                <w:rFonts w:cs="Arial"/>
                <w:iCs/>
                <w:snapToGrid w:val="0"/>
                <w:szCs w:val="18"/>
              </w:rPr>
            </w:pPr>
            <w:r w:rsidRPr="00E32B76">
              <w:rPr>
                <w:rFonts w:cs="Arial"/>
                <w:iCs/>
                <w:snapToGrid w:val="0"/>
                <w:szCs w:val="18"/>
              </w:rPr>
              <w:t>53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3ACAC3C" w14:textId="77777777" w:rsidR="00CA574F" w:rsidRPr="00E32B76" w:rsidRDefault="00CA574F" w:rsidP="00616D4B">
            <w:pPr>
              <w:pStyle w:val="TAL"/>
              <w:rPr>
                <w:rFonts w:cs="Arial"/>
                <w:iCs/>
                <w:snapToGrid w:val="0"/>
                <w:szCs w:val="18"/>
              </w:rPr>
            </w:pPr>
            <w:r w:rsidRPr="00E32B76">
              <w:rPr>
                <w:rFonts w:cs="Arial"/>
                <w:iCs/>
                <w:snapToGrid w:val="0"/>
                <w:szCs w:val="18"/>
              </w:rPr>
              <w:t>RP-111196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583212" w14:textId="77777777" w:rsidR="00CA574F" w:rsidRPr="00E32B76" w:rsidRDefault="00CA574F" w:rsidP="00616D4B">
            <w:pPr>
              <w:pStyle w:val="TAL"/>
              <w:rPr>
                <w:rFonts w:cs="Arial"/>
                <w:iCs/>
                <w:snapToGrid w:val="0"/>
                <w:szCs w:val="18"/>
              </w:rPr>
            </w:pPr>
            <w:r w:rsidRPr="00E32B76">
              <w:rPr>
                <w:rFonts w:cs="Arial"/>
                <w:iCs/>
                <w:snapToGrid w:val="0"/>
                <w:szCs w:val="18"/>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5B6D3" w14:textId="77777777" w:rsidR="00CA574F" w:rsidRPr="00E32B76" w:rsidRDefault="007B69D6" w:rsidP="00616D4B">
            <w:pPr>
              <w:pStyle w:val="TAL"/>
              <w:rPr>
                <w:rFonts w:cs="Arial"/>
                <w:iCs/>
                <w:snapToGrid w:val="0"/>
                <w:szCs w:val="18"/>
              </w:rPr>
            </w:pPr>
            <w:r w:rsidRPr="00E32B76">
              <w:rPr>
                <w:rFonts w:cs="Arial"/>
                <w:iCs/>
                <w:snapToGrid w:val="0"/>
                <w:szCs w:val="18"/>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C3B822" w14:textId="77777777" w:rsidR="00CA574F" w:rsidRPr="00E32B76" w:rsidRDefault="00CA574F" w:rsidP="00616D4B">
            <w:pPr>
              <w:pStyle w:val="TAL"/>
              <w:rPr>
                <w:noProof/>
                <w:lang w:eastAsia="ja-JP"/>
              </w:rPr>
            </w:pPr>
            <w:r w:rsidRPr="00E32B76">
              <w:rPr>
                <w:noProof/>
                <w:lang w:eastAsia="ja-JP"/>
              </w:rPr>
              <w:t>Update of the list of X2 functions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BD761" w14:textId="77777777" w:rsidR="00CA574F" w:rsidRPr="00E32B76" w:rsidRDefault="00CA574F" w:rsidP="00616D4B">
            <w:pPr>
              <w:pStyle w:val="TAL"/>
              <w:rPr>
                <w:rFonts w:cs="Arial"/>
                <w:iCs/>
                <w:snapToGrid w:val="0"/>
                <w:szCs w:val="18"/>
              </w:rPr>
            </w:pPr>
            <w:r w:rsidRPr="00E32B76">
              <w:rPr>
                <w:rFonts w:cs="Arial"/>
                <w:iCs/>
                <w:snapToGrid w:val="0"/>
                <w:szCs w:val="18"/>
              </w:rPr>
              <w:t>10.2.0</w:t>
            </w:r>
          </w:p>
        </w:tc>
      </w:tr>
      <w:tr w:rsidR="00D32C93" w:rsidRPr="00E32B76" w14:paraId="649FE2B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44471A" w14:textId="77777777" w:rsidR="00D32C93" w:rsidRPr="00E32B76" w:rsidRDefault="00D32C93" w:rsidP="00AF5A44">
            <w:pPr>
              <w:pStyle w:val="TAL"/>
              <w:rPr>
                <w:rFonts w:cs="Arial"/>
                <w:iCs/>
                <w:snapToGrid w:val="0"/>
                <w:szCs w:val="18"/>
              </w:rPr>
            </w:pPr>
            <w:r w:rsidRPr="00E32B76">
              <w:rPr>
                <w:rFonts w:cs="Arial"/>
                <w:iCs/>
                <w:snapToGrid w:val="0"/>
                <w:szCs w:val="18"/>
              </w:rPr>
              <w:t>2011-09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689A3E" w14:textId="77777777" w:rsidR="00D32C93" w:rsidRPr="00E32B76" w:rsidRDefault="00D32C93" w:rsidP="00AF5A44">
            <w:pPr>
              <w:pStyle w:val="TAL"/>
              <w:rPr>
                <w:rFonts w:cs="Arial"/>
                <w:iCs/>
                <w:snapToGrid w:val="0"/>
                <w:szCs w:val="18"/>
              </w:rPr>
            </w:pPr>
            <w:r w:rsidRPr="00E32B76">
              <w:rPr>
                <w:rFonts w:cs="Arial"/>
                <w:iCs/>
                <w:snapToGrid w:val="0"/>
                <w:szCs w:val="18"/>
              </w:rPr>
              <w:t>53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7F228A5" w14:textId="77777777" w:rsidR="00D32C93" w:rsidRPr="00E32B76" w:rsidRDefault="00D32C93" w:rsidP="00AF5A44">
            <w:pPr>
              <w:pStyle w:val="TAL"/>
              <w:rPr>
                <w:rFonts w:cs="Arial"/>
                <w:iCs/>
                <w:snapToGrid w:val="0"/>
                <w:szCs w:val="18"/>
              </w:rPr>
            </w:pPr>
            <w:r w:rsidRPr="00E32B76">
              <w:rPr>
                <w:rFonts w:cs="Arial"/>
                <w:iCs/>
                <w:snapToGrid w:val="0"/>
                <w:szCs w:val="18"/>
              </w:rPr>
              <w:t>RP-111197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0E1FE8" w14:textId="77777777" w:rsidR="00D32C93" w:rsidRPr="00E32B76" w:rsidRDefault="00D32C93" w:rsidP="00AF5A44">
            <w:pPr>
              <w:pStyle w:val="TAL"/>
              <w:rPr>
                <w:rFonts w:cs="Arial"/>
                <w:iCs/>
                <w:snapToGrid w:val="0"/>
                <w:szCs w:val="18"/>
              </w:rPr>
            </w:pPr>
            <w:r w:rsidRPr="00E32B76">
              <w:rPr>
                <w:rFonts w:cs="Arial"/>
                <w:iCs/>
                <w:snapToGrid w:val="0"/>
                <w:szCs w:val="18"/>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AB237" w14:textId="77777777" w:rsidR="00D32C93" w:rsidRPr="00E32B76" w:rsidRDefault="00D32C93" w:rsidP="00AF5A44">
            <w:pPr>
              <w:pStyle w:val="TAL"/>
              <w:rPr>
                <w:rFonts w:cs="Arial"/>
                <w:iCs/>
                <w:snapToGrid w:val="0"/>
                <w:szCs w:val="18"/>
              </w:rPr>
            </w:pPr>
            <w:r w:rsidRPr="00E32B76">
              <w:rPr>
                <w:rFonts w:cs="Arial"/>
                <w:iCs/>
                <w:snapToGrid w:val="0"/>
                <w:szCs w:val="18"/>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C3C4E5" w14:textId="77777777" w:rsidR="00D32C93" w:rsidRPr="00E32B76" w:rsidRDefault="00D32C93" w:rsidP="00AF5A44">
            <w:pPr>
              <w:pStyle w:val="TAL"/>
              <w:rPr>
                <w:noProof/>
                <w:lang w:eastAsia="ja-JP"/>
              </w:rPr>
            </w:pPr>
            <w:r w:rsidRPr="00E32B76">
              <w:rPr>
                <w:noProof/>
                <w:lang w:eastAsia="ja-JP"/>
              </w:rPr>
              <w:t>Correction of SCTP description for X2 Control Plane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54F4B" w14:textId="77777777" w:rsidR="00D32C93" w:rsidRPr="00E32B76" w:rsidRDefault="00D32C93" w:rsidP="00AF5A44">
            <w:pPr>
              <w:pStyle w:val="TAL"/>
              <w:rPr>
                <w:rFonts w:cs="Arial"/>
                <w:iCs/>
                <w:snapToGrid w:val="0"/>
                <w:szCs w:val="18"/>
              </w:rPr>
            </w:pPr>
            <w:r w:rsidRPr="00E32B76">
              <w:rPr>
                <w:rFonts w:cs="Arial"/>
                <w:iCs/>
                <w:snapToGrid w:val="0"/>
                <w:szCs w:val="18"/>
              </w:rPr>
              <w:t>10.2.0</w:t>
            </w:r>
          </w:p>
        </w:tc>
      </w:tr>
      <w:tr w:rsidR="00E74A20" w:rsidRPr="00E32B76" w14:paraId="325B29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CA351D" w14:textId="77777777" w:rsidR="00E74A20" w:rsidRPr="00E32B76" w:rsidRDefault="00E74A20" w:rsidP="00AF5A44">
            <w:pPr>
              <w:pStyle w:val="TAL"/>
              <w:rPr>
                <w:rFonts w:cs="Arial"/>
                <w:iCs/>
                <w:snapToGrid w:val="0"/>
                <w:szCs w:val="18"/>
              </w:rPr>
            </w:pPr>
            <w:r w:rsidRPr="00E32B76">
              <w:rPr>
                <w:rFonts w:cs="Arial"/>
                <w:iCs/>
                <w:snapToGrid w:val="0"/>
                <w:szCs w:val="18"/>
              </w:rPr>
              <w:t>2012-09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648C2D" w14:textId="77777777" w:rsidR="00E74A20" w:rsidRPr="00E32B76" w:rsidRDefault="00E74A20" w:rsidP="00AF5A44">
            <w:pPr>
              <w:pStyle w:val="TAL"/>
              <w:rPr>
                <w:rFonts w:cs="Arial"/>
                <w:iCs/>
                <w:snapToGrid w:val="0"/>
                <w:szCs w:val="18"/>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86270BD" w14:textId="77777777" w:rsidR="00E74A20" w:rsidRPr="00E32B76" w:rsidRDefault="00E74A20" w:rsidP="00AF5A44">
            <w:pPr>
              <w:pStyle w:val="TAL"/>
              <w:rPr>
                <w:rFonts w:cs="Arial"/>
                <w:iCs/>
                <w:snapToGrid w:val="0"/>
                <w:szCs w:val="18"/>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8BED0E" w14:textId="77777777" w:rsidR="00E74A20" w:rsidRPr="00E32B76" w:rsidRDefault="00E74A20" w:rsidP="00AF5A44">
            <w:pPr>
              <w:pStyle w:val="TAL"/>
              <w:rPr>
                <w:rFonts w:cs="Arial"/>
                <w:iCs/>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22F97" w14:textId="77777777" w:rsidR="00E74A20" w:rsidRPr="00E32B76" w:rsidRDefault="00E74A20" w:rsidP="00AF5A44">
            <w:pPr>
              <w:pStyle w:val="TAL"/>
              <w:rPr>
                <w:rFonts w:cs="Arial"/>
                <w:iCs/>
                <w:snapToGrid w:val="0"/>
                <w:szCs w:val="18"/>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B8974A" w14:textId="77777777" w:rsidR="00E74A20" w:rsidRPr="00E32B76" w:rsidRDefault="00C33168" w:rsidP="00AF5A44">
            <w:pPr>
              <w:pStyle w:val="TAL"/>
              <w:rPr>
                <w:noProof/>
                <w:lang w:eastAsia="ja-JP"/>
              </w:rPr>
            </w:pPr>
            <w:r w:rsidRPr="00E32B76">
              <w:rPr>
                <w:rFonts w:cs="Arial"/>
                <w:iCs/>
                <w:snapToGrid w:val="0"/>
                <w:szCs w:val="18"/>
              </w:rPr>
              <w:t>Update to Rel-11 version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0A6C8" w14:textId="77777777" w:rsidR="00E74A20" w:rsidRPr="00E32B76" w:rsidRDefault="00E74A20" w:rsidP="00AF5A44">
            <w:pPr>
              <w:pStyle w:val="TAL"/>
              <w:rPr>
                <w:rFonts w:cs="Arial"/>
                <w:iCs/>
                <w:snapToGrid w:val="0"/>
                <w:szCs w:val="18"/>
              </w:rPr>
            </w:pPr>
            <w:r w:rsidRPr="00E32B76">
              <w:rPr>
                <w:rFonts w:cs="Arial"/>
                <w:iCs/>
                <w:snapToGrid w:val="0"/>
                <w:szCs w:val="18"/>
              </w:rPr>
              <w:t>11.0.0</w:t>
            </w:r>
          </w:p>
        </w:tc>
      </w:tr>
      <w:tr w:rsidR="0066003E" w:rsidRPr="00E32B76" w14:paraId="17E263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592A1A" w14:textId="77777777" w:rsidR="0066003E" w:rsidRPr="00E32B76" w:rsidRDefault="0066003E" w:rsidP="00AF5A44">
            <w:pPr>
              <w:pStyle w:val="TAL"/>
              <w:rPr>
                <w:rFonts w:cs="Arial"/>
                <w:iCs/>
                <w:snapToGrid w:val="0"/>
                <w:szCs w:val="18"/>
              </w:rPr>
            </w:pPr>
            <w:r w:rsidRPr="00E32B76">
              <w:rPr>
                <w:rFonts w:cs="Arial"/>
                <w:iCs/>
                <w:snapToGrid w:val="0"/>
                <w:szCs w:val="18"/>
              </w:rPr>
              <w:t>2014-06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B12A1E" w14:textId="77777777" w:rsidR="0066003E" w:rsidRPr="00E32B76" w:rsidRDefault="0066003E" w:rsidP="00AF5A44">
            <w:pPr>
              <w:pStyle w:val="TAL"/>
              <w:rPr>
                <w:rFonts w:cs="Arial"/>
                <w:iCs/>
                <w:snapToGrid w:val="0"/>
                <w:szCs w:val="18"/>
              </w:rPr>
            </w:pPr>
            <w:r w:rsidRPr="00E32B76">
              <w:rPr>
                <w:rFonts w:cs="Arial"/>
                <w:iCs/>
                <w:snapToGrid w:val="0"/>
                <w:szCs w:val="18"/>
              </w:rPr>
              <w:t>64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0A9B8B6" w14:textId="77777777" w:rsidR="0066003E" w:rsidRPr="00E32B76" w:rsidRDefault="0066003E" w:rsidP="00AF5A44">
            <w:pPr>
              <w:pStyle w:val="TAL"/>
              <w:rPr>
                <w:rFonts w:cs="Arial"/>
                <w:iCs/>
                <w:snapToGrid w:val="0"/>
                <w:szCs w:val="18"/>
              </w:rPr>
            </w:pPr>
            <w:r w:rsidRPr="00E32B76">
              <w:rPr>
                <w:rFonts w:cs="Arial"/>
                <w:iCs/>
                <w:snapToGrid w:val="0"/>
                <w:szCs w:val="18"/>
              </w:rPr>
              <w:t>RP-140897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1FE2AD" w14:textId="77777777" w:rsidR="0066003E" w:rsidRPr="00E32B76" w:rsidRDefault="0066003E" w:rsidP="00AF5A44">
            <w:pPr>
              <w:pStyle w:val="TAL"/>
              <w:rPr>
                <w:rFonts w:cs="Arial"/>
                <w:iCs/>
                <w:snapToGrid w:val="0"/>
                <w:szCs w:val="18"/>
              </w:rPr>
            </w:pPr>
            <w:r w:rsidRPr="00E32B76">
              <w:rPr>
                <w:rFonts w:cs="Arial"/>
                <w:iCs/>
                <w:snapToGrid w:val="0"/>
                <w:szCs w:val="18"/>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7E868" w14:textId="77777777" w:rsidR="0066003E" w:rsidRPr="00E32B76" w:rsidRDefault="0066003E" w:rsidP="00AF5A44">
            <w:pPr>
              <w:pStyle w:val="TAL"/>
              <w:rPr>
                <w:rFonts w:cs="Arial"/>
                <w:iCs/>
                <w:snapToGrid w:val="0"/>
                <w:szCs w:val="18"/>
              </w:rPr>
            </w:pPr>
            <w:r w:rsidRPr="00E32B76">
              <w:rPr>
                <w:rFonts w:cs="Arial"/>
                <w:iCs/>
                <w:snapToGrid w:val="0"/>
                <w:szCs w:val="18"/>
              </w:rPr>
              <w:t>6</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ABA44B" w14:textId="77777777" w:rsidR="0066003E" w:rsidRPr="00E32B76" w:rsidRDefault="0066003E" w:rsidP="00AF5A44">
            <w:pPr>
              <w:pStyle w:val="TAL"/>
              <w:rPr>
                <w:rFonts w:cs="Arial"/>
                <w:iCs/>
                <w:snapToGrid w:val="0"/>
                <w:szCs w:val="18"/>
              </w:rPr>
            </w:pPr>
            <w:r w:rsidRPr="00E32B76">
              <w:rPr>
                <w:rFonts w:cs="Arial"/>
                <w:iCs/>
                <w:snapToGrid w:val="0"/>
                <w:szCs w:val="18"/>
              </w:rPr>
              <w:t>Introduction of the X2 GW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A81CC" w14:textId="77777777" w:rsidR="0066003E" w:rsidRPr="00E32B76" w:rsidRDefault="0066003E" w:rsidP="00AF5A44">
            <w:pPr>
              <w:pStyle w:val="TAL"/>
              <w:rPr>
                <w:rFonts w:cs="Arial"/>
                <w:iCs/>
                <w:snapToGrid w:val="0"/>
                <w:szCs w:val="18"/>
              </w:rPr>
            </w:pPr>
            <w:r w:rsidRPr="00E32B76">
              <w:rPr>
                <w:rFonts w:cs="Arial"/>
                <w:iCs/>
                <w:snapToGrid w:val="0"/>
                <w:szCs w:val="18"/>
              </w:rPr>
              <w:t>12.0.0</w:t>
            </w:r>
          </w:p>
        </w:tc>
      </w:tr>
      <w:tr w:rsidR="00B9439B" w:rsidRPr="00E32B76" w14:paraId="3815816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203577" w14:textId="77777777" w:rsidR="00B9439B" w:rsidRPr="00E32B76" w:rsidRDefault="00B9439B" w:rsidP="00AF5A44">
            <w:pPr>
              <w:pStyle w:val="TAL"/>
              <w:rPr>
                <w:rFonts w:cs="Arial"/>
                <w:iCs/>
                <w:snapToGrid w:val="0"/>
                <w:szCs w:val="18"/>
              </w:rPr>
            </w:pPr>
            <w:r w:rsidRPr="00E32B76">
              <w:rPr>
                <w:rFonts w:cs="Arial"/>
                <w:iCs/>
                <w:snapToGrid w:val="0"/>
                <w:szCs w:val="18"/>
              </w:rPr>
              <w:t>2014-12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B0032D" w14:textId="77777777" w:rsidR="00B9439B" w:rsidRPr="00E32B76" w:rsidRDefault="00B9439B" w:rsidP="00AF5A44">
            <w:pPr>
              <w:pStyle w:val="TAL"/>
              <w:rPr>
                <w:rFonts w:cs="Arial"/>
                <w:iCs/>
                <w:snapToGrid w:val="0"/>
                <w:szCs w:val="18"/>
              </w:rPr>
            </w:pPr>
            <w:r w:rsidRPr="00E32B76">
              <w:rPr>
                <w:rFonts w:cs="Arial"/>
                <w:iCs/>
                <w:snapToGrid w:val="0"/>
                <w:szCs w:val="18"/>
              </w:rPr>
              <w:t>66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C76B33C" w14:textId="77777777" w:rsidR="00B9439B" w:rsidRPr="00E32B76" w:rsidRDefault="00B9439B" w:rsidP="00AF5A44">
            <w:pPr>
              <w:pStyle w:val="TAL"/>
              <w:rPr>
                <w:rFonts w:cs="Arial"/>
                <w:iCs/>
                <w:snapToGrid w:val="0"/>
                <w:szCs w:val="18"/>
              </w:rPr>
            </w:pPr>
            <w:r w:rsidRPr="00E32B76">
              <w:rPr>
                <w:rFonts w:cs="Arial"/>
                <w:iCs/>
                <w:snapToGrid w:val="0"/>
                <w:szCs w:val="18"/>
              </w:rPr>
              <w:t>RP-142089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C6CF20" w14:textId="77777777" w:rsidR="00B9439B" w:rsidRPr="00E32B76" w:rsidRDefault="00B9439B" w:rsidP="00AF5A44">
            <w:pPr>
              <w:pStyle w:val="TAL"/>
              <w:rPr>
                <w:rFonts w:cs="Arial"/>
                <w:iCs/>
                <w:snapToGrid w:val="0"/>
                <w:szCs w:val="18"/>
              </w:rPr>
            </w:pPr>
            <w:r w:rsidRPr="00E32B76">
              <w:rPr>
                <w:rFonts w:cs="Arial"/>
                <w:iCs/>
                <w:snapToGrid w:val="0"/>
                <w:szCs w:val="18"/>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4DFA8" w14:textId="77777777" w:rsidR="00B9439B" w:rsidRPr="00E32B76" w:rsidRDefault="00B9439B" w:rsidP="00AF5A44">
            <w:pPr>
              <w:pStyle w:val="TAL"/>
              <w:rPr>
                <w:rFonts w:cs="Arial"/>
                <w:iCs/>
                <w:snapToGrid w:val="0"/>
                <w:szCs w:val="18"/>
              </w:rPr>
            </w:pPr>
            <w:r w:rsidRPr="00E32B76">
              <w:rPr>
                <w:rFonts w:cs="Arial"/>
                <w:iCs/>
                <w:snapToGrid w:val="0"/>
                <w:szCs w:val="18"/>
              </w:rPr>
              <w:t>4</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05127D" w14:textId="77777777" w:rsidR="00B9439B" w:rsidRPr="00E32B76" w:rsidRDefault="00B9439B" w:rsidP="00AF5A44">
            <w:pPr>
              <w:pStyle w:val="TAL"/>
              <w:rPr>
                <w:rFonts w:cs="Arial"/>
                <w:iCs/>
                <w:snapToGrid w:val="0"/>
                <w:szCs w:val="18"/>
              </w:rPr>
            </w:pPr>
            <w:r w:rsidRPr="00E32B76">
              <w:rPr>
                <w:rFonts w:cs="Arial"/>
                <w:iCs/>
                <w:snapToGrid w:val="0"/>
                <w:szCs w:val="18"/>
              </w:rPr>
              <w:t>Introduction of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A312D0" w14:textId="77777777" w:rsidR="00B9439B" w:rsidRPr="00E32B76" w:rsidRDefault="00BE090E" w:rsidP="00AF5A44">
            <w:pPr>
              <w:pStyle w:val="TAL"/>
              <w:rPr>
                <w:rFonts w:cs="Arial"/>
                <w:iCs/>
                <w:snapToGrid w:val="0"/>
                <w:szCs w:val="18"/>
              </w:rPr>
            </w:pPr>
            <w:r w:rsidRPr="00E32B76">
              <w:rPr>
                <w:rFonts w:cs="Arial"/>
                <w:iCs/>
                <w:snapToGrid w:val="0"/>
                <w:szCs w:val="18"/>
              </w:rPr>
              <w:t>12.1</w:t>
            </w:r>
            <w:r w:rsidR="00B9439B" w:rsidRPr="00E32B76">
              <w:rPr>
                <w:rFonts w:cs="Arial"/>
                <w:iCs/>
                <w:snapToGrid w:val="0"/>
                <w:szCs w:val="18"/>
              </w:rPr>
              <w:t>.0</w:t>
            </w:r>
          </w:p>
        </w:tc>
      </w:tr>
      <w:tr w:rsidR="00B6510F" w:rsidRPr="00E32B76" w14:paraId="6C8C0001" w14:textId="77777777" w:rsidTr="00B651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11AC46" w14:textId="77777777" w:rsidR="00B6510F" w:rsidRPr="00E32B76" w:rsidRDefault="00B6510F" w:rsidP="00161A19">
            <w:pPr>
              <w:pStyle w:val="TAL"/>
              <w:rPr>
                <w:rFonts w:cs="Arial"/>
                <w:iCs/>
                <w:snapToGrid w:val="0"/>
                <w:szCs w:val="18"/>
              </w:rPr>
            </w:pPr>
            <w:r w:rsidRPr="00E32B76">
              <w:rPr>
                <w:rFonts w:cs="Arial"/>
                <w:iCs/>
                <w:snapToGrid w:val="0"/>
                <w:szCs w:val="18"/>
              </w:rPr>
              <w:t>2015-12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0AD631" w14:textId="77777777" w:rsidR="00B6510F" w:rsidRPr="00E32B76" w:rsidRDefault="00B6510F" w:rsidP="00161A19">
            <w:pPr>
              <w:pStyle w:val="TAL"/>
              <w:rPr>
                <w:rFonts w:cs="Arial"/>
                <w:iCs/>
                <w:snapToGrid w:val="0"/>
                <w:szCs w:val="18"/>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3C7EAB1" w14:textId="77777777" w:rsidR="00B6510F" w:rsidRPr="00E32B76" w:rsidRDefault="00B6510F" w:rsidP="00161A19">
            <w:pPr>
              <w:pStyle w:val="TAL"/>
              <w:rPr>
                <w:rFonts w:cs="Arial"/>
                <w:iCs/>
                <w:snapToGrid w:val="0"/>
                <w:szCs w:val="18"/>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8380CA" w14:textId="77777777" w:rsidR="00B6510F" w:rsidRPr="00E32B76" w:rsidRDefault="00B6510F" w:rsidP="00161A19">
            <w:pPr>
              <w:pStyle w:val="TAL"/>
              <w:rPr>
                <w:rFonts w:cs="Arial"/>
                <w:iCs/>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07BDB" w14:textId="77777777" w:rsidR="00B6510F" w:rsidRPr="00E32B76" w:rsidRDefault="00B6510F" w:rsidP="00161A19">
            <w:pPr>
              <w:pStyle w:val="TAL"/>
              <w:rPr>
                <w:rFonts w:cs="Arial"/>
                <w:iCs/>
                <w:snapToGrid w:val="0"/>
                <w:szCs w:val="18"/>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CC5C6B" w14:textId="77777777" w:rsidR="00B6510F" w:rsidRPr="00E32B76" w:rsidRDefault="00B6510F" w:rsidP="00161A19">
            <w:pPr>
              <w:pStyle w:val="TAL"/>
              <w:rPr>
                <w:rFonts w:cs="Arial"/>
                <w:iCs/>
                <w:snapToGrid w:val="0"/>
                <w:szCs w:val="18"/>
              </w:rPr>
            </w:pPr>
            <w:r w:rsidRPr="00E32B76">
              <w:rPr>
                <w:rFonts w:cs="Arial"/>
                <w:iCs/>
                <w:snapToGrid w:val="0"/>
                <w:szCs w:val="18"/>
              </w:rPr>
              <w:t>Update to Rel-13 version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2693B" w14:textId="77777777" w:rsidR="00B6510F" w:rsidRPr="00E32B76" w:rsidRDefault="00B6510F" w:rsidP="00161A19">
            <w:pPr>
              <w:pStyle w:val="TAL"/>
              <w:rPr>
                <w:rFonts w:cs="Arial"/>
                <w:iCs/>
                <w:snapToGrid w:val="0"/>
                <w:szCs w:val="18"/>
              </w:rPr>
            </w:pPr>
            <w:r w:rsidRPr="00E32B76">
              <w:rPr>
                <w:rFonts w:cs="Arial"/>
                <w:iCs/>
                <w:snapToGrid w:val="0"/>
                <w:szCs w:val="18"/>
              </w:rPr>
              <w:t>13.0.0</w:t>
            </w:r>
          </w:p>
        </w:tc>
      </w:tr>
    </w:tbl>
    <w:p w14:paraId="51E92511" w14:textId="77777777" w:rsidR="00804956" w:rsidRPr="00E32B76" w:rsidRDefault="00804956" w:rsidP="0080495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804956" w:rsidRPr="00E32B76" w14:paraId="450E7BC7" w14:textId="77777777" w:rsidTr="00413D75">
        <w:trPr>
          <w:cantSplit/>
        </w:trPr>
        <w:tc>
          <w:tcPr>
            <w:tcW w:w="9639" w:type="dxa"/>
            <w:gridSpan w:val="8"/>
            <w:tcBorders>
              <w:bottom w:val="nil"/>
            </w:tcBorders>
            <w:shd w:val="solid" w:color="FFFFFF" w:fill="auto"/>
          </w:tcPr>
          <w:p w14:paraId="783FDD02" w14:textId="77777777" w:rsidR="00804956" w:rsidRPr="00E32B76" w:rsidRDefault="00804956" w:rsidP="00413D75">
            <w:pPr>
              <w:pStyle w:val="TAL"/>
              <w:jc w:val="center"/>
              <w:rPr>
                <w:b/>
                <w:sz w:val="16"/>
              </w:rPr>
            </w:pPr>
            <w:r w:rsidRPr="00E32B76">
              <w:rPr>
                <w:b/>
              </w:rPr>
              <w:t>Change history</w:t>
            </w:r>
          </w:p>
        </w:tc>
      </w:tr>
      <w:tr w:rsidR="00804956" w:rsidRPr="00E32B76" w14:paraId="07772679" w14:textId="77777777" w:rsidTr="00781222">
        <w:tc>
          <w:tcPr>
            <w:tcW w:w="800" w:type="dxa"/>
            <w:tcBorders>
              <w:bottom w:val="single" w:sz="4" w:space="0" w:color="auto"/>
            </w:tcBorders>
            <w:shd w:val="pct10" w:color="auto" w:fill="FFFFFF"/>
          </w:tcPr>
          <w:p w14:paraId="57AF6A6B" w14:textId="77777777" w:rsidR="00804956" w:rsidRPr="00E32B76" w:rsidRDefault="00804956" w:rsidP="00413D75">
            <w:pPr>
              <w:pStyle w:val="TAL"/>
              <w:rPr>
                <w:b/>
                <w:sz w:val="16"/>
              </w:rPr>
            </w:pPr>
            <w:r w:rsidRPr="00E32B76">
              <w:rPr>
                <w:b/>
                <w:sz w:val="16"/>
              </w:rPr>
              <w:t>Date</w:t>
            </w:r>
          </w:p>
        </w:tc>
        <w:tc>
          <w:tcPr>
            <w:tcW w:w="800" w:type="dxa"/>
            <w:tcBorders>
              <w:bottom w:val="single" w:sz="4" w:space="0" w:color="auto"/>
            </w:tcBorders>
            <w:shd w:val="pct10" w:color="auto" w:fill="FFFFFF"/>
          </w:tcPr>
          <w:p w14:paraId="7F925EA3" w14:textId="77777777" w:rsidR="00804956" w:rsidRPr="00E32B76" w:rsidRDefault="00804956" w:rsidP="00413D75">
            <w:pPr>
              <w:pStyle w:val="TAL"/>
              <w:rPr>
                <w:b/>
                <w:sz w:val="16"/>
              </w:rPr>
            </w:pPr>
            <w:r w:rsidRPr="00E32B76">
              <w:rPr>
                <w:b/>
                <w:sz w:val="16"/>
              </w:rPr>
              <w:t>Meeting</w:t>
            </w:r>
          </w:p>
        </w:tc>
        <w:tc>
          <w:tcPr>
            <w:tcW w:w="952" w:type="dxa"/>
            <w:tcBorders>
              <w:bottom w:val="single" w:sz="4" w:space="0" w:color="auto"/>
            </w:tcBorders>
            <w:shd w:val="pct10" w:color="auto" w:fill="FFFFFF"/>
          </w:tcPr>
          <w:p w14:paraId="2D459644" w14:textId="77777777" w:rsidR="00804956" w:rsidRPr="00E32B76" w:rsidRDefault="00804956" w:rsidP="00413D75">
            <w:pPr>
              <w:pStyle w:val="TAL"/>
              <w:rPr>
                <w:b/>
                <w:sz w:val="16"/>
              </w:rPr>
            </w:pPr>
            <w:r w:rsidRPr="00E32B76">
              <w:rPr>
                <w:b/>
                <w:sz w:val="16"/>
              </w:rPr>
              <w:t>T</w:t>
            </w:r>
            <w:r w:rsidR="007B265E" w:rsidRPr="00E32B76">
              <w:rPr>
                <w:b/>
                <w:sz w:val="16"/>
              </w:rPr>
              <w:t>d</w:t>
            </w:r>
            <w:r w:rsidRPr="00E32B76">
              <w:rPr>
                <w:b/>
                <w:sz w:val="16"/>
              </w:rPr>
              <w:t>oc</w:t>
            </w:r>
          </w:p>
        </w:tc>
        <w:tc>
          <w:tcPr>
            <w:tcW w:w="567" w:type="dxa"/>
            <w:tcBorders>
              <w:bottom w:val="single" w:sz="4" w:space="0" w:color="auto"/>
            </w:tcBorders>
            <w:shd w:val="pct10" w:color="auto" w:fill="FFFFFF"/>
          </w:tcPr>
          <w:p w14:paraId="61A27CB4" w14:textId="77777777" w:rsidR="00804956" w:rsidRPr="00E32B76" w:rsidRDefault="00804956" w:rsidP="00413D75">
            <w:pPr>
              <w:pStyle w:val="TAL"/>
              <w:rPr>
                <w:b/>
                <w:sz w:val="16"/>
              </w:rPr>
            </w:pPr>
            <w:r w:rsidRPr="00E32B76">
              <w:rPr>
                <w:b/>
                <w:sz w:val="16"/>
              </w:rPr>
              <w:t>CR</w:t>
            </w:r>
          </w:p>
        </w:tc>
        <w:tc>
          <w:tcPr>
            <w:tcW w:w="425" w:type="dxa"/>
            <w:tcBorders>
              <w:bottom w:val="single" w:sz="4" w:space="0" w:color="auto"/>
            </w:tcBorders>
            <w:shd w:val="pct10" w:color="auto" w:fill="FFFFFF"/>
          </w:tcPr>
          <w:p w14:paraId="3196E29A" w14:textId="77777777" w:rsidR="00804956" w:rsidRPr="00E32B76" w:rsidRDefault="00804956" w:rsidP="00413D75">
            <w:pPr>
              <w:pStyle w:val="TAL"/>
              <w:rPr>
                <w:b/>
                <w:sz w:val="16"/>
              </w:rPr>
            </w:pPr>
            <w:r w:rsidRPr="00E32B76">
              <w:rPr>
                <w:b/>
                <w:sz w:val="16"/>
              </w:rPr>
              <w:t>Rev</w:t>
            </w:r>
          </w:p>
        </w:tc>
        <w:tc>
          <w:tcPr>
            <w:tcW w:w="425" w:type="dxa"/>
            <w:tcBorders>
              <w:bottom w:val="single" w:sz="4" w:space="0" w:color="auto"/>
            </w:tcBorders>
            <w:shd w:val="pct10" w:color="auto" w:fill="FFFFFF"/>
          </w:tcPr>
          <w:p w14:paraId="0480064A" w14:textId="77777777" w:rsidR="00804956" w:rsidRPr="00E32B76" w:rsidRDefault="00804956" w:rsidP="00413D75">
            <w:pPr>
              <w:pStyle w:val="TAL"/>
              <w:rPr>
                <w:b/>
                <w:sz w:val="16"/>
              </w:rPr>
            </w:pPr>
            <w:r w:rsidRPr="00E32B76">
              <w:rPr>
                <w:b/>
                <w:sz w:val="16"/>
              </w:rPr>
              <w:t>Cat</w:t>
            </w:r>
          </w:p>
        </w:tc>
        <w:tc>
          <w:tcPr>
            <w:tcW w:w="4962" w:type="dxa"/>
            <w:tcBorders>
              <w:bottom w:val="single" w:sz="4" w:space="0" w:color="auto"/>
            </w:tcBorders>
            <w:shd w:val="pct10" w:color="auto" w:fill="FFFFFF"/>
          </w:tcPr>
          <w:p w14:paraId="3E7DFE47" w14:textId="77777777" w:rsidR="00804956" w:rsidRPr="00E32B76" w:rsidRDefault="00804956" w:rsidP="00413D75">
            <w:pPr>
              <w:pStyle w:val="TAL"/>
              <w:rPr>
                <w:b/>
                <w:sz w:val="16"/>
              </w:rPr>
            </w:pPr>
            <w:r w:rsidRPr="00E32B76">
              <w:rPr>
                <w:b/>
                <w:sz w:val="16"/>
              </w:rPr>
              <w:t>Subject/Comment</w:t>
            </w:r>
          </w:p>
        </w:tc>
        <w:tc>
          <w:tcPr>
            <w:tcW w:w="708" w:type="dxa"/>
            <w:tcBorders>
              <w:bottom w:val="single" w:sz="4" w:space="0" w:color="auto"/>
            </w:tcBorders>
            <w:shd w:val="pct10" w:color="auto" w:fill="FFFFFF"/>
          </w:tcPr>
          <w:p w14:paraId="0290C8E2" w14:textId="77777777" w:rsidR="00804956" w:rsidRPr="00E32B76" w:rsidRDefault="00804956" w:rsidP="00413D75">
            <w:pPr>
              <w:pStyle w:val="TAL"/>
              <w:rPr>
                <w:b/>
                <w:sz w:val="16"/>
              </w:rPr>
            </w:pPr>
            <w:r w:rsidRPr="00E32B76">
              <w:rPr>
                <w:b/>
                <w:sz w:val="16"/>
              </w:rPr>
              <w:t>New version</w:t>
            </w:r>
          </w:p>
        </w:tc>
      </w:tr>
      <w:tr w:rsidR="00804956" w:rsidRPr="00E32B76" w14:paraId="7A85D39C" w14:textId="77777777" w:rsidTr="00781222">
        <w:tc>
          <w:tcPr>
            <w:tcW w:w="800" w:type="dxa"/>
            <w:tcBorders>
              <w:top w:val="single" w:sz="4" w:space="0" w:color="auto"/>
              <w:left w:val="single" w:sz="4" w:space="0" w:color="auto"/>
              <w:bottom w:val="single" w:sz="4" w:space="0" w:color="auto"/>
              <w:right w:val="single" w:sz="4" w:space="0" w:color="auto"/>
            </w:tcBorders>
            <w:shd w:val="solid" w:color="FFFFFF" w:fill="auto"/>
          </w:tcPr>
          <w:p w14:paraId="010BB56C" w14:textId="77777777" w:rsidR="00804956" w:rsidRPr="00E32B76" w:rsidRDefault="00804956" w:rsidP="00413D75">
            <w:pPr>
              <w:pStyle w:val="TAC"/>
              <w:rPr>
                <w:sz w:val="16"/>
                <w:szCs w:val="16"/>
              </w:rPr>
            </w:pPr>
            <w:r w:rsidRPr="00E32B76">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3BA2F4" w14:textId="77777777" w:rsidR="00804956" w:rsidRPr="00E32B76" w:rsidRDefault="00804956" w:rsidP="00413D75">
            <w:pPr>
              <w:pStyle w:val="TAC"/>
              <w:rPr>
                <w:sz w:val="16"/>
                <w:szCs w:val="16"/>
              </w:rPr>
            </w:pPr>
            <w:r w:rsidRPr="00E32B76">
              <w:rPr>
                <w:sz w:val="16"/>
                <w:szCs w:val="16"/>
              </w:rPr>
              <w:t>SA#75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FE7341A" w14:textId="77777777" w:rsidR="00804956" w:rsidRPr="00E32B76" w:rsidRDefault="00804956" w:rsidP="00413D7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C6901B" w14:textId="77777777" w:rsidR="00804956" w:rsidRPr="00E32B76" w:rsidRDefault="00804956" w:rsidP="00413D7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31A4D" w14:textId="77777777" w:rsidR="00804956" w:rsidRPr="00E32B76" w:rsidRDefault="00804956" w:rsidP="00413D7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4C22F" w14:textId="77777777" w:rsidR="00804956" w:rsidRPr="00E32B76" w:rsidRDefault="00804956" w:rsidP="00413D7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7A401E" w14:textId="77777777" w:rsidR="00804956" w:rsidRPr="00E32B76" w:rsidRDefault="00804956" w:rsidP="00413D75">
            <w:pPr>
              <w:pStyle w:val="TAL"/>
              <w:rPr>
                <w:sz w:val="16"/>
                <w:szCs w:val="16"/>
              </w:rPr>
            </w:pPr>
            <w:r w:rsidRPr="00E32B76">
              <w:rPr>
                <w:sz w:val="16"/>
                <w:szCs w:val="16"/>
              </w:rP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A9DD6" w14:textId="77777777" w:rsidR="00804956" w:rsidRPr="00E32B76" w:rsidRDefault="00804956" w:rsidP="00413D75">
            <w:pPr>
              <w:pStyle w:val="TAC"/>
              <w:rPr>
                <w:sz w:val="16"/>
                <w:szCs w:val="16"/>
              </w:rPr>
            </w:pPr>
            <w:r w:rsidRPr="00E32B76">
              <w:rPr>
                <w:sz w:val="16"/>
                <w:szCs w:val="16"/>
              </w:rPr>
              <w:t>14.0.0</w:t>
            </w:r>
          </w:p>
        </w:tc>
      </w:tr>
      <w:tr w:rsidR="007B265E" w:rsidRPr="00E32B76" w14:paraId="1952E267" w14:textId="77777777" w:rsidTr="00781222">
        <w:tc>
          <w:tcPr>
            <w:tcW w:w="800" w:type="dxa"/>
            <w:tcBorders>
              <w:top w:val="single" w:sz="4" w:space="0" w:color="auto"/>
              <w:left w:val="single" w:sz="4" w:space="0" w:color="auto"/>
              <w:bottom w:val="single" w:sz="4" w:space="0" w:color="auto"/>
              <w:right w:val="single" w:sz="4" w:space="0" w:color="auto"/>
            </w:tcBorders>
            <w:shd w:val="solid" w:color="FFFFFF" w:fill="auto"/>
          </w:tcPr>
          <w:p w14:paraId="7B1402B3" w14:textId="77777777" w:rsidR="007B265E" w:rsidRPr="00E32B76" w:rsidRDefault="007B265E" w:rsidP="00413D75">
            <w:pPr>
              <w:pStyle w:val="TAC"/>
              <w:rPr>
                <w:sz w:val="16"/>
                <w:szCs w:val="16"/>
              </w:rPr>
            </w:pPr>
            <w:r w:rsidRPr="00E32B76">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8971F" w14:textId="77777777" w:rsidR="007B265E" w:rsidRPr="00E32B76" w:rsidRDefault="007B265E" w:rsidP="00413D75">
            <w:pPr>
              <w:pStyle w:val="TAC"/>
              <w:rPr>
                <w:sz w:val="16"/>
                <w:szCs w:val="16"/>
              </w:rPr>
            </w:pPr>
            <w:r w:rsidRPr="00E32B76">
              <w:rPr>
                <w:sz w:val="16"/>
                <w:szCs w:val="16"/>
              </w:rPr>
              <w:t>-</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98A511C" w14:textId="77777777" w:rsidR="007B265E" w:rsidRPr="00E32B76" w:rsidRDefault="007B265E" w:rsidP="00413D7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678A3" w14:textId="77777777" w:rsidR="007B265E" w:rsidRPr="00E32B76" w:rsidRDefault="007B265E" w:rsidP="00413D7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EDA69" w14:textId="77777777" w:rsidR="007B265E" w:rsidRPr="00E32B76" w:rsidRDefault="007B265E" w:rsidP="00413D7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DB5C7" w14:textId="77777777" w:rsidR="007B265E" w:rsidRPr="00E32B76" w:rsidRDefault="007B265E" w:rsidP="00413D7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635FA4" w14:textId="77777777" w:rsidR="007B265E" w:rsidRPr="00E32B76" w:rsidRDefault="007B265E" w:rsidP="00413D75">
            <w:pPr>
              <w:pStyle w:val="TAL"/>
              <w:rPr>
                <w:sz w:val="16"/>
                <w:szCs w:val="16"/>
              </w:rPr>
            </w:pPr>
            <w:r w:rsidRPr="00E32B76">
              <w:rPr>
                <w:sz w:val="16"/>
                <w:szCs w:val="16"/>
              </w:rPr>
              <w:t>Editorial correction: corrected formatting for header 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591A4D" w14:textId="77777777" w:rsidR="007B265E" w:rsidRPr="00E32B76" w:rsidRDefault="007B265E" w:rsidP="00413D75">
            <w:pPr>
              <w:pStyle w:val="TAC"/>
              <w:rPr>
                <w:sz w:val="16"/>
                <w:szCs w:val="16"/>
              </w:rPr>
            </w:pPr>
            <w:r w:rsidRPr="00E32B76">
              <w:rPr>
                <w:sz w:val="16"/>
                <w:szCs w:val="16"/>
              </w:rPr>
              <w:t>14.0.1</w:t>
            </w:r>
          </w:p>
        </w:tc>
      </w:tr>
      <w:tr w:rsidR="00601218" w:rsidRPr="00E32B76" w14:paraId="370F50E8" w14:textId="77777777" w:rsidTr="00781222">
        <w:tc>
          <w:tcPr>
            <w:tcW w:w="800" w:type="dxa"/>
            <w:tcBorders>
              <w:top w:val="single" w:sz="4" w:space="0" w:color="auto"/>
              <w:left w:val="single" w:sz="4" w:space="0" w:color="auto"/>
              <w:bottom w:val="single" w:sz="4" w:space="0" w:color="auto"/>
              <w:right w:val="single" w:sz="4" w:space="0" w:color="auto"/>
            </w:tcBorders>
            <w:shd w:val="solid" w:color="FFFFFF" w:fill="auto"/>
          </w:tcPr>
          <w:p w14:paraId="1BC44896" w14:textId="77777777" w:rsidR="00601218" w:rsidRPr="00E32B76" w:rsidRDefault="00601218" w:rsidP="00601218">
            <w:pPr>
              <w:pStyle w:val="TAC8pt"/>
            </w:pPr>
            <w:r w:rsidRPr="00E32B76">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15AB0" w14:textId="77777777" w:rsidR="00601218" w:rsidRPr="00E32B76" w:rsidRDefault="00601218" w:rsidP="00601218">
            <w:pPr>
              <w:pStyle w:val="TAC8pt"/>
            </w:pPr>
            <w:r w:rsidRPr="00E32B76">
              <w:t>SA#80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EA0F49F" w14:textId="77777777" w:rsidR="00601218" w:rsidRPr="00E32B76" w:rsidRDefault="00601218" w:rsidP="00601218">
            <w:pPr>
              <w:pStyle w:val="TAC"/>
              <w:rPr>
                <w:sz w:val="16"/>
                <w:szCs w:val="16"/>
                <w:shd w:val="clear" w:color="auto" w:fill="FFFFFF"/>
              </w:rPr>
            </w:pPr>
            <w:r w:rsidRPr="00E32B76">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D533B5" w14:textId="77777777" w:rsidR="00601218" w:rsidRPr="00E32B76" w:rsidRDefault="00601218" w:rsidP="00601218">
            <w:pPr>
              <w:pStyle w:val="TAL"/>
              <w:rPr>
                <w:sz w:val="16"/>
                <w:szCs w:val="16"/>
                <w:shd w:val="clear" w:color="auto" w:fill="FFFFFF"/>
              </w:rPr>
            </w:pPr>
            <w:r w:rsidRPr="00E32B76">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D6638" w14:textId="77777777" w:rsidR="00601218" w:rsidRPr="00E32B76" w:rsidRDefault="00601218" w:rsidP="00601218">
            <w:pPr>
              <w:pStyle w:val="TAR"/>
              <w:rPr>
                <w:sz w:val="16"/>
                <w:szCs w:val="16"/>
                <w:shd w:val="clear" w:color="auto" w:fill="FFFFFF"/>
              </w:rPr>
            </w:pPr>
            <w:r w:rsidRPr="00E32B76">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7466A" w14:textId="77777777" w:rsidR="00601218" w:rsidRPr="00E32B76" w:rsidRDefault="00601218" w:rsidP="00601218">
            <w:pPr>
              <w:pStyle w:val="TAC"/>
              <w:rPr>
                <w:sz w:val="16"/>
                <w:szCs w:val="16"/>
                <w:shd w:val="clear" w:color="auto" w:fill="FFFFFF"/>
              </w:rPr>
            </w:pPr>
            <w:r w:rsidRPr="00E32B76">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1522B4" w14:textId="77777777" w:rsidR="00601218" w:rsidRPr="00E32B76" w:rsidRDefault="00601218" w:rsidP="00601218">
            <w:pPr>
              <w:pStyle w:val="TAL8pt"/>
            </w:pPr>
            <w:r w:rsidRPr="00E32B76">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E13733" w14:textId="77777777" w:rsidR="00601218" w:rsidRPr="00E32B76" w:rsidRDefault="00601218" w:rsidP="00601218">
            <w:pPr>
              <w:pStyle w:val="TAC8pt"/>
            </w:pPr>
            <w:r w:rsidRPr="00E32B76">
              <w:t>15.0.0</w:t>
            </w:r>
          </w:p>
        </w:tc>
      </w:tr>
      <w:tr w:rsidR="006F435B" w:rsidRPr="00E32B76" w14:paraId="5295FE3D" w14:textId="77777777" w:rsidTr="00781222">
        <w:tc>
          <w:tcPr>
            <w:tcW w:w="800" w:type="dxa"/>
            <w:tcBorders>
              <w:top w:val="single" w:sz="4" w:space="0" w:color="auto"/>
              <w:left w:val="single" w:sz="4" w:space="0" w:color="auto"/>
              <w:bottom w:val="single" w:sz="4" w:space="0" w:color="auto"/>
              <w:right w:val="single" w:sz="4" w:space="0" w:color="auto"/>
            </w:tcBorders>
            <w:shd w:val="solid" w:color="FFFFFF" w:fill="auto"/>
          </w:tcPr>
          <w:p w14:paraId="619FA2A8" w14:textId="77777777" w:rsidR="006F435B" w:rsidRPr="00E32B76" w:rsidRDefault="006F435B" w:rsidP="00601218">
            <w:pPr>
              <w:pStyle w:val="TAC8pt"/>
            </w:pPr>
            <w:r w:rsidRPr="00E32B76">
              <w:t>2019-0</w:t>
            </w:r>
            <w:r w:rsidR="00580A41" w:rsidRPr="00E32B76">
              <w:t>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2FE0B8" w14:textId="77777777" w:rsidR="006F435B" w:rsidRPr="00E32B76" w:rsidRDefault="006F435B" w:rsidP="00601218">
            <w:pPr>
              <w:pStyle w:val="TAC8pt"/>
            </w:pPr>
            <w:r w:rsidRPr="00E32B76">
              <w:t>RP#84</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BCCDCF0" w14:textId="77777777" w:rsidR="006F435B" w:rsidRPr="00E32B76" w:rsidRDefault="006F435B" w:rsidP="00601218">
            <w:pPr>
              <w:pStyle w:val="TAC"/>
              <w:rPr>
                <w:sz w:val="16"/>
                <w:szCs w:val="16"/>
                <w:shd w:val="clear" w:color="auto" w:fill="FFFFFF"/>
              </w:rPr>
            </w:pPr>
            <w:r w:rsidRPr="00E32B76">
              <w:rPr>
                <w:sz w:val="16"/>
                <w:szCs w:val="16"/>
                <w:shd w:val="clear" w:color="auto" w:fill="FFFFFF"/>
              </w:rPr>
              <w:t>RP-191396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4EB2E" w14:textId="77777777" w:rsidR="006F435B" w:rsidRPr="00E32B76" w:rsidRDefault="006F435B" w:rsidP="00601218">
            <w:pPr>
              <w:pStyle w:val="TAL"/>
              <w:rPr>
                <w:sz w:val="16"/>
                <w:szCs w:val="16"/>
                <w:shd w:val="clear" w:color="auto" w:fill="FFFFFF"/>
              </w:rPr>
            </w:pPr>
            <w:r w:rsidRPr="00E32B76">
              <w:rPr>
                <w:sz w:val="16"/>
                <w:szCs w:val="16"/>
                <w:shd w:val="clear" w:color="auto" w:fill="FFFFFF"/>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F37A0" w14:textId="77777777" w:rsidR="006F435B" w:rsidRPr="00E32B76" w:rsidRDefault="006F435B" w:rsidP="00601218">
            <w:pPr>
              <w:pStyle w:val="TAR"/>
              <w:rPr>
                <w:sz w:val="16"/>
                <w:szCs w:val="16"/>
                <w:shd w:val="clear" w:color="auto" w:fill="FFFFFF"/>
              </w:rPr>
            </w:pPr>
            <w:r w:rsidRPr="00E32B76">
              <w:rPr>
                <w:sz w:val="16"/>
                <w:szCs w:val="16"/>
                <w:shd w:val="clear" w:color="auto" w:fill="FFFFFF"/>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5CEF6" w14:textId="77777777" w:rsidR="006F435B" w:rsidRPr="00E32B76" w:rsidRDefault="006F435B" w:rsidP="00601218">
            <w:pPr>
              <w:pStyle w:val="TAC"/>
              <w:rPr>
                <w:sz w:val="16"/>
                <w:szCs w:val="16"/>
                <w:shd w:val="clear" w:color="auto" w:fill="FFFFFF"/>
              </w:rPr>
            </w:pPr>
            <w:r w:rsidRPr="00E32B76">
              <w:rPr>
                <w:sz w:val="16"/>
                <w:szCs w:val="16"/>
                <w:shd w:val="clear" w:color="auto" w:fill="FFFFFF"/>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E1AB66" w14:textId="77777777" w:rsidR="006F435B" w:rsidRPr="00E32B76" w:rsidRDefault="006F435B" w:rsidP="00601218">
            <w:pPr>
              <w:pStyle w:val="TAL8pt"/>
            </w:pPr>
            <w:r w:rsidRPr="00E32B76">
              <w:t>Introduction of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967F5" w14:textId="77777777" w:rsidR="006F435B" w:rsidRPr="00E32B76" w:rsidRDefault="006F435B" w:rsidP="00601218">
            <w:pPr>
              <w:pStyle w:val="TAC8pt"/>
            </w:pPr>
            <w:r w:rsidRPr="00E32B76">
              <w:t>15.1.0</w:t>
            </w:r>
          </w:p>
        </w:tc>
      </w:tr>
      <w:tr w:rsidR="00826B1D" w:rsidRPr="00E32B76" w14:paraId="56A41C5B" w14:textId="77777777" w:rsidTr="00781222">
        <w:tc>
          <w:tcPr>
            <w:tcW w:w="800" w:type="dxa"/>
            <w:tcBorders>
              <w:top w:val="single" w:sz="4" w:space="0" w:color="auto"/>
              <w:left w:val="single" w:sz="4" w:space="0" w:color="auto"/>
              <w:bottom w:val="single" w:sz="4" w:space="0" w:color="auto"/>
              <w:right w:val="single" w:sz="4" w:space="0" w:color="auto"/>
            </w:tcBorders>
            <w:shd w:val="solid" w:color="FFFFFF" w:fill="auto"/>
          </w:tcPr>
          <w:p w14:paraId="5F475B00" w14:textId="77777777" w:rsidR="00826B1D" w:rsidRPr="00A27A39" w:rsidRDefault="00826B1D" w:rsidP="00601218">
            <w:pPr>
              <w:pStyle w:val="TAC8pt"/>
            </w:pPr>
            <w:r w:rsidRPr="00A27A39">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AFDF8" w14:textId="77777777" w:rsidR="00826B1D" w:rsidRPr="00572743" w:rsidRDefault="00826B1D" w:rsidP="00601218">
            <w:pPr>
              <w:pStyle w:val="TAC8pt"/>
            </w:pPr>
            <w:r w:rsidRPr="00572743">
              <w:t>RP#86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C6DED4F" w14:textId="77777777" w:rsidR="00826B1D" w:rsidRPr="00572743" w:rsidRDefault="00826B1D" w:rsidP="00601218">
            <w:pPr>
              <w:pStyle w:val="TAC"/>
              <w:rPr>
                <w:sz w:val="16"/>
                <w:szCs w:val="16"/>
                <w:shd w:val="clear" w:color="auto" w:fill="FFFFFF"/>
              </w:rPr>
            </w:pPr>
            <w:r w:rsidRPr="00572743">
              <w:rPr>
                <w:sz w:val="16"/>
                <w:szCs w:val="16"/>
                <w:shd w:val="clear" w:color="auto" w:fill="FFFFFF"/>
              </w:rPr>
              <w:t>RP-192916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5BDD9" w14:textId="77777777" w:rsidR="00826B1D" w:rsidRPr="00572743" w:rsidRDefault="00826B1D" w:rsidP="00601218">
            <w:pPr>
              <w:pStyle w:val="TAL"/>
              <w:rPr>
                <w:sz w:val="16"/>
                <w:szCs w:val="16"/>
                <w:shd w:val="clear" w:color="auto" w:fill="FFFFFF"/>
              </w:rPr>
            </w:pPr>
            <w:r w:rsidRPr="00572743">
              <w:rPr>
                <w:sz w:val="16"/>
                <w:szCs w:val="16"/>
                <w:shd w:val="clear" w:color="auto" w:fill="FFFFFF"/>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118FC" w14:textId="77777777" w:rsidR="00826B1D" w:rsidRPr="00572743" w:rsidRDefault="00826B1D" w:rsidP="00601218">
            <w:pPr>
              <w:pStyle w:val="TAR"/>
              <w:rPr>
                <w:sz w:val="16"/>
                <w:szCs w:val="16"/>
                <w:shd w:val="clear" w:color="auto" w:fill="FFFFFF"/>
              </w:rPr>
            </w:pPr>
            <w:r w:rsidRPr="00572743">
              <w:rPr>
                <w:sz w:val="16"/>
                <w:szCs w:val="16"/>
                <w:shd w:val="clear" w:color="auto" w:fill="FFFFFF"/>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82547" w14:textId="77777777" w:rsidR="00826B1D" w:rsidRPr="00572743" w:rsidRDefault="00826B1D" w:rsidP="00601218">
            <w:pPr>
              <w:pStyle w:val="TAC"/>
              <w:rPr>
                <w:sz w:val="16"/>
                <w:szCs w:val="16"/>
                <w:shd w:val="clear" w:color="auto" w:fill="FFFFFF"/>
              </w:rPr>
            </w:pPr>
            <w:r w:rsidRPr="00572743">
              <w:rPr>
                <w:sz w:val="16"/>
                <w:szCs w:val="16"/>
                <w:shd w:val="clear" w:color="auto" w:fill="FFFFFF"/>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EB1BAA" w14:textId="77777777" w:rsidR="00826B1D" w:rsidRPr="00572743" w:rsidRDefault="00826B1D" w:rsidP="00601218">
            <w:pPr>
              <w:pStyle w:val="TAL8pt"/>
            </w:pPr>
            <w:r w:rsidRPr="00572743">
              <w:t>Correction on list of functions on the X2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120CD" w14:textId="77777777" w:rsidR="00826B1D" w:rsidRPr="00572743" w:rsidRDefault="00826B1D" w:rsidP="00601218">
            <w:pPr>
              <w:pStyle w:val="TAC8pt"/>
            </w:pPr>
            <w:r w:rsidRPr="00572743">
              <w:t>15.2.0</w:t>
            </w:r>
          </w:p>
        </w:tc>
      </w:tr>
      <w:tr w:rsidR="00B57184" w:rsidRPr="00E32B76" w14:paraId="6D6FA159" w14:textId="77777777" w:rsidTr="00781222">
        <w:tc>
          <w:tcPr>
            <w:tcW w:w="800" w:type="dxa"/>
            <w:tcBorders>
              <w:top w:val="single" w:sz="4" w:space="0" w:color="auto"/>
              <w:left w:val="single" w:sz="4" w:space="0" w:color="auto"/>
              <w:bottom w:val="single" w:sz="4" w:space="0" w:color="auto"/>
              <w:right w:val="single" w:sz="4" w:space="0" w:color="auto"/>
            </w:tcBorders>
            <w:shd w:val="solid" w:color="FFFFFF" w:fill="auto"/>
          </w:tcPr>
          <w:p w14:paraId="70E0BEA0" w14:textId="77777777" w:rsidR="00B57184" w:rsidRPr="00572743" w:rsidRDefault="00B57184" w:rsidP="00601218">
            <w:pPr>
              <w:pStyle w:val="TAC8pt"/>
            </w:pPr>
            <w:r w:rsidRPr="00A27A39">
              <w:t>202</w:t>
            </w:r>
            <w:r w:rsidRPr="00572743">
              <w:t>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FDEBB8" w14:textId="77777777" w:rsidR="00B57184" w:rsidRPr="00572743" w:rsidRDefault="00B57184" w:rsidP="00601218">
            <w:pPr>
              <w:pStyle w:val="TAC8pt"/>
            </w:pPr>
            <w:r w:rsidRPr="00572743">
              <w:t>RP#88-e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048EBC1" w14:textId="77777777" w:rsidR="00B57184" w:rsidRPr="00572743" w:rsidRDefault="00B57184" w:rsidP="00601218">
            <w:pPr>
              <w:pStyle w:val="TAC"/>
              <w:rPr>
                <w:sz w:val="16"/>
                <w:szCs w:val="16"/>
                <w:shd w:val="clear" w:color="auto" w:fill="FFFFFF"/>
              </w:rPr>
            </w:pPr>
            <w:r w:rsidRPr="00572743">
              <w:rPr>
                <w:sz w:val="16"/>
                <w:szCs w:val="16"/>
                <w:shd w:val="clear" w:color="auto" w:fill="FFFFFF"/>
              </w:rPr>
              <w:t>RP-201089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8912F8" w14:textId="77777777" w:rsidR="00B57184" w:rsidRPr="00572743" w:rsidRDefault="00B57184" w:rsidP="00601218">
            <w:pPr>
              <w:pStyle w:val="TAL"/>
              <w:rPr>
                <w:sz w:val="16"/>
                <w:szCs w:val="16"/>
                <w:shd w:val="clear" w:color="auto" w:fill="FFFFFF"/>
              </w:rPr>
            </w:pPr>
            <w:r w:rsidRPr="00572743">
              <w:rPr>
                <w:sz w:val="16"/>
                <w:szCs w:val="16"/>
                <w:shd w:val="clear" w:color="auto" w:fill="FFFFFF"/>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9955A" w14:textId="77777777" w:rsidR="00B57184" w:rsidRPr="00572743" w:rsidRDefault="00B57184" w:rsidP="00601218">
            <w:pPr>
              <w:pStyle w:val="TAR"/>
              <w:rPr>
                <w:sz w:val="16"/>
                <w:szCs w:val="16"/>
                <w:shd w:val="clear" w:color="auto" w:fill="FFFFFF"/>
              </w:rPr>
            </w:pPr>
            <w:r w:rsidRPr="00572743">
              <w:rPr>
                <w:sz w:val="16"/>
                <w:szCs w:val="16"/>
                <w:shd w:val="clear" w:color="auto" w:fill="FFFFFF"/>
              </w:rPr>
              <w:t>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D36EB0" w14:textId="77777777" w:rsidR="00B57184" w:rsidRPr="00572743" w:rsidRDefault="00B57184" w:rsidP="00601218">
            <w:pPr>
              <w:pStyle w:val="TAC"/>
              <w:rPr>
                <w:sz w:val="16"/>
                <w:szCs w:val="16"/>
                <w:shd w:val="clear" w:color="auto" w:fill="FFFFFF"/>
              </w:rPr>
            </w:pPr>
            <w:r w:rsidRPr="00572743">
              <w:rPr>
                <w:sz w:val="16"/>
                <w:szCs w:val="16"/>
                <w:shd w:val="clear" w:color="auto" w:fill="FFFFFF"/>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4A63B4" w14:textId="77777777" w:rsidR="00B57184" w:rsidRPr="00572743" w:rsidRDefault="00B57184" w:rsidP="00601218">
            <w:pPr>
              <w:pStyle w:val="TAL8pt"/>
            </w:pPr>
            <w:r w:rsidRPr="00572743">
              <w:t>Baseline CR for introducing Rel-16 LTE further mobility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FBD58" w14:textId="77777777" w:rsidR="00B57184" w:rsidRPr="00572743" w:rsidRDefault="00B57184" w:rsidP="00601218">
            <w:pPr>
              <w:pStyle w:val="TAC8pt"/>
            </w:pPr>
            <w:r w:rsidRPr="00572743">
              <w:t>16.0.0</w:t>
            </w:r>
          </w:p>
        </w:tc>
      </w:tr>
      <w:tr w:rsidR="00A27A39" w:rsidRPr="00E32B76" w14:paraId="7761EDFF" w14:textId="77777777" w:rsidTr="00531714">
        <w:tc>
          <w:tcPr>
            <w:tcW w:w="800" w:type="dxa"/>
            <w:tcBorders>
              <w:top w:val="single" w:sz="4" w:space="0" w:color="auto"/>
              <w:left w:val="single" w:sz="4" w:space="0" w:color="auto"/>
              <w:bottom w:val="single" w:sz="4" w:space="0" w:color="auto"/>
              <w:right w:val="single" w:sz="4" w:space="0" w:color="auto"/>
            </w:tcBorders>
            <w:shd w:val="solid" w:color="FFFFFF" w:fill="auto"/>
          </w:tcPr>
          <w:p w14:paraId="6E8DBF00" w14:textId="77777777" w:rsidR="00A27A39" w:rsidRPr="00A27A39" w:rsidRDefault="00A27A39" w:rsidP="00601218">
            <w:pPr>
              <w:pStyle w:val="TAC8pt"/>
            </w:pPr>
            <w:r w:rsidRPr="00A27A39">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E563F3" w14:textId="77777777" w:rsidR="00A27A39" w:rsidRPr="00572743" w:rsidRDefault="00A27A39" w:rsidP="00601218">
            <w:pPr>
              <w:pStyle w:val="TAC8pt"/>
            </w:pPr>
            <w:r w:rsidRPr="00572743">
              <w:t>RP#88-e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1385258" w14:textId="77777777" w:rsidR="00A27A39" w:rsidRPr="00572743" w:rsidRDefault="00A27A39" w:rsidP="00601218">
            <w:pPr>
              <w:pStyle w:val="TAC"/>
              <w:rPr>
                <w:sz w:val="16"/>
                <w:szCs w:val="16"/>
                <w:shd w:val="clear" w:color="auto" w:fill="FFFFFF"/>
              </w:rPr>
            </w:pPr>
            <w:r w:rsidRPr="00572743">
              <w:rPr>
                <w:sz w:val="16"/>
                <w:szCs w:val="16"/>
                <w:shd w:val="clear" w:color="auto" w:fill="FFFFFF"/>
              </w:rPr>
              <w:t>RP-201077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BBD77A" w14:textId="77777777" w:rsidR="00A27A39" w:rsidRPr="00572743" w:rsidRDefault="00A27A39" w:rsidP="00601218">
            <w:pPr>
              <w:pStyle w:val="TAL"/>
              <w:rPr>
                <w:sz w:val="16"/>
                <w:szCs w:val="16"/>
                <w:shd w:val="clear" w:color="auto" w:fill="FFFFFF"/>
              </w:rPr>
            </w:pPr>
            <w:r w:rsidRPr="00572743">
              <w:rPr>
                <w:sz w:val="16"/>
                <w:szCs w:val="16"/>
                <w:shd w:val="clear" w:color="auto" w:fill="FFFFFF"/>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65788" w14:textId="77777777" w:rsidR="00A27A39" w:rsidRPr="00572743" w:rsidRDefault="00A27A39" w:rsidP="00601218">
            <w:pPr>
              <w:pStyle w:val="TAR"/>
              <w:rPr>
                <w:sz w:val="16"/>
                <w:szCs w:val="16"/>
                <w:shd w:val="clear" w:color="auto" w:fill="FFFFFF"/>
              </w:rPr>
            </w:pPr>
            <w:r w:rsidRPr="00572743">
              <w:rPr>
                <w:sz w:val="16"/>
                <w:szCs w:val="16"/>
                <w:shd w:val="clear" w:color="auto" w:fill="FFFFFF"/>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8F21E" w14:textId="77777777" w:rsidR="00A27A39" w:rsidRPr="00572743" w:rsidRDefault="00A27A39" w:rsidP="00601218">
            <w:pPr>
              <w:pStyle w:val="TAC"/>
              <w:rPr>
                <w:sz w:val="16"/>
                <w:szCs w:val="16"/>
                <w:shd w:val="clear" w:color="auto" w:fill="FFFFFF"/>
              </w:rPr>
            </w:pPr>
            <w:r w:rsidRPr="00572743">
              <w:rPr>
                <w:sz w:val="16"/>
                <w:szCs w:val="16"/>
                <w:shd w:val="clear" w:color="auto" w:fill="FFFFFF"/>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8D5073" w14:textId="77777777" w:rsidR="00A27A39" w:rsidRPr="00572743" w:rsidRDefault="00A27A39" w:rsidP="00601218">
            <w:pPr>
              <w:pStyle w:val="TAL8pt"/>
            </w:pPr>
            <w:r w:rsidRPr="00572743">
              <w:t>BL CR to 36.420: Support for IAB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5426D1" w14:textId="77777777" w:rsidR="00A27A39" w:rsidRPr="00572743" w:rsidRDefault="00A27A39" w:rsidP="00601218">
            <w:pPr>
              <w:pStyle w:val="TAC8pt"/>
            </w:pPr>
            <w:r w:rsidRPr="00572743">
              <w:t>16.0.0</w:t>
            </w:r>
          </w:p>
        </w:tc>
      </w:tr>
      <w:tr w:rsidR="00DB498B" w:rsidRPr="00E32B76" w14:paraId="2E3FD8BD" w14:textId="77777777" w:rsidTr="00E02238">
        <w:tc>
          <w:tcPr>
            <w:tcW w:w="800" w:type="dxa"/>
            <w:tcBorders>
              <w:top w:val="single" w:sz="4" w:space="0" w:color="auto"/>
              <w:left w:val="single" w:sz="4" w:space="0" w:color="auto"/>
              <w:bottom w:val="single" w:sz="12" w:space="0" w:color="auto"/>
              <w:right w:val="single" w:sz="4" w:space="0" w:color="auto"/>
            </w:tcBorders>
            <w:shd w:val="solid" w:color="FFFFFF" w:fill="auto"/>
          </w:tcPr>
          <w:p w14:paraId="02F45A2F" w14:textId="77777777" w:rsidR="00DB498B" w:rsidRPr="00A27A39" w:rsidRDefault="00DB498B" w:rsidP="00DB498B">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73346B01" w14:textId="77777777" w:rsidR="00DB498B" w:rsidRPr="00572743" w:rsidRDefault="00DB498B" w:rsidP="00DB498B">
            <w:pPr>
              <w:pStyle w:val="TAC8pt"/>
            </w:pPr>
            <w:r w:rsidRPr="00572743">
              <w:t>RP#</w:t>
            </w:r>
            <w:r>
              <w:t>95</w:t>
            </w:r>
            <w:r w:rsidRPr="00572743">
              <w:t>-e</w:t>
            </w:r>
          </w:p>
        </w:tc>
        <w:tc>
          <w:tcPr>
            <w:tcW w:w="952" w:type="dxa"/>
            <w:tcBorders>
              <w:top w:val="single" w:sz="4" w:space="0" w:color="auto"/>
              <w:left w:val="single" w:sz="4" w:space="0" w:color="auto"/>
              <w:bottom w:val="single" w:sz="12" w:space="0" w:color="auto"/>
              <w:right w:val="single" w:sz="4" w:space="0" w:color="auto"/>
            </w:tcBorders>
            <w:shd w:val="solid" w:color="FFFFFF" w:fill="auto"/>
          </w:tcPr>
          <w:p w14:paraId="3CF9EC78" w14:textId="77777777" w:rsidR="00DB498B" w:rsidRPr="00572743" w:rsidRDefault="00DB498B" w:rsidP="00DB498B">
            <w:pPr>
              <w:pStyle w:val="TAC"/>
              <w:rPr>
                <w:sz w:val="16"/>
                <w:szCs w:val="16"/>
                <w:shd w:val="clear" w:color="auto" w:fill="FFFFFF"/>
              </w:rPr>
            </w:pPr>
            <w:r w:rsidRPr="00DB498B">
              <w:rPr>
                <w:sz w:val="16"/>
                <w:szCs w:val="16"/>
                <w:shd w:val="clear" w:color="auto" w:fill="FFFFFF"/>
              </w:rPr>
              <w:t>RP-220218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AF17FC0" w14:textId="77777777" w:rsidR="00DB498B" w:rsidRPr="00572743" w:rsidRDefault="00DB498B" w:rsidP="00DB498B">
            <w:pPr>
              <w:pStyle w:val="TAL"/>
              <w:rPr>
                <w:sz w:val="16"/>
                <w:szCs w:val="16"/>
                <w:shd w:val="clear" w:color="auto" w:fill="FFFFFF"/>
              </w:rPr>
            </w:pPr>
            <w:r>
              <w:rPr>
                <w:sz w:val="16"/>
                <w:szCs w:val="16"/>
                <w:shd w:val="clear" w:color="auto" w:fill="FFFFFF"/>
              </w:rPr>
              <w:t>0023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DBEBF83" w14:textId="77777777" w:rsidR="00DB498B" w:rsidRPr="00572743" w:rsidRDefault="00DB498B" w:rsidP="00DB498B">
            <w:pPr>
              <w:pStyle w:val="TAR"/>
              <w:rPr>
                <w:sz w:val="16"/>
                <w:szCs w:val="16"/>
                <w:shd w:val="clear" w:color="auto" w:fill="FFFFFF"/>
              </w:rPr>
            </w:pPr>
            <w:r>
              <w:rPr>
                <w:sz w:val="16"/>
                <w:szCs w:val="16"/>
                <w:shd w:val="clear" w:color="auto" w:fill="FFFFFF"/>
              </w:rPr>
              <w:t>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9C611D5" w14:textId="77777777" w:rsidR="00DB498B" w:rsidRPr="00572743" w:rsidRDefault="00DB498B" w:rsidP="00DB498B">
            <w:pPr>
              <w:pStyle w:val="TAC"/>
              <w:rPr>
                <w:sz w:val="16"/>
                <w:szCs w:val="16"/>
                <w:shd w:val="clear" w:color="auto" w:fill="FFFFFF"/>
              </w:rPr>
            </w:pPr>
            <w:r>
              <w:rPr>
                <w:sz w:val="16"/>
                <w:szCs w:val="16"/>
                <w:shd w:val="clear" w:color="auto" w:fill="FFFFFF"/>
              </w:rPr>
              <w:t>B</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5EA6DAFD" w14:textId="77777777" w:rsidR="00DB498B" w:rsidRPr="00572743" w:rsidRDefault="00DB498B" w:rsidP="00DB498B">
            <w:pPr>
              <w:pStyle w:val="TAL8pt"/>
            </w:pPr>
            <w:r>
              <w:rPr>
                <w:noProof/>
              </w:rPr>
              <w:t>CPAC BL CR to TS 36</w:t>
            </w:r>
            <w:r w:rsidRPr="00C30B0D">
              <w:rPr>
                <w:noProof/>
              </w:rPr>
              <w:t>.420</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22C081B" w14:textId="77777777" w:rsidR="00DB498B" w:rsidRPr="00572743" w:rsidRDefault="00DB498B" w:rsidP="00DB498B">
            <w:pPr>
              <w:pStyle w:val="TAC8pt"/>
            </w:pPr>
            <w:r>
              <w:t>17.0.0</w:t>
            </w:r>
          </w:p>
        </w:tc>
      </w:tr>
      <w:tr w:rsidR="00CC00C8" w:rsidRPr="00E32B76" w14:paraId="6FAD257F" w14:textId="77777777" w:rsidTr="00E02238">
        <w:tc>
          <w:tcPr>
            <w:tcW w:w="800" w:type="dxa"/>
            <w:tcBorders>
              <w:top w:val="single" w:sz="12" w:space="0" w:color="auto"/>
              <w:left w:val="single" w:sz="4" w:space="0" w:color="auto"/>
              <w:bottom w:val="single" w:sz="12" w:space="0" w:color="auto"/>
              <w:right w:val="single" w:sz="4" w:space="0" w:color="auto"/>
            </w:tcBorders>
            <w:shd w:val="solid" w:color="FFFFFF" w:fill="auto"/>
          </w:tcPr>
          <w:p w14:paraId="626A97D6" w14:textId="5CA5F5F5" w:rsidR="00CC00C8" w:rsidRDefault="00CC00C8" w:rsidP="00CC00C8">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E4FCA08" w14:textId="67C8311C" w:rsidR="00CC00C8" w:rsidRPr="00572743" w:rsidRDefault="00CC00C8" w:rsidP="00CC00C8">
            <w:pPr>
              <w:pStyle w:val="TAC8pt"/>
            </w:pPr>
            <w:r>
              <w:t>SA#103-</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46064DDA" w14:textId="551EF7AD" w:rsidR="00CC00C8" w:rsidRPr="00DB498B" w:rsidRDefault="00CC00C8" w:rsidP="00CC00C8">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7AE57FD4" w14:textId="34D8E846" w:rsidR="00CC00C8" w:rsidRDefault="00CC00C8" w:rsidP="00CC00C8">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165EDD6" w14:textId="217C9DFA" w:rsidR="00CC00C8" w:rsidRDefault="00CC00C8" w:rsidP="00CC00C8">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E621477" w14:textId="5D1421BE" w:rsidR="00CC00C8" w:rsidRDefault="00CC00C8" w:rsidP="00CC00C8">
            <w:pPr>
              <w:pStyle w:val="TAC"/>
              <w:rPr>
                <w:sz w:val="16"/>
                <w:szCs w:val="16"/>
                <w:shd w:val="clear" w:color="auto" w:fill="FFFFFF"/>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23B7FE63" w14:textId="2E1FA516" w:rsidR="00CC00C8" w:rsidRDefault="00CC00C8" w:rsidP="00CC00C8">
            <w:pPr>
              <w:pStyle w:val="TAL8pt"/>
              <w:rPr>
                <w:noProof/>
              </w:rPr>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64A6D7AE" w14:textId="7F71D1C1" w:rsidR="00CC00C8" w:rsidRPr="00B57D7A" w:rsidRDefault="00CC00C8" w:rsidP="00CC00C8">
            <w:pPr>
              <w:pStyle w:val="TAC8pt"/>
              <w:rPr>
                <w:b/>
              </w:rPr>
            </w:pPr>
            <w:r w:rsidRPr="00956B07">
              <w:t>18.0.0</w:t>
            </w:r>
          </w:p>
        </w:tc>
      </w:tr>
      <w:tr w:rsidR="00E02238" w:rsidRPr="00E32B76" w14:paraId="14A1DBD3" w14:textId="77777777" w:rsidTr="00E02238">
        <w:tc>
          <w:tcPr>
            <w:tcW w:w="800" w:type="dxa"/>
            <w:tcBorders>
              <w:top w:val="single" w:sz="12" w:space="0" w:color="auto"/>
              <w:left w:val="single" w:sz="4" w:space="0" w:color="auto"/>
              <w:bottom w:val="single" w:sz="4" w:space="0" w:color="auto"/>
              <w:right w:val="single" w:sz="4" w:space="0" w:color="auto"/>
            </w:tcBorders>
            <w:shd w:val="solid" w:color="FFFFFF" w:fill="auto"/>
          </w:tcPr>
          <w:p w14:paraId="50E758EE" w14:textId="4831673B" w:rsidR="00E02238" w:rsidRDefault="00E02238" w:rsidP="00CC00C8">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564B782E" w14:textId="63A35817" w:rsidR="00E02238" w:rsidRDefault="00E02238" w:rsidP="00CC00C8">
            <w:pPr>
              <w:pStyle w:val="TAC8pt"/>
            </w:pPr>
            <w:r>
              <w:t>-</w:t>
            </w:r>
          </w:p>
        </w:tc>
        <w:tc>
          <w:tcPr>
            <w:tcW w:w="952" w:type="dxa"/>
            <w:tcBorders>
              <w:top w:val="single" w:sz="12" w:space="0" w:color="auto"/>
              <w:left w:val="single" w:sz="4" w:space="0" w:color="auto"/>
              <w:bottom w:val="single" w:sz="4" w:space="0" w:color="auto"/>
              <w:right w:val="single" w:sz="4" w:space="0" w:color="auto"/>
            </w:tcBorders>
            <w:shd w:val="solid" w:color="FFFFFF" w:fill="auto"/>
          </w:tcPr>
          <w:p w14:paraId="284E4EC2" w14:textId="6A57F97C" w:rsidR="00E02238" w:rsidRDefault="00E02238" w:rsidP="00CC00C8">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F303E58" w14:textId="75DB197A" w:rsidR="00E02238" w:rsidRDefault="00E02238" w:rsidP="00CC00C8">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8D495F3" w14:textId="6331ABA1" w:rsidR="00E02238" w:rsidRDefault="00E02238" w:rsidP="00CC00C8">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E897F44" w14:textId="1F851A24" w:rsidR="00E02238" w:rsidRDefault="00E02238" w:rsidP="00CC00C8">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2BE43470" w14:textId="7906E38C" w:rsidR="00E02238" w:rsidRPr="00956B07" w:rsidRDefault="00E02238" w:rsidP="00CC00C8">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CBC7358" w14:textId="6901D675" w:rsidR="00E02238" w:rsidRPr="00E02238" w:rsidRDefault="00E02238" w:rsidP="00CC00C8">
            <w:pPr>
              <w:pStyle w:val="TAC8pt"/>
              <w:rPr>
                <w:b/>
              </w:rPr>
            </w:pPr>
            <w:r w:rsidRPr="00E02238">
              <w:rPr>
                <w:b/>
              </w:rPr>
              <w:t>19.0.0</w:t>
            </w:r>
          </w:p>
        </w:tc>
      </w:tr>
    </w:tbl>
    <w:p w14:paraId="60845991" w14:textId="77777777" w:rsidR="004A3549" w:rsidRPr="00E32B76" w:rsidRDefault="004A3549"/>
    <w:sectPr w:rsidR="004A3549" w:rsidRPr="00E32B7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2CF13" w14:textId="77777777" w:rsidR="00DC56A3" w:rsidRDefault="00DC56A3">
      <w:r>
        <w:separator/>
      </w:r>
    </w:p>
  </w:endnote>
  <w:endnote w:type="continuationSeparator" w:id="0">
    <w:p w14:paraId="08A63B71" w14:textId="77777777" w:rsidR="00DC56A3" w:rsidRDefault="00DC5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0B42B" w14:textId="77777777" w:rsidR="004A3549" w:rsidRDefault="004A35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3A887" w14:textId="77777777" w:rsidR="00DC56A3" w:rsidRDefault="00DC56A3">
      <w:r>
        <w:separator/>
      </w:r>
    </w:p>
  </w:footnote>
  <w:footnote w:type="continuationSeparator" w:id="0">
    <w:p w14:paraId="25700F9E" w14:textId="77777777" w:rsidR="00DC56A3" w:rsidRDefault="00DC5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142AA" w14:textId="17E05EE0" w:rsidR="004A3549" w:rsidRDefault="004A3549">
    <w:pPr>
      <w:pStyle w:val="Header"/>
      <w:framePr w:wrap="auto" w:vAnchor="text" w:hAnchor="margin" w:xAlign="right" w:y="1"/>
      <w:widowControl/>
    </w:pPr>
    <w:r>
      <w:fldChar w:fldCharType="begin"/>
    </w:r>
    <w:r>
      <w:instrText xml:space="preserve"> STYLEREF ZA </w:instrText>
    </w:r>
    <w:r>
      <w:fldChar w:fldCharType="separate"/>
    </w:r>
    <w:r w:rsidR="00E02238">
      <w:t>3GPP TS 36.420 V19.0.0 (2025-09)</w:t>
    </w:r>
    <w:r>
      <w:fldChar w:fldCharType="end"/>
    </w:r>
  </w:p>
  <w:p w14:paraId="7AA77BD3" w14:textId="77777777" w:rsidR="004A3549" w:rsidRDefault="004A3549">
    <w:pPr>
      <w:pStyle w:val="Header"/>
      <w:framePr w:wrap="auto" w:vAnchor="text" w:hAnchor="margin" w:xAlign="center" w:y="1"/>
      <w:widowControl/>
    </w:pPr>
    <w:r>
      <w:fldChar w:fldCharType="begin"/>
    </w:r>
    <w:r>
      <w:instrText xml:space="preserve"> PAGE </w:instrText>
    </w:r>
    <w:r>
      <w:fldChar w:fldCharType="separate"/>
    </w:r>
    <w:r w:rsidR="00601218">
      <w:t>12</w:t>
    </w:r>
    <w:r>
      <w:fldChar w:fldCharType="end"/>
    </w:r>
  </w:p>
  <w:p w14:paraId="06464877" w14:textId="5F22A4AF" w:rsidR="004A3549" w:rsidRDefault="004A3549">
    <w:pPr>
      <w:pStyle w:val="Header"/>
      <w:framePr w:wrap="auto" w:vAnchor="text" w:hAnchor="margin" w:y="1"/>
      <w:widowControl/>
    </w:pPr>
    <w:r>
      <w:fldChar w:fldCharType="begin"/>
    </w:r>
    <w:r>
      <w:instrText xml:space="preserve"> STYLEREF ZGSM </w:instrText>
    </w:r>
    <w:r>
      <w:fldChar w:fldCharType="separate"/>
    </w:r>
    <w:r w:rsidR="00E02238">
      <w:t>Release 19</w:t>
    </w:r>
    <w:r>
      <w:fldChar w:fldCharType="end"/>
    </w:r>
  </w:p>
  <w:p w14:paraId="5156A59E" w14:textId="77777777" w:rsidR="004A3549" w:rsidRDefault="004A35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1B351B9"/>
    <w:multiLevelType w:val="hybridMultilevel"/>
    <w:tmpl w:val="87729CE6"/>
    <w:lvl w:ilvl="0" w:tplc="540CB594">
      <w:start w:val="5"/>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594F75C2"/>
    <w:multiLevelType w:val="hybridMultilevel"/>
    <w:tmpl w:val="F8B62576"/>
    <w:lvl w:ilvl="0" w:tplc="F690AAB8">
      <w:start w:val="4"/>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7991080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9058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4519328">
    <w:abstractNumId w:val="2"/>
  </w:num>
  <w:num w:numId="4" w16cid:durableId="9093423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12753"/>
    <w:rsid w:val="0001341A"/>
    <w:rsid w:val="00014082"/>
    <w:rsid w:val="0002001F"/>
    <w:rsid w:val="00027F83"/>
    <w:rsid w:val="00031253"/>
    <w:rsid w:val="0005616D"/>
    <w:rsid w:val="000562BA"/>
    <w:rsid w:val="00060E3F"/>
    <w:rsid w:val="000659F4"/>
    <w:rsid w:val="00070425"/>
    <w:rsid w:val="00071E60"/>
    <w:rsid w:val="00080021"/>
    <w:rsid w:val="0008776B"/>
    <w:rsid w:val="00095261"/>
    <w:rsid w:val="000A075E"/>
    <w:rsid w:val="000B726D"/>
    <w:rsid w:val="000C69B0"/>
    <w:rsid w:val="000E4248"/>
    <w:rsid w:val="00101F8F"/>
    <w:rsid w:val="00102496"/>
    <w:rsid w:val="00105E0F"/>
    <w:rsid w:val="00116B36"/>
    <w:rsid w:val="001174A2"/>
    <w:rsid w:val="00124045"/>
    <w:rsid w:val="0015677D"/>
    <w:rsid w:val="00157E5A"/>
    <w:rsid w:val="00160115"/>
    <w:rsid w:val="00161A19"/>
    <w:rsid w:val="001637C9"/>
    <w:rsid w:val="00165EEF"/>
    <w:rsid w:val="00166B89"/>
    <w:rsid w:val="00173DEC"/>
    <w:rsid w:val="00177BCE"/>
    <w:rsid w:val="00183AC2"/>
    <w:rsid w:val="00186596"/>
    <w:rsid w:val="00190580"/>
    <w:rsid w:val="0019286A"/>
    <w:rsid w:val="00196CC4"/>
    <w:rsid w:val="001A1FFF"/>
    <w:rsid w:val="001C1C59"/>
    <w:rsid w:val="001C7155"/>
    <w:rsid w:val="001D6CD0"/>
    <w:rsid w:val="00230C80"/>
    <w:rsid w:val="00232BA6"/>
    <w:rsid w:val="00232BE3"/>
    <w:rsid w:val="00233085"/>
    <w:rsid w:val="00250919"/>
    <w:rsid w:val="002514F1"/>
    <w:rsid w:val="002538B8"/>
    <w:rsid w:val="00253F16"/>
    <w:rsid w:val="00261C43"/>
    <w:rsid w:val="002667BC"/>
    <w:rsid w:val="00267F31"/>
    <w:rsid w:val="002700CA"/>
    <w:rsid w:val="00277D4F"/>
    <w:rsid w:val="00292235"/>
    <w:rsid w:val="00295F13"/>
    <w:rsid w:val="002A22A6"/>
    <w:rsid w:val="002A39E3"/>
    <w:rsid w:val="002B5064"/>
    <w:rsid w:val="002B68A1"/>
    <w:rsid w:val="002C056D"/>
    <w:rsid w:val="002C2F0F"/>
    <w:rsid w:val="002D4CD7"/>
    <w:rsid w:val="002D61CC"/>
    <w:rsid w:val="002D7E61"/>
    <w:rsid w:val="003051E8"/>
    <w:rsid w:val="00307051"/>
    <w:rsid w:val="00317DA9"/>
    <w:rsid w:val="0032426C"/>
    <w:rsid w:val="00333D1C"/>
    <w:rsid w:val="00343310"/>
    <w:rsid w:val="00347573"/>
    <w:rsid w:val="0037387C"/>
    <w:rsid w:val="00383736"/>
    <w:rsid w:val="00384137"/>
    <w:rsid w:val="003B3EE4"/>
    <w:rsid w:val="003C5D50"/>
    <w:rsid w:val="003E2780"/>
    <w:rsid w:val="003E6686"/>
    <w:rsid w:val="003F6FD0"/>
    <w:rsid w:val="00413D75"/>
    <w:rsid w:val="00424D48"/>
    <w:rsid w:val="0043280F"/>
    <w:rsid w:val="004458A1"/>
    <w:rsid w:val="00451FE2"/>
    <w:rsid w:val="004573A9"/>
    <w:rsid w:val="004573FE"/>
    <w:rsid w:val="00464F2D"/>
    <w:rsid w:val="00484CAC"/>
    <w:rsid w:val="00484ED9"/>
    <w:rsid w:val="0049394D"/>
    <w:rsid w:val="004A3549"/>
    <w:rsid w:val="004A7BAF"/>
    <w:rsid w:val="004B0376"/>
    <w:rsid w:val="004B652D"/>
    <w:rsid w:val="004B7BD6"/>
    <w:rsid w:val="004C7CF9"/>
    <w:rsid w:val="004D0722"/>
    <w:rsid w:val="004F096B"/>
    <w:rsid w:val="00501B8E"/>
    <w:rsid w:val="00512D7D"/>
    <w:rsid w:val="00514696"/>
    <w:rsid w:val="00526E24"/>
    <w:rsid w:val="00531714"/>
    <w:rsid w:val="00532345"/>
    <w:rsid w:val="005426D8"/>
    <w:rsid w:val="00554D19"/>
    <w:rsid w:val="005575F3"/>
    <w:rsid w:val="00564B35"/>
    <w:rsid w:val="005673C0"/>
    <w:rsid w:val="00572743"/>
    <w:rsid w:val="00573699"/>
    <w:rsid w:val="00580A41"/>
    <w:rsid w:val="0058475D"/>
    <w:rsid w:val="00585B5C"/>
    <w:rsid w:val="005944E2"/>
    <w:rsid w:val="005A1FEF"/>
    <w:rsid w:val="005A3823"/>
    <w:rsid w:val="005A5407"/>
    <w:rsid w:val="005B5045"/>
    <w:rsid w:val="005B74FF"/>
    <w:rsid w:val="005C2DD1"/>
    <w:rsid w:val="005D0539"/>
    <w:rsid w:val="005E29B5"/>
    <w:rsid w:val="005F1DF7"/>
    <w:rsid w:val="005F4896"/>
    <w:rsid w:val="005F58FD"/>
    <w:rsid w:val="00601218"/>
    <w:rsid w:val="00604D9D"/>
    <w:rsid w:val="00616D4B"/>
    <w:rsid w:val="00626146"/>
    <w:rsid w:val="00641CAC"/>
    <w:rsid w:val="0066003E"/>
    <w:rsid w:val="00671D07"/>
    <w:rsid w:val="00672184"/>
    <w:rsid w:val="00673242"/>
    <w:rsid w:val="00677CF4"/>
    <w:rsid w:val="0069011A"/>
    <w:rsid w:val="00692D61"/>
    <w:rsid w:val="00694C30"/>
    <w:rsid w:val="006D7604"/>
    <w:rsid w:val="006F1672"/>
    <w:rsid w:val="006F435B"/>
    <w:rsid w:val="00737AD3"/>
    <w:rsid w:val="00754C5D"/>
    <w:rsid w:val="00765DB9"/>
    <w:rsid w:val="00771779"/>
    <w:rsid w:val="007750B2"/>
    <w:rsid w:val="00776CB2"/>
    <w:rsid w:val="0078110A"/>
    <w:rsid w:val="00781222"/>
    <w:rsid w:val="007820C3"/>
    <w:rsid w:val="007A1B9B"/>
    <w:rsid w:val="007A489B"/>
    <w:rsid w:val="007B0F72"/>
    <w:rsid w:val="007B265E"/>
    <w:rsid w:val="007B69D6"/>
    <w:rsid w:val="007C3235"/>
    <w:rsid w:val="007D1BD4"/>
    <w:rsid w:val="007D1C2B"/>
    <w:rsid w:val="007D2001"/>
    <w:rsid w:val="007E0555"/>
    <w:rsid w:val="007E2995"/>
    <w:rsid w:val="007F20E1"/>
    <w:rsid w:val="00804956"/>
    <w:rsid w:val="00805148"/>
    <w:rsid w:val="008130BB"/>
    <w:rsid w:val="008201FA"/>
    <w:rsid w:val="008202C9"/>
    <w:rsid w:val="00826B1D"/>
    <w:rsid w:val="00831931"/>
    <w:rsid w:val="0083337C"/>
    <w:rsid w:val="0084200D"/>
    <w:rsid w:val="00864062"/>
    <w:rsid w:val="0087054E"/>
    <w:rsid w:val="008727A7"/>
    <w:rsid w:val="008837B6"/>
    <w:rsid w:val="00883CC5"/>
    <w:rsid w:val="00894A17"/>
    <w:rsid w:val="008C4093"/>
    <w:rsid w:val="008C647F"/>
    <w:rsid w:val="008C6DB3"/>
    <w:rsid w:val="008D0C54"/>
    <w:rsid w:val="008D1151"/>
    <w:rsid w:val="008D16A6"/>
    <w:rsid w:val="008D323B"/>
    <w:rsid w:val="008E3FF8"/>
    <w:rsid w:val="008E7419"/>
    <w:rsid w:val="008E7621"/>
    <w:rsid w:val="008F4F71"/>
    <w:rsid w:val="009177A1"/>
    <w:rsid w:val="00933E76"/>
    <w:rsid w:val="009403E4"/>
    <w:rsid w:val="00950B04"/>
    <w:rsid w:val="00951EF4"/>
    <w:rsid w:val="00955E0C"/>
    <w:rsid w:val="009764B1"/>
    <w:rsid w:val="009775C3"/>
    <w:rsid w:val="0098253C"/>
    <w:rsid w:val="00982677"/>
    <w:rsid w:val="00996DA2"/>
    <w:rsid w:val="009A4B6A"/>
    <w:rsid w:val="009A612C"/>
    <w:rsid w:val="009B27CA"/>
    <w:rsid w:val="009B55AA"/>
    <w:rsid w:val="009C07A5"/>
    <w:rsid w:val="009C2904"/>
    <w:rsid w:val="009C5C69"/>
    <w:rsid w:val="009F12B1"/>
    <w:rsid w:val="009F2644"/>
    <w:rsid w:val="00A02542"/>
    <w:rsid w:val="00A27A39"/>
    <w:rsid w:val="00A90BC5"/>
    <w:rsid w:val="00AA2108"/>
    <w:rsid w:val="00AC6627"/>
    <w:rsid w:val="00AC69D9"/>
    <w:rsid w:val="00AD0A58"/>
    <w:rsid w:val="00AD2CAE"/>
    <w:rsid w:val="00AE7794"/>
    <w:rsid w:val="00AF3506"/>
    <w:rsid w:val="00AF4192"/>
    <w:rsid w:val="00AF5A44"/>
    <w:rsid w:val="00B10F2F"/>
    <w:rsid w:val="00B253D4"/>
    <w:rsid w:val="00B32BD1"/>
    <w:rsid w:val="00B35FF6"/>
    <w:rsid w:val="00B53215"/>
    <w:rsid w:val="00B57184"/>
    <w:rsid w:val="00B57D7A"/>
    <w:rsid w:val="00B643B9"/>
    <w:rsid w:val="00B6510F"/>
    <w:rsid w:val="00B65BB1"/>
    <w:rsid w:val="00B72472"/>
    <w:rsid w:val="00B80745"/>
    <w:rsid w:val="00B87356"/>
    <w:rsid w:val="00B9439B"/>
    <w:rsid w:val="00B95D2C"/>
    <w:rsid w:val="00BA1567"/>
    <w:rsid w:val="00BB611C"/>
    <w:rsid w:val="00BB742E"/>
    <w:rsid w:val="00BC43D5"/>
    <w:rsid w:val="00BD2DEA"/>
    <w:rsid w:val="00BE090E"/>
    <w:rsid w:val="00BE5102"/>
    <w:rsid w:val="00BE7B7A"/>
    <w:rsid w:val="00BF55D7"/>
    <w:rsid w:val="00C12CD9"/>
    <w:rsid w:val="00C33168"/>
    <w:rsid w:val="00C37CD3"/>
    <w:rsid w:val="00C509D2"/>
    <w:rsid w:val="00C5301D"/>
    <w:rsid w:val="00C55398"/>
    <w:rsid w:val="00C569B2"/>
    <w:rsid w:val="00C57390"/>
    <w:rsid w:val="00C74677"/>
    <w:rsid w:val="00C85F83"/>
    <w:rsid w:val="00C92491"/>
    <w:rsid w:val="00C97E60"/>
    <w:rsid w:val="00CA0BA2"/>
    <w:rsid w:val="00CA4ACF"/>
    <w:rsid w:val="00CA574F"/>
    <w:rsid w:val="00CB326F"/>
    <w:rsid w:val="00CB3FF3"/>
    <w:rsid w:val="00CB47F6"/>
    <w:rsid w:val="00CC00C8"/>
    <w:rsid w:val="00CC50D8"/>
    <w:rsid w:val="00CC593C"/>
    <w:rsid w:val="00CC79D5"/>
    <w:rsid w:val="00CC7A3A"/>
    <w:rsid w:val="00CD3C88"/>
    <w:rsid w:val="00CD45E5"/>
    <w:rsid w:val="00CE7801"/>
    <w:rsid w:val="00CF6981"/>
    <w:rsid w:val="00CF77AE"/>
    <w:rsid w:val="00D03F14"/>
    <w:rsid w:val="00D106E6"/>
    <w:rsid w:val="00D15BDC"/>
    <w:rsid w:val="00D32C93"/>
    <w:rsid w:val="00D418AA"/>
    <w:rsid w:val="00D4226A"/>
    <w:rsid w:val="00D440E7"/>
    <w:rsid w:val="00D60450"/>
    <w:rsid w:val="00D6481D"/>
    <w:rsid w:val="00D66818"/>
    <w:rsid w:val="00D80A37"/>
    <w:rsid w:val="00D851D0"/>
    <w:rsid w:val="00DA1AC9"/>
    <w:rsid w:val="00DA4B59"/>
    <w:rsid w:val="00DA6E66"/>
    <w:rsid w:val="00DB498B"/>
    <w:rsid w:val="00DB631A"/>
    <w:rsid w:val="00DB6ACF"/>
    <w:rsid w:val="00DB6C86"/>
    <w:rsid w:val="00DC010F"/>
    <w:rsid w:val="00DC2651"/>
    <w:rsid w:val="00DC56A3"/>
    <w:rsid w:val="00DC7F7B"/>
    <w:rsid w:val="00DD38D4"/>
    <w:rsid w:val="00DF3E7C"/>
    <w:rsid w:val="00E02238"/>
    <w:rsid w:val="00E253D3"/>
    <w:rsid w:val="00E2703F"/>
    <w:rsid w:val="00E32B76"/>
    <w:rsid w:val="00E33A44"/>
    <w:rsid w:val="00E41414"/>
    <w:rsid w:val="00E42A21"/>
    <w:rsid w:val="00E47972"/>
    <w:rsid w:val="00E51F1F"/>
    <w:rsid w:val="00E5743A"/>
    <w:rsid w:val="00E74A20"/>
    <w:rsid w:val="00E930A1"/>
    <w:rsid w:val="00EA0AE6"/>
    <w:rsid w:val="00EA443D"/>
    <w:rsid w:val="00EB010C"/>
    <w:rsid w:val="00EB03A5"/>
    <w:rsid w:val="00EB3B4B"/>
    <w:rsid w:val="00EE1AC5"/>
    <w:rsid w:val="00EF5788"/>
    <w:rsid w:val="00F274A9"/>
    <w:rsid w:val="00F34B36"/>
    <w:rsid w:val="00F35A65"/>
    <w:rsid w:val="00F60FC0"/>
    <w:rsid w:val="00F631AA"/>
    <w:rsid w:val="00F65F66"/>
    <w:rsid w:val="00F7228B"/>
    <w:rsid w:val="00F767EF"/>
    <w:rsid w:val="00F8034C"/>
    <w:rsid w:val="00FA04C9"/>
    <w:rsid w:val="00FA35EC"/>
    <w:rsid w:val="00FB39AA"/>
    <w:rsid w:val="00FB4603"/>
    <w:rsid w:val="00FB64A8"/>
    <w:rsid w:val="00FC074D"/>
    <w:rsid w:val="00FE43E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6EE74336"/>
  <w15:chartTrackingRefBased/>
  <w15:docId w15:val="{B74B8C11-4349-473E-8FED-12A182341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2651"/>
    <w:pPr>
      <w:overflowPunct w:val="0"/>
      <w:autoSpaceDE w:val="0"/>
      <w:autoSpaceDN w:val="0"/>
      <w:adjustRightInd w:val="0"/>
      <w:spacing w:after="180"/>
      <w:textAlignment w:val="baseline"/>
    </w:pPr>
  </w:style>
  <w:style w:type="paragraph" w:styleId="Heading1">
    <w:name w:val="heading 1"/>
    <w:next w:val="Normal"/>
    <w:qFormat/>
    <w:rsid w:val="00DC26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
    <w:basedOn w:val="Heading1"/>
    <w:next w:val="Normal"/>
    <w:qFormat/>
    <w:rsid w:val="00DC2651"/>
    <w:pPr>
      <w:pBdr>
        <w:top w:val="none" w:sz="0" w:space="0" w:color="auto"/>
      </w:pBdr>
      <w:spacing w:before="180"/>
      <w:outlineLvl w:val="1"/>
    </w:pPr>
    <w:rPr>
      <w:sz w:val="32"/>
    </w:rPr>
  </w:style>
  <w:style w:type="paragraph" w:styleId="Heading3">
    <w:name w:val="heading 3"/>
    <w:aliases w:val="hello,Memo Heading 3,Underrubrik2,H3,h3,no break"/>
    <w:basedOn w:val="Heading2"/>
    <w:next w:val="Normal"/>
    <w:qFormat/>
    <w:rsid w:val="00DC265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C2651"/>
    <w:pPr>
      <w:ind w:left="1418" w:hanging="1418"/>
      <w:outlineLvl w:val="3"/>
    </w:pPr>
    <w:rPr>
      <w:sz w:val="24"/>
    </w:rPr>
  </w:style>
  <w:style w:type="paragraph" w:styleId="Heading5">
    <w:name w:val="heading 5"/>
    <w:basedOn w:val="Heading4"/>
    <w:next w:val="Normal"/>
    <w:qFormat/>
    <w:rsid w:val="00DC2651"/>
    <w:pPr>
      <w:ind w:left="1701" w:hanging="1701"/>
      <w:outlineLvl w:val="4"/>
    </w:pPr>
    <w:rPr>
      <w:sz w:val="22"/>
    </w:rPr>
  </w:style>
  <w:style w:type="paragraph" w:styleId="Heading6">
    <w:name w:val="heading 6"/>
    <w:basedOn w:val="H6"/>
    <w:next w:val="Normal"/>
    <w:qFormat/>
    <w:rsid w:val="00DC2651"/>
    <w:pPr>
      <w:outlineLvl w:val="5"/>
    </w:pPr>
  </w:style>
  <w:style w:type="paragraph" w:styleId="Heading7">
    <w:name w:val="heading 7"/>
    <w:basedOn w:val="H6"/>
    <w:next w:val="Normal"/>
    <w:qFormat/>
    <w:rsid w:val="00DC2651"/>
    <w:pPr>
      <w:outlineLvl w:val="6"/>
    </w:pPr>
  </w:style>
  <w:style w:type="paragraph" w:styleId="Heading8">
    <w:name w:val="heading 8"/>
    <w:basedOn w:val="Heading1"/>
    <w:next w:val="Normal"/>
    <w:qFormat/>
    <w:rsid w:val="00DC2651"/>
    <w:pPr>
      <w:ind w:left="0" w:firstLine="0"/>
      <w:outlineLvl w:val="7"/>
    </w:pPr>
  </w:style>
  <w:style w:type="paragraph" w:styleId="Heading9">
    <w:name w:val="heading 9"/>
    <w:basedOn w:val="Heading8"/>
    <w:next w:val="Normal"/>
    <w:qFormat/>
    <w:rsid w:val="00DC2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C2651"/>
    <w:pPr>
      <w:ind w:left="1985" w:hanging="1985"/>
      <w:outlineLvl w:val="9"/>
    </w:pPr>
    <w:rPr>
      <w:sz w:val="20"/>
    </w:rPr>
  </w:style>
  <w:style w:type="paragraph" w:styleId="TOC9">
    <w:name w:val="toc 9"/>
    <w:basedOn w:val="TOC8"/>
    <w:semiHidden/>
    <w:rsid w:val="00DC2651"/>
    <w:pPr>
      <w:ind w:left="1418" w:hanging="1418"/>
    </w:pPr>
  </w:style>
  <w:style w:type="paragraph" w:styleId="TOC8">
    <w:name w:val="toc 8"/>
    <w:basedOn w:val="TOC1"/>
    <w:uiPriority w:val="39"/>
    <w:rsid w:val="00DC2651"/>
    <w:pPr>
      <w:spacing w:before="180"/>
      <w:ind w:left="2693" w:hanging="2693"/>
    </w:pPr>
    <w:rPr>
      <w:b/>
    </w:rPr>
  </w:style>
  <w:style w:type="paragraph" w:styleId="TOC1">
    <w:name w:val="toc 1"/>
    <w:uiPriority w:val="39"/>
    <w:rsid w:val="00DC265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C2651"/>
    <w:pPr>
      <w:keepLines/>
      <w:tabs>
        <w:tab w:val="center" w:pos="4536"/>
        <w:tab w:val="right" w:pos="9072"/>
      </w:tabs>
    </w:pPr>
    <w:rPr>
      <w:noProof/>
    </w:rPr>
  </w:style>
  <w:style w:type="character" w:customStyle="1" w:styleId="ZGSM">
    <w:name w:val="ZGSM"/>
    <w:rsid w:val="00DC2651"/>
  </w:style>
  <w:style w:type="paragraph" w:styleId="Header">
    <w:name w:val="header"/>
    <w:rsid w:val="00DC265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C265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DC2651"/>
    <w:pPr>
      <w:ind w:left="1701" w:hanging="1701"/>
    </w:pPr>
  </w:style>
  <w:style w:type="paragraph" w:styleId="TOC4">
    <w:name w:val="toc 4"/>
    <w:basedOn w:val="TOC3"/>
    <w:uiPriority w:val="39"/>
    <w:rsid w:val="00DC2651"/>
    <w:pPr>
      <w:ind w:left="1418" w:hanging="1418"/>
    </w:pPr>
  </w:style>
  <w:style w:type="paragraph" w:styleId="TOC3">
    <w:name w:val="toc 3"/>
    <w:basedOn w:val="TOC2"/>
    <w:uiPriority w:val="39"/>
    <w:rsid w:val="00DC2651"/>
    <w:pPr>
      <w:ind w:left="1134" w:hanging="1134"/>
    </w:pPr>
  </w:style>
  <w:style w:type="paragraph" w:styleId="TOC2">
    <w:name w:val="toc 2"/>
    <w:basedOn w:val="TOC1"/>
    <w:uiPriority w:val="39"/>
    <w:rsid w:val="00DC2651"/>
    <w:pPr>
      <w:keepNext w:val="0"/>
      <w:spacing w:before="0"/>
      <w:ind w:left="851" w:hanging="851"/>
    </w:pPr>
    <w:rPr>
      <w:sz w:val="20"/>
    </w:rPr>
  </w:style>
  <w:style w:type="paragraph" w:styleId="Index1">
    <w:name w:val="index 1"/>
    <w:basedOn w:val="Normal"/>
    <w:semiHidden/>
    <w:rsid w:val="00DC2651"/>
    <w:pPr>
      <w:keepLines/>
      <w:spacing w:after="0"/>
    </w:pPr>
  </w:style>
  <w:style w:type="paragraph" w:styleId="Index2">
    <w:name w:val="index 2"/>
    <w:basedOn w:val="Index1"/>
    <w:semiHidden/>
    <w:rsid w:val="00DC2651"/>
    <w:pPr>
      <w:ind w:left="284"/>
    </w:pPr>
  </w:style>
  <w:style w:type="paragraph" w:customStyle="1" w:styleId="TT">
    <w:name w:val="TT"/>
    <w:basedOn w:val="Heading1"/>
    <w:next w:val="Normal"/>
    <w:rsid w:val="00DC2651"/>
    <w:pPr>
      <w:outlineLvl w:val="9"/>
    </w:pPr>
  </w:style>
  <w:style w:type="paragraph" w:styleId="Footer">
    <w:name w:val="footer"/>
    <w:basedOn w:val="Header"/>
    <w:link w:val="FooterChar"/>
    <w:rsid w:val="00DC2651"/>
    <w:pPr>
      <w:jc w:val="center"/>
    </w:pPr>
    <w:rPr>
      <w:i/>
    </w:rPr>
  </w:style>
  <w:style w:type="character" w:styleId="FootnoteReference">
    <w:name w:val="footnote reference"/>
    <w:semiHidden/>
    <w:rsid w:val="00DC2651"/>
    <w:rPr>
      <w:b/>
      <w:position w:val="6"/>
      <w:sz w:val="16"/>
    </w:rPr>
  </w:style>
  <w:style w:type="paragraph" w:styleId="FootnoteText">
    <w:name w:val="footnote text"/>
    <w:basedOn w:val="Normal"/>
    <w:semiHidden/>
    <w:rsid w:val="00DC2651"/>
    <w:pPr>
      <w:keepLines/>
      <w:spacing w:after="0"/>
      <w:ind w:left="454" w:hanging="454"/>
    </w:pPr>
    <w:rPr>
      <w:sz w:val="16"/>
    </w:rPr>
  </w:style>
  <w:style w:type="paragraph" w:customStyle="1" w:styleId="NF">
    <w:name w:val="NF"/>
    <w:basedOn w:val="NO"/>
    <w:rsid w:val="00DC2651"/>
    <w:pPr>
      <w:keepNext/>
      <w:spacing w:after="0"/>
    </w:pPr>
    <w:rPr>
      <w:rFonts w:ascii="Arial" w:hAnsi="Arial"/>
      <w:sz w:val="18"/>
    </w:rPr>
  </w:style>
  <w:style w:type="paragraph" w:customStyle="1" w:styleId="NO">
    <w:name w:val="NO"/>
    <w:basedOn w:val="Normal"/>
    <w:rsid w:val="00DC2651"/>
    <w:pPr>
      <w:keepLines/>
      <w:ind w:left="1135" w:hanging="851"/>
    </w:pPr>
  </w:style>
  <w:style w:type="paragraph" w:customStyle="1" w:styleId="PL">
    <w:name w:val="PL"/>
    <w:rsid w:val="00DC2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C2651"/>
    <w:pPr>
      <w:jc w:val="right"/>
    </w:pPr>
  </w:style>
  <w:style w:type="paragraph" w:customStyle="1" w:styleId="TAL">
    <w:name w:val="TAL"/>
    <w:basedOn w:val="Normal"/>
    <w:rsid w:val="00DC2651"/>
    <w:pPr>
      <w:keepNext/>
      <w:keepLines/>
      <w:spacing w:after="0"/>
    </w:pPr>
    <w:rPr>
      <w:rFonts w:ascii="Arial" w:hAnsi="Arial"/>
      <w:sz w:val="18"/>
    </w:rPr>
  </w:style>
  <w:style w:type="paragraph" w:styleId="ListNumber2">
    <w:name w:val="List Number 2"/>
    <w:basedOn w:val="ListNumber"/>
    <w:rsid w:val="00DC2651"/>
    <w:pPr>
      <w:ind w:left="851"/>
    </w:pPr>
  </w:style>
  <w:style w:type="paragraph" w:styleId="ListNumber">
    <w:name w:val="List Number"/>
    <w:basedOn w:val="List"/>
    <w:rsid w:val="00DC2651"/>
  </w:style>
  <w:style w:type="paragraph" w:styleId="List">
    <w:name w:val="List"/>
    <w:basedOn w:val="Normal"/>
    <w:rsid w:val="00DC2651"/>
    <w:pPr>
      <w:ind w:left="568" w:hanging="284"/>
    </w:pPr>
  </w:style>
  <w:style w:type="paragraph" w:customStyle="1" w:styleId="TAH">
    <w:name w:val="TAH"/>
    <w:basedOn w:val="TAC"/>
    <w:rsid w:val="00DC2651"/>
    <w:rPr>
      <w:b/>
    </w:rPr>
  </w:style>
  <w:style w:type="paragraph" w:customStyle="1" w:styleId="TAC">
    <w:name w:val="TAC"/>
    <w:basedOn w:val="TAL"/>
    <w:rsid w:val="00DC2651"/>
    <w:pPr>
      <w:jc w:val="center"/>
    </w:pPr>
  </w:style>
  <w:style w:type="paragraph" w:customStyle="1" w:styleId="LD">
    <w:name w:val="LD"/>
    <w:rsid w:val="00DC265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DC2651"/>
    <w:pPr>
      <w:keepLines/>
      <w:ind w:left="1702" w:hanging="1418"/>
    </w:pPr>
  </w:style>
  <w:style w:type="paragraph" w:customStyle="1" w:styleId="FP">
    <w:name w:val="FP"/>
    <w:basedOn w:val="Normal"/>
    <w:rsid w:val="00DC2651"/>
    <w:pPr>
      <w:spacing w:after="0"/>
    </w:pPr>
  </w:style>
  <w:style w:type="paragraph" w:customStyle="1" w:styleId="NW">
    <w:name w:val="NW"/>
    <w:basedOn w:val="NO"/>
    <w:rsid w:val="00DC2651"/>
    <w:pPr>
      <w:spacing w:after="0"/>
    </w:pPr>
  </w:style>
  <w:style w:type="paragraph" w:customStyle="1" w:styleId="EW">
    <w:name w:val="EW"/>
    <w:basedOn w:val="EX"/>
    <w:rsid w:val="00DC2651"/>
    <w:pPr>
      <w:spacing w:after="0"/>
    </w:pPr>
  </w:style>
  <w:style w:type="paragraph" w:customStyle="1" w:styleId="B1">
    <w:name w:val="B1"/>
    <w:basedOn w:val="List"/>
    <w:link w:val="B1Char"/>
    <w:rsid w:val="00DC2651"/>
  </w:style>
  <w:style w:type="paragraph" w:styleId="TOC6">
    <w:name w:val="toc 6"/>
    <w:basedOn w:val="TOC5"/>
    <w:next w:val="Normal"/>
    <w:semiHidden/>
    <w:rsid w:val="00DC2651"/>
    <w:pPr>
      <w:ind w:left="1985" w:hanging="1985"/>
    </w:pPr>
  </w:style>
  <w:style w:type="paragraph" w:styleId="TOC7">
    <w:name w:val="toc 7"/>
    <w:basedOn w:val="TOC6"/>
    <w:next w:val="Normal"/>
    <w:semiHidden/>
    <w:rsid w:val="00DC2651"/>
    <w:pPr>
      <w:ind w:left="2268" w:hanging="2268"/>
    </w:pPr>
  </w:style>
  <w:style w:type="paragraph" w:styleId="ListBullet2">
    <w:name w:val="List Bullet 2"/>
    <w:basedOn w:val="ListBullet"/>
    <w:rsid w:val="00DC2651"/>
    <w:pPr>
      <w:ind w:left="851"/>
    </w:pPr>
  </w:style>
  <w:style w:type="paragraph" w:styleId="ListBullet">
    <w:name w:val="List Bullet"/>
    <w:basedOn w:val="List"/>
    <w:rsid w:val="00DC2651"/>
  </w:style>
  <w:style w:type="paragraph" w:customStyle="1" w:styleId="EditorsNote">
    <w:name w:val="Editor's Note"/>
    <w:basedOn w:val="NO"/>
    <w:rsid w:val="00DC2651"/>
    <w:rPr>
      <w:color w:val="FF0000"/>
    </w:rPr>
  </w:style>
  <w:style w:type="paragraph" w:customStyle="1" w:styleId="TH">
    <w:name w:val="TH"/>
    <w:basedOn w:val="Normal"/>
    <w:rsid w:val="00DC2651"/>
    <w:pPr>
      <w:keepNext/>
      <w:keepLines/>
      <w:spacing w:before="60"/>
      <w:jc w:val="center"/>
    </w:pPr>
    <w:rPr>
      <w:rFonts w:ascii="Arial" w:hAnsi="Arial"/>
      <w:b/>
    </w:rPr>
  </w:style>
  <w:style w:type="paragraph" w:customStyle="1" w:styleId="ZA">
    <w:name w:val="ZA"/>
    <w:rsid w:val="00DC26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C26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C26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C26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C2651"/>
    <w:pPr>
      <w:ind w:left="851" w:hanging="851"/>
    </w:pPr>
  </w:style>
  <w:style w:type="paragraph" w:customStyle="1" w:styleId="ZH">
    <w:name w:val="ZH"/>
    <w:rsid w:val="00DC265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DC2651"/>
    <w:pPr>
      <w:keepNext w:val="0"/>
      <w:spacing w:before="0" w:after="240"/>
    </w:pPr>
  </w:style>
  <w:style w:type="paragraph" w:customStyle="1" w:styleId="ZG">
    <w:name w:val="ZG"/>
    <w:rsid w:val="00DC265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DC2651"/>
    <w:pPr>
      <w:ind w:left="1135"/>
    </w:pPr>
  </w:style>
  <w:style w:type="paragraph" w:styleId="List2">
    <w:name w:val="List 2"/>
    <w:basedOn w:val="List"/>
    <w:rsid w:val="00DC2651"/>
    <w:pPr>
      <w:ind w:left="851"/>
    </w:pPr>
  </w:style>
  <w:style w:type="paragraph" w:styleId="List3">
    <w:name w:val="List 3"/>
    <w:basedOn w:val="List2"/>
    <w:rsid w:val="00DC2651"/>
    <w:pPr>
      <w:ind w:left="1135"/>
    </w:pPr>
  </w:style>
  <w:style w:type="paragraph" w:styleId="List4">
    <w:name w:val="List 4"/>
    <w:basedOn w:val="List3"/>
    <w:rsid w:val="00DC2651"/>
    <w:pPr>
      <w:ind w:left="1418"/>
    </w:pPr>
  </w:style>
  <w:style w:type="paragraph" w:styleId="List5">
    <w:name w:val="List 5"/>
    <w:basedOn w:val="List4"/>
    <w:rsid w:val="00DC2651"/>
    <w:pPr>
      <w:ind w:left="1702"/>
    </w:pPr>
  </w:style>
  <w:style w:type="paragraph" w:styleId="ListBullet4">
    <w:name w:val="List Bullet 4"/>
    <w:basedOn w:val="ListBullet3"/>
    <w:rsid w:val="00DC2651"/>
    <w:pPr>
      <w:ind w:left="1418"/>
    </w:pPr>
  </w:style>
  <w:style w:type="paragraph" w:styleId="ListBullet5">
    <w:name w:val="List Bullet 5"/>
    <w:basedOn w:val="ListBullet4"/>
    <w:rsid w:val="00DC2651"/>
    <w:pPr>
      <w:ind w:left="1702"/>
    </w:pPr>
  </w:style>
  <w:style w:type="paragraph" w:customStyle="1" w:styleId="B2">
    <w:name w:val="B2"/>
    <w:basedOn w:val="List2"/>
    <w:link w:val="B2Char"/>
    <w:rsid w:val="00DC2651"/>
  </w:style>
  <w:style w:type="paragraph" w:customStyle="1" w:styleId="B3">
    <w:name w:val="B3"/>
    <w:basedOn w:val="List3"/>
    <w:rsid w:val="00DC2651"/>
  </w:style>
  <w:style w:type="paragraph" w:customStyle="1" w:styleId="B4">
    <w:name w:val="B4"/>
    <w:basedOn w:val="List4"/>
    <w:rsid w:val="00DC2651"/>
  </w:style>
  <w:style w:type="paragraph" w:customStyle="1" w:styleId="B5">
    <w:name w:val="B5"/>
    <w:basedOn w:val="List5"/>
    <w:rsid w:val="00DC2651"/>
  </w:style>
  <w:style w:type="paragraph" w:customStyle="1" w:styleId="ZTD">
    <w:name w:val="ZTD"/>
    <w:basedOn w:val="ZB"/>
    <w:rsid w:val="00DC2651"/>
    <w:pPr>
      <w:framePr w:hRule="auto" w:wrap="notBeside" w:y="852"/>
    </w:pPr>
    <w:rPr>
      <w:i w:val="0"/>
      <w:sz w:val="40"/>
    </w:rPr>
  </w:style>
  <w:style w:type="paragraph" w:customStyle="1" w:styleId="ZV">
    <w:name w:val="ZV"/>
    <w:basedOn w:val="ZU"/>
    <w:rsid w:val="00DC265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677CF4"/>
    <w:rPr>
      <w:rFonts w:ascii="Tahoma" w:hAnsi="Tahoma" w:cs="Tahoma"/>
      <w:sz w:val="16"/>
      <w:szCs w:val="16"/>
    </w:rPr>
  </w:style>
  <w:style w:type="character" w:customStyle="1" w:styleId="B2Char">
    <w:name w:val="B2 Char"/>
    <w:link w:val="B2"/>
    <w:rsid w:val="007D1C2B"/>
  </w:style>
  <w:style w:type="character" w:customStyle="1" w:styleId="B1Char">
    <w:name w:val="B1 Char"/>
    <w:link w:val="B1"/>
    <w:rsid w:val="008727A7"/>
  </w:style>
  <w:style w:type="character" w:customStyle="1" w:styleId="msoins0">
    <w:name w:val="msoins"/>
    <w:basedOn w:val="DefaultParagraphFont"/>
    <w:rsid w:val="006D7604"/>
  </w:style>
  <w:style w:type="paragraph" w:customStyle="1" w:styleId="TAC8pt">
    <w:name w:val="TAC + 8 pt"/>
    <w:basedOn w:val="TAC"/>
    <w:rsid w:val="00601218"/>
    <w:rPr>
      <w:rFonts w:cs="Arial"/>
      <w:sz w:val="16"/>
      <w:szCs w:val="16"/>
      <w:shd w:val="clear" w:color="auto" w:fill="FFFFFF"/>
      <w:lang w:eastAsia="en-US"/>
    </w:rPr>
  </w:style>
  <w:style w:type="paragraph" w:customStyle="1" w:styleId="TAL8pt">
    <w:name w:val="TAL + 8 pt"/>
    <w:basedOn w:val="TAL"/>
    <w:rsid w:val="00601218"/>
    <w:rPr>
      <w:rFonts w:cs="Arial"/>
      <w:sz w:val="16"/>
      <w:szCs w:val="16"/>
      <w:shd w:val="clear" w:color="auto" w:fill="FFFFFF"/>
      <w:lang w:eastAsia="en-US"/>
    </w:rPr>
  </w:style>
  <w:style w:type="character" w:customStyle="1" w:styleId="FooterChar">
    <w:name w:val="Footer Char"/>
    <w:link w:val="Footer"/>
    <w:rsid w:val="00A27A39"/>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8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14</Pages>
  <Words>3278</Words>
  <Characters>17997</Characters>
  <Application>Microsoft Office Word</Application>
  <DocSecurity>0</DocSecurity>
  <Lines>580</Lines>
  <Paragraphs>518</Paragraphs>
  <ScaleCrop>false</ScaleCrop>
  <HeadingPairs>
    <vt:vector size="2" baseType="variant">
      <vt:variant>
        <vt:lpstr>Title</vt:lpstr>
      </vt:variant>
      <vt:variant>
        <vt:i4>1</vt:i4>
      </vt:variant>
    </vt:vector>
  </HeadingPairs>
  <TitlesOfParts>
    <vt:vector size="1" baseType="lpstr">
      <vt:lpstr>3GPP TS 36.420</vt:lpstr>
    </vt:vector>
  </TitlesOfParts>
  <Manager/>
  <Company/>
  <LinksUpToDate>false</LinksUpToDate>
  <CharactersWithSpaces>20757</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36.420</dc:title>
  <dc:subject>Evolved Universal Terrestrial Radio Access Network (E-UTRAN); X2 general aspects and principles (Release 19)</dc:subject>
  <dc:creator>MCC Support</dc:creator>
  <cp:keywords/>
  <dc:description/>
  <cp:lastModifiedBy>Rapp</cp:lastModifiedBy>
  <cp:revision>2</cp:revision>
  <cp:lastPrinted>2007-01-29T13:55:00Z</cp:lastPrinted>
  <dcterms:created xsi:type="dcterms:W3CDTF">2025-09-23T12:49:00Z</dcterms:created>
  <dcterms:modified xsi:type="dcterms:W3CDTF">2025-09-23T12:49:00Z</dcterms:modified>
</cp:coreProperties>
</file>