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D65BB" w:rsidRPr="00AB1DE5" w14:paraId="39E08BC2" w14:textId="77777777" w:rsidTr="00DB6110">
        <w:trPr>
          <w:cantSplit/>
        </w:trPr>
        <w:tc>
          <w:tcPr>
            <w:tcW w:w="10423" w:type="dxa"/>
            <w:gridSpan w:val="2"/>
          </w:tcPr>
          <w:p w14:paraId="7658707E" w14:textId="62552351" w:rsidR="00DD65BB" w:rsidRPr="00AB1DE5" w:rsidRDefault="00DD65BB" w:rsidP="00DB6110">
            <w:pPr>
              <w:pStyle w:val="ZA"/>
              <w:framePr w:w="0" w:hRule="auto" w:wrap="auto" w:vAnchor="margin" w:hAnchor="text" w:yAlign="inline"/>
            </w:pPr>
            <w:bookmarkStart w:id="0" w:name="page1"/>
            <w:r w:rsidRPr="00CF29C9">
              <w:rPr>
                <w:sz w:val="64"/>
              </w:rPr>
              <w:t xml:space="preserve">3GPP TS 25.466 </w:t>
            </w:r>
            <w:r w:rsidRPr="00CF29C9">
              <w:t>V</w:t>
            </w:r>
            <w:r w:rsidR="00375AC3">
              <w:t>19.0.0</w:t>
            </w:r>
            <w:r w:rsidR="00375AC3" w:rsidRPr="00CF29C9">
              <w:rPr>
                <w:sz w:val="32"/>
              </w:rPr>
              <w:t xml:space="preserve"> </w:t>
            </w:r>
            <w:r w:rsidRPr="00CF29C9">
              <w:rPr>
                <w:sz w:val="32"/>
              </w:rPr>
              <w:t>(</w:t>
            </w:r>
            <w:r w:rsidR="00375AC3">
              <w:rPr>
                <w:sz w:val="32"/>
              </w:rPr>
              <w:t>2025-09</w:t>
            </w:r>
            <w:r>
              <w:rPr>
                <w:sz w:val="32"/>
              </w:rPr>
              <w:t>)</w:t>
            </w:r>
          </w:p>
        </w:tc>
      </w:tr>
      <w:tr w:rsidR="00DD65BB" w:rsidRPr="00AB1DE5" w14:paraId="1D9E673E" w14:textId="77777777" w:rsidTr="00DB6110">
        <w:trPr>
          <w:cantSplit/>
          <w:trHeight w:hRule="exact" w:val="1134"/>
        </w:trPr>
        <w:tc>
          <w:tcPr>
            <w:tcW w:w="10423" w:type="dxa"/>
            <w:gridSpan w:val="2"/>
          </w:tcPr>
          <w:p w14:paraId="765E6039" w14:textId="77777777" w:rsidR="00DD65BB" w:rsidRPr="00AB1DE5" w:rsidRDefault="00DD65BB" w:rsidP="00DB6110">
            <w:pPr>
              <w:pStyle w:val="TAR"/>
            </w:pPr>
            <w:r w:rsidRPr="00CF29C9">
              <w:t>Technical Specification</w:t>
            </w:r>
          </w:p>
        </w:tc>
      </w:tr>
      <w:tr w:rsidR="00DD65BB" w:rsidRPr="00AB1DE5" w14:paraId="2494EB09" w14:textId="77777777" w:rsidTr="00DB6110">
        <w:trPr>
          <w:cantSplit/>
          <w:trHeight w:hRule="exact" w:val="3685"/>
        </w:trPr>
        <w:tc>
          <w:tcPr>
            <w:tcW w:w="10423" w:type="dxa"/>
            <w:gridSpan w:val="2"/>
          </w:tcPr>
          <w:p w14:paraId="60EB64CD" w14:textId="77777777" w:rsidR="00DD65BB" w:rsidRPr="00CF29C9" w:rsidRDefault="00DD65BB" w:rsidP="00DB6110">
            <w:pPr>
              <w:pStyle w:val="ZT"/>
              <w:framePr w:wrap="auto" w:hAnchor="text" w:yAlign="inline"/>
            </w:pPr>
            <w:r w:rsidRPr="00CF29C9">
              <w:t>3rd Generation Partnership Project;</w:t>
            </w:r>
          </w:p>
          <w:p w14:paraId="4186FDEA" w14:textId="77777777" w:rsidR="00DD65BB" w:rsidRPr="00CF29C9" w:rsidRDefault="00DD65BB" w:rsidP="00DB6110">
            <w:pPr>
              <w:pStyle w:val="ZT"/>
              <w:framePr w:wrap="auto" w:hAnchor="text" w:yAlign="inline"/>
            </w:pPr>
            <w:r w:rsidRPr="00CF29C9">
              <w:t>Technical Specification Group Radio Access Network;</w:t>
            </w:r>
          </w:p>
          <w:p w14:paraId="72C7D3FE" w14:textId="77777777" w:rsidR="00DD65BB" w:rsidRPr="00CF29C9" w:rsidRDefault="00DD65BB" w:rsidP="00DB6110">
            <w:pPr>
              <w:pStyle w:val="ZT"/>
              <w:framePr w:wrap="auto" w:hAnchor="text" w:yAlign="inline"/>
            </w:pPr>
            <w:r w:rsidRPr="00CF29C9">
              <w:rPr>
                <w:rFonts w:cs="Arial"/>
                <w:lang w:eastAsia="de-DE"/>
              </w:rPr>
              <w:t>UTRAN Iuant Interface: Application Part</w:t>
            </w:r>
          </w:p>
          <w:p w14:paraId="771CBD3E" w14:textId="58CC7F51" w:rsidR="00DD65BB" w:rsidRPr="00AB1DE5" w:rsidRDefault="00DD65BB" w:rsidP="00DB6110">
            <w:pPr>
              <w:pStyle w:val="ZT"/>
              <w:framePr w:wrap="auto" w:hAnchor="text" w:yAlign="inline"/>
              <w:rPr>
                <w:i/>
                <w:sz w:val="28"/>
              </w:rPr>
            </w:pPr>
            <w:r w:rsidRPr="00CF29C9">
              <w:t>(</w:t>
            </w:r>
            <w:r w:rsidRPr="00CF29C9">
              <w:rPr>
                <w:rStyle w:val="ZGSM"/>
              </w:rPr>
              <w:t>Release</w:t>
            </w:r>
            <w:r w:rsidR="00375AC3">
              <w:rPr>
                <w:rStyle w:val="ZGSM"/>
              </w:rPr>
              <w:t xml:space="preserve"> 19</w:t>
            </w:r>
            <w:r w:rsidRPr="00CF29C9">
              <w:t>)</w:t>
            </w:r>
          </w:p>
        </w:tc>
      </w:tr>
      <w:tr w:rsidR="00DD65BB" w:rsidRPr="00AB1DE5" w14:paraId="08992078" w14:textId="77777777" w:rsidTr="00DB6110">
        <w:trPr>
          <w:cantSplit/>
        </w:trPr>
        <w:tc>
          <w:tcPr>
            <w:tcW w:w="10423" w:type="dxa"/>
            <w:gridSpan w:val="2"/>
            <w:tcBorders>
              <w:bottom w:val="single" w:sz="12" w:space="0" w:color="auto"/>
            </w:tcBorders>
          </w:tcPr>
          <w:p w14:paraId="00098753" w14:textId="77777777" w:rsidR="00DD65BB" w:rsidRPr="00CF29C9" w:rsidRDefault="00DD65BB" w:rsidP="00DB6110">
            <w:pPr>
              <w:pStyle w:val="FP"/>
            </w:pPr>
          </w:p>
        </w:tc>
      </w:tr>
      <w:bookmarkStart w:id="1" w:name="_Hlk99699974"/>
      <w:bookmarkEnd w:id="1"/>
      <w:bookmarkStart w:id="2" w:name="_MON_1684549432"/>
      <w:bookmarkEnd w:id="2"/>
      <w:tr w:rsidR="00DD65BB" w:rsidRPr="00AB1DE5" w14:paraId="3B0096E9" w14:textId="77777777" w:rsidTr="00DB6110">
        <w:trPr>
          <w:cantSplit/>
          <w:trHeight w:hRule="exact" w:val="1531"/>
        </w:trPr>
        <w:tc>
          <w:tcPr>
            <w:tcW w:w="5211" w:type="dxa"/>
            <w:tcBorders>
              <w:top w:val="dashed" w:sz="4" w:space="0" w:color="auto"/>
              <w:bottom w:val="dashed" w:sz="4" w:space="0" w:color="auto"/>
            </w:tcBorders>
          </w:tcPr>
          <w:p w14:paraId="757F609A" w14:textId="77777777" w:rsidR="00DD65BB" w:rsidRPr="00AB1DE5" w:rsidRDefault="00DD65BB" w:rsidP="00DB6110">
            <w:pPr>
              <w:pStyle w:val="TAL"/>
            </w:pPr>
            <w:r w:rsidRPr="00DD65BB">
              <w:rPr>
                <w:i/>
              </w:rPr>
              <w:object w:dxaOrig="2026" w:dyaOrig="1251" w14:anchorId="1450A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78.9pt" o:ole="">
                  <v:imagedata r:id="rId8" o:title=""/>
                </v:shape>
                <o:OLEObject Type="Embed" ProgID="Word.Picture.8" ShapeID="_x0000_i1025" DrawAspect="Content" ObjectID="_1820145135" r:id="rId9"/>
              </w:object>
            </w:r>
          </w:p>
        </w:tc>
        <w:tc>
          <w:tcPr>
            <w:tcW w:w="5212" w:type="dxa"/>
            <w:tcBorders>
              <w:top w:val="dashed" w:sz="4" w:space="0" w:color="auto"/>
              <w:bottom w:val="dashed" w:sz="4" w:space="0" w:color="auto"/>
            </w:tcBorders>
          </w:tcPr>
          <w:p w14:paraId="32A9E69B" w14:textId="6970B8E4" w:rsidR="00DD65BB" w:rsidRPr="00AB1DE5" w:rsidRDefault="00375AC3" w:rsidP="00DB6110">
            <w:pPr>
              <w:pStyle w:val="TAR"/>
            </w:pPr>
            <w:r>
              <w:rPr>
                <w:i/>
                <w:noProof/>
              </w:rPr>
              <w:pict w14:anchorId="2AE785BD">
                <v:shape id="Picture 1" o:spid="_x0000_i1026" type="#_x0000_t75" style="width:127.7pt;height:73.25pt;visibility:visible;mso-wrap-style:square">
                  <v:imagedata r:id="rId10" o:title=""/>
                </v:shape>
              </w:pict>
            </w:r>
          </w:p>
        </w:tc>
      </w:tr>
      <w:tr w:rsidR="00DD65BB" w:rsidRPr="00AB1DE5" w14:paraId="3C21DF1C" w14:textId="77777777" w:rsidTr="00DB6110">
        <w:trPr>
          <w:cantSplit/>
          <w:trHeight w:hRule="exact" w:val="5783"/>
        </w:trPr>
        <w:tc>
          <w:tcPr>
            <w:tcW w:w="10423" w:type="dxa"/>
            <w:gridSpan w:val="2"/>
            <w:tcBorders>
              <w:top w:val="dashed" w:sz="4" w:space="0" w:color="auto"/>
              <w:bottom w:val="dashed" w:sz="4" w:space="0" w:color="auto"/>
            </w:tcBorders>
          </w:tcPr>
          <w:p w14:paraId="20AA30E1" w14:textId="77777777" w:rsidR="00DD65BB" w:rsidRPr="00AB1DE5" w:rsidRDefault="00DD65BB" w:rsidP="00DB6110">
            <w:pPr>
              <w:pStyle w:val="FP"/>
            </w:pPr>
          </w:p>
        </w:tc>
      </w:tr>
      <w:tr w:rsidR="00DD65BB" w:rsidRPr="00AB1DE5" w14:paraId="1297C860" w14:textId="77777777" w:rsidTr="00DB6110">
        <w:trPr>
          <w:cantSplit/>
          <w:trHeight w:hRule="exact" w:val="964"/>
        </w:trPr>
        <w:tc>
          <w:tcPr>
            <w:tcW w:w="10423" w:type="dxa"/>
            <w:gridSpan w:val="2"/>
            <w:tcBorders>
              <w:top w:val="dashed" w:sz="4" w:space="0" w:color="auto"/>
            </w:tcBorders>
          </w:tcPr>
          <w:p w14:paraId="7A7917ED" w14:textId="77777777" w:rsidR="00DD65BB" w:rsidRPr="00AB1DE5" w:rsidRDefault="00DD65BB" w:rsidP="00DB6110">
            <w:pPr>
              <w:rPr>
                <w:sz w:val="16"/>
                <w:szCs w:val="16"/>
              </w:rPr>
            </w:pPr>
            <w:r w:rsidRPr="00AB1DE5">
              <w:rPr>
                <w:sz w:val="16"/>
                <w:szCs w:val="16"/>
              </w:rPr>
              <w:t>The present document has been developed within the 3rd Generation Partnership Project (3GPP</w:t>
            </w:r>
            <w:r w:rsidRPr="00AB1DE5">
              <w:rPr>
                <w:sz w:val="16"/>
                <w:szCs w:val="16"/>
                <w:vertAlign w:val="superscript"/>
              </w:rPr>
              <w:t xml:space="preserve"> TM</w:t>
            </w:r>
            <w:r w:rsidRPr="00AB1DE5">
              <w:rPr>
                <w:sz w:val="16"/>
                <w:szCs w:val="16"/>
              </w:rPr>
              <w:t>) and may be further elaborated for the purposes of 3GPP.</w:t>
            </w:r>
            <w:r w:rsidRPr="00AB1DE5">
              <w:rPr>
                <w:sz w:val="16"/>
                <w:szCs w:val="16"/>
              </w:rPr>
              <w:br/>
              <w:t>The present document has not been subject to any approval process by the 3GPP</w:t>
            </w:r>
            <w:r w:rsidRPr="00AB1DE5">
              <w:rPr>
                <w:sz w:val="16"/>
                <w:szCs w:val="16"/>
                <w:vertAlign w:val="superscript"/>
              </w:rPr>
              <w:t xml:space="preserve"> </w:t>
            </w:r>
            <w:r w:rsidRPr="00AB1DE5">
              <w:rPr>
                <w:sz w:val="16"/>
                <w:szCs w:val="16"/>
              </w:rPr>
              <w:t>Organizational Partners and shall not be implemented.</w:t>
            </w:r>
            <w:r w:rsidRPr="00AB1DE5">
              <w:rPr>
                <w:sz w:val="16"/>
                <w:szCs w:val="16"/>
              </w:rPr>
              <w:br/>
              <w:t>This Specification is provided for future development work within 3GPP</w:t>
            </w:r>
            <w:r w:rsidRPr="00AB1DE5">
              <w:rPr>
                <w:sz w:val="16"/>
                <w:szCs w:val="16"/>
                <w:vertAlign w:val="superscript"/>
              </w:rPr>
              <w:t xml:space="preserve"> </w:t>
            </w:r>
            <w:r w:rsidRPr="00AB1DE5">
              <w:rPr>
                <w:sz w:val="16"/>
                <w:szCs w:val="16"/>
              </w:rPr>
              <w:t>only. The Organizational Partners accept no liability for any use of this Specification.</w:t>
            </w:r>
            <w:r w:rsidRPr="00AB1DE5">
              <w:rPr>
                <w:sz w:val="16"/>
                <w:szCs w:val="16"/>
              </w:rPr>
              <w:br/>
              <w:t>Specifications and Reports for implementation of the 3GPP</w:t>
            </w:r>
            <w:r w:rsidRPr="00AB1DE5">
              <w:rPr>
                <w:sz w:val="16"/>
                <w:szCs w:val="16"/>
                <w:vertAlign w:val="superscript"/>
              </w:rPr>
              <w:t xml:space="preserve"> TM</w:t>
            </w:r>
            <w:r w:rsidRPr="00AB1DE5">
              <w:rPr>
                <w:sz w:val="16"/>
                <w:szCs w:val="16"/>
              </w:rPr>
              <w:t xml:space="preserve"> system should be obtained via the 3GPP Organizational Partners' Publications Offices.</w:t>
            </w:r>
          </w:p>
        </w:tc>
      </w:tr>
    </w:tbl>
    <w:p w14:paraId="63EEC64B" w14:textId="77777777" w:rsidR="00DD65BB" w:rsidRPr="00AB1DE5" w:rsidRDefault="00DD65BB" w:rsidP="00DD65BB">
      <w:pPr>
        <w:sectPr w:rsidR="00DD65BB" w:rsidRPr="00AB1DE5" w:rsidSect="0078599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D65BB" w:rsidRPr="00AB1DE5" w14:paraId="7F1E4BF2" w14:textId="77777777" w:rsidTr="00DB6110">
        <w:trPr>
          <w:cantSplit/>
          <w:trHeight w:hRule="exact" w:val="5669"/>
        </w:trPr>
        <w:tc>
          <w:tcPr>
            <w:tcW w:w="10423" w:type="dxa"/>
          </w:tcPr>
          <w:p w14:paraId="5A3A06A8" w14:textId="77777777" w:rsidR="00DD65BB" w:rsidRPr="00AB1DE5" w:rsidRDefault="00DD65BB" w:rsidP="00DB6110">
            <w:pPr>
              <w:pStyle w:val="FP"/>
            </w:pPr>
            <w:bookmarkStart w:id="4" w:name="page2"/>
          </w:p>
        </w:tc>
      </w:tr>
      <w:tr w:rsidR="00DD65BB" w:rsidRPr="00AB1DE5" w14:paraId="758FB49D" w14:textId="77777777" w:rsidTr="00DB6110">
        <w:trPr>
          <w:cantSplit/>
          <w:trHeight w:hRule="exact" w:val="5386"/>
        </w:trPr>
        <w:tc>
          <w:tcPr>
            <w:tcW w:w="10423" w:type="dxa"/>
          </w:tcPr>
          <w:p w14:paraId="485478DA" w14:textId="77777777" w:rsidR="00DD65BB" w:rsidRPr="00AB1DE5" w:rsidRDefault="00DD65BB" w:rsidP="00DB6110">
            <w:pPr>
              <w:pStyle w:val="FP"/>
              <w:spacing w:after="240"/>
              <w:ind w:left="2835" w:right="2835"/>
              <w:jc w:val="center"/>
              <w:rPr>
                <w:rFonts w:ascii="Arial" w:hAnsi="Arial"/>
                <w:b/>
                <w:i/>
                <w:noProof/>
              </w:rPr>
            </w:pPr>
            <w:bookmarkStart w:id="5" w:name="coords3gpp"/>
            <w:r w:rsidRPr="00AB1DE5">
              <w:rPr>
                <w:rFonts w:ascii="Arial" w:hAnsi="Arial"/>
                <w:b/>
                <w:i/>
                <w:noProof/>
              </w:rPr>
              <w:t>3GPP</w:t>
            </w:r>
          </w:p>
          <w:p w14:paraId="6BAD196F" w14:textId="77777777" w:rsidR="00DD65BB" w:rsidRPr="00AB1DE5" w:rsidRDefault="00DD65BB" w:rsidP="00DB6110">
            <w:pPr>
              <w:pStyle w:val="FP"/>
              <w:pBdr>
                <w:bottom w:val="single" w:sz="6" w:space="1" w:color="auto"/>
              </w:pBdr>
              <w:ind w:left="2835" w:right="2835"/>
              <w:jc w:val="center"/>
              <w:rPr>
                <w:noProof/>
              </w:rPr>
            </w:pPr>
            <w:r w:rsidRPr="00AB1DE5">
              <w:rPr>
                <w:noProof/>
              </w:rPr>
              <w:t>Postal address</w:t>
            </w:r>
          </w:p>
          <w:p w14:paraId="6AB5BA26" w14:textId="77777777" w:rsidR="00DD65BB" w:rsidRPr="00AB1DE5" w:rsidRDefault="00DD65BB" w:rsidP="00DB6110">
            <w:pPr>
              <w:pStyle w:val="FP"/>
              <w:ind w:left="2835" w:right="2835"/>
              <w:jc w:val="center"/>
              <w:rPr>
                <w:rFonts w:ascii="Arial" w:hAnsi="Arial"/>
                <w:noProof/>
                <w:sz w:val="18"/>
              </w:rPr>
            </w:pPr>
          </w:p>
          <w:p w14:paraId="58B32356" w14:textId="77777777" w:rsidR="00DD65BB" w:rsidRPr="00AB1DE5" w:rsidRDefault="00DD65BB" w:rsidP="00DB6110">
            <w:pPr>
              <w:pStyle w:val="FP"/>
              <w:pBdr>
                <w:bottom w:val="single" w:sz="6" w:space="1" w:color="auto"/>
              </w:pBdr>
              <w:spacing w:before="240"/>
              <w:ind w:left="2835" w:right="2835"/>
              <w:jc w:val="center"/>
              <w:rPr>
                <w:noProof/>
              </w:rPr>
            </w:pPr>
            <w:r w:rsidRPr="00AB1DE5">
              <w:rPr>
                <w:noProof/>
              </w:rPr>
              <w:t>3GPP support office address</w:t>
            </w:r>
          </w:p>
          <w:p w14:paraId="6B5F8AC8" w14:textId="77777777" w:rsidR="00DD65BB" w:rsidRPr="00DD65BB" w:rsidRDefault="00DD65BB" w:rsidP="00DB6110">
            <w:pPr>
              <w:pStyle w:val="FP"/>
              <w:ind w:left="2835" w:right="2835"/>
              <w:jc w:val="center"/>
              <w:rPr>
                <w:rFonts w:ascii="Arial" w:hAnsi="Arial"/>
                <w:noProof/>
                <w:sz w:val="18"/>
                <w:lang w:val="fr-FR"/>
              </w:rPr>
            </w:pPr>
            <w:r w:rsidRPr="00DD65BB">
              <w:rPr>
                <w:rFonts w:ascii="Arial" w:hAnsi="Arial"/>
                <w:noProof/>
                <w:sz w:val="18"/>
                <w:lang w:val="fr-FR"/>
              </w:rPr>
              <w:t>650 Route des Lucioles - Sophia Antipolis</w:t>
            </w:r>
          </w:p>
          <w:p w14:paraId="4B5C141D" w14:textId="77777777" w:rsidR="00DD65BB" w:rsidRPr="00DD65BB" w:rsidRDefault="00DD65BB" w:rsidP="00DB6110">
            <w:pPr>
              <w:pStyle w:val="FP"/>
              <w:ind w:left="2835" w:right="2835"/>
              <w:jc w:val="center"/>
              <w:rPr>
                <w:rFonts w:ascii="Arial" w:hAnsi="Arial"/>
                <w:noProof/>
                <w:sz w:val="18"/>
                <w:lang w:val="fr-FR"/>
              </w:rPr>
            </w:pPr>
            <w:r w:rsidRPr="00DD65BB">
              <w:rPr>
                <w:rFonts w:ascii="Arial" w:hAnsi="Arial"/>
                <w:noProof/>
                <w:sz w:val="18"/>
                <w:lang w:val="fr-FR"/>
              </w:rPr>
              <w:t>Valbonne - FRANCE</w:t>
            </w:r>
          </w:p>
          <w:p w14:paraId="267C874F" w14:textId="77777777" w:rsidR="00DD65BB" w:rsidRPr="00AB1DE5" w:rsidRDefault="00DD65BB" w:rsidP="00DB6110">
            <w:pPr>
              <w:pStyle w:val="FP"/>
              <w:spacing w:after="20"/>
              <w:ind w:left="2835" w:right="2835"/>
              <w:jc w:val="center"/>
              <w:rPr>
                <w:rFonts w:ascii="Arial" w:hAnsi="Arial"/>
                <w:noProof/>
                <w:sz w:val="18"/>
              </w:rPr>
            </w:pPr>
            <w:r w:rsidRPr="00AB1DE5">
              <w:rPr>
                <w:rFonts w:ascii="Arial" w:hAnsi="Arial"/>
                <w:noProof/>
                <w:sz w:val="18"/>
              </w:rPr>
              <w:t>Tel.: +33 4 92 94 42 00 Fax: +33 4 93 65 47 16</w:t>
            </w:r>
          </w:p>
          <w:p w14:paraId="125FB553" w14:textId="77777777" w:rsidR="00DD65BB" w:rsidRPr="00AB1DE5" w:rsidRDefault="00DD65BB" w:rsidP="00DB6110">
            <w:pPr>
              <w:pStyle w:val="FP"/>
              <w:pBdr>
                <w:bottom w:val="single" w:sz="6" w:space="1" w:color="auto"/>
              </w:pBdr>
              <w:spacing w:before="240"/>
              <w:ind w:left="2835" w:right="2835"/>
              <w:jc w:val="center"/>
              <w:rPr>
                <w:noProof/>
              </w:rPr>
            </w:pPr>
            <w:r w:rsidRPr="00AB1DE5">
              <w:rPr>
                <w:noProof/>
              </w:rPr>
              <w:t>Internet</w:t>
            </w:r>
          </w:p>
          <w:p w14:paraId="7CBBD989" w14:textId="77777777" w:rsidR="00DD65BB" w:rsidRPr="00AB1DE5" w:rsidRDefault="00DD65BB" w:rsidP="00DB6110">
            <w:pPr>
              <w:pStyle w:val="FP"/>
              <w:ind w:left="2835" w:right="2835"/>
              <w:jc w:val="center"/>
              <w:rPr>
                <w:rFonts w:ascii="Arial" w:hAnsi="Arial"/>
                <w:noProof/>
                <w:sz w:val="18"/>
              </w:rPr>
            </w:pPr>
            <w:r w:rsidRPr="00AB1DE5">
              <w:rPr>
                <w:rFonts w:ascii="Arial" w:hAnsi="Arial"/>
                <w:noProof/>
                <w:sz w:val="18"/>
              </w:rPr>
              <w:t>https://www.3gpp.org</w:t>
            </w:r>
            <w:bookmarkEnd w:id="5"/>
          </w:p>
          <w:p w14:paraId="4D95594D" w14:textId="77777777" w:rsidR="00DD65BB" w:rsidRPr="00AB1DE5" w:rsidRDefault="00DD65BB" w:rsidP="00DB6110">
            <w:pPr>
              <w:rPr>
                <w:noProof/>
              </w:rPr>
            </w:pPr>
          </w:p>
        </w:tc>
      </w:tr>
      <w:tr w:rsidR="00DD65BB" w:rsidRPr="00AB1DE5" w14:paraId="044AC89A" w14:textId="77777777" w:rsidTr="00DB6110">
        <w:trPr>
          <w:cantSplit/>
        </w:trPr>
        <w:tc>
          <w:tcPr>
            <w:tcW w:w="10423" w:type="dxa"/>
            <w:vAlign w:val="bottom"/>
          </w:tcPr>
          <w:p w14:paraId="2510DC7B" w14:textId="77777777" w:rsidR="00DD65BB" w:rsidRPr="00AB1DE5" w:rsidRDefault="00DD65BB" w:rsidP="00DB6110">
            <w:pPr>
              <w:pStyle w:val="FP"/>
              <w:pBdr>
                <w:bottom w:val="single" w:sz="6" w:space="1" w:color="auto"/>
              </w:pBdr>
              <w:spacing w:after="240"/>
              <w:jc w:val="center"/>
              <w:rPr>
                <w:rFonts w:ascii="Arial" w:hAnsi="Arial"/>
                <w:b/>
                <w:i/>
                <w:noProof/>
              </w:rPr>
            </w:pPr>
            <w:bookmarkStart w:id="6" w:name="copyrightNotification"/>
            <w:r w:rsidRPr="00AB1DE5">
              <w:rPr>
                <w:rFonts w:ascii="Arial" w:hAnsi="Arial"/>
                <w:b/>
                <w:i/>
                <w:noProof/>
              </w:rPr>
              <w:t>Copyright Notification</w:t>
            </w:r>
          </w:p>
          <w:p w14:paraId="12E70E76" w14:textId="77777777" w:rsidR="00DD65BB" w:rsidRPr="00AB1DE5" w:rsidRDefault="00DD65BB" w:rsidP="00DB6110">
            <w:pPr>
              <w:pStyle w:val="FP"/>
              <w:jc w:val="center"/>
              <w:rPr>
                <w:noProof/>
              </w:rPr>
            </w:pPr>
            <w:r w:rsidRPr="00AB1DE5">
              <w:rPr>
                <w:noProof/>
              </w:rPr>
              <w:t>No part may be reproduced except as authorized by written permission.</w:t>
            </w:r>
            <w:r w:rsidRPr="00AB1DE5">
              <w:rPr>
                <w:noProof/>
              </w:rPr>
              <w:br/>
              <w:t>The copyright and the foregoing restriction extend to reproduction in all media.</w:t>
            </w:r>
          </w:p>
          <w:p w14:paraId="45228C0D" w14:textId="77777777" w:rsidR="00DD65BB" w:rsidRPr="00AB1DE5" w:rsidRDefault="00DD65BB" w:rsidP="00DB6110">
            <w:pPr>
              <w:pStyle w:val="FP"/>
              <w:jc w:val="center"/>
              <w:rPr>
                <w:noProof/>
              </w:rPr>
            </w:pPr>
          </w:p>
          <w:p w14:paraId="596397A0" w14:textId="04A4B381" w:rsidR="00DD65BB" w:rsidRPr="00AB1DE5" w:rsidRDefault="00DD65BB" w:rsidP="00DB6110">
            <w:pPr>
              <w:pStyle w:val="FP"/>
              <w:jc w:val="center"/>
              <w:rPr>
                <w:noProof/>
                <w:sz w:val="18"/>
              </w:rPr>
            </w:pPr>
            <w:r w:rsidRPr="00AB1DE5">
              <w:rPr>
                <w:noProof/>
                <w:sz w:val="18"/>
              </w:rPr>
              <w:t>©</w:t>
            </w:r>
            <w:r w:rsidR="00375AC3">
              <w:rPr>
                <w:noProof/>
                <w:sz w:val="18"/>
              </w:rPr>
              <w:t xml:space="preserve"> 2025</w:t>
            </w:r>
            <w:r w:rsidRPr="00AB1DE5">
              <w:rPr>
                <w:noProof/>
                <w:sz w:val="18"/>
              </w:rPr>
              <w:t>, 3GPP Organizational Partners (ARIB, ATIS, CCSA, ETSI, TSDSI, TTA, TTC).</w:t>
            </w:r>
            <w:bookmarkStart w:id="7" w:name="copyrightaddon"/>
            <w:bookmarkEnd w:id="7"/>
          </w:p>
          <w:p w14:paraId="5CBCCB36" w14:textId="77777777" w:rsidR="00DD65BB" w:rsidRPr="00AB1DE5" w:rsidRDefault="00DD65BB" w:rsidP="00DB6110">
            <w:pPr>
              <w:pStyle w:val="FP"/>
              <w:jc w:val="center"/>
              <w:rPr>
                <w:noProof/>
                <w:sz w:val="18"/>
              </w:rPr>
            </w:pPr>
            <w:r w:rsidRPr="00AB1DE5">
              <w:rPr>
                <w:noProof/>
                <w:sz w:val="18"/>
              </w:rPr>
              <w:t>All rights reserved.</w:t>
            </w:r>
          </w:p>
          <w:p w14:paraId="51CCBAA5" w14:textId="77777777" w:rsidR="00DD65BB" w:rsidRPr="00AB1DE5" w:rsidRDefault="00DD65BB" w:rsidP="00DB6110">
            <w:pPr>
              <w:pStyle w:val="FP"/>
              <w:rPr>
                <w:noProof/>
                <w:sz w:val="18"/>
              </w:rPr>
            </w:pPr>
          </w:p>
          <w:p w14:paraId="36213897" w14:textId="77777777" w:rsidR="00DD65BB" w:rsidRPr="00AB1DE5" w:rsidRDefault="00DD65BB" w:rsidP="00DB6110">
            <w:pPr>
              <w:pStyle w:val="FP"/>
              <w:rPr>
                <w:noProof/>
                <w:sz w:val="18"/>
              </w:rPr>
            </w:pPr>
            <w:r w:rsidRPr="00AB1DE5">
              <w:rPr>
                <w:noProof/>
                <w:sz w:val="18"/>
              </w:rPr>
              <w:t>UMTS™ is a Trade Mark of ETSI registered for the benefit of its members</w:t>
            </w:r>
          </w:p>
          <w:p w14:paraId="3384BADE" w14:textId="77777777" w:rsidR="00DD65BB" w:rsidRPr="00AB1DE5" w:rsidRDefault="00DD65BB" w:rsidP="00DB6110">
            <w:pPr>
              <w:pStyle w:val="FP"/>
              <w:rPr>
                <w:noProof/>
                <w:sz w:val="18"/>
              </w:rPr>
            </w:pPr>
            <w:r w:rsidRPr="00AB1DE5">
              <w:rPr>
                <w:noProof/>
                <w:sz w:val="18"/>
              </w:rPr>
              <w:t>3GPP™ is a Trade Mark of ETSI registered for the benefit of its Members and of the 3GPP Organizational Partners</w:t>
            </w:r>
            <w:r w:rsidRPr="00AB1DE5">
              <w:rPr>
                <w:noProof/>
                <w:sz w:val="18"/>
              </w:rPr>
              <w:br/>
              <w:t>LTE™ is a Trade Mark of ETSI registered for the benefit of its Members and of the 3GPP Organizational Partners</w:t>
            </w:r>
          </w:p>
          <w:p w14:paraId="0601B177" w14:textId="77777777" w:rsidR="00DD65BB" w:rsidRPr="00AB1DE5" w:rsidRDefault="00DD65BB" w:rsidP="00DB6110">
            <w:pPr>
              <w:pStyle w:val="FP"/>
              <w:rPr>
                <w:noProof/>
                <w:sz w:val="18"/>
              </w:rPr>
            </w:pPr>
            <w:r w:rsidRPr="00AB1DE5">
              <w:rPr>
                <w:noProof/>
                <w:sz w:val="18"/>
              </w:rPr>
              <w:t>GSM® and the GSM logo are registered and owned by the GSM Association</w:t>
            </w:r>
            <w:bookmarkEnd w:id="6"/>
          </w:p>
          <w:p w14:paraId="0A01DB68" w14:textId="77777777" w:rsidR="00DD65BB" w:rsidRPr="00AB1DE5" w:rsidRDefault="00DD65BB" w:rsidP="00DB6110"/>
        </w:tc>
      </w:tr>
      <w:bookmarkEnd w:id="4"/>
    </w:tbl>
    <w:p w14:paraId="4B4C69C9" w14:textId="43FE68AD" w:rsidR="009F0984" w:rsidRPr="00CF29C9" w:rsidRDefault="00DD65BB">
      <w:pPr>
        <w:pStyle w:val="TT"/>
      </w:pPr>
      <w:r w:rsidRPr="00AB1DE5">
        <w:br w:type="page"/>
      </w:r>
      <w:r w:rsidR="009F0984" w:rsidRPr="00CF29C9">
        <w:lastRenderedPageBreak/>
        <w:t>Contents</w:t>
      </w:r>
    </w:p>
    <w:p w14:paraId="79D5B202" w14:textId="2BDBFB49" w:rsidR="006D739F" w:rsidRDefault="00AE12FE">
      <w:pPr>
        <w:pStyle w:val="TOC1"/>
        <w:rPr>
          <w:rFonts w:ascii="Calibri" w:eastAsia="Malgun Gothic" w:hAnsi="Calibri"/>
          <w:kern w:val="2"/>
          <w:szCs w:val="22"/>
        </w:rPr>
      </w:pPr>
      <w:r>
        <w:fldChar w:fldCharType="begin" w:fldLock="1"/>
      </w:r>
      <w:r>
        <w:instrText xml:space="preserve"> TOC \o "1-9" </w:instrText>
      </w:r>
      <w:r>
        <w:fldChar w:fldCharType="separate"/>
      </w:r>
      <w:r w:rsidR="006D739F">
        <w:t>Foreword</w:t>
      </w:r>
      <w:r w:rsidR="006D739F">
        <w:tab/>
      </w:r>
      <w:r w:rsidR="006D739F">
        <w:fldChar w:fldCharType="begin" w:fldLock="1"/>
      </w:r>
      <w:r w:rsidR="006D739F">
        <w:instrText xml:space="preserve"> PAGEREF _Toc161687083 \h </w:instrText>
      </w:r>
      <w:r w:rsidR="006D739F">
        <w:fldChar w:fldCharType="separate"/>
      </w:r>
      <w:r w:rsidR="006D739F">
        <w:t>4</w:t>
      </w:r>
      <w:r w:rsidR="006D739F">
        <w:fldChar w:fldCharType="end"/>
      </w:r>
    </w:p>
    <w:p w14:paraId="161AE3FA" w14:textId="44A57B35" w:rsidR="006D739F" w:rsidRDefault="006D739F">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_Toc161687084 \h </w:instrText>
      </w:r>
      <w:r>
        <w:fldChar w:fldCharType="separate"/>
      </w:r>
      <w:r>
        <w:t>5</w:t>
      </w:r>
      <w:r>
        <w:fldChar w:fldCharType="end"/>
      </w:r>
    </w:p>
    <w:p w14:paraId="20A89B01" w14:textId="74B77A35" w:rsidR="006D739F" w:rsidRDefault="006D739F">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_Toc161687085 \h </w:instrText>
      </w:r>
      <w:r>
        <w:fldChar w:fldCharType="separate"/>
      </w:r>
      <w:r>
        <w:t>5</w:t>
      </w:r>
      <w:r>
        <w:fldChar w:fldCharType="end"/>
      </w:r>
    </w:p>
    <w:p w14:paraId="7F4F3D24" w14:textId="0CB0122F" w:rsidR="006D739F" w:rsidRDefault="006D739F">
      <w:pPr>
        <w:pStyle w:val="TOC1"/>
        <w:rPr>
          <w:rFonts w:ascii="Calibri" w:eastAsia="Malgun Gothic" w:hAnsi="Calibri"/>
          <w:kern w:val="2"/>
          <w:szCs w:val="22"/>
        </w:rPr>
      </w:pPr>
      <w:r>
        <w:t>3 to 7</w:t>
      </w:r>
      <w:r>
        <w:rPr>
          <w:rFonts w:ascii="Calibri" w:eastAsia="Malgun Gothic" w:hAnsi="Calibri"/>
          <w:kern w:val="2"/>
          <w:szCs w:val="22"/>
        </w:rPr>
        <w:tab/>
      </w:r>
      <w:r>
        <w:t>Void</w:t>
      </w:r>
      <w:r>
        <w:tab/>
      </w:r>
      <w:r>
        <w:fldChar w:fldCharType="begin" w:fldLock="1"/>
      </w:r>
      <w:r>
        <w:instrText xml:space="preserve"> PAGEREF _Toc161687086 \h </w:instrText>
      </w:r>
      <w:r>
        <w:fldChar w:fldCharType="separate"/>
      </w:r>
      <w:r>
        <w:t>5</w:t>
      </w:r>
      <w:r>
        <w:fldChar w:fldCharType="end"/>
      </w:r>
    </w:p>
    <w:p w14:paraId="1DE98EBB" w14:textId="025EBACF" w:rsidR="006D739F" w:rsidRDefault="006D739F">
      <w:pPr>
        <w:pStyle w:val="TOC1"/>
        <w:rPr>
          <w:rFonts w:ascii="Calibri" w:eastAsia="Malgun Gothic" w:hAnsi="Calibri"/>
          <w:kern w:val="2"/>
          <w:szCs w:val="22"/>
        </w:rPr>
      </w:pPr>
      <w:r>
        <w:t>8</w:t>
      </w:r>
      <w:r>
        <w:rPr>
          <w:rFonts w:ascii="Calibri" w:eastAsia="Malgun Gothic" w:hAnsi="Calibri"/>
          <w:kern w:val="2"/>
          <w:szCs w:val="22"/>
        </w:rPr>
        <w:tab/>
      </w:r>
      <w:r>
        <w:t>Iuant interface: Application part</w:t>
      </w:r>
      <w:r>
        <w:tab/>
      </w:r>
      <w:r>
        <w:fldChar w:fldCharType="begin" w:fldLock="1"/>
      </w:r>
      <w:r>
        <w:instrText xml:space="preserve"> PAGEREF _Toc161687087 \h </w:instrText>
      </w:r>
      <w:r>
        <w:fldChar w:fldCharType="separate"/>
      </w:r>
      <w:r>
        <w:t>5</w:t>
      </w:r>
      <w:r>
        <w:fldChar w:fldCharType="end"/>
      </w:r>
    </w:p>
    <w:p w14:paraId="24157121" w14:textId="078FB0C0" w:rsidR="006D739F" w:rsidRDefault="006D739F">
      <w:pPr>
        <w:pStyle w:val="TOC9"/>
        <w:rPr>
          <w:rFonts w:ascii="Calibri" w:eastAsia="Malgun Gothic" w:hAnsi="Calibri"/>
          <w:b w:val="0"/>
          <w:kern w:val="2"/>
          <w:szCs w:val="22"/>
        </w:rPr>
      </w:pPr>
      <w:r>
        <w:t>Annex A to F: Void</w:t>
      </w:r>
      <w:r>
        <w:tab/>
      </w:r>
      <w:r>
        <w:fldChar w:fldCharType="begin" w:fldLock="1"/>
      </w:r>
      <w:r>
        <w:instrText xml:space="preserve"> PAGEREF _Toc161687088 \h </w:instrText>
      </w:r>
      <w:r>
        <w:fldChar w:fldCharType="separate"/>
      </w:r>
      <w:r>
        <w:t>6</w:t>
      </w:r>
      <w:r>
        <w:fldChar w:fldCharType="end"/>
      </w:r>
    </w:p>
    <w:p w14:paraId="65A1C69E" w14:textId="76A1BDA2" w:rsidR="006D739F" w:rsidRDefault="006D739F" w:rsidP="006D739F">
      <w:pPr>
        <w:pStyle w:val="TOC8"/>
        <w:rPr>
          <w:rFonts w:ascii="Calibri" w:eastAsia="Malgun Gothic" w:hAnsi="Calibri"/>
          <w:b w:val="0"/>
          <w:kern w:val="2"/>
          <w:szCs w:val="22"/>
        </w:rPr>
      </w:pPr>
      <w:r>
        <w:t>Annex G (informative):</w:t>
      </w:r>
      <w:r>
        <w:tab/>
        <w:t>Change History</w:t>
      </w:r>
      <w:r>
        <w:tab/>
      </w:r>
      <w:r>
        <w:fldChar w:fldCharType="begin" w:fldLock="1"/>
      </w:r>
      <w:r>
        <w:instrText xml:space="preserve"> PAGEREF _Toc161687089 \h </w:instrText>
      </w:r>
      <w:r>
        <w:fldChar w:fldCharType="separate"/>
      </w:r>
      <w:r>
        <w:t>7</w:t>
      </w:r>
      <w:r>
        <w:fldChar w:fldCharType="end"/>
      </w:r>
    </w:p>
    <w:p w14:paraId="0BEEC617" w14:textId="0A4D8E1E" w:rsidR="009F0984" w:rsidRPr="00CF29C9" w:rsidRDefault="00AE12FE" w:rsidP="00AE12FE">
      <w:pPr>
        <w:pStyle w:val="TOC1"/>
      </w:pPr>
      <w:r>
        <w:fldChar w:fldCharType="end"/>
      </w:r>
    </w:p>
    <w:p w14:paraId="62322703" w14:textId="77777777" w:rsidR="009F0984" w:rsidRPr="00CF29C9" w:rsidRDefault="009F0984">
      <w:pPr>
        <w:pStyle w:val="Heading1"/>
      </w:pPr>
      <w:r w:rsidRPr="00CF29C9">
        <w:br w:type="page"/>
      </w:r>
      <w:bookmarkStart w:id="8" w:name="_Toc161687083"/>
      <w:r w:rsidRPr="00CF29C9">
        <w:lastRenderedPageBreak/>
        <w:t>Foreword</w:t>
      </w:r>
      <w:bookmarkEnd w:id="8"/>
    </w:p>
    <w:p w14:paraId="390F82F2" w14:textId="77777777" w:rsidR="009F0984" w:rsidRPr="00CF29C9" w:rsidRDefault="009F0984">
      <w:r w:rsidRPr="00CF29C9">
        <w:t>This Technical Specification has been produced by the 3</w:t>
      </w:r>
      <w:r w:rsidRPr="00CF29C9">
        <w:rPr>
          <w:vertAlign w:val="superscript"/>
        </w:rPr>
        <w:t>rd</w:t>
      </w:r>
      <w:r w:rsidRPr="00CF29C9">
        <w:t xml:space="preserve"> Generation Partnership Project (3GPP).</w:t>
      </w:r>
    </w:p>
    <w:p w14:paraId="231F4420" w14:textId="77777777" w:rsidR="009F0984" w:rsidRPr="00CF29C9" w:rsidRDefault="009F0984">
      <w:r w:rsidRPr="00CF29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853AAC" w14:textId="77777777" w:rsidR="009F0984" w:rsidRPr="00CF29C9" w:rsidRDefault="009F0984">
      <w:pPr>
        <w:pStyle w:val="B1"/>
      </w:pPr>
      <w:r w:rsidRPr="00CF29C9">
        <w:t>Version x.y.z</w:t>
      </w:r>
    </w:p>
    <w:p w14:paraId="6F28910D" w14:textId="77777777" w:rsidR="009F0984" w:rsidRPr="00CF29C9" w:rsidRDefault="009F0984">
      <w:pPr>
        <w:pStyle w:val="B1"/>
      </w:pPr>
      <w:r w:rsidRPr="00CF29C9">
        <w:t>where:</w:t>
      </w:r>
    </w:p>
    <w:p w14:paraId="0251A540" w14:textId="77777777" w:rsidR="009F0984" w:rsidRPr="00CF29C9" w:rsidRDefault="009F0984">
      <w:pPr>
        <w:pStyle w:val="B2"/>
      </w:pPr>
      <w:r w:rsidRPr="00CF29C9">
        <w:t>x</w:t>
      </w:r>
      <w:r w:rsidRPr="00CF29C9">
        <w:tab/>
        <w:t>the first digit:</w:t>
      </w:r>
    </w:p>
    <w:p w14:paraId="113D3B21" w14:textId="77777777" w:rsidR="009F0984" w:rsidRPr="00CF29C9" w:rsidRDefault="009F0984">
      <w:pPr>
        <w:pStyle w:val="B3"/>
      </w:pPr>
      <w:r w:rsidRPr="00CF29C9">
        <w:t>1</w:t>
      </w:r>
      <w:r w:rsidRPr="00CF29C9">
        <w:tab/>
        <w:t>presented to TSG for information;</w:t>
      </w:r>
    </w:p>
    <w:p w14:paraId="75122147" w14:textId="77777777" w:rsidR="009F0984" w:rsidRPr="00CF29C9" w:rsidRDefault="009F0984">
      <w:pPr>
        <w:pStyle w:val="B3"/>
      </w:pPr>
      <w:r w:rsidRPr="00CF29C9">
        <w:t>2</w:t>
      </w:r>
      <w:r w:rsidRPr="00CF29C9">
        <w:tab/>
        <w:t>presented to TSG for approval;</w:t>
      </w:r>
    </w:p>
    <w:p w14:paraId="53938BCA" w14:textId="77777777" w:rsidR="009F0984" w:rsidRPr="00CF29C9" w:rsidRDefault="009F0984">
      <w:pPr>
        <w:pStyle w:val="B3"/>
      </w:pPr>
      <w:r w:rsidRPr="00CF29C9">
        <w:t>3</w:t>
      </w:r>
      <w:r w:rsidRPr="00CF29C9">
        <w:tab/>
        <w:t>or greater indicates TSG approved document under change control.</w:t>
      </w:r>
    </w:p>
    <w:p w14:paraId="5E66ACE8" w14:textId="77777777" w:rsidR="009F0984" w:rsidRPr="00CF29C9" w:rsidRDefault="009F0984">
      <w:pPr>
        <w:pStyle w:val="B2"/>
      </w:pPr>
      <w:r w:rsidRPr="00CF29C9">
        <w:t>y</w:t>
      </w:r>
      <w:r w:rsidRPr="00CF29C9">
        <w:tab/>
        <w:t>the second digit is incremented for all changes of substance, i.e. technical enhancements, corrections, updates, etc.</w:t>
      </w:r>
    </w:p>
    <w:p w14:paraId="24042908" w14:textId="77777777" w:rsidR="009F0984" w:rsidRPr="00CF29C9" w:rsidRDefault="009F0984">
      <w:pPr>
        <w:pStyle w:val="B2"/>
      </w:pPr>
      <w:r w:rsidRPr="00CF29C9">
        <w:t>z</w:t>
      </w:r>
      <w:r w:rsidRPr="00CF29C9">
        <w:tab/>
        <w:t>the third digit is incremented when editorial only changes have been incorporated in the document.</w:t>
      </w:r>
    </w:p>
    <w:p w14:paraId="4EA6EF32" w14:textId="77777777" w:rsidR="00AE12FE" w:rsidRPr="00CF29C9" w:rsidRDefault="009F0984" w:rsidP="00AE12FE">
      <w:pPr>
        <w:pStyle w:val="Heading1"/>
      </w:pPr>
      <w:r w:rsidRPr="00CF29C9">
        <w:br w:type="page"/>
      </w:r>
      <w:bookmarkStart w:id="9" w:name="_Toc161687084"/>
      <w:r w:rsidR="00AE12FE" w:rsidRPr="00CF29C9">
        <w:lastRenderedPageBreak/>
        <w:t>1</w:t>
      </w:r>
      <w:r w:rsidR="00AE12FE" w:rsidRPr="00CF29C9">
        <w:tab/>
        <w:t>Scope</w:t>
      </w:r>
      <w:bookmarkEnd w:id="9"/>
    </w:p>
    <w:p w14:paraId="75334274" w14:textId="77777777" w:rsidR="00AE12FE" w:rsidRPr="00CF29C9" w:rsidRDefault="00AE12FE" w:rsidP="00AE12FE">
      <w:r>
        <w:t>See TS 37.466 [5].</w:t>
      </w:r>
    </w:p>
    <w:p w14:paraId="4A894E8E" w14:textId="77777777" w:rsidR="00AE12FE" w:rsidRPr="00CF29C9" w:rsidRDefault="00AE12FE" w:rsidP="00AE12FE">
      <w:pPr>
        <w:pStyle w:val="Heading1"/>
      </w:pPr>
      <w:bookmarkStart w:id="10" w:name="_Toc161687085"/>
      <w:r w:rsidRPr="00CF29C9">
        <w:t>2</w:t>
      </w:r>
      <w:r w:rsidRPr="00CF29C9">
        <w:tab/>
        <w:t>References</w:t>
      </w:r>
      <w:bookmarkEnd w:id="10"/>
    </w:p>
    <w:p w14:paraId="10978584" w14:textId="77777777" w:rsidR="00AE12FE" w:rsidRPr="00CF29C9" w:rsidRDefault="00AE12FE" w:rsidP="00AE12FE">
      <w:r w:rsidRPr="00CF29C9">
        <w:t>The following documents contain provisions which, through reference in this text, constitute provisions of the present document.</w:t>
      </w:r>
    </w:p>
    <w:p w14:paraId="1FE9C9F5" w14:textId="77777777" w:rsidR="00AE12FE" w:rsidRPr="00CF29C9" w:rsidRDefault="00AE12FE" w:rsidP="00AE12FE">
      <w:pPr>
        <w:pStyle w:val="B1"/>
      </w:pPr>
      <w:r>
        <w:t>●</w:t>
      </w:r>
      <w:r>
        <w:tab/>
      </w:r>
      <w:r w:rsidRPr="00CF29C9">
        <w:t>References are either specific (identified by date of publication, edition number, version number, etc.) or non</w:t>
      </w:r>
      <w:r w:rsidRPr="00CF29C9">
        <w:noBreakHyphen/>
        <w:t>specific.</w:t>
      </w:r>
    </w:p>
    <w:p w14:paraId="66F58DE6" w14:textId="77777777" w:rsidR="00AE12FE" w:rsidRPr="00CF29C9" w:rsidRDefault="00AE12FE" w:rsidP="00AE12FE">
      <w:pPr>
        <w:pStyle w:val="B1"/>
      </w:pPr>
      <w:r>
        <w:t>●</w:t>
      </w:r>
      <w:r>
        <w:tab/>
      </w:r>
      <w:r w:rsidRPr="00CF29C9">
        <w:t>For a specific reference, subsequent revisions do not apply.</w:t>
      </w:r>
    </w:p>
    <w:p w14:paraId="75519ED9" w14:textId="77777777" w:rsidR="00AE12FE" w:rsidRPr="00CF29C9" w:rsidRDefault="00AE12FE" w:rsidP="00AE12FE">
      <w:pPr>
        <w:pStyle w:val="B1"/>
      </w:pPr>
      <w:r>
        <w:t>●</w:t>
      </w:r>
      <w:r>
        <w:tab/>
      </w:r>
      <w:r w:rsidRPr="00CF29C9">
        <w:t>For a non-specific reference, the latest version applies.</w:t>
      </w:r>
      <w:r w:rsidRPr="00CF29C9">
        <w:rPr>
          <w:szCs w:val="18"/>
        </w:rPr>
        <w:t xml:space="preserve"> </w:t>
      </w:r>
      <w:r w:rsidRPr="00CF29C9">
        <w:t xml:space="preserve">In the case of a reference to a 3GPP document (including a GSM document), a non-specific reference implicitly refers to the latest version of that document </w:t>
      </w:r>
      <w:r w:rsidRPr="00CF29C9">
        <w:rPr>
          <w:i/>
          <w:iCs/>
        </w:rPr>
        <w:t>in the same Release as the present document</w:t>
      </w:r>
      <w:r w:rsidRPr="00CF29C9">
        <w:t>.</w:t>
      </w:r>
    </w:p>
    <w:p w14:paraId="5747D30E" w14:textId="77777777" w:rsidR="00AE12FE" w:rsidRDefault="00AE12FE" w:rsidP="00AE12FE">
      <w:pPr>
        <w:pStyle w:val="EX"/>
      </w:pPr>
      <w:r>
        <w:t>[1]-[4]</w:t>
      </w:r>
      <w:r>
        <w:tab/>
        <w:t>Void.</w:t>
      </w:r>
    </w:p>
    <w:p w14:paraId="7978B366" w14:textId="77777777" w:rsidR="00AE12FE" w:rsidRPr="00CF29C9" w:rsidRDefault="00AE12FE" w:rsidP="00AE12FE">
      <w:pPr>
        <w:pStyle w:val="EX"/>
      </w:pPr>
      <w:r>
        <w:t>[5]</w:t>
      </w:r>
      <w:r>
        <w:tab/>
        <w:t>3GPP TS 37.466: "</w:t>
      </w:r>
      <w:r w:rsidRPr="0002785A">
        <w:t>Iuant interface: Application part</w:t>
      </w:r>
      <w:r>
        <w:t>".</w:t>
      </w:r>
    </w:p>
    <w:p w14:paraId="26873ECD" w14:textId="77777777" w:rsidR="00AE12FE" w:rsidRDefault="00AE12FE" w:rsidP="00AE12FE">
      <w:pPr>
        <w:pStyle w:val="Heading1"/>
      </w:pPr>
      <w:bookmarkStart w:id="11" w:name="_Toc161687086"/>
      <w:r w:rsidRPr="00CF29C9">
        <w:t>3</w:t>
      </w:r>
      <w:r>
        <w:t xml:space="preserve"> to 7</w:t>
      </w:r>
      <w:r>
        <w:tab/>
        <w:t>Void</w:t>
      </w:r>
      <w:bookmarkEnd w:id="11"/>
    </w:p>
    <w:p w14:paraId="2D8103EF" w14:textId="77777777" w:rsidR="00AE12FE" w:rsidRDefault="00AE12FE" w:rsidP="00AE12FE"/>
    <w:p w14:paraId="4980A9E9" w14:textId="77777777" w:rsidR="00AE12FE" w:rsidRDefault="00AE12FE" w:rsidP="00AE12FE">
      <w:pPr>
        <w:pStyle w:val="Heading1"/>
      </w:pPr>
      <w:bookmarkStart w:id="12" w:name="_Toc161687087"/>
      <w:r>
        <w:t>8</w:t>
      </w:r>
      <w:r>
        <w:tab/>
      </w:r>
      <w:r w:rsidRPr="0038503B">
        <w:t>Iuant interface: Application part</w:t>
      </w:r>
      <w:bookmarkEnd w:id="12"/>
    </w:p>
    <w:p w14:paraId="6803316D" w14:textId="77777777" w:rsidR="00AE12FE" w:rsidRPr="0004285F" w:rsidRDefault="00AE12FE" w:rsidP="00AE12FE">
      <w:r>
        <w:t>See TS 37.466 [5].</w:t>
      </w:r>
    </w:p>
    <w:p w14:paraId="5D8BFE02" w14:textId="77777777" w:rsidR="00AE12FE" w:rsidRPr="00CF29C9" w:rsidRDefault="00AE12FE" w:rsidP="00AE12FE"/>
    <w:p w14:paraId="5E9C83A4" w14:textId="77777777" w:rsidR="00AE12FE" w:rsidRPr="00CF29C9" w:rsidRDefault="00AE12FE" w:rsidP="00AE12FE">
      <w:pPr>
        <w:sectPr w:rsidR="00AE12FE" w:rsidRPr="00CF29C9" w:rsidSect="00785991">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35732084" w14:textId="77777777" w:rsidR="00AE12FE" w:rsidRPr="00CF29C9" w:rsidRDefault="00AE12FE" w:rsidP="006D739F">
      <w:pPr>
        <w:pStyle w:val="Heading9"/>
      </w:pPr>
      <w:bookmarkStart w:id="13" w:name="_Toc161687088"/>
      <w:r w:rsidRPr="00CF29C9">
        <w:lastRenderedPageBreak/>
        <w:t xml:space="preserve">Annex A </w:t>
      </w:r>
      <w:r>
        <w:t>to F</w:t>
      </w:r>
      <w:r w:rsidRPr="00CF29C9">
        <w:t>:</w:t>
      </w:r>
      <w:r w:rsidRPr="00CF29C9">
        <w:br/>
      </w:r>
      <w:r>
        <w:t>Void</w:t>
      </w:r>
      <w:bookmarkEnd w:id="13"/>
    </w:p>
    <w:p w14:paraId="1CB33E0C" w14:textId="77777777" w:rsidR="00AE12FE" w:rsidRPr="00CF29C9" w:rsidRDefault="00AE12FE" w:rsidP="00AE12FE">
      <w:pPr>
        <w:pStyle w:val="Heading8"/>
      </w:pPr>
      <w:r w:rsidRPr="00CF29C9">
        <w:br w:type="page"/>
      </w:r>
      <w:bookmarkStart w:id="14" w:name="historyclause"/>
      <w:bookmarkStart w:id="15" w:name="_Toc161687089"/>
      <w:r w:rsidRPr="00CF29C9">
        <w:lastRenderedPageBreak/>
        <w:t xml:space="preserve">Annex </w:t>
      </w:r>
      <w:r>
        <w:t>G</w:t>
      </w:r>
      <w:r w:rsidRPr="00CF29C9">
        <w:t xml:space="preserve"> (informative):</w:t>
      </w:r>
      <w:r w:rsidRPr="00CF29C9">
        <w:br/>
        <w:t>Change History</w:t>
      </w:r>
      <w:bookmarkEnd w:id="14"/>
      <w:bookmarkEnd w:id="15"/>
    </w:p>
    <w:p w14:paraId="236020E3" w14:textId="77777777" w:rsidR="00AE12FE" w:rsidRPr="00CF29C9" w:rsidRDefault="00AE12FE" w:rsidP="00AE12F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1134"/>
        <w:gridCol w:w="567"/>
        <w:gridCol w:w="425"/>
        <w:gridCol w:w="5954"/>
        <w:gridCol w:w="708"/>
      </w:tblGrid>
      <w:tr w:rsidR="00AE12FE" w:rsidRPr="00CF29C9" w14:paraId="6CB88B33" w14:textId="77777777" w:rsidTr="00681AD9">
        <w:tc>
          <w:tcPr>
            <w:tcW w:w="851" w:type="dxa"/>
            <w:shd w:val="pct10" w:color="auto" w:fill="FFFFFF"/>
          </w:tcPr>
          <w:p w14:paraId="39DA65BA" w14:textId="77777777" w:rsidR="00AE12FE" w:rsidRPr="00CF29C9" w:rsidRDefault="00AE12FE" w:rsidP="00681AD9">
            <w:pPr>
              <w:pStyle w:val="TAL"/>
              <w:rPr>
                <w:b/>
                <w:sz w:val="16"/>
              </w:rPr>
            </w:pPr>
            <w:r w:rsidRPr="00CF29C9">
              <w:rPr>
                <w:b/>
                <w:sz w:val="16"/>
              </w:rPr>
              <w:t>TSG #</w:t>
            </w:r>
          </w:p>
        </w:tc>
        <w:tc>
          <w:tcPr>
            <w:tcW w:w="1134" w:type="dxa"/>
            <w:shd w:val="pct10" w:color="auto" w:fill="FFFFFF"/>
          </w:tcPr>
          <w:p w14:paraId="0A7D726E" w14:textId="77777777" w:rsidR="00AE12FE" w:rsidRPr="00CF29C9" w:rsidRDefault="00AE12FE" w:rsidP="00681AD9">
            <w:pPr>
              <w:pStyle w:val="TAL"/>
              <w:rPr>
                <w:b/>
                <w:sz w:val="16"/>
              </w:rPr>
            </w:pPr>
            <w:r w:rsidRPr="00CF29C9">
              <w:rPr>
                <w:b/>
                <w:sz w:val="16"/>
              </w:rPr>
              <w:t>TSG Doc.</w:t>
            </w:r>
          </w:p>
        </w:tc>
        <w:tc>
          <w:tcPr>
            <w:tcW w:w="567" w:type="dxa"/>
            <w:shd w:val="pct10" w:color="auto" w:fill="FFFFFF"/>
          </w:tcPr>
          <w:p w14:paraId="099BA1FB" w14:textId="77777777" w:rsidR="00AE12FE" w:rsidRPr="00CF29C9" w:rsidRDefault="00AE12FE" w:rsidP="00681AD9">
            <w:pPr>
              <w:pStyle w:val="TAL"/>
              <w:rPr>
                <w:b/>
                <w:sz w:val="16"/>
              </w:rPr>
            </w:pPr>
            <w:r w:rsidRPr="00CF29C9">
              <w:rPr>
                <w:b/>
                <w:sz w:val="16"/>
              </w:rPr>
              <w:t>CR</w:t>
            </w:r>
          </w:p>
        </w:tc>
        <w:tc>
          <w:tcPr>
            <w:tcW w:w="425" w:type="dxa"/>
            <w:shd w:val="pct10" w:color="auto" w:fill="FFFFFF"/>
          </w:tcPr>
          <w:p w14:paraId="32A1E09E" w14:textId="77777777" w:rsidR="00AE12FE" w:rsidRPr="00CF29C9" w:rsidRDefault="00AE12FE" w:rsidP="00681AD9">
            <w:pPr>
              <w:pStyle w:val="TAL"/>
              <w:rPr>
                <w:b/>
                <w:sz w:val="16"/>
              </w:rPr>
            </w:pPr>
            <w:r w:rsidRPr="00CF29C9">
              <w:rPr>
                <w:b/>
                <w:sz w:val="16"/>
              </w:rPr>
              <w:t>Rev</w:t>
            </w:r>
          </w:p>
        </w:tc>
        <w:tc>
          <w:tcPr>
            <w:tcW w:w="5954" w:type="dxa"/>
            <w:shd w:val="pct10" w:color="auto" w:fill="FFFFFF"/>
          </w:tcPr>
          <w:p w14:paraId="0732DD5A" w14:textId="77777777" w:rsidR="00AE12FE" w:rsidRPr="00CF29C9" w:rsidRDefault="00AE12FE" w:rsidP="00681AD9">
            <w:pPr>
              <w:pStyle w:val="TAL"/>
              <w:rPr>
                <w:b/>
                <w:sz w:val="16"/>
              </w:rPr>
            </w:pPr>
            <w:r w:rsidRPr="00CF29C9">
              <w:rPr>
                <w:b/>
                <w:sz w:val="16"/>
              </w:rPr>
              <w:t>Subject/Comment</w:t>
            </w:r>
          </w:p>
        </w:tc>
        <w:tc>
          <w:tcPr>
            <w:tcW w:w="708" w:type="dxa"/>
            <w:shd w:val="pct10" w:color="auto" w:fill="FFFFFF"/>
          </w:tcPr>
          <w:p w14:paraId="456271E7" w14:textId="77777777" w:rsidR="00AE12FE" w:rsidRPr="00CF29C9" w:rsidRDefault="00AE12FE" w:rsidP="00681AD9">
            <w:pPr>
              <w:pStyle w:val="TAL"/>
              <w:rPr>
                <w:b/>
                <w:sz w:val="16"/>
              </w:rPr>
            </w:pPr>
            <w:r w:rsidRPr="00CF29C9">
              <w:rPr>
                <w:b/>
                <w:sz w:val="16"/>
              </w:rPr>
              <w:t>New</w:t>
            </w:r>
          </w:p>
        </w:tc>
      </w:tr>
      <w:tr w:rsidR="00AE12FE" w:rsidRPr="00CF29C9" w14:paraId="66EFDE13"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EC10D06" w14:textId="77777777" w:rsidR="00AE12FE" w:rsidRPr="00CF29C9" w:rsidRDefault="00AE12FE" w:rsidP="00681AD9">
            <w:pPr>
              <w:pStyle w:val="TAL"/>
            </w:pPr>
            <w:r w:rsidRPr="00CF29C9">
              <w:t>09/2007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1D95CA" w14:textId="77777777" w:rsidR="00AE12FE" w:rsidRPr="00CF29C9" w:rsidRDefault="00AE12FE" w:rsidP="00681AD9">
            <w:pPr>
              <w:pStyle w:val="TAL"/>
            </w:pPr>
            <w:r w:rsidRPr="00CF29C9">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854E7" w14:textId="77777777" w:rsidR="00AE12FE" w:rsidRPr="00CF29C9" w:rsidRDefault="00AE12FE" w:rsidP="00681AD9">
            <w:pPr>
              <w:pStyle w:val="TAL"/>
            </w:pPr>
            <w:r w:rsidRPr="00CF29C9">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F8B0" w14:textId="77777777" w:rsidR="00AE12FE" w:rsidRPr="00CF29C9" w:rsidRDefault="00AE12FE" w:rsidP="00681AD9">
            <w:pPr>
              <w:pStyle w:val="TAL"/>
            </w:pPr>
            <w:r w:rsidRPr="00CF29C9">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42A3873" w14:textId="77777777" w:rsidR="00AE12FE" w:rsidRPr="00CF29C9" w:rsidRDefault="00AE12FE" w:rsidP="00681AD9">
            <w:pPr>
              <w:pStyle w:val="TAL"/>
            </w:pPr>
            <w:r w:rsidRPr="00CF29C9">
              <w:t>Creation of Rel-8 version based on v7.2.0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47CAE" w14:textId="77777777" w:rsidR="00AE12FE" w:rsidRPr="00CF29C9" w:rsidRDefault="00AE12FE" w:rsidP="00681AD9">
            <w:pPr>
              <w:pStyle w:val="TAL"/>
            </w:pPr>
            <w:r w:rsidRPr="00CF29C9">
              <w:t>8.0.0</w:t>
            </w:r>
          </w:p>
        </w:tc>
      </w:tr>
      <w:tr w:rsidR="00AE12FE" w:rsidRPr="00CF29C9" w14:paraId="66EF7227"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B2767F4" w14:textId="77777777" w:rsidR="00AE12FE" w:rsidRPr="00CF29C9" w:rsidRDefault="00AE12FE" w:rsidP="00681AD9">
            <w:pPr>
              <w:pStyle w:val="TAL"/>
            </w:pPr>
            <w:r w:rsidRPr="00CF29C9">
              <w:t>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CBC871" w14:textId="77777777" w:rsidR="00AE12FE" w:rsidRPr="00CF29C9" w:rsidRDefault="00AE12FE" w:rsidP="00681AD9">
            <w:pPr>
              <w:pStyle w:val="TAL"/>
            </w:pPr>
            <w:r w:rsidRPr="00CF29C9">
              <w:t>RP-070576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77DC" w14:textId="77777777" w:rsidR="00AE12FE" w:rsidRPr="00CF29C9" w:rsidRDefault="00AE12FE" w:rsidP="00681AD9">
            <w:pPr>
              <w:pStyle w:val="TAL"/>
            </w:pPr>
            <w:r w:rsidRPr="00CF29C9">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40079" w14:textId="77777777" w:rsidR="00AE12FE" w:rsidRPr="00CF29C9" w:rsidRDefault="00AE12FE" w:rsidP="00681AD9">
            <w:pPr>
              <w:pStyle w:val="TAL"/>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2872FBB9" w14:textId="77777777" w:rsidR="00AE12FE" w:rsidRPr="00CF29C9" w:rsidRDefault="00AE12FE" w:rsidP="00681AD9">
            <w:pPr>
              <w:pStyle w:val="TAL"/>
            </w:pPr>
            <w:r w:rsidRPr="00CF29C9">
              <w:t>Introduction of UMTS1500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FB2E9" w14:textId="77777777" w:rsidR="00AE12FE" w:rsidRPr="00CF29C9" w:rsidRDefault="00AE12FE" w:rsidP="00681AD9">
            <w:pPr>
              <w:pStyle w:val="TAL"/>
            </w:pPr>
            <w:r w:rsidRPr="00CF29C9">
              <w:t>8.0.0</w:t>
            </w:r>
          </w:p>
        </w:tc>
      </w:tr>
      <w:tr w:rsidR="00AE12FE" w:rsidRPr="00CF29C9" w14:paraId="26AF7AC2"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AFB3663" w14:textId="77777777" w:rsidR="00AE12FE" w:rsidRPr="00CF29C9" w:rsidRDefault="00AE12FE" w:rsidP="00681AD9">
            <w:pPr>
              <w:pStyle w:val="TAL"/>
            </w:pPr>
            <w:r w:rsidRPr="00CF29C9">
              <w:t>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621CE0" w14:textId="77777777" w:rsidR="00AE12FE" w:rsidRPr="00CF29C9" w:rsidRDefault="00AE12FE" w:rsidP="00681AD9">
            <w:pPr>
              <w:pStyle w:val="TAL"/>
            </w:pPr>
            <w:r w:rsidRPr="00CF29C9">
              <w:t>RP-070838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A9DF5" w14:textId="77777777" w:rsidR="00AE12FE" w:rsidRPr="00CF29C9" w:rsidRDefault="00AE12FE" w:rsidP="00681AD9">
            <w:pPr>
              <w:pStyle w:val="TAL"/>
            </w:pPr>
            <w:r w:rsidRPr="00CF29C9">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A9F03" w14:textId="77777777" w:rsidR="00AE12FE" w:rsidRPr="00CF29C9" w:rsidRDefault="00AE12FE" w:rsidP="00681AD9">
            <w:pPr>
              <w:pStyle w:val="TAL"/>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E031C37" w14:textId="77777777" w:rsidR="00AE12FE" w:rsidRPr="00CF29C9" w:rsidRDefault="00AE12FE" w:rsidP="00681AD9">
            <w:pPr>
              <w:pStyle w:val="TAL"/>
            </w:pPr>
            <w:r w:rsidRPr="00CF29C9">
              <w:t>Missing</w:t>
            </w:r>
            <w:r w:rsidRPr="00CF29C9">
              <w:rPr>
                <w:szCs w:val="18"/>
              </w:rPr>
              <w:t xml:space="preserve"> </w:t>
            </w:r>
            <w:r w:rsidRPr="00CF29C9">
              <w:t>Parameter for "TMA Get Supported Non-Linear Gain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E5A01" w14:textId="77777777" w:rsidR="00AE12FE" w:rsidRPr="00CF29C9" w:rsidRDefault="00AE12FE" w:rsidP="00681AD9">
            <w:pPr>
              <w:pStyle w:val="TAL"/>
            </w:pPr>
            <w:r w:rsidRPr="00CF29C9">
              <w:t>8.1.0</w:t>
            </w:r>
          </w:p>
        </w:tc>
      </w:tr>
      <w:tr w:rsidR="00AE12FE" w:rsidRPr="00CF29C9" w14:paraId="330DBC51"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5052644" w14:textId="77777777" w:rsidR="00AE12FE" w:rsidRPr="00CF29C9" w:rsidRDefault="00AE12FE" w:rsidP="00681AD9">
            <w:pPr>
              <w:pStyle w:val="TAL"/>
            </w:pPr>
            <w:r w:rsidRPr="00CF29C9">
              <w:t>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C49D" w14:textId="77777777" w:rsidR="00AE12FE" w:rsidRPr="00CF29C9" w:rsidRDefault="00AE12FE" w:rsidP="00681AD9">
            <w:pPr>
              <w:pStyle w:val="TAL"/>
            </w:pPr>
            <w:r w:rsidRPr="00CF29C9">
              <w:t>RP-080082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88092" w14:textId="77777777" w:rsidR="00AE12FE" w:rsidRPr="00CF29C9" w:rsidRDefault="00AE12FE" w:rsidP="00681AD9">
            <w:pPr>
              <w:pStyle w:val="TAL"/>
            </w:pPr>
            <w:r w:rsidRPr="00CF29C9">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92A17" w14:textId="77777777" w:rsidR="00AE12FE" w:rsidRPr="00CF29C9" w:rsidRDefault="00AE12FE" w:rsidP="00681AD9">
            <w:pPr>
              <w:pStyle w:val="TAL"/>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0A0B861" w14:textId="77777777" w:rsidR="00AE12FE" w:rsidRPr="00CF29C9" w:rsidRDefault="00AE12FE" w:rsidP="00681AD9">
            <w:pPr>
              <w:pStyle w:val="TAL"/>
            </w:pPr>
            <w:r w:rsidRPr="00CF29C9">
              <w:t>Introduction of UMTS 700 MHz (Bands XII</w:t>
            </w:r>
            <w:r w:rsidRPr="00CF29C9">
              <w:rPr>
                <w:szCs w:val="18"/>
              </w:rPr>
              <w:t xml:space="preserve"> </w:t>
            </w:r>
            <w:r w:rsidRPr="00CF29C9">
              <w:t>XIV) in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E3D2C" w14:textId="77777777" w:rsidR="00AE12FE" w:rsidRPr="00CF29C9" w:rsidRDefault="00AE12FE" w:rsidP="00681AD9">
            <w:pPr>
              <w:pStyle w:val="TAL"/>
            </w:pPr>
            <w:r w:rsidRPr="00CF29C9">
              <w:t>8.2.0</w:t>
            </w:r>
          </w:p>
        </w:tc>
      </w:tr>
      <w:tr w:rsidR="00AE12FE" w:rsidRPr="00CF29C9" w14:paraId="77E04E85"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0FE48AB" w14:textId="77777777" w:rsidR="00AE12FE" w:rsidRPr="00CF29C9" w:rsidRDefault="00AE12FE" w:rsidP="00681AD9">
            <w:pPr>
              <w:pStyle w:val="TAL"/>
            </w:pPr>
            <w:r w:rsidRPr="00CF29C9">
              <w:t>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368869" w14:textId="77777777" w:rsidR="00AE12FE" w:rsidRPr="00CF29C9" w:rsidRDefault="00AE12FE" w:rsidP="00681AD9">
            <w:pPr>
              <w:pStyle w:val="TAL"/>
            </w:pPr>
            <w:r w:rsidRPr="00CF29C9">
              <w:t>RP-090085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BF824" w14:textId="77777777" w:rsidR="00AE12FE" w:rsidRPr="00CF29C9" w:rsidRDefault="00AE12FE" w:rsidP="00681AD9">
            <w:pPr>
              <w:pStyle w:val="TAL"/>
            </w:pPr>
            <w:r w:rsidRPr="00CF29C9">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B484E" w14:textId="77777777" w:rsidR="00AE12FE" w:rsidRPr="00CF29C9" w:rsidRDefault="00AE12FE" w:rsidP="00681AD9">
            <w:pPr>
              <w:pStyle w:val="TAL"/>
            </w:pPr>
            <w:r w:rsidRPr="00CF29C9">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4E1C042" w14:textId="77777777" w:rsidR="00AE12FE" w:rsidRPr="00CF29C9" w:rsidRDefault="00AE12FE" w:rsidP="00681AD9">
            <w:pPr>
              <w:pStyle w:val="TAL"/>
            </w:pPr>
            <w:r w:rsidRPr="00CF29C9">
              <w:t>RET and TMA support in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9A1C8" w14:textId="77777777" w:rsidR="00AE12FE" w:rsidRPr="00CF29C9" w:rsidRDefault="00AE12FE" w:rsidP="00681AD9">
            <w:pPr>
              <w:pStyle w:val="TAL"/>
            </w:pPr>
            <w:r w:rsidRPr="00CF29C9">
              <w:t>8.3.0</w:t>
            </w:r>
          </w:p>
        </w:tc>
      </w:tr>
      <w:tr w:rsidR="00AE12FE" w:rsidRPr="00CF29C9" w14:paraId="7D9D15F7"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3312E7D" w14:textId="77777777" w:rsidR="00AE12FE" w:rsidRPr="00CF29C9" w:rsidRDefault="00AE12FE" w:rsidP="00681AD9">
            <w:pPr>
              <w:pStyle w:val="TAL"/>
            </w:pPr>
            <w:r w:rsidRPr="00CF29C9">
              <w:t>09/2009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15A16" w14:textId="77777777" w:rsidR="00AE12FE" w:rsidRPr="00CF29C9" w:rsidRDefault="00AE12FE" w:rsidP="00681AD9">
            <w:pPr>
              <w:pStyle w:val="TAL"/>
            </w:pPr>
            <w:r w:rsidRPr="00CF29C9">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9CE64" w14:textId="77777777" w:rsidR="00AE12FE" w:rsidRPr="00CF29C9" w:rsidRDefault="00AE12FE" w:rsidP="00681AD9">
            <w:pPr>
              <w:pStyle w:val="TAL"/>
            </w:pPr>
            <w:r w:rsidRPr="00CF29C9">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FA858" w14:textId="77777777" w:rsidR="00AE12FE" w:rsidRPr="00CF29C9" w:rsidRDefault="00AE12FE" w:rsidP="00681AD9">
            <w:pPr>
              <w:pStyle w:val="TAL"/>
            </w:pPr>
            <w:r w:rsidRPr="00CF29C9">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1E1A25E4" w14:textId="77777777" w:rsidR="00AE12FE" w:rsidRPr="00CF29C9" w:rsidRDefault="00AE12FE" w:rsidP="00681AD9">
            <w:pPr>
              <w:pStyle w:val="TAL"/>
            </w:pPr>
            <w:r w:rsidRPr="00CF29C9">
              <w:t>Creation of Rel-9 version based on v8.3.0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6149" w14:textId="77777777" w:rsidR="00AE12FE" w:rsidRPr="00CF29C9" w:rsidRDefault="00AE12FE" w:rsidP="00681AD9">
            <w:pPr>
              <w:pStyle w:val="TAL"/>
            </w:pPr>
          </w:p>
        </w:tc>
      </w:tr>
      <w:tr w:rsidR="00AE12FE" w:rsidRPr="00CF29C9" w14:paraId="7297A72C"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E60AD07" w14:textId="77777777" w:rsidR="00AE12FE" w:rsidRPr="00CF29C9" w:rsidRDefault="00AE12FE" w:rsidP="00681AD9">
            <w:pPr>
              <w:pStyle w:val="TAL"/>
            </w:pPr>
            <w:r w:rsidRPr="00CF29C9">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DAA89B" w14:textId="77777777" w:rsidR="00AE12FE" w:rsidRPr="00CF29C9" w:rsidRDefault="00AE12FE" w:rsidP="00681AD9">
            <w:pPr>
              <w:pStyle w:val="TAL"/>
            </w:pPr>
            <w:r w:rsidRPr="00CF29C9">
              <w:t>RP-090782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30B97" w14:textId="77777777" w:rsidR="00AE12FE" w:rsidRPr="00CF29C9" w:rsidRDefault="00AE12FE" w:rsidP="00681AD9">
            <w:pPr>
              <w:pStyle w:val="TAL"/>
            </w:pPr>
            <w:r w:rsidRPr="00CF29C9">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06C0F" w14:textId="77777777" w:rsidR="00AE12FE" w:rsidRPr="00CF29C9" w:rsidRDefault="00AE12FE" w:rsidP="00681AD9">
            <w:pPr>
              <w:pStyle w:val="TAL"/>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0C1E4AE0" w14:textId="77777777" w:rsidR="00AE12FE" w:rsidRPr="00CF29C9" w:rsidRDefault="00AE12FE" w:rsidP="00681AD9">
            <w:pPr>
              <w:pStyle w:val="TAL"/>
            </w:pPr>
            <w:r w:rsidRPr="00CF29C9">
              <w:rPr>
                <w:lang w:eastAsia="ja-JP"/>
              </w:rPr>
              <w:t>Introduction of new antenna operating bands in IuantAP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B3B89" w14:textId="77777777" w:rsidR="00AE12FE" w:rsidRPr="00CF29C9" w:rsidRDefault="00AE12FE" w:rsidP="00681AD9">
            <w:pPr>
              <w:pStyle w:val="TAL"/>
            </w:pPr>
            <w:r w:rsidRPr="00CF29C9">
              <w:t>9.0.0</w:t>
            </w:r>
          </w:p>
        </w:tc>
      </w:tr>
      <w:tr w:rsidR="00AE12FE" w:rsidRPr="00CF29C9" w14:paraId="14D2664E"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EF529DD" w14:textId="77777777" w:rsidR="00AE12FE" w:rsidRPr="00CF29C9" w:rsidRDefault="00AE12FE" w:rsidP="00681AD9">
            <w:pPr>
              <w:pStyle w:val="TAL"/>
            </w:pPr>
            <w:r w:rsidRPr="00CF29C9">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53D16F" w14:textId="77777777" w:rsidR="00AE12FE" w:rsidRPr="00CF29C9" w:rsidRDefault="00AE12FE" w:rsidP="00681AD9">
            <w:pPr>
              <w:pStyle w:val="TAL"/>
            </w:pPr>
            <w:r w:rsidRPr="00CF29C9">
              <w:t>RP-091185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67A79" w14:textId="77777777" w:rsidR="00AE12FE" w:rsidRPr="00CF29C9" w:rsidRDefault="00AE12FE" w:rsidP="00681AD9">
            <w:pPr>
              <w:pStyle w:val="TAL"/>
            </w:pPr>
            <w:r w:rsidRPr="00CF29C9">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5440E" w14:textId="77777777" w:rsidR="00AE12FE" w:rsidRPr="00CF29C9" w:rsidRDefault="00AE12FE" w:rsidP="00681AD9">
            <w:pPr>
              <w:pStyle w:val="TAL"/>
            </w:pPr>
            <w:r w:rsidRPr="00CF29C9">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7170AD97" w14:textId="77777777" w:rsidR="00AE12FE" w:rsidRPr="00CF29C9" w:rsidRDefault="00AE12FE" w:rsidP="00681AD9">
            <w:pPr>
              <w:pStyle w:val="TAL"/>
              <w:rPr>
                <w:lang w:eastAsia="ja-JP"/>
              </w:rPr>
            </w:pPr>
            <w:r w:rsidRPr="00CF29C9">
              <w:rPr>
                <w:rFonts w:cs="Arial"/>
                <w:bCs/>
              </w:rPr>
              <w:t xml:space="preserve">Introduction of </w:t>
            </w:r>
            <w:r w:rsidRPr="00CF29C9">
              <w:rPr>
                <w:rFonts w:cs="Arial"/>
                <w:bCs/>
                <w:lang w:eastAsia="ja-JP"/>
              </w:rPr>
              <w:t xml:space="preserve">Extended </w:t>
            </w:r>
            <w:r w:rsidRPr="00CF29C9">
              <w:rPr>
                <w:rFonts w:cs="Arial"/>
                <w:bCs/>
              </w:rPr>
              <w:t>UMTS</w:t>
            </w:r>
            <w:r w:rsidRPr="00CF29C9">
              <w:rPr>
                <w:rFonts w:cs="Arial"/>
                <w:bCs/>
                <w:lang w:eastAsia="ja-JP"/>
              </w:rPr>
              <w:t>/LTE1500</w:t>
            </w:r>
            <w:r w:rsidRPr="00CF29C9">
              <w:rPr>
                <w:rFonts w:cs="Arial"/>
                <w:bCs/>
              </w:rPr>
              <w:t xml:space="preserve"> requirements</w:t>
            </w:r>
            <w:r w:rsidRPr="00CF29C9">
              <w:rPr>
                <w:rFonts w:cs="Arial"/>
                <w:bCs/>
                <w:lang w:eastAsia="ja-JP"/>
              </w:rPr>
              <w:t xml:space="preserve"> for TS25.466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07843" w14:textId="77777777" w:rsidR="00AE12FE" w:rsidRPr="00CF29C9" w:rsidRDefault="00AE12FE" w:rsidP="00681AD9">
            <w:pPr>
              <w:pStyle w:val="TAL"/>
            </w:pPr>
            <w:r w:rsidRPr="00CF29C9">
              <w:t>9.1.0</w:t>
            </w:r>
          </w:p>
        </w:tc>
      </w:tr>
      <w:tr w:rsidR="00AE12FE" w:rsidRPr="00CF29C9" w14:paraId="48EBBB86"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6AB6825" w14:textId="77777777" w:rsidR="00AE12FE" w:rsidRPr="00CF29C9" w:rsidRDefault="00AE12FE" w:rsidP="00681AD9">
            <w:pPr>
              <w:pStyle w:val="TAL"/>
            </w:pPr>
            <w:r w:rsidRPr="00CF29C9">
              <w:t>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C73AEB" w14:textId="77777777" w:rsidR="00AE12FE" w:rsidRPr="00CF29C9" w:rsidRDefault="00AE12FE" w:rsidP="00681AD9">
            <w:pPr>
              <w:pStyle w:val="TAL"/>
            </w:pPr>
            <w:r w:rsidRPr="00CF29C9">
              <w:t>RP-100223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C1D4A" w14:textId="77777777" w:rsidR="00AE12FE" w:rsidRPr="00CF29C9" w:rsidRDefault="00AE12FE" w:rsidP="00681AD9">
            <w:pPr>
              <w:pStyle w:val="TAL"/>
            </w:pPr>
            <w:r w:rsidRPr="00CF29C9">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8A82" w14:textId="77777777" w:rsidR="00AE12FE" w:rsidRPr="00CF29C9" w:rsidRDefault="00AE12FE" w:rsidP="00681AD9">
            <w:pPr>
              <w:pStyle w:val="TAL"/>
            </w:pPr>
            <w:r w:rsidRPr="00CF29C9">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380A62FC" w14:textId="77777777" w:rsidR="00AE12FE" w:rsidRPr="00CF29C9" w:rsidRDefault="00AE12FE" w:rsidP="00681AD9">
            <w:pPr>
              <w:pStyle w:val="TAL"/>
              <w:rPr>
                <w:rFonts w:cs="Arial"/>
                <w:bCs/>
              </w:rPr>
            </w:pPr>
            <w:r w:rsidRPr="00CF29C9">
              <w:rPr>
                <w:rFonts w:cs="Arial"/>
                <w:szCs w:val="18"/>
              </w:rPr>
              <w:t>Introduction of UMTS/LTE in 800 MHz for Europe requirements in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43B83" w14:textId="77777777" w:rsidR="00AE12FE" w:rsidRPr="00CF29C9" w:rsidRDefault="00AE12FE" w:rsidP="00681AD9">
            <w:pPr>
              <w:pStyle w:val="TAL"/>
            </w:pPr>
            <w:r w:rsidRPr="00CF29C9">
              <w:t>9.2.0</w:t>
            </w:r>
          </w:p>
        </w:tc>
      </w:tr>
      <w:tr w:rsidR="00AE12FE" w:rsidRPr="00CF29C9" w14:paraId="306B7D41"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685E098" w14:textId="77777777" w:rsidR="00AE12FE" w:rsidRPr="00CF29C9" w:rsidRDefault="00AE12FE" w:rsidP="00681AD9">
            <w:pPr>
              <w:pStyle w:val="TAL"/>
              <w:rPr>
                <w:szCs w:val="18"/>
              </w:rPr>
            </w:pPr>
            <w:r w:rsidRPr="00CF29C9">
              <w:rPr>
                <w:szCs w:val="18"/>
              </w:rPr>
              <w:t>09/2010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05EF27" w14:textId="77777777" w:rsidR="00AE12FE" w:rsidRPr="00CF29C9" w:rsidRDefault="00AE12FE" w:rsidP="00681AD9">
            <w:pPr>
              <w:pStyle w:val="TAL"/>
              <w:rPr>
                <w:szCs w:val="18"/>
              </w:rPr>
            </w:pPr>
            <w:r w:rsidRPr="00CF29C9">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46D07" w14:textId="77777777" w:rsidR="00AE12FE" w:rsidRPr="00CF29C9" w:rsidRDefault="00AE12FE" w:rsidP="00681AD9">
            <w:pPr>
              <w:pStyle w:val="TAL"/>
              <w:rPr>
                <w:szCs w:val="18"/>
              </w:rPr>
            </w:pPr>
            <w:r w:rsidRPr="00CF29C9">
              <w:rPr>
                <w:szCs w:val="18"/>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798C9"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533D186E" w14:textId="77777777" w:rsidR="00AE12FE" w:rsidRPr="00CF29C9" w:rsidRDefault="00AE12FE" w:rsidP="00681AD9">
            <w:pPr>
              <w:pStyle w:val="TAL"/>
              <w:rPr>
                <w:rFonts w:cs="Arial"/>
                <w:szCs w:val="18"/>
              </w:rPr>
            </w:pPr>
            <w:r w:rsidRPr="00CF29C9">
              <w:rPr>
                <w:szCs w:val="18"/>
              </w:rPr>
              <w:t>Creation of Rel-10 version based on v9.2.0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23C0" w14:textId="77777777" w:rsidR="00AE12FE" w:rsidRPr="00CF29C9" w:rsidRDefault="00AE12FE" w:rsidP="00681AD9">
            <w:pPr>
              <w:pStyle w:val="TAL"/>
              <w:rPr>
                <w:szCs w:val="18"/>
              </w:rPr>
            </w:pPr>
            <w:r w:rsidRPr="00CF29C9">
              <w:rPr>
                <w:szCs w:val="18"/>
              </w:rPr>
              <w:t>10.0.0</w:t>
            </w:r>
          </w:p>
        </w:tc>
      </w:tr>
      <w:tr w:rsidR="00AE12FE" w:rsidRPr="00CF29C9" w14:paraId="38952CDB"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6B0EDCC" w14:textId="77777777" w:rsidR="00AE12FE" w:rsidRPr="00CF29C9" w:rsidRDefault="00AE12FE" w:rsidP="00681AD9">
            <w:pPr>
              <w:pStyle w:val="TAL"/>
              <w:rPr>
                <w:szCs w:val="18"/>
              </w:rPr>
            </w:pPr>
            <w:r w:rsidRPr="00CF29C9">
              <w:rPr>
                <w:szCs w:val="18"/>
              </w:rPr>
              <w:t>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9F7403" w14:textId="77777777" w:rsidR="00AE12FE" w:rsidRPr="00CF29C9" w:rsidRDefault="00AE12FE" w:rsidP="00681AD9">
            <w:pPr>
              <w:pStyle w:val="TAL"/>
              <w:rPr>
                <w:szCs w:val="18"/>
              </w:rPr>
            </w:pPr>
            <w:r w:rsidRPr="00CF29C9">
              <w:rPr>
                <w:szCs w:val="18"/>
              </w:rPr>
              <w:t>RP-100912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8D2D" w14:textId="77777777" w:rsidR="00AE12FE" w:rsidRPr="00CF29C9" w:rsidRDefault="00AE12FE" w:rsidP="00681AD9">
            <w:pPr>
              <w:pStyle w:val="TAL"/>
              <w:rPr>
                <w:szCs w:val="18"/>
              </w:rPr>
            </w:pPr>
            <w:r w:rsidRPr="00CF29C9">
              <w:rPr>
                <w:szCs w:val="18"/>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EDB60" w14:textId="77777777" w:rsidR="00AE12FE" w:rsidRPr="00CF29C9"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2412DE86" w14:textId="77777777" w:rsidR="00AE12FE" w:rsidRPr="00CF29C9" w:rsidRDefault="00AE12FE" w:rsidP="00681AD9">
            <w:pPr>
              <w:pStyle w:val="TAL"/>
              <w:rPr>
                <w:szCs w:val="18"/>
              </w:rPr>
            </w:pPr>
            <w:r w:rsidRPr="00CF29C9">
              <w:rPr>
                <w:rFonts w:cs="Arial"/>
                <w:szCs w:val="18"/>
              </w:rPr>
              <w:t>Spectrum band definition additions for TDD 2600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F7CD8" w14:textId="77777777" w:rsidR="00AE12FE" w:rsidRPr="00CF29C9" w:rsidRDefault="00AE12FE" w:rsidP="00681AD9">
            <w:pPr>
              <w:pStyle w:val="TAL"/>
              <w:rPr>
                <w:szCs w:val="18"/>
              </w:rPr>
            </w:pPr>
            <w:r w:rsidRPr="00CF29C9">
              <w:rPr>
                <w:szCs w:val="18"/>
              </w:rPr>
              <w:t>10.0.0</w:t>
            </w:r>
          </w:p>
        </w:tc>
      </w:tr>
      <w:tr w:rsidR="00AE12FE" w:rsidRPr="00CF29C9" w14:paraId="693AF83B"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DE6A4DA" w14:textId="77777777" w:rsidR="00AE12FE" w:rsidRPr="00CF29C9" w:rsidRDefault="00AE12FE" w:rsidP="00681AD9">
            <w:pPr>
              <w:pStyle w:val="TAL"/>
              <w:rPr>
                <w:szCs w:val="18"/>
              </w:rPr>
            </w:pPr>
            <w:r w:rsidRPr="00CF29C9">
              <w:rPr>
                <w:szCs w:val="18"/>
              </w:rPr>
              <w:t>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4F2121" w14:textId="77777777" w:rsidR="00AE12FE" w:rsidRPr="00CF29C9" w:rsidRDefault="00AE12FE" w:rsidP="00681AD9">
            <w:pPr>
              <w:pStyle w:val="TAL"/>
              <w:rPr>
                <w:szCs w:val="18"/>
              </w:rPr>
            </w:pPr>
            <w:r w:rsidRPr="00CF29C9">
              <w:rPr>
                <w:szCs w:val="18"/>
              </w:rPr>
              <w:t>RP-101184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6B1FA" w14:textId="77777777" w:rsidR="00AE12FE" w:rsidRPr="00CF29C9" w:rsidRDefault="00AE12FE" w:rsidP="00681AD9">
            <w:pPr>
              <w:pStyle w:val="TAL"/>
              <w:rPr>
                <w:szCs w:val="18"/>
              </w:rPr>
            </w:pPr>
            <w:r w:rsidRPr="00CF29C9">
              <w:rPr>
                <w:szCs w:val="18"/>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8622"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9E496AD" w14:textId="77777777" w:rsidR="00AE12FE" w:rsidRPr="00CF29C9" w:rsidRDefault="00AE12FE" w:rsidP="00681AD9">
            <w:pPr>
              <w:pStyle w:val="TAL"/>
              <w:rPr>
                <w:rFonts w:cs="Arial"/>
                <w:szCs w:val="18"/>
              </w:rPr>
            </w:pPr>
            <w:r w:rsidRPr="00CF29C9">
              <w:rPr>
                <w:rFonts w:cs="Arial"/>
                <w:szCs w:val="18"/>
              </w:rPr>
              <w:t>Introduction of L-band in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539E5" w14:textId="77777777" w:rsidR="00AE12FE" w:rsidRPr="00CF29C9" w:rsidRDefault="00AE12FE" w:rsidP="00681AD9">
            <w:pPr>
              <w:pStyle w:val="TAL"/>
              <w:rPr>
                <w:szCs w:val="18"/>
              </w:rPr>
            </w:pPr>
            <w:r w:rsidRPr="00CF29C9">
              <w:rPr>
                <w:szCs w:val="18"/>
              </w:rPr>
              <w:t>10.1.0</w:t>
            </w:r>
          </w:p>
        </w:tc>
      </w:tr>
      <w:tr w:rsidR="00AE12FE" w:rsidRPr="00CF29C9" w14:paraId="27AE343A"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651DACF" w14:textId="77777777" w:rsidR="00AE12FE" w:rsidRPr="00CF29C9" w:rsidRDefault="00AE12FE" w:rsidP="00681AD9">
            <w:pPr>
              <w:pStyle w:val="TAL"/>
              <w:rPr>
                <w:szCs w:val="18"/>
              </w:rPr>
            </w:pPr>
            <w:r w:rsidRPr="00CF29C9">
              <w:rPr>
                <w:szCs w:val="18"/>
              </w:rPr>
              <w:t>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43F5D6" w14:textId="77777777" w:rsidR="00AE12FE" w:rsidRPr="00CF29C9" w:rsidRDefault="00AE12FE" w:rsidP="00681AD9">
            <w:pPr>
              <w:pStyle w:val="TAL"/>
              <w:rPr>
                <w:szCs w:val="18"/>
              </w:rPr>
            </w:pPr>
            <w:r w:rsidRPr="00CF29C9">
              <w:rPr>
                <w:szCs w:val="18"/>
              </w:rPr>
              <w:t>RP-101278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0D41" w14:textId="77777777" w:rsidR="00AE12FE" w:rsidRPr="00CF29C9" w:rsidRDefault="00AE12FE" w:rsidP="00681AD9">
            <w:pPr>
              <w:pStyle w:val="TAL"/>
              <w:rPr>
                <w:szCs w:val="18"/>
              </w:rPr>
            </w:pPr>
            <w:r w:rsidRPr="00CF29C9">
              <w:rPr>
                <w:szCs w:val="18"/>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8296A"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2BD9A731" w14:textId="77777777" w:rsidR="00AE12FE" w:rsidRPr="00CF29C9" w:rsidRDefault="00AE12FE" w:rsidP="00681AD9">
            <w:pPr>
              <w:pStyle w:val="TAL"/>
              <w:rPr>
                <w:rFonts w:cs="Arial"/>
                <w:szCs w:val="18"/>
              </w:rPr>
            </w:pPr>
            <w:r w:rsidRPr="00CF29C9">
              <w:rPr>
                <w:rFonts w:cs="Arial"/>
                <w:szCs w:val="18"/>
              </w:rPr>
              <w:t>CR UMTS/LTE-3500 spectrum band definition additions for TDD Iuant interface to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FDAEA" w14:textId="77777777" w:rsidR="00AE12FE" w:rsidRPr="00CF29C9" w:rsidRDefault="00AE12FE" w:rsidP="00681AD9">
            <w:pPr>
              <w:pStyle w:val="TAL"/>
              <w:rPr>
                <w:szCs w:val="18"/>
              </w:rPr>
            </w:pPr>
            <w:r w:rsidRPr="00CF29C9">
              <w:rPr>
                <w:szCs w:val="18"/>
              </w:rPr>
              <w:t>10.1.0</w:t>
            </w:r>
          </w:p>
        </w:tc>
      </w:tr>
      <w:tr w:rsidR="00AE12FE" w:rsidRPr="00CF29C9" w14:paraId="7EBA4236"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1165A27" w14:textId="77777777" w:rsidR="00AE12FE" w:rsidRPr="00CF29C9" w:rsidRDefault="00AE12FE" w:rsidP="00681AD9">
            <w:pPr>
              <w:pStyle w:val="TAL"/>
              <w:rPr>
                <w:szCs w:val="18"/>
              </w:rPr>
            </w:pPr>
            <w:r w:rsidRPr="00CF29C9">
              <w:rPr>
                <w:szCs w:val="18"/>
              </w:rPr>
              <w:t>SP-49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8D7624" w14:textId="77777777" w:rsidR="00AE12FE" w:rsidRPr="00CF29C9" w:rsidRDefault="00AE12FE" w:rsidP="00681AD9">
            <w:pPr>
              <w:pStyle w:val="TAL"/>
              <w:rPr>
                <w:szCs w:val="18"/>
              </w:rPr>
            </w:pPr>
            <w:r w:rsidRPr="00CF29C9">
              <w:rPr>
                <w:szCs w:val="18"/>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A131B" w14:textId="77777777" w:rsidR="00AE12FE" w:rsidRPr="00CF29C9" w:rsidRDefault="00AE12FE" w:rsidP="00681AD9">
            <w:pPr>
              <w:pStyle w:val="TAL"/>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A5FD" w14:textId="77777777" w:rsidR="00AE12FE" w:rsidRPr="00CF29C9"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7DB90B5" w14:textId="77777777" w:rsidR="00AE12FE" w:rsidRPr="00CF29C9" w:rsidRDefault="00AE12FE" w:rsidP="00681AD9">
            <w:pPr>
              <w:pStyle w:val="TAL"/>
              <w:rPr>
                <w:rFonts w:cs="Arial"/>
                <w:szCs w:val="18"/>
              </w:rPr>
            </w:pPr>
            <w:r w:rsidRPr="00CF29C9">
              <w:rPr>
                <w:noProof/>
                <w:szCs w:val="18"/>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B59A0" w14:textId="77777777" w:rsidR="00AE12FE" w:rsidRPr="00CF29C9" w:rsidRDefault="00AE12FE" w:rsidP="00681AD9">
            <w:pPr>
              <w:pStyle w:val="TAL"/>
              <w:rPr>
                <w:szCs w:val="18"/>
              </w:rPr>
            </w:pPr>
            <w:r w:rsidRPr="00CF29C9">
              <w:rPr>
                <w:szCs w:val="18"/>
              </w:rPr>
              <w:t>10.1.1</w:t>
            </w:r>
          </w:p>
        </w:tc>
      </w:tr>
      <w:tr w:rsidR="00AE12FE" w:rsidRPr="00CF29C9" w14:paraId="42A9128D"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A8B11D2" w14:textId="77777777" w:rsidR="00AE12FE" w:rsidRPr="00CF29C9" w:rsidRDefault="00AE12FE" w:rsidP="00681AD9">
            <w:pPr>
              <w:pStyle w:val="TAL"/>
              <w:rPr>
                <w:szCs w:val="18"/>
              </w:rPr>
            </w:pPr>
            <w:r w:rsidRPr="00CF29C9">
              <w:rPr>
                <w:szCs w:val="18"/>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377709" w14:textId="77777777" w:rsidR="00AE12FE" w:rsidRPr="00CF29C9" w:rsidRDefault="00AE12FE" w:rsidP="00681AD9">
            <w:pPr>
              <w:pStyle w:val="TAL"/>
              <w:rPr>
                <w:szCs w:val="18"/>
              </w:rPr>
            </w:pPr>
            <w:r w:rsidRPr="00CF29C9">
              <w:rPr>
                <w:szCs w:val="18"/>
              </w:rPr>
              <w:t>RP-110699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E74A0" w14:textId="77777777" w:rsidR="00AE12FE" w:rsidRPr="00CF29C9" w:rsidRDefault="00AE12FE" w:rsidP="00681AD9">
            <w:pPr>
              <w:pStyle w:val="TAL"/>
              <w:rPr>
                <w:szCs w:val="18"/>
              </w:rPr>
            </w:pPr>
            <w:r w:rsidRPr="00CF29C9">
              <w:rPr>
                <w:szCs w:val="18"/>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D0E97" w14:textId="77777777" w:rsidR="00AE12FE" w:rsidRPr="00CF29C9"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695A96C" w14:textId="77777777" w:rsidR="00AE12FE" w:rsidRPr="00CF29C9" w:rsidRDefault="00AE12FE" w:rsidP="00681AD9">
            <w:pPr>
              <w:pStyle w:val="TAL"/>
              <w:rPr>
                <w:noProof/>
                <w:szCs w:val="18"/>
              </w:rPr>
            </w:pPr>
            <w:r w:rsidRPr="00CF29C9">
              <w:rPr>
                <w:noProof/>
                <w:szCs w:val="18"/>
              </w:rPr>
              <w:t>Add 2 GHz band LTE for ATC of MSS in North America to TS25.466 (Rel-10)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163A8" w14:textId="77777777" w:rsidR="00AE12FE" w:rsidRPr="00CF29C9" w:rsidRDefault="00AE12FE" w:rsidP="00681AD9">
            <w:pPr>
              <w:pStyle w:val="TAL"/>
              <w:rPr>
                <w:szCs w:val="18"/>
              </w:rPr>
            </w:pPr>
            <w:r w:rsidRPr="00CF29C9">
              <w:rPr>
                <w:szCs w:val="18"/>
              </w:rPr>
              <w:t>10.2.0</w:t>
            </w:r>
          </w:p>
        </w:tc>
      </w:tr>
      <w:tr w:rsidR="00AE12FE" w:rsidRPr="00CF29C9" w14:paraId="13E1AF5F"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B398210" w14:textId="77777777" w:rsidR="00AE12FE" w:rsidRPr="00CF29C9" w:rsidRDefault="00AE12FE" w:rsidP="00681AD9">
            <w:pPr>
              <w:pStyle w:val="TAL"/>
              <w:rPr>
                <w:szCs w:val="18"/>
              </w:rPr>
            </w:pPr>
            <w:r w:rsidRPr="00CF29C9">
              <w:rPr>
                <w:szCs w:val="18"/>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3F8DA9" w14:textId="77777777" w:rsidR="00AE12FE" w:rsidRPr="00CF29C9" w:rsidRDefault="00AE12FE" w:rsidP="00681AD9">
            <w:pPr>
              <w:pStyle w:val="TAL"/>
              <w:rPr>
                <w:szCs w:val="18"/>
              </w:rPr>
            </w:pPr>
            <w:r w:rsidRPr="00CF29C9">
              <w:rPr>
                <w:szCs w:val="18"/>
              </w:rPr>
              <w:t>RP-110696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A4AF5" w14:textId="77777777" w:rsidR="00AE12FE" w:rsidRPr="00CF29C9" w:rsidRDefault="00AE12FE" w:rsidP="00681AD9">
            <w:pPr>
              <w:pStyle w:val="TAL"/>
              <w:rPr>
                <w:szCs w:val="18"/>
              </w:rPr>
            </w:pPr>
            <w:r w:rsidRPr="00CF29C9">
              <w:rPr>
                <w:szCs w:val="18"/>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A8C8B" w14:textId="77777777" w:rsidR="00AE12FE" w:rsidRPr="00CF29C9"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C3E8DC8" w14:textId="77777777" w:rsidR="00AE12FE" w:rsidRPr="00CF29C9" w:rsidRDefault="00AE12FE" w:rsidP="00681AD9">
            <w:pPr>
              <w:pStyle w:val="TAL"/>
              <w:rPr>
                <w:noProof/>
                <w:szCs w:val="18"/>
              </w:rPr>
            </w:pPr>
            <w:r w:rsidRPr="00CF29C9">
              <w:rPr>
                <w:noProof/>
                <w:szCs w:val="18"/>
              </w:rPr>
              <w:t>Add Expanded 1900 MHz Band for UTRA and LTE to TS25.466 (Rel-10)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210F8" w14:textId="77777777" w:rsidR="00AE12FE" w:rsidRPr="00CF29C9" w:rsidRDefault="00AE12FE" w:rsidP="00681AD9">
            <w:pPr>
              <w:pStyle w:val="TAL"/>
              <w:rPr>
                <w:szCs w:val="18"/>
              </w:rPr>
            </w:pPr>
            <w:r w:rsidRPr="00CF29C9">
              <w:rPr>
                <w:szCs w:val="18"/>
              </w:rPr>
              <w:t>10.2.0</w:t>
            </w:r>
          </w:p>
        </w:tc>
      </w:tr>
      <w:tr w:rsidR="00AE12FE" w:rsidRPr="00CF29C9" w14:paraId="54816E47"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411889B" w14:textId="77777777" w:rsidR="00AE12FE" w:rsidRPr="00CF29C9" w:rsidRDefault="00AE12FE" w:rsidP="00681AD9">
            <w:pPr>
              <w:pStyle w:val="TAL"/>
              <w:rPr>
                <w:szCs w:val="18"/>
              </w:rPr>
            </w:pPr>
            <w:r w:rsidRPr="00CF29C9">
              <w:rPr>
                <w:szCs w:val="18"/>
              </w:rP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B28BE2" w14:textId="77777777" w:rsidR="00AE12FE" w:rsidRPr="00CF29C9" w:rsidRDefault="00AE12FE" w:rsidP="00681AD9">
            <w:pPr>
              <w:pStyle w:val="TAL"/>
              <w:rPr>
                <w:szCs w:val="18"/>
              </w:rPr>
            </w:pPr>
            <w:r w:rsidRPr="00CF29C9">
              <w:rPr>
                <w:szCs w:val="18"/>
              </w:rPr>
              <w:t>RP-110685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D3452" w14:textId="77777777" w:rsidR="00AE12FE" w:rsidRPr="00CF29C9" w:rsidRDefault="00AE12FE" w:rsidP="00681AD9">
            <w:pPr>
              <w:pStyle w:val="TAL"/>
              <w:rPr>
                <w:szCs w:val="18"/>
              </w:rPr>
            </w:pPr>
            <w:r w:rsidRPr="00CF29C9">
              <w:rPr>
                <w:szCs w:val="18"/>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CF1BF" w14:textId="77777777" w:rsidR="00AE12FE" w:rsidRPr="00CF29C9"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559322EC" w14:textId="77777777" w:rsidR="00AE12FE" w:rsidRPr="00CF29C9" w:rsidRDefault="00AE12FE" w:rsidP="00681AD9">
            <w:pPr>
              <w:pStyle w:val="TAL"/>
              <w:rPr>
                <w:noProof/>
                <w:szCs w:val="18"/>
              </w:rPr>
            </w:pPr>
            <w:r w:rsidRPr="00CF29C9">
              <w:rPr>
                <w:noProof/>
                <w:szCs w:val="18"/>
              </w:rPr>
              <w:t>Removal of unused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F9F5D" w14:textId="77777777" w:rsidR="00AE12FE" w:rsidRPr="00CF29C9" w:rsidRDefault="00AE12FE" w:rsidP="00681AD9">
            <w:pPr>
              <w:pStyle w:val="TAL"/>
              <w:rPr>
                <w:szCs w:val="18"/>
              </w:rPr>
            </w:pPr>
            <w:r w:rsidRPr="00CF29C9">
              <w:rPr>
                <w:szCs w:val="18"/>
              </w:rPr>
              <w:t>10.2.0</w:t>
            </w:r>
          </w:p>
        </w:tc>
      </w:tr>
      <w:tr w:rsidR="00AE12FE" w:rsidRPr="00CF29C9" w14:paraId="732984AC"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4707C2E" w14:textId="77777777" w:rsidR="00AE12FE" w:rsidRPr="00CF29C9" w:rsidRDefault="00AE12FE" w:rsidP="00681AD9">
            <w:pPr>
              <w:pStyle w:val="TAL"/>
              <w:rPr>
                <w:szCs w:val="18"/>
              </w:rPr>
            </w:pPr>
            <w:r w:rsidRPr="00CF29C9">
              <w:rPr>
                <w:szCs w:val="18"/>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5890C7" w14:textId="77777777" w:rsidR="00AE12FE" w:rsidRPr="00CF29C9" w:rsidRDefault="00AE12FE" w:rsidP="00681AD9">
            <w:pPr>
              <w:pStyle w:val="TAL"/>
              <w:rPr>
                <w:szCs w:val="18"/>
              </w:rPr>
            </w:pPr>
            <w:r w:rsidRPr="00CF29C9">
              <w:rPr>
                <w:szCs w:val="18"/>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7189A" w14:textId="77777777" w:rsidR="00AE12FE" w:rsidRPr="00CF29C9" w:rsidRDefault="00AE12FE" w:rsidP="00681AD9">
            <w:pPr>
              <w:pStyle w:val="TAL"/>
              <w:rPr>
                <w:szCs w:val="18"/>
              </w:rPr>
            </w:pPr>
            <w:r w:rsidRPr="00CF29C9">
              <w:rPr>
                <w:szCs w:val="18"/>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7C4E2" w14:textId="77777777" w:rsidR="00AE12FE" w:rsidRPr="00CF29C9"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788CC05" w14:textId="77777777" w:rsidR="00AE12FE" w:rsidRPr="00CF29C9" w:rsidRDefault="00AE12FE" w:rsidP="00681AD9">
            <w:pPr>
              <w:pStyle w:val="TAL"/>
              <w:rPr>
                <w:noProof/>
                <w:szCs w:val="18"/>
              </w:rPr>
            </w:pPr>
            <w:r w:rsidRPr="00CF29C9">
              <w:rPr>
                <w:noProof/>
                <w:szCs w:val="18"/>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7C552" w14:textId="77777777" w:rsidR="00AE12FE" w:rsidRPr="00CF29C9" w:rsidRDefault="00AE12FE" w:rsidP="00681AD9">
            <w:pPr>
              <w:pStyle w:val="TAL"/>
              <w:rPr>
                <w:szCs w:val="18"/>
              </w:rPr>
            </w:pPr>
            <w:r w:rsidRPr="00CF29C9">
              <w:rPr>
                <w:szCs w:val="18"/>
              </w:rPr>
              <w:t>10.3.0</w:t>
            </w:r>
          </w:p>
        </w:tc>
      </w:tr>
      <w:tr w:rsidR="00AE12FE" w:rsidRPr="00CF29C9" w14:paraId="2E35E4A4"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AD3A8EE" w14:textId="77777777" w:rsidR="00AE12FE" w:rsidRPr="00CF29C9" w:rsidRDefault="00AE12FE" w:rsidP="00681AD9">
            <w:pPr>
              <w:pStyle w:val="TAL"/>
              <w:rPr>
                <w:szCs w:val="18"/>
              </w:rPr>
            </w:pPr>
            <w:r w:rsidRPr="00CF29C9">
              <w:rPr>
                <w:szCs w:val="18"/>
              </w:rPr>
              <w:t>03/2012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048269" w14:textId="77777777" w:rsidR="00AE12FE" w:rsidRPr="00CF29C9" w:rsidRDefault="00AE12FE" w:rsidP="00681AD9">
            <w:pPr>
              <w:pStyle w:val="TAL"/>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BC8B7" w14:textId="77777777" w:rsidR="00AE12FE" w:rsidRPr="00CF29C9" w:rsidRDefault="00AE12FE" w:rsidP="00681AD9">
            <w:pPr>
              <w:pStyle w:val="TAL"/>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FF4C4" w14:textId="77777777" w:rsidR="00AE12FE" w:rsidRPr="00CF29C9"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8FDC657" w14:textId="77777777" w:rsidR="00AE12FE" w:rsidRPr="00CF29C9" w:rsidRDefault="00AE12FE" w:rsidP="00681AD9">
            <w:pPr>
              <w:pStyle w:val="TAL"/>
              <w:rPr>
                <w:noProof/>
                <w:szCs w:val="18"/>
              </w:rPr>
            </w:pPr>
            <w:r w:rsidRPr="00CF29C9">
              <w:rPr>
                <w:szCs w:val="18"/>
              </w:rPr>
              <w:t>Creation of Rel-11 version based on v10.3.0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EC7DA" w14:textId="77777777" w:rsidR="00AE12FE" w:rsidRPr="00CF29C9" w:rsidRDefault="00AE12FE" w:rsidP="00681AD9">
            <w:pPr>
              <w:pStyle w:val="TAL"/>
              <w:rPr>
                <w:szCs w:val="18"/>
              </w:rPr>
            </w:pPr>
          </w:p>
        </w:tc>
      </w:tr>
      <w:tr w:rsidR="00AE12FE" w:rsidRPr="00CF29C9" w14:paraId="56E6A6DE"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4913760" w14:textId="77777777" w:rsidR="00AE12FE" w:rsidRPr="00CF29C9" w:rsidRDefault="00AE12FE" w:rsidP="00681AD9">
            <w:pPr>
              <w:pStyle w:val="TAL"/>
              <w:rPr>
                <w:szCs w:val="18"/>
              </w:rPr>
            </w:pPr>
            <w:r w:rsidRPr="00CF29C9">
              <w:rPr>
                <w:szCs w:val="18"/>
              </w:rP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0648E0" w14:textId="77777777" w:rsidR="00AE12FE" w:rsidRPr="00CF29C9" w:rsidRDefault="00AE12FE" w:rsidP="00681AD9">
            <w:pPr>
              <w:pStyle w:val="TAL"/>
              <w:rPr>
                <w:szCs w:val="18"/>
              </w:rPr>
            </w:pPr>
            <w:r w:rsidRPr="00CF29C9">
              <w:rPr>
                <w:szCs w:val="18"/>
              </w:rPr>
              <w:t>RP-120266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67B8A" w14:textId="77777777" w:rsidR="00AE12FE" w:rsidRPr="00CF29C9" w:rsidRDefault="00AE12FE" w:rsidP="00681AD9">
            <w:pPr>
              <w:pStyle w:val="TAL"/>
              <w:rPr>
                <w:szCs w:val="18"/>
              </w:rPr>
            </w:pPr>
            <w:r w:rsidRPr="00CF29C9">
              <w:rPr>
                <w:szCs w:val="18"/>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E1F84" w14:textId="77777777" w:rsidR="00AE12FE" w:rsidRPr="00CF29C9" w:rsidRDefault="00AE12FE" w:rsidP="00681AD9">
            <w:pPr>
              <w:pStyle w:val="TAL"/>
              <w:rPr>
                <w:szCs w:val="18"/>
              </w:rPr>
            </w:pPr>
            <w:r w:rsidRPr="00CF29C9">
              <w:rPr>
                <w:szCs w:val="18"/>
              </w:rPr>
              <w:t>2</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1EEC089C" w14:textId="77777777" w:rsidR="00AE12FE" w:rsidRPr="00CF29C9" w:rsidRDefault="00AE12FE" w:rsidP="00681AD9">
            <w:pPr>
              <w:pStyle w:val="TAL"/>
              <w:rPr>
                <w:noProof/>
                <w:szCs w:val="18"/>
              </w:rPr>
            </w:pPr>
            <w:r w:rsidRPr="00CF29C9">
              <w:rPr>
                <w:noProof/>
                <w:szCs w:val="18"/>
              </w:rPr>
              <w:t>Addition of new Band 26 for E850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313AC" w14:textId="77777777" w:rsidR="00AE12FE" w:rsidRPr="00CF29C9" w:rsidRDefault="00AE12FE" w:rsidP="00681AD9">
            <w:pPr>
              <w:pStyle w:val="TAL"/>
              <w:rPr>
                <w:szCs w:val="18"/>
              </w:rPr>
            </w:pPr>
            <w:r w:rsidRPr="00CF29C9">
              <w:rPr>
                <w:szCs w:val="18"/>
              </w:rPr>
              <w:t>11.0.0</w:t>
            </w:r>
          </w:p>
        </w:tc>
      </w:tr>
      <w:tr w:rsidR="00AE12FE" w:rsidRPr="00CF29C9" w14:paraId="03E344D8"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99C7660" w14:textId="77777777" w:rsidR="00AE12FE" w:rsidRPr="00CF29C9" w:rsidRDefault="00AE12FE" w:rsidP="00681AD9">
            <w:pPr>
              <w:pStyle w:val="TAL"/>
              <w:rPr>
                <w:szCs w:val="18"/>
              </w:rPr>
            </w:pPr>
            <w:r w:rsidRPr="00CF29C9">
              <w:rPr>
                <w:szCs w:val="18"/>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763803" w14:textId="77777777" w:rsidR="00AE12FE" w:rsidRPr="00CF29C9" w:rsidRDefault="00AE12FE" w:rsidP="00681AD9">
            <w:pPr>
              <w:pStyle w:val="TAL"/>
              <w:rPr>
                <w:szCs w:val="18"/>
              </w:rPr>
            </w:pPr>
            <w:r w:rsidRPr="00CF29C9">
              <w:rPr>
                <w:szCs w:val="18"/>
              </w:rPr>
              <w:t>RP-120749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F9D95" w14:textId="77777777" w:rsidR="00AE12FE" w:rsidRPr="00CF29C9" w:rsidRDefault="00AE12FE" w:rsidP="00681AD9">
            <w:pPr>
              <w:pStyle w:val="TAL"/>
              <w:rPr>
                <w:szCs w:val="18"/>
              </w:rPr>
            </w:pPr>
            <w:r w:rsidRPr="00CF29C9">
              <w:rPr>
                <w:szCs w:val="18"/>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5CCF"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39BE3875" w14:textId="77777777" w:rsidR="00AE12FE" w:rsidRPr="00CF29C9" w:rsidRDefault="00AE12FE" w:rsidP="00681AD9">
            <w:pPr>
              <w:pStyle w:val="TAL"/>
              <w:rPr>
                <w:noProof/>
                <w:szCs w:val="18"/>
              </w:rPr>
            </w:pPr>
            <w:r w:rsidRPr="00CF29C9">
              <w:rPr>
                <w:noProof/>
                <w:szCs w:val="18"/>
              </w:rPr>
              <w:t>Introduction of E850_LB Band 27 to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8B060" w14:textId="77777777" w:rsidR="00AE12FE" w:rsidRPr="00CF29C9" w:rsidRDefault="00AE12FE" w:rsidP="00681AD9">
            <w:pPr>
              <w:pStyle w:val="TAL"/>
              <w:rPr>
                <w:szCs w:val="18"/>
              </w:rPr>
            </w:pPr>
            <w:r w:rsidRPr="00CF29C9">
              <w:rPr>
                <w:szCs w:val="18"/>
              </w:rPr>
              <w:t>11.1.0</w:t>
            </w:r>
          </w:p>
        </w:tc>
      </w:tr>
      <w:tr w:rsidR="00AE12FE" w:rsidRPr="00CF29C9" w14:paraId="48DD3C8C"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0D4D082" w14:textId="77777777" w:rsidR="00AE12FE" w:rsidRPr="00CF29C9" w:rsidRDefault="00AE12FE" w:rsidP="00681AD9">
            <w:pPr>
              <w:pStyle w:val="TAL"/>
              <w:rPr>
                <w:szCs w:val="18"/>
              </w:rPr>
            </w:pPr>
            <w:r w:rsidRPr="00CF29C9">
              <w:rPr>
                <w:szCs w:val="18"/>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4FF45A" w14:textId="77777777" w:rsidR="00AE12FE" w:rsidRPr="00CF29C9" w:rsidRDefault="00AE12FE" w:rsidP="00681AD9">
            <w:pPr>
              <w:pStyle w:val="TAL"/>
              <w:rPr>
                <w:szCs w:val="18"/>
              </w:rPr>
            </w:pPr>
            <w:r w:rsidRPr="00CF29C9">
              <w:rPr>
                <w:szCs w:val="18"/>
              </w:rPr>
              <w:t>RP-120750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DF476" w14:textId="77777777" w:rsidR="00AE12FE" w:rsidRPr="00CF29C9" w:rsidRDefault="00AE12FE" w:rsidP="00681AD9">
            <w:pPr>
              <w:pStyle w:val="TAL"/>
              <w:rPr>
                <w:szCs w:val="18"/>
              </w:rPr>
            </w:pPr>
            <w:r w:rsidRPr="00CF29C9">
              <w:rPr>
                <w:szCs w:val="18"/>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855EB"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3784E65F" w14:textId="77777777" w:rsidR="00AE12FE" w:rsidRPr="00CF29C9" w:rsidRDefault="00AE12FE" w:rsidP="00681AD9">
            <w:pPr>
              <w:pStyle w:val="TAL"/>
              <w:rPr>
                <w:noProof/>
                <w:szCs w:val="18"/>
              </w:rPr>
            </w:pPr>
            <w:r w:rsidRPr="00CF29C9">
              <w:rPr>
                <w:noProof/>
                <w:szCs w:val="18"/>
              </w:rPr>
              <w:t>Introduction of LTE band for 700 MHz digital dividend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6A7BA" w14:textId="77777777" w:rsidR="00AE12FE" w:rsidRPr="00CF29C9" w:rsidRDefault="00AE12FE" w:rsidP="00681AD9">
            <w:pPr>
              <w:pStyle w:val="TAL"/>
              <w:rPr>
                <w:szCs w:val="18"/>
              </w:rPr>
            </w:pPr>
            <w:r w:rsidRPr="00CF29C9">
              <w:rPr>
                <w:szCs w:val="18"/>
              </w:rPr>
              <w:t>11.1.0</w:t>
            </w:r>
          </w:p>
        </w:tc>
      </w:tr>
      <w:tr w:rsidR="00AE12FE" w:rsidRPr="00CF29C9" w14:paraId="7423527B"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A68A69E" w14:textId="77777777" w:rsidR="00AE12FE" w:rsidRPr="00CF29C9" w:rsidRDefault="00AE12FE" w:rsidP="00681AD9">
            <w:pPr>
              <w:pStyle w:val="TAL"/>
              <w:rPr>
                <w:szCs w:val="18"/>
              </w:rPr>
            </w:pPr>
            <w:r w:rsidRPr="00CF29C9">
              <w:rPr>
                <w:szCs w:val="18"/>
              </w:rP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CCE5F2" w14:textId="77777777" w:rsidR="00AE12FE" w:rsidRPr="00CF29C9" w:rsidRDefault="00AE12FE" w:rsidP="00681AD9">
            <w:pPr>
              <w:pStyle w:val="TAL"/>
              <w:rPr>
                <w:szCs w:val="18"/>
              </w:rPr>
            </w:pPr>
            <w:r w:rsidRPr="00CF29C9">
              <w:rPr>
                <w:szCs w:val="18"/>
              </w:rPr>
              <w:t>RP-120750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59FF" w14:textId="77777777" w:rsidR="00AE12FE" w:rsidRPr="00CF29C9" w:rsidRDefault="00AE12FE" w:rsidP="00681AD9">
            <w:pPr>
              <w:pStyle w:val="TAL"/>
              <w:rPr>
                <w:szCs w:val="18"/>
              </w:rPr>
            </w:pPr>
            <w:r w:rsidRPr="00CF29C9">
              <w:rPr>
                <w:szCs w:val="18"/>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F4062"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5485EB02" w14:textId="77777777" w:rsidR="00AE12FE" w:rsidRPr="00CF29C9" w:rsidRDefault="00AE12FE" w:rsidP="00681AD9">
            <w:pPr>
              <w:pStyle w:val="TAL"/>
              <w:rPr>
                <w:noProof/>
                <w:szCs w:val="18"/>
              </w:rPr>
            </w:pPr>
            <w:r w:rsidRPr="00CF29C9">
              <w:rPr>
                <w:noProof/>
                <w:szCs w:val="18"/>
              </w:rPr>
              <w:t>Introduction of TDD band for 700 MHz digital dividend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58BDC" w14:textId="77777777" w:rsidR="00AE12FE" w:rsidRPr="00CF29C9" w:rsidRDefault="00AE12FE" w:rsidP="00681AD9">
            <w:pPr>
              <w:pStyle w:val="TAL"/>
              <w:rPr>
                <w:szCs w:val="18"/>
              </w:rPr>
            </w:pPr>
            <w:r w:rsidRPr="00CF29C9">
              <w:rPr>
                <w:szCs w:val="18"/>
              </w:rPr>
              <w:t>11.1.0</w:t>
            </w:r>
          </w:p>
        </w:tc>
      </w:tr>
      <w:tr w:rsidR="00AE12FE" w:rsidRPr="00CF29C9" w14:paraId="6A168647"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A20378A" w14:textId="77777777" w:rsidR="00AE12FE" w:rsidRPr="00CF29C9" w:rsidRDefault="00AE12FE" w:rsidP="00681AD9">
            <w:pPr>
              <w:pStyle w:val="TAL"/>
              <w:rPr>
                <w:szCs w:val="18"/>
              </w:rPr>
            </w:pPr>
            <w:r w:rsidRPr="00CF29C9">
              <w:rPr>
                <w:szCs w:val="18"/>
              </w:rP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FF708B" w14:textId="77777777" w:rsidR="00AE12FE" w:rsidRPr="00CF29C9" w:rsidRDefault="00AE12FE" w:rsidP="00681AD9">
            <w:pPr>
              <w:pStyle w:val="TAL"/>
              <w:rPr>
                <w:szCs w:val="18"/>
              </w:rPr>
            </w:pPr>
            <w:r w:rsidRPr="00CF29C9">
              <w:rPr>
                <w:szCs w:val="18"/>
              </w:rPr>
              <w:t>RP-121140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3BF2" w14:textId="77777777" w:rsidR="00AE12FE" w:rsidRPr="00CF29C9" w:rsidRDefault="00AE12FE" w:rsidP="00681AD9">
            <w:pPr>
              <w:pStyle w:val="TAL"/>
              <w:rPr>
                <w:szCs w:val="18"/>
              </w:rPr>
            </w:pPr>
            <w:r w:rsidRPr="00CF29C9">
              <w:rPr>
                <w:szCs w:val="18"/>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646"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3D634095" w14:textId="77777777" w:rsidR="00AE12FE" w:rsidRPr="00CF29C9" w:rsidRDefault="00AE12FE" w:rsidP="00681AD9">
            <w:pPr>
              <w:pStyle w:val="TAL"/>
              <w:rPr>
                <w:noProof/>
                <w:szCs w:val="18"/>
              </w:rPr>
            </w:pPr>
            <w:r w:rsidRPr="00CF29C9">
              <w:rPr>
                <w:noProof/>
                <w:szCs w:val="18"/>
              </w:rPr>
              <w:t>Operating bands Numbering for UTRA and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1765D" w14:textId="77777777" w:rsidR="00AE12FE" w:rsidRPr="00CF29C9" w:rsidRDefault="00AE12FE" w:rsidP="00681AD9">
            <w:pPr>
              <w:pStyle w:val="TAL"/>
              <w:rPr>
                <w:szCs w:val="18"/>
              </w:rPr>
            </w:pPr>
            <w:r w:rsidRPr="00CF29C9">
              <w:rPr>
                <w:szCs w:val="18"/>
              </w:rPr>
              <w:t>11.2.0</w:t>
            </w:r>
          </w:p>
        </w:tc>
      </w:tr>
      <w:tr w:rsidR="00AE12FE" w:rsidRPr="00CF29C9" w14:paraId="0146B6C1"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D2A5058" w14:textId="77777777" w:rsidR="00AE12FE" w:rsidRPr="00CF29C9" w:rsidRDefault="00AE12FE" w:rsidP="00681AD9">
            <w:pPr>
              <w:pStyle w:val="TAL"/>
              <w:rPr>
                <w:szCs w:val="18"/>
              </w:rPr>
            </w:pPr>
            <w:r w:rsidRPr="00CF29C9">
              <w:rPr>
                <w:szCs w:val="18"/>
              </w:rP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593827" w14:textId="77777777" w:rsidR="00AE12FE" w:rsidRPr="00CF29C9" w:rsidRDefault="00AE12FE" w:rsidP="00681AD9">
            <w:pPr>
              <w:pStyle w:val="TAL"/>
              <w:rPr>
                <w:szCs w:val="18"/>
              </w:rPr>
            </w:pPr>
            <w:r w:rsidRPr="00CF29C9">
              <w:rPr>
                <w:szCs w:val="18"/>
              </w:rPr>
              <w:t>RP-121736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C177F" w14:textId="77777777" w:rsidR="00AE12FE" w:rsidRPr="00CF29C9" w:rsidRDefault="00AE12FE" w:rsidP="00681AD9">
            <w:pPr>
              <w:pStyle w:val="TAL"/>
              <w:rPr>
                <w:szCs w:val="18"/>
              </w:rPr>
            </w:pPr>
            <w:r w:rsidRPr="00CF29C9">
              <w:rPr>
                <w:szCs w:val="18"/>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E291F"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C6C56C3" w14:textId="77777777" w:rsidR="00AE12FE" w:rsidRPr="00CF29C9" w:rsidRDefault="00AE12FE" w:rsidP="00681AD9">
            <w:pPr>
              <w:pStyle w:val="TAL"/>
              <w:rPr>
                <w:noProof/>
                <w:szCs w:val="18"/>
              </w:rPr>
            </w:pPr>
            <w:r w:rsidRPr="00CF29C9">
              <w:rPr>
                <w:noProof/>
                <w:szCs w:val="18"/>
              </w:rPr>
              <w:t>Introduction of band 22 in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96224" w14:textId="77777777" w:rsidR="00AE12FE" w:rsidRPr="00CF29C9" w:rsidRDefault="00AE12FE" w:rsidP="00681AD9">
            <w:pPr>
              <w:pStyle w:val="TAL"/>
              <w:rPr>
                <w:szCs w:val="18"/>
              </w:rPr>
            </w:pPr>
            <w:r w:rsidRPr="00CF29C9">
              <w:rPr>
                <w:szCs w:val="18"/>
              </w:rPr>
              <w:t>11.3.0</w:t>
            </w:r>
          </w:p>
        </w:tc>
      </w:tr>
      <w:tr w:rsidR="00AE12FE" w:rsidRPr="00CF29C9" w14:paraId="2FB70BD3"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0DDBC05" w14:textId="77777777" w:rsidR="00AE12FE" w:rsidRPr="00CF29C9" w:rsidRDefault="00AE12FE" w:rsidP="00681AD9">
            <w:pPr>
              <w:pStyle w:val="TAL"/>
              <w:rPr>
                <w:szCs w:val="18"/>
              </w:rPr>
            </w:pPr>
            <w:r w:rsidRPr="00CF29C9">
              <w:rPr>
                <w:szCs w:val="18"/>
              </w:rP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82BE3F" w14:textId="77777777" w:rsidR="00AE12FE" w:rsidRPr="00CF29C9" w:rsidRDefault="00AE12FE" w:rsidP="00681AD9">
            <w:pPr>
              <w:pStyle w:val="TAL"/>
              <w:rPr>
                <w:szCs w:val="18"/>
              </w:rPr>
            </w:pPr>
            <w:r w:rsidRPr="00CF29C9">
              <w:rPr>
                <w:szCs w:val="18"/>
              </w:rPr>
              <w:t>RP-121735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93F3B" w14:textId="77777777" w:rsidR="00AE12FE" w:rsidRPr="00CF29C9" w:rsidRDefault="00AE12FE" w:rsidP="00681AD9">
            <w:pPr>
              <w:pStyle w:val="TAL"/>
              <w:rPr>
                <w:szCs w:val="18"/>
              </w:rPr>
            </w:pPr>
            <w:r w:rsidRPr="00CF29C9">
              <w:rPr>
                <w:szCs w:val="18"/>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B8F70"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570AAB71" w14:textId="77777777" w:rsidR="00AE12FE" w:rsidRPr="00CF29C9" w:rsidRDefault="00AE12FE" w:rsidP="00681AD9">
            <w:pPr>
              <w:pStyle w:val="TAL"/>
              <w:rPr>
                <w:noProof/>
                <w:szCs w:val="18"/>
              </w:rPr>
            </w:pPr>
            <w:r w:rsidRPr="00CF29C9">
              <w:rPr>
                <w:noProof/>
                <w:szCs w:val="18"/>
              </w:rPr>
              <w:t>Introduction of Band 29 into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F7ED" w14:textId="77777777" w:rsidR="00AE12FE" w:rsidRPr="00CF29C9" w:rsidRDefault="00AE12FE" w:rsidP="00681AD9">
            <w:pPr>
              <w:pStyle w:val="TAL"/>
              <w:rPr>
                <w:szCs w:val="18"/>
              </w:rPr>
            </w:pPr>
            <w:r w:rsidRPr="00CF29C9">
              <w:rPr>
                <w:szCs w:val="18"/>
              </w:rPr>
              <w:t>11.3.0</w:t>
            </w:r>
          </w:p>
        </w:tc>
      </w:tr>
      <w:tr w:rsidR="00AE12FE" w:rsidRPr="00CF29C9" w14:paraId="5CF0138C"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C4D777E" w14:textId="77777777" w:rsidR="00AE12FE" w:rsidRPr="00CF29C9" w:rsidRDefault="00AE12FE" w:rsidP="00681AD9">
            <w:pPr>
              <w:pStyle w:val="TAL"/>
              <w:rPr>
                <w:szCs w:val="18"/>
              </w:rPr>
            </w:pPr>
            <w:r w:rsidRPr="00CF29C9">
              <w:rPr>
                <w:szCs w:val="18"/>
              </w:rPr>
              <w:t>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EDEE72" w14:textId="77777777" w:rsidR="00AE12FE" w:rsidRPr="00CF29C9" w:rsidRDefault="00AE12FE" w:rsidP="00681AD9">
            <w:pPr>
              <w:pStyle w:val="TAL"/>
              <w:rPr>
                <w:szCs w:val="18"/>
              </w:rPr>
            </w:pPr>
            <w:r w:rsidRPr="00CF29C9">
              <w:rPr>
                <w:szCs w:val="18"/>
              </w:rPr>
              <w:t>RP-131903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164CD" w14:textId="77777777" w:rsidR="00AE12FE" w:rsidRPr="00CF29C9" w:rsidRDefault="00AE12FE" w:rsidP="00681AD9">
            <w:pPr>
              <w:pStyle w:val="TAL"/>
              <w:rPr>
                <w:szCs w:val="18"/>
              </w:rPr>
            </w:pPr>
            <w:r w:rsidRPr="00CF29C9">
              <w:rPr>
                <w:szCs w:val="18"/>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0110"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5668E90" w14:textId="77777777" w:rsidR="00AE12FE" w:rsidRPr="00CF29C9" w:rsidRDefault="00AE12FE" w:rsidP="00681AD9">
            <w:pPr>
              <w:pStyle w:val="TAL"/>
              <w:rPr>
                <w:noProof/>
                <w:szCs w:val="18"/>
              </w:rPr>
            </w:pPr>
            <w:r w:rsidRPr="00CF29C9">
              <w:rPr>
                <w:noProof/>
                <w:szCs w:val="18"/>
              </w:rPr>
              <w:t>Introduction of LTE 450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81CA8" w14:textId="77777777" w:rsidR="00AE12FE" w:rsidRPr="00CF29C9" w:rsidRDefault="00AE12FE" w:rsidP="00681AD9">
            <w:pPr>
              <w:pStyle w:val="TAL"/>
              <w:rPr>
                <w:szCs w:val="18"/>
              </w:rPr>
            </w:pPr>
            <w:r w:rsidRPr="00CF29C9">
              <w:rPr>
                <w:szCs w:val="18"/>
              </w:rPr>
              <w:t>12.0.0</w:t>
            </w:r>
          </w:p>
        </w:tc>
      </w:tr>
      <w:tr w:rsidR="00AE12FE" w:rsidRPr="00CF29C9" w14:paraId="28DABFDE"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12ADCBF" w14:textId="77777777" w:rsidR="00AE12FE" w:rsidRPr="00CF29C9" w:rsidRDefault="00AE12FE" w:rsidP="00681AD9">
            <w:pPr>
              <w:pStyle w:val="TAL"/>
              <w:rPr>
                <w:szCs w:val="18"/>
              </w:rPr>
            </w:pPr>
            <w:r w:rsidRPr="00CF29C9">
              <w:rPr>
                <w:szCs w:val="18"/>
              </w:rPr>
              <w:t>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633AAA" w14:textId="77777777" w:rsidR="00AE12FE" w:rsidRPr="00CF29C9" w:rsidRDefault="00AE12FE" w:rsidP="00681AD9">
            <w:pPr>
              <w:pStyle w:val="TAL"/>
              <w:rPr>
                <w:szCs w:val="18"/>
              </w:rPr>
            </w:pPr>
            <w:r w:rsidRPr="00CF29C9">
              <w:rPr>
                <w:szCs w:val="18"/>
              </w:rPr>
              <w:t>RP-131904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E7D33" w14:textId="77777777" w:rsidR="00AE12FE" w:rsidRPr="00CF29C9" w:rsidRDefault="00AE12FE" w:rsidP="00681AD9">
            <w:pPr>
              <w:pStyle w:val="TAL"/>
              <w:rPr>
                <w:szCs w:val="18"/>
              </w:rPr>
            </w:pPr>
            <w:r w:rsidRPr="00CF29C9">
              <w:rPr>
                <w:szCs w:val="18"/>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5F2FC"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4A675EC6" w14:textId="77777777" w:rsidR="00AE12FE" w:rsidRPr="00CF29C9" w:rsidRDefault="00AE12FE" w:rsidP="00681AD9">
            <w:pPr>
              <w:pStyle w:val="TAL"/>
              <w:rPr>
                <w:noProof/>
                <w:szCs w:val="18"/>
              </w:rPr>
            </w:pPr>
            <w:r w:rsidRPr="00CF29C9">
              <w:rPr>
                <w:noProof/>
                <w:szCs w:val="18"/>
              </w:rPr>
              <w:t>Introduction of Band 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BB8BA" w14:textId="77777777" w:rsidR="00AE12FE" w:rsidRPr="00CF29C9" w:rsidRDefault="00AE12FE" w:rsidP="00681AD9">
            <w:pPr>
              <w:pStyle w:val="TAL"/>
              <w:rPr>
                <w:szCs w:val="18"/>
              </w:rPr>
            </w:pPr>
            <w:r w:rsidRPr="00CF29C9">
              <w:rPr>
                <w:szCs w:val="18"/>
              </w:rPr>
              <w:t>12.0.0</w:t>
            </w:r>
          </w:p>
        </w:tc>
      </w:tr>
      <w:tr w:rsidR="00AE12FE" w:rsidRPr="00CF29C9" w14:paraId="7E8ABD3B"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AFF6AB5" w14:textId="77777777" w:rsidR="00AE12FE" w:rsidRPr="00CF29C9" w:rsidRDefault="00AE12FE" w:rsidP="00681AD9">
            <w:pPr>
              <w:pStyle w:val="TAL"/>
              <w:rPr>
                <w:szCs w:val="18"/>
              </w:rPr>
            </w:pPr>
            <w:r w:rsidRPr="00CF29C9">
              <w:rPr>
                <w:szCs w:val="18"/>
              </w:rPr>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AD9165" w14:textId="77777777" w:rsidR="00AE12FE" w:rsidRPr="00CF29C9" w:rsidRDefault="00AE12FE" w:rsidP="00681AD9">
            <w:pPr>
              <w:pStyle w:val="TAL"/>
              <w:rPr>
                <w:szCs w:val="18"/>
              </w:rPr>
            </w:pPr>
            <w:r w:rsidRPr="00CF29C9">
              <w:rPr>
                <w:szCs w:val="18"/>
              </w:rPr>
              <w:t>RP-140900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FC269" w14:textId="77777777" w:rsidR="00AE12FE" w:rsidRPr="00CF29C9" w:rsidRDefault="00AE12FE" w:rsidP="00681AD9">
            <w:pPr>
              <w:pStyle w:val="TAL"/>
              <w:rPr>
                <w:szCs w:val="18"/>
              </w:rPr>
            </w:pPr>
            <w:r w:rsidRPr="00CF29C9">
              <w:rPr>
                <w:szCs w:val="18"/>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1ED25" w14:textId="77777777" w:rsidR="00AE12FE" w:rsidRPr="00CF29C9" w:rsidRDefault="00AE12FE" w:rsidP="00681AD9">
            <w:pPr>
              <w:pStyle w:val="TAL"/>
              <w:rPr>
                <w:szCs w:val="18"/>
              </w:rPr>
            </w:pPr>
            <w:r w:rsidRPr="00CF29C9">
              <w:rPr>
                <w:szCs w:val="18"/>
              </w:rPr>
              <w:t>2</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BB3645A" w14:textId="77777777" w:rsidR="00AE12FE" w:rsidRPr="00CF29C9" w:rsidRDefault="00AE12FE" w:rsidP="00681AD9">
            <w:pPr>
              <w:pStyle w:val="TAL"/>
              <w:rPr>
                <w:noProof/>
                <w:szCs w:val="18"/>
              </w:rPr>
            </w:pPr>
            <w:r w:rsidRPr="00CF29C9">
              <w:rPr>
                <w:noProof/>
                <w:szCs w:val="18"/>
              </w:rPr>
              <w:t>Introduction of L-band for Supplemental Downlink in E-UTRA and 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DCE93" w14:textId="77777777" w:rsidR="00AE12FE" w:rsidRPr="00CF29C9" w:rsidRDefault="00AE12FE" w:rsidP="00681AD9">
            <w:pPr>
              <w:pStyle w:val="TAL"/>
              <w:rPr>
                <w:szCs w:val="18"/>
              </w:rPr>
            </w:pPr>
            <w:r w:rsidRPr="00CF29C9">
              <w:rPr>
                <w:szCs w:val="18"/>
              </w:rPr>
              <w:t>12.1.0</w:t>
            </w:r>
          </w:p>
        </w:tc>
      </w:tr>
      <w:tr w:rsidR="00AE12FE" w:rsidRPr="00CF29C9" w14:paraId="2328878F"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B8A8CDA" w14:textId="77777777" w:rsidR="00AE12FE" w:rsidRPr="00CF29C9" w:rsidRDefault="00AE12FE" w:rsidP="00681AD9">
            <w:pPr>
              <w:pStyle w:val="TAL"/>
              <w:rPr>
                <w:szCs w:val="18"/>
              </w:rPr>
            </w:pPr>
            <w:r w:rsidRPr="00CF29C9">
              <w:rPr>
                <w:szCs w:val="18"/>
              </w:rPr>
              <w:t>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4A49F4" w14:textId="77777777" w:rsidR="00AE12FE" w:rsidRPr="00CF29C9" w:rsidRDefault="00AE12FE" w:rsidP="00681AD9">
            <w:pPr>
              <w:pStyle w:val="TAL"/>
              <w:rPr>
                <w:szCs w:val="18"/>
              </w:rPr>
            </w:pPr>
            <w:r w:rsidRPr="00CF29C9">
              <w:rPr>
                <w:szCs w:val="18"/>
              </w:rPr>
              <w:t>RP-150356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40FC7" w14:textId="77777777" w:rsidR="00AE12FE" w:rsidRPr="00CF29C9" w:rsidRDefault="00AE12FE" w:rsidP="00681AD9">
            <w:pPr>
              <w:pStyle w:val="TAL"/>
              <w:rPr>
                <w:szCs w:val="18"/>
              </w:rPr>
            </w:pPr>
            <w:r w:rsidRPr="00CF29C9">
              <w:rPr>
                <w:szCs w:val="18"/>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BC5"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53106A10" w14:textId="77777777" w:rsidR="00AE12FE" w:rsidRPr="00CF29C9" w:rsidRDefault="00AE12FE" w:rsidP="00681AD9">
            <w:pPr>
              <w:pStyle w:val="TAL"/>
              <w:rPr>
                <w:noProof/>
                <w:szCs w:val="18"/>
              </w:rPr>
            </w:pPr>
            <w:r w:rsidRPr="00CF29C9">
              <w:rPr>
                <w:noProof/>
                <w:szCs w:val="18"/>
              </w:rPr>
              <w:t>Correction of the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1DC2D" w14:textId="77777777" w:rsidR="00AE12FE" w:rsidRPr="00CF29C9" w:rsidRDefault="00AE12FE" w:rsidP="00681AD9">
            <w:pPr>
              <w:pStyle w:val="TAL"/>
              <w:rPr>
                <w:szCs w:val="18"/>
              </w:rPr>
            </w:pPr>
            <w:r w:rsidRPr="00CF29C9">
              <w:rPr>
                <w:szCs w:val="18"/>
              </w:rPr>
              <w:t>12.2.0</w:t>
            </w:r>
          </w:p>
        </w:tc>
      </w:tr>
      <w:tr w:rsidR="00AE12FE" w:rsidRPr="00CF29C9" w14:paraId="36CF3B09"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4E5514A" w14:textId="77777777" w:rsidR="00AE12FE" w:rsidRPr="00CF29C9" w:rsidRDefault="00AE12FE" w:rsidP="00681AD9">
            <w:pPr>
              <w:pStyle w:val="TAL"/>
              <w:rPr>
                <w:szCs w:val="18"/>
              </w:rPr>
            </w:pPr>
            <w:r w:rsidRPr="00CF29C9">
              <w:rPr>
                <w:szCs w:val="18"/>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C63A4" w14:textId="77777777" w:rsidR="00AE12FE" w:rsidRPr="00CF29C9" w:rsidRDefault="00AE12FE" w:rsidP="00681AD9">
            <w:pPr>
              <w:pStyle w:val="TAL"/>
              <w:rPr>
                <w:szCs w:val="18"/>
              </w:rPr>
            </w:pPr>
            <w:r w:rsidRPr="00CF29C9">
              <w:rPr>
                <w:szCs w:val="18"/>
              </w:rPr>
              <w:t>RP-152107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769A9" w14:textId="77777777" w:rsidR="00AE12FE" w:rsidRPr="00CF29C9" w:rsidRDefault="00AE12FE" w:rsidP="00681AD9">
            <w:pPr>
              <w:pStyle w:val="TAL"/>
              <w:rPr>
                <w:szCs w:val="18"/>
              </w:rPr>
            </w:pPr>
            <w:r w:rsidRPr="00CF29C9">
              <w:rPr>
                <w:szCs w:val="18"/>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D657D" w14:textId="77777777" w:rsidR="00AE12FE" w:rsidRPr="00CF29C9" w:rsidRDefault="00AE12FE" w:rsidP="00681AD9">
            <w:pPr>
              <w:pStyle w:val="TAL"/>
              <w:rPr>
                <w:szCs w:val="18"/>
              </w:rPr>
            </w:pPr>
            <w:r w:rsidRPr="00CF29C9">
              <w:rPr>
                <w:szCs w:val="18"/>
              </w:rPr>
              <w:t>2</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D8B583B" w14:textId="77777777" w:rsidR="00AE12FE" w:rsidRPr="00CF29C9" w:rsidRDefault="00AE12FE" w:rsidP="00681AD9">
            <w:pPr>
              <w:pStyle w:val="TAL"/>
              <w:rPr>
                <w:noProof/>
                <w:szCs w:val="18"/>
              </w:rPr>
            </w:pPr>
            <w:r w:rsidRPr="00CF29C9">
              <w:rPr>
                <w:noProof/>
                <w:szCs w:val="18"/>
              </w:rPr>
              <w:t>Introduction of band 45 in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4B7E3" w14:textId="77777777" w:rsidR="00AE12FE" w:rsidRPr="00CF29C9" w:rsidRDefault="00AE12FE" w:rsidP="00681AD9">
            <w:pPr>
              <w:pStyle w:val="TAL"/>
              <w:rPr>
                <w:szCs w:val="18"/>
              </w:rPr>
            </w:pPr>
            <w:r w:rsidRPr="00CF29C9">
              <w:rPr>
                <w:szCs w:val="18"/>
              </w:rPr>
              <w:t>13.0.0</w:t>
            </w:r>
          </w:p>
        </w:tc>
      </w:tr>
      <w:tr w:rsidR="00AE12FE" w:rsidRPr="00CF29C9" w14:paraId="740DF7A1"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7188B41" w14:textId="77777777" w:rsidR="00AE12FE" w:rsidRPr="00CF29C9" w:rsidRDefault="00AE12FE" w:rsidP="00681AD9">
            <w:pPr>
              <w:pStyle w:val="TAL"/>
              <w:rPr>
                <w:szCs w:val="18"/>
              </w:rPr>
            </w:pPr>
            <w:r w:rsidRPr="00CF29C9">
              <w:rPr>
                <w:szCs w:val="18"/>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A3254B" w14:textId="77777777" w:rsidR="00AE12FE" w:rsidRPr="00CF29C9" w:rsidRDefault="00AE12FE" w:rsidP="00681AD9">
            <w:pPr>
              <w:pStyle w:val="TAL"/>
              <w:rPr>
                <w:szCs w:val="18"/>
              </w:rPr>
            </w:pPr>
            <w:r w:rsidRPr="00CF29C9">
              <w:rPr>
                <w:szCs w:val="18"/>
              </w:rPr>
              <w:t>RP-152108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A5834" w14:textId="77777777" w:rsidR="00AE12FE" w:rsidRPr="00CF29C9" w:rsidRDefault="00AE12FE" w:rsidP="00681AD9">
            <w:pPr>
              <w:pStyle w:val="TAL"/>
              <w:rPr>
                <w:szCs w:val="18"/>
              </w:rPr>
            </w:pPr>
            <w:r w:rsidRPr="00CF29C9">
              <w:rPr>
                <w:szCs w:val="18"/>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6B84D"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20895417" w14:textId="77777777" w:rsidR="00AE12FE" w:rsidRPr="00CF29C9" w:rsidRDefault="00AE12FE" w:rsidP="00681AD9">
            <w:pPr>
              <w:pStyle w:val="TAL"/>
              <w:rPr>
                <w:noProof/>
                <w:szCs w:val="18"/>
              </w:rPr>
            </w:pPr>
            <w:r w:rsidRPr="00CF29C9">
              <w:rPr>
                <w:noProof/>
                <w:szCs w:val="18"/>
              </w:rPr>
              <w:t>Extension of operating bands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BC268" w14:textId="77777777" w:rsidR="00AE12FE" w:rsidRPr="00CF29C9" w:rsidRDefault="00AE12FE" w:rsidP="00681AD9">
            <w:pPr>
              <w:pStyle w:val="TAL"/>
              <w:rPr>
                <w:szCs w:val="18"/>
              </w:rPr>
            </w:pPr>
            <w:r w:rsidRPr="00CF29C9">
              <w:rPr>
                <w:szCs w:val="18"/>
              </w:rPr>
              <w:t>13.0.0</w:t>
            </w:r>
          </w:p>
        </w:tc>
      </w:tr>
      <w:tr w:rsidR="00AE12FE" w:rsidRPr="00CF29C9" w14:paraId="0D85FBFB"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6E1D240" w14:textId="77777777" w:rsidR="00AE12FE" w:rsidRPr="00CF29C9" w:rsidRDefault="00AE12FE" w:rsidP="00681AD9">
            <w:pPr>
              <w:pStyle w:val="TAL"/>
              <w:rPr>
                <w:szCs w:val="18"/>
              </w:rPr>
            </w:pPr>
            <w:r w:rsidRPr="00CF29C9">
              <w:rPr>
                <w:szCs w:val="18"/>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4BB758" w14:textId="77777777" w:rsidR="00AE12FE" w:rsidRPr="00CF29C9" w:rsidRDefault="00AE12FE" w:rsidP="00681AD9">
            <w:pPr>
              <w:pStyle w:val="TAL"/>
              <w:rPr>
                <w:szCs w:val="18"/>
              </w:rPr>
            </w:pPr>
            <w:r w:rsidRPr="00CF29C9">
              <w:rPr>
                <w:szCs w:val="18"/>
              </w:rPr>
              <w:t>RP-152105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5797E" w14:textId="77777777" w:rsidR="00AE12FE" w:rsidRPr="00CF29C9" w:rsidRDefault="00AE12FE" w:rsidP="00681AD9">
            <w:pPr>
              <w:pStyle w:val="TAL"/>
              <w:rPr>
                <w:szCs w:val="18"/>
              </w:rPr>
            </w:pPr>
            <w:r w:rsidRPr="00CF29C9">
              <w:rPr>
                <w:szCs w:val="18"/>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2BE67"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14DF30EA" w14:textId="77777777" w:rsidR="00AE12FE" w:rsidRPr="00CF29C9" w:rsidRDefault="00AE12FE" w:rsidP="00681AD9">
            <w:pPr>
              <w:pStyle w:val="TAL"/>
              <w:rPr>
                <w:noProof/>
                <w:szCs w:val="18"/>
              </w:rPr>
            </w:pPr>
            <w:r w:rsidRPr="00CF29C9">
              <w:rPr>
                <w:noProof/>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43D06" w14:textId="77777777" w:rsidR="00AE12FE" w:rsidRPr="00CF29C9" w:rsidRDefault="00AE12FE" w:rsidP="00681AD9">
            <w:pPr>
              <w:pStyle w:val="TAL"/>
              <w:rPr>
                <w:szCs w:val="18"/>
              </w:rPr>
            </w:pPr>
            <w:r w:rsidRPr="00CF29C9">
              <w:rPr>
                <w:szCs w:val="18"/>
              </w:rPr>
              <w:t>13.0.0</w:t>
            </w:r>
          </w:p>
        </w:tc>
      </w:tr>
      <w:tr w:rsidR="00AE12FE" w:rsidRPr="00CF29C9" w14:paraId="46D2BB83"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82075C4" w14:textId="77777777" w:rsidR="00AE12FE" w:rsidRPr="00CF29C9" w:rsidRDefault="00AE12FE" w:rsidP="00681AD9">
            <w:pPr>
              <w:pStyle w:val="TAL"/>
              <w:rPr>
                <w:szCs w:val="18"/>
              </w:rPr>
            </w:pPr>
            <w:r w:rsidRPr="00CF29C9">
              <w:rPr>
                <w:szCs w:val="18"/>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52D923" w14:textId="77777777" w:rsidR="00AE12FE" w:rsidRPr="00CF29C9" w:rsidRDefault="00AE12FE" w:rsidP="00681AD9">
            <w:pPr>
              <w:pStyle w:val="TAL"/>
              <w:rPr>
                <w:szCs w:val="18"/>
              </w:rPr>
            </w:pPr>
            <w:r w:rsidRPr="00CF29C9">
              <w:rPr>
                <w:szCs w:val="18"/>
              </w:rPr>
              <w:t>RP-152106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F3FF" w14:textId="77777777" w:rsidR="00AE12FE" w:rsidRPr="00CF29C9" w:rsidRDefault="00AE12FE" w:rsidP="00681AD9">
            <w:pPr>
              <w:pStyle w:val="TAL"/>
              <w:rPr>
                <w:szCs w:val="18"/>
              </w:rPr>
            </w:pPr>
            <w:r w:rsidRPr="00CF29C9">
              <w:rPr>
                <w:szCs w:val="18"/>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D6723"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CEA79F6" w14:textId="77777777" w:rsidR="00AE12FE" w:rsidRPr="00CF29C9" w:rsidRDefault="00AE12FE" w:rsidP="00681AD9">
            <w:pPr>
              <w:pStyle w:val="TAL"/>
              <w:rPr>
                <w:noProof/>
              </w:rPr>
            </w:pPr>
            <w:r w:rsidRPr="00CF29C9">
              <w:rPr>
                <w:noProof/>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5C0CF" w14:textId="77777777" w:rsidR="00AE12FE" w:rsidRPr="00CF29C9" w:rsidRDefault="00AE12FE" w:rsidP="00681AD9">
            <w:pPr>
              <w:pStyle w:val="TAL"/>
              <w:rPr>
                <w:szCs w:val="18"/>
              </w:rPr>
            </w:pPr>
            <w:r w:rsidRPr="00CF29C9">
              <w:rPr>
                <w:szCs w:val="18"/>
              </w:rPr>
              <w:t>13.0.0</w:t>
            </w:r>
          </w:p>
        </w:tc>
      </w:tr>
      <w:tr w:rsidR="00AE12FE" w:rsidRPr="00CF29C9" w14:paraId="30F10E5D"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D70633D" w14:textId="77777777" w:rsidR="00AE12FE" w:rsidRPr="00CF29C9" w:rsidRDefault="00AE12FE" w:rsidP="00681AD9">
            <w:pPr>
              <w:pStyle w:val="TAL"/>
              <w:rPr>
                <w:szCs w:val="18"/>
              </w:rPr>
            </w:pPr>
            <w:r w:rsidRPr="00CF29C9">
              <w:rPr>
                <w:szCs w:val="18"/>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9BDC0B" w14:textId="77777777" w:rsidR="00AE12FE" w:rsidRPr="00CF29C9" w:rsidRDefault="00AE12FE" w:rsidP="00681AD9">
            <w:pPr>
              <w:pStyle w:val="TAL"/>
              <w:rPr>
                <w:szCs w:val="18"/>
              </w:rPr>
            </w:pPr>
            <w:r w:rsidRPr="00CF29C9">
              <w:rPr>
                <w:szCs w:val="18"/>
              </w:rPr>
              <w:t>RP-152104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59DBD" w14:textId="77777777" w:rsidR="00AE12FE" w:rsidRPr="00CF29C9" w:rsidRDefault="00AE12FE" w:rsidP="00681AD9">
            <w:pPr>
              <w:pStyle w:val="TAL"/>
              <w:rPr>
                <w:szCs w:val="18"/>
              </w:rPr>
            </w:pPr>
            <w:r w:rsidRPr="00CF29C9">
              <w:rPr>
                <w:szCs w:val="18"/>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12C5B"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3C5F90F3" w14:textId="77777777" w:rsidR="00AE12FE" w:rsidRPr="00CF29C9" w:rsidRDefault="00AE12FE" w:rsidP="00681AD9">
            <w:pPr>
              <w:pStyle w:val="TAL"/>
              <w:rPr>
                <w:noProof/>
              </w:rPr>
            </w:pPr>
            <w:r w:rsidRPr="00CF29C9">
              <w:rPr>
                <w:noProof/>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897B7" w14:textId="77777777" w:rsidR="00AE12FE" w:rsidRPr="00CF29C9" w:rsidRDefault="00AE12FE" w:rsidP="00681AD9">
            <w:pPr>
              <w:pStyle w:val="TAL"/>
              <w:rPr>
                <w:szCs w:val="18"/>
              </w:rPr>
            </w:pPr>
            <w:r w:rsidRPr="00CF29C9">
              <w:rPr>
                <w:szCs w:val="18"/>
              </w:rPr>
              <w:t>13.0.0</w:t>
            </w:r>
          </w:p>
        </w:tc>
      </w:tr>
      <w:tr w:rsidR="00AE12FE" w:rsidRPr="00CF29C9" w14:paraId="63825196"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AC0D92F" w14:textId="77777777" w:rsidR="00AE12FE" w:rsidRPr="00CF29C9" w:rsidRDefault="00AE12FE" w:rsidP="00681AD9">
            <w:pPr>
              <w:pStyle w:val="TAL"/>
              <w:rPr>
                <w:szCs w:val="18"/>
              </w:rPr>
            </w:pPr>
            <w:r w:rsidRPr="00CF29C9">
              <w:rPr>
                <w:szCs w:val="18"/>
              </w:rP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5899EB" w14:textId="77777777" w:rsidR="00AE12FE" w:rsidRPr="00CF29C9" w:rsidRDefault="00AE12FE" w:rsidP="00681AD9">
            <w:pPr>
              <w:pStyle w:val="TAL"/>
              <w:rPr>
                <w:szCs w:val="18"/>
              </w:rPr>
            </w:pPr>
            <w:r w:rsidRPr="00CF29C9">
              <w:rPr>
                <w:szCs w:val="18"/>
              </w:rPr>
              <w:t>RP-160446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5AEE7" w14:textId="77777777" w:rsidR="00AE12FE" w:rsidRPr="00CF29C9" w:rsidRDefault="00AE12FE" w:rsidP="00681AD9">
            <w:pPr>
              <w:pStyle w:val="TAL"/>
              <w:rPr>
                <w:szCs w:val="18"/>
              </w:rPr>
            </w:pPr>
            <w:r w:rsidRPr="00CF29C9">
              <w:rPr>
                <w:szCs w:val="18"/>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3A84A"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2BBBE697" w14:textId="77777777" w:rsidR="00AE12FE" w:rsidRPr="00CF29C9" w:rsidRDefault="00AE12FE" w:rsidP="00681AD9">
            <w:pPr>
              <w:pStyle w:val="TAL"/>
              <w:rPr>
                <w:noProof/>
              </w:rPr>
            </w:pPr>
            <w:r w:rsidRPr="00CF29C9">
              <w:rPr>
                <w:noProof/>
              </w:rPr>
              <w:t>Introduction of Band 68 into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A022D" w14:textId="77777777" w:rsidR="00AE12FE" w:rsidRPr="00CF29C9" w:rsidRDefault="00AE12FE" w:rsidP="00681AD9">
            <w:pPr>
              <w:pStyle w:val="TAL"/>
              <w:rPr>
                <w:szCs w:val="18"/>
              </w:rPr>
            </w:pPr>
            <w:r w:rsidRPr="00CF29C9">
              <w:rPr>
                <w:szCs w:val="18"/>
              </w:rPr>
              <w:t>13.1.0</w:t>
            </w:r>
          </w:p>
        </w:tc>
      </w:tr>
      <w:tr w:rsidR="00AE12FE" w:rsidRPr="00CF29C9" w14:paraId="18C99DCC"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980CE26" w14:textId="77777777" w:rsidR="00AE12FE" w:rsidRPr="00CF29C9" w:rsidRDefault="00AE12FE" w:rsidP="00681AD9">
            <w:pPr>
              <w:pStyle w:val="TAL"/>
              <w:rPr>
                <w:szCs w:val="18"/>
              </w:rPr>
            </w:pPr>
            <w:r w:rsidRPr="00CF29C9">
              <w:rPr>
                <w:szCs w:val="18"/>
              </w:rP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71356F" w14:textId="77777777" w:rsidR="00AE12FE" w:rsidRPr="00CF29C9" w:rsidRDefault="00AE12FE" w:rsidP="00681AD9">
            <w:pPr>
              <w:pStyle w:val="TAL"/>
              <w:rPr>
                <w:szCs w:val="18"/>
              </w:rPr>
            </w:pPr>
            <w:r w:rsidRPr="00CF29C9">
              <w:rPr>
                <w:szCs w:val="18"/>
              </w:rPr>
              <w:t>RP-160450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BD4EA" w14:textId="77777777" w:rsidR="00AE12FE" w:rsidRPr="00CF29C9" w:rsidRDefault="00AE12FE" w:rsidP="00681AD9">
            <w:pPr>
              <w:pStyle w:val="TAL"/>
              <w:rPr>
                <w:szCs w:val="18"/>
              </w:rPr>
            </w:pPr>
            <w:r w:rsidRPr="00CF29C9">
              <w:rPr>
                <w:szCs w:val="18"/>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3FCEE"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7ACB3443" w14:textId="77777777" w:rsidR="00AE12FE" w:rsidRPr="00CF29C9" w:rsidRDefault="00AE12FE" w:rsidP="00681AD9">
            <w:pPr>
              <w:pStyle w:val="TAL"/>
              <w:rPr>
                <w:noProof/>
              </w:rPr>
            </w:pPr>
            <w:r w:rsidRPr="00CF29C9">
              <w:rPr>
                <w:noProof/>
              </w:rPr>
              <w:t>Introduction of Band 46 in TS 25.466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0EDA4" w14:textId="77777777" w:rsidR="00AE12FE" w:rsidRPr="00CF29C9" w:rsidRDefault="00AE12FE" w:rsidP="00681AD9">
            <w:pPr>
              <w:pStyle w:val="TAL"/>
              <w:rPr>
                <w:szCs w:val="18"/>
              </w:rPr>
            </w:pPr>
            <w:r w:rsidRPr="00CF29C9">
              <w:rPr>
                <w:szCs w:val="18"/>
              </w:rPr>
              <w:t>13.1.0</w:t>
            </w:r>
          </w:p>
        </w:tc>
      </w:tr>
      <w:tr w:rsidR="00AE12FE" w:rsidRPr="00CF29C9" w14:paraId="668DF930"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9B76032" w14:textId="77777777" w:rsidR="00AE12FE" w:rsidRPr="00CF29C9" w:rsidRDefault="00AE12FE" w:rsidP="00681AD9">
            <w:pPr>
              <w:pStyle w:val="TAL"/>
              <w:rPr>
                <w:szCs w:val="18"/>
              </w:rPr>
            </w:pPr>
            <w:r w:rsidRPr="00CF29C9">
              <w:rPr>
                <w:szCs w:val="18"/>
              </w:rPr>
              <w:t>06/2016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F223C5" w14:textId="77777777" w:rsidR="00AE12FE" w:rsidRPr="00CF29C9" w:rsidRDefault="00AE12FE" w:rsidP="00681AD9">
            <w:pPr>
              <w:pStyle w:val="TAL"/>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332F5" w14:textId="77777777" w:rsidR="00AE12FE" w:rsidRPr="00CF29C9" w:rsidRDefault="00AE12FE" w:rsidP="00681AD9">
            <w:pPr>
              <w:pStyle w:val="TAL"/>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6942F" w14:textId="77777777" w:rsidR="00AE12FE" w:rsidRPr="00CF29C9" w:rsidRDefault="00AE12FE" w:rsidP="00681AD9">
            <w:pPr>
              <w:pStyle w:val="TAL"/>
              <w:rPr>
                <w:szCs w:val="18"/>
              </w:rPr>
            </w:pP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12FF84E0" w14:textId="77777777" w:rsidR="00AE12FE" w:rsidRPr="00CF29C9" w:rsidRDefault="00AE12FE" w:rsidP="00681AD9">
            <w:pPr>
              <w:pStyle w:val="TAL"/>
              <w:rPr>
                <w:noProof/>
              </w:rPr>
            </w:pPr>
            <w:r w:rsidRPr="00CF29C9">
              <w:rPr>
                <w:szCs w:val="18"/>
              </w:rPr>
              <w:t>Creation of Rel-14 version based on v13.1.0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48E2" w14:textId="77777777" w:rsidR="00AE12FE" w:rsidRPr="00CF29C9" w:rsidRDefault="00AE12FE" w:rsidP="00681AD9">
            <w:pPr>
              <w:pStyle w:val="TAL"/>
              <w:rPr>
                <w:szCs w:val="18"/>
              </w:rPr>
            </w:pPr>
            <w:r w:rsidRPr="00CF29C9">
              <w:rPr>
                <w:szCs w:val="18"/>
              </w:rPr>
              <w:t>14.0.0</w:t>
            </w:r>
          </w:p>
        </w:tc>
      </w:tr>
      <w:tr w:rsidR="00AE12FE" w:rsidRPr="00CF29C9" w14:paraId="7A133CFF"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F9DA6A3" w14:textId="77777777" w:rsidR="00AE12FE" w:rsidRPr="00CF29C9" w:rsidRDefault="00AE12FE" w:rsidP="00681AD9">
            <w:pPr>
              <w:pStyle w:val="TAL"/>
              <w:rPr>
                <w:szCs w:val="18"/>
              </w:rPr>
            </w:pPr>
            <w:r w:rsidRPr="00CF29C9">
              <w:rPr>
                <w:szCs w:val="18"/>
              </w:rPr>
              <w:t>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0EB341" w14:textId="77777777" w:rsidR="00AE12FE" w:rsidRPr="00CF29C9" w:rsidRDefault="00AE12FE" w:rsidP="00681AD9">
            <w:pPr>
              <w:pStyle w:val="TAL"/>
              <w:rPr>
                <w:szCs w:val="18"/>
              </w:rPr>
            </w:pPr>
            <w:r w:rsidRPr="00CF29C9">
              <w:rPr>
                <w:szCs w:val="18"/>
              </w:rPr>
              <w:t>RP-161040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77CA" w14:textId="77777777" w:rsidR="00AE12FE" w:rsidRPr="00CF29C9" w:rsidRDefault="00AE12FE" w:rsidP="00681AD9">
            <w:pPr>
              <w:pStyle w:val="TAL"/>
              <w:rPr>
                <w:szCs w:val="18"/>
              </w:rPr>
            </w:pPr>
            <w:r w:rsidRPr="00CF29C9">
              <w:rPr>
                <w:szCs w:val="18"/>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35C8C"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11222A5F" w14:textId="77777777" w:rsidR="00AE12FE" w:rsidRPr="00CF29C9" w:rsidRDefault="00AE12FE" w:rsidP="00681AD9">
            <w:pPr>
              <w:pStyle w:val="TAL"/>
              <w:rPr>
                <w:szCs w:val="18"/>
              </w:rPr>
            </w:pPr>
            <w:r w:rsidRPr="00CF29C9">
              <w:rPr>
                <w:szCs w:val="18"/>
              </w:rPr>
              <w:t>Introduction of band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4B3C" w14:textId="77777777" w:rsidR="00AE12FE" w:rsidRPr="00CF29C9" w:rsidRDefault="00AE12FE" w:rsidP="00681AD9">
            <w:pPr>
              <w:pStyle w:val="TAL"/>
              <w:rPr>
                <w:szCs w:val="18"/>
              </w:rPr>
            </w:pPr>
            <w:r w:rsidRPr="00CF29C9">
              <w:rPr>
                <w:szCs w:val="18"/>
              </w:rPr>
              <w:t>14.0.0</w:t>
            </w:r>
          </w:p>
        </w:tc>
      </w:tr>
      <w:tr w:rsidR="00AE12FE" w:rsidRPr="00CF29C9" w14:paraId="5E23B44B"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F17FAAC" w14:textId="77777777" w:rsidR="00AE12FE" w:rsidRPr="00CF29C9" w:rsidRDefault="00AE12FE" w:rsidP="00681AD9">
            <w:pPr>
              <w:pStyle w:val="TAL"/>
              <w:rPr>
                <w:szCs w:val="18"/>
              </w:rPr>
            </w:pPr>
            <w:r w:rsidRPr="00CF29C9">
              <w:rPr>
                <w:szCs w:val="18"/>
              </w:rPr>
              <w:t>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F87206" w14:textId="77777777" w:rsidR="00AE12FE" w:rsidRPr="00CF29C9" w:rsidRDefault="00AE12FE" w:rsidP="00681AD9">
            <w:pPr>
              <w:pStyle w:val="TAL"/>
              <w:rPr>
                <w:szCs w:val="18"/>
              </w:rPr>
            </w:pPr>
            <w:r w:rsidRPr="00CF29C9">
              <w:rPr>
                <w:szCs w:val="18"/>
              </w:rPr>
              <w:t>RP-161041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B2C58" w14:textId="77777777" w:rsidR="00AE12FE" w:rsidRPr="00CF29C9" w:rsidRDefault="00AE12FE" w:rsidP="00681AD9">
            <w:pPr>
              <w:pStyle w:val="TAL"/>
              <w:rPr>
                <w:szCs w:val="18"/>
              </w:rPr>
            </w:pPr>
            <w:r w:rsidRPr="00CF29C9">
              <w:rPr>
                <w:szCs w:val="18"/>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0EF7C" w14:textId="77777777" w:rsidR="00AE12FE" w:rsidRPr="00CF29C9" w:rsidRDefault="00AE12FE" w:rsidP="00681AD9">
            <w:pPr>
              <w:pStyle w:val="TAL"/>
              <w:rPr>
                <w:szCs w:val="18"/>
              </w:rPr>
            </w:pPr>
            <w:r w:rsidRPr="00CF29C9">
              <w:rPr>
                <w:szCs w:val="18"/>
              </w:rPr>
              <w:t>1</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7E900E68" w14:textId="77777777" w:rsidR="00AE12FE" w:rsidRPr="00CF29C9" w:rsidRDefault="00AE12FE" w:rsidP="00681AD9">
            <w:pPr>
              <w:pStyle w:val="TAL"/>
              <w:rPr>
                <w:szCs w:val="18"/>
              </w:rPr>
            </w:pPr>
            <w:r w:rsidRPr="00CF29C9">
              <w:rPr>
                <w:szCs w:val="18"/>
              </w:rPr>
              <w:t>Introduction of 2.6GHz SDL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ABFB" w14:textId="77777777" w:rsidR="00AE12FE" w:rsidRPr="00CF29C9" w:rsidRDefault="00AE12FE" w:rsidP="00681AD9">
            <w:pPr>
              <w:pStyle w:val="TAL"/>
              <w:rPr>
                <w:szCs w:val="18"/>
              </w:rPr>
            </w:pPr>
            <w:r w:rsidRPr="00CF29C9">
              <w:rPr>
                <w:szCs w:val="18"/>
              </w:rPr>
              <w:t>14.0.0</w:t>
            </w:r>
          </w:p>
        </w:tc>
      </w:tr>
      <w:tr w:rsidR="00AE12FE" w:rsidRPr="00CF29C9" w14:paraId="76F8FB22" w14:textId="77777777" w:rsidTr="00681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AC881AE" w14:textId="77777777" w:rsidR="00AE12FE" w:rsidRPr="00CF29C9" w:rsidRDefault="00AE12FE" w:rsidP="00681AD9">
            <w:pPr>
              <w:pStyle w:val="TAL"/>
              <w:rPr>
                <w:szCs w:val="18"/>
              </w:rPr>
            </w:pPr>
            <w:r w:rsidRPr="00CF29C9">
              <w:rPr>
                <w:szCs w:val="18"/>
              </w:rPr>
              <w:t>74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23C149" w14:textId="77777777" w:rsidR="00AE12FE" w:rsidRPr="00CF29C9" w:rsidRDefault="00AE12FE" w:rsidP="00681AD9">
            <w:pPr>
              <w:pStyle w:val="TAL"/>
              <w:rPr>
                <w:szCs w:val="18"/>
              </w:rPr>
            </w:pPr>
            <w:r w:rsidRPr="00CF29C9">
              <w:rPr>
                <w:szCs w:val="18"/>
              </w:rPr>
              <w:t>RP-162335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587" w14:textId="77777777" w:rsidR="00AE12FE" w:rsidRPr="00CF29C9" w:rsidRDefault="00AE12FE" w:rsidP="00681AD9">
            <w:pPr>
              <w:pStyle w:val="TAL"/>
              <w:rPr>
                <w:szCs w:val="18"/>
              </w:rPr>
            </w:pPr>
            <w:r w:rsidRPr="00CF29C9">
              <w:rPr>
                <w:szCs w:val="18"/>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E64E0" w14:textId="77777777" w:rsidR="00AE12FE" w:rsidRPr="00CF29C9" w:rsidRDefault="00AE12FE" w:rsidP="00681AD9">
            <w:pPr>
              <w:pStyle w:val="TAL"/>
              <w:rPr>
                <w:szCs w:val="18"/>
              </w:rPr>
            </w:pPr>
            <w:r w:rsidRPr="00CF29C9">
              <w:rPr>
                <w:szCs w:val="18"/>
              </w:rPr>
              <w:t>-</w:t>
            </w:r>
          </w:p>
        </w:tc>
        <w:tc>
          <w:tcPr>
            <w:tcW w:w="5954" w:type="dxa"/>
            <w:tcBorders>
              <w:top w:val="single" w:sz="6" w:space="0" w:color="auto"/>
              <w:left w:val="single" w:sz="6" w:space="0" w:color="auto"/>
              <w:bottom w:val="single" w:sz="6" w:space="0" w:color="auto"/>
              <w:right w:val="single" w:sz="6" w:space="0" w:color="auto"/>
            </w:tcBorders>
            <w:shd w:val="solid" w:color="FFFFFF" w:fill="auto"/>
          </w:tcPr>
          <w:p w14:paraId="6C90AE21" w14:textId="77777777" w:rsidR="00AE12FE" w:rsidRPr="00CF29C9" w:rsidRDefault="00AE12FE" w:rsidP="00681AD9">
            <w:pPr>
              <w:pStyle w:val="TAL"/>
              <w:rPr>
                <w:szCs w:val="18"/>
              </w:rPr>
            </w:pPr>
            <w:r w:rsidRPr="00CF29C9">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51024" w14:textId="77777777" w:rsidR="00AE12FE" w:rsidRPr="00CF29C9" w:rsidRDefault="00AE12FE" w:rsidP="00681AD9">
            <w:pPr>
              <w:pStyle w:val="TAL"/>
              <w:rPr>
                <w:szCs w:val="18"/>
              </w:rPr>
            </w:pPr>
            <w:r w:rsidRPr="00CF29C9">
              <w:rPr>
                <w:szCs w:val="18"/>
              </w:rPr>
              <w:t>14.1.0</w:t>
            </w:r>
          </w:p>
        </w:tc>
      </w:tr>
    </w:tbl>
    <w:p w14:paraId="48C7412F" w14:textId="77777777" w:rsidR="00AE12FE" w:rsidRPr="00CF29C9" w:rsidRDefault="00AE12FE" w:rsidP="00AE12FE"/>
    <w:p w14:paraId="1F1C8F67" w14:textId="77777777" w:rsidR="00AE12FE" w:rsidRPr="00CF29C9" w:rsidRDefault="00AE12FE" w:rsidP="00AE12FE">
      <w:pPr>
        <w:pStyle w:val="TH"/>
        <w:rPr>
          <w:noProof/>
        </w:rPr>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E12FE" w:rsidRPr="00CF29C9" w14:paraId="5838C3EB" w14:textId="77777777" w:rsidTr="00681AD9">
        <w:trPr>
          <w:cantSplit/>
        </w:trPr>
        <w:tc>
          <w:tcPr>
            <w:tcW w:w="9739" w:type="dxa"/>
            <w:gridSpan w:val="8"/>
            <w:tcBorders>
              <w:bottom w:val="nil"/>
            </w:tcBorders>
            <w:shd w:val="solid" w:color="FFFFFF" w:fill="auto"/>
          </w:tcPr>
          <w:p w14:paraId="25B62867" w14:textId="77777777" w:rsidR="00AE12FE" w:rsidRPr="00CF29C9" w:rsidRDefault="00AE12FE" w:rsidP="00681AD9">
            <w:pPr>
              <w:pStyle w:val="TAL"/>
              <w:jc w:val="center"/>
              <w:rPr>
                <w:b/>
                <w:sz w:val="16"/>
              </w:rPr>
            </w:pPr>
            <w:r w:rsidRPr="00CF29C9">
              <w:rPr>
                <w:b/>
              </w:rPr>
              <w:t>Change history</w:t>
            </w:r>
          </w:p>
        </w:tc>
      </w:tr>
      <w:tr w:rsidR="00AE12FE" w:rsidRPr="00CF29C9" w14:paraId="309D8548" w14:textId="77777777" w:rsidTr="00681AD9">
        <w:tc>
          <w:tcPr>
            <w:tcW w:w="800" w:type="dxa"/>
            <w:shd w:val="pct10" w:color="auto" w:fill="FFFFFF"/>
          </w:tcPr>
          <w:p w14:paraId="14C0F9AC" w14:textId="77777777" w:rsidR="00AE12FE" w:rsidRPr="00CF29C9" w:rsidRDefault="00AE12FE" w:rsidP="00681AD9">
            <w:pPr>
              <w:pStyle w:val="TAL"/>
              <w:rPr>
                <w:b/>
                <w:sz w:val="16"/>
              </w:rPr>
            </w:pPr>
            <w:r w:rsidRPr="00CF29C9">
              <w:rPr>
                <w:b/>
                <w:sz w:val="16"/>
              </w:rPr>
              <w:t>Date</w:t>
            </w:r>
          </w:p>
        </w:tc>
        <w:tc>
          <w:tcPr>
            <w:tcW w:w="800" w:type="dxa"/>
            <w:shd w:val="pct10" w:color="auto" w:fill="FFFFFF"/>
          </w:tcPr>
          <w:p w14:paraId="4A36F328" w14:textId="77777777" w:rsidR="00AE12FE" w:rsidRPr="00CF29C9" w:rsidRDefault="00AE12FE" w:rsidP="00681AD9">
            <w:pPr>
              <w:pStyle w:val="TAL"/>
              <w:rPr>
                <w:b/>
                <w:sz w:val="16"/>
              </w:rPr>
            </w:pPr>
            <w:r w:rsidRPr="00CF29C9">
              <w:rPr>
                <w:b/>
                <w:sz w:val="16"/>
              </w:rPr>
              <w:t>Meeting</w:t>
            </w:r>
          </w:p>
        </w:tc>
        <w:tc>
          <w:tcPr>
            <w:tcW w:w="1094" w:type="dxa"/>
            <w:shd w:val="pct10" w:color="auto" w:fill="FFFFFF"/>
          </w:tcPr>
          <w:p w14:paraId="391B1DCC" w14:textId="77777777" w:rsidR="00AE12FE" w:rsidRPr="00CF29C9" w:rsidRDefault="00AE12FE" w:rsidP="00681AD9">
            <w:pPr>
              <w:pStyle w:val="TAL"/>
              <w:rPr>
                <w:b/>
                <w:sz w:val="16"/>
              </w:rPr>
            </w:pPr>
            <w:r w:rsidRPr="00CF29C9">
              <w:rPr>
                <w:b/>
                <w:sz w:val="16"/>
              </w:rPr>
              <w:t>TDoc</w:t>
            </w:r>
          </w:p>
        </w:tc>
        <w:tc>
          <w:tcPr>
            <w:tcW w:w="525" w:type="dxa"/>
            <w:shd w:val="pct10" w:color="auto" w:fill="FFFFFF"/>
          </w:tcPr>
          <w:p w14:paraId="6052F3E6" w14:textId="77777777" w:rsidR="00AE12FE" w:rsidRPr="00CF29C9" w:rsidRDefault="00AE12FE" w:rsidP="00681AD9">
            <w:pPr>
              <w:pStyle w:val="TAL"/>
              <w:rPr>
                <w:b/>
                <w:sz w:val="16"/>
              </w:rPr>
            </w:pPr>
            <w:r w:rsidRPr="00CF29C9">
              <w:rPr>
                <w:b/>
                <w:sz w:val="16"/>
              </w:rPr>
              <w:t>CR</w:t>
            </w:r>
          </w:p>
        </w:tc>
        <w:tc>
          <w:tcPr>
            <w:tcW w:w="425" w:type="dxa"/>
            <w:shd w:val="pct10" w:color="auto" w:fill="FFFFFF"/>
          </w:tcPr>
          <w:p w14:paraId="6963A1C2" w14:textId="77777777" w:rsidR="00AE12FE" w:rsidRPr="00CF29C9" w:rsidRDefault="00AE12FE" w:rsidP="00681AD9">
            <w:pPr>
              <w:pStyle w:val="TAL"/>
              <w:rPr>
                <w:b/>
                <w:sz w:val="16"/>
              </w:rPr>
            </w:pPr>
            <w:r w:rsidRPr="00CF29C9">
              <w:rPr>
                <w:b/>
                <w:sz w:val="16"/>
              </w:rPr>
              <w:t>Rev</w:t>
            </w:r>
          </w:p>
        </w:tc>
        <w:tc>
          <w:tcPr>
            <w:tcW w:w="425" w:type="dxa"/>
            <w:shd w:val="pct10" w:color="auto" w:fill="FFFFFF"/>
          </w:tcPr>
          <w:p w14:paraId="2E417C33" w14:textId="77777777" w:rsidR="00AE12FE" w:rsidRPr="00CF29C9" w:rsidRDefault="00AE12FE" w:rsidP="00681AD9">
            <w:pPr>
              <w:pStyle w:val="TAL"/>
              <w:rPr>
                <w:b/>
                <w:sz w:val="16"/>
              </w:rPr>
            </w:pPr>
            <w:r w:rsidRPr="00CF29C9">
              <w:rPr>
                <w:b/>
                <w:sz w:val="16"/>
              </w:rPr>
              <w:t>Cat</w:t>
            </w:r>
          </w:p>
        </w:tc>
        <w:tc>
          <w:tcPr>
            <w:tcW w:w="4962" w:type="dxa"/>
            <w:shd w:val="pct10" w:color="auto" w:fill="FFFFFF"/>
          </w:tcPr>
          <w:p w14:paraId="21467982" w14:textId="77777777" w:rsidR="00AE12FE" w:rsidRPr="00CF29C9" w:rsidRDefault="00AE12FE" w:rsidP="00681AD9">
            <w:pPr>
              <w:pStyle w:val="TAL"/>
              <w:rPr>
                <w:b/>
                <w:sz w:val="16"/>
              </w:rPr>
            </w:pPr>
            <w:r w:rsidRPr="00CF29C9">
              <w:rPr>
                <w:b/>
                <w:sz w:val="16"/>
              </w:rPr>
              <w:t>Subject/Comment</w:t>
            </w:r>
          </w:p>
        </w:tc>
        <w:tc>
          <w:tcPr>
            <w:tcW w:w="708" w:type="dxa"/>
            <w:shd w:val="pct10" w:color="auto" w:fill="FFFFFF"/>
          </w:tcPr>
          <w:p w14:paraId="27B046EC" w14:textId="77777777" w:rsidR="00AE12FE" w:rsidRPr="00CF29C9" w:rsidRDefault="00AE12FE" w:rsidP="00681AD9">
            <w:pPr>
              <w:pStyle w:val="TAL"/>
              <w:rPr>
                <w:b/>
                <w:sz w:val="16"/>
              </w:rPr>
            </w:pPr>
            <w:r w:rsidRPr="00CF29C9">
              <w:rPr>
                <w:b/>
                <w:sz w:val="16"/>
              </w:rPr>
              <w:t>New version</w:t>
            </w:r>
          </w:p>
        </w:tc>
      </w:tr>
      <w:tr w:rsidR="00AE12FE" w:rsidRPr="00CF29C9" w14:paraId="2CEE1480" w14:textId="77777777" w:rsidTr="00681AD9">
        <w:tc>
          <w:tcPr>
            <w:tcW w:w="800" w:type="dxa"/>
            <w:shd w:val="solid" w:color="FFFFFF" w:fill="auto"/>
          </w:tcPr>
          <w:p w14:paraId="260EE1D1" w14:textId="77777777" w:rsidR="00AE12FE" w:rsidRPr="00CF29C9" w:rsidRDefault="00AE12FE" w:rsidP="00681AD9">
            <w:pPr>
              <w:pStyle w:val="TAC"/>
              <w:rPr>
                <w:sz w:val="16"/>
                <w:szCs w:val="16"/>
              </w:rPr>
            </w:pPr>
            <w:r w:rsidRPr="00CF29C9">
              <w:rPr>
                <w:sz w:val="16"/>
                <w:szCs w:val="16"/>
              </w:rPr>
              <w:t>09/2017</w:t>
            </w:r>
          </w:p>
        </w:tc>
        <w:tc>
          <w:tcPr>
            <w:tcW w:w="800" w:type="dxa"/>
            <w:shd w:val="solid" w:color="FFFFFF" w:fill="auto"/>
          </w:tcPr>
          <w:p w14:paraId="23F9CD6B" w14:textId="77777777" w:rsidR="00AE12FE" w:rsidRPr="00CF29C9" w:rsidRDefault="00AE12FE" w:rsidP="00681AD9">
            <w:pPr>
              <w:pStyle w:val="TAC"/>
              <w:rPr>
                <w:sz w:val="16"/>
                <w:szCs w:val="16"/>
              </w:rPr>
            </w:pPr>
            <w:r w:rsidRPr="00CF29C9">
              <w:rPr>
                <w:sz w:val="16"/>
                <w:szCs w:val="16"/>
              </w:rPr>
              <w:t>RP-77</w:t>
            </w:r>
          </w:p>
        </w:tc>
        <w:tc>
          <w:tcPr>
            <w:tcW w:w="1094" w:type="dxa"/>
            <w:shd w:val="solid" w:color="FFFFFF" w:fill="auto"/>
          </w:tcPr>
          <w:p w14:paraId="414A4814" w14:textId="77777777" w:rsidR="00AE12FE" w:rsidRPr="00CF29C9" w:rsidRDefault="00AE12FE" w:rsidP="00681AD9">
            <w:pPr>
              <w:pStyle w:val="TAC"/>
              <w:rPr>
                <w:sz w:val="16"/>
                <w:szCs w:val="16"/>
              </w:rPr>
            </w:pPr>
            <w:r w:rsidRPr="00CF29C9">
              <w:rPr>
                <w:sz w:val="16"/>
                <w:szCs w:val="16"/>
              </w:rPr>
              <w:t>RP-171982</w:t>
            </w:r>
          </w:p>
        </w:tc>
        <w:tc>
          <w:tcPr>
            <w:tcW w:w="525" w:type="dxa"/>
            <w:shd w:val="solid" w:color="FFFFFF" w:fill="auto"/>
          </w:tcPr>
          <w:p w14:paraId="59BC08AC" w14:textId="77777777" w:rsidR="00AE12FE" w:rsidRPr="00CF29C9" w:rsidRDefault="00AE12FE" w:rsidP="00681AD9">
            <w:pPr>
              <w:pStyle w:val="TAL"/>
              <w:rPr>
                <w:sz w:val="16"/>
                <w:szCs w:val="16"/>
              </w:rPr>
            </w:pPr>
            <w:r w:rsidRPr="00CF29C9">
              <w:rPr>
                <w:sz w:val="16"/>
                <w:szCs w:val="16"/>
              </w:rPr>
              <w:t>0072</w:t>
            </w:r>
          </w:p>
        </w:tc>
        <w:tc>
          <w:tcPr>
            <w:tcW w:w="425" w:type="dxa"/>
            <w:shd w:val="solid" w:color="FFFFFF" w:fill="auto"/>
          </w:tcPr>
          <w:p w14:paraId="1DA58D6C" w14:textId="77777777" w:rsidR="00AE12FE" w:rsidRPr="00CF29C9" w:rsidRDefault="00AE12FE" w:rsidP="00681AD9">
            <w:pPr>
              <w:pStyle w:val="TAC"/>
              <w:rPr>
                <w:sz w:val="16"/>
                <w:szCs w:val="16"/>
              </w:rPr>
            </w:pPr>
            <w:r w:rsidRPr="00CF29C9">
              <w:rPr>
                <w:sz w:val="16"/>
                <w:szCs w:val="16"/>
              </w:rPr>
              <w:t>-</w:t>
            </w:r>
          </w:p>
        </w:tc>
        <w:tc>
          <w:tcPr>
            <w:tcW w:w="425" w:type="dxa"/>
            <w:shd w:val="solid" w:color="FFFFFF" w:fill="auto"/>
          </w:tcPr>
          <w:p w14:paraId="732F2107" w14:textId="77777777" w:rsidR="00AE12FE" w:rsidRPr="00CF29C9" w:rsidRDefault="00AE12FE" w:rsidP="00681AD9">
            <w:pPr>
              <w:pStyle w:val="TAC"/>
              <w:rPr>
                <w:sz w:val="16"/>
                <w:szCs w:val="16"/>
              </w:rPr>
            </w:pPr>
            <w:r w:rsidRPr="00CF29C9">
              <w:rPr>
                <w:sz w:val="16"/>
                <w:szCs w:val="16"/>
              </w:rPr>
              <w:t>A</w:t>
            </w:r>
          </w:p>
        </w:tc>
        <w:tc>
          <w:tcPr>
            <w:tcW w:w="4962" w:type="dxa"/>
            <w:shd w:val="solid" w:color="FFFFFF" w:fill="auto"/>
          </w:tcPr>
          <w:p w14:paraId="7212FD9B" w14:textId="77777777" w:rsidR="00AE12FE" w:rsidRPr="00CF29C9" w:rsidRDefault="00AE12FE" w:rsidP="00681AD9">
            <w:pPr>
              <w:pStyle w:val="TAL"/>
              <w:rPr>
                <w:sz w:val="16"/>
                <w:szCs w:val="16"/>
              </w:rPr>
            </w:pPr>
            <w:r w:rsidRPr="00CF29C9">
              <w:rPr>
                <w:sz w:val="16"/>
                <w:szCs w:val="16"/>
              </w:rPr>
              <w:t>Correction to make band extensions applicable also for TMAAP</w:t>
            </w:r>
          </w:p>
        </w:tc>
        <w:tc>
          <w:tcPr>
            <w:tcW w:w="708" w:type="dxa"/>
            <w:shd w:val="solid" w:color="FFFFFF" w:fill="auto"/>
          </w:tcPr>
          <w:p w14:paraId="5D980B15" w14:textId="77777777" w:rsidR="00AE12FE" w:rsidRPr="00CF29C9" w:rsidRDefault="00AE12FE" w:rsidP="00681AD9">
            <w:pPr>
              <w:pStyle w:val="TAC"/>
              <w:rPr>
                <w:sz w:val="16"/>
                <w:szCs w:val="16"/>
              </w:rPr>
            </w:pPr>
            <w:r w:rsidRPr="00CF29C9">
              <w:rPr>
                <w:sz w:val="16"/>
                <w:szCs w:val="16"/>
              </w:rPr>
              <w:t>14.2.0</w:t>
            </w:r>
          </w:p>
        </w:tc>
      </w:tr>
      <w:tr w:rsidR="00AE12FE" w:rsidRPr="00CF29C9" w14:paraId="1CFFA90B" w14:textId="77777777" w:rsidTr="00681AD9">
        <w:tc>
          <w:tcPr>
            <w:tcW w:w="800" w:type="dxa"/>
            <w:shd w:val="solid" w:color="FFFFFF" w:fill="auto"/>
          </w:tcPr>
          <w:p w14:paraId="44952D3E" w14:textId="77777777" w:rsidR="00AE12FE" w:rsidRPr="00CF29C9" w:rsidRDefault="00AE12FE" w:rsidP="00681AD9">
            <w:pPr>
              <w:pStyle w:val="TAC"/>
              <w:rPr>
                <w:sz w:val="16"/>
                <w:szCs w:val="16"/>
              </w:rPr>
            </w:pPr>
            <w:r w:rsidRPr="00CF29C9">
              <w:rPr>
                <w:sz w:val="16"/>
                <w:szCs w:val="16"/>
              </w:rPr>
              <w:t>09/2017</w:t>
            </w:r>
          </w:p>
        </w:tc>
        <w:tc>
          <w:tcPr>
            <w:tcW w:w="800" w:type="dxa"/>
            <w:shd w:val="solid" w:color="FFFFFF" w:fill="auto"/>
          </w:tcPr>
          <w:p w14:paraId="29F58CF3" w14:textId="77777777" w:rsidR="00AE12FE" w:rsidRPr="00CF29C9" w:rsidRDefault="00AE12FE" w:rsidP="00681AD9">
            <w:pPr>
              <w:pStyle w:val="TAC"/>
              <w:rPr>
                <w:sz w:val="16"/>
                <w:szCs w:val="16"/>
              </w:rPr>
            </w:pPr>
            <w:r w:rsidRPr="00CF29C9">
              <w:rPr>
                <w:sz w:val="16"/>
                <w:szCs w:val="16"/>
              </w:rPr>
              <w:t>RP-77</w:t>
            </w:r>
          </w:p>
        </w:tc>
        <w:tc>
          <w:tcPr>
            <w:tcW w:w="1094" w:type="dxa"/>
            <w:shd w:val="solid" w:color="FFFFFF" w:fill="auto"/>
          </w:tcPr>
          <w:p w14:paraId="4C2D0F8F" w14:textId="77777777" w:rsidR="00AE12FE" w:rsidRPr="00CF29C9" w:rsidRDefault="00AE12FE" w:rsidP="00681AD9">
            <w:pPr>
              <w:pStyle w:val="TAC"/>
              <w:rPr>
                <w:sz w:val="16"/>
                <w:szCs w:val="16"/>
              </w:rPr>
            </w:pPr>
            <w:r w:rsidRPr="00CF29C9">
              <w:rPr>
                <w:sz w:val="16"/>
                <w:szCs w:val="16"/>
              </w:rPr>
              <w:t>RP-171976</w:t>
            </w:r>
          </w:p>
        </w:tc>
        <w:tc>
          <w:tcPr>
            <w:tcW w:w="525" w:type="dxa"/>
            <w:shd w:val="solid" w:color="FFFFFF" w:fill="auto"/>
          </w:tcPr>
          <w:p w14:paraId="77BAAD26" w14:textId="77777777" w:rsidR="00AE12FE" w:rsidRPr="00CF29C9" w:rsidRDefault="00AE12FE" w:rsidP="00681AD9">
            <w:pPr>
              <w:pStyle w:val="TAL"/>
              <w:rPr>
                <w:sz w:val="16"/>
                <w:szCs w:val="16"/>
              </w:rPr>
            </w:pPr>
            <w:r w:rsidRPr="00CF29C9">
              <w:rPr>
                <w:sz w:val="16"/>
                <w:szCs w:val="16"/>
              </w:rPr>
              <w:t>0068</w:t>
            </w:r>
          </w:p>
        </w:tc>
        <w:tc>
          <w:tcPr>
            <w:tcW w:w="425" w:type="dxa"/>
            <w:shd w:val="solid" w:color="FFFFFF" w:fill="auto"/>
          </w:tcPr>
          <w:p w14:paraId="4F918097" w14:textId="77777777" w:rsidR="00AE12FE" w:rsidRPr="00CF29C9" w:rsidRDefault="00AE12FE" w:rsidP="00681AD9">
            <w:pPr>
              <w:pStyle w:val="TAC"/>
              <w:rPr>
                <w:sz w:val="16"/>
                <w:szCs w:val="16"/>
              </w:rPr>
            </w:pPr>
            <w:r w:rsidRPr="00CF29C9">
              <w:rPr>
                <w:sz w:val="16"/>
                <w:szCs w:val="16"/>
              </w:rPr>
              <w:t>1</w:t>
            </w:r>
          </w:p>
        </w:tc>
        <w:tc>
          <w:tcPr>
            <w:tcW w:w="425" w:type="dxa"/>
            <w:shd w:val="solid" w:color="FFFFFF" w:fill="auto"/>
          </w:tcPr>
          <w:p w14:paraId="1BFF0F61" w14:textId="77777777" w:rsidR="00AE12FE" w:rsidRPr="00CF29C9" w:rsidRDefault="00AE12FE" w:rsidP="00681AD9">
            <w:pPr>
              <w:pStyle w:val="TAC"/>
              <w:rPr>
                <w:sz w:val="16"/>
                <w:szCs w:val="16"/>
              </w:rPr>
            </w:pPr>
            <w:r w:rsidRPr="00CF29C9">
              <w:rPr>
                <w:sz w:val="16"/>
                <w:szCs w:val="16"/>
              </w:rPr>
              <w:t>B</w:t>
            </w:r>
          </w:p>
        </w:tc>
        <w:tc>
          <w:tcPr>
            <w:tcW w:w="4962" w:type="dxa"/>
            <w:shd w:val="solid" w:color="FFFFFF" w:fill="auto"/>
          </w:tcPr>
          <w:p w14:paraId="22FDACA5" w14:textId="77777777" w:rsidR="00AE12FE" w:rsidRPr="00CF29C9" w:rsidRDefault="00AE12FE" w:rsidP="00681AD9">
            <w:pPr>
              <w:pStyle w:val="TAL"/>
              <w:rPr>
                <w:sz w:val="16"/>
                <w:szCs w:val="16"/>
              </w:rPr>
            </w:pPr>
            <w:r w:rsidRPr="00CF29C9">
              <w:rPr>
                <w:sz w:val="16"/>
                <w:szCs w:val="16"/>
              </w:rPr>
              <w:t>Introduction of Band 72</w:t>
            </w:r>
          </w:p>
        </w:tc>
        <w:tc>
          <w:tcPr>
            <w:tcW w:w="708" w:type="dxa"/>
            <w:shd w:val="solid" w:color="FFFFFF" w:fill="auto"/>
          </w:tcPr>
          <w:p w14:paraId="78D4F674" w14:textId="77777777" w:rsidR="00AE12FE" w:rsidRPr="00CF29C9" w:rsidRDefault="00AE12FE" w:rsidP="00681AD9">
            <w:pPr>
              <w:pStyle w:val="TAC"/>
              <w:rPr>
                <w:sz w:val="16"/>
                <w:szCs w:val="16"/>
              </w:rPr>
            </w:pPr>
            <w:r w:rsidRPr="00CF29C9">
              <w:rPr>
                <w:sz w:val="16"/>
                <w:szCs w:val="16"/>
              </w:rPr>
              <w:t>15.0.0</w:t>
            </w:r>
          </w:p>
        </w:tc>
      </w:tr>
      <w:tr w:rsidR="00AE12FE" w:rsidRPr="00CF29C9" w14:paraId="3EF617CB" w14:textId="77777777" w:rsidTr="00681AD9">
        <w:tc>
          <w:tcPr>
            <w:tcW w:w="800" w:type="dxa"/>
            <w:shd w:val="solid" w:color="FFFFFF" w:fill="auto"/>
          </w:tcPr>
          <w:p w14:paraId="1704C9DD" w14:textId="77777777" w:rsidR="00AE12FE" w:rsidRPr="00CF29C9" w:rsidRDefault="00AE12FE" w:rsidP="00681AD9">
            <w:pPr>
              <w:pStyle w:val="TAC"/>
              <w:rPr>
                <w:sz w:val="16"/>
                <w:szCs w:val="16"/>
              </w:rPr>
            </w:pPr>
            <w:r w:rsidRPr="00CF29C9">
              <w:rPr>
                <w:sz w:val="16"/>
                <w:szCs w:val="16"/>
              </w:rPr>
              <w:t>09/2017</w:t>
            </w:r>
          </w:p>
        </w:tc>
        <w:tc>
          <w:tcPr>
            <w:tcW w:w="800" w:type="dxa"/>
            <w:shd w:val="solid" w:color="FFFFFF" w:fill="auto"/>
          </w:tcPr>
          <w:p w14:paraId="2DC0E5F9" w14:textId="77777777" w:rsidR="00AE12FE" w:rsidRPr="00CF29C9" w:rsidRDefault="00AE12FE" w:rsidP="00681AD9">
            <w:pPr>
              <w:pStyle w:val="TAC"/>
              <w:rPr>
                <w:sz w:val="16"/>
                <w:szCs w:val="16"/>
              </w:rPr>
            </w:pPr>
            <w:r w:rsidRPr="00CF29C9">
              <w:rPr>
                <w:sz w:val="16"/>
                <w:szCs w:val="16"/>
              </w:rPr>
              <w:t>RP-77</w:t>
            </w:r>
          </w:p>
        </w:tc>
        <w:tc>
          <w:tcPr>
            <w:tcW w:w="1094" w:type="dxa"/>
            <w:shd w:val="solid" w:color="FFFFFF" w:fill="auto"/>
          </w:tcPr>
          <w:p w14:paraId="5C434E42" w14:textId="77777777" w:rsidR="00AE12FE" w:rsidRPr="00CF29C9" w:rsidRDefault="00AE12FE" w:rsidP="00681AD9">
            <w:pPr>
              <w:pStyle w:val="TAC"/>
              <w:rPr>
                <w:sz w:val="16"/>
                <w:szCs w:val="16"/>
              </w:rPr>
            </w:pPr>
            <w:r w:rsidRPr="00CF29C9">
              <w:rPr>
                <w:sz w:val="16"/>
                <w:szCs w:val="16"/>
              </w:rPr>
              <w:t>RP-171978</w:t>
            </w:r>
          </w:p>
        </w:tc>
        <w:tc>
          <w:tcPr>
            <w:tcW w:w="525" w:type="dxa"/>
            <w:shd w:val="solid" w:color="FFFFFF" w:fill="auto"/>
          </w:tcPr>
          <w:p w14:paraId="1D1E1AC9" w14:textId="77777777" w:rsidR="00AE12FE" w:rsidRPr="00CF29C9" w:rsidRDefault="00AE12FE" w:rsidP="00681AD9">
            <w:pPr>
              <w:pStyle w:val="TAL"/>
              <w:rPr>
                <w:sz w:val="16"/>
                <w:szCs w:val="16"/>
              </w:rPr>
            </w:pPr>
            <w:r w:rsidRPr="00CF29C9">
              <w:rPr>
                <w:sz w:val="16"/>
                <w:szCs w:val="16"/>
              </w:rPr>
              <w:t>0070</w:t>
            </w:r>
          </w:p>
        </w:tc>
        <w:tc>
          <w:tcPr>
            <w:tcW w:w="425" w:type="dxa"/>
            <w:shd w:val="solid" w:color="FFFFFF" w:fill="auto"/>
          </w:tcPr>
          <w:p w14:paraId="26F65E92" w14:textId="77777777" w:rsidR="00AE12FE" w:rsidRPr="00CF29C9" w:rsidRDefault="00AE12FE" w:rsidP="00681AD9">
            <w:pPr>
              <w:pStyle w:val="TAC"/>
              <w:rPr>
                <w:sz w:val="16"/>
                <w:szCs w:val="16"/>
              </w:rPr>
            </w:pPr>
            <w:r w:rsidRPr="00CF29C9">
              <w:rPr>
                <w:sz w:val="16"/>
                <w:szCs w:val="16"/>
              </w:rPr>
              <w:t>1</w:t>
            </w:r>
          </w:p>
        </w:tc>
        <w:tc>
          <w:tcPr>
            <w:tcW w:w="425" w:type="dxa"/>
            <w:shd w:val="solid" w:color="FFFFFF" w:fill="auto"/>
          </w:tcPr>
          <w:p w14:paraId="5496E0CD" w14:textId="77777777" w:rsidR="00AE12FE" w:rsidRPr="00CF29C9" w:rsidRDefault="00AE12FE" w:rsidP="00681AD9">
            <w:pPr>
              <w:pStyle w:val="TAC"/>
              <w:rPr>
                <w:sz w:val="16"/>
                <w:szCs w:val="16"/>
              </w:rPr>
            </w:pPr>
            <w:r w:rsidRPr="00CF29C9">
              <w:rPr>
                <w:sz w:val="16"/>
                <w:szCs w:val="16"/>
              </w:rPr>
              <w:t>B</w:t>
            </w:r>
          </w:p>
        </w:tc>
        <w:tc>
          <w:tcPr>
            <w:tcW w:w="4962" w:type="dxa"/>
            <w:shd w:val="solid" w:color="FFFFFF" w:fill="auto"/>
          </w:tcPr>
          <w:p w14:paraId="3B3B098A" w14:textId="77777777" w:rsidR="00AE12FE" w:rsidRPr="00CF29C9" w:rsidRDefault="00AE12FE" w:rsidP="00681AD9">
            <w:pPr>
              <w:pStyle w:val="TAL"/>
              <w:rPr>
                <w:sz w:val="16"/>
                <w:szCs w:val="16"/>
              </w:rPr>
            </w:pPr>
            <w:r w:rsidRPr="00CF29C9">
              <w:rPr>
                <w:sz w:val="16"/>
                <w:szCs w:val="16"/>
              </w:rPr>
              <w:t>Introduction of the TDD L-band(Band 50 and Band 51)</w:t>
            </w:r>
          </w:p>
        </w:tc>
        <w:tc>
          <w:tcPr>
            <w:tcW w:w="708" w:type="dxa"/>
            <w:shd w:val="solid" w:color="FFFFFF" w:fill="auto"/>
          </w:tcPr>
          <w:p w14:paraId="62E9D0A4" w14:textId="77777777" w:rsidR="00AE12FE" w:rsidRPr="00CF29C9" w:rsidRDefault="00AE12FE" w:rsidP="00681AD9">
            <w:pPr>
              <w:pStyle w:val="TAC"/>
              <w:rPr>
                <w:sz w:val="16"/>
                <w:szCs w:val="16"/>
              </w:rPr>
            </w:pPr>
            <w:r w:rsidRPr="00CF29C9">
              <w:rPr>
                <w:sz w:val="16"/>
                <w:szCs w:val="16"/>
              </w:rPr>
              <w:t>15.0.0</w:t>
            </w:r>
          </w:p>
        </w:tc>
      </w:tr>
      <w:tr w:rsidR="00AE12FE" w:rsidRPr="00CF29C9" w14:paraId="6266FDB1" w14:textId="77777777" w:rsidTr="00681AD9">
        <w:tc>
          <w:tcPr>
            <w:tcW w:w="800" w:type="dxa"/>
            <w:shd w:val="solid" w:color="FFFFFF" w:fill="auto"/>
          </w:tcPr>
          <w:p w14:paraId="01FB9606" w14:textId="77777777" w:rsidR="00AE12FE" w:rsidRPr="00CF29C9" w:rsidRDefault="00AE12FE" w:rsidP="00681AD9">
            <w:pPr>
              <w:pStyle w:val="TAC"/>
              <w:rPr>
                <w:sz w:val="16"/>
                <w:szCs w:val="16"/>
              </w:rPr>
            </w:pPr>
            <w:r w:rsidRPr="00CF29C9">
              <w:rPr>
                <w:sz w:val="16"/>
                <w:szCs w:val="16"/>
              </w:rPr>
              <w:t>09/2017</w:t>
            </w:r>
          </w:p>
        </w:tc>
        <w:tc>
          <w:tcPr>
            <w:tcW w:w="800" w:type="dxa"/>
            <w:shd w:val="solid" w:color="FFFFFF" w:fill="auto"/>
          </w:tcPr>
          <w:p w14:paraId="2BB71E67" w14:textId="77777777" w:rsidR="00AE12FE" w:rsidRPr="00CF29C9" w:rsidRDefault="00AE12FE" w:rsidP="00681AD9">
            <w:pPr>
              <w:pStyle w:val="TAC"/>
              <w:rPr>
                <w:sz w:val="16"/>
                <w:szCs w:val="16"/>
              </w:rPr>
            </w:pPr>
            <w:r w:rsidRPr="00CF29C9">
              <w:rPr>
                <w:sz w:val="16"/>
                <w:szCs w:val="16"/>
              </w:rPr>
              <w:t>RP-77</w:t>
            </w:r>
          </w:p>
        </w:tc>
        <w:tc>
          <w:tcPr>
            <w:tcW w:w="1094" w:type="dxa"/>
            <w:shd w:val="solid" w:color="FFFFFF" w:fill="auto"/>
          </w:tcPr>
          <w:p w14:paraId="2B160E11" w14:textId="77777777" w:rsidR="00AE12FE" w:rsidRPr="00CF29C9" w:rsidRDefault="00AE12FE" w:rsidP="00681AD9">
            <w:pPr>
              <w:pStyle w:val="TAC"/>
              <w:rPr>
                <w:sz w:val="16"/>
                <w:szCs w:val="16"/>
              </w:rPr>
            </w:pPr>
            <w:r w:rsidRPr="00CF29C9">
              <w:rPr>
                <w:sz w:val="16"/>
                <w:szCs w:val="16"/>
              </w:rPr>
              <w:t>RP-171980</w:t>
            </w:r>
          </w:p>
        </w:tc>
        <w:tc>
          <w:tcPr>
            <w:tcW w:w="525" w:type="dxa"/>
            <w:shd w:val="solid" w:color="FFFFFF" w:fill="auto"/>
          </w:tcPr>
          <w:p w14:paraId="082678F2" w14:textId="77777777" w:rsidR="00AE12FE" w:rsidRPr="00CF29C9" w:rsidRDefault="00AE12FE" w:rsidP="00681AD9">
            <w:pPr>
              <w:pStyle w:val="TAL"/>
              <w:rPr>
                <w:sz w:val="16"/>
                <w:szCs w:val="16"/>
              </w:rPr>
            </w:pPr>
            <w:r w:rsidRPr="00CF29C9">
              <w:rPr>
                <w:sz w:val="16"/>
                <w:szCs w:val="16"/>
              </w:rPr>
              <w:t>0074</w:t>
            </w:r>
          </w:p>
        </w:tc>
        <w:tc>
          <w:tcPr>
            <w:tcW w:w="425" w:type="dxa"/>
            <w:shd w:val="solid" w:color="FFFFFF" w:fill="auto"/>
          </w:tcPr>
          <w:p w14:paraId="46FA9C6D" w14:textId="77777777" w:rsidR="00AE12FE" w:rsidRPr="00CF29C9" w:rsidRDefault="00AE12FE" w:rsidP="00681AD9">
            <w:pPr>
              <w:pStyle w:val="TAC"/>
              <w:rPr>
                <w:sz w:val="16"/>
                <w:szCs w:val="16"/>
              </w:rPr>
            </w:pPr>
          </w:p>
        </w:tc>
        <w:tc>
          <w:tcPr>
            <w:tcW w:w="425" w:type="dxa"/>
            <w:shd w:val="solid" w:color="FFFFFF" w:fill="auto"/>
          </w:tcPr>
          <w:p w14:paraId="174FEA80" w14:textId="77777777" w:rsidR="00AE12FE" w:rsidRPr="00CF29C9" w:rsidRDefault="00AE12FE" w:rsidP="00681AD9">
            <w:pPr>
              <w:pStyle w:val="TAC"/>
              <w:rPr>
                <w:sz w:val="16"/>
                <w:szCs w:val="16"/>
              </w:rPr>
            </w:pPr>
            <w:r w:rsidRPr="00CF29C9">
              <w:rPr>
                <w:sz w:val="16"/>
                <w:szCs w:val="16"/>
              </w:rPr>
              <w:t>B</w:t>
            </w:r>
          </w:p>
        </w:tc>
        <w:tc>
          <w:tcPr>
            <w:tcW w:w="4962" w:type="dxa"/>
            <w:shd w:val="solid" w:color="FFFFFF" w:fill="auto"/>
          </w:tcPr>
          <w:p w14:paraId="6FE3EF5D" w14:textId="77777777" w:rsidR="00AE12FE" w:rsidRPr="00CF29C9" w:rsidRDefault="00AE12FE" w:rsidP="00681AD9">
            <w:pPr>
              <w:pStyle w:val="TAL"/>
              <w:rPr>
                <w:sz w:val="16"/>
                <w:szCs w:val="16"/>
              </w:rPr>
            </w:pPr>
            <w:r w:rsidRPr="00CF29C9">
              <w:rPr>
                <w:sz w:val="16"/>
                <w:szCs w:val="16"/>
              </w:rPr>
              <w:t>Introduction of Band 71</w:t>
            </w:r>
          </w:p>
        </w:tc>
        <w:tc>
          <w:tcPr>
            <w:tcW w:w="708" w:type="dxa"/>
            <w:shd w:val="solid" w:color="FFFFFF" w:fill="auto"/>
          </w:tcPr>
          <w:p w14:paraId="1662ABD6" w14:textId="77777777" w:rsidR="00AE12FE" w:rsidRPr="00CF29C9" w:rsidRDefault="00AE12FE" w:rsidP="00681AD9">
            <w:pPr>
              <w:pStyle w:val="TAC"/>
              <w:rPr>
                <w:sz w:val="16"/>
                <w:szCs w:val="16"/>
              </w:rPr>
            </w:pPr>
            <w:r w:rsidRPr="00CF29C9">
              <w:rPr>
                <w:sz w:val="16"/>
                <w:szCs w:val="16"/>
              </w:rPr>
              <w:t>15.0.0</w:t>
            </w:r>
          </w:p>
        </w:tc>
      </w:tr>
      <w:tr w:rsidR="00AE12FE" w:rsidRPr="00CF29C9" w14:paraId="623095BB" w14:textId="77777777" w:rsidTr="00681AD9">
        <w:tc>
          <w:tcPr>
            <w:tcW w:w="800" w:type="dxa"/>
            <w:shd w:val="solid" w:color="FFFFFF" w:fill="auto"/>
          </w:tcPr>
          <w:p w14:paraId="241F5E0C" w14:textId="77777777" w:rsidR="00AE12FE" w:rsidRPr="00CF29C9" w:rsidRDefault="00AE12FE" w:rsidP="00681AD9">
            <w:pPr>
              <w:pStyle w:val="TAC"/>
              <w:rPr>
                <w:sz w:val="16"/>
                <w:szCs w:val="16"/>
              </w:rPr>
            </w:pPr>
            <w:r w:rsidRPr="00CF29C9">
              <w:rPr>
                <w:sz w:val="16"/>
                <w:szCs w:val="16"/>
              </w:rPr>
              <w:t>09/2017</w:t>
            </w:r>
          </w:p>
        </w:tc>
        <w:tc>
          <w:tcPr>
            <w:tcW w:w="800" w:type="dxa"/>
            <w:shd w:val="solid" w:color="FFFFFF" w:fill="auto"/>
          </w:tcPr>
          <w:p w14:paraId="6267B7AB" w14:textId="77777777" w:rsidR="00AE12FE" w:rsidRPr="00CF29C9" w:rsidRDefault="00AE12FE" w:rsidP="00681AD9">
            <w:pPr>
              <w:pStyle w:val="TAC"/>
              <w:rPr>
                <w:sz w:val="16"/>
                <w:szCs w:val="16"/>
              </w:rPr>
            </w:pPr>
            <w:r w:rsidRPr="00CF29C9">
              <w:rPr>
                <w:sz w:val="16"/>
                <w:szCs w:val="16"/>
              </w:rPr>
              <w:t>RP-77</w:t>
            </w:r>
          </w:p>
        </w:tc>
        <w:tc>
          <w:tcPr>
            <w:tcW w:w="1094" w:type="dxa"/>
            <w:shd w:val="solid" w:color="FFFFFF" w:fill="auto"/>
          </w:tcPr>
          <w:p w14:paraId="3FFDF5A3" w14:textId="77777777" w:rsidR="00AE12FE" w:rsidRPr="00CF29C9" w:rsidRDefault="00AE12FE" w:rsidP="00681AD9">
            <w:pPr>
              <w:pStyle w:val="TAC"/>
              <w:rPr>
                <w:sz w:val="16"/>
                <w:szCs w:val="16"/>
              </w:rPr>
            </w:pPr>
            <w:r w:rsidRPr="00CF29C9">
              <w:rPr>
                <w:sz w:val="16"/>
                <w:szCs w:val="16"/>
              </w:rPr>
              <w:t>RP-171977</w:t>
            </w:r>
          </w:p>
        </w:tc>
        <w:tc>
          <w:tcPr>
            <w:tcW w:w="525" w:type="dxa"/>
            <w:shd w:val="solid" w:color="FFFFFF" w:fill="auto"/>
          </w:tcPr>
          <w:p w14:paraId="0CC531E1" w14:textId="77777777" w:rsidR="00AE12FE" w:rsidRPr="00CF29C9" w:rsidRDefault="00AE12FE" w:rsidP="00681AD9">
            <w:pPr>
              <w:pStyle w:val="TAL"/>
              <w:rPr>
                <w:sz w:val="16"/>
                <w:szCs w:val="16"/>
              </w:rPr>
            </w:pPr>
            <w:r w:rsidRPr="00CF29C9">
              <w:rPr>
                <w:sz w:val="16"/>
                <w:szCs w:val="16"/>
              </w:rPr>
              <w:t>0076</w:t>
            </w:r>
          </w:p>
        </w:tc>
        <w:tc>
          <w:tcPr>
            <w:tcW w:w="425" w:type="dxa"/>
            <w:shd w:val="solid" w:color="FFFFFF" w:fill="auto"/>
          </w:tcPr>
          <w:p w14:paraId="0417390B" w14:textId="77777777" w:rsidR="00AE12FE" w:rsidRPr="00CF29C9" w:rsidRDefault="00AE12FE" w:rsidP="00681AD9">
            <w:pPr>
              <w:pStyle w:val="TAC"/>
              <w:rPr>
                <w:sz w:val="16"/>
                <w:szCs w:val="16"/>
              </w:rPr>
            </w:pPr>
            <w:r w:rsidRPr="00CF29C9">
              <w:rPr>
                <w:sz w:val="16"/>
                <w:szCs w:val="16"/>
              </w:rPr>
              <w:t>1</w:t>
            </w:r>
          </w:p>
        </w:tc>
        <w:tc>
          <w:tcPr>
            <w:tcW w:w="425" w:type="dxa"/>
            <w:shd w:val="solid" w:color="FFFFFF" w:fill="auto"/>
          </w:tcPr>
          <w:p w14:paraId="09F4063C" w14:textId="77777777" w:rsidR="00AE12FE" w:rsidRPr="00CF29C9" w:rsidRDefault="00AE12FE" w:rsidP="00681AD9">
            <w:pPr>
              <w:pStyle w:val="TAC"/>
              <w:rPr>
                <w:sz w:val="16"/>
                <w:szCs w:val="16"/>
              </w:rPr>
            </w:pPr>
            <w:r w:rsidRPr="00CF29C9">
              <w:rPr>
                <w:sz w:val="16"/>
                <w:szCs w:val="16"/>
              </w:rPr>
              <w:t>B</w:t>
            </w:r>
          </w:p>
        </w:tc>
        <w:tc>
          <w:tcPr>
            <w:tcW w:w="4962" w:type="dxa"/>
            <w:shd w:val="solid" w:color="FFFFFF" w:fill="auto"/>
          </w:tcPr>
          <w:p w14:paraId="719FD7DA" w14:textId="77777777" w:rsidR="00AE12FE" w:rsidRPr="00CF29C9" w:rsidRDefault="00AE12FE" w:rsidP="00681AD9">
            <w:pPr>
              <w:pStyle w:val="TAL"/>
              <w:rPr>
                <w:sz w:val="16"/>
                <w:szCs w:val="16"/>
              </w:rPr>
            </w:pPr>
            <w:r w:rsidRPr="00CF29C9">
              <w:rPr>
                <w:sz w:val="16"/>
                <w:szCs w:val="16"/>
              </w:rPr>
              <w:t>Introduction of Band 74</w:t>
            </w:r>
          </w:p>
        </w:tc>
        <w:tc>
          <w:tcPr>
            <w:tcW w:w="708" w:type="dxa"/>
            <w:shd w:val="solid" w:color="FFFFFF" w:fill="auto"/>
          </w:tcPr>
          <w:p w14:paraId="1C28BEE8" w14:textId="77777777" w:rsidR="00AE12FE" w:rsidRPr="00CF29C9" w:rsidRDefault="00AE12FE" w:rsidP="00681AD9">
            <w:pPr>
              <w:pStyle w:val="TAC"/>
              <w:rPr>
                <w:sz w:val="16"/>
                <w:szCs w:val="16"/>
              </w:rPr>
            </w:pPr>
            <w:r w:rsidRPr="00CF29C9">
              <w:rPr>
                <w:sz w:val="16"/>
                <w:szCs w:val="16"/>
              </w:rPr>
              <w:t>15.0.0</w:t>
            </w:r>
          </w:p>
        </w:tc>
      </w:tr>
      <w:tr w:rsidR="00AE12FE" w:rsidRPr="00CF29C9" w14:paraId="1BC2F375" w14:textId="77777777" w:rsidTr="00681AD9">
        <w:tc>
          <w:tcPr>
            <w:tcW w:w="800" w:type="dxa"/>
            <w:shd w:val="solid" w:color="FFFFFF" w:fill="auto"/>
          </w:tcPr>
          <w:p w14:paraId="7CED23C3" w14:textId="77777777" w:rsidR="00AE12FE" w:rsidRPr="00CF29C9" w:rsidRDefault="00AE12FE" w:rsidP="00681AD9">
            <w:pPr>
              <w:pStyle w:val="TAC"/>
              <w:rPr>
                <w:sz w:val="16"/>
                <w:szCs w:val="16"/>
              </w:rPr>
            </w:pPr>
            <w:r w:rsidRPr="00CF29C9">
              <w:rPr>
                <w:sz w:val="16"/>
                <w:szCs w:val="16"/>
              </w:rPr>
              <w:t>09/2017</w:t>
            </w:r>
          </w:p>
        </w:tc>
        <w:tc>
          <w:tcPr>
            <w:tcW w:w="800" w:type="dxa"/>
            <w:shd w:val="solid" w:color="FFFFFF" w:fill="auto"/>
          </w:tcPr>
          <w:p w14:paraId="3081E135" w14:textId="77777777" w:rsidR="00AE12FE" w:rsidRPr="00CF29C9" w:rsidRDefault="00AE12FE" w:rsidP="00681AD9">
            <w:pPr>
              <w:pStyle w:val="TAC"/>
              <w:rPr>
                <w:sz w:val="16"/>
                <w:szCs w:val="16"/>
              </w:rPr>
            </w:pPr>
            <w:r w:rsidRPr="00CF29C9">
              <w:rPr>
                <w:sz w:val="16"/>
                <w:szCs w:val="16"/>
              </w:rPr>
              <w:t>RP-77</w:t>
            </w:r>
          </w:p>
        </w:tc>
        <w:tc>
          <w:tcPr>
            <w:tcW w:w="1094" w:type="dxa"/>
            <w:shd w:val="solid" w:color="FFFFFF" w:fill="auto"/>
          </w:tcPr>
          <w:p w14:paraId="01A9815A" w14:textId="77777777" w:rsidR="00AE12FE" w:rsidRPr="00CF29C9" w:rsidRDefault="00AE12FE" w:rsidP="00681AD9">
            <w:pPr>
              <w:pStyle w:val="TAC"/>
              <w:rPr>
                <w:sz w:val="16"/>
                <w:szCs w:val="16"/>
              </w:rPr>
            </w:pPr>
            <w:r w:rsidRPr="00CF29C9">
              <w:rPr>
                <w:sz w:val="16"/>
                <w:szCs w:val="16"/>
              </w:rPr>
              <w:t>RP-171979</w:t>
            </w:r>
          </w:p>
        </w:tc>
        <w:tc>
          <w:tcPr>
            <w:tcW w:w="525" w:type="dxa"/>
            <w:shd w:val="solid" w:color="FFFFFF" w:fill="auto"/>
          </w:tcPr>
          <w:p w14:paraId="5ED41E07" w14:textId="77777777" w:rsidR="00AE12FE" w:rsidRPr="00CF29C9" w:rsidRDefault="00AE12FE" w:rsidP="00681AD9">
            <w:pPr>
              <w:pStyle w:val="TAL"/>
              <w:rPr>
                <w:sz w:val="16"/>
                <w:szCs w:val="16"/>
              </w:rPr>
            </w:pPr>
            <w:r w:rsidRPr="00CF29C9">
              <w:rPr>
                <w:sz w:val="16"/>
                <w:szCs w:val="16"/>
              </w:rPr>
              <w:t>0077</w:t>
            </w:r>
          </w:p>
        </w:tc>
        <w:tc>
          <w:tcPr>
            <w:tcW w:w="425" w:type="dxa"/>
            <w:shd w:val="solid" w:color="FFFFFF" w:fill="auto"/>
          </w:tcPr>
          <w:p w14:paraId="0A90E590" w14:textId="77777777" w:rsidR="00AE12FE" w:rsidRPr="00CF29C9" w:rsidRDefault="00AE12FE" w:rsidP="00681AD9">
            <w:pPr>
              <w:pStyle w:val="TAC"/>
              <w:rPr>
                <w:sz w:val="16"/>
                <w:szCs w:val="16"/>
              </w:rPr>
            </w:pPr>
            <w:r w:rsidRPr="00CF29C9">
              <w:rPr>
                <w:sz w:val="16"/>
                <w:szCs w:val="16"/>
              </w:rPr>
              <w:t>1</w:t>
            </w:r>
          </w:p>
        </w:tc>
        <w:tc>
          <w:tcPr>
            <w:tcW w:w="425" w:type="dxa"/>
            <w:shd w:val="solid" w:color="FFFFFF" w:fill="auto"/>
          </w:tcPr>
          <w:p w14:paraId="73C37D48" w14:textId="77777777" w:rsidR="00AE12FE" w:rsidRPr="00CF29C9" w:rsidRDefault="00AE12FE" w:rsidP="00681AD9">
            <w:pPr>
              <w:pStyle w:val="TAC"/>
              <w:rPr>
                <w:sz w:val="16"/>
                <w:szCs w:val="16"/>
              </w:rPr>
            </w:pPr>
            <w:r w:rsidRPr="00CF29C9">
              <w:rPr>
                <w:sz w:val="16"/>
                <w:szCs w:val="16"/>
              </w:rPr>
              <w:t>B</w:t>
            </w:r>
          </w:p>
        </w:tc>
        <w:tc>
          <w:tcPr>
            <w:tcW w:w="4962" w:type="dxa"/>
            <w:shd w:val="solid" w:color="FFFFFF" w:fill="auto"/>
          </w:tcPr>
          <w:p w14:paraId="2DAA274C" w14:textId="77777777" w:rsidR="00AE12FE" w:rsidRPr="00CF29C9" w:rsidRDefault="00AE12FE" w:rsidP="00681AD9">
            <w:pPr>
              <w:pStyle w:val="TAL"/>
              <w:rPr>
                <w:sz w:val="16"/>
                <w:szCs w:val="16"/>
              </w:rPr>
            </w:pPr>
            <w:r w:rsidRPr="00CF29C9">
              <w:rPr>
                <w:sz w:val="16"/>
                <w:szCs w:val="16"/>
              </w:rPr>
              <w:t>Introduction of Band 75 and 76</w:t>
            </w:r>
          </w:p>
        </w:tc>
        <w:tc>
          <w:tcPr>
            <w:tcW w:w="708" w:type="dxa"/>
            <w:shd w:val="solid" w:color="FFFFFF" w:fill="auto"/>
          </w:tcPr>
          <w:p w14:paraId="73B25710" w14:textId="77777777" w:rsidR="00AE12FE" w:rsidRPr="00CF29C9" w:rsidRDefault="00AE12FE" w:rsidP="00681AD9">
            <w:pPr>
              <w:pStyle w:val="TAC"/>
              <w:rPr>
                <w:sz w:val="16"/>
                <w:szCs w:val="16"/>
              </w:rPr>
            </w:pPr>
            <w:r w:rsidRPr="00CF29C9">
              <w:rPr>
                <w:sz w:val="16"/>
                <w:szCs w:val="16"/>
              </w:rPr>
              <w:t>15.0.0</w:t>
            </w:r>
          </w:p>
        </w:tc>
      </w:tr>
      <w:tr w:rsidR="00AE12FE" w:rsidRPr="00CF29C9" w14:paraId="55D4C715" w14:textId="77777777" w:rsidTr="00681AD9">
        <w:tc>
          <w:tcPr>
            <w:tcW w:w="800" w:type="dxa"/>
            <w:shd w:val="solid" w:color="FFFFFF" w:fill="auto"/>
          </w:tcPr>
          <w:p w14:paraId="21027FAF" w14:textId="77777777" w:rsidR="00AE12FE" w:rsidRPr="00CF29C9" w:rsidRDefault="00AE12FE" w:rsidP="00681AD9">
            <w:pPr>
              <w:pStyle w:val="TAC"/>
              <w:rPr>
                <w:sz w:val="16"/>
                <w:szCs w:val="16"/>
              </w:rPr>
            </w:pPr>
            <w:r w:rsidRPr="00CF29C9">
              <w:rPr>
                <w:sz w:val="16"/>
                <w:szCs w:val="16"/>
              </w:rPr>
              <w:t>12/2017</w:t>
            </w:r>
          </w:p>
        </w:tc>
        <w:tc>
          <w:tcPr>
            <w:tcW w:w="800" w:type="dxa"/>
            <w:shd w:val="solid" w:color="FFFFFF" w:fill="auto"/>
          </w:tcPr>
          <w:p w14:paraId="77E92E8B" w14:textId="77777777" w:rsidR="00AE12FE" w:rsidRPr="00CF29C9" w:rsidRDefault="00AE12FE" w:rsidP="00681AD9">
            <w:pPr>
              <w:pStyle w:val="TAC"/>
              <w:rPr>
                <w:sz w:val="16"/>
                <w:szCs w:val="16"/>
              </w:rPr>
            </w:pPr>
            <w:r w:rsidRPr="00CF29C9">
              <w:rPr>
                <w:sz w:val="16"/>
                <w:szCs w:val="16"/>
              </w:rPr>
              <w:t>RP-78</w:t>
            </w:r>
          </w:p>
        </w:tc>
        <w:tc>
          <w:tcPr>
            <w:tcW w:w="1094" w:type="dxa"/>
            <w:shd w:val="solid" w:color="FFFFFF" w:fill="auto"/>
          </w:tcPr>
          <w:p w14:paraId="47AB7FC2" w14:textId="77777777" w:rsidR="00AE12FE" w:rsidRPr="00CF29C9" w:rsidRDefault="00AE12FE" w:rsidP="00681AD9">
            <w:pPr>
              <w:pStyle w:val="TAC"/>
              <w:rPr>
                <w:sz w:val="16"/>
                <w:szCs w:val="16"/>
              </w:rPr>
            </w:pPr>
            <w:r w:rsidRPr="00CF29C9">
              <w:rPr>
                <w:sz w:val="16"/>
                <w:szCs w:val="16"/>
              </w:rPr>
              <w:t>RP-172675</w:t>
            </w:r>
          </w:p>
        </w:tc>
        <w:tc>
          <w:tcPr>
            <w:tcW w:w="525" w:type="dxa"/>
            <w:shd w:val="solid" w:color="FFFFFF" w:fill="auto"/>
          </w:tcPr>
          <w:p w14:paraId="195119A9" w14:textId="77777777" w:rsidR="00AE12FE" w:rsidRPr="00CF29C9" w:rsidRDefault="00AE12FE" w:rsidP="00681AD9">
            <w:pPr>
              <w:pStyle w:val="TAL"/>
              <w:rPr>
                <w:sz w:val="16"/>
                <w:szCs w:val="16"/>
              </w:rPr>
            </w:pPr>
            <w:r w:rsidRPr="00CF29C9">
              <w:rPr>
                <w:sz w:val="16"/>
                <w:szCs w:val="16"/>
              </w:rPr>
              <w:t>0067</w:t>
            </w:r>
          </w:p>
        </w:tc>
        <w:tc>
          <w:tcPr>
            <w:tcW w:w="425" w:type="dxa"/>
            <w:shd w:val="solid" w:color="FFFFFF" w:fill="auto"/>
          </w:tcPr>
          <w:p w14:paraId="57521640" w14:textId="77777777" w:rsidR="00AE12FE" w:rsidRPr="00CF29C9" w:rsidRDefault="00AE12FE" w:rsidP="00681AD9">
            <w:pPr>
              <w:pStyle w:val="TAC"/>
              <w:rPr>
                <w:sz w:val="16"/>
                <w:szCs w:val="16"/>
              </w:rPr>
            </w:pPr>
            <w:r w:rsidRPr="00CF29C9">
              <w:rPr>
                <w:sz w:val="16"/>
                <w:szCs w:val="16"/>
              </w:rPr>
              <w:t>2</w:t>
            </w:r>
          </w:p>
        </w:tc>
        <w:tc>
          <w:tcPr>
            <w:tcW w:w="425" w:type="dxa"/>
            <w:shd w:val="solid" w:color="FFFFFF" w:fill="auto"/>
          </w:tcPr>
          <w:p w14:paraId="032C7563" w14:textId="77777777" w:rsidR="00AE12FE" w:rsidRPr="00CF29C9" w:rsidRDefault="00AE12FE" w:rsidP="00681AD9">
            <w:pPr>
              <w:pStyle w:val="TAC"/>
              <w:rPr>
                <w:sz w:val="16"/>
                <w:szCs w:val="16"/>
              </w:rPr>
            </w:pPr>
            <w:r w:rsidRPr="00CF29C9">
              <w:rPr>
                <w:sz w:val="16"/>
                <w:szCs w:val="16"/>
              </w:rPr>
              <w:t>B</w:t>
            </w:r>
          </w:p>
        </w:tc>
        <w:tc>
          <w:tcPr>
            <w:tcW w:w="4962" w:type="dxa"/>
            <w:shd w:val="solid" w:color="FFFFFF" w:fill="auto"/>
          </w:tcPr>
          <w:p w14:paraId="5BA00C2A" w14:textId="77777777" w:rsidR="00AE12FE" w:rsidRPr="00CF29C9" w:rsidRDefault="00AE12FE" w:rsidP="00681AD9">
            <w:pPr>
              <w:pStyle w:val="TAL"/>
              <w:rPr>
                <w:sz w:val="16"/>
                <w:szCs w:val="16"/>
              </w:rPr>
            </w:pPr>
            <w:r w:rsidRPr="00CF29C9">
              <w:rPr>
                <w:sz w:val="16"/>
                <w:szCs w:val="16"/>
              </w:rPr>
              <w:t>CR to 25.466: Introduction of Band 49 (3.5 GHz LAA in US )</w:t>
            </w:r>
          </w:p>
        </w:tc>
        <w:tc>
          <w:tcPr>
            <w:tcW w:w="708" w:type="dxa"/>
            <w:shd w:val="solid" w:color="FFFFFF" w:fill="auto"/>
          </w:tcPr>
          <w:p w14:paraId="25FF7FC1" w14:textId="77777777" w:rsidR="00AE12FE" w:rsidRPr="00CF29C9" w:rsidRDefault="00AE12FE" w:rsidP="00681AD9">
            <w:pPr>
              <w:pStyle w:val="TAC"/>
              <w:rPr>
                <w:sz w:val="16"/>
                <w:szCs w:val="16"/>
              </w:rPr>
            </w:pPr>
            <w:r w:rsidRPr="00CF29C9">
              <w:rPr>
                <w:sz w:val="16"/>
                <w:szCs w:val="16"/>
              </w:rPr>
              <w:t>1</w:t>
            </w:r>
            <w:r>
              <w:rPr>
                <w:sz w:val="16"/>
                <w:szCs w:val="16"/>
              </w:rPr>
              <w:t>5.1</w:t>
            </w:r>
            <w:r w:rsidRPr="00CF29C9">
              <w:rPr>
                <w:sz w:val="16"/>
                <w:szCs w:val="16"/>
              </w:rPr>
              <w:t>.</w:t>
            </w:r>
            <w:r>
              <w:rPr>
                <w:sz w:val="16"/>
                <w:szCs w:val="16"/>
              </w:rPr>
              <w:t>0</w:t>
            </w:r>
          </w:p>
        </w:tc>
      </w:tr>
      <w:tr w:rsidR="00AE12FE" w:rsidRPr="00CF29C9" w14:paraId="456CC44D" w14:textId="77777777" w:rsidTr="00681AD9">
        <w:tc>
          <w:tcPr>
            <w:tcW w:w="800" w:type="dxa"/>
            <w:shd w:val="solid" w:color="FFFFFF" w:fill="auto"/>
          </w:tcPr>
          <w:p w14:paraId="5EE664C4" w14:textId="77777777" w:rsidR="00AE12FE" w:rsidRPr="00CF29C9" w:rsidRDefault="00AE12FE" w:rsidP="00681AD9">
            <w:pPr>
              <w:pStyle w:val="TAC"/>
              <w:rPr>
                <w:sz w:val="16"/>
                <w:szCs w:val="16"/>
              </w:rPr>
            </w:pPr>
            <w:r w:rsidRPr="00CF29C9">
              <w:rPr>
                <w:sz w:val="16"/>
                <w:szCs w:val="16"/>
              </w:rPr>
              <w:t>12/2017</w:t>
            </w:r>
          </w:p>
        </w:tc>
        <w:tc>
          <w:tcPr>
            <w:tcW w:w="800" w:type="dxa"/>
            <w:shd w:val="solid" w:color="FFFFFF" w:fill="auto"/>
          </w:tcPr>
          <w:p w14:paraId="47B4A1DF" w14:textId="77777777" w:rsidR="00AE12FE" w:rsidRPr="00CF29C9" w:rsidRDefault="00AE12FE" w:rsidP="00681AD9">
            <w:pPr>
              <w:pStyle w:val="TAC"/>
              <w:rPr>
                <w:sz w:val="16"/>
                <w:szCs w:val="16"/>
              </w:rPr>
            </w:pPr>
            <w:r w:rsidRPr="00CF29C9">
              <w:rPr>
                <w:sz w:val="16"/>
                <w:szCs w:val="16"/>
              </w:rPr>
              <w:t>RP-78</w:t>
            </w:r>
          </w:p>
        </w:tc>
        <w:tc>
          <w:tcPr>
            <w:tcW w:w="1094" w:type="dxa"/>
            <w:shd w:val="solid" w:color="FFFFFF" w:fill="auto"/>
          </w:tcPr>
          <w:p w14:paraId="77B2CCB6" w14:textId="77777777" w:rsidR="00AE12FE" w:rsidRPr="00CF29C9" w:rsidRDefault="00AE12FE" w:rsidP="00681AD9">
            <w:pPr>
              <w:pStyle w:val="TAC"/>
              <w:rPr>
                <w:sz w:val="16"/>
                <w:szCs w:val="16"/>
              </w:rPr>
            </w:pPr>
            <w:r w:rsidRPr="00CF29C9">
              <w:rPr>
                <w:sz w:val="16"/>
                <w:szCs w:val="16"/>
              </w:rPr>
              <w:t>RP-172711</w:t>
            </w:r>
          </w:p>
        </w:tc>
        <w:tc>
          <w:tcPr>
            <w:tcW w:w="525" w:type="dxa"/>
            <w:shd w:val="solid" w:color="FFFFFF" w:fill="auto"/>
          </w:tcPr>
          <w:p w14:paraId="2164671E" w14:textId="77777777" w:rsidR="00AE12FE" w:rsidRPr="00CF29C9" w:rsidRDefault="00AE12FE" w:rsidP="00681AD9">
            <w:pPr>
              <w:pStyle w:val="TAL"/>
              <w:rPr>
                <w:sz w:val="16"/>
                <w:szCs w:val="16"/>
              </w:rPr>
            </w:pPr>
            <w:r w:rsidRPr="00CF29C9">
              <w:rPr>
                <w:sz w:val="16"/>
                <w:szCs w:val="16"/>
              </w:rPr>
              <w:t>0078</w:t>
            </w:r>
          </w:p>
        </w:tc>
        <w:tc>
          <w:tcPr>
            <w:tcW w:w="425" w:type="dxa"/>
            <w:shd w:val="solid" w:color="FFFFFF" w:fill="auto"/>
          </w:tcPr>
          <w:p w14:paraId="23D4AD43" w14:textId="77777777" w:rsidR="00AE12FE" w:rsidRPr="00CF29C9" w:rsidRDefault="00AE12FE" w:rsidP="00681AD9">
            <w:pPr>
              <w:pStyle w:val="TAC"/>
              <w:rPr>
                <w:sz w:val="16"/>
                <w:szCs w:val="16"/>
              </w:rPr>
            </w:pPr>
            <w:r w:rsidRPr="00CF29C9">
              <w:rPr>
                <w:sz w:val="16"/>
                <w:szCs w:val="16"/>
              </w:rPr>
              <w:t>-</w:t>
            </w:r>
          </w:p>
        </w:tc>
        <w:tc>
          <w:tcPr>
            <w:tcW w:w="425" w:type="dxa"/>
            <w:shd w:val="solid" w:color="FFFFFF" w:fill="auto"/>
          </w:tcPr>
          <w:p w14:paraId="3107A222" w14:textId="77777777" w:rsidR="00AE12FE" w:rsidRPr="00CF29C9" w:rsidRDefault="00AE12FE" w:rsidP="00681AD9">
            <w:pPr>
              <w:pStyle w:val="TAC"/>
              <w:rPr>
                <w:sz w:val="16"/>
                <w:szCs w:val="16"/>
              </w:rPr>
            </w:pPr>
            <w:r w:rsidRPr="00CF29C9">
              <w:rPr>
                <w:sz w:val="16"/>
                <w:szCs w:val="16"/>
              </w:rPr>
              <w:t>B</w:t>
            </w:r>
          </w:p>
        </w:tc>
        <w:tc>
          <w:tcPr>
            <w:tcW w:w="4962" w:type="dxa"/>
            <w:shd w:val="solid" w:color="FFFFFF" w:fill="auto"/>
          </w:tcPr>
          <w:p w14:paraId="0CE3AE13" w14:textId="77777777" w:rsidR="00AE12FE" w:rsidRPr="00CF29C9" w:rsidRDefault="00AE12FE" w:rsidP="00681AD9">
            <w:pPr>
              <w:pStyle w:val="TAL"/>
              <w:rPr>
                <w:sz w:val="16"/>
                <w:szCs w:val="16"/>
              </w:rPr>
            </w:pPr>
            <w:r w:rsidRPr="00CF29C9">
              <w:rPr>
                <w:sz w:val="16"/>
                <w:szCs w:val="16"/>
              </w:rPr>
              <w:t>Introduction of Band 73</w:t>
            </w:r>
          </w:p>
        </w:tc>
        <w:tc>
          <w:tcPr>
            <w:tcW w:w="708" w:type="dxa"/>
            <w:shd w:val="solid" w:color="FFFFFF" w:fill="auto"/>
          </w:tcPr>
          <w:p w14:paraId="1599B977" w14:textId="77777777" w:rsidR="00AE12FE" w:rsidRPr="00CF29C9" w:rsidRDefault="00AE12FE" w:rsidP="00681AD9">
            <w:pPr>
              <w:pStyle w:val="TAC"/>
              <w:rPr>
                <w:sz w:val="16"/>
                <w:szCs w:val="16"/>
              </w:rPr>
            </w:pPr>
            <w:r>
              <w:rPr>
                <w:sz w:val="16"/>
                <w:szCs w:val="16"/>
              </w:rPr>
              <w:t>15.1.0</w:t>
            </w:r>
          </w:p>
        </w:tc>
      </w:tr>
      <w:tr w:rsidR="00AE12FE" w:rsidRPr="00CF29C9" w14:paraId="2F0757EB" w14:textId="77777777" w:rsidTr="00681AD9">
        <w:tc>
          <w:tcPr>
            <w:tcW w:w="800" w:type="dxa"/>
            <w:shd w:val="solid" w:color="FFFFFF" w:fill="auto"/>
          </w:tcPr>
          <w:p w14:paraId="78B38F0B" w14:textId="77777777" w:rsidR="00AE12FE" w:rsidRPr="00CF29C9" w:rsidRDefault="00AE12FE" w:rsidP="00681AD9">
            <w:pPr>
              <w:pStyle w:val="TAC"/>
              <w:rPr>
                <w:sz w:val="16"/>
                <w:szCs w:val="16"/>
              </w:rPr>
            </w:pPr>
            <w:r>
              <w:rPr>
                <w:sz w:val="16"/>
                <w:szCs w:val="16"/>
              </w:rPr>
              <w:t>03</w:t>
            </w:r>
            <w:r w:rsidRPr="00CF29C9">
              <w:rPr>
                <w:sz w:val="16"/>
                <w:szCs w:val="16"/>
              </w:rPr>
              <w:t>/201</w:t>
            </w:r>
            <w:r>
              <w:rPr>
                <w:sz w:val="16"/>
                <w:szCs w:val="16"/>
              </w:rPr>
              <w:t>8</w:t>
            </w:r>
          </w:p>
        </w:tc>
        <w:tc>
          <w:tcPr>
            <w:tcW w:w="800" w:type="dxa"/>
            <w:shd w:val="solid" w:color="FFFFFF" w:fill="auto"/>
          </w:tcPr>
          <w:p w14:paraId="1B83875E" w14:textId="77777777" w:rsidR="00AE12FE" w:rsidRPr="00CF29C9" w:rsidRDefault="00AE12FE" w:rsidP="00681AD9">
            <w:pPr>
              <w:pStyle w:val="TAC"/>
              <w:rPr>
                <w:sz w:val="16"/>
                <w:szCs w:val="16"/>
              </w:rPr>
            </w:pPr>
            <w:r w:rsidRPr="00CF29C9">
              <w:rPr>
                <w:sz w:val="16"/>
                <w:szCs w:val="16"/>
              </w:rPr>
              <w:t>RP-7</w:t>
            </w:r>
            <w:r>
              <w:rPr>
                <w:sz w:val="16"/>
                <w:szCs w:val="16"/>
              </w:rPr>
              <w:t>9</w:t>
            </w:r>
          </w:p>
        </w:tc>
        <w:tc>
          <w:tcPr>
            <w:tcW w:w="1094" w:type="dxa"/>
            <w:shd w:val="solid" w:color="FFFFFF" w:fill="auto"/>
          </w:tcPr>
          <w:p w14:paraId="1FECEA0E" w14:textId="77777777" w:rsidR="00AE12FE" w:rsidRPr="00CF29C9" w:rsidRDefault="00AE12FE" w:rsidP="00681AD9">
            <w:pPr>
              <w:pStyle w:val="TAC"/>
              <w:rPr>
                <w:sz w:val="16"/>
                <w:szCs w:val="16"/>
              </w:rPr>
            </w:pPr>
            <w:r w:rsidRPr="00D433CA">
              <w:rPr>
                <w:sz w:val="16"/>
                <w:szCs w:val="16"/>
              </w:rPr>
              <w:t>RP-180471</w:t>
            </w:r>
          </w:p>
        </w:tc>
        <w:tc>
          <w:tcPr>
            <w:tcW w:w="525" w:type="dxa"/>
            <w:shd w:val="solid" w:color="FFFFFF" w:fill="auto"/>
          </w:tcPr>
          <w:p w14:paraId="5EDBEACF" w14:textId="77777777" w:rsidR="00AE12FE" w:rsidRPr="00CF29C9" w:rsidRDefault="00AE12FE" w:rsidP="00681AD9">
            <w:pPr>
              <w:pStyle w:val="TAL"/>
              <w:rPr>
                <w:sz w:val="16"/>
                <w:szCs w:val="16"/>
              </w:rPr>
            </w:pPr>
            <w:r w:rsidRPr="00CF29C9">
              <w:rPr>
                <w:sz w:val="16"/>
                <w:szCs w:val="16"/>
              </w:rPr>
              <w:t>007</w:t>
            </w:r>
            <w:r>
              <w:rPr>
                <w:sz w:val="16"/>
                <w:szCs w:val="16"/>
              </w:rPr>
              <w:t>9</w:t>
            </w:r>
          </w:p>
        </w:tc>
        <w:tc>
          <w:tcPr>
            <w:tcW w:w="425" w:type="dxa"/>
            <w:shd w:val="solid" w:color="FFFFFF" w:fill="auto"/>
          </w:tcPr>
          <w:p w14:paraId="35CBEB3B" w14:textId="77777777" w:rsidR="00AE12FE" w:rsidRPr="00CF29C9" w:rsidRDefault="00AE12FE" w:rsidP="00681AD9">
            <w:pPr>
              <w:pStyle w:val="TAC"/>
              <w:rPr>
                <w:sz w:val="16"/>
                <w:szCs w:val="16"/>
              </w:rPr>
            </w:pPr>
            <w:r>
              <w:rPr>
                <w:sz w:val="16"/>
                <w:szCs w:val="16"/>
              </w:rPr>
              <w:t>1</w:t>
            </w:r>
          </w:p>
        </w:tc>
        <w:tc>
          <w:tcPr>
            <w:tcW w:w="425" w:type="dxa"/>
            <w:shd w:val="solid" w:color="FFFFFF" w:fill="auto"/>
          </w:tcPr>
          <w:p w14:paraId="6B0BFCB7" w14:textId="77777777" w:rsidR="00AE12FE" w:rsidRPr="00CF29C9" w:rsidRDefault="00AE12FE" w:rsidP="00681AD9">
            <w:pPr>
              <w:pStyle w:val="TAC"/>
              <w:rPr>
                <w:sz w:val="16"/>
                <w:szCs w:val="16"/>
              </w:rPr>
            </w:pPr>
            <w:r w:rsidRPr="00CF29C9">
              <w:rPr>
                <w:sz w:val="16"/>
                <w:szCs w:val="16"/>
              </w:rPr>
              <w:t>B</w:t>
            </w:r>
          </w:p>
        </w:tc>
        <w:tc>
          <w:tcPr>
            <w:tcW w:w="4962" w:type="dxa"/>
            <w:shd w:val="solid" w:color="FFFFFF" w:fill="auto"/>
          </w:tcPr>
          <w:p w14:paraId="45EAE0DB" w14:textId="77777777" w:rsidR="00AE12FE" w:rsidRPr="00CF29C9" w:rsidRDefault="00AE12FE" w:rsidP="00681AD9">
            <w:pPr>
              <w:pStyle w:val="TAL"/>
              <w:rPr>
                <w:sz w:val="16"/>
                <w:szCs w:val="16"/>
              </w:rPr>
            </w:pPr>
            <w:r w:rsidRPr="00D433CA">
              <w:rPr>
                <w:sz w:val="16"/>
                <w:szCs w:val="16"/>
              </w:rPr>
              <w:t>Introduction of band 85</w:t>
            </w:r>
          </w:p>
        </w:tc>
        <w:tc>
          <w:tcPr>
            <w:tcW w:w="708" w:type="dxa"/>
            <w:shd w:val="solid" w:color="FFFFFF" w:fill="auto"/>
          </w:tcPr>
          <w:p w14:paraId="5EC10C72" w14:textId="77777777" w:rsidR="00AE12FE" w:rsidRDefault="00AE12FE" w:rsidP="00681AD9">
            <w:pPr>
              <w:pStyle w:val="TAC"/>
              <w:rPr>
                <w:sz w:val="16"/>
                <w:szCs w:val="16"/>
              </w:rPr>
            </w:pPr>
            <w:r w:rsidRPr="00D433CA">
              <w:rPr>
                <w:sz w:val="16"/>
                <w:szCs w:val="16"/>
              </w:rPr>
              <w:t>15.</w:t>
            </w:r>
            <w:r>
              <w:rPr>
                <w:sz w:val="16"/>
                <w:szCs w:val="16"/>
              </w:rPr>
              <w:t>2</w:t>
            </w:r>
            <w:r w:rsidRPr="00D433CA">
              <w:rPr>
                <w:sz w:val="16"/>
                <w:szCs w:val="16"/>
              </w:rPr>
              <w:t>.0</w:t>
            </w:r>
          </w:p>
        </w:tc>
      </w:tr>
      <w:tr w:rsidR="00AE12FE" w:rsidRPr="00CF29C9" w14:paraId="4E4DF7F6" w14:textId="77777777" w:rsidTr="00025A82">
        <w:tc>
          <w:tcPr>
            <w:tcW w:w="800" w:type="dxa"/>
            <w:tcBorders>
              <w:bottom w:val="single" w:sz="6" w:space="0" w:color="auto"/>
            </w:tcBorders>
            <w:shd w:val="solid" w:color="FFFFFF" w:fill="auto"/>
          </w:tcPr>
          <w:p w14:paraId="47C4986E" w14:textId="77777777" w:rsidR="00AE12FE" w:rsidRDefault="00AE12FE" w:rsidP="00681AD9">
            <w:pPr>
              <w:pStyle w:val="TAC"/>
              <w:rPr>
                <w:sz w:val="16"/>
                <w:szCs w:val="16"/>
              </w:rPr>
            </w:pPr>
            <w:r>
              <w:rPr>
                <w:sz w:val="16"/>
                <w:szCs w:val="16"/>
              </w:rPr>
              <w:t>03</w:t>
            </w:r>
            <w:r w:rsidRPr="00CF29C9">
              <w:rPr>
                <w:sz w:val="16"/>
                <w:szCs w:val="16"/>
              </w:rPr>
              <w:t>/201</w:t>
            </w:r>
            <w:r>
              <w:rPr>
                <w:sz w:val="16"/>
                <w:szCs w:val="16"/>
              </w:rPr>
              <w:t>8</w:t>
            </w:r>
          </w:p>
        </w:tc>
        <w:tc>
          <w:tcPr>
            <w:tcW w:w="800" w:type="dxa"/>
            <w:tcBorders>
              <w:bottom w:val="single" w:sz="6" w:space="0" w:color="auto"/>
            </w:tcBorders>
            <w:shd w:val="solid" w:color="FFFFFF" w:fill="auto"/>
          </w:tcPr>
          <w:p w14:paraId="5C18876E" w14:textId="77777777" w:rsidR="00AE12FE" w:rsidRPr="00CF29C9" w:rsidRDefault="00AE12FE" w:rsidP="00681AD9">
            <w:pPr>
              <w:pStyle w:val="TAC"/>
              <w:rPr>
                <w:sz w:val="16"/>
                <w:szCs w:val="16"/>
              </w:rPr>
            </w:pPr>
            <w:r w:rsidRPr="00CF29C9">
              <w:rPr>
                <w:sz w:val="16"/>
                <w:szCs w:val="16"/>
              </w:rPr>
              <w:t>RP-7</w:t>
            </w:r>
            <w:r>
              <w:rPr>
                <w:sz w:val="16"/>
                <w:szCs w:val="16"/>
              </w:rPr>
              <w:t>9</w:t>
            </w:r>
          </w:p>
        </w:tc>
        <w:tc>
          <w:tcPr>
            <w:tcW w:w="1094" w:type="dxa"/>
            <w:tcBorders>
              <w:bottom w:val="single" w:sz="6" w:space="0" w:color="auto"/>
            </w:tcBorders>
            <w:shd w:val="solid" w:color="FFFFFF" w:fill="auto"/>
          </w:tcPr>
          <w:p w14:paraId="34106E23" w14:textId="77777777" w:rsidR="00AE12FE" w:rsidRPr="00D433CA" w:rsidRDefault="00AE12FE" w:rsidP="00681AD9">
            <w:pPr>
              <w:pStyle w:val="TAC"/>
              <w:rPr>
                <w:sz w:val="16"/>
                <w:szCs w:val="16"/>
              </w:rPr>
            </w:pPr>
            <w:r w:rsidRPr="00D433CA">
              <w:rPr>
                <w:sz w:val="16"/>
                <w:szCs w:val="16"/>
              </w:rPr>
              <w:t>RP-18047</w:t>
            </w:r>
            <w:r>
              <w:rPr>
                <w:sz w:val="16"/>
                <w:szCs w:val="16"/>
              </w:rPr>
              <w:t>0</w:t>
            </w:r>
          </w:p>
        </w:tc>
        <w:tc>
          <w:tcPr>
            <w:tcW w:w="525" w:type="dxa"/>
            <w:tcBorders>
              <w:bottom w:val="single" w:sz="6" w:space="0" w:color="auto"/>
            </w:tcBorders>
            <w:shd w:val="solid" w:color="FFFFFF" w:fill="auto"/>
          </w:tcPr>
          <w:p w14:paraId="755E131F" w14:textId="77777777" w:rsidR="00AE12FE" w:rsidRPr="00CF29C9" w:rsidRDefault="00AE12FE" w:rsidP="00681AD9">
            <w:pPr>
              <w:pStyle w:val="TAL"/>
              <w:rPr>
                <w:sz w:val="16"/>
                <w:szCs w:val="16"/>
              </w:rPr>
            </w:pPr>
            <w:r w:rsidRPr="00CF29C9">
              <w:rPr>
                <w:sz w:val="16"/>
                <w:szCs w:val="16"/>
              </w:rPr>
              <w:t>00</w:t>
            </w:r>
            <w:r>
              <w:rPr>
                <w:sz w:val="16"/>
                <w:szCs w:val="16"/>
              </w:rPr>
              <w:t>80</w:t>
            </w:r>
          </w:p>
        </w:tc>
        <w:tc>
          <w:tcPr>
            <w:tcW w:w="425" w:type="dxa"/>
            <w:tcBorders>
              <w:bottom w:val="single" w:sz="6" w:space="0" w:color="auto"/>
            </w:tcBorders>
            <w:shd w:val="solid" w:color="FFFFFF" w:fill="auto"/>
          </w:tcPr>
          <w:p w14:paraId="3510875F" w14:textId="77777777" w:rsidR="00AE12FE" w:rsidRDefault="00AE12FE" w:rsidP="00681AD9">
            <w:pPr>
              <w:pStyle w:val="TAC"/>
              <w:rPr>
                <w:sz w:val="16"/>
                <w:szCs w:val="16"/>
              </w:rPr>
            </w:pPr>
            <w:r>
              <w:rPr>
                <w:sz w:val="16"/>
                <w:szCs w:val="16"/>
              </w:rPr>
              <w:t>1</w:t>
            </w:r>
          </w:p>
        </w:tc>
        <w:tc>
          <w:tcPr>
            <w:tcW w:w="425" w:type="dxa"/>
            <w:tcBorders>
              <w:bottom w:val="single" w:sz="6" w:space="0" w:color="auto"/>
            </w:tcBorders>
            <w:shd w:val="solid" w:color="FFFFFF" w:fill="auto"/>
          </w:tcPr>
          <w:p w14:paraId="56260BC5" w14:textId="77777777" w:rsidR="00AE12FE" w:rsidRPr="00CF29C9" w:rsidRDefault="00AE12FE" w:rsidP="00681AD9">
            <w:pPr>
              <w:pStyle w:val="TAC"/>
              <w:rPr>
                <w:sz w:val="16"/>
                <w:szCs w:val="16"/>
              </w:rPr>
            </w:pPr>
            <w:r w:rsidRPr="00CF29C9">
              <w:rPr>
                <w:sz w:val="16"/>
                <w:szCs w:val="16"/>
              </w:rPr>
              <w:t>B</w:t>
            </w:r>
          </w:p>
        </w:tc>
        <w:tc>
          <w:tcPr>
            <w:tcW w:w="4962" w:type="dxa"/>
            <w:tcBorders>
              <w:bottom w:val="single" w:sz="6" w:space="0" w:color="auto"/>
            </w:tcBorders>
            <w:shd w:val="solid" w:color="FFFFFF" w:fill="auto"/>
          </w:tcPr>
          <w:p w14:paraId="0C9E709E" w14:textId="77777777" w:rsidR="00AE12FE" w:rsidRPr="00D433CA" w:rsidRDefault="00AE12FE" w:rsidP="00681AD9">
            <w:pPr>
              <w:pStyle w:val="TAL"/>
              <w:rPr>
                <w:sz w:val="16"/>
                <w:szCs w:val="16"/>
              </w:rPr>
            </w:pPr>
            <w:r w:rsidRPr="002C2523">
              <w:rPr>
                <w:sz w:val="16"/>
                <w:szCs w:val="16"/>
              </w:rPr>
              <w:t>Introduction of the TDD 3.3-3.4GHz band (Band 52)</w:t>
            </w:r>
          </w:p>
        </w:tc>
        <w:tc>
          <w:tcPr>
            <w:tcW w:w="708" w:type="dxa"/>
            <w:tcBorders>
              <w:bottom w:val="single" w:sz="6" w:space="0" w:color="auto"/>
            </w:tcBorders>
            <w:shd w:val="solid" w:color="FFFFFF" w:fill="auto"/>
          </w:tcPr>
          <w:p w14:paraId="35530E07" w14:textId="77777777" w:rsidR="00AE12FE" w:rsidRPr="00D433CA" w:rsidRDefault="00AE12FE" w:rsidP="00681AD9">
            <w:pPr>
              <w:pStyle w:val="TAC"/>
              <w:rPr>
                <w:sz w:val="16"/>
                <w:szCs w:val="16"/>
              </w:rPr>
            </w:pPr>
            <w:r w:rsidRPr="00D433CA">
              <w:rPr>
                <w:sz w:val="16"/>
                <w:szCs w:val="16"/>
              </w:rPr>
              <w:t>15.</w:t>
            </w:r>
            <w:r>
              <w:rPr>
                <w:sz w:val="16"/>
                <w:szCs w:val="16"/>
              </w:rPr>
              <w:t>2</w:t>
            </w:r>
            <w:r w:rsidRPr="00D433CA">
              <w:rPr>
                <w:sz w:val="16"/>
                <w:szCs w:val="16"/>
              </w:rPr>
              <w:t>.0</w:t>
            </w:r>
          </w:p>
        </w:tc>
      </w:tr>
      <w:tr w:rsidR="00AE12FE" w:rsidRPr="00CF29C9" w14:paraId="681AA07A" w14:textId="77777777" w:rsidTr="00025A82">
        <w:tc>
          <w:tcPr>
            <w:tcW w:w="800" w:type="dxa"/>
            <w:tcBorders>
              <w:bottom w:val="single" w:sz="6" w:space="0" w:color="auto"/>
            </w:tcBorders>
            <w:shd w:val="solid" w:color="FFFFFF" w:fill="auto"/>
          </w:tcPr>
          <w:p w14:paraId="202E74E8" w14:textId="77777777" w:rsidR="00AE12FE" w:rsidRDefault="00AE12FE" w:rsidP="00681AD9">
            <w:pPr>
              <w:pStyle w:val="TAC"/>
              <w:rPr>
                <w:sz w:val="16"/>
                <w:szCs w:val="16"/>
              </w:rPr>
            </w:pPr>
            <w:r>
              <w:rPr>
                <w:sz w:val="16"/>
                <w:szCs w:val="16"/>
              </w:rPr>
              <w:t>12/2018</w:t>
            </w:r>
          </w:p>
        </w:tc>
        <w:tc>
          <w:tcPr>
            <w:tcW w:w="800" w:type="dxa"/>
            <w:tcBorders>
              <w:bottom w:val="single" w:sz="6" w:space="0" w:color="auto"/>
            </w:tcBorders>
            <w:shd w:val="solid" w:color="FFFFFF" w:fill="auto"/>
          </w:tcPr>
          <w:p w14:paraId="3147A845" w14:textId="77777777" w:rsidR="00AE12FE" w:rsidRPr="00CF29C9" w:rsidRDefault="00AE12FE" w:rsidP="00681AD9">
            <w:pPr>
              <w:pStyle w:val="TAC"/>
              <w:rPr>
                <w:sz w:val="16"/>
                <w:szCs w:val="16"/>
              </w:rPr>
            </w:pPr>
            <w:r>
              <w:rPr>
                <w:sz w:val="16"/>
                <w:szCs w:val="16"/>
              </w:rPr>
              <w:t>RP-82</w:t>
            </w:r>
          </w:p>
        </w:tc>
        <w:tc>
          <w:tcPr>
            <w:tcW w:w="1094" w:type="dxa"/>
            <w:tcBorders>
              <w:bottom w:val="single" w:sz="6" w:space="0" w:color="auto"/>
            </w:tcBorders>
            <w:shd w:val="solid" w:color="FFFFFF" w:fill="auto"/>
          </w:tcPr>
          <w:p w14:paraId="250F3D8E" w14:textId="77777777" w:rsidR="00AE12FE" w:rsidRPr="00D433CA" w:rsidRDefault="00AE12FE" w:rsidP="00681AD9">
            <w:pPr>
              <w:pStyle w:val="TAC"/>
              <w:rPr>
                <w:sz w:val="16"/>
                <w:szCs w:val="16"/>
              </w:rPr>
            </w:pPr>
            <w:r w:rsidRPr="00084B08">
              <w:rPr>
                <w:sz w:val="16"/>
                <w:szCs w:val="16"/>
              </w:rPr>
              <w:t>RP-182447</w:t>
            </w:r>
          </w:p>
        </w:tc>
        <w:tc>
          <w:tcPr>
            <w:tcW w:w="525" w:type="dxa"/>
            <w:tcBorders>
              <w:bottom w:val="single" w:sz="6" w:space="0" w:color="auto"/>
            </w:tcBorders>
            <w:shd w:val="solid" w:color="FFFFFF" w:fill="auto"/>
          </w:tcPr>
          <w:p w14:paraId="54B925EF" w14:textId="77777777" w:rsidR="00AE12FE" w:rsidRPr="00CF29C9" w:rsidRDefault="00AE12FE" w:rsidP="00681AD9">
            <w:pPr>
              <w:pStyle w:val="TAL"/>
              <w:rPr>
                <w:sz w:val="16"/>
                <w:szCs w:val="16"/>
              </w:rPr>
            </w:pPr>
            <w:r>
              <w:rPr>
                <w:sz w:val="16"/>
                <w:szCs w:val="16"/>
              </w:rPr>
              <w:t>0081</w:t>
            </w:r>
          </w:p>
        </w:tc>
        <w:tc>
          <w:tcPr>
            <w:tcW w:w="425" w:type="dxa"/>
            <w:tcBorders>
              <w:bottom w:val="single" w:sz="6" w:space="0" w:color="auto"/>
            </w:tcBorders>
            <w:shd w:val="solid" w:color="FFFFFF" w:fill="auto"/>
          </w:tcPr>
          <w:p w14:paraId="5DF12840" w14:textId="77777777" w:rsidR="00AE12FE" w:rsidRDefault="00AE12FE" w:rsidP="00681AD9">
            <w:pPr>
              <w:pStyle w:val="TAC"/>
              <w:rPr>
                <w:sz w:val="16"/>
                <w:szCs w:val="16"/>
              </w:rPr>
            </w:pPr>
            <w:r>
              <w:rPr>
                <w:sz w:val="16"/>
                <w:szCs w:val="16"/>
              </w:rPr>
              <w:t>1</w:t>
            </w:r>
          </w:p>
        </w:tc>
        <w:tc>
          <w:tcPr>
            <w:tcW w:w="425" w:type="dxa"/>
            <w:tcBorders>
              <w:bottom w:val="single" w:sz="6" w:space="0" w:color="auto"/>
            </w:tcBorders>
            <w:shd w:val="solid" w:color="FFFFFF" w:fill="auto"/>
          </w:tcPr>
          <w:p w14:paraId="07A204B5" w14:textId="77777777" w:rsidR="00AE12FE" w:rsidRPr="00CF29C9" w:rsidRDefault="00AE12FE" w:rsidP="00681AD9">
            <w:pPr>
              <w:pStyle w:val="TAC"/>
              <w:rPr>
                <w:sz w:val="16"/>
                <w:szCs w:val="16"/>
              </w:rPr>
            </w:pPr>
            <w:r>
              <w:rPr>
                <w:sz w:val="16"/>
                <w:szCs w:val="16"/>
              </w:rPr>
              <w:t>F</w:t>
            </w:r>
          </w:p>
        </w:tc>
        <w:tc>
          <w:tcPr>
            <w:tcW w:w="4962" w:type="dxa"/>
            <w:tcBorders>
              <w:bottom w:val="single" w:sz="6" w:space="0" w:color="auto"/>
            </w:tcBorders>
            <w:shd w:val="solid" w:color="FFFFFF" w:fill="auto"/>
          </w:tcPr>
          <w:p w14:paraId="6D9B44FB" w14:textId="77777777" w:rsidR="00AE12FE" w:rsidRPr="002C2523" w:rsidRDefault="00AE12FE" w:rsidP="00681AD9">
            <w:pPr>
              <w:pStyle w:val="TAL"/>
              <w:rPr>
                <w:sz w:val="16"/>
                <w:szCs w:val="16"/>
              </w:rPr>
            </w:pPr>
            <w:r w:rsidRPr="00084B08">
              <w:rPr>
                <w:sz w:val="16"/>
                <w:szCs w:val="16"/>
              </w:rPr>
              <w:t>Antenna Interface Function support</w:t>
            </w:r>
          </w:p>
        </w:tc>
        <w:tc>
          <w:tcPr>
            <w:tcW w:w="708" w:type="dxa"/>
            <w:tcBorders>
              <w:bottom w:val="single" w:sz="6" w:space="0" w:color="auto"/>
            </w:tcBorders>
            <w:shd w:val="solid" w:color="FFFFFF" w:fill="auto"/>
          </w:tcPr>
          <w:p w14:paraId="78B237FB" w14:textId="77777777" w:rsidR="00AE12FE" w:rsidRPr="00D433CA" w:rsidRDefault="00AE12FE" w:rsidP="00681AD9">
            <w:pPr>
              <w:pStyle w:val="TAC"/>
              <w:rPr>
                <w:sz w:val="16"/>
                <w:szCs w:val="16"/>
              </w:rPr>
            </w:pPr>
            <w:r w:rsidRPr="00D433CA">
              <w:rPr>
                <w:sz w:val="16"/>
                <w:szCs w:val="16"/>
              </w:rPr>
              <w:t>15.</w:t>
            </w:r>
            <w:r>
              <w:rPr>
                <w:sz w:val="16"/>
                <w:szCs w:val="16"/>
              </w:rPr>
              <w:t>3</w:t>
            </w:r>
            <w:r w:rsidRPr="00D433CA">
              <w:rPr>
                <w:sz w:val="16"/>
                <w:szCs w:val="16"/>
              </w:rPr>
              <w:t>.0</w:t>
            </w:r>
          </w:p>
        </w:tc>
      </w:tr>
      <w:tr w:rsidR="00AE12FE" w:rsidRPr="00CF29C9" w14:paraId="682DAE28" w14:textId="77777777" w:rsidTr="00025A82">
        <w:tc>
          <w:tcPr>
            <w:tcW w:w="800" w:type="dxa"/>
            <w:tcBorders>
              <w:top w:val="single" w:sz="6" w:space="0" w:color="auto"/>
              <w:bottom w:val="single" w:sz="6" w:space="0" w:color="auto"/>
            </w:tcBorders>
            <w:shd w:val="solid" w:color="FFFFFF" w:fill="auto"/>
          </w:tcPr>
          <w:p w14:paraId="608B51BE" w14:textId="77777777" w:rsidR="00AE12FE" w:rsidRPr="00A2024C" w:rsidRDefault="00AE12FE" w:rsidP="00AE12FE">
            <w:pPr>
              <w:pStyle w:val="TAC"/>
              <w:rPr>
                <w:sz w:val="16"/>
                <w:szCs w:val="16"/>
              </w:rPr>
            </w:pPr>
            <w:r w:rsidRPr="00A2024C">
              <w:rPr>
                <w:sz w:val="16"/>
                <w:szCs w:val="16"/>
              </w:rPr>
              <w:t>201</w:t>
            </w:r>
            <w:r>
              <w:rPr>
                <w:sz w:val="16"/>
                <w:szCs w:val="16"/>
              </w:rPr>
              <w:t>9</w:t>
            </w:r>
            <w:r w:rsidRPr="00A2024C">
              <w:rPr>
                <w:sz w:val="16"/>
                <w:szCs w:val="16"/>
              </w:rPr>
              <w:t>-0</w:t>
            </w:r>
            <w:r>
              <w:rPr>
                <w:sz w:val="16"/>
                <w:szCs w:val="16"/>
              </w:rPr>
              <w:t>4</w:t>
            </w:r>
          </w:p>
        </w:tc>
        <w:tc>
          <w:tcPr>
            <w:tcW w:w="800" w:type="dxa"/>
            <w:tcBorders>
              <w:top w:val="single" w:sz="6" w:space="0" w:color="auto"/>
              <w:bottom w:val="single" w:sz="6" w:space="0" w:color="auto"/>
            </w:tcBorders>
            <w:shd w:val="solid" w:color="FFFFFF" w:fill="auto"/>
          </w:tcPr>
          <w:p w14:paraId="5BCBD5AA" w14:textId="77777777" w:rsidR="00AE12FE" w:rsidRPr="00A2024C" w:rsidRDefault="00AE12FE" w:rsidP="00AE12FE">
            <w:pPr>
              <w:pStyle w:val="TAC"/>
              <w:rPr>
                <w:sz w:val="16"/>
                <w:szCs w:val="16"/>
              </w:rPr>
            </w:pPr>
            <w:r w:rsidRPr="00A2024C">
              <w:rPr>
                <w:sz w:val="16"/>
                <w:szCs w:val="16"/>
                <w:lang w:eastAsia="zh-CN"/>
              </w:rPr>
              <w:t>RAN#83</w:t>
            </w:r>
          </w:p>
        </w:tc>
        <w:tc>
          <w:tcPr>
            <w:tcW w:w="1094" w:type="dxa"/>
            <w:tcBorders>
              <w:top w:val="single" w:sz="6" w:space="0" w:color="auto"/>
              <w:bottom w:val="single" w:sz="6" w:space="0" w:color="auto"/>
            </w:tcBorders>
            <w:shd w:val="solid" w:color="FFFFFF" w:fill="auto"/>
          </w:tcPr>
          <w:p w14:paraId="35D0CD53" w14:textId="77777777" w:rsidR="00AE12FE" w:rsidRPr="00A2024C" w:rsidRDefault="00AE12FE" w:rsidP="00AE12FE">
            <w:pPr>
              <w:pStyle w:val="TAC"/>
              <w:rPr>
                <w:sz w:val="16"/>
                <w:szCs w:val="16"/>
              </w:rPr>
            </w:pPr>
            <w:r w:rsidRPr="00850B8F">
              <w:rPr>
                <w:sz w:val="16"/>
                <w:szCs w:val="16"/>
              </w:rPr>
              <w:t>RP-190557</w:t>
            </w:r>
          </w:p>
        </w:tc>
        <w:tc>
          <w:tcPr>
            <w:tcW w:w="525" w:type="dxa"/>
            <w:tcBorders>
              <w:top w:val="single" w:sz="6" w:space="0" w:color="auto"/>
              <w:bottom w:val="single" w:sz="6" w:space="0" w:color="auto"/>
            </w:tcBorders>
            <w:shd w:val="solid" w:color="FFFFFF" w:fill="auto"/>
          </w:tcPr>
          <w:p w14:paraId="2661B894" w14:textId="77777777" w:rsidR="00AE12FE" w:rsidRPr="00A2024C" w:rsidRDefault="00AE12FE" w:rsidP="00AE12FE">
            <w:pPr>
              <w:pStyle w:val="TAL"/>
              <w:rPr>
                <w:sz w:val="16"/>
                <w:szCs w:val="16"/>
              </w:rPr>
            </w:pPr>
            <w:r>
              <w:rPr>
                <w:sz w:val="16"/>
                <w:szCs w:val="16"/>
              </w:rPr>
              <w:t>0089</w:t>
            </w:r>
          </w:p>
        </w:tc>
        <w:tc>
          <w:tcPr>
            <w:tcW w:w="425" w:type="dxa"/>
            <w:tcBorders>
              <w:top w:val="single" w:sz="6" w:space="0" w:color="auto"/>
              <w:bottom w:val="single" w:sz="6" w:space="0" w:color="auto"/>
            </w:tcBorders>
            <w:shd w:val="solid" w:color="FFFFFF" w:fill="auto"/>
          </w:tcPr>
          <w:p w14:paraId="0DF2CDED" w14:textId="77777777" w:rsidR="00AE12FE" w:rsidRPr="00A2024C" w:rsidRDefault="00AE12FE" w:rsidP="00AE12FE">
            <w:pPr>
              <w:pStyle w:val="TAR"/>
              <w:rPr>
                <w:sz w:val="16"/>
                <w:szCs w:val="16"/>
              </w:rPr>
            </w:pPr>
            <w:r w:rsidRPr="00A2024C">
              <w:rPr>
                <w:sz w:val="16"/>
                <w:szCs w:val="16"/>
              </w:rPr>
              <w:t>-</w:t>
            </w:r>
          </w:p>
        </w:tc>
        <w:tc>
          <w:tcPr>
            <w:tcW w:w="425" w:type="dxa"/>
            <w:tcBorders>
              <w:top w:val="single" w:sz="6" w:space="0" w:color="auto"/>
              <w:bottom w:val="single" w:sz="6" w:space="0" w:color="auto"/>
            </w:tcBorders>
            <w:shd w:val="solid" w:color="FFFFFF" w:fill="auto"/>
          </w:tcPr>
          <w:p w14:paraId="36D2AD81" w14:textId="77777777" w:rsidR="00AE12FE" w:rsidRPr="00A2024C" w:rsidRDefault="00AE12FE" w:rsidP="00AE12FE">
            <w:pPr>
              <w:pStyle w:val="TAC"/>
              <w:rPr>
                <w:sz w:val="16"/>
                <w:szCs w:val="16"/>
              </w:rPr>
            </w:pPr>
            <w:r>
              <w:rPr>
                <w:sz w:val="16"/>
                <w:szCs w:val="16"/>
              </w:rPr>
              <w:t>F</w:t>
            </w:r>
          </w:p>
        </w:tc>
        <w:tc>
          <w:tcPr>
            <w:tcW w:w="4962" w:type="dxa"/>
            <w:tcBorders>
              <w:top w:val="single" w:sz="6" w:space="0" w:color="auto"/>
              <w:bottom w:val="single" w:sz="6" w:space="0" w:color="auto"/>
            </w:tcBorders>
            <w:shd w:val="solid" w:color="FFFFFF" w:fill="auto"/>
          </w:tcPr>
          <w:p w14:paraId="4B56EE60" w14:textId="77777777" w:rsidR="00AE12FE" w:rsidRPr="00A2024C" w:rsidRDefault="00AE12FE" w:rsidP="00AE12FE">
            <w:pPr>
              <w:pStyle w:val="TAL"/>
              <w:rPr>
                <w:sz w:val="16"/>
                <w:szCs w:val="16"/>
              </w:rPr>
            </w:pPr>
            <w:r w:rsidRPr="00850B8F">
              <w:rPr>
                <w:sz w:val="16"/>
                <w:szCs w:val="16"/>
              </w:rPr>
              <w:t>Transfer of Iuant interface specification from 25-series to 37-series</w:t>
            </w:r>
          </w:p>
        </w:tc>
        <w:tc>
          <w:tcPr>
            <w:tcW w:w="708" w:type="dxa"/>
            <w:tcBorders>
              <w:top w:val="single" w:sz="6" w:space="0" w:color="auto"/>
              <w:bottom w:val="single" w:sz="6" w:space="0" w:color="auto"/>
            </w:tcBorders>
            <w:shd w:val="solid" w:color="FFFFFF" w:fill="auto"/>
          </w:tcPr>
          <w:p w14:paraId="6103C1C6" w14:textId="77777777" w:rsidR="00AE12FE" w:rsidRPr="00A2024C" w:rsidRDefault="00AE12FE" w:rsidP="00AE12FE">
            <w:pPr>
              <w:pStyle w:val="TAC"/>
              <w:rPr>
                <w:sz w:val="16"/>
                <w:szCs w:val="16"/>
              </w:rPr>
            </w:pPr>
            <w:r>
              <w:rPr>
                <w:sz w:val="16"/>
                <w:szCs w:val="16"/>
              </w:rPr>
              <w:t>15.4.0</w:t>
            </w:r>
          </w:p>
        </w:tc>
      </w:tr>
      <w:tr w:rsidR="003A235A" w:rsidRPr="00CF29C9" w14:paraId="4D0A9905" w14:textId="77777777" w:rsidTr="009B58E7">
        <w:tc>
          <w:tcPr>
            <w:tcW w:w="800" w:type="dxa"/>
            <w:tcBorders>
              <w:top w:val="single" w:sz="6" w:space="0" w:color="auto"/>
              <w:bottom w:val="single" w:sz="4" w:space="0" w:color="auto"/>
            </w:tcBorders>
            <w:shd w:val="solid" w:color="FFFFFF" w:fill="auto"/>
          </w:tcPr>
          <w:p w14:paraId="3B7F1D95" w14:textId="77777777" w:rsidR="003A235A" w:rsidRPr="00A2024C" w:rsidRDefault="003A235A" w:rsidP="00AE12FE">
            <w:pPr>
              <w:pStyle w:val="TAC"/>
              <w:rPr>
                <w:sz w:val="16"/>
                <w:szCs w:val="16"/>
              </w:rPr>
            </w:pPr>
            <w:r>
              <w:rPr>
                <w:sz w:val="16"/>
                <w:szCs w:val="16"/>
              </w:rPr>
              <w:t>2020-07</w:t>
            </w:r>
          </w:p>
        </w:tc>
        <w:tc>
          <w:tcPr>
            <w:tcW w:w="800" w:type="dxa"/>
            <w:tcBorders>
              <w:top w:val="single" w:sz="6" w:space="0" w:color="auto"/>
              <w:bottom w:val="single" w:sz="4" w:space="0" w:color="auto"/>
            </w:tcBorders>
            <w:shd w:val="solid" w:color="FFFFFF" w:fill="auto"/>
          </w:tcPr>
          <w:p w14:paraId="169EA9EF" w14:textId="77777777" w:rsidR="003A235A" w:rsidRPr="00A2024C" w:rsidRDefault="00025A82" w:rsidP="00AE12FE">
            <w:pPr>
              <w:pStyle w:val="TAC"/>
              <w:rPr>
                <w:sz w:val="16"/>
                <w:szCs w:val="16"/>
                <w:lang w:eastAsia="zh-CN"/>
              </w:rPr>
            </w:pPr>
            <w:r w:rsidRPr="00025A82">
              <w:rPr>
                <w:sz w:val="16"/>
                <w:szCs w:val="16"/>
                <w:lang w:eastAsia="zh-CN"/>
              </w:rPr>
              <w:t>SA#88-e</w:t>
            </w:r>
          </w:p>
        </w:tc>
        <w:tc>
          <w:tcPr>
            <w:tcW w:w="1094" w:type="dxa"/>
            <w:tcBorders>
              <w:top w:val="single" w:sz="6" w:space="0" w:color="auto"/>
              <w:bottom w:val="single" w:sz="4" w:space="0" w:color="auto"/>
            </w:tcBorders>
            <w:shd w:val="solid" w:color="FFFFFF" w:fill="auto"/>
          </w:tcPr>
          <w:p w14:paraId="5FE9F044" w14:textId="77777777" w:rsidR="003A235A" w:rsidRPr="00850B8F" w:rsidRDefault="003A235A" w:rsidP="00AE12FE">
            <w:pPr>
              <w:pStyle w:val="TAC"/>
              <w:rPr>
                <w:sz w:val="16"/>
                <w:szCs w:val="16"/>
              </w:rPr>
            </w:pPr>
            <w:r>
              <w:rPr>
                <w:sz w:val="16"/>
                <w:szCs w:val="16"/>
              </w:rPr>
              <w:t>-</w:t>
            </w:r>
          </w:p>
        </w:tc>
        <w:tc>
          <w:tcPr>
            <w:tcW w:w="525" w:type="dxa"/>
            <w:tcBorders>
              <w:top w:val="single" w:sz="6" w:space="0" w:color="auto"/>
              <w:bottom w:val="single" w:sz="4" w:space="0" w:color="auto"/>
            </w:tcBorders>
            <w:shd w:val="solid" w:color="FFFFFF" w:fill="auto"/>
          </w:tcPr>
          <w:p w14:paraId="2CB3549E" w14:textId="77777777" w:rsidR="003A235A" w:rsidRDefault="003A235A" w:rsidP="00AE12FE">
            <w:pPr>
              <w:pStyle w:val="TAL"/>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76C20B29" w14:textId="77777777" w:rsidR="003A235A" w:rsidRPr="00A2024C" w:rsidRDefault="003A235A" w:rsidP="00AE12FE">
            <w:pPr>
              <w:pStyle w:val="TAR"/>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0D3314F7" w14:textId="77777777" w:rsidR="003A235A" w:rsidRDefault="003A235A" w:rsidP="00AE12FE">
            <w:pPr>
              <w:pStyle w:val="TAC"/>
              <w:rPr>
                <w:sz w:val="16"/>
                <w:szCs w:val="16"/>
              </w:rPr>
            </w:pPr>
            <w:r>
              <w:rPr>
                <w:sz w:val="16"/>
                <w:szCs w:val="16"/>
              </w:rPr>
              <w:t>-</w:t>
            </w:r>
          </w:p>
        </w:tc>
        <w:tc>
          <w:tcPr>
            <w:tcW w:w="4962" w:type="dxa"/>
            <w:tcBorders>
              <w:top w:val="single" w:sz="6" w:space="0" w:color="auto"/>
              <w:bottom w:val="single" w:sz="4" w:space="0" w:color="auto"/>
            </w:tcBorders>
            <w:shd w:val="solid" w:color="FFFFFF" w:fill="auto"/>
          </w:tcPr>
          <w:p w14:paraId="7BB7FEF3" w14:textId="77777777" w:rsidR="003A235A" w:rsidRPr="00850B8F" w:rsidRDefault="003A235A" w:rsidP="00AE12FE">
            <w:pPr>
              <w:pStyle w:val="TAL"/>
              <w:rPr>
                <w:sz w:val="16"/>
                <w:szCs w:val="16"/>
              </w:rPr>
            </w:pPr>
            <w:r>
              <w:rPr>
                <w:sz w:val="16"/>
                <w:szCs w:val="16"/>
              </w:rPr>
              <w:t>Update to Rel-16 version (MCC)</w:t>
            </w:r>
          </w:p>
        </w:tc>
        <w:tc>
          <w:tcPr>
            <w:tcW w:w="708" w:type="dxa"/>
            <w:tcBorders>
              <w:top w:val="single" w:sz="6" w:space="0" w:color="auto"/>
              <w:bottom w:val="single" w:sz="4" w:space="0" w:color="auto"/>
            </w:tcBorders>
            <w:shd w:val="solid" w:color="FFFFFF" w:fill="auto"/>
          </w:tcPr>
          <w:p w14:paraId="5CBCAB75" w14:textId="77777777" w:rsidR="003A235A" w:rsidRPr="00025A82" w:rsidRDefault="003A235A" w:rsidP="00AE12FE">
            <w:pPr>
              <w:pStyle w:val="TAC"/>
              <w:rPr>
                <w:bCs/>
                <w:sz w:val="16"/>
                <w:szCs w:val="16"/>
              </w:rPr>
            </w:pPr>
            <w:r w:rsidRPr="00025A82">
              <w:rPr>
                <w:bCs/>
                <w:sz w:val="16"/>
                <w:szCs w:val="16"/>
              </w:rPr>
              <w:t>16.0.0</w:t>
            </w:r>
          </w:p>
        </w:tc>
      </w:tr>
      <w:tr w:rsidR="0022160A" w:rsidRPr="00CF29C9" w14:paraId="752422DF" w14:textId="77777777" w:rsidTr="00375AC3">
        <w:tc>
          <w:tcPr>
            <w:tcW w:w="800" w:type="dxa"/>
            <w:tcBorders>
              <w:top w:val="single" w:sz="4" w:space="0" w:color="auto"/>
              <w:left w:val="single" w:sz="4" w:space="0" w:color="auto"/>
              <w:bottom w:val="single" w:sz="12" w:space="0" w:color="auto"/>
              <w:right w:val="single" w:sz="4" w:space="0" w:color="auto"/>
            </w:tcBorders>
            <w:shd w:val="solid" w:color="FFFFFF" w:fill="auto"/>
          </w:tcPr>
          <w:p w14:paraId="2A9D35C6" w14:textId="77777777" w:rsidR="0022160A" w:rsidRDefault="0022160A" w:rsidP="0022160A">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C24C86A" w14:textId="77777777" w:rsidR="0022160A" w:rsidRPr="00025A82" w:rsidRDefault="0022160A" w:rsidP="0022160A">
            <w:pPr>
              <w:pStyle w:val="TAC"/>
              <w:rPr>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A298264" w14:textId="77777777" w:rsidR="0022160A" w:rsidRDefault="0022160A" w:rsidP="0022160A">
            <w:pPr>
              <w:pStyle w:val="TAC"/>
              <w:rPr>
                <w:sz w:val="16"/>
                <w:szCs w:val="16"/>
              </w:rPr>
            </w:pPr>
          </w:p>
        </w:tc>
        <w:tc>
          <w:tcPr>
            <w:tcW w:w="525" w:type="dxa"/>
            <w:tcBorders>
              <w:top w:val="single" w:sz="4" w:space="0" w:color="auto"/>
              <w:left w:val="single" w:sz="4" w:space="0" w:color="auto"/>
              <w:bottom w:val="single" w:sz="12" w:space="0" w:color="auto"/>
              <w:right w:val="single" w:sz="4" w:space="0" w:color="auto"/>
            </w:tcBorders>
            <w:shd w:val="solid" w:color="FFFFFF" w:fill="auto"/>
          </w:tcPr>
          <w:p w14:paraId="057C2826" w14:textId="77777777" w:rsidR="0022160A" w:rsidRDefault="0022160A" w:rsidP="0022160A">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71CE9EA" w14:textId="77777777" w:rsidR="0022160A" w:rsidRDefault="0022160A" w:rsidP="0022160A">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B465AA5" w14:textId="77777777" w:rsidR="0022160A" w:rsidRDefault="0022160A" w:rsidP="0022160A">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5106553" w14:textId="77777777" w:rsidR="0022160A" w:rsidRDefault="0022160A" w:rsidP="0022160A">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10C04E1" w14:textId="77777777" w:rsidR="0022160A" w:rsidRPr="00025A82" w:rsidRDefault="0022160A" w:rsidP="0022160A">
            <w:pPr>
              <w:pStyle w:val="TAC"/>
              <w:rPr>
                <w:bCs/>
                <w:sz w:val="16"/>
                <w:szCs w:val="16"/>
              </w:rPr>
            </w:pPr>
            <w:r>
              <w:rPr>
                <w:sz w:val="16"/>
                <w:szCs w:val="16"/>
              </w:rPr>
              <w:t>17.0.0</w:t>
            </w:r>
          </w:p>
        </w:tc>
      </w:tr>
      <w:tr w:rsidR="007C59A2" w:rsidRPr="00CF29C9" w14:paraId="64DFB46B" w14:textId="77777777" w:rsidTr="00375AC3">
        <w:tc>
          <w:tcPr>
            <w:tcW w:w="800" w:type="dxa"/>
            <w:tcBorders>
              <w:top w:val="single" w:sz="12" w:space="0" w:color="auto"/>
              <w:bottom w:val="single" w:sz="12" w:space="0" w:color="auto"/>
            </w:tcBorders>
            <w:shd w:val="solid" w:color="FFFFFF" w:fill="auto"/>
          </w:tcPr>
          <w:p w14:paraId="065ABE06" w14:textId="04117DBC" w:rsidR="007C59A2" w:rsidRDefault="007C59A2" w:rsidP="007C59A2">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6238AD24" w14:textId="65F9BE6E" w:rsidR="007C59A2" w:rsidRDefault="007C59A2" w:rsidP="007C59A2">
            <w:pPr>
              <w:pStyle w:val="TAC"/>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33572A6D" w14:textId="0754308A" w:rsidR="007C59A2" w:rsidRDefault="007C59A2" w:rsidP="007C59A2">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3203641A" w14:textId="24AF8E46" w:rsidR="007C59A2" w:rsidRDefault="007C59A2" w:rsidP="007C59A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23FE61" w14:textId="440E8E6A" w:rsidR="007C59A2" w:rsidRDefault="007C59A2" w:rsidP="007C59A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E2AD46" w14:textId="55ED1213" w:rsidR="007C59A2" w:rsidRDefault="007C59A2" w:rsidP="007C59A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1E2EB1" w14:textId="33596CCB" w:rsidR="007C59A2" w:rsidRPr="002D5D47" w:rsidRDefault="007C59A2" w:rsidP="007C59A2">
            <w:pPr>
              <w:pStyle w:val="TAL"/>
              <w:rPr>
                <w:sz w:val="16"/>
                <w:szCs w:val="16"/>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21F23B75" w14:textId="51197402" w:rsidR="007C59A2" w:rsidRPr="000F6B8D" w:rsidRDefault="007C59A2" w:rsidP="007C59A2">
            <w:pPr>
              <w:pStyle w:val="TAC"/>
              <w:rPr>
                <w:b/>
                <w:sz w:val="16"/>
                <w:szCs w:val="16"/>
              </w:rPr>
            </w:pPr>
            <w:r w:rsidRPr="00956B07">
              <w:rPr>
                <w:sz w:val="16"/>
                <w:szCs w:val="16"/>
              </w:rPr>
              <w:t>18.0.0</w:t>
            </w:r>
          </w:p>
        </w:tc>
      </w:tr>
      <w:tr w:rsidR="00375AC3" w:rsidRPr="00CF29C9" w14:paraId="67D10E12" w14:textId="77777777" w:rsidTr="00375AC3">
        <w:tc>
          <w:tcPr>
            <w:tcW w:w="800" w:type="dxa"/>
            <w:tcBorders>
              <w:top w:val="single" w:sz="12" w:space="0" w:color="auto"/>
            </w:tcBorders>
            <w:shd w:val="solid" w:color="FFFFFF" w:fill="auto"/>
          </w:tcPr>
          <w:p w14:paraId="273756DB" w14:textId="46857C4D" w:rsidR="00375AC3" w:rsidRDefault="00375AC3" w:rsidP="007C59A2">
            <w:pPr>
              <w:pStyle w:val="TAC"/>
              <w:rPr>
                <w:sz w:val="16"/>
                <w:szCs w:val="16"/>
              </w:rPr>
            </w:pPr>
            <w:r>
              <w:rPr>
                <w:sz w:val="16"/>
                <w:szCs w:val="16"/>
              </w:rPr>
              <w:t>2025-09</w:t>
            </w:r>
          </w:p>
        </w:tc>
        <w:tc>
          <w:tcPr>
            <w:tcW w:w="800" w:type="dxa"/>
            <w:tcBorders>
              <w:top w:val="single" w:sz="12" w:space="0" w:color="auto"/>
            </w:tcBorders>
            <w:shd w:val="solid" w:color="FFFFFF" w:fill="auto"/>
          </w:tcPr>
          <w:p w14:paraId="110BDA91" w14:textId="16324173" w:rsidR="00375AC3" w:rsidRDefault="00375AC3" w:rsidP="007C59A2">
            <w:pPr>
              <w:pStyle w:val="TAC"/>
              <w:rPr>
                <w:sz w:val="16"/>
                <w:szCs w:val="16"/>
              </w:rPr>
            </w:pPr>
            <w:r>
              <w:rPr>
                <w:sz w:val="16"/>
                <w:szCs w:val="16"/>
              </w:rPr>
              <w:t>-</w:t>
            </w:r>
          </w:p>
        </w:tc>
        <w:tc>
          <w:tcPr>
            <w:tcW w:w="1094" w:type="dxa"/>
            <w:tcBorders>
              <w:top w:val="single" w:sz="12" w:space="0" w:color="auto"/>
            </w:tcBorders>
            <w:shd w:val="solid" w:color="FFFFFF" w:fill="auto"/>
          </w:tcPr>
          <w:p w14:paraId="0ECC9956" w14:textId="779AFFF8" w:rsidR="00375AC3" w:rsidRDefault="00375AC3" w:rsidP="007C59A2">
            <w:pPr>
              <w:pStyle w:val="TAC"/>
              <w:rPr>
                <w:sz w:val="16"/>
                <w:szCs w:val="16"/>
              </w:rPr>
            </w:pPr>
            <w:r>
              <w:rPr>
                <w:sz w:val="16"/>
                <w:szCs w:val="16"/>
              </w:rPr>
              <w:t>-</w:t>
            </w:r>
          </w:p>
        </w:tc>
        <w:tc>
          <w:tcPr>
            <w:tcW w:w="525" w:type="dxa"/>
            <w:tcBorders>
              <w:top w:val="single" w:sz="12" w:space="0" w:color="auto"/>
            </w:tcBorders>
            <w:shd w:val="solid" w:color="FFFFFF" w:fill="auto"/>
          </w:tcPr>
          <w:p w14:paraId="5A23359B" w14:textId="05E715FB" w:rsidR="00375AC3" w:rsidRDefault="00375AC3" w:rsidP="007C59A2">
            <w:pPr>
              <w:pStyle w:val="TAL"/>
              <w:rPr>
                <w:sz w:val="16"/>
                <w:szCs w:val="16"/>
              </w:rPr>
            </w:pPr>
            <w:r>
              <w:rPr>
                <w:sz w:val="16"/>
                <w:szCs w:val="16"/>
              </w:rPr>
              <w:t>-</w:t>
            </w:r>
          </w:p>
        </w:tc>
        <w:tc>
          <w:tcPr>
            <w:tcW w:w="425" w:type="dxa"/>
            <w:tcBorders>
              <w:top w:val="single" w:sz="12" w:space="0" w:color="auto"/>
            </w:tcBorders>
            <w:shd w:val="solid" w:color="FFFFFF" w:fill="auto"/>
          </w:tcPr>
          <w:p w14:paraId="13CC7273" w14:textId="595E794F" w:rsidR="00375AC3" w:rsidRDefault="00375AC3" w:rsidP="007C59A2">
            <w:pPr>
              <w:pStyle w:val="TAR"/>
              <w:rPr>
                <w:sz w:val="16"/>
                <w:szCs w:val="16"/>
              </w:rPr>
            </w:pPr>
            <w:r>
              <w:rPr>
                <w:sz w:val="16"/>
                <w:szCs w:val="16"/>
              </w:rPr>
              <w:t>-</w:t>
            </w:r>
          </w:p>
        </w:tc>
        <w:tc>
          <w:tcPr>
            <w:tcW w:w="425" w:type="dxa"/>
            <w:tcBorders>
              <w:top w:val="single" w:sz="12" w:space="0" w:color="auto"/>
            </w:tcBorders>
            <w:shd w:val="solid" w:color="FFFFFF" w:fill="auto"/>
          </w:tcPr>
          <w:p w14:paraId="254F51E9" w14:textId="36245689" w:rsidR="00375AC3" w:rsidRDefault="00375AC3" w:rsidP="007C59A2">
            <w:pPr>
              <w:pStyle w:val="TAC"/>
              <w:rPr>
                <w:sz w:val="16"/>
                <w:szCs w:val="16"/>
              </w:rPr>
            </w:pPr>
            <w:r>
              <w:rPr>
                <w:sz w:val="16"/>
                <w:szCs w:val="16"/>
              </w:rPr>
              <w:t>-</w:t>
            </w:r>
          </w:p>
        </w:tc>
        <w:tc>
          <w:tcPr>
            <w:tcW w:w="4962" w:type="dxa"/>
            <w:tcBorders>
              <w:top w:val="single" w:sz="12" w:space="0" w:color="auto"/>
            </w:tcBorders>
            <w:shd w:val="solid" w:color="FFFFFF" w:fill="auto"/>
          </w:tcPr>
          <w:p w14:paraId="6F0630F5" w14:textId="0B56CC3F" w:rsidR="00375AC3" w:rsidRPr="00956B07" w:rsidRDefault="00375AC3" w:rsidP="007C59A2">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B91149F" w14:textId="4359269F" w:rsidR="00375AC3" w:rsidRPr="00375AC3" w:rsidRDefault="00375AC3" w:rsidP="007C59A2">
            <w:pPr>
              <w:pStyle w:val="TAC"/>
              <w:rPr>
                <w:b/>
                <w:sz w:val="16"/>
                <w:szCs w:val="16"/>
              </w:rPr>
            </w:pPr>
            <w:r w:rsidRPr="00375AC3">
              <w:rPr>
                <w:b/>
                <w:sz w:val="16"/>
                <w:szCs w:val="16"/>
              </w:rPr>
              <w:t>19.0.0</w:t>
            </w:r>
          </w:p>
        </w:tc>
      </w:tr>
    </w:tbl>
    <w:p w14:paraId="7519608F" w14:textId="77777777" w:rsidR="00AE12FE" w:rsidRPr="00CF29C9" w:rsidRDefault="00AE12FE" w:rsidP="00AE12FE"/>
    <w:p w14:paraId="699A392B" w14:textId="77777777" w:rsidR="00D81DED" w:rsidRPr="00CF29C9" w:rsidRDefault="00D81DED" w:rsidP="00AE12FE"/>
    <w:sectPr w:rsidR="00D81DED" w:rsidRPr="00CF29C9" w:rsidSect="0078599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A8840" w14:textId="77777777" w:rsidR="00785991" w:rsidRDefault="00785991">
      <w:r>
        <w:separator/>
      </w:r>
    </w:p>
  </w:endnote>
  <w:endnote w:type="continuationSeparator" w:id="0">
    <w:p w14:paraId="442AE206" w14:textId="77777777" w:rsidR="00785991" w:rsidRDefault="00785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91DD9" w14:textId="77777777" w:rsidR="00AE12FE" w:rsidRDefault="00AE12F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C00D2" w14:textId="77777777" w:rsidR="00B25877" w:rsidRDefault="00B258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CA52C" w14:textId="77777777" w:rsidR="00785991" w:rsidRDefault="00785991">
      <w:r>
        <w:separator/>
      </w:r>
    </w:p>
  </w:footnote>
  <w:footnote w:type="continuationSeparator" w:id="0">
    <w:p w14:paraId="79E6DA9E" w14:textId="77777777" w:rsidR="00785991" w:rsidRDefault="00785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6D097" w14:textId="77777777" w:rsidR="00AE12FE" w:rsidRDefault="00AE12FE">
    <w:pPr>
      <w:pStyle w:val="Header"/>
      <w:framePr w:wrap="auto" w:vAnchor="text" w:hAnchor="margin" w:xAlign="center" w:y="1"/>
      <w:widowControl/>
    </w:pPr>
    <w:r>
      <w:fldChar w:fldCharType="begin"/>
    </w:r>
    <w:r>
      <w:instrText xml:space="preserve"> PAGE </w:instrText>
    </w:r>
    <w:r>
      <w:fldChar w:fldCharType="separate"/>
    </w:r>
    <w:r>
      <w:t>55</w:t>
    </w:r>
    <w:r>
      <w:fldChar w:fldCharType="end"/>
    </w:r>
  </w:p>
  <w:p w14:paraId="07ACFC2A" w14:textId="77777777" w:rsidR="00AE12FE" w:rsidRDefault="00AE12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4726F" w14:textId="339902E2" w:rsidR="00B25877" w:rsidRDefault="00B25877">
    <w:pPr>
      <w:pStyle w:val="Header"/>
      <w:framePr w:wrap="auto" w:vAnchor="text" w:hAnchor="margin" w:xAlign="right" w:y="1"/>
      <w:widowControl/>
    </w:pPr>
    <w:r>
      <w:fldChar w:fldCharType="begin"/>
    </w:r>
    <w:r>
      <w:instrText xml:space="preserve"> STYLEREF ZA </w:instrText>
    </w:r>
    <w:r>
      <w:fldChar w:fldCharType="separate"/>
    </w:r>
    <w:r w:rsidR="00375AC3">
      <w:t>3GPP TS 25.466 V19.0.0 (2025-09)</w:t>
    </w:r>
    <w:r>
      <w:fldChar w:fldCharType="end"/>
    </w:r>
  </w:p>
  <w:p w14:paraId="25E6EB69" w14:textId="77777777" w:rsidR="00B25877" w:rsidRDefault="00B25877">
    <w:pPr>
      <w:pStyle w:val="Header"/>
      <w:framePr w:wrap="auto" w:vAnchor="text" w:hAnchor="margin" w:xAlign="center" w:y="1"/>
      <w:widowControl/>
    </w:pPr>
    <w:r>
      <w:fldChar w:fldCharType="begin"/>
    </w:r>
    <w:r>
      <w:instrText xml:space="preserve"> PAGE </w:instrText>
    </w:r>
    <w:r>
      <w:fldChar w:fldCharType="separate"/>
    </w:r>
    <w:r w:rsidR="005807F6">
      <w:t>55</w:t>
    </w:r>
    <w:r>
      <w:fldChar w:fldCharType="end"/>
    </w:r>
  </w:p>
  <w:p w14:paraId="26E1E1E1" w14:textId="5DD9AB4C" w:rsidR="00B25877" w:rsidRDefault="00B25877">
    <w:pPr>
      <w:pStyle w:val="Header"/>
      <w:framePr w:wrap="auto" w:vAnchor="text" w:hAnchor="margin" w:y="1"/>
      <w:widowControl/>
    </w:pPr>
    <w:r>
      <w:fldChar w:fldCharType="begin"/>
    </w:r>
    <w:r>
      <w:instrText xml:space="preserve"> STYLEREF ZGSM </w:instrText>
    </w:r>
    <w:r>
      <w:fldChar w:fldCharType="separate"/>
    </w:r>
    <w:r w:rsidR="00375AC3">
      <w:t>Release 19</w:t>
    </w:r>
    <w:r>
      <w:fldChar w:fldCharType="end"/>
    </w:r>
  </w:p>
  <w:p w14:paraId="42A33A32" w14:textId="77777777" w:rsidR="00B25877" w:rsidRDefault="00B25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5A7F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480F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E6363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3593"/>
    <w:multiLevelType w:val="multilevel"/>
    <w:tmpl w:val="9BCC63AA"/>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1F6CBE"/>
    <w:multiLevelType w:val="multilevel"/>
    <w:tmpl w:val="25F20D22"/>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2C10E0D"/>
    <w:multiLevelType w:val="singleLevel"/>
    <w:tmpl w:val="16A053DC"/>
    <w:lvl w:ilvl="0">
      <w:start w:val="1"/>
      <w:numFmt w:val="bullet"/>
      <w:lvlText w:val=""/>
      <w:lvlJc w:val="left"/>
      <w:pPr>
        <w:tabs>
          <w:tab w:val="num" w:pos="927"/>
        </w:tabs>
        <w:ind w:left="737" w:hanging="170"/>
      </w:pPr>
      <w:rPr>
        <w:rFonts w:ascii="Symbol" w:hAnsi="Symbol" w:cs="Symbol" w:hint="default"/>
      </w:rPr>
    </w:lvl>
  </w:abstractNum>
  <w:abstractNum w:abstractNumId="7" w15:restartNumberingAfterBreak="0">
    <w:nsid w:val="2CA73389"/>
    <w:multiLevelType w:val="singleLevel"/>
    <w:tmpl w:val="69567DB4"/>
    <w:lvl w:ilvl="0">
      <w:numFmt w:val="bullet"/>
      <w:lvlText w:val="-"/>
      <w:lvlJc w:val="left"/>
      <w:pPr>
        <w:tabs>
          <w:tab w:val="num" w:pos="360"/>
        </w:tabs>
        <w:ind w:left="360" w:hanging="360"/>
      </w:pPr>
      <w:rPr>
        <w:rFonts w:ascii="Times New Roman" w:eastAsia="MS Mincho" w:hAnsi="Times New Roman" w:hint="default"/>
      </w:rPr>
    </w:lvl>
  </w:abstractNum>
  <w:abstractNum w:abstractNumId="8" w15:restartNumberingAfterBreak="0">
    <w:nsid w:val="3B015C3A"/>
    <w:multiLevelType w:val="hybridMultilevel"/>
    <w:tmpl w:val="2BCED61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DBF1178"/>
    <w:multiLevelType w:val="multilevel"/>
    <w:tmpl w:val="56EC105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1372110"/>
    <w:multiLevelType w:val="hybridMultilevel"/>
    <w:tmpl w:val="3E22FEFE"/>
    <w:lvl w:ilvl="0" w:tplc="041D000F">
      <w:start w:val="1"/>
      <w:numFmt w:val="decimal"/>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 w15:restartNumberingAfterBreak="0">
    <w:nsid w:val="54B5632C"/>
    <w:multiLevelType w:val="multilevel"/>
    <w:tmpl w:val="F5DA6F6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71"/>
        </w:tabs>
        <w:ind w:left="1871" w:hanging="85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60C93CBD"/>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626B767A"/>
    <w:multiLevelType w:val="multilevel"/>
    <w:tmpl w:val="56EC1056"/>
    <w:lvl w:ilvl="0">
      <w:start w:val="8"/>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D8B354B"/>
    <w:multiLevelType w:val="hybridMultilevel"/>
    <w:tmpl w:val="E176F404"/>
    <w:lvl w:ilvl="0" w:tplc="00F2B104">
      <w:start w:val="6"/>
      <w:numFmt w:val="decimal"/>
      <w:lvlText w:val="%1"/>
      <w:lvlJc w:val="left"/>
      <w:pPr>
        <w:tabs>
          <w:tab w:val="num" w:pos="1500"/>
        </w:tabs>
        <w:ind w:left="1500" w:hanging="1140"/>
      </w:pPr>
      <w:rPr>
        <w:rFonts w:hint="default"/>
      </w:rPr>
    </w:lvl>
    <w:lvl w:ilvl="1" w:tplc="8140EAD6">
      <w:numFmt w:val="none"/>
      <w:lvlText w:val=""/>
      <w:lvlJc w:val="left"/>
      <w:pPr>
        <w:tabs>
          <w:tab w:val="num" w:pos="360"/>
        </w:tabs>
      </w:pPr>
    </w:lvl>
    <w:lvl w:ilvl="2" w:tplc="94E6A622">
      <w:numFmt w:val="none"/>
      <w:lvlText w:val=""/>
      <w:lvlJc w:val="left"/>
      <w:pPr>
        <w:tabs>
          <w:tab w:val="num" w:pos="360"/>
        </w:tabs>
      </w:pPr>
    </w:lvl>
    <w:lvl w:ilvl="3" w:tplc="ECAABC3E">
      <w:numFmt w:val="none"/>
      <w:lvlText w:val=""/>
      <w:lvlJc w:val="left"/>
      <w:pPr>
        <w:tabs>
          <w:tab w:val="num" w:pos="360"/>
        </w:tabs>
      </w:pPr>
    </w:lvl>
    <w:lvl w:ilvl="4" w:tplc="36EC7B2E">
      <w:numFmt w:val="none"/>
      <w:lvlText w:val=""/>
      <w:lvlJc w:val="left"/>
      <w:pPr>
        <w:tabs>
          <w:tab w:val="num" w:pos="360"/>
        </w:tabs>
      </w:pPr>
    </w:lvl>
    <w:lvl w:ilvl="5" w:tplc="1BF28242">
      <w:numFmt w:val="none"/>
      <w:lvlText w:val=""/>
      <w:lvlJc w:val="left"/>
      <w:pPr>
        <w:tabs>
          <w:tab w:val="num" w:pos="360"/>
        </w:tabs>
      </w:pPr>
    </w:lvl>
    <w:lvl w:ilvl="6" w:tplc="88BAEBD0">
      <w:numFmt w:val="none"/>
      <w:lvlText w:val=""/>
      <w:lvlJc w:val="left"/>
      <w:pPr>
        <w:tabs>
          <w:tab w:val="num" w:pos="360"/>
        </w:tabs>
      </w:pPr>
    </w:lvl>
    <w:lvl w:ilvl="7" w:tplc="191816F6">
      <w:numFmt w:val="none"/>
      <w:lvlText w:val=""/>
      <w:lvlJc w:val="left"/>
      <w:pPr>
        <w:tabs>
          <w:tab w:val="num" w:pos="360"/>
        </w:tabs>
      </w:pPr>
    </w:lvl>
    <w:lvl w:ilvl="8" w:tplc="1EA4E576">
      <w:numFmt w:val="none"/>
      <w:lvlText w:val=""/>
      <w:lvlJc w:val="left"/>
      <w:pPr>
        <w:tabs>
          <w:tab w:val="num" w:pos="360"/>
        </w:tabs>
      </w:pPr>
    </w:lvl>
  </w:abstractNum>
  <w:abstractNum w:abstractNumId="15" w15:restartNumberingAfterBreak="0">
    <w:nsid w:val="70652E1B"/>
    <w:multiLevelType w:val="hybridMultilevel"/>
    <w:tmpl w:val="9C3413E6"/>
    <w:lvl w:ilvl="0" w:tplc="B1300D94">
      <w:start w:val="4"/>
      <w:numFmt w:val="decimal"/>
      <w:lvlText w:val="%1"/>
      <w:lvlJc w:val="left"/>
      <w:pPr>
        <w:tabs>
          <w:tab w:val="num" w:pos="1140"/>
        </w:tabs>
        <w:ind w:left="1140" w:hanging="1140"/>
      </w:pPr>
      <w:rPr>
        <w:rFonts w:hint="default"/>
      </w:rPr>
    </w:lvl>
    <w:lvl w:ilvl="1" w:tplc="61E86890">
      <w:numFmt w:val="none"/>
      <w:lvlText w:val=""/>
      <w:lvlJc w:val="left"/>
      <w:pPr>
        <w:tabs>
          <w:tab w:val="num" w:pos="360"/>
        </w:tabs>
      </w:pPr>
    </w:lvl>
    <w:lvl w:ilvl="2" w:tplc="F3221F46">
      <w:numFmt w:val="none"/>
      <w:lvlText w:val=""/>
      <w:lvlJc w:val="left"/>
      <w:pPr>
        <w:tabs>
          <w:tab w:val="num" w:pos="360"/>
        </w:tabs>
      </w:pPr>
    </w:lvl>
    <w:lvl w:ilvl="3" w:tplc="35161D0C">
      <w:numFmt w:val="none"/>
      <w:lvlText w:val=""/>
      <w:lvlJc w:val="left"/>
      <w:pPr>
        <w:tabs>
          <w:tab w:val="num" w:pos="360"/>
        </w:tabs>
      </w:pPr>
    </w:lvl>
    <w:lvl w:ilvl="4" w:tplc="A2122BAC">
      <w:numFmt w:val="none"/>
      <w:lvlText w:val=""/>
      <w:lvlJc w:val="left"/>
      <w:pPr>
        <w:tabs>
          <w:tab w:val="num" w:pos="360"/>
        </w:tabs>
      </w:pPr>
    </w:lvl>
    <w:lvl w:ilvl="5" w:tplc="D2CA22B0">
      <w:numFmt w:val="none"/>
      <w:lvlText w:val=""/>
      <w:lvlJc w:val="left"/>
      <w:pPr>
        <w:tabs>
          <w:tab w:val="num" w:pos="360"/>
        </w:tabs>
      </w:pPr>
    </w:lvl>
    <w:lvl w:ilvl="6" w:tplc="33CC8F9C">
      <w:numFmt w:val="none"/>
      <w:lvlText w:val=""/>
      <w:lvlJc w:val="left"/>
      <w:pPr>
        <w:tabs>
          <w:tab w:val="num" w:pos="360"/>
        </w:tabs>
      </w:pPr>
    </w:lvl>
    <w:lvl w:ilvl="7" w:tplc="B8529620">
      <w:numFmt w:val="none"/>
      <w:lvlText w:val=""/>
      <w:lvlJc w:val="left"/>
      <w:pPr>
        <w:tabs>
          <w:tab w:val="num" w:pos="360"/>
        </w:tabs>
      </w:pPr>
    </w:lvl>
    <w:lvl w:ilvl="8" w:tplc="F17816F4">
      <w:numFmt w:val="none"/>
      <w:lvlText w:val=""/>
      <w:lvlJc w:val="left"/>
      <w:pPr>
        <w:tabs>
          <w:tab w:val="num" w:pos="360"/>
        </w:tabs>
      </w:pPr>
    </w:lvl>
  </w:abstractNum>
  <w:abstractNum w:abstractNumId="16" w15:restartNumberingAfterBreak="0">
    <w:nsid w:val="787A3F04"/>
    <w:multiLevelType w:val="multilevel"/>
    <w:tmpl w:val="87B8FEA4"/>
    <w:lvl w:ilvl="0">
      <w:start w:val="6"/>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8377210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822513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7865720">
    <w:abstractNumId w:val="15"/>
  </w:num>
  <w:num w:numId="4" w16cid:durableId="858467821">
    <w:abstractNumId w:val="9"/>
  </w:num>
  <w:num w:numId="5" w16cid:durableId="639263205">
    <w:abstractNumId w:val="13"/>
  </w:num>
  <w:num w:numId="6" w16cid:durableId="1741562732">
    <w:abstractNumId w:val="5"/>
  </w:num>
  <w:num w:numId="7" w16cid:durableId="348652514">
    <w:abstractNumId w:val="4"/>
  </w:num>
  <w:num w:numId="8" w16cid:durableId="388576141">
    <w:abstractNumId w:val="7"/>
  </w:num>
  <w:num w:numId="9" w16cid:durableId="1656452504">
    <w:abstractNumId w:val="14"/>
  </w:num>
  <w:num w:numId="10" w16cid:durableId="184514602">
    <w:abstractNumId w:val="16"/>
  </w:num>
  <w:num w:numId="11" w16cid:durableId="801313509">
    <w:abstractNumId w:val="10"/>
  </w:num>
  <w:num w:numId="12" w16cid:durableId="420217972">
    <w:abstractNumId w:val="3"/>
    <w:lvlOverride w:ilvl="0">
      <w:lvl w:ilvl="0">
        <w:start w:val="1"/>
        <w:numFmt w:val="bullet"/>
        <w:lvlText w:val=""/>
        <w:legacy w:legacy="1" w:legacySpace="0" w:legacyIndent="283"/>
        <w:lvlJc w:val="left"/>
        <w:pPr>
          <w:ind w:left="850" w:hanging="283"/>
        </w:pPr>
        <w:rPr>
          <w:rFonts w:ascii="Helvetica" w:hAnsi="Helvetica" w:hint="default"/>
        </w:rPr>
      </w:lvl>
    </w:lvlOverride>
  </w:num>
  <w:num w:numId="13" w16cid:durableId="239143603">
    <w:abstractNumId w:val="11"/>
  </w:num>
  <w:num w:numId="14" w16cid:durableId="798301713">
    <w:abstractNumId w:val="8"/>
  </w:num>
  <w:num w:numId="15" w16cid:durableId="756636504">
    <w:abstractNumId w:val="6"/>
  </w:num>
  <w:num w:numId="16" w16cid:durableId="2014065615">
    <w:abstractNumId w:val="12"/>
  </w:num>
  <w:num w:numId="17" w16cid:durableId="1079599274">
    <w:abstractNumId w:val="2"/>
  </w:num>
  <w:num w:numId="18" w16cid:durableId="916356271">
    <w:abstractNumId w:val="1"/>
  </w:num>
  <w:num w:numId="19" w16cid:durableId="290550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784C"/>
    <w:rsid w:val="00003A42"/>
    <w:rsid w:val="00012549"/>
    <w:rsid w:val="000171D5"/>
    <w:rsid w:val="00025A82"/>
    <w:rsid w:val="000626FC"/>
    <w:rsid w:val="000647CF"/>
    <w:rsid w:val="00071C7B"/>
    <w:rsid w:val="00082FEE"/>
    <w:rsid w:val="000845BD"/>
    <w:rsid w:val="00084B08"/>
    <w:rsid w:val="000928EB"/>
    <w:rsid w:val="000A1F16"/>
    <w:rsid w:val="000A78E5"/>
    <w:rsid w:val="000B38E9"/>
    <w:rsid w:val="000E2A7A"/>
    <w:rsid w:val="000E4670"/>
    <w:rsid w:val="000F6B8D"/>
    <w:rsid w:val="00126993"/>
    <w:rsid w:val="0014493A"/>
    <w:rsid w:val="00155A0F"/>
    <w:rsid w:val="00156FAE"/>
    <w:rsid w:val="00164F12"/>
    <w:rsid w:val="001669E1"/>
    <w:rsid w:val="00186199"/>
    <w:rsid w:val="00191C57"/>
    <w:rsid w:val="001C3A66"/>
    <w:rsid w:val="001D0CBB"/>
    <w:rsid w:val="001D44E2"/>
    <w:rsid w:val="001D5BC3"/>
    <w:rsid w:val="001F0912"/>
    <w:rsid w:val="001F3CBC"/>
    <w:rsid w:val="001F6F74"/>
    <w:rsid w:val="0022160A"/>
    <w:rsid w:val="00224F65"/>
    <w:rsid w:val="0026341A"/>
    <w:rsid w:val="00271DFA"/>
    <w:rsid w:val="002734A5"/>
    <w:rsid w:val="00274B33"/>
    <w:rsid w:val="00277234"/>
    <w:rsid w:val="00283F7D"/>
    <w:rsid w:val="00287DF3"/>
    <w:rsid w:val="002B733B"/>
    <w:rsid w:val="002B7580"/>
    <w:rsid w:val="002C2523"/>
    <w:rsid w:val="002E11C3"/>
    <w:rsid w:val="002E7D81"/>
    <w:rsid w:val="002F67E9"/>
    <w:rsid w:val="002F7C0D"/>
    <w:rsid w:val="0031384D"/>
    <w:rsid w:val="00327700"/>
    <w:rsid w:val="00330F96"/>
    <w:rsid w:val="00333982"/>
    <w:rsid w:val="00374053"/>
    <w:rsid w:val="00375AC3"/>
    <w:rsid w:val="0038335F"/>
    <w:rsid w:val="003902C1"/>
    <w:rsid w:val="00393150"/>
    <w:rsid w:val="003A235A"/>
    <w:rsid w:val="003A74B0"/>
    <w:rsid w:val="003B7B25"/>
    <w:rsid w:val="003D1C70"/>
    <w:rsid w:val="003D3585"/>
    <w:rsid w:val="003F3D10"/>
    <w:rsid w:val="00405CA0"/>
    <w:rsid w:val="00413403"/>
    <w:rsid w:val="00444DF8"/>
    <w:rsid w:val="004A588A"/>
    <w:rsid w:val="004B18C0"/>
    <w:rsid w:val="004B497E"/>
    <w:rsid w:val="004C589B"/>
    <w:rsid w:val="004D57BF"/>
    <w:rsid w:val="00503305"/>
    <w:rsid w:val="00504C04"/>
    <w:rsid w:val="0052320A"/>
    <w:rsid w:val="00553882"/>
    <w:rsid w:val="00553929"/>
    <w:rsid w:val="00562C08"/>
    <w:rsid w:val="00562FE3"/>
    <w:rsid w:val="00563BC4"/>
    <w:rsid w:val="00571922"/>
    <w:rsid w:val="0057407E"/>
    <w:rsid w:val="005807F6"/>
    <w:rsid w:val="00587FB1"/>
    <w:rsid w:val="00591EC1"/>
    <w:rsid w:val="005B5C15"/>
    <w:rsid w:val="005C3D81"/>
    <w:rsid w:val="005D15B7"/>
    <w:rsid w:val="0061543A"/>
    <w:rsid w:val="00615F8B"/>
    <w:rsid w:val="006604F4"/>
    <w:rsid w:val="00662557"/>
    <w:rsid w:val="006630A7"/>
    <w:rsid w:val="0067284B"/>
    <w:rsid w:val="00681AD9"/>
    <w:rsid w:val="0068745E"/>
    <w:rsid w:val="0068784C"/>
    <w:rsid w:val="006959DF"/>
    <w:rsid w:val="006C2AAF"/>
    <w:rsid w:val="006C40E3"/>
    <w:rsid w:val="006D739F"/>
    <w:rsid w:val="006E4190"/>
    <w:rsid w:val="006F05DD"/>
    <w:rsid w:val="006F71A6"/>
    <w:rsid w:val="006F7ED4"/>
    <w:rsid w:val="007045AE"/>
    <w:rsid w:val="00706B40"/>
    <w:rsid w:val="00716E3D"/>
    <w:rsid w:val="007215B7"/>
    <w:rsid w:val="00744DD9"/>
    <w:rsid w:val="0075652E"/>
    <w:rsid w:val="007626DA"/>
    <w:rsid w:val="00783AC5"/>
    <w:rsid w:val="0078447B"/>
    <w:rsid w:val="00785991"/>
    <w:rsid w:val="0078763D"/>
    <w:rsid w:val="00793CB2"/>
    <w:rsid w:val="007C59A2"/>
    <w:rsid w:val="007D3478"/>
    <w:rsid w:val="007D5D07"/>
    <w:rsid w:val="00806E71"/>
    <w:rsid w:val="0081587F"/>
    <w:rsid w:val="008537C1"/>
    <w:rsid w:val="00863B6E"/>
    <w:rsid w:val="0087412D"/>
    <w:rsid w:val="00884F4A"/>
    <w:rsid w:val="008A5AAF"/>
    <w:rsid w:val="008B758E"/>
    <w:rsid w:val="008F3674"/>
    <w:rsid w:val="009024B3"/>
    <w:rsid w:val="00904F0C"/>
    <w:rsid w:val="00913CB2"/>
    <w:rsid w:val="00933843"/>
    <w:rsid w:val="00942B5B"/>
    <w:rsid w:val="00967101"/>
    <w:rsid w:val="00997E3D"/>
    <w:rsid w:val="009B096B"/>
    <w:rsid w:val="009B58E7"/>
    <w:rsid w:val="009D381A"/>
    <w:rsid w:val="009E3463"/>
    <w:rsid w:val="009F0984"/>
    <w:rsid w:val="00A06709"/>
    <w:rsid w:val="00A11D10"/>
    <w:rsid w:val="00A212D3"/>
    <w:rsid w:val="00A56EC9"/>
    <w:rsid w:val="00A63BCC"/>
    <w:rsid w:val="00A82AFA"/>
    <w:rsid w:val="00A905DE"/>
    <w:rsid w:val="00AB3C57"/>
    <w:rsid w:val="00AB5D54"/>
    <w:rsid w:val="00AC7CD8"/>
    <w:rsid w:val="00AE12FE"/>
    <w:rsid w:val="00AE3CE9"/>
    <w:rsid w:val="00AF543F"/>
    <w:rsid w:val="00B059AF"/>
    <w:rsid w:val="00B25877"/>
    <w:rsid w:val="00B3021E"/>
    <w:rsid w:val="00B45473"/>
    <w:rsid w:val="00B513FF"/>
    <w:rsid w:val="00B84D38"/>
    <w:rsid w:val="00BB557A"/>
    <w:rsid w:val="00BB62C6"/>
    <w:rsid w:val="00BB6F1F"/>
    <w:rsid w:val="00BC6A26"/>
    <w:rsid w:val="00BE4BFC"/>
    <w:rsid w:val="00BE5A24"/>
    <w:rsid w:val="00BE6169"/>
    <w:rsid w:val="00BE6D14"/>
    <w:rsid w:val="00C07F30"/>
    <w:rsid w:val="00C106CF"/>
    <w:rsid w:val="00C12CCB"/>
    <w:rsid w:val="00C25A1C"/>
    <w:rsid w:val="00C45105"/>
    <w:rsid w:val="00C667FA"/>
    <w:rsid w:val="00C83E8F"/>
    <w:rsid w:val="00C86A82"/>
    <w:rsid w:val="00C87505"/>
    <w:rsid w:val="00C87FFC"/>
    <w:rsid w:val="00CB0587"/>
    <w:rsid w:val="00CB0E1A"/>
    <w:rsid w:val="00CB2C0F"/>
    <w:rsid w:val="00CB479E"/>
    <w:rsid w:val="00CD53D1"/>
    <w:rsid w:val="00CD678B"/>
    <w:rsid w:val="00CF29C9"/>
    <w:rsid w:val="00D1052D"/>
    <w:rsid w:val="00D433CA"/>
    <w:rsid w:val="00D46511"/>
    <w:rsid w:val="00D526E9"/>
    <w:rsid w:val="00D53A1E"/>
    <w:rsid w:val="00D71B72"/>
    <w:rsid w:val="00D81DED"/>
    <w:rsid w:val="00D93112"/>
    <w:rsid w:val="00DB391E"/>
    <w:rsid w:val="00DD4B32"/>
    <w:rsid w:val="00DD65BB"/>
    <w:rsid w:val="00DF1BEB"/>
    <w:rsid w:val="00DF6A71"/>
    <w:rsid w:val="00E21BA2"/>
    <w:rsid w:val="00E23387"/>
    <w:rsid w:val="00E4666B"/>
    <w:rsid w:val="00E50A46"/>
    <w:rsid w:val="00E51F1F"/>
    <w:rsid w:val="00E563FC"/>
    <w:rsid w:val="00E6655C"/>
    <w:rsid w:val="00E73408"/>
    <w:rsid w:val="00E74BD1"/>
    <w:rsid w:val="00E8445C"/>
    <w:rsid w:val="00E97AAC"/>
    <w:rsid w:val="00EB05F7"/>
    <w:rsid w:val="00ED4AE2"/>
    <w:rsid w:val="00EF7299"/>
    <w:rsid w:val="00F14B0F"/>
    <w:rsid w:val="00F25C71"/>
    <w:rsid w:val="00F27FC4"/>
    <w:rsid w:val="00F44C14"/>
    <w:rsid w:val="00F63F1A"/>
    <w:rsid w:val="00F70EE0"/>
    <w:rsid w:val="00FB5997"/>
    <w:rsid w:val="00FC3740"/>
    <w:rsid w:val="00FC7D63"/>
    <w:rsid w:val="00FF219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A78AA8E"/>
  <w15:chartTrackingRefBased/>
  <w15:docId w15:val="{C47600B0-1295-4169-94FE-881CA5CA9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60A"/>
    <w:pPr>
      <w:overflowPunct w:val="0"/>
      <w:autoSpaceDE w:val="0"/>
      <w:autoSpaceDN w:val="0"/>
      <w:adjustRightInd w:val="0"/>
      <w:spacing w:after="180"/>
      <w:textAlignment w:val="baseline"/>
    </w:pPr>
  </w:style>
  <w:style w:type="paragraph" w:styleId="Heading1">
    <w:name w:val="heading 1"/>
    <w:aliases w:val="H1,h1,app heading 1,l1,Memo Heading 1,h11,h12,h13,h14,h15,h16,Heading 1_a,NMP Heading 1,Huvudrubrik,título 1,ghost,g,1 ghost,Heading 0.1,1,1st level,õberschrift 1"/>
    <w:next w:val="Normal"/>
    <w:qFormat/>
    <w:rsid w:val="002216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2160A"/>
    <w:pPr>
      <w:pBdr>
        <w:top w:val="none" w:sz="0" w:space="0" w:color="auto"/>
      </w:pBdr>
      <w:spacing w:before="180"/>
      <w:outlineLvl w:val="1"/>
    </w:pPr>
    <w:rPr>
      <w:sz w:val="32"/>
    </w:rPr>
  </w:style>
  <w:style w:type="paragraph" w:styleId="Heading3">
    <w:name w:val="heading 3"/>
    <w:basedOn w:val="Heading2"/>
    <w:next w:val="Normal"/>
    <w:qFormat/>
    <w:rsid w:val="0022160A"/>
    <w:pPr>
      <w:spacing w:before="120"/>
      <w:outlineLvl w:val="2"/>
    </w:pPr>
    <w:rPr>
      <w:sz w:val="28"/>
    </w:rPr>
  </w:style>
  <w:style w:type="paragraph" w:styleId="Heading4">
    <w:name w:val="heading 4"/>
    <w:basedOn w:val="Heading3"/>
    <w:next w:val="Normal"/>
    <w:qFormat/>
    <w:rsid w:val="0022160A"/>
    <w:pPr>
      <w:ind w:left="1418" w:hanging="1418"/>
      <w:outlineLvl w:val="3"/>
    </w:pPr>
    <w:rPr>
      <w:sz w:val="24"/>
    </w:rPr>
  </w:style>
  <w:style w:type="paragraph" w:styleId="Heading5">
    <w:name w:val="heading 5"/>
    <w:basedOn w:val="Heading4"/>
    <w:next w:val="Normal"/>
    <w:qFormat/>
    <w:rsid w:val="0022160A"/>
    <w:pPr>
      <w:ind w:left="1701" w:hanging="1701"/>
      <w:outlineLvl w:val="4"/>
    </w:pPr>
    <w:rPr>
      <w:sz w:val="22"/>
    </w:rPr>
  </w:style>
  <w:style w:type="paragraph" w:styleId="Heading6">
    <w:name w:val="heading 6"/>
    <w:basedOn w:val="H6"/>
    <w:next w:val="Normal"/>
    <w:qFormat/>
    <w:rsid w:val="0022160A"/>
    <w:pPr>
      <w:outlineLvl w:val="5"/>
    </w:pPr>
  </w:style>
  <w:style w:type="paragraph" w:styleId="Heading7">
    <w:name w:val="heading 7"/>
    <w:basedOn w:val="H6"/>
    <w:next w:val="Normal"/>
    <w:qFormat/>
    <w:rsid w:val="0022160A"/>
    <w:pPr>
      <w:outlineLvl w:val="6"/>
    </w:pPr>
  </w:style>
  <w:style w:type="paragraph" w:styleId="Heading8">
    <w:name w:val="heading 8"/>
    <w:basedOn w:val="Heading1"/>
    <w:next w:val="Normal"/>
    <w:qFormat/>
    <w:rsid w:val="0022160A"/>
    <w:pPr>
      <w:ind w:left="0" w:firstLine="0"/>
      <w:outlineLvl w:val="7"/>
    </w:pPr>
  </w:style>
  <w:style w:type="paragraph" w:styleId="Heading9">
    <w:name w:val="heading 9"/>
    <w:basedOn w:val="Heading8"/>
    <w:next w:val="Normal"/>
    <w:qFormat/>
    <w:rsid w:val="002216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160A"/>
    <w:pPr>
      <w:ind w:left="1985" w:hanging="1985"/>
      <w:outlineLvl w:val="9"/>
    </w:pPr>
    <w:rPr>
      <w:sz w:val="20"/>
    </w:rPr>
  </w:style>
  <w:style w:type="paragraph" w:styleId="TOC9">
    <w:name w:val="toc 9"/>
    <w:basedOn w:val="TOC8"/>
    <w:uiPriority w:val="39"/>
    <w:rsid w:val="0022160A"/>
    <w:pPr>
      <w:ind w:left="1418" w:hanging="1418"/>
    </w:pPr>
  </w:style>
  <w:style w:type="paragraph" w:styleId="TOC8">
    <w:name w:val="toc 8"/>
    <w:basedOn w:val="TOC1"/>
    <w:uiPriority w:val="39"/>
    <w:rsid w:val="0022160A"/>
    <w:pPr>
      <w:spacing w:before="180"/>
      <w:ind w:left="2693" w:hanging="2693"/>
    </w:pPr>
    <w:rPr>
      <w:b/>
    </w:rPr>
  </w:style>
  <w:style w:type="paragraph" w:styleId="TOC1">
    <w:name w:val="toc 1"/>
    <w:uiPriority w:val="39"/>
    <w:rsid w:val="002216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2160A"/>
    <w:pPr>
      <w:keepLines/>
      <w:tabs>
        <w:tab w:val="center" w:pos="4536"/>
        <w:tab w:val="right" w:pos="9072"/>
      </w:tabs>
    </w:pPr>
    <w:rPr>
      <w:noProof/>
    </w:rPr>
  </w:style>
  <w:style w:type="character" w:customStyle="1" w:styleId="ZGSM">
    <w:name w:val="ZGSM"/>
    <w:rsid w:val="0022160A"/>
  </w:style>
  <w:style w:type="paragraph" w:styleId="Header">
    <w:name w:val="header"/>
    <w:rsid w:val="0022160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216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2160A"/>
    <w:pPr>
      <w:ind w:left="1701" w:hanging="1701"/>
    </w:pPr>
  </w:style>
  <w:style w:type="paragraph" w:styleId="TOC4">
    <w:name w:val="toc 4"/>
    <w:basedOn w:val="TOC3"/>
    <w:rsid w:val="0022160A"/>
    <w:pPr>
      <w:ind w:left="1418" w:hanging="1418"/>
    </w:pPr>
  </w:style>
  <w:style w:type="paragraph" w:styleId="TOC3">
    <w:name w:val="toc 3"/>
    <w:basedOn w:val="TOC2"/>
    <w:rsid w:val="0022160A"/>
    <w:pPr>
      <w:ind w:left="1134" w:hanging="1134"/>
    </w:pPr>
  </w:style>
  <w:style w:type="paragraph" w:styleId="TOC2">
    <w:name w:val="toc 2"/>
    <w:basedOn w:val="TOC1"/>
    <w:rsid w:val="0022160A"/>
    <w:pPr>
      <w:keepNext w:val="0"/>
      <w:spacing w:before="0"/>
      <w:ind w:left="851" w:hanging="851"/>
    </w:pPr>
    <w:rPr>
      <w:sz w:val="20"/>
    </w:rPr>
  </w:style>
  <w:style w:type="paragraph" w:styleId="Index1">
    <w:name w:val="index 1"/>
    <w:basedOn w:val="Normal"/>
    <w:semiHidden/>
    <w:rsid w:val="0022160A"/>
    <w:pPr>
      <w:keepLines/>
      <w:spacing w:after="0"/>
    </w:pPr>
  </w:style>
  <w:style w:type="paragraph" w:styleId="Index2">
    <w:name w:val="index 2"/>
    <w:basedOn w:val="Index1"/>
    <w:semiHidden/>
    <w:rsid w:val="0022160A"/>
    <w:pPr>
      <w:ind w:left="284"/>
    </w:pPr>
  </w:style>
  <w:style w:type="paragraph" w:customStyle="1" w:styleId="TT">
    <w:name w:val="TT"/>
    <w:basedOn w:val="Heading1"/>
    <w:next w:val="Normal"/>
    <w:rsid w:val="0022160A"/>
    <w:pPr>
      <w:outlineLvl w:val="9"/>
    </w:pPr>
  </w:style>
  <w:style w:type="paragraph" w:styleId="Footer">
    <w:name w:val="footer"/>
    <w:basedOn w:val="Header"/>
    <w:rsid w:val="0022160A"/>
    <w:pPr>
      <w:jc w:val="center"/>
    </w:pPr>
    <w:rPr>
      <w:i/>
    </w:rPr>
  </w:style>
  <w:style w:type="character" w:styleId="FootnoteReference">
    <w:name w:val="footnote reference"/>
    <w:semiHidden/>
    <w:rsid w:val="0022160A"/>
    <w:rPr>
      <w:b/>
      <w:position w:val="6"/>
      <w:sz w:val="16"/>
    </w:rPr>
  </w:style>
  <w:style w:type="paragraph" w:styleId="FootnoteText">
    <w:name w:val="footnote text"/>
    <w:basedOn w:val="Normal"/>
    <w:semiHidden/>
    <w:rsid w:val="0022160A"/>
    <w:pPr>
      <w:keepLines/>
      <w:spacing w:after="0"/>
      <w:ind w:left="454" w:hanging="454"/>
    </w:pPr>
    <w:rPr>
      <w:sz w:val="16"/>
    </w:rPr>
  </w:style>
  <w:style w:type="paragraph" w:customStyle="1" w:styleId="NF">
    <w:name w:val="NF"/>
    <w:basedOn w:val="NO"/>
    <w:rsid w:val="0022160A"/>
    <w:pPr>
      <w:keepNext/>
      <w:spacing w:after="0"/>
    </w:pPr>
    <w:rPr>
      <w:rFonts w:ascii="Arial" w:hAnsi="Arial"/>
      <w:sz w:val="18"/>
    </w:rPr>
  </w:style>
  <w:style w:type="paragraph" w:customStyle="1" w:styleId="NO">
    <w:name w:val="NO"/>
    <w:basedOn w:val="Normal"/>
    <w:link w:val="NOChar"/>
    <w:rsid w:val="0022160A"/>
    <w:pPr>
      <w:keepLines/>
      <w:ind w:left="1135" w:hanging="851"/>
    </w:pPr>
  </w:style>
  <w:style w:type="character" w:customStyle="1" w:styleId="NOChar">
    <w:name w:val="NO Char"/>
    <w:basedOn w:val="DefaultParagraphFont"/>
    <w:link w:val="NO"/>
  </w:style>
  <w:style w:type="paragraph" w:customStyle="1" w:styleId="PL">
    <w:name w:val="PL"/>
    <w:rsid w:val="00221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2160A"/>
    <w:pPr>
      <w:jc w:val="right"/>
    </w:pPr>
  </w:style>
  <w:style w:type="paragraph" w:customStyle="1" w:styleId="TAL">
    <w:name w:val="TAL"/>
    <w:basedOn w:val="Normal"/>
    <w:link w:val="TALCar"/>
    <w:rsid w:val="0022160A"/>
    <w:pPr>
      <w:keepNext/>
      <w:keepLines/>
      <w:spacing w:after="0"/>
    </w:pPr>
    <w:rPr>
      <w:rFonts w:ascii="Arial" w:hAnsi="Arial"/>
      <w:sz w:val="18"/>
    </w:rPr>
  </w:style>
  <w:style w:type="paragraph" w:styleId="ListNumber2">
    <w:name w:val="List Number 2"/>
    <w:basedOn w:val="ListNumber"/>
    <w:rsid w:val="0022160A"/>
    <w:pPr>
      <w:ind w:left="851"/>
    </w:pPr>
  </w:style>
  <w:style w:type="paragraph" w:styleId="ListNumber">
    <w:name w:val="List Number"/>
    <w:basedOn w:val="List"/>
    <w:rsid w:val="0022160A"/>
  </w:style>
  <w:style w:type="paragraph" w:styleId="List">
    <w:name w:val="List"/>
    <w:basedOn w:val="Normal"/>
    <w:rsid w:val="0022160A"/>
    <w:pPr>
      <w:ind w:left="568" w:hanging="284"/>
    </w:pPr>
  </w:style>
  <w:style w:type="paragraph" w:customStyle="1" w:styleId="TAH">
    <w:name w:val="TAH"/>
    <w:basedOn w:val="TAC"/>
    <w:link w:val="TAHChar"/>
    <w:rsid w:val="0022160A"/>
    <w:rPr>
      <w:b/>
    </w:rPr>
  </w:style>
  <w:style w:type="paragraph" w:customStyle="1" w:styleId="TAC">
    <w:name w:val="TAC"/>
    <w:basedOn w:val="TAL"/>
    <w:link w:val="TACChar"/>
    <w:rsid w:val="0022160A"/>
    <w:pPr>
      <w:jc w:val="center"/>
    </w:pPr>
  </w:style>
  <w:style w:type="paragraph" w:customStyle="1" w:styleId="LD">
    <w:name w:val="LD"/>
    <w:rsid w:val="002216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22160A"/>
    <w:pPr>
      <w:keepLines/>
      <w:ind w:left="1702" w:hanging="1418"/>
    </w:pPr>
  </w:style>
  <w:style w:type="paragraph" w:customStyle="1" w:styleId="FP">
    <w:name w:val="FP"/>
    <w:basedOn w:val="Normal"/>
    <w:rsid w:val="0022160A"/>
    <w:pPr>
      <w:spacing w:after="0"/>
    </w:pPr>
  </w:style>
  <w:style w:type="paragraph" w:customStyle="1" w:styleId="NW">
    <w:name w:val="NW"/>
    <w:basedOn w:val="NO"/>
    <w:rsid w:val="0022160A"/>
    <w:pPr>
      <w:spacing w:after="0"/>
    </w:pPr>
  </w:style>
  <w:style w:type="paragraph" w:customStyle="1" w:styleId="EW">
    <w:name w:val="EW"/>
    <w:basedOn w:val="EX"/>
    <w:rsid w:val="0022160A"/>
    <w:pPr>
      <w:spacing w:after="0"/>
    </w:pPr>
  </w:style>
  <w:style w:type="paragraph" w:customStyle="1" w:styleId="B1">
    <w:name w:val="B1"/>
    <w:basedOn w:val="List"/>
    <w:rsid w:val="0022160A"/>
  </w:style>
  <w:style w:type="paragraph" w:styleId="TOC6">
    <w:name w:val="toc 6"/>
    <w:basedOn w:val="TOC5"/>
    <w:next w:val="Normal"/>
    <w:semiHidden/>
    <w:rsid w:val="0022160A"/>
    <w:pPr>
      <w:ind w:left="1985" w:hanging="1985"/>
    </w:pPr>
  </w:style>
  <w:style w:type="paragraph" w:styleId="TOC7">
    <w:name w:val="toc 7"/>
    <w:basedOn w:val="TOC6"/>
    <w:next w:val="Normal"/>
    <w:semiHidden/>
    <w:rsid w:val="0022160A"/>
    <w:pPr>
      <w:ind w:left="2268" w:hanging="2268"/>
    </w:pPr>
  </w:style>
  <w:style w:type="paragraph" w:styleId="ListBullet2">
    <w:name w:val="List Bullet 2"/>
    <w:basedOn w:val="ListBullet"/>
    <w:rsid w:val="0022160A"/>
    <w:pPr>
      <w:ind w:left="851"/>
    </w:pPr>
  </w:style>
  <w:style w:type="paragraph" w:styleId="ListBullet">
    <w:name w:val="List Bullet"/>
    <w:basedOn w:val="List"/>
    <w:rsid w:val="0022160A"/>
  </w:style>
  <w:style w:type="paragraph" w:customStyle="1" w:styleId="EditorsNote">
    <w:name w:val="Editor's Note"/>
    <w:basedOn w:val="NO"/>
    <w:rsid w:val="0022160A"/>
    <w:rPr>
      <w:color w:val="FF0000"/>
    </w:rPr>
  </w:style>
  <w:style w:type="paragraph" w:customStyle="1" w:styleId="TH">
    <w:name w:val="TH"/>
    <w:basedOn w:val="Normal"/>
    <w:link w:val="THChar"/>
    <w:rsid w:val="0022160A"/>
    <w:pPr>
      <w:keepNext/>
      <w:keepLines/>
      <w:spacing w:before="60"/>
      <w:jc w:val="center"/>
    </w:pPr>
    <w:rPr>
      <w:rFonts w:ascii="Arial" w:hAnsi="Arial"/>
      <w:b/>
    </w:rPr>
  </w:style>
  <w:style w:type="paragraph" w:customStyle="1" w:styleId="ZA">
    <w:name w:val="ZA"/>
    <w:rsid w:val="002216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216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216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216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2160A"/>
    <w:pPr>
      <w:ind w:left="851" w:hanging="851"/>
    </w:pPr>
  </w:style>
  <w:style w:type="paragraph" w:customStyle="1" w:styleId="ZH">
    <w:name w:val="ZH"/>
    <w:rsid w:val="002216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22160A"/>
    <w:pPr>
      <w:keepNext w:val="0"/>
      <w:spacing w:before="0" w:after="240"/>
    </w:pPr>
  </w:style>
  <w:style w:type="paragraph" w:customStyle="1" w:styleId="ZG">
    <w:name w:val="ZG"/>
    <w:rsid w:val="002216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2160A"/>
    <w:pPr>
      <w:ind w:left="1135"/>
    </w:pPr>
  </w:style>
  <w:style w:type="paragraph" w:styleId="List2">
    <w:name w:val="List 2"/>
    <w:basedOn w:val="List"/>
    <w:rsid w:val="0022160A"/>
    <w:pPr>
      <w:ind w:left="851"/>
    </w:pPr>
  </w:style>
  <w:style w:type="paragraph" w:styleId="List3">
    <w:name w:val="List 3"/>
    <w:basedOn w:val="List2"/>
    <w:rsid w:val="0022160A"/>
    <w:pPr>
      <w:ind w:left="1135"/>
    </w:pPr>
  </w:style>
  <w:style w:type="paragraph" w:styleId="List4">
    <w:name w:val="List 4"/>
    <w:basedOn w:val="List3"/>
    <w:rsid w:val="0022160A"/>
    <w:pPr>
      <w:ind w:left="1418"/>
    </w:pPr>
  </w:style>
  <w:style w:type="paragraph" w:styleId="List5">
    <w:name w:val="List 5"/>
    <w:basedOn w:val="List4"/>
    <w:rsid w:val="0022160A"/>
    <w:pPr>
      <w:ind w:left="1702"/>
    </w:pPr>
  </w:style>
  <w:style w:type="paragraph" w:styleId="ListBullet4">
    <w:name w:val="List Bullet 4"/>
    <w:basedOn w:val="ListBullet3"/>
    <w:rsid w:val="0022160A"/>
    <w:pPr>
      <w:ind w:left="1418"/>
    </w:pPr>
  </w:style>
  <w:style w:type="paragraph" w:styleId="ListBullet5">
    <w:name w:val="List Bullet 5"/>
    <w:basedOn w:val="ListBullet4"/>
    <w:rsid w:val="0022160A"/>
    <w:pPr>
      <w:ind w:left="1702"/>
    </w:pPr>
  </w:style>
  <w:style w:type="paragraph" w:customStyle="1" w:styleId="B2">
    <w:name w:val="B2"/>
    <w:basedOn w:val="List2"/>
    <w:rsid w:val="0022160A"/>
  </w:style>
  <w:style w:type="paragraph" w:customStyle="1" w:styleId="B3">
    <w:name w:val="B3"/>
    <w:basedOn w:val="List3"/>
    <w:rsid w:val="0022160A"/>
  </w:style>
  <w:style w:type="paragraph" w:customStyle="1" w:styleId="B4">
    <w:name w:val="B4"/>
    <w:basedOn w:val="List4"/>
    <w:rsid w:val="0022160A"/>
  </w:style>
  <w:style w:type="paragraph" w:customStyle="1" w:styleId="B5">
    <w:name w:val="B5"/>
    <w:basedOn w:val="List5"/>
    <w:rsid w:val="0022160A"/>
  </w:style>
  <w:style w:type="paragraph" w:customStyle="1" w:styleId="ZTD">
    <w:name w:val="ZTD"/>
    <w:basedOn w:val="ZB"/>
    <w:rsid w:val="0022160A"/>
    <w:pPr>
      <w:framePr w:hRule="auto" w:wrap="notBeside" w:y="852"/>
    </w:pPr>
    <w:rPr>
      <w:i w:val="0"/>
      <w:sz w:val="40"/>
    </w:rPr>
  </w:style>
  <w:style w:type="paragraph" w:customStyle="1" w:styleId="ZV">
    <w:name w:val="ZV"/>
    <w:basedOn w:val="ZU"/>
    <w:rsid w:val="0022160A"/>
    <w:pPr>
      <w:framePr w:wrap="notBeside" w:y="16161"/>
    </w:pPr>
  </w:style>
  <w:style w:type="paragraph" w:customStyle="1" w:styleId="TAJ">
    <w:name w:val="TAJ"/>
    <w:basedOn w:val="TH"/>
  </w:style>
  <w:style w:type="paragraph" w:styleId="BalloonText">
    <w:name w:val="Balloon Text"/>
    <w:basedOn w:val="Normal"/>
    <w:semiHidden/>
    <w:rsid w:val="00933843"/>
    <w:rPr>
      <w:rFonts w:ascii="Tahoma" w:hAnsi="Tahoma" w:cs="Tahoma"/>
      <w:sz w:val="16"/>
      <w:szCs w:val="16"/>
    </w:rPr>
  </w:style>
  <w:style w:type="character" w:styleId="Hyperlink">
    <w:name w:val="Hyperlink"/>
    <w:rsid w:val="007215B7"/>
    <w:rPr>
      <w:color w:val="0000FF"/>
      <w:u w:val="single"/>
    </w:rPr>
  </w:style>
  <w:style w:type="character" w:customStyle="1" w:styleId="TACChar">
    <w:name w:val="TAC Char"/>
    <w:link w:val="TAC"/>
    <w:rsid w:val="003F3D10"/>
    <w:rPr>
      <w:rFonts w:ascii="Arial" w:hAnsi="Arial"/>
      <w:sz w:val="18"/>
    </w:rPr>
  </w:style>
  <w:style w:type="character" w:customStyle="1" w:styleId="THChar">
    <w:name w:val="TH Char"/>
    <w:link w:val="TH"/>
    <w:rsid w:val="003F3D10"/>
    <w:rPr>
      <w:rFonts w:ascii="Arial" w:hAnsi="Arial"/>
      <w:b/>
    </w:rPr>
  </w:style>
  <w:style w:type="character" w:customStyle="1" w:styleId="TALCar">
    <w:name w:val="TAL Car"/>
    <w:link w:val="TAL"/>
    <w:rsid w:val="003F3D10"/>
    <w:rPr>
      <w:rFonts w:ascii="Arial" w:hAnsi="Arial"/>
      <w:sz w:val="18"/>
    </w:rPr>
  </w:style>
  <w:style w:type="character" w:customStyle="1" w:styleId="TALChar">
    <w:name w:val="TAL Char"/>
    <w:rsid w:val="00967101"/>
    <w:rPr>
      <w:rFonts w:ascii="Arial" w:hAnsi="Arial"/>
      <w:sz w:val="18"/>
      <w:lang w:val="en-GB" w:eastAsia="en-US"/>
    </w:rPr>
  </w:style>
  <w:style w:type="character" w:customStyle="1" w:styleId="TAHChar">
    <w:name w:val="TAH Char"/>
    <w:link w:val="TAH"/>
    <w:rsid w:val="00967101"/>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1309</Words>
  <Characters>6599</Characters>
  <Application>Microsoft Office Word</Application>
  <DocSecurity>0</DocSecurity>
  <Lines>549</Lines>
  <Paragraphs>527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25.466</vt:lpstr>
      <vt:lpstr>3GPP TS 25.466</vt:lpstr>
    </vt:vector>
  </TitlesOfParts>
  <Manager/>
  <Company/>
  <LinksUpToDate>false</LinksUpToDate>
  <CharactersWithSpaces>7381</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25.466</dc:title>
  <dc:subject>UTRAN Iuant Interface: Application Part (Release 19)</dc:subject>
  <dc:creator>MCC Support</dc:creator>
  <cp:keywords/>
  <dc:description/>
  <cp:lastModifiedBy>Rapp</cp:lastModifiedBy>
  <cp:revision>2</cp:revision>
  <dcterms:created xsi:type="dcterms:W3CDTF">2025-09-23T12:48:00Z</dcterms:created>
  <dcterms:modified xsi:type="dcterms:W3CDTF">2025-09-23T12:48:00Z</dcterms:modified>
  <cp:category>v1.3.1</cp:category>
</cp:coreProperties>
</file>