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E4696" w:rsidRPr="00195960" w14:paraId="2DC5D2D2" w14:textId="77777777" w:rsidTr="00E36098">
        <w:trPr>
          <w:cantSplit/>
        </w:trPr>
        <w:tc>
          <w:tcPr>
            <w:tcW w:w="10423" w:type="dxa"/>
            <w:gridSpan w:val="2"/>
          </w:tcPr>
          <w:p w14:paraId="0DC3DB6E" w14:textId="42158E00" w:rsidR="004E4696" w:rsidRPr="00195960" w:rsidRDefault="004E4696" w:rsidP="00E36098">
            <w:pPr>
              <w:pStyle w:val="ZA"/>
              <w:framePr w:w="0" w:hRule="auto" w:wrap="auto" w:vAnchor="margin" w:hAnchor="text" w:yAlign="inline"/>
            </w:pPr>
            <w:bookmarkStart w:id="0" w:name="page1"/>
            <w:r w:rsidRPr="004D3578">
              <w:rPr>
                <w:sz w:val="64"/>
              </w:rPr>
              <w:t xml:space="preserve">3GPP TS </w:t>
            </w:r>
            <w:r>
              <w:rPr>
                <w:sz w:val="64"/>
              </w:rPr>
              <w:t>25.410</w:t>
            </w:r>
            <w:r w:rsidRPr="004D3578">
              <w:rPr>
                <w:sz w:val="64"/>
              </w:rPr>
              <w:t xml:space="preserve"> </w:t>
            </w:r>
            <w:r w:rsidRPr="004D3578">
              <w:t>V</w:t>
            </w:r>
            <w:r w:rsidR="002B4CCE">
              <w:t>19.0.0</w:t>
            </w:r>
            <w:r w:rsidR="002B4CCE" w:rsidRPr="004D3578">
              <w:rPr>
                <w:sz w:val="32"/>
              </w:rPr>
              <w:t xml:space="preserve"> </w:t>
            </w:r>
            <w:r w:rsidRPr="004D3578">
              <w:rPr>
                <w:sz w:val="32"/>
              </w:rPr>
              <w:t>(</w:t>
            </w:r>
            <w:r w:rsidR="002B4CCE">
              <w:rPr>
                <w:sz w:val="32"/>
              </w:rPr>
              <w:t>2025-09</w:t>
            </w:r>
            <w:r>
              <w:rPr>
                <w:sz w:val="32"/>
              </w:rPr>
              <w:t>)</w:t>
            </w:r>
          </w:p>
        </w:tc>
      </w:tr>
      <w:tr w:rsidR="004E4696" w:rsidRPr="00195960" w14:paraId="34104513" w14:textId="77777777" w:rsidTr="00E36098">
        <w:trPr>
          <w:cantSplit/>
          <w:trHeight w:hRule="exact" w:val="1134"/>
        </w:trPr>
        <w:tc>
          <w:tcPr>
            <w:tcW w:w="10423" w:type="dxa"/>
            <w:gridSpan w:val="2"/>
          </w:tcPr>
          <w:p w14:paraId="19357D2F" w14:textId="77777777" w:rsidR="004E4696" w:rsidRPr="00195960" w:rsidRDefault="004E4696" w:rsidP="00E36098">
            <w:pPr>
              <w:pStyle w:val="TAR"/>
            </w:pPr>
            <w:r w:rsidRPr="004D3578">
              <w:t>Technical Specification</w:t>
            </w:r>
          </w:p>
        </w:tc>
      </w:tr>
      <w:tr w:rsidR="004E4696" w:rsidRPr="00195960" w14:paraId="77DB8191" w14:textId="77777777" w:rsidTr="00E36098">
        <w:trPr>
          <w:cantSplit/>
          <w:trHeight w:hRule="exact" w:val="3685"/>
        </w:trPr>
        <w:tc>
          <w:tcPr>
            <w:tcW w:w="10423" w:type="dxa"/>
            <w:gridSpan w:val="2"/>
          </w:tcPr>
          <w:p w14:paraId="6F36AAF0" w14:textId="77777777" w:rsidR="004E4696" w:rsidRPr="004D3578" w:rsidRDefault="004E4696" w:rsidP="00E36098">
            <w:pPr>
              <w:pStyle w:val="ZT"/>
              <w:framePr w:wrap="auto" w:hAnchor="text" w:yAlign="inline"/>
            </w:pPr>
            <w:r w:rsidRPr="004D3578">
              <w:t>3rd Generation Partnership Project;</w:t>
            </w:r>
          </w:p>
          <w:p w14:paraId="1F48AC81" w14:textId="77777777" w:rsidR="004E4696" w:rsidRPr="004D3578" w:rsidRDefault="004E4696" w:rsidP="00E36098">
            <w:pPr>
              <w:pStyle w:val="ZT"/>
              <w:framePr w:wrap="auto" w:hAnchor="text" w:yAlign="inline"/>
            </w:pPr>
            <w:r w:rsidRPr="004D3578">
              <w:t xml:space="preserve">Technical Specification Group </w:t>
            </w:r>
            <w:r w:rsidRPr="00671660">
              <w:t>Radio Access Network</w:t>
            </w:r>
            <w:r w:rsidRPr="004D3578">
              <w:t>;</w:t>
            </w:r>
          </w:p>
          <w:p w14:paraId="420E9952" w14:textId="77777777" w:rsidR="004E4696" w:rsidRPr="004D3578" w:rsidRDefault="004E4696" w:rsidP="00E36098">
            <w:pPr>
              <w:pStyle w:val="ZT"/>
              <w:framePr w:wrap="auto" w:hAnchor="text" w:yAlign="inline"/>
            </w:pPr>
            <w:r>
              <w:t>UTRAN Iu Interface: general aspects and principles</w:t>
            </w:r>
          </w:p>
          <w:p w14:paraId="451CAB11" w14:textId="16BEF20C" w:rsidR="004E4696" w:rsidRPr="00195960" w:rsidRDefault="004E4696" w:rsidP="00E36098">
            <w:pPr>
              <w:pStyle w:val="ZT"/>
              <w:framePr w:wrap="auto" w:hAnchor="text" w:yAlign="inline"/>
              <w:rPr>
                <w:i/>
                <w:sz w:val="28"/>
              </w:rPr>
            </w:pPr>
            <w:r w:rsidRPr="004D3578">
              <w:t>(</w:t>
            </w:r>
            <w:r w:rsidRPr="004D3578">
              <w:rPr>
                <w:rStyle w:val="ZGSM"/>
              </w:rPr>
              <w:t>Release</w:t>
            </w:r>
            <w:r w:rsidR="002B4CCE">
              <w:rPr>
                <w:rStyle w:val="ZGSM"/>
              </w:rPr>
              <w:t xml:space="preserve"> 19</w:t>
            </w:r>
            <w:r w:rsidRPr="004D3578">
              <w:t>)</w:t>
            </w:r>
          </w:p>
        </w:tc>
      </w:tr>
      <w:tr w:rsidR="004E4696" w:rsidRPr="00195960" w14:paraId="03B8EA0C" w14:textId="77777777" w:rsidTr="00E36098">
        <w:trPr>
          <w:cantSplit/>
        </w:trPr>
        <w:tc>
          <w:tcPr>
            <w:tcW w:w="10423" w:type="dxa"/>
            <w:gridSpan w:val="2"/>
            <w:tcBorders>
              <w:bottom w:val="single" w:sz="12" w:space="0" w:color="auto"/>
            </w:tcBorders>
          </w:tcPr>
          <w:p w14:paraId="3B068213" w14:textId="77777777" w:rsidR="004E4696" w:rsidRPr="004D3578" w:rsidRDefault="004E4696" w:rsidP="00E36098">
            <w:pPr>
              <w:pStyle w:val="FP"/>
            </w:pPr>
          </w:p>
        </w:tc>
      </w:tr>
      <w:bookmarkStart w:id="1" w:name="_Hlk99699974"/>
      <w:bookmarkEnd w:id="1"/>
      <w:bookmarkStart w:id="2" w:name="_MON_1684549432"/>
      <w:bookmarkEnd w:id="2"/>
      <w:tr w:rsidR="004E4696" w:rsidRPr="00195960" w14:paraId="739D0402" w14:textId="77777777" w:rsidTr="00E36098">
        <w:trPr>
          <w:cantSplit/>
          <w:trHeight w:hRule="exact" w:val="1531"/>
        </w:trPr>
        <w:tc>
          <w:tcPr>
            <w:tcW w:w="5211" w:type="dxa"/>
            <w:tcBorders>
              <w:top w:val="dashed" w:sz="4" w:space="0" w:color="auto"/>
              <w:bottom w:val="dashed" w:sz="4" w:space="0" w:color="auto"/>
            </w:tcBorders>
          </w:tcPr>
          <w:p w14:paraId="67F78B59" w14:textId="77777777" w:rsidR="004E4696" w:rsidRPr="00195960" w:rsidRDefault="004E4696" w:rsidP="00E36098">
            <w:pPr>
              <w:pStyle w:val="TAL"/>
            </w:pPr>
            <w:r w:rsidRPr="004E4696">
              <w:rPr>
                <w:color w:val="0000FF"/>
              </w:rPr>
              <w:object w:dxaOrig="2026" w:dyaOrig="1251" w14:anchorId="7E9AA5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78.9pt" o:ole="">
                  <v:imagedata r:id="rId8" o:title=""/>
                </v:shape>
                <o:OLEObject Type="Embed" ProgID="Word.Picture.8" ShapeID="_x0000_i1025" DrawAspect="Content" ObjectID="_1820142428" r:id="rId9"/>
              </w:object>
            </w:r>
          </w:p>
        </w:tc>
        <w:tc>
          <w:tcPr>
            <w:tcW w:w="5212" w:type="dxa"/>
            <w:tcBorders>
              <w:top w:val="dashed" w:sz="4" w:space="0" w:color="auto"/>
              <w:bottom w:val="dashed" w:sz="4" w:space="0" w:color="auto"/>
            </w:tcBorders>
          </w:tcPr>
          <w:p w14:paraId="1EA9CFFE" w14:textId="0E394CFC" w:rsidR="004E4696" w:rsidRPr="00195960" w:rsidRDefault="002B4CCE" w:rsidP="00E36098">
            <w:pPr>
              <w:pStyle w:val="TAR"/>
            </w:pPr>
            <w:r>
              <w:rPr>
                <w:noProof/>
                <w:color w:val="0000FF"/>
              </w:rPr>
              <w:pict w14:anchorId="30C99DAF">
                <v:shape id="Picture 1" o:spid="_x0000_i1026" type="#_x0000_t75" style="width:127.7pt;height:74.5pt;visibility:visible;mso-wrap-style:square">
                  <v:imagedata r:id="rId10" o:title=""/>
                </v:shape>
              </w:pict>
            </w:r>
          </w:p>
        </w:tc>
      </w:tr>
      <w:tr w:rsidR="004E4696" w:rsidRPr="00195960" w14:paraId="162D4059" w14:textId="77777777" w:rsidTr="00E36098">
        <w:trPr>
          <w:cantSplit/>
          <w:trHeight w:hRule="exact" w:val="5783"/>
        </w:trPr>
        <w:tc>
          <w:tcPr>
            <w:tcW w:w="10423" w:type="dxa"/>
            <w:gridSpan w:val="2"/>
            <w:tcBorders>
              <w:top w:val="dashed" w:sz="4" w:space="0" w:color="auto"/>
              <w:bottom w:val="dashed" w:sz="4" w:space="0" w:color="auto"/>
            </w:tcBorders>
          </w:tcPr>
          <w:p w14:paraId="69AFBE87" w14:textId="77777777" w:rsidR="004E4696" w:rsidRPr="00195960" w:rsidRDefault="004E4696" w:rsidP="00E36098">
            <w:pPr>
              <w:pStyle w:val="FP"/>
            </w:pPr>
          </w:p>
        </w:tc>
      </w:tr>
      <w:tr w:rsidR="004E4696" w:rsidRPr="00195960" w14:paraId="663C53A6" w14:textId="77777777" w:rsidTr="00E36098">
        <w:trPr>
          <w:cantSplit/>
          <w:trHeight w:hRule="exact" w:val="964"/>
        </w:trPr>
        <w:tc>
          <w:tcPr>
            <w:tcW w:w="10423" w:type="dxa"/>
            <w:gridSpan w:val="2"/>
            <w:tcBorders>
              <w:top w:val="dashed" w:sz="4" w:space="0" w:color="auto"/>
            </w:tcBorders>
          </w:tcPr>
          <w:p w14:paraId="610A611C" w14:textId="77777777" w:rsidR="004E4696" w:rsidRPr="00195960" w:rsidRDefault="004E4696" w:rsidP="00E36098">
            <w:pPr>
              <w:rPr>
                <w:sz w:val="16"/>
                <w:szCs w:val="16"/>
              </w:rPr>
            </w:pPr>
            <w:r w:rsidRPr="00195960">
              <w:rPr>
                <w:sz w:val="16"/>
                <w:szCs w:val="16"/>
              </w:rPr>
              <w:t>The present document has been developed within the 3rd Generation Partnership Project (3GPP</w:t>
            </w:r>
            <w:r w:rsidRPr="00195960">
              <w:rPr>
                <w:sz w:val="16"/>
                <w:szCs w:val="16"/>
                <w:vertAlign w:val="superscript"/>
              </w:rPr>
              <w:t xml:space="preserve"> TM</w:t>
            </w:r>
            <w:r w:rsidRPr="00195960">
              <w:rPr>
                <w:sz w:val="16"/>
                <w:szCs w:val="16"/>
              </w:rPr>
              <w:t>) and may be further elaborated for the purposes of 3GPP.</w:t>
            </w:r>
            <w:r w:rsidRPr="00195960">
              <w:rPr>
                <w:sz w:val="16"/>
                <w:szCs w:val="16"/>
              </w:rPr>
              <w:br/>
              <w:t>The present document has not been subject to any approval process by the 3GPP</w:t>
            </w:r>
            <w:r w:rsidRPr="00195960">
              <w:rPr>
                <w:sz w:val="16"/>
                <w:szCs w:val="16"/>
                <w:vertAlign w:val="superscript"/>
              </w:rPr>
              <w:t xml:space="preserve"> </w:t>
            </w:r>
            <w:r w:rsidRPr="00195960">
              <w:rPr>
                <w:sz w:val="16"/>
                <w:szCs w:val="16"/>
              </w:rPr>
              <w:t>Organizational Partners and shall not be implemented.</w:t>
            </w:r>
            <w:r w:rsidRPr="00195960">
              <w:rPr>
                <w:sz w:val="16"/>
                <w:szCs w:val="16"/>
              </w:rPr>
              <w:br/>
              <w:t>This Specification is provided for future development work within 3GPP</w:t>
            </w:r>
            <w:r w:rsidRPr="00195960">
              <w:rPr>
                <w:sz w:val="16"/>
                <w:szCs w:val="16"/>
                <w:vertAlign w:val="superscript"/>
              </w:rPr>
              <w:t xml:space="preserve"> </w:t>
            </w:r>
            <w:r w:rsidRPr="00195960">
              <w:rPr>
                <w:sz w:val="16"/>
                <w:szCs w:val="16"/>
              </w:rPr>
              <w:t>only. The Organizational Partners accept no liability for any use of this Specification.</w:t>
            </w:r>
            <w:r w:rsidRPr="00195960">
              <w:rPr>
                <w:sz w:val="16"/>
                <w:szCs w:val="16"/>
              </w:rPr>
              <w:br/>
              <w:t>Specifications and Reports for implementation of the 3GPP</w:t>
            </w:r>
            <w:r w:rsidRPr="00195960">
              <w:rPr>
                <w:sz w:val="16"/>
                <w:szCs w:val="16"/>
                <w:vertAlign w:val="superscript"/>
              </w:rPr>
              <w:t xml:space="preserve"> TM</w:t>
            </w:r>
            <w:r w:rsidRPr="00195960">
              <w:rPr>
                <w:sz w:val="16"/>
                <w:szCs w:val="16"/>
              </w:rPr>
              <w:t xml:space="preserve"> system should be obtained via the 3GPP Organizational Partners' Publications Offices.</w:t>
            </w:r>
          </w:p>
        </w:tc>
      </w:tr>
    </w:tbl>
    <w:p w14:paraId="3361F766" w14:textId="77777777" w:rsidR="004E4696" w:rsidRPr="00195960" w:rsidRDefault="004E4696" w:rsidP="004E4696">
      <w:pPr>
        <w:sectPr w:rsidR="004E4696" w:rsidRPr="00195960" w:rsidSect="00A5534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E4696" w:rsidRPr="00195960" w14:paraId="14327D74" w14:textId="77777777" w:rsidTr="00E36098">
        <w:trPr>
          <w:cantSplit/>
          <w:trHeight w:hRule="exact" w:val="5669"/>
        </w:trPr>
        <w:tc>
          <w:tcPr>
            <w:tcW w:w="10423" w:type="dxa"/>
          </w:tcPr>
          <w:p w14:paraId="505CD3B4" w14:textId="77777777" w:rsidR="004E4696" w:rsidRPr="00195960" w:rsidRDefault="004E4696" w:rsidP="00E36098">
            <w:pPr>
              <w:pStyle w:val="FP"/>
            </w:pPr>
            <w:bookmarkStart w:id="4" w:name="page2"/>
          </w:p>
        </w:tc>
      </w:tr>
      <w:tr w:rsidR="004E4696" w:rsidRPr="00195960" w14:paraId="62D8DA6D" w14:textId="77777777" w:rsidTr="00E36098">
        <w:trPr>
          <w:cantSplit/>
          <w:trHeight w:hRule="exact" w:val="5386"/>
        </w:trPr>
        <w:tc>
          <w:tcPr>
            <w:tcW w:w="10423" w:type="dxa"/>
          </w:tcPr>
          <w:p w14:paraId="7003958B" w14:textId="77777777" w:rsidR="004E4696" w:rsidRPr="00195960" w:rsidRDefault="004E4696" w:rsidP="00E36098">
            <w:pPr>
              <w:pStyle w:val="FP"/>
              <w:spacing w:after="240"/>
              <w:ind w:left="2835" w:right="2835"/>
              <w:jc w:val="center"/>
              <w:rPr>
                <w:rFonts w:ascii="Arial" w:hAnsi="Arial"/>
                <w:b/>
                <w:i/>
                <w:noProof/>
              </w:rPr>
            </w:pPr>
            <w:bookmarkStart w:id="5" w:name="coords3gpp"/>
            <w:r w:rsidRPr="00195960">
              <w:rPr>
                <w:rFonts w:ascii="Arial" w:hAnsi="Arial"/>
                <w:b/>
                <w:i/>
                <w:noProof/>
              </w:rPr>
              <w:t>3GPP</w:t>
            </w:r>
          </w:p>
          <w:p w14:paraId="548CDD7F" w14:textId="77777777" w:rsidR="004E4696" w:rsidRPr="00195960" w:rsidRDefault="004E4696" w:rsidP="00E36098">
            <w:pPr>
              <w:pStyle w:val="FP"/>
              <w:pBdr>
                <w:bottom w:val="single" w:sz="6" w:space="1" w:color="auto"/>
              </w:pBdr>
              <w:ind w:left="2835" w:right="2835"/>
              <w:jc w:val="center"/>
              <w:rPr>
                <w:noProof/>
              </w:rPr>
            </w:pPr>
            <w:r w:rsidRPr="00195960">
              <w:rPr>
                <w:noProof/>
              </w:rPr>
              <w:t>Postal address</w:t>
            </w:r>
          </w:p>
          <w:p w14:paraId="3B1A2F79" w14:textId="77777777" w:rsidR="004E4696" w:rsidRPr="00195960" w:rsidRDefault="004E4696" w:rsidP="00E36098">
            <w:pPr>
              <w:pStyle w:val="FP"/>
              <w:ind w:left="2835" w:right="2835"/>
              <w:jc w:val="center"/>
              <w:rPr>
                <w:rFonts w:ascii="Arial" w:hAnsi="Arial"/>
                <w:noProof/>
                <w:sz w:val="18"/>
              </w:rPr>
            </w:pPr>
          </w:p>
          <w:p w14:paraId="769C02BB" w14:textId="77777777" w:rsidR="004E4696" w:rsidRPr="00195960" w:rsidRDefault="004E4696" w:rsidP="00E36098">
            <w:pPr>
              <w:pStyle w:val="FP"/>
              <w:pBdr>
                <w:bottom w:val="single" w:sz="6" w:space="1" w:color="auto"/>
              </w:pBdr>
              <w:spacing w:before="240"/>
              <w:ind w:left="2835" w:right="2835"/>
              <w:jc w:val="center"/>
              <w:rPr>
                <w:noProof/>
              </w:rPr>
            </w:pPr>
            <w:r w:rsidRPr="00195960">
              <w:rPr>
                <w:noProof/>
              </w:rPr>
              <w:t>3GPP support office address</w:t>
            </w:r>
          </w:p>
          <w:p w14:paraId="5A21AE9A" w14:textId="77777777" w:rsidR="004E4696" w:rsidRPr="004E4696" w:rsidRDefault="004E4696" w:rsidP="00E36098">
            <w:pPr>
              <w:pStyle w:val="FP"/>
              <w:ind w:left="2835" w:right="2835"/>
              <w:jc w:val="center"/>
              <w:rPr>
                <w:rFonts w:ascii="Arial" w:hAnsi="Arial"/>
                <w:noProof/>
                <w:sz w:val="18"/>
                <w:lang w:val="fr-FR"/>
              </w:rPr>
            </w:pPr>
            <w:r w:rsidRPr="004E4696">
              <w:rPr>
                <w:rFonts w:ascii="Arial" w:hAnsi="Arial"/>
                <w:noProof/>
                <w:sz w:val="18"/>
                <w:lang w:val="fr-FR"/>
              </w:rPr>
              <w:t>650 Route des Lucioles - Sophia Antipolis</w:t>
            </w:r>
          </w:p>
          <w:p w14:paraId="59342EB9" w14:textId="77777777" w:rsidR="004E4696" w:rsidRPr="004E4696" w:rsidRDefault="004E4696" w:rsidP="00E36098">
            <w:pPr>
              <w:pStyle w:val="FP"/>
              <w:ind w:left="2835" w:right="2835"/>
              <w:jc w:val="center"/>
              <w:rPr>
                <w:rFonts w:ascii="Arial" w:hAnsi="Arial"/>
                <w:noProof/>
                <w:sz w:val="18"/>
                <w:lang w:val="fr-FR"/>
              </w:rPr>
            </w:pPr>
            <w:r w:rsidRPr="004E4696">
              <w:rPr>
                <w:rFonts w:ascii="Arial" w:hAnsi="Arial"/>
                <w:noProof/>
                <w:sz w:val="18"/>
                <w:lang w:val="fr-FR"/>
              </w:rPr>
              <w:t>Valbonne - FRANCE</w:t>
            </w:r>
          </w:p>
          <w:p w14:paraId="41F154CF" w14:textId="77777777" w:rsidR="004E4696" w:rsidRPr="00195960" w:rsidRDefault="004E4696" w:rsidP="00E36098">
            <w:pPr>
              <w:pStyle w:val="FP"/>
              <w:spacing w:after="20"/>
              <w:ind w:left="2835" w:right="2835"/>
              <w:jc w:val="center"/>
              <w:rPr>
                <w:rFonts w:ascii="Arial" w:hAnsi="Arial"/>
                <w:noProof/>
                <w:sz w:val="18"/>
              </w:rPr>
            </w:pPr>
            <w:r w:rsidRPr="00195960">
              <w:rPr>
                <w:rFonts w:ascii="Arial" w:hAnsi="Arial"/>
                <w:noProof/>
                <w:sz w:val="18"/>
              </w:rPr>
              <w:t>Tel.: +33 4 92 94 42 00 Fax: +33 4 93 65 47 16</w:t>
            </w:r>
          </w:p>
          <w:p w14:paraId="624F6EBA" w14:textId="77777777" w:rsidR="004E4696" w:rsidRPr="00195960" w:rsidRDefault="004E4696" w:rsidP="00E36098">
            <w:pPr>
              <w:pStyle w:val="FP"/>
              <w:pBdr>
                <w:bottom w:val="single" w:sz="6" w:space="1" w:color="auto"/>
              </w:pBdr>
              <w:spacing w:before="240"/>
              <w:ind w:left="2835" w:right="2835"/>
              <w:jc w:val="center"/>
              <w:rPr>
                <w:noProof/>
              </w:rPr>
            </w:pPr>
            <w:r w:rsidRPr="00195960">
              <w:rPr>
                <w:noProof/>
              </w:rPr>
              <w:t>Internet</w:t>
            </w:r>
          </w:p>
          <w:p w14:paraId="1C57B422" w14:textId="77777777" w:rsidR="004E4696" w:rsidRPr="00195960" w:rsidRDefault="004E4696" w:rsidP="00E36098">
            <w:pPr>
              <w:pStyle w:val="FP"/>
              <w:ind w:left="2835" w:right="2835"/>
              <w:jc w:val="center"/>
              <w:rPr>
                <w:rFonts w:ascii="Arial" w:hAnsi="Arial"/>
                <w:noProof/>
                <w:sz w:val="18"/>
              </w:rPr>
            </w:pPr>
            <w:r w:rsidRPr="00195960">
              <w:rPr>
                <w:rFonts w:ascii="Arial" w:hAnsi="Arial"/>
                <w:noProof/>
                <w:sz w:val="18"/>
              </w:rPr>
              <w:t>https://www.3gpp.org</w:t>
            </w:r>
            <w:bookmarkEnd w:id="5"/>
          </w:p>
          <w:p w14:paraId="6BA638AB" w14:textId="77777777" w:rsidR="004E4696" w:rsidRPr="00195960" w:rsidRDefault="004E4696" w:rsidP="00E36098">
            <w:pPr>
              <w:rPr>
                <w:noProof/>
              </w:rPr>
            </w:pPr>
          </w:p>
        </w:tc>
      </w:tr>
      <w:tr w:rsidR="004E4696" w:rsidRPr="00195960" w14:paraId="556C82F5" w14:textId="77777777" w:rsidTr="00E36098">
        <w:trPr>
          <w:cantSplit/>
        </w:trPr>
        <w:tc>
          <w:tcPr>
            <w:tcW w:w="10423" w:type="dxa"/>
            <w:vAlign w:val="bottom"/>
          </w:tcPr>
          <w:p w14:paraId="34406D6D" w14:textId="77777777" w:rsidR="004E4696" w:rsidRPr="00195960" w:rsidRDefault="004E4696" w:rsidP="00E36098">
            <w:pPr>
              <w:pStyle w:val="FP"/>
              <w:pBdr>
                <w:bottom w:val="single" w:sz="6" w:space="1" w:color="auto"/>
              </w:pBdr>
              <w:spacing w:after="240"/>
              <w:jc w:val="center"/>
              <w:rPr>
                <w:rFonts w:ascii="Arial" w:hAnsi="Arial"/>
                <w:b/>
                <w:i/>
                <w:noProof/>
              </w:rPr>
            </w:pPr>
            <w:bookmarkStart w:id="6" w:name="copyrightNotification"/>
            <w:r w:rsidRPr="00195960">
              <w:rPr>
                <w:rFonts w:ascii="Arial" w:hAnsi="Arial"/>
                <w:b/>
                <w:i/>
                <w:noProof/>
              </w:rPr>
              <w:t>Copyright Notification</w:t>
            </w:r>
          </w:p>
          <w:p w14:paraId="26B2C2AB" w14:textId="77777777" w:rsidR="004E4696" w:rsidRPr="00195960" w:rsidRDefault="004E4696" w:rsidP="00E36098">
            <w:pPr>
              <w:pStyle w:val="FP"/>
              <w:jc w:val="center"/>
              <w:rPr>
                <w:noProof/>
              </w:rPr>
            </w:pPr>
            <w:r w:rsidRPr="00195960">
              <w:rPr>
                <w:noProof/>
              </w:rPr>
              <w:t>No part may be reproduced except as authorized by written permission.</w:t>
            </w:r>
            <w:r w:rsidRPr="00195960">
              <w:rPr>
                <w:noProof/>
              </w:rPr>
              <w:br/>
              <w:t>The copyright and the foregoing restriction extend to reproduction in all media.</w:t>
            </w:r>
          </w:p>
          <w:p w14:paraId="32E2EC52" w14:textId="77777777" w:rsidR="004E4696" w:rsidRPr="00195960" w:rsidRDefault="004E4696" w:rsidP="00E36098">
            <w:pPr>
              <w:pStyle w:val="FP"/>
              <w:jc w:val="center"/>
              <w:rPr>
                <w:noProof/>
              </w:rPr>
            </w:pPr>
          </w:p>
          <w:p w14:paraId="4690C33B" w14:textId="58098B6F" w:rsidR="004E4696" w:rsidRPr="00195960" w:rsidRDefault="004E4696" w:rsidP="00E36098">
            <w:pPr>
              <w:pStyle w:val="FP"/>
              <w:jc w:val="center"/>
              <w:rPr>
                <w:noProof/>
                <w:sz w:val="18"/>
              </w:rPr>
            </w:pPr>
            <w:r w:rsidRPr="00195960">
              <w:rPr>
                <w:noProof/>
                <w:sz w:val="18"/>
              </w:rPr>
              <w:t>©</w:t>
            </w:r>
            <w:r w:rsidR="002B4CCE">
              <w:rPr>
                <w:noProof/>
                <w:sz w:val="18"/>
              </w:rPr>
              <w:t xml:space="preserve"> 2025</w:t>
            </w:r>
            <w:r w:rsidRPr="00195960">
              <w:rPr>
                <w:noProof/>
                <w:sz w:val="18"/>
              </w:rPr>
              <w:t>, 3GPP Organizational Partners (ARIB, ATIS, CCSA, ETSI, TSDSI, TTA, TTC).</w:t>
            </w:r>
            <w:bookmarkStart w:id="7" w:name="copyrightaddon"/>
            <w:bookmarkEnd w:id="7"/>
          </w:p>
          <w:p w14:paraId="3A9E862D" w14:textId="77777777" w:rsidR="004E4696" w:rsidRPr="00195960" w:rsidRDefault="004E4696" w:rsidP="00E36098">
            <w:pPr>
              <w:pStyle w:val="FP"/>
              <w:jc w:val="center"/>
              <w:rPr>
                <w:noProof/>
                <w:sz w:val="18"/>
              </w:rPr>
            </w:pPr>
            <w:r w:rsidRPr="00195960">
              <w:rPr>
                <w:noProof/>
                <w:sz w:val="18"/>
              </w:rPr>
              <w:t>All rights reserved.</w:t>
            </w:r>
          </w:p>
          <w:p w14:paraId="6E8E3AB8" w14:textId="77777777" w:rsidR="004E4696" w:rsidRPr="00195960" w:rsidRDefault="004E4696" w:rsidP="00E36098">
            <w:pPr>
              <w:pStyle w:val="FP"/>
              <w:rPr>
                <w:noProof/>
                <w:sz w:val="18"/>
              </w:rPr>
            </w:pPr>
          </w:p>
          <w:p w14:paraId="616FA4E5" w14:textId="77777777" w:rsidR="004E4696" w:rsidRPr="00195960" w:rsidRDefault="004E4696" w:rsidP="00E36098">
            <w:pPr>
              <w:pStyle w:val="FP"/>
              <w:rPr>
                <w:noProof/>
                <w:sz w:val="18"/>
              </w:rPr>
            </w:pPr>
            <w:r w:rsidRPr="00195960">
              <w:rPr>
                <w:noProof/>
                <w:sz w:val="18"/>
              </w:rPr>
              <w:t>UMTS™ is a Trade Mark of ETSI registered for the benefit of its members</w:t>
            </w:r>
          </w:p>
          <w:p w14:paraId="1315CF5E" w14:textId="77777777" w:rsidR="004E4696" w:rsidRPr="00195960" w:rsidRDefault="004E4696" w:rsidP="00E36098">
            <w:pPr>
              <w:pStyle w:val="FP"/>
              <w:rPr>
                <w:noProof/>
                <w:sz w:val="18"/>
              </w:rPr>
            </w:pPr>
            <w:r w:rsidRPr="00195960">
              <w:rPr>
                <w:noProof/>
                <w:sz w:val="18"/>
              </w:rPr>
              <w:t>3GPP™ is a Trade Mark of ETSI registered for the benefit of its Members and of the 3GPP Organizational Partners</w:t>
            </w:r>
            <w:r w:rsidRPr="00195960">
              <w:rPr>
                <w:noProof/>
                <w:sz w:val="18"/>
              </w:rPr>
              <w:br/>
              <w:t>LTE™ is a Trade Mark of ETSI registered for the benefit of its Members and of the 3GPP Organizational Partners</w:t>
            </w:r>
          </w:p>
          <w:p w14:paraId="46C10B63" w14:textId="77777777" w:rsidR="004E4696" w:rsidRPr="00195960" w:rsidRDefault="004E4696" w:rsidP="00E36098">
            <w:pPr>
              <w:pStyle w:val="FP"/>
              <w:rPr>
                <w:noProof/>
                <w:sz w:val="18"/>
              </w:rPr>
            </w:pPr>
            <w:r w:rsidRPr="00195960">
              <w:rPr>
                <w:noProof/>
                <w:sz w:val="18"/>
              </w:rPr>
              <w:t>GSM® and the GSM logo are registered and owned by the GSM Association</w:t>
            </w:r>
            <w:bookmarkEnd w:id="6"/>
          </w:p>
          <w:p w14:paraId="76DE9E51" w14:textId="77777777" w:rsidR="004E4696" w:rsidRPr="00195960" w:rsidRDefault="004E4696" w:rsidP="00E36098"/>
        </w:tc>
      </w:tr>
      <w:bookmarkEnd w:id="4"/>
    </w:tbl>
    <w:p w14:paraId="68153165" w14:textId="3EE8E2D2" w:rsidR="00080512" w:rsidRPr="004D3578" w:rsidRDefault="004E4696">
      <w:pPr>
        <w:pStyle w:val="TT"/>
      </w:pPr>
      <w:r w:rsidRPr="00195960">
        <w:br w:type="page"/>
      </w:r>
      <w:r w:rsidR="00080512" w:rsidRPr="004D3578">
        <w:lastRenderedPageBreak/>
        <w:t>Contents</w:t>
      </w:r>
    </w:p>
    <w:p w14:paraId="74E7B81C" w14:textId="2DFC9943" w:rsidR="00611446" w:rsidRDefault="00A2223A">
      <w:pPr>
        <w:pStyle w:val="TOC1"/>
        <w:rPr>
          <w:rFonts w:ascii="Calibri" w:eastAsia="Malgun Gothic" w:hAnsi="Calibri"/>
          <w:kern w:val="2"/>
          <w:szCs w:val="22"/>
        </w:rPr>
      </w:pPr>
      <w:r>
        <w:fldChar w:fldCharType="begin" w:fldLock="1"/>
      </w:r>
      <w:r>
        <w:instrText xml:space="preserve"> TOC \o "1-9" </w:instrText>
      </w:r>
      <w:r>
        <w:fldChar w:fldCharType="separate"/>
      </w:r>
      <w:r w:rsidR="00611446">
        <w:t>Foreword</w:t>
      </w:r>
      <w:r w:rsidR="00611446">
        <w:tab/>
      </w:r>
      <w:r w:rsidR="00611446">
        <w:fldChar w:fldCharType="begin" w:fldLock="1"/>
      </w:r>
      <w:r w:rsidR="00611446">
        <w:instrText xml:space="preserve"> PAGEREF _Toc161656673 \h </w:instrText>
      </w:r>
      <w:r w:rsidR="00611446">
        <w:fldChar w:fldCharType="separate"/>
      </w:r>
      <w:r w:rsidR="00611446">
        <w:t>5</w:t>
      </w:r>
      <w:r w:rsidR="00611446">
        <w:fldChar w:fldCharType="end"/>
      </w:r>
    </w:p>
    <w:p w14:paraId="788EF158" w14:textId="0218AA56" w:rsidR="00611446" w:rsidRDefault="00611446">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_Toc161656674 \h </w:instrText>
      </w:r>
      <w:r>
        <w:fldChar w:fldCharType="separate"/>
      </w:r>
      <w:r>
        <w:t>6</w:t>
      </w:r>
      <w:r>
        <w:fldChar w:fldCharType="end"/>
      </w:r>
    </w:p>
    <w:p w14:paraId="1ECDC1D2" w14:textId="5632DB02" w:rsidR="00611446" w:rsidRDefault="00611446">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_Toc161656675 \h </w:instrText>
      </w:r>
      <w:r>
        <w:fldChar w:fldCharType="separate"/>
      </w:r>
      <w:r>
        <w:t>6</w:t>
      </w:r>
      <w:r>
        <w:fldChar w:fldCharType="end"/>
      </w:r>
    </w:p>
    <w:p w14:paraId="56914AB6" w14:textId="541E60A2" w:rsidR="00611446" w:rsidRDefault="00611446">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_Toc161656676 \h </w:instrText>
      </w:r>
      <w:r>
        <w:fldChar w:fldCharType="separate"/>
      </w:r>
      <w:r>
        <w:t>7</w:t>
      </w:r>
      <w:r>
        <w:fldChar w:fldCharType="end"/>
      </w:r>
    </w:p>
    <w:p w14:paraId="1EEC1584" w14:textId="35E95638" w:rsidR="00611446" w:rsidRDefault="00611446">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_Toc161656677 \h </w:instrText>
      </w:r>
      <w:r>
        <w:fldChar w:fldCharType="separate"/>
      </w:r>
      <w:r>
        <w:t>7</w:t>
      </w:r>
      <w:r>
        <w:fldChar w:fldCharType="end"/>
      </w:r>
    </w:p>
    <w:p w14:paraId="620223EC" w14:textId="6ED42286" w:rsidR="00611446" w:rsidRDefault="00611446">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_Toc161656678 \h </w:instrText>
      </w:r>
      <w:r>
        <w:fldChar w:fldCharType="separate"/>
      </w:r>
      <w:r>
        <w:t>7</w:t>
      </w:r>
      <w:r>
        <w:fldChar w:fldCharType="end"/>
      </w:r>
    </w:p>
    <w:p w14:paraId="0728ECB4" w14:textId="3DE84204" w:rsidR="00611446" w:rsidRDefault="00611446">
      <w:pPr>
        <w:pStyle w:val="TOC2"/>
        <w:rPr>
          <w:rFonts w:ascii="Calibri" w:eastAsia="Malgun Gothic" w:hAnsi="Calibri"/>
          <w:kern w:val="2"/>
          <w:sz w:val="22"/>
          <w:szCs w:val="22"/>
        </w:rPr>
      </w:pPr>
      <w:r>
        <w:t>3.3</w:t>
      </w:r>
      <w:r>
        <w:rPr>
          <w:rFonts w:ascii="Calibri" w:eastAsia="Malgun Gothic" w:hAnsi="Calibri"/>
          <w:kern w:val="2"/>
          <w:sz w:val="22"/>
          <w:szCs w:val="22"/>
        </w:rPr>
        <w:tab/>
      </w:r>
      <w:r>
        <w:t>Specification Notations</w:t>
      </w:r>
      <w:r>
        <w:tab/>
      </w:r>
      <w:r>
        <w:fldChar w:fldCharType="begin" w:fldLock="1"/>
      </w:r>
      <w:r>
        <w:instrText xml:space="preserve"> PAGEREF _Toc161656679 \h </w:instrText>
      </w:r>
      <w:r>
        <w:fldChar w:fldCharType="separate"/>
      </w:r>
      <w:r>
        <w:t>8</w:t>
      </w:r>
      <w:r>
        <w:fldChar w:fldCharType="end"/>
      </w:r>
    </w:p>
    <w:p w14:paraId="480D724F" w14:textId="3C662938" w:rsidR="00611446" w:rsidRDefault="00611446">
      <w:pPr>
        <w:pStyle w:val="TOC1"/>
        <w:rPr>
          <w:rFonts w:ascii="Calibri" w:eastAsia="Malgun Gothic" w:hAnsi="Calibri"/>
          <w:kern w:val="2"/>
          <w:szCs w:val="22"/>
        </w:rPr>
      </w:pPr>
      <w:r>
        <w:t>4</w:t>
      </w:r>
      <w:r>
        <w:rPr>
          <w:rFonts w:ascii="Calibri" w:eastAsia="Malgun Gothic" w:hAnsi="Calibri"/>
          <w:kern w:val="2"/>
          <w:szCs w:val="22"/>
        </w:rPr>
        <w:tab/>
      </w:r>
      <w:r>
        <w:t>General Aspects</w:t>
      </w:r>
      <w:r>
        <w:tab/>
      </w:r>
      <w:r>
        <w:fldChar w:fldCharType="begin" w:fldLock="1"/>
      </w:r>
      <w:r>
        <w:instrText xml:space="preserve"> PAGEREF _Toc161656680 \h </w:instrText>
      </w:r>
      <w:r>
        <w:fldChar w:fldCharType="separate"/>
      </w:r>
      <w:r>
        <w:t>9</w:t>
      </w:r>
      <w:r>
        <w:fldChar w:fldCharType="end"/>
      </w:r>
    </w:p>
    <w:p w14:paraId="46E70E06" w14:textId="32873E12" w:rsidR="00611446" w:rsidRDefault="00611446">
      <w:pPr>
        <w:pStyle w:val="TOC2"/>
        <w:rPr>
          <w:rFonts w:ascii="Calibri" w:eastAsia="Malgun Gothic" w:hAnsi="Calibri"/>
          <w:kern w:val="2"/>
          <w:sz w:val="22"/>
          <w:szCs w:val="22"/>
        </w:rPr>
      </w:pPr>
      <w:r>
        <w:t>4.1</w:t>
      </w:r>
      <w:r>
        <w:rPr>
          <w:rFonts w:ascii="Calibri" w:eastAsia="Malgun Gothic" w:hAnsi="Calibri"/>
          <w:kern w:val="2"/>
          <w:sz w:val="22"/>
          <w:szCs w:val="22"/>
        </w:rPr>
        <w:tab/>
      </w:r>
      <w:r>
        <w:t>UTRAN Architecture</w:t>
      </w:r>
      <w:r>
        <w:tab/>
      </w:r>
      <w:r>
        <w:fldChar w:fldCharType="begin" w:fldLock="1"/>
      </w:r>
      <w:r>
        <w:instrText xml:space="preserve"> PAGEREF _Toc161656681 \h </w:instrText>
      </w:r>
      <w:r>
        <w:fldChar w:fldCharType="separate"/>
      </w:r>
      <w:r>
        <w:t>9</w:t>
      </w:r>
      <w:r>
        <w:fldChar w:fldCharType="end"/>
      </w:r>
    </w:p>
    <w:p w14:paraId="2911E767" w14:textId="4D681A75" w:rsidR="00611446" w:rsidRDefault="00611446">
      <w:pPr>
        <w:pStyle w:val="TOC3"/>
        <w:rPr>
          <w:rFonts w:ascii="Calibri" w:eastAsia="Malgun Gothic" w:hAnsi="Calibri"/>
          <w:kern w:val="2"/>
          <w:sz w:val="22"/>
          <w:szCs w:val="22"/>
        </w:rPr>
      </w:pPr>
      <w:r>
        <w:t>4.1.1</w:t>
      </w:r>
      <w:r>
        <w:rPr>
          <w:rFonts w:ascii="Calibri" w:eastAsia="Malgun Gothic" w:hAnsi="Calibri"/>
          <w:kern w:val="2"/>
          <w:sz w:val="22"/>
          <w:szCs w:val="22"/>
        </w:rPr>
        <w:tab/>
      </w:r>
      <w:r>
        <w:t>Iu Interface Architecture</w:t>
      </w:r>
      <w:r>
        <w:tab/>
      </w:r>
      <w:r>
        <w:fldChar w:fldCharType="begin" w:fldLock="1"/>
      </w:r>
      <w:r>
        <w:instrText xml:space="preserve"> PAGEREF _Toc161656682 \h </w:instrText>
      </w:r>
      <w:r>
        <w:fldChar w:fldCharType="separate"/>
      </w:r>
      <w:r>
        <w:t>9</w:t>
      </w:r>
      <w:r>
        <w:fldChar w:fldCharType="end"/>
      </w:r>
    </w:p>
    <w:p w14:paraId="2EE7317C" w14:textId="2F159952" w:rsidR="00611446" w:rsidRDefault="00611446">
      <w:pPr>
        <w:pStyle w:val="TOC3"/>
        <w:rPr>
          <w:rFonts w:ascii="Calibri" w:eastAsia="Malgun Gothic" w:hAnsi="Calibri"/>
          <w:kern w:val="2"/>
          <w:sz w:val="22"/>
          <w:szCs w:val="22"/>
        </w:rPr>
      </w:pPr>
      <w:r>
        <w:t>4.1.2</w:t>
      </w:r>
      <w:r>
        <w:rPr>
          <w:rFonts w:ascii="Calibri" w:eastAsia="Malgun Gothic" w:hAnsi="Calibri"/>
          <w:kern w:val="2"/>
          <w:sz w:val="22"/>
          <w:szCs w:val="22"/>
        </w:rPr>
        <w:tab/>
      </w:r>
      <w:r>
        <w:t>I</w:t>
      </w:r>
      <w:r w:rsidRPr="00F34739">
        <w:rPr>
          <w:vertAlign w:val="subscript"/>
        </w:rPr>
        <w:t>u</w:t>
      </w:r>
      <w:r>
        <w:t xml:space="preserve"> connection principles</w:t>
      </w:r>
      <w:r>
        <w:tab/>
      </w:r>
      <w:r>
        <w:fldChar w:fldCharType="begin" w:fldLock="1"/>
      </w:r>
      <w:r>
        <w:instrText xml:space="preserve"> PAGEREF _Toc161656683 \h </w:instrText>
      </w:r>
      <w:r>
        <w:fldChar w:fldCharType="separate"/>
      </w:r>
      <w:r>
        <w:t>10</w:t>
      </w:r>
      <w:r>
        <w:fldChar w:fldCharType="end"/>
      </w:r>
    </w:p>
    <w:p w14:paraId="76623E6E" w14:textId="38710338" w:rsidR="00611446" w:rsidRDefault="00611446">
      <w:pPr>
        <w:pStyle w:val="TOC3"/>
        <w:rPr>
          <w:rFonts w:ascii="Calibri" w:eastAsia="Malgun Gothic" w:hAnsi="Calibri"/>
          <w:kern w:val="2"/>
          <w:sz w:val="22"/>
          <w:szCs w:val="22"/>
        </w:rPr>
      </w:pPr>
      <w:r>
        <w:t>4.1.3</w:t>
      </w:r>
      <w:r>
        <w:rPr>
          <w:rFonts w:ascii="Calibri" w:eastAsia="Malgun Gothic" w:hAnsi="Calibri"/>
          <w:kern w:val="2"/>
          <w:sz w:val="22"/>
          <w:szCs w:val="22"/>
        </w:rPr>
        <w:tab/>
      </w:r>
      <w:r>
        <w:t>Implementation of the NAS Node Selection Function</w:t>
      </w:r>
      <w:r>
        <w:tab/>
      </w:r>
      <w:r>
        <w:fldChar w:fldCharType="begin" w:fldLock="1"/>
      </w:r>
      <w:r>
        <w:instrText xml:space="preserve"> PAGEREF _Toc161656684 \h </w:instrText>
      </w:r>
      <w:r>
        <w:fldChar w:fldCharType="separate"/>
      </w:r>
      <w:r>
        <w:t>10</w:t>
      </w:r>
      <w:r>
        <w:fldChar w:fldCharType="end"/>
      </w:r>
    </w:p>
    <w:p w14:paraId="320200BE" w14:textId="5CB3FB69" w:rsidR="00611446" w:rsidRDefault="00611446">
      <w:pPr>
        <w:pStyle w:val="TOC3"/>
        <w:rPr>
          <w:rFonts w:ascii="Calibri" w:eastAsia="Malgun Gothic" w:hAnsi="Calibri"/>
          <w:kern w:val="2"/>
          <w:sz w:val="22"/>
          <w:szCs w:val="22"/>
        </w:rPr>
      </w:pPr>
      <w:r>
        <w:t>4.1.4</w:t>
      </w:r>
      <w:r>
        <w:rPr>
          <w:rFonts w:ascii="Calibri" w:eastAsia="Malgun Gothic" w:hAnsi="Calibri"/>
          <w:kern w:val="2"/>
          <w:sz w:val="22"/>
          <w:szCs w:val="22"/>
        </w:rPr>
        <w:tab/>
      </w:r>
      <w:r>
        <w:t>Implementation of MOCN configuration support</w:t>
      </w:r>
      <w:r>
        <w:tab/>
      </w:r>
      <w:r>
        <w:fldChar w:fldCharType="begin" w:fldLock="1"/>
      </w:r>
      <w:r>
        <w:instrText xml:space="preserve"> PAGEREF _Toc161656685 \h </w:instrText>
      </w:r>
      <w:r>
        <w:fldChar w:fldCharType="separate"/>
      </w:r>
      <w:r>
        <w:t>10</w:t>
      </w:r>
      <w:r>
        <w:fldChar w:fldCharType="end"/>
      </w:r>
    </w:p>
    <w:p w14:paraId="11E33964" w14:textId="2FFCF5E6" w:rsidR="00611446" w:rsidRDefault="00611446">
      <w:pPr>
        <w:pStyle w:val="TOC2"/>
        <w:rPr>
          <w:rFonts w:ascii="Calibri" w:eastAsia="Malgun Gothic" w:hAnsi="Calibri"/>
          <w:kern w:val="2"/>
          <w:sz w:val="22"/>
          <w:szCs w:val="22"/>
        </w:rPr>
      </w:pPr>
      <w:r>
        <w:t>4.2</w:t>
      </w:r>
      <w:r>
        <w:rPr>
          <w:rFonts w:ascii="Calibri" w:eastAsia="Malgun Gothic" w:hAnsi="Calibri"/>
          <w:kern w:val="2"/>
          <w:sz w:val="22"/>
          <w:szCs w:val="22"/>
        </w:rPr>
        <w:tab/>
      </w:r>
      <w:r>
        <w:t>I</w:t>
      </w:r>
      <w:r w:rsidRPr="00F34739">
        <w:rPr>
          <w:vertAlign w:val="subscript"/>
        </w:rPr>
        <w:t>u</w:t>
      </w:r>
      <w:r>
        <w:t xml:space="preserve"> Interface General Principles</w:t>
      </w:r>
      <w:r>
        <w:tab/>
      </w:r>
      <w:r>
        <w:fldChar w:fldCharType="begin" w:fldLock="1"/>
      </w:r>
      <w:r>
        <w:instrText xml:space="preserve"> PAGEREF _Toc161656686 \h </w:instrText>
      </w:r>
      <w:r>
        <w:fldChar w:fldCharType="separate"/>
      </w:r>
      <w:r>
        <w:t>10</w:t>
      </w:r>
      <w:r>
        <w:fldChar w:fldCharType="end"/>
      </w:r>
    </w:p>
    <w:p w14:paraId="551D65ED" w14:textId="2047A1E5" w:rsidR="00611446" w:rsidRDefault="00611446">
      <w:pPr>
        <w:pStyle w:val="TOC2"/>
        <w:rPr>
          <w:rFonts w:ascii="Calibri" w:eastAsia="Malgun Gothic" w:hAnsi="Calibri"/>
          <w:kern w:val="2"/>
          <w:sz w:val="22"/>
          <w:szCs w:val="22"/>
        </w:rPr>
      </w:pPr>
      <w:r>
        <w:t>4.3</w:t>
      </w:r>
      <w:r>
        <w:rPr>
          <w:rFonts w:ascii="Calibri" w:eastAsia="Malgun Gothic" w:hAnsi="Calibri"/>
          <w:kern w:val="2"/>
          <w:sz w:val="22"/>
          <w:szCs w:val="22"/>
        </w:rPr>
        <w:tab/>
      </w:r>
      <w:r>
        <w:t>I</w:t>
      </w:r>
      <w:r w:rsidRPr="00F34739">
        <w:rPr>
          <w:vertAlign w:val="subscript"/>
        </w:rPr>
        <w:t>u</w:t>
      </w:r>
      <w:r>
        <w:t xml:space="preserve"> Interface Specification Objectives</w:t>
      </w:r>
      <w:r>
        <w:tab/>
      </w:r>
      <w:r>
        <w:fldChar w:fldCharType="begin" w:fldLock="1"/>
      </w:r>
      <w:r>
        <w:instrText xml:space="preserve"> PAGEREF _Toc161656687 \h </w:instrText>
      </w:r>
      <w:r>
        <w:fldChar w:fldCharType="separate"/>
      </w:r>
      <w:r>
        <w:t>10</w:t>
      </w:r>
      <w:r>
        <w:fldChar w:fldCharType="end"/>
      </w:r>
    </w:p>
    <w:p w14:paraId="63DC2291" w14:textId="13F983ED" w:rsidR="00611446" w:rsidRDefault="00611446">
      <w:pPr>
        <w:pStyle w:val="TOC2"/>
        <w:rPr>
          <w:rFonts w:ascii="Calibri" w:eastAsia="Malgun Gothic" w:hAnsi="Calibri"/>
          <w:kern w:val="2"/>
          <w:sz w:val="22"/>
          <w:szCs w:val="22"/>
        </w:rPr>
      </w:pPr>
      <w:r>
        <w:t>4.4</w:t>
      </w:r>
      <w:r>
        <w:rPr>
          <w:rFonts w:ascii="Calibri" w:eastAsia="Malgun Gothic" w:hAnsi="Calibri"/>
          <w:kern w:val="2"/>
          <w:sz w:val="22"/>
          <w:szCs w:val="22"/>
        </w:rPr>
        <w:tab/>
      </w:r>
      <w:r>
        <w:t>I</w:t>
      </w:r>
      <w:r w:rsidRPr="00F34739">
        <w:rPr>
          <w:vertAlign w:val="subscript"/>
        </w:rPr>
        <w:t>u</w:t>
      </w:r>
      <w:r>
        <w:t xml:space="preserve"> Interface Capabilities</w:t>
      </w:r>
      <w:r>
        <w:tab/>
      </w:r>
      <w:r>
        <w:fldChar w:fldCharType="begin" w:fldLock="1"/>
      </w:r>
      <w:r>
        <w:instrText xml:space="preserve"> PAGEREF _Toc161656688 \h </w:instrText>
      </w:r>
      <w:r>
        <w:fldChar w:fldCharType="separate"/>
      </w:r>
      <w:r>
        <w:t>11</w:t>
      </w:r>
      <w:r>
        <w:fldChar w:fldCharType="end"/>
      </w:r>
    </w:p>
    <w:p w14:paraId="0F26FCFB" w14:textId="7BC04B09" w:rsidR="00611446" w:rsidRDefault="00611446">
      <w:pPr>
        <w:pStyle w:val="TOC2"/>
        <w:rPr>
          <w:rFonts w:ascii="Calibri" w:eastAsia="Malgun Gothic" w:hAnsi="Calibri"/>
          <w:kern w:val="2"/>
          <w:sz w:val="22"/>
          <w:szCs w:val="22"/>
        </w:rPr>
      </w:pPr>
      <w:r>
        <w:t>4.5</w:t>
      </w:r>
      <w:r>
        <w:rPr>
          <w:rFonts w:ascii="Calibri" w:eastAsia="Malgun Gothic" w:hAnsi="Calibri"/>
          <w:kern w:val="2"/>
          <w:sz w:val="22"/>
          <w:szCs w:val="22"/>
        </w:rPr>
        <w:tab/>
      </w:r>
      <w:r>
        <w:t>I</w:t>
      </w:r>
      <w:r w:rsidRPr="00F34739">
        <w:rPr>
          <w:vertAlign w:val="subscript"/>
        </w:rPr>
        <w:t>u</w:t>
      </w:r>
      <w:r>
        <w:t xml:space="preserve"> Interface Characteristics</w:t>
      </w:r>
      <w:r>
        <w:tab/>
      </w:r>
      <w:r>
        <w:fldChar w:fldCharType="begin" w:fldLock="1"/>
      </w:r>
      <w:r>
        <w:instrText xml:space="preserve"> PAGEREF _Toc161656689 \h </w:instrText>
      </w:r>
      <w:r>
        <w:fldChar w:fldCharType="separate"/>
      </w:r>
      <w:r>
        <w:t>12</w:t>
      </w:r>
      <w:r>
        <w:fldChar w:fldCharType="end"/>
      </w:r>
    </w:p>
    <w:p w14:paraId="65C3D6AA" w14:textId="3561205E" w:rsidR="00611446" w:rsidRDefault="00611446">
      <w:pPr>
        <w:pStyle w:val="TOC3"/>
        <w:rPr>
          <w:rFonts w:ascii="Calibri" w:eastAsia="Malgun Gothic" w:hAnsi="Calibri"/>
          <w:kern w:val="2"/>
          <w:sz w:val="22"/>
          <w:szCs w:val="22"/>
        </w:rPr>
      </w:pPr>
      <w:r>
        <w:t>4.5.1</w:t>
      </w:r>
      <w:r>
        <w:rPr>
          <w:rFonts w:ascii="Calibri" w:eastAsia="Malgun Gothic" w:hAnsi="Calibri"/>
          <w:kern w:val="2"/>
          <w:sz w:val="22"/>
          <w:szCs w:val="22"/>
        </w:rPr>
        <w:tab/>
      </w:r>
      <w:r>
        <w:t>Use of Transport Network User Plane as Signalling Bearer</w:t>
      </w:r>
      <w:r>
        <w:tab/>
      </w:r>
      <w:r>
        <w:fldChar w:fldCharType="begin" w:fldLock="1"/>
      </w:r>
      <w:r>
        <w:instrText xml:space="preserve"> PAGEREF _Toc161656690 \h </w:instrText>
      </w:r>
      <w:r>
        <w:fldChar w:fldCharType="separate"/>
      </w:r>
      <w:r>
        <w:t>12</w:t>
      </w:r>
      <w:r>
        <w:fldChar w:fldCharType="end"/>
      </w:r>
    </w:p>
    <w:p w14:paraId="250F1B6A" w14:textId="36A75C9A" w:rsidR="00611446" w:rsidRDefault="00611446">
      <w:pPr>
        <w:pStyle w:val="TOC4"/>
        <w:rPr>
          <w:rFonts w:ascii="Calibri" w:eastAsia="Malgun Gothic" w:hAnsi="Calibri"/>
          <w:kern w:val="2"/>
          <w:sz w:val="22"/>
          <w:szCs w:val="22"/>
        </w:rPr>
      </w:pPr>
      <w:r>
        <w:t>4.5.1.1</w:t>
      </w:r>
      <w:r>
        <w:rPr>
          <w:rFonts w:ascii="Calibri" w:eastAsia="Malgun Gothic" w:hAnsi="Calibri"/>
          <w:kern w:val="2"/>
          <w:sz w:val="22"/>
          <w:szCs w:val="22"/>
        </w:rPr>
        <w:tab/>
      </w:r>
      <w:r>
        <w:t>Use of SCCP</w:t>
      </w:r>
      <w:r>
        <w:tab/>
      </w:r>
      <w:r>
        <w:fldChar w:fldCharType="begin" w:fldLock="1"/>
      </w:r>
      <w:r>
        <w:instrText xml:space="preserve"> PAGEREF _Toc161656691 \h </w:instrText>
      </w:r>
      <w:r>
        <w:fldChar w:fldCharType="separate"/>
      </w:r>
      <w:r>
        <w:t>12</w:t>
      </w:r>
      <w:r>
        <w:fldChar w:fldCharType="end"/>
      </w:r>
    </w:p>
    <w:p w14:paraId="4F9B7B50" w14:textId="0D00F302" w:rsidR="00611446" w:rsidRDefault="00611446">
      <w:pPr>
        <w:pStyle w:val="TOC5"/>
        <w:rPr>
          <w:rFonts w:ascii="Calibri" w:eastAsia="Malgun Gothic" w:hAnsi="Calibri"/>
          <w:kern w:val="2"/>
          <w:sz w:val="22"/>
          <w:szCs w:val="22"/>
        </w:rPr>
      </w:pPr>
      <w:r>
        <w:t>4.5.1.1.1</w:t>
      </w:r>
      <w:r>
        <w:rPr>
          <w:rFonts w:ascii="Calibri" w:eastAsia="Malgun Gothic" w:hAnsi="Calibri"/>
          <w:kern w:val="2"/>
          <w:sz w:val="22"/>
          <w:szCs w:val="22"/>
        </w:rPr>
        <w:tab/>
      </w:r>
      <w:r>
        <w:t>General</w:t>
      </w:r>
      <w:r>
        <w:tab/>
      </w:r>
      <w:r>
        <w:fldChar w:fldCharType="begin" w:fldLock="1"/>
      </w:r>
      <w:r>
        <w:instrText xml:space="preserve"> PAGEREF _Toc161656692 \h </w:instrText>
      </w:r>
      <w:r>
        <w:fldChar w:fldCharType="separate"/>
      </w:r>
      <w:r>
        <w:t>12</w:t>
      </w:r>
      <w:r>
        <w:fldChar w:fldCharType="end"/>
      </w:r>
    </w:p>
    <w:p w14:paraId="1AD682AF" w14:textId="59BA474C" w:rsidR="00611446" w:rsidRDefault="00611446">
      <w:pPr>
        <w:pStyle w:val="TOC5"/>
        <w:rPr>
          <w:rFonts w:ascii="Calibri" w:eastAsia="Malgun Gothic" w:hAnsi="Calibri"/>
          <w:kern w:val="2"/>
          <w:sz w:val="22"/>
          <w:szCs w:val="22"/>
        </w:rPr>
      </w:pPr>
      <w:r>
        <w:t>4.5.1.1.2</w:t>
      </w:r>
      <w:r>
        <w:rPr>
          <w:rFonts w:ascii="Calibri" w:eastAsia="Malgun Gothic" w:hAnsi="Calibri"/>
          <w:kern w:val="2"/>
          <w:sz w:val="22"/>
          <w:szCs w:val="22"/>
        </w:rPr>
        <w:tab/>
      </w:r>
      <w:r>
        <w:t>SCCP Connection Establishment procedure</w:t>
      </w:r>
      <w:r>
        <w:tab/>
      </w:r>
      <w:r>
        <w:fldChar w:fldCharType="begin" w:fldLock="1"/>
      </w:r>
      <w:r>
        <w:instrText xml:space="preserve"> PAGEREF _Toc161656693 \h </w:instrText>
      </w:r>
      <w:r>
        <w:fldChar w:fldCharType="separate"/>
      </w:r>
      <w:r>
        <w:t>12</w:t>
      </w:r>
      <w:r>
        <w:fldChar w:fldCharType="end"/>
      </w:r>
    </w:p>
    <w:p w14:paraId="32602627" w14:textId="4AA8D186" w:rsidR="00611446" w:rsidRDefault="00611446">
      <w:pPr>
        <w:pStyle w:val="TOC5"/>
        <w:rPr>
          <w:rFonts w:ascii="Calibri" w:eastAsia="Malgun Gothic" w:hAnsi="Calibri"/>
          <w:kern w:val="2"/>
          <w:sz w:val="22"/>
          <w:szCs w:val="22"/>
        </w:rPr>
      </w:pPr>
      <w:r>
        <w:t>4.5.1.1.3</w:t>
      </w:r>
      <w:r>
        <w:rPr>
          <w:rFonts w:ascii="Calibri" w:eastAsia="Malgun Gothic" w:hAnsi="Calibri"/>
          <w:kern w:val="2"/>
          <w:sz w:val="22"/>
          <w:szCs w:val="22"/>
        </w:rPr>
        <w:tab/>
      </w:r>
      <w:r>
        <w:t>SCCP Connection Release procedure</w:t>
      </w:r>
      <w:r>
        <w:tab/>
      </w:r>
      <w:r>
        <w:fldChar w:fldCharType="begin" w:fldLock="1"/>
      </w:r>
      <w:r>
        <w:instrText xml:space="preserve"> PAGEREF _Toc161656694 \h </w:instrText>
      </w:r>
      <w:r>
        <w:fldChar w:fldCharType="separate"/>
      </w:r>
      <w:r>
        <w:t>14</w:t>
      </w:r>
      <w:r>
        <w:fldChar w:fldCharType="end"/>
      </w:r>
    </w:p>
    <w:p w14:paraId="2DA470F3" w14:textId="5B656D0D" w:rsidR="00611446" w:rsidRDefault="00611446">
      <w:pPr>
        <w:pStyle w:val="TOC5"/>
        <w:rPr>
          <w:rFonts w:ascii="Calibri" w:eastAsia="Malgun Gothic" w:hAnsi="Calibri"/>
          <w:kern w:val="2"/>
          <w:sz w:val="22"/>
          <w:szCs w:val="22"/>
        </w:rPr>
      </w:pPr>
      <w:r>
        <w:t>4.5.1.1.4</w:t>
      </w:r>
      <w:r>
        <w:rPr>
          <w:rFonts w:ascii="Calibri" w:eastAsia="Malgun Gothic" w:hAnsi="Calibri"/>
          <w:kern w:val="2"/>
          <w:sz w:val="22"/>
          <w:szCs w:val="22"/>
        </w:rPr>
        <w:tab/>
      </w:r>
      <w:r>
        <w:t>General SCCP Abnormal Conditions</w:t>
      </w:r>
      <w:r>
        <w:tab/>
      </w:r>
      <w:r>
        <w:fldChar w:fldCharType="begin" w:fldLock="1"/>
      </w:r>
      <w:r>
        <w:instrText xml:space="preserve"> PAGEREF _Toc161656695 \h </w:instrText>
      </w:r>
      <w:r>
        <w:fldChar w:fldCharType="separate"/>
      </w:r>
      <w:r>
        <w:t>15</w:t>
      </w:r>
      <w:r>
        <w:fldChar w:fldCharType="end"/>
      </w:r>
    </w:p>
    <w:p w14:paraId="188DD865" w14:textId="437220A8" w:rsidR="00611446" w:rsidRDefault="00611446">
      <w:pPr>
        <w:pStyle w:val="TOC4"/>
        <w:rPr>
          <w:rFonts w:ascii="Calibri" w:eastAsia="Malgun Gothic" w:hAnsi="Calibri"/>
          <w:kern w:val="2"/>
          <w:sz w:val="22"/>
          <w:szCs w:val="22"/>
        </w:rPr>
      </w:pPr>
      <w:r>
        <w:t>4.5.1.2</w:t>
      </w:r>
      <w:r>
        <w:rPr>
          <w:rFonts w:ascii="Calibri" w:eastAsia="Malgun Gothic" w:hAnsi="Calibri"/>
          <w:kern w:val="2"/>
          <w:sz w:val="22"/>
          <w:szCs w:val="22"/>
        </w:rPr>
        <w:tab/>
      </w:r>
      <w:r>
        <w:t>Use of MTP3b</w:t>
      </w:r>
      <w:r>
        <w:tab/>
      </w:r>
      <w:r>
        <w:fldChar w:fldCharType="begin" w:fldLock="1"/>
      </w:r>
      <w:r>
        <w:instrText xml:space="preserve"> PAGEREF _Toc161656696 \h </w:instrText>
      </w:r>
      <w:r>
        <w:fldChar w:fldCharType="separate"/>
      </w:r>
      <w:r>
        <w:t>15</w:t>
      </w:r>
      <w:r>
        <w:fldChar w:fldCharType="end"/>
      </w:r>
    </w:p>
    <w:p w14:paraId="14B3646C" w14:textId="6268946D" w:rsidR="00611446" w:rsidRDefault="00611446">
      <w:pPr>
        <w:pStyle w:val="TOC3"/>
        <w:rPr>
          <w:rFonts w:ascii="Calibri" w:eastAsia="Malgun Gothic" w:hAnsi="Calibri"/>
          <w:kern w:val="2"/>
          <w:sz w:val="22"/>
          <w:szCs w:val="22"/>
        </w:rPr>
      </w:pPr>
      <w:r>
        <w:t>4.5.2</w:t>
      </w:r>
      <w:r>
        <w:rPr>
          <w:rFonts w:ascii="Calibri" w:eastAsia="Malgun Gothic" w:hAnsi="Calibri"/>
          <w:kern w:val="2"/>
          <w:sz w:val="22"/>
          <w:szCs w:val="22"/>
        </w:rPr>
        <w:tab/>
      </w:r>
      <w:r>
        <w:t>Use of Transport Network User Plane as User Data Bearer</w:t>
      </w:r>
      <w:r>
        <w:tab/>
      </w:r>
      <w:r>
        <w:fldChar w:fldCharType="begin" w:fldLock="1"/>
      </w:r>
      <w:r>
        <w:instrText xml:space="preserve"> PAGEREF _Toc161656697 \h </w:instrText>
      </w:r>
      <w:r>
        <w:fldChar w:fldCharType="separate"/>
      </w:r>
      <w:r>
        <w:t>15</w:t>
      </w:r>
      <w:r>
        <w:fldChar w:fldCharType="end"/>
      </w:r>
    </w:p>
    <w:p w14:paraId="412052E2" w14:textId="5038B01B" w:rsidR="00611446" w:rsidRDefault="00611446">
      <w:pPr>
        <w:pStyle w:val="TOC4"/>
        <w:rPr>
          <w:rFonts w:ascii="Calibri" w:eastAsia="Malgun Gothic" w:hAnsi="Calibri"/>
          <w:kern w:val="2"/>
          <w:sz w:val="22"/>
          <w:szCs w:val="22"/>
        </w:rPr>
      </w:pPr>
      <w:r>
        <w:t>4.5.2.1</w:t>
      </w:r>
      <w:r>
        <w:rPr>
          <w:rFonts w:ascii="Calibri" w:eastAsia="Malgun Gothic" w:hAnsi="Calibri"/>
          <w:kern w:val="2"/>
          <w:sz w:val="22"/>
          <w:szCs w:val="22"/>
        </w:rPr>
        <w:tab/>
      </w:r>
      <w:r>
        <w:t>Use of AAL2</w:t>
      </w:r>
      <w:r>
        <w:tab/>
      </w:r>
      <w:r>
        <w:fldChar w:fldCharType="begin" w:fldLock="1"/>
      </w:r>
      <w:r>
        <w:instrText xml:space="preserve"> PAGEREF _Toc161656698 \h </w:instrText>
      </w:r>
      <w:r>
        <w:fldChar w:fldCharType="separate"/>
      </w:r>
      <w:r>
        <w:t>15</w:t>
      </w:r>
      <w:r>
        <w:fldChar w:fldCharType="end"/>
      </w:r>
    </w:p>
    <w:p w14:paraId="1018852A" w14:textId="1C6A16A9" w:rsidR="00611446" w:rsidRDefault="00611446">
      <w:pPr>
        <w:pStyle w:val="TOC4"/>
        <w:rPr>
          <w:rFonts w:ascii="Calibri" w:eastAsia="Malgun Gothic" w:hAnsi="Calibri"/>
          <w:kern w:val="2"/>
          <w:sz w:val="22"/>
          <w:szCs w:val="22"/>
        </w:rPr>
      </w:pPr>
      <w:r>
        <w:t>4.5.2.2</w:t>
      </w:r>
      <w:r>
        <w:rPr>
          <w:rFonts w:ascii="Calibri" w:eastAsia="Malgun Gothic" w:hAnsi="Calibri"/>
          <w:kern w:val="2"/>
          <w:sz w:val="22"/>
          <w:szCs w:val="22"/>
        </w:rPr>
        <w:tab/>
      </w:r>
      <w:r>
        <w:t>Use of GTP-U</w:t>
      </w:r>
      <w:r>
        <w:tab/>
      </w:r>
      <w:r>
        <w:fldChar w:fldCharType="begin" w:fldLock="1"/>
      </w:r>
      <w:r>
        <w:instrText xml:space="preserve"> PAGEREF _Toc161656699 \h </w:instrText>
      </w:r>
      <w:r>
        <w:fldChar w:fldCharType="separate"/>
      </w:r>
      <w:r>
        <w:t>15</w:t>
      </w:r>
      <w:r>
        <w:fldChar w:fldCharType="end"/>
      </w:r>
    </w:p>
    <w:p w14:paraId="17B966AA" w14:textId="2AAD841C" w:rsidR="00611446" w:rsidRDefault="00611446">
      <w:pPr>
        <w:pStyle w:val="TOC4"/>
        <w:rPr>
          <w:rFonts w:ascii="Calibri" w:eastAsia="Malgun Gothic" w:hAnsi="Calibri"/>
          <w:kern w:val="2"/>
          <w:sz w:val="22"/>
          <w:szCs w:val="22"/>
        </w:rPr>
      </w:pPr>
      <w:r>
        <w:t>4.5.2.3</w:t>
      </w:r>
      <w:r>
        <w:rPr>
          <w:rFonts w:ascii="Calibri" w:eastAsia="Malgun Gothic" w:hAnsi="Calibri"/>
          <w:kern w:val="2"/>
          <w:sz w:val="22"/>
          <w:szCs w:val="22"/>
        </w:rPr>
        <w:tab/>
      </w:r>
      <w:r>
        <w:t>Use of RTP</w:t>
      </w:r>
      <w:r>
        <w:tab/>
      </w:r>
      <w:r>
        <w:fldChar w:fldCharType="begin" w:fldLock="1"/>
      </w:r>
      <w:r>
        <w:instrText xml:space="preserve"> PAGEREF _Toc161656700 \h </w:instrText>
      </w:r>
      <w:r>
        <w:fldChar w:fldCharType="separate"/>
      </w:r>
      <w:r>
        <w:t>15</w:t>
      </w:r>
      <w:r>
        <w:fldChar w:fldCharType="end"/>
      </w:r>
    </w:p>
    <w:p w14:paraId="3EA44965" w14:textId="05C566E1" w:rsidR="00611446" w:rsidRDefault="00611446">
      <w:pPr>
        <w:pStyle w:val="TOC3"/>
        <w:rPr>
          <w:rFonts w:ascii="Calibri" w:eastAsia="Malgun Gothic" w:hAnsi="Calibri"/>
          <w:kern w:val="2"/>
          <w:sz w:val="22"/>
          <w:szCs w:val="22"/>
        </w:rPr>
      </w:pPr>
      <w:r>
        <w:t>4.5.3</w:t>
      </w:r>
      <w:r>
        <w:rPr>
          <w:rFonts w:ascii="Calibri" w:eastAsia="Malgun Gothic" w:hAnsi="Calibri"/>
          <w:kern w:val="2"/>
          <w:sz w:val="22"/>
          <w:szCs w:val="22"/>
        </w:rPr>
        <w:tab/>
      </w:r>
      <w:r>
        <w:t>Use of Transport Network User Plane on Iu-BC</w:t>
      </w:r>
      <w:r>
        <w:tab/>
      </w:r>
      <w:r>
        <w:fldChar w:fldCharType="begin" w:fldLock="1"/>
      </w:r>
      <w:r>
        <w:instrText xml:space="preserve"> PAGEREF _Toc161656701 \h </w:instrText>
      </w:r>
      <w:r>
        <w:fldChar w:fldCharType="separate"/>
      </w:r>
      <w:r>
        <w:t>15</w:t>
      </w:r>
      <w:r>
        <w:fldChar w:fldCharType="end"/>
      </w:r>
    </w:p>
    <w:p w14:paraId="3FA08607" w14:textId="7F89B24B" w:rsidR="00611446" w:rsidRDefault="00611446">
      <w:pPr>
        <w:pStyle w:val="TOC1"/>
        <w:rPr>
          <w:rFonts w:ascii="Calibri" w:eastAsia="Malgun Gothic" w:hAnsi="Calibri"/>
          <w:kern w:val="2"/>
          <w:szCs w:val="22"/>
        </w:rPr>
      </w:pPr>
      <w:r>
        <w:t>5</w:t>
      </w:r>
      <w:r>
        <w:rPr>
          <w:rFonts w:ascii="Calibri" w:eastAsia="Malgun Gothic" w:hAnsi="Calibri"/>
          <w:kern w:val="2"/>
          <w:szCs w:val="22"/>
        </w:rPr>
        <w:tab/>
      </w:r>
      <w:r>
        <w:t>Functions of the I</w:t>
      </w:r>
      <w:r w:rsidRPr="00F34739">
        <w:rPr>
          <w:vertAlign w:val="subscript"/>
        </w:rPr>
        <w:t>u</w:t>
      </w:r>
      <w:r>
        <w:t xml:space="preserve"> Interface Protocols &amp; Functional Split</w:t>
      </w:r>
      <w:r>
        <w:tab/>
      </w:r>
      <w:r>
        <w:fldChar w:fldCharType="begin" w:fldLock="1"/>
      </w:r>
      <w:r>
        <w:instrText xml:space="preserve"> PAGEREF _Toc161656702 \h </w:instrText>
      </w:r>
      <w:r>
        <w:fldChar w:fldCharType="separate"/>
      </w:r>
      <w:r>
        <w:t>16</w:t>
      </w:r>
      <w:r>
        <w:fldChar w:fldCharType="end"/>
      </w:r>
    </w:p>
    <w:p w14:paraId="0C428852" w14:textId="620C688D" w:rsidR="00611446" w:rsidRDefault="00611446">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_Toc161656703 \h </w:instrText>
      </w:r>
      <w:r>
        <w:fldChar w:fldCharType="separate"/>
      </w:r>
      <w:r>
        <w:t>16</w:t>
      </w:r>
      <w:r>
        <w:fldChar w:fldCharType="end"/>
      </w:r>
    </w:p>
    <w:p w14:paraId="6F747A18" w14:textId="0EA62059" w:rsidR="00611446" w:rsidRDefault="00611446">
      <w:pPr>
        <w:pStyle w:val="TOC2"/>
        <w:rPr>
          <w:rFonts w:ascii="Calibri" w:eastAsia="Malgun Gothic" w:hAnsi="Calibri"/>
          <w:kern w:val="2"/>
          <w:sz w:val="22"/>
          <w:szCs w:val="22"/>
        </w:rPr>
      </w:pPr>
      <w:r w:rsidRPr="00F34739">
        <w:rPr>
          <w:caps/>
        </w:rPr>
        <w:t>5.2</w:t>
      </w:r>
      <w:r>
        <w:rPr>
          <w:rFonts w:ascii="Calibri" w:eastAsia="Malgun Gothic" w:hAnsi="Calibri"/>
          <w:kern w:val="2"/>
          <w:sz w:val="22"/>
          <w:szCs w:val="22"/>
        </w:rPr>
        <w:tab/>
      </w:r>
      <w:r w:rsidRPr="00F34739">
        <w:rPr>
          <w:caps/>
        </w:rPr>
        <w:t xml:space="preserve">RAB </w:t>
      </w:r>
      <w:r>
        <w:t>management Functions</w:t>
      </w:r>
      <w:r>
        <w:tab/>
      </w:r>
      <w:r>
        <w:fldChar w:fldCharType="begin" w:fldLock="1"/>
      </w:r>
      <w:r>
        <w:instrText xml:space="preserve"> PAGEREF _Toc161656704 \h </w:instrText>
      </w:r>
      <w:r>
        <w:fldChar w:fldCharType="separate"/>
      </w:r>
      <w:r>
        <w:t>18</w:t>
      </w:r>
      <w:r>
        <w:fldChar w:fldCharType="end"/>
      </w:r>
    </w:p>
    <w:p w14:paraId="627CCF6C" w14:textId="4256A1E5" w:rsidR="00611446" w:rsidRDefault="00611446">
      <w:pPr>
        <w:pStyle w:val="TOC3"/>
        <w:rPr>
          <w:rFonts w:ascii="Calibri" w:eastAsia="Malgun Gothic" w:hAnsi="Calibri"/>
          <w:kern w:val="2"/>
          <w:sz w:val="22"/>
          <w:szCs w:val="22"/>
        </w:rPr>
      </w:pPr>
      <w:r>
        <w:t>5.2.1</w:t>
      </w:r>
      <w:r>
        <w:rPr>
          <w:rFonts w:ascii="Calibri" w:eastAsia="Malgun Gothic" w:hAnsi="Calibri"/>
          <w:kern w:val="2"/>
          <w:sz w:val="22"/>
          <w:szCs w:val="22"/>
        </w:rPr>
        <w:tab/>
      </w:r>
      <w:r>
        <w:t>RAB establishment, modification and release function</w:t>
      </w:r>
      <w:r>
        <w:tab/>
      </w:r>
      <w:r>
        <w:fldChar w:fldCharType="begin" w:fldLock="1"/>
      </w:r>
      <w:r>
        <w:instrText xml:space="preserve"> PAGEREF _Toc161656705 \h </w:instrText>
      </w:r>
      <w:r>
        <w:fldChar w:fldCharType="separate"/>
      </w:r>
      <w:r>
        <w:t>18</w:t>
      </w:r>
      <w:r>
        <w:fldChar w:fldCharType="end"/>
      </w:r>
    </w:p>
    <w:p w14:paraId="692E40DE" w14:textId="23785E87" w:rsidR="00611446" w:rsidRDefault="00611446">
      <w:pPr>
        <w:pStyle w:val="TOC3"/>
        <w:rPr>
          <w:rFonts w:ascii="Calibri" w:eastAsia="Malgun Gothic" w:hAnsi="Calibri"/>
          <w:kern w:val="2"/>
          <w:sz w:val="22"/>
          <w:szCs w:val="22"/>
        </w:rPr>
      </w:pPr>
      <w:r>
        <w:t>5.2.2</w:t>
      </w:r>
      <w:r>
        <w:rPr>
          <w:rFonts w:ascii="Calibri" w:eastAsia="Malgun Gothic" w:hAnsi="Calibri"/>
          <w:kern w:val="2"/>
          <w:sz w:val="22"/>
          <w:szCs w:val="22"/>
        </w:rPr>
        <w:tab/>
      </w:r>
      <w:r>
        <w:t>RAB characteristics mapping to Uu bearers function</w:t>
      </w:r>
      <w:r>
        <w:tab/>
      </w:r>
      <w:r>
        <w:fldChar w:fldCharType="begin" w:fldLock="1"/>
      </w:r>
      <w:r>
        <w:instrText xml:space="preserve"> PAGEREF _Toc161656706 \h </w:instrText>
      </w:r>
      <w:r>
        <w:fldChar w:fldCharType="separate"/>
      </w:r>
      <w:r>
        <w:t>18</w:t>
      </w:r>
      <w:r>
        <w:fldChar w:fldCharType="end"/>
      </w:r>
    </w:p>
    <w:p w14:paraId="2E7B6E4C" w14:textId="0BCB3625" w:rsidR="00611446" w:rsidRDefault="00611446">
      <w:pPr>
        <w:pStyle w:val="TOC3"/>
        <w:rPr>
          <w:rFonts w:ascii="Calibri" w:eastAsia="Malgun Gothic" w:hAnsi="Calibri"/>
          <w:kern w:val="2"/>
          <w:sz w:val="22"/>
          <w:szCs w:val="22"/>
        </w:rPr>
      </w:pPr>
      <w:r>
        <w:t>5.2.3</w:t>
      </w:r>
      <w:r>
        <w:rPr>
          <w:rFonts w:ascii="Calibri" w:eastAsia="Malgun Gothic" w:hAnsi="Calibri"/>
          <w:kern w:val="2"/>
          <w:sz w:val="22"/>
          <w:szCs w:val="22"/>
        </w:rPr>
        <w:tab/>
      </w:r>
      <w:r>
        <w:t>RAB characteristics mapping to Iu transport bearers</w:t>
      </w:r>
      <w:r>
        <w:tab/>
      </w:r>
      <w:r>
        <w:fldChar w:fldCharType="begin" w:fldLock="1"/>
      </w:r>
      <w:r>
        <w:instrText xml:space="preserve"> PAGEREF _Toc161656707 \h </w:instrText>
      </w:r>
      <w:r>
        <w:fldChar w:fldCharType="separate"/>
      </w:r>
      <w:r>
        <w:t>18</w:t>
      </w:r>
      <w:r>
        <w:fldChar w:fldCharType="end"/>
      </w:r>
    </w:p>
    <w:p w14:paraId="504337CB" w14:textId="59F2D67B" w:rsidR="00611446" w:rsidRDefault="00611446">
      <w:pPr>
        <w:pStyle w:val="TOC3"/>
        <w:rPr>
          <w:rFonts w:ascii="Calibri" w:eastAsia="Malgun Gothic" w:hAnsi="Calibri"/>
          <w:kern w:val="2"/>
          <w:sz w:val="22"/>
          <w:szCs w:val="22"/>
        </w:rPr>
      </w:pPr>
      <w:r>
        <w:t>5.2.4</w:t>
      </w:r>
      <w:r>
        <w:rPr>
          <w:rFonts w:ascii="Calibri" w:eastAsia="Malgun Gothic" w:hAnsi="Calibri"/>
          <w:kern w:val="2"/>
          <w:sz w:val="22"/>
          <w:szCs w:val="22"/>
        </w:rPr>
        <w:tab/>
      </w:r>
      <w:r>
        <w:t>RAB queuing, pre-emption and priority function</w:t>
      </w:r>
      <w:r>
        <w:tab/>
      </w:r>
      <w:r>
        <w:fldChar w:fldCharType="begin" w:fldLock="1"/>
      </w:r>
      <w:r>
        <w:instrText xml:space="preserve"> PAGEREF _Toc161656708 \h </w:instrText>
      </w:r>
      <w:r>
        <w:fldChar w:fldCharType="separate"/>
      </w:r>
      <w:r>
        <w:t>18</w:t>
      </w:r>
      <w:r>
        <w:fldChar w:fldCharType="end"/>
      </w:r>
    </w:p>
    <w:p w14:paraId="3DC04CF3" w14:textId="58792B83" w:rsidR="00611446" w:rsidRDefault="00611446">
      <w:pPr>
        <w:pStyle w:val="TOC2"/>
        <w:rPr>
          <w:rFonts w:ascii="Calibri" w:eastAsia="Malgun Gothic" w:hAnsi="Calibri"/>
          <w:kern w:val="2"/>
          <w:sz w:val="22"/>
          <w:szCs w:val="22"/>
        </w:rPr>
      </w:pPr>
      <w:r>
        <w:t>5.3</w:t>
      </w:r>
      <w:r>
        <w:rPr>
          <w:rFonts w:ascii="Calibri" w:eastAsia="Malgun Gothic" w:hAnsi="Calibri"/>
          <w:kern w:val="2"/>
          <w:sz w:val="22"/>
          <w:szCs w:val="22"/>
        </w:rPr>
        <w:tab/>
      </w:r>
      <w:r>
        <w:t>Radio Resource Management over Iu</w:t>
      </w:r>
      <w:r>
        <w:tab/>
      </w:r>
      <w:r>
        <w:fldChar w:fldCharType="begin" w:fldLock="1"/>
      </w:r>
      <w:r>
        <w:instrText xml:space="preserve"> PAGEREF _Toc161656709 \h </w:instrText>
      </w:r>
      <w:r>
        <w:fldChar w:fldCharType="separate"/>
      </w:r>
      <w:r>
        <w:t>19</w:t>
      </w:r>
      <w:r>
        <w:fldChar w:fldCharType="end"/>
      </w:r>
    </w:p>
    <w:p w14:paraId="1554D6D4" w14:textId="0E2F754E" w:rsidR="00611446" w:rsidRDefault="00611446">
      <w:pPr>
        <w:pStyle w:val="TOC3"/>
        <w:rPr>
          <w:rFonts w:ascii="Calibri" w:eastAsia="Malgun Gothic" w:hAnsi="Calibri"/>
          <w:kern w:val="2"/>
          <w:sz w:val="22"/>
          <w:szCs w:val="22"/>
        </w:rPr>
      </w:pPr>
      <w:r w:rsidRPr="00F34739">
        <w:rPr>
          <w:caps/>
        </w:rPr>
        <w:t>5.3.1</w:t>
      </w:r>
      <w:r>
        <w:rPr>
          <w:rFonts w:ascii="Calibri" w:eastAsia="Malgun Gothic" w:hAnsi="Calibri"/>
          <w:kern w:val="2"/>
          <w:sz w:val="22"/>
          <w:szCs w:val="22"/>
        </w:rPr>
        <w:tab/>
      </w:r>
      <w:r w:rsidRPr="00F34739">
        <w:rPr>
          <w:caps/>
        </w:rPr>
        <w:t>R</w:t>
      </w:r>
      <w:r>
        <w:t>adio resource admission control</w:t>
      </w:r>
      <w:r>
        <w:tab/>
      </w:r>
      <w:r>
        <w:fldChar w:fldCharType="begin" w:fldLock="1"/>
      </w:r>
      <w:r>
        <w:instrText xml:space="preserve"> PAGEREF _Toc161656710 \h </w:instrText>
      </w:r>
      <w:r>
        <w:fldChar w:fldCharType="separate"/>
      </w:r>
      <w:r>
        <w:t>19</w:t>
      </w:r>
      <w:r>
        <w:fldChar w:fldCharType="end"/>
      </w:r>
    </w:p>
    <w:p w14:paraId="72C2409B" w14:textId="10DC2974" w:rsidR="00611446" w:rsidRDefault="00611446">
      <w:pPr>
        <w:pStyle w:val="TOC3"/>
        <w:rPr>
          <w:rFonts w:ascii="Calibri" w:eastAsia="Malgun Gothic" w:hAnsi="Calibri"/>
          <w:kern w:val="2"/>
          <w:sz w:val="22"/>
          <w:szCs w:val="22"/>
        </w:rPr>
      </w:pPr>
      <w:r>
        <w:t>5.3.2</w:t>
      </w:r>
      <w:r>
        <w:rPr>
          <w:rFonts w:ascii="Calibri" w:eastAsia="Malgun Gothic" w:hAnsi="Calibri"/>
          <w:kern w:val="2"/>
          <w:sz w:val="22"/>
          <w:szCs w:val="22"/>
        </w:rPr>
        <w:tab/>
      </w:r>
      <w:r>
        <w:t>Broadcast information management</w:t>
      </w:r>
      <w:r>
        <w:tab/>
      </w:r>
      <w:r>
        <w:fldChar w:fldCharType="begin" w:fldLock="1"/>
      </w:r>
      <w:r>
        <w:instrText xml:space="preserve"> PAGEREF _Toc161656711 \h </w:instrText>
      </w:r>
      <w:r>
        <w:fldChar w:fldCharType="separate"/>
      </w:r>
      <w:r>
        <w:t>19</w:t>
      </w:r>
      <w:r>
        <w:fldChar w:fldCharType="end"/>
      </w:r>
    </w:p>
    <w:p w14:paraId="21355FFD" w14:textId="1D2A9E35" w:rsidR="00611446" w:rsidRDefault="00611446">
      <w:pPr>
        <w:pStyle w:val="TOC2"/>
        <w:rPr>
          <w:rFonts w:ascii="Calibri" w:eastAsia="Malgun Gothic" w:hAnsi="Calibri"/>
          <w:kern w:val="2"/>
          <w:sz w:val="22"/>
          <w:szCs w:val="22"/>
        </w:rPr>
      </w:pPr>
      <w:r>
        <w:t>5.4</w:t>
      </w:r>
      <w:r>
        <w:rPr>
          <w:rFonts w:ascii="Calibri" w:eastAsia="Malgun Gothic" w:hAnsi="Calibri"/>
          <w:kern w:val="2"/>
          <w:sz w:val="22"/>
          <w:szCs w:val="22"/>
        </w:rPr>
        <w:tab/>
      </w:r>
      <w:r>
        <w:t>I</w:t>
      </w:r>
      <w:r w:rsidRPr="00F34739">
        <w:rPr>
          <w:vertAlign w:val="subscript"/>
        </w:rPr>
        <w:t>u</w:t>
      </w:r>
      <w:r>
        <w:t xml:space="preserve"> link Management functions</w:t>
      </w:r>
      <w:r>
        <w:tab/>
      </w:r>
      <w:r>
        <w:fldChar w:fldCharType="begin" w:fldLock="1"/>
      </w:r>
      <w:r>
        <w:instrText xml:space="preserve"> PAGEREF _Toc161656712 \h </w:instrText>
      </w:r>
      <w:r>
        <w:fldChar w:fldCharType="separate"/>
      </w:r>
      <w:r>
        <w:t>19</w:t>
      </w:r>
      <w:r>
        <w:fldChar w:fldCharType="end"/>
      </w:r>
    </w:p>
    <w:p w14:paraId="17B0331F" w14:textId="042CB610" w:rsidR="00611446" w:rsidRDefault="00611446">
      <w:pPr>
        <w:pStyle w:val="TOC3"/>
        <w:rPr>
          <w:rFonts w:ascii="Calibri" w:eastAsia="Malgun Gothic" w:hAnsi="Calibri"/>
          <w:kern w:val="2"/>
          <w:sz w:val="22"/>
          <w:szCs w:val="22"/>
        </w:rPr>
      </w:pPr>
      <w:r>
        <w:t>5.4.1</w:t>
      </w:r>
      <w:r>
        <w:rPr>
          <w:rFonts w:ascii="Calibri" w:eastAsia="Malgun Gothic" w:hAnsi="Calibri"/>
          <w:kern w:val="2"/>
          <w:sz w:val="22"/>
          <w:szCs w:val="22"/>
        </w:rPr>
        <w:tab/>
      </w:r>
      <w:r>
        <w:t>I</w:t>
      </w:r>
      <w:r w:rsidRPr="00F34739">
        <w:rPr>
          <w:vertAlign w:val="subscript"/>
        </w:rPr>
        <w:t>u</w:t>
      </w:r>
      <w:r>
        <w:t xml:space="preserve"> Signalling Link Management function</w:t>
      </w:r>
      <w:r>
        <w:tab/>
      </w:r>
      <w:r>
        <w:fldChar w:fldCharType="begin" w:fldLock="1"/>
      </w:r>
      <w:r>
        <w:instrText xml:space="preserve"> PAGEREF _Toc161656713 \h </w:instrText>
      </w:r>
      <w:r>
        <w:fldChar w:fldCharType="separate"/>
      </w:r>
      <w:r>
        <w:t>19</w:t>
      </w:r>
      <w:r>
        <w:fldChar w:fldCharType="end"/>
      </w:r>
    </w:p>
    <w:p w14:paraId="5DA5E74E" w14:textId="71A3DDBB" w:rsidR="00611446" w:rsidRDefault="00611446">
      <w:pPr>
        <w:pStyle w:val="TOC3"/>
        <w:rPr>
          <w:rFonts w:ascii="Calibri" w:eastAsia="Malgun Gothic" w:hAnsi="Calibri"/>
          <w:kern w:val="2"/>
          <w:sz w:val="22"/>
          <w:szCs w:val="22"/>
        </w:rPr>
      </w:pPr>
      <w:r>
        <w:t>5.4.2</w:t>
      </w:r>
      <w:r>
        <w:rPr>
          <w:rFonts w:ascii="Calibri" w:eastAsia="Malgun Gothic" w:hAnsi="Calibri"/>
          <w:kern w:val="2"/>
          <w:sz w:val="22"/>
          <w:szCs w:val="22"/>
        </w:rPr>
        <w:tab/>
      </w:r>
      <w:r>
        <w:t>ATM Virtual Connection Management function</w:t>
      </w:r>
      <w:r>
        <w:tab/>
      </w:r>
      <w:r>
        <w:fldChar w:fldCharType="begin" w:fldLock="1"/>
      </w:r>
      <w:r>
        <w:instrText xml:space="preserve"> PAGEREF _Toc161656714 \h </w:instrText>
      </w:r>
      <w:r>
        <w:fldChar w:fldCharType="separate"/>
      </w:r>
      <w:r>
        <w:t>19</w:t>
      </w:r>
      <w:r>
        <w:fldChar w:fldCharType="end"/>
      </w:r>
    </w:p>
    <w:p w14:paraId="40A77A45" w14:textId="2551360F" w:rsidR="00611446" w:rsidRDefault="00611446">
      <w:pPr>
        <w:pStyle w:val="TOC3"/>
        <w:rPr>
          <w:rFonts w:ascii="Calibri" w:eastAsia="Malgun Gothic" w:hAnsi="Calibri"/>
          <w:kern w:val="2"/>
          <w:sz w:val="22"/>
          <w:szCs w:val="22"/>
        </w:rPr>
      </w:pPr>
      <w:r>
        <w:t>5.4.3</w:t>
      </w:r>
      <w:r>
        <w:rPr>
          <w:rFonts w:ascii="Calibri" w:eastAsia="Malgun Gothic" w:hAnsi="Calibri"/>
          <w:kern w:val="2"/>
          <w:sz w:val="22"/>
          <w:szCs w:val="22"/>
        </w:rPr>
        <w:tab/>
      </w:r>
      <w:r>
        <w:t>AAL2 connection establish and release function</w:t>
      </w:r>
      <w:r>
        <w:tab/>
      </w:r>
      <w:r>
        <w:fldChar w:fldCharType="begin" w:fldLock="1"/>
      </w:r>
      <w:r>
        <w:instrText xml:space="preserve"> PAGEREF _Toc161656715 \h </w:instrText>
      </w:r>
      <w:r>
        <w:fldChar w:fldCharType="separate"/>
      </w:r>
      <w:r>
        <w:t>19</w:t>
      </w:r>
      <w:r>
        <w:fldChar w:fldCharType="end"/>
      </w:r>
    </w:p>
    <w:p w14:paraId="740A8839" w14:textId="2F966972" w:rsidR="00611446" w:rsidRDefault="00611446">
      <w:pPr>
        <w:pStyle w:val="TOC3"/>
        <w:rPr>
          <w:rFonts w:ascii="Calibri" w:eastAsia="Malgun Gothic" w:hAnsi="Calibri"/>
          <w:kern w:val="2"/>
          <w:sz w:val="22"/>
          <w:szCs w:val="22"/>
        </w:rPr>
      </w:pPr>
      <w:r>
        <w:t>5.4.4</w:t>
      </w:r>
      <w:r>
        <w:rPr>
          <w:rFonts w:ascii="Calibri" w:eastAsia="Malgun Gothic" w:hAnsi="Calibri"/>
          <w:kern w:val="2"/>
          <w:sz w:val="22"/>
          <w:szCs w:val="22"/>
        </w:rPr>
        <w:tab/>
      </w:r>
      <w:r>
        <w:t>AAL5 management function</w:t>
      </w:r>
      <w:r>
        <w:tab/>
      </w:r>
      <w:r>
        <w:fldChar w:fldCharType="begin" w:fldLock="1"/>
      </w:r>
      <w:r>
        <w:instrText xml:space="preserve"> PAGEREF _Toc161656716 \h </w:instrText>
      </w:r>
      <w:r>
        <w:fldChar w:fldCharType="separate"/>
      </w:r>
      <w:r>
        <w:t>19</w:t>
      </w:r>
      <w:r>
        <w:fldChar w:fldCharType="end"/>
      </w:r>
    </w:p>
    <w:p w14:paraId="5318E6C5" w14:textId="0609EB32" w:rsidR="00611446" w:rsidRDefault="00611446">
      <w:pPr>
        <w:pStyle w:val="TOC3"/>
        <w:rPr>
          <w:rFonts w:ascii="Calibri" w:eastAsia="Malgun Gothic" w:hAnsi="Calibri"/>
          <w:kern w:val="2"/>
          <w:sz w:val="22"/>
          <w:szCs w:val="22"/>
        </w:rPr>
      </w:pPr>
      <w:r>
        <w:t>5.4.5</w:t>
      </w:r>
      <w:r>
        <w:rPr>
          <w:rFonts w:ascii="Calibri" w:eastAsia="Malgun Gothic" w:hAnsi="Calibri"/>
          <w:kern w:val="2"/>
          <w:sz w:val="22"/>
          <w:szCs w:val="22"/>
        </w:rPr>
        <w:tab/>
      </w:r>
      <w:r>
        <w:t>GTP-U tunnels management function</w:t>
      </w:r>
      <w:r>
        <w:tab/>
      </w:r>
      <w:r>
        <w:fldChar w:fldCharType="begin" w:fldLock="1"/>
      </w:r>
      <w:r>
        <w:instrText xml:space="preserve"> PAGEREF _Toc161656717 \h </w:instrText>
      </w:r>
      <w:r>
        <w:fldChar w:fldCharType="separate"/>
      </w:r>
      <w:r>
        <w:t>19</w:t>
      </w:r>
      <w:r>
        <w:fldChar w:fldCharType="end"/>
      </w:r>
    </w:p>
    <w:p w14:paraId="7D59FB57" w14:textId="712C9812" w:rsidR="00611446" w:rsidRDefault="00611446">
      <w:pPr>
        <w:pStyle w:val="TOC3"/>
        <w:rPr>
          <w:rFonts w:ascii="Calibri" w:eastAsia="Malgun Gothic" w:hAnsi="Calibri"/>
          <w:kern w:val="2"/>
          <w:sz w:val="22"/>
          <w:szCs w:val="22"/>
        </w:rPr>
      </w:pPr>
      <w:r>
        <w:t>5.4.6</w:t>
      </w:r>
      <w:r>
        <w:rPr>
          <w:rFonts w:ascii="Calibri" w:eastAsia="Malgun Gothic" w:hAnsi="Calibri"/>
          <w:kern w:val="2"/>
          <w:sz w:val="22"/>
          <w:szCs w:val="22"/>
        </w:rPr>
        <w:tab/>
      </w:r>
      <w:r>
        <w:t>TCP Management Function</w:t>
      </w:r>
      <w:r>
        <w:tab/>
      </w:r>
      <w:r>
        <w:fldChar w:fldCharType="begin" w:fldLock="1"/>
      </w:r>
      <w:r>
        <w:instrText xml:space="preserve"> PAGEREF _Toc161656718 \h </w:instrText>
      </w:r>
      <w:r>
        <w:fldChar w:fldCharType="separate"/>
      </w:r>
      <w:r>
        <w:t>20</w:t>
      </w:r>
      <w:r>
        <w:fldChar w:fldCharType="end"/>
      </w:r>
    </w:p>
    <w:p w14:paraId="000C2867" w14:textId="0D27CD30" w:rsidR="00611446" w:rsidRDefault="00611446">
      <w:pPr>
        <w:pStyle w:val="TOC3"/>
        <w:rPr>
          <w:rFonts w:ascii="Calibri" w:eastAsia="Malgun Gothic" w:hAnsi="Calibri"/>
          <w:kern w:val="2"/>
          <w:sz w:val="22"/>
          <w:szCs w:val="22"/>
        </w:rPr>
      </w:pPr>
      <w:r>
        <w:t>5.4.7</w:t>
      </w:r>
      <w:r>
        <w:rPr>
          <w:rFonts w:ascii="Calibri" w:eastAsia="Malgun Gothic" w:hAnsi="Calibri"/>
          <w:kern w:val="2"/>
          <w:sz w:val="22"/>
          <w:szCs w:val="22"/>
        </w:rPr>
        <w:tab/>
      </w:r>
      <w:r>
        <w:t>Buffer Management</w:t>
      </w:r>
      <w:r>
        <w:tab/>
      </w:r>
      <w:r>
        <w:fldChar w:fldCharType="begin" w:fldLock="1"/>
      </w:r>
      <w:r>
        <w:instrText xml:space="preserve"> PAGEREF _Toc161656719 \h </w:instrText>
      </w:r>
      <w:r>
        <w:fldChar w:fldCharType="separate"/>
      </w:r>
      <w:r>
        <w:t>20</w:t>
      </w:r>
      <w:r>
        <w:fldChar w:fldCharType="end"/>
      </w:r>
    </w:p>
    <w:p w14:paraId="6D76AB31" w14:textId="19AA7209" w:rsidR="00611446" w:rsidRDefault="00611446">
      <w:pPr>
        <w:pStyle w:val="TOC3"/>
        <w:rPr>
          <w:rFonts w:ascii="Calibri" w:eastAsia="Malgun Gothic" w:hAnsi="Calibri"/>
          <w:kern w:val="2"/>
          <w:sz w:val="22"/>
          <w:szCs w:val="22"/>
        </w:rPr>
      </w:pPr>
      <w:r>
        <w:t>5.4.8</w:t>
      </w:r>
      <w:r>
        <w:rPr>
          <w:rFonts w:ascii="Calibri" w:eastAsia="Malgun Gothic" w:hAnsi="Calibri"/>
          <w:kern w:val="2"/>
          <w:sz w:val="22"/>
          <w:szCs w:val="22"/>
        </w:rPr>
        <w:tab/>
      </w:r>
      <w:r>
        <w:t>RTP Session Management Function</w:t>
      </w:r>
      <w:r>
        <w:tab/>
      </w:r>
      <w:r>
        <w:fldChar w:fldCharType="begin" w:fldLock="1"/>
      </w:r>
      <w:r>
        <w:instrText xml:space="preserve"> PAGEREF _Toc161656720 \h </w:instrText>
      </w:r>
      <w:r>
        <w:fldChar w:fldCharType="separate"/>
      </w:r>
      <w:r>
        <w:t>20</w:t>
      </w:r>
      <w:r>
        <w:fldChar w:fldCharType="end"/>
      </w:r>
    </w:p>
    <w:p w14:paraId="7C926458" w14:textId="57A73EFC" w:rsidR="00611446" w:rsidRDefault="00611446">
      <w:pPr>
        <w:pStyle w:val="TOC2"/>
        <w:rPr>
          <w:rFonts w:ascii="Calibri" w:eastAsia="Malgun Gothic" w:hAnsi="Calibri"/>
          <w:kern w:val="2"/>
          <w:sz w:val="22"/>
          <w:szCs w:val="22"/>
        </w:rPr>
      </w:pPr>
      <w:r>
        <w:t>5.5</w:t>
      </w:r>
      <w:r>
        <w:rPr>
          <w:rFonts w:ascii="Calibri" w:eastAsia="Malgun Gothic" w:hAnsi="Calibri"/>
          <w:kern w:val="2"/>
          <w:sz w:val="22"/>
          <w:szCs w:val="22"/>
        </w:rPr>
        <w:tab/>
      </w:r>
      <w:r>
        <w:t>I</w:t>
      </w:r>
      <w:r w:rsidRPr="00F34739">
        <w:rPr>
          <w:vertAlign w:val="subscript"/>
        </w:rPr>
        <w:t>u</w:t>
      </w:r>
      <w:r>
        <w:t xml:space="preserve"> U-plane (RNL) Management Functions</w:t>
      </w:r>
      <w:r>
        <w:tab/>
      </w:r>
      <w:r>
        <w:fldChar w:fldCharType="begin" w:fldLock="1"/>
      </w:r>
      <w:r>
        <w:instrText xml:space="preserve"> PAGEREF _Toc161656721 \h </w:instrText>
      </w:r>
      <w:r>
        <w:fldChar w:fldCharType="separate"/>
      </w:r>
      <w:r>
        <w:t>20</w:t>
      </w:r>
      <w:r>
        <w:fldChar w:fldCharType="end"/>
      </w:r>
    </w:p>
    <w:p w14:paraId="17208107" w14:textId="374DC747" w:rsidR="00611446" w:rsidRDefault="00611446">
      <w:pPr>
        <w:pStyle w:val="TOC3"/>
        <w:rPr>
          <w:rFonts w:ascii="Calibri" w:eastAsia="Malgun Gothic" w:hAnsi="Calibri"/>
          <w:kern w:val="2"/>
          <w:sz w:val="22"/>
          <w:szCs w:val="22"/>
        </w:rPr>
      </w:pPr>
      <w:r>
        <w:t>5.5.1</w:t>
      </w:r>
      <w:r>
        <w:rPr>
          <w:rFonts w:ascii="Calibri" w:eastAsia="Malgun Gothic" w:hAnsi="Calibri"/>
          <w:kern w:val="2"/>
          <w:sz w:val="22"/>
          <w:szCs w:val="22"/>
        </w:rPr>
        <w:tab/>
      </w:r>
      <w:r>
        <w:t>I</w:t>
      </w:r>
      <w:r w:rsidRPr="00F34739">
        <w:rPr>
          <w:vertAlign w:val="subscript"/>
        </w:rPr>
        <w:t>u</w:t>
      </w:r>
      <w:r>
        <w:t xml:space="preserve"> U-plane frame protocol mode selection function</w:t>
      </w:r>
      <w:r>
        <w:tab/>
      </w:r>
      <w:r>
        <w:fldChar w:fldCharType="begin" w:fldLock="1"/>
      </w:r>
      <w:r>
        <w:instrText xml:space="preserve"> PAGEREF _Toc161656722 \h </w:instrText>
      </w:r>
      <w:r>
        <w:fldChar w:fldCharType="separate"/>
      </w:r>
      <w:r>
        <w:t>20</w:t>
      </w:r>
      <w:r>
        <w:fldChar w:fldCharType="end"/>
      </w:r>
    </w:p>
    <w:p w14:paraId="5502A329" w14:textId="61CA364A" w:rsidR="00611446" w:rsidRDefault="00611446">
      <w:pPr>
        <w:pStyle w:val="TOC3"/>
        <w:rPr>
          <w:rFonts w:ascii="Calibri" w:eastAsia="Malgun Gothic" w:hAnsi="Calibri"/>
          <w:kern w:val="2"/>
          <w:sz w:val="22"/>
          <w:szCs w:val="22"/>
        </w:rPr>
      </w:pPr>
      <w:r>
        <w:t>5.5.2</w:t>
      </w:r>
      <w:r>
        <w:rPr>
          <w:rFonts w:ascii="Calibri" w:eastAsia="Malgun Gothic" w:hAnsi="Calibri"/>
          <w:kern w:val="2"/>
          <w:sz w:val="22"/>
          <w:szCs w:val="22"/>
        </w:rPr>
        <w:tab/>
      </w:r>
      <w:r>
        <w:t>I</w:t>
      </w:r>
      <w:r w:rsidRPr="00F34739">
        <w:rPr>
          <w:vertAlign w:val="subscript"/>
        </w:rPr>
        <w:t>u</w:t>
      </w:r>
      <w:r>
        <w:t xml:space="preserve"> U-plane frame protocol initialisation</w:t>
      </w:r>
      <w:r>
        <w:tab/>
      </w:r>
      <w:r>
        <w:fldChar w:fldCharType="begin" w:fldLock="1"/>
      </w:r>
      <w:r>
        <w:instrText xml:space="preserve"> PAGEREF _Toc161656723 \h </w:instrText>
      </w:r>
      <w:r>
        <w:fldChar w:fldCharType="separate"/>
      </w:r>
      <w:r>
        <w:t>20</w:t>
      </w:r>
      <w:r>
        <w:fldChar w:fldCharType="end"/>
      </w:r>
    </w:p>
    <w:p w14:paraId="613A4FE2" w14:textId="2EBADD44" w:rsidR="00611446" w:rsidRDefault="00611446">
      <w:pPr>
        <w:pStyle w:val="TOC2"/>
        <w:rPr>
          <w:rFonts w:ascii="Calibri" w:eastAsia="Malgun Gothic" w:hAnsi="Calibri"/>
          <w:kern w:val="2"/>
          <w:sz w:val="22"/>
          <w:szCs w:val="22"/>
        </w:rPr>
      </w:pPr>
      <w:r>
        <w:t>5.6</w:t>
      </w:r>
      <w:r>
        <w:rPr>
          <w:rFonts w:ascii="Calibri" w:eastAsia="Malgun Gothic" w:hAnsi="Calibri"/>
          <w:kern w:val="2"/>
          <w:sz w:val="22"/>
          <w:szCs w:val="22"/>
        </w:rPr>
        <w:tab/>
      </w:r>
      <w:r>
        <w:t>Mobility Management Functions</w:t>
      </w:r>
      <w:r>
        <w:tab/>
      </w:r>
      <w:r>
        <w:fldChar w:fldCharType="begin" w:fldLock="1"/>
      </w:r>
      <w:r>
        <w:instrText xml:space="preserve"> PAGEREF _Toc161656724 \h </w:instrText>
      </w:r>
      <w:r>
        <w:fldChar w:fldCharType="separate"/>
      </w:r>
      <w:r>
        <w:t>20</w:t>
      </w:r>
      <w:r>
        <w:fldChar w:fldCharType="end"/>
      </w:r>
    </w:p>
    <w:p w14:paraId="151771D6" w14:textId="47B0AB96" w:rsidR="00611446" w:rsidRDefault="00611446">
      <w:pPr>
        <w:pStyle w:val="TOC3"/>
        <w:rPr>
          <w:rFonts w:ascii="Calibri" w:eastAsia="Malgun Gothic" w:hAnsi="Calibri"/>
          <w:kern w:val="2"/>
          <w:sz w:val="22"/>
          <w:szCs w:val="22"/>
        </w:rPr>
      </w:pPr>
      <w:r>
        <w:t>5.6.1</w:t>
      </w:r>
      <w:r>
        <w:rPr>
          <w:rFonts w:ascii="Calibri" w:eastAsia="Malgun Gothic" w:hAnsi="Calibri"/>
          <w:kern w:val="2"/>
          <w:sz w:val="22"/>
          <w:szCs w:val="22"/>
        </w:rPr>
        <w:tab/>
      </w:r>
      <w:r>
        <w:t>Location information update function</w:t>
      </w:r>
      <w:r>
        <w:tab/>
      </w:r>
      <w:r>
        <w:fldChar w:fldCharType="begin" w:fldLock="1"/>
      </w:r>
      <w:r>
        <w:instrText xml:space="preserve"> PAGEREF _Toc161656725 \h </w:instrText>
      </w:r>
      <w:r>
        <w:fldChar w:fldCharType="separate"/>
      </w:r>
      <w:r>
        <w:t>20</w:t>
      </w:r>
      <w:r>
        <w:fldChar w:fldCharType="end"/>
      </w:r>
    </w:p>
    <w:p w14:paraId="3F76E553" w14:textId="1B590C76" w:rsidR="00611446" w:rsidRDefault="00611446">
      <w:pPr>
        <w:pStyle w:val="TOC3"/>
        <w:rPr>
          <w:rFonts w:ascii="Calibri" w:eastAsia="Malgun Gothic" w:hAnsi="Calibri"/>
          <w:kern w:val="2"/>
          <w:sz w:val="22"/>
          <w:szCs w:val="22"/>
        </w:rPr>
      </w:pPr>
      <w:r>
        <w:t>5.6.2</w:t>
      </w:r>
      <w:r>
        <w:rPr>
          <w:rFonts w:ascii="Calibri" w:eastAsia="Malgun Gothic" w:hAnsi="Calibri"/>
          <w:kern w:val="2"/>
          <w:sz w:val="22"/>
          <w:szCs w:val="22"/>
        </w:rPr>
        <w:tab/>
      </w:r>
      <w:r>
        <w:t>Handover and Relocation functions</w:t>
      </w:r>
      <w:r>
        <w:tab/>
      </w:r>
      <w:r>
        <w:fldChar w:fldCharType="begin" w:fldLock="1"/>
      </w:r>
      <w:r>
        <w:instrText xml:space="preserve"> PAGEREF _Toc161656726 \h </w:instrText>
      </w:r>
      <w:r>
        <w:fldChar w:fldCharType="separate"/>
      </w:r>
      <w:r>
        <w:t>21</w:t>
      </w:r>
      <w:r>
        <w:fldChar w:fldCharType="end"/>
      </w:r>
    </w:p>
    <w:p w14:paraId="4F487F09" w14:textId="10B4CF28" w:rsidR="00611446" w:rsidRDefault="00611446">
      <w:pPr>
        <w:pStyle w:val="TOC4"/>
        <w:rPr>
          <w:rFonts w:ascii="Calibri" w:eastAsia="Malgun Gothic" w:hAnsi="Calibri"/>
          <w:kern w:val="2"/>
          <w:sz w:val="22"/>
          <w:szCs w:val="22"/>
        </w:rPr>
      </w:pPr>
      <w:r>
        <w:lastRenderedPageBreak/>
        <w:t>5.6.2.1</w:t>
      </w:r>
      <w:r>
        <w:rPr>
          <w:rFonts w:ascii="Calibri" w:eastAsia="Malgun Gothic" w:hAnsi="Calibri"/>
          <w:kern w:val="2"/>
          <w:sz w:val="22"/>
          <w:szCs w:val="22"/>
        </w:rPr>
        <w:tab/>
      </w:r>
      <w:r>
        <w:t>Inter RNC hard HO function, Iur not used or not available</w:t>
      </w:r>
      <w:r>
        <w:tab/>
      </w:r>
      <w:r>
        <w:fldChar w:fldCharType="begin" w:fldLock="1"/>
      </w:r>
      <w:r>
        <w:instrText xml:space="preserve"> PAGEREF _Toc161656727 \h </w:instrText>
      </w:r>
      <w:r>
        <w:fldChar w:fldCharType="separate"/>
      </w:r>
      <w:r>
        <w:t>21</w:t>
      </w:r>
      <w:r>
        <w:fldChar w:fldCharType="end"/>
      </w:r>
    </w:p>
    <w:p w14:paraId="2B3E6CF7" w14:textId="1FC69443" w:rsidR="00611446" w:rsidRDefault="00611446">
      <w:pPr>
        <w:pStyle w:val="TOC4"/>
        <w:rPr>
          <w:rFonts w:ascii="Calibri" w:eastAsia="Malgun Gothic" w:hAnsi="Calibri"/>
          <w:kern w:val="2"/>
          <w:sz w:val="22"/>
          <w:szCs w:val="22"/>
        </w:rPr>
      </w:pPr>
      <w:r>
        <w:t>5.6.2.2</w:t>
      </w:r>
      <w:r>
        <w:rPr>
          <w:rFonts w:ascii="Calibri" w:eastAsia="Malgun Gothic" w:hAnsi="Calibri"/>
          <w:kern w:val="2"/>
          <w:sz w:val="22"/>
          <w:szCs w:val="22"/>
        </w:rPr>
        <w:tab/>
      </w:r>
      <w:r>
        <w:t>Serving RNS Relocation function</w:t>
      </w:r>
      <w:r>
        <w:tab/>
      </w:r>
      <w:r>
        <w:fldChar w:fldCharType="begin" w:fldLock="1"/>
      </w:r>
      <w:r>
        <w:instrText xml:space="preserve"> PAGEREF _Toc161656728 \h </w:instrText>
      </w:r>
      <w:r>
        <w:fldChar w:fldCharType="separate"/>
      </w:r>
      <w:r>
        <w:t>21</w:t>
      </w:r>
      <w:r>
        <w:fldChar w:fldCharType="end"/>
      </w:r>
    </w:p>
    <w:p w14:paraId="14E6FA67" w14:textId="7E2663FE" w:rsidR="00611446" w:rsidRDefault="00611446">
      <w:pPr>
        <w:pStyle w:val="TOC4"/>
        <w:rPr>
          <w:rFonts w:ascii="Calibri" w:eastAsia="Malgun Gothic" w:hAnsi="Calibri"/>
          <w:kern w:val="2"/>
          <w:sz w:val="22"/>
          <w:szCs w:val="22"/>
        </w:rPr>
      </w:pPr>
      <w:r>
        <w:t>5.6.2.3</w:t>
      </w:r>
      <w:r>
        <w:rPr>
          <w:rFonts w:ascii="Calibri" w:eastAsia="Malgun Gothic" w:hAnsi="Calibri"/>
          <w:kern w:val="2"/>
          <w:sz w:val="22"/>
          <w:szCs w:val="22"/>
        </w:rPr>
        <w:tab/>
      </w:r>
      <w:r>
        <w:t>Inter system Handover (e.g. UMTS-GSM) function</w:t>
      </w:r>
      <w:r>
        <w:tab/>
      </w:r>
      <w:r>
        <w:fldChar w:fldCharType="begin" w:fldLock="1"/>
      </w:r>
      <w:r>
        <w:instrText xml:space="preserve"> PAGEREF _Toc161656729 \h </w:instrText>
      </w:r>
      <w:r>
        <w:fldChar w:fldCharType="separate"/>
      </w:r>
      <w:r>
        <w:t>21</w:t>
      </w:r>
      <w:r>
        <w:fldChar w:fldCharType="end"/>
      </w:r>
    </w:p>
    <w:p w14:paraId="7C20FD82" w14:textId="025FC193" w:rsidR="00611446" w:rsidRDefault="00611446">
      <w:pPr>
        <w:pStyle w:val="TOC3"/>
        <w:rPr>
          <w:rFonts w:ascii="Calibri" w:eastAsia="Malgun Gothic" w:hAnsi="Calibri"/>
          <w:kern w:val="2"/>
          <w:sz w:val="22"/>
          <w:szCs w:val="22"/>
        </w:rPr>
      </w:pPr>
      <w:r>
        <w:t>5.6.2A</w:t>
      </w:r>
      <w:r>
        <w:rPr>
          <w:rFonts w:ascii="Calibri" w:eastAsia="Malgun Gothic" w:hAnsi="Calibri"/>
          <w:kern w:val="2"/>
          <w:sz w:val="22"/>
          <w:szCs w:val="22"/>
        </w:rPr>
        <w:tab/>
      </w:r>
      <w:r>
        <w:t>Inter System Change (e.g. UMTS-GSM) function</w:t>
      </w:r>
      <w:r>
        <w:tab/>
      </w:r>
      <w:r>
        <w:fldChar w:fldCharType="begin" w:fldLock="1"/>
      </w:r>
      <w:r>
        <w:instrText xml:space="preserve"> PAGEREF _Toc161656730 \h </w:instrText>
      </w:r>
      <w:r>
        <w:fldChar w:fldCharType="separate"/>
      </w:r>
      <w:r>
        <w:t>21</w:t>
      </w:r>
      <w:r>
        <w:fldChar w:fldCharType="end"/>
      </w:r>
    </w:p>
    <w:p w14:paraId="18AA57FE" w14:textId="7ACA8FA9" w:rsidR="00611446" w:rsidRDefault="00611446">
      <w:pPr>
        <w:pStyle w:val="TOC3"/>
        <w:rPr>
          <w:rFonts w:ascii="Calibri" w:eastAsia="Malgun Gothic" w:hAnsi="Calibri"/>
          <w:kern w:val="2"/>
          <w:sz w:val="22"/>
          <w:szCs w:val="22"/>
        </w:rPr>
      </w:pPr>
      <w:r>
        <w:t>5.6.3</w:t>
      </w:r>
      <w:r>
        <w:rPr>
          <w:rFonts w:ascii="Calibri" w:eastAsia="Malgun Gothic" w:hAnsi="Calibri"/>
          <w:kern w:val="2"/>
          <w:sz w:val="22"/>
          <w:szCs w:val="22"/>
        </w:rPr>
        <w:tab/>
      </w:r>
      <w:r>
        <w:t>Paging Triggering</w:t>
      </w:r>
      <w:r>
        <w:tab/>
      </w:r>
      <w:r>
        <w:fldChar w:fldCharType="begin" w:fldLock="1"/>
      </w:r>
      <w:r>
        <w:instrText xml:space="preserve"> PAGEREF _Toc161656731 \h </w:instrText>
      </w:r>
      <w:r>
        <w:fldChar w:fldCharType="separate"/>
      </w:r>
      <w:r>
        <w:t>21</w:t>
      </w:r>
      <w:r>
        <w:fldChar w:fldCharType="end"/>
      </w:r>
    </w:p>
    <w:p w14:paraId="59FE772D" w14:textId="289131AE" w:rsidR="00611446" w:rsidRDefault="00611446">
      <w:pPr>
        <w:pStyle w:val="TOC3"/>
        <w:rPr>
          <w:rFonts w:ascii="Calibri" w:eastAsia="Malgun Gothic" w:hAnsi="Calibri"/>
          <w:kern w:val="2"/>
          <w:sz w:val="22"/>
          <w:szCs w:val="22"/>
        </w:rPr>
      </w:pPr>
      <w:r>
        <w:t>5.6.4</w:t>
      </w:r>
      <w:r>
        <w:rPr>
          <w:rFonts w:ascii="Calibri" w:eastAsia="Malgun Gothic" w:hAnsi="Calibri"/>
          <w:kern w:val="2"/>
          <w:sz w:val="22"/>
          <w:szCs w:val="22"/>
        </w:rPr>
        <w:tab/>
      </w:r>
      <w:r>
        <w:t>Shared Networks Access Control</w:t>
      </w:r>
      <w:r>
        <w:tab/>
      </w:r>
      <w:r>
        <w:fldChar w:fldCharType="begin" w:fldLock="1"/>
      </w:r>
      <w:r>
        <w:instrText xml:space="preserve"> PAGEREF _Toc161656732 \h </w:instrText>
      </w:r>
      <w:r>
        <w:fldChar w:fldCharType="separate"/>
      </w:r>
      <w:r>
        <w:t>21</w:t>
      </w:r>
      <w:r>
        <w:fldChar w:fldCharType="end"/>
      </w:r>
    </w:p>
    <w:p w14:paraId="122ED344" w14:textId="758CD618" w:rsidR="00611446" w:rsidRDefault="00611446">
      <w:pPr>
        <w:pStyle w:val="TOC3"/>
        <w:rPr>
          <w:rFonts w:ascii="Calibri" w:eastAsia="Malgun Gothic" w:hAnsi="Calibri"/>
          <w:kern w:val="2"/>
          <w:sz w:val="22"/>
          <w:szCs w:val="22"/>
        </w:rPr>
      </w:pPr>
      <w:r>
        <w:t>5.6.5</w:t>
      </w:r>
      <w:r>
        <w:rPr>
          <w:rFonts w:ascii="Calibri" w:eastAsia="Malgun Gothic" w:hAnsi="Calibri"/>
          <w:kern w:val="2"/>
          <w:sz w:val="22"/>
          <w:szCs w:val="22"/>
        </w:rPr>
        <w:tab/>
      </w:r>
      <w:r>
        <w:t>GERAN System Information Retrieval</w:t>
      </w:r>
      <w:r>
        <w:tab/>
      </w:r>
      <w:r>
        <w:fldChar w:fldCharType="begin" w:fldLock="1"/>
      </w:r>
      <w:r>
        <w:instrText xml:space="preserve"> PAGEREF _Toc161656733 \h </w:instrText>
      </w:r>
      <w:r>
        <w:fldChar w:fldCharType="separate"/>
      </w:r>
      <w:r>
        <w:t>21</w:t>
      </w:r>
      <w:r>
        <w:fldChar w:fldCharType="end"/>
      </w:r>
    </w:p>
    <w:p w14:paraId="296B89FB" w14:textId="6320D706" w:rsidR="00611446" w:rsidRDefault="00611446">
      <w:pPr>
        <w:pStyle w:val="TOC2"/>
        <w:rPr>
          <w:rFonts w:ascii="Calibri" w:eastAsia="Malgun Gothic" w:hAnsi="Calibri"/>
          <w:kern w:val="2"/>
          <w:sz w:val="22"/>
          <w:szCs w:val="22"/>
        </w:rPr>
      </w:pPr>
      <w:r>
        <w:t>5.7</w:t>
      </w:r>
      <w:r>
        <w:rPr>
          <w:rFonts w:ascii="Calibri" w:eastAsia="Malgun Gothic" w:hAnsi="Calibri"/>
          <w:kern w:val="2"/>
          <w:sz w:val="22"/>
          <w:szCs w:val="22"/>
        </w:rPr>
        <w:tab/>
      </w:r>
      <w:r>
        <w:t>Security Functions</w:t>
      </w:r>
      <w:r>
        <w:tab/>
      </w:r>
      <w:r>
        <w:fldChar w:fldCharType="begin" w:fldLock="1"/>
      </w:r>
      <w:r>
        <w:instrText xml:space="preserve"> PAGEREF _Toc161656734 \h </w:instrText>
      </w:r>
      <w:r>
        <w:fldChar w:fldCharType="separate"/>
      </w:r>
      <w:r>
        <w:t>21</w:t>
      </w:r>
      <w:r>
        <w:fldChar w:fldCharType="end"/>
      </w:r>
    </w:p>
    <w:p w14:paraId="1D993774" w14:textId="6D7BE355" w:rsidR="00611446" w:rsidRDefault="00611446">
      <w:pPr>
        <w:pStyle w:val="TOC3"/>
        <w:rPr>
          <w:rFonts w:ascii="Calibri" w:eastAsia="Malgun Gothic" w:hAnsi="Calibri"/>
          <w:kern w:val="2"/>
          <w:sz w:val="22"/>
          <w:szCs w:val="22"/>
        </w:rPr>
      </w:pPr>
      <w:r>
        <w:t>5.7.1</w:t>
      </w:r>
      <w:r>
        <w:rPr>
          <w:rFonts w:ascii="Calibri" w:eastAsia="Malgun Gothic" w:hAnsi="Calibri"/>
          <w:kern w:val="2"/>
          <w:sz w:val="22"/>
          <w:szCs w:val="22"/>
        </w:rPr>
        <w:tab/>
      </w:r>
      <w:r>
        <w:t>Data Confidentiality</w:t>
      </w:r>
      <w:r>
        <w:tab/>
      </w:r>
      <w:r>
        <w:fldChar w:fldCharType="begin" w:fldLock="1"/>
      </w:r>
      <w:r>
        <w:instrText xml:space="preserve"> PAGEREF _Toc161656735 \h </w:instrText>
      </w:r>
      <w:r>
        <w:fldChar w:fldCharType="separate"/>
      </w:r>
      <w:r>
        <w:t>21</w:t>
      </w:r>
      <w:r>
        <w:fldChar w:fldCharType="end"/>
      </w:r>
    </w:p>
    <w:p w14:paraId="19F12BBE" w14:textId="6CA7BFB7" w:rsidR="00611446" w:rsidRDefault="00611446">
      <w:pPr>
        <w:pStyle w:val="TOC4"/>
        <w:rPr>
          <w:rFonts w:ascii="Calibri" w:eastAsia="Malgun Gothic" w:hAnsi="Calibri"/>
          <w:kern w:val="2"/>
          <w:sz w:val="22"/>
          <w:szCs w:val="22"/>
        </w:rPr>
      </w:pPr>
      <w:r>
        <w:t>5.7.1.1</w:t>
      </w:r>
      <w:r>
        <w:rPr>
          <w:rFonts w:ascii="Calibri" w:eastAsia="Malgun Gothic" w:hAnsi="Calibri"/>
          <w:kern w:val="2"/>
          <w:sz w:val="22"/>
          <w:szCs w:val="22"/>
        </w:rPr>
        <w:tab/>
      </w:r>
      <w:r>
        <w:t>Radio interface ciphering function</w:t>
      </w:r>
      <w:r>
        <w:tab/>
      </w:r>
      <w:r>
        <w:fldChar w:fldCharType="begin" w:fldLock="1"/>
      </w:r>
      <w:r>
        <w:instrText xml:space="preserve"> PAGEREF _Toc161656736 \h </w:instrText>
      </w:r>
      <w:r>
        <w:fldChar w:fldCharType="separate"/>
      </w:r>
      <w:r>
        <w:t>21</w:t>
      </w:r>
      <w:r>
        <w:fldChar w:fldCharType="end"/>
      </w:r>
    </w:p>
    <w:p w14:paraId="5427E041" w14:textId="5D5196AE" w:rsidR="00611446" w:rsidRDefault="00611446">
      <w:pPr>
        <w:pStyle w:val="TOC4"/>
        <w:rPr>
          <w:rFonts w:ascii="Calibri" w:eastAsia="Malgun Gothic" w:hAnsi="Calibri"/>
          <w:kern w:val="2"/>
          <w:sz w:val="22"/>
          <w:szCs w:val="22"/>
        </w:rPr>
      </w:pPr>
      <w:r>
        <w:t>5.7.1.2</w:t>
      </w:r>
      <w:r>
        <w:rPr>
          <w:rFonts w:ascii="Calibri" w:eastAsia="Malgun Gothic" w:hAnsi="Calibri"/>
          <w:kern w:val="2"/>
          <w:sz w:val="22"/>
          <w:szCs w:val="22"/>
        </w:rPr>
        <w:tab/>
      </w:r>
      <w:r>
        <w:t>Ciphering key management function</w:t>
      </w:r>
      <w:r>
        <w:tab/>
      </w:r>
      <w:r>
        <w:fldChar w:fldCharType="begin" w:fldLock="1"/>
      </w:r>
      <w:r>
        <w:instrText xml:space="preserve"> PAGEREF _Toc161656737 \h </w:instrText>
      </w:r>
      <w:r>
        <w:fldChar w:fldCharType="separate"/>
      </w:r>
      <w:r>
        <w:t>22</w:t>
      </w:r>
      <w:r>
        <w:fldChar w:fldCharType="end"/>
      </w:r>
    </w:p>
    <w:p w14:paraId="18D2FB5A" w14:textId="3B5EA63B" w:rsidR="00611446" w:rsidRDefault="00611446">
      <w:pPr>
        <w:pStyle w:val="TOC3"/>
        <w:rPr>
          <w:rFonts w:ascii="Calibri" w:eastAsia="Malgun Gothic" w:hAnsi="Calibri"/>
          <w:kern w:val="2"/>
          <w:sz w:val="22"/>
          <w:szCs w:val="22"/>
        </w:rPr>
      </w:pPr>
      <w:r>
        <w:t>5.7.2</w:t>
      </w:r>
      <w:r>
        <w:rPr>
          <w:rFonts w:ascii="Calibri" w:eastAsia="Malgun Gothic" w:hAnsi="Calibri"/>
          <w:kern w:val="2"/>
          <w:sz w:val="22"/>
          <w:szCs w:val="22"/>
        </w:rPr>
        <w:tab/>
      </w:r>
      <w:r>
        <w:t>Data integrity</w:t>
      </w:r>
      <w:r>
        <w:tab/>
      </w:r>
      <w:r>
        <w:fldChar w:fldCharType="begin" w:fldLock="1"/>
      </w:r>
      <w:r>
        <w:instrText xml:space="preserve"> PAGEREF _Toc161656738 \h </w:instrText>
      </w:r>
      <w:r>
        <w:fldChar w:fldCharType="separate"/>
      </w:r>
      <w:r>
        <w:t>22</w:t>
      </w:r>
      <w:r>
        <w:fldChar w:fldCharType="end"/>
      </w:r>
    </w:p>
    <w:p w14:paraId="71016816" w14:textId="72A53B7C" w:rsidR="00611446" w:rsidRDefault="00611446">
      <w:pPr>
        <w:pStyle w:val="TOC4"/>
        <w:rPr>
          <w:rFonts w:ascii="Calibri" w:eastAsia="Malgun Gothic" w:hAnsi="Calibri"/>
          <w:kern w:val="2"/>
          <w:sz w:val="22"/>
          <w:szCs w:val="22"/>
        </w:rPr>
      </w:pPr>
      <w:r>
        <w:t>5.7.2.1</w:t>
      </w:r>
      <w:r>
        <w:rPr>
          <w:rFonts w:ascii="Calibri" w:eastAsia="Malgun Gothic" w:hAnsi="Calibri"/>
          <w:kern w:val="2"/>
          <w:sz w:val="22"/>
          <w:szCs w:val="22"/>
        </w:rPr>
        <w:tab/>
      </w:r>
      <w:r>
        <w:t>Integrity checking</w:t>
      </w:r>
      <w:r>
        <w:tab/>
      </w:r>
      <w:r>
        <w:fldChar w:fldCharType="begin" w:fldLock="1"/>
      </w:r>
      <w:r>
        <w:instrText xml:space="preserve"> PAGEREF _Toc161656739 \h </w:instrText>
      </w:r>
      <w:r>
        <w:fldChar w:fldCharType="separate"/>
      </w:r>
      <w:r>
        <w:t>22</w:t>
      </w:r>
      <w:r>
        <w:fldChar w:fldCharType="end"/>
      </w:r>
    </w:p>
    <w:p w14:paraId="5E02FD44" w14:textId="2F86576E" w:rsidR="00611446" w:rsidRDefault="00611446">
      <w:pPr>
        <w:pStyle w:val="TOC4"/>
        <w:rPr>
          <w:rFonts w:ascii="Calibri" w:eastAsia="Malgun Gothic" w:hAnsi="Calibri"/>
          <w:kern w:val="2"/>
          <w:sz w:val="22"/>
          <w:szCs w:val="22"/>
        </w:rPr>
      </w:pPr>
      <w:r>
        <w:t>5.7.2.2</w:t>
      </w:r>
      <w:r>
        <w:rPr>
          <w:rFonts w:ascii="Calibri" w:eastAsia="Malgun Gothic" w:hAnsi="Calibri"/>
          <w:kern w:val="2"/>
          <w:sz w:val="22"/>
          <w:szCs w:val="22"/>
        </w:rPr>
        <w:tab/>
      </w:r>
      <w:r>
        <w:t>Integrity key management</w:t>
      </w:r>
      <w:r>
        <w:tab/>
      </w:r>
      <w:r>
        <w:fldChar w:fldCharType="begin" w:fldLock="1"/>
      </w:r>
      <w:r>
        <w:instrText xml:space="preserve"> PAGEREF _Toc161656740 \h </w:instrText>
      </w:r>
      <w:r>
        <w:fldChar w:fldCharType="separate"/>
      </w:r>
      <w:r>
        <w:t>22</w:t>
      </w:r>
      <w:r>
        <w:fldChar w:fldCharType="end"/>
      </w:r>
    </w:p>
    <w:p w14:paraId="33BAFB7C" w14:textId="6D80A55D" w:rsidR="00611446" w:rsidRDefault="00611446">
      <w:pPr>
        <w:pStyle w:val="TOC2"/>
        <w:rPr>
          <w:rFonts w:ascii="Calibri" w:eastAsia="Malgun Gothic" w:hAnsi="Calibri"/>
          <w:kern w:val="2"/>
          <w:sz w:val="22"/>
          <w:szCs w:val="22"/>
        </w:rPr>
      </w:pPr>
      <w:r>
        <w:t>5.8</w:t>
      </w:r>
      <w:r>
        <w:rPr>
          <w:rFonts w:ascii="Calibri" w:eastAsia="Malgun Gothic" w:hAnsi="Calibri"/>
          <w:kern w:val="2"/>
          <w:sz w:val="22"/>
          <w:szCs w:val="22"/>
        </w:rPr>
        <w:tab/>
      </w:r>
      <w:r>
        <w:t>Service and Network Access Functions</w:t>
      </w:r>
      <w:r>
        <w:tab/>
      </w:r>
      <w:r>
        <w:fldChar w:fldCharType="begin" w:fldLock="1"/>
      </w:r>
      <w:r>
        <w:instrText xml:space="preserve"> PAGEREF _Toc161656741 \h </w:instrText>
      </w:r>
      <w:r>
        <w:fldChar w:fldCharType="separate"/>
      </w:r>
      <w:r>
        <w:t>22</w:t>
      </w:r>
      <w:r>
        <w:fldChar w:fldCharType="end"/>
      </w:r>
    </w:p>
    <w:p w14:paraId="274E9F76" w14:textId="02AA3FEF" w:rsidR="00611446" w:rsidRDefault="00611446">
      <w:pPr>
        <w:pStyle w:val="TOC3"/>
        <w:rPr>
          <w:rFonts w:ascii="Calibri" w:eastAsia="Malgun Gothic" w:hAnsi="Calibri"/>
          <w:kern w:val="2"/>
          <w:sz w:val="22"/>
          <w:szCs w:val="22"/>
        </w:rPr>
      </w:pPr>
      <w:r>
        <w:t>5.8.1</w:t>
      </w:r>
      <w:r>
        <w:rPr>
          <w:rFonts w:ascii="Calibri" w:eastAsia="Malgun Gothic" w:hAnsi="Calibri"/>
          <w:kern w:val="2"/>
          <w:sz w:val="22"/>
          <w:szCs w:val="22"/>
        </w:rPr>
        <w:tab/>
      </w:r>
      <w:r>
        <w:t>Core Network signalling data transfer function</w:t>
      </w:r>
      <w:r>
        <w:tab/>
      </w:r>
      <w:r>
        <w:fldChar w:fldCharType="begin" w:fldLock="1"/>
      </w:r>
      <w:r>
        <w:instrText xml:space="preserve"> PAGEREF _Toc161656742 \h </w:instrText>
      </w:r>
      <w:r>
        <w:fldChar w:fldCharType="separate"/>
      </w:r>
      <w:r>
        <w:t>22</w:t>
      </w:r>
      <w:r>
        <w:fldChar w:fldCharType="end"/>
      </w:r>
    </w:p>
    <w:p w14:paraId="0E483C6D" w14:textId="19618F14" w:rsidR="00611446" w:rsidRDefault="00611446">
      <w:pPr>
        <w:pStyle w:val="TOC3"/>
        <w:rPr>
          <w:rFonts w:ascii="Calibri" w:eastAsia="Malgun Gothic" w:hAnsi="Calibri"/>
          <w:kern w:val="2"/>
          <w:sz w:val="22"/>
          <w:szCs w:val="22"/>
        </w:rPr>
      </w:pPr>
      <w:r>
        <w:t>5.8.2</w:t>
      </w:r>
      <w:r>
        <w:rPr>
          <w:rFonts w:ascii="Calibri" w:eastAsia="Malgun Gothic" w:hAnsi="Calibri"/>
          <w:kern w:val="2"/>
          <w:sz w:val="22"/>
          <w:szCs w:val="22"/>
        </w:rPr>
        <w:tab/>
      </w:r>
      <w:r>
        <w:t>Data Volume Reporting</w:t>
      </w:r>
      <w:r>
        <w:tab/>
      </w:r>
      <w:r>
        <w:fldChar w:fldCharType="begin" w:fldLock="1"/>
      </w:r>
      <w:r>
        <w:instrText xml:space="preserve"> PAGEREF _Toc161656743 \h </w:instrText>
      </w:r>
      <w:r>
        <w:fldChar w:fldCharType="separate"/>
      </w:r>
      <w:r>
        <w:t>22</w:t>
      </w:r>
      <w:r>
        <w:fldChar w:fldCharType="end"/>
      </w:r>
    </w:p>
    <w:p w14:paraId="0442CAD0" w14:textId="1602F501" w:rsidR="00611446" w:rsidRDefault="00611446">
      <w:pPr>
        <w:pStyle w:val="TOC3"/>
        <w:rPr>
          <w:rFonts w:ascii="Calibri" w:eastAsia="Malgun Gothic" w:hAnsi="Calibri"/>
          <w:kern w:val="2"/>
          <w:sz w:val="22"/>
          <w:szCs w:val="22"/>
        </w:rPr>
      </w:pPr>
      <w:r>
        <w:t>5.8.3</w:t>
      </w:r>
      <w:r>
        <w:rPr>
          <w:rFonts w:ascii="Calibri" w:eastAsia="Malgun Gothic" w:hAnsi="Calibri"/>
          <w:kern w:val="2"/>
          <w:sz w:val="22"/>
          <w:szCs w:val="22"/>
        </w:rPr>
        <w:tab/>
      </w:r>
      <w:r>
        <w:t>UE Tracing</w:t>
      </w:r>
      <w:r>
        <w:tab/>
      </w:r>
      <w:r>
        <w:fldChar w:fldCharType="begin" w:fldLock="1"/>
      </w:r>
      <w:r>
        <w:instrText xml:space="preserve"> PAGEREF _Toc161656744 \h </w:instrText>
      </w:r>
      <w:r>
        <w:fldChar w:fldCharType="separate"/>
      </w:r>
      <w:r>
        <w:t>22</w:t>
      </w:r>
      <w:r>
        <w:fldChar w:fldCharType="end"/>
      </w:r>
    </w:p>
    <w:p w14:paraId="116B3D4C" w14:textId="5D2AD736" w:rsidR="00611446" w:rsidRDefault="00611446">
      <w:pPr>
        <w:pStyle w:val="TOC3"/>
        <w:rPr>
          <w:rFonts w:ascii="Calibri" w:eastAsia="Malgun Gothic" w:hAnsi="Calibri"/>
          <w:kern w:val="2"/>
          <w:sz w:val="22"/>
          <w:szCs w:val="22"/>
        </w:rPr>
      </w:pPr>
      <w:r>
        <w:t>5.8.4</w:t>
      </w:r>
      <w:r>
        <w:rPr>
          <w:rFonts w:ascii="Calibri" w:eastAsia="Malgun Gothic" w:hAnsi="Calibri"/>
          <w:kern w:val="2"/>
          <w:sz w:val="22"/>
          <w:szCs w:val="22"/>
        </w:rPr>
        <w:tab/>
      </w:r>
      <w:r>
        <w:t>Location reporting function</w:t>
      </w:r>
      <w:r>
        <w:tab/>
      </w:r>
      <w:r>
        <w:fldChar w:fldCharType="begin" w:fldLock="1"/>
      </w:r>
      <w:r>
        <w:instrText xml:space="preserve"> PAGEREF _Toc161656745 \h </w:instrText>
      </w:r>
      <w:r>
        <w:fldChar w:fldCharType="separate"/>
      </w:r>
      <w:r>
        <w:t>22</w:t>
      </w:r>
      <w:r>
        <w:fldChar w:fldCharType="end"/>
      </w:r>
    </w:p>
    <w:p w14:paraId="5A1B34C5" w14:textId="468F0F58" w:rsidR="00611446" w:rsidRDefault="00611446">
      <w:pPr>
        <w:pStyle w:val="TOC3"/>
        <w:rPr>
          <w:rFonts w:ascii="Calibri" w:eastAsia="Malgun Gothic" w:hAnsi="Calibri"/>
          <w:kern w:val="2"/>
          <w:sz w:val="22"/>
          <w:szCs w:val="22"/>
        </w:rPr>
      </w:pPr>
      <w:r>
        <w:t>5.8.5</w:t>
      </w:r>
      <w:r>
        <w:rPr>
          <w:rFonts w:ascii="Calibri" w:eastAsia="Malgun Gothic" w:hAnsi="Calibri"/>
          <w:kern w:val="2"/>
          <w:sz w:val="22"/>
          <w:szCs w:val="22"/>
        </w:rPr>
        <w:tab/>
      </w:r>
      <w:r>
        <w:t>MDT</w:t>
      </w:r>
      <w:r>
        <w:tab/>
      </w:r>
      <w:r>
        <w:fldChar w:fldCharType="begin" w:fldLock="1"/>
      </w:r>
      <w:r>
        <w:instrText xml:space="preserve"> PAGEREF _Toc161656746 \h </w:instrText>
      </w:r>
      <w:r>
        <w:fldChar w:fldCharType="separate"/>
      </w:r>
      <w:r>
        <w:t>22</w:t>
      </w:r>
      <w:r>
        <w:fldChar w:fldCharType="end"/>
      </w:r>
    </w:p>
    <w:p w14:paraId="60C45131" w14:textId="6947C98E" w:rsidR="00611446" w:rsidRDefault="00611446">
      <w:pPr>
        <w:pStyle w:val="TOC2"/>
        <w:rPr>
          <w:rFonts w:ascii="Calibri" w:eastAsia="Malgun Gothic" w:hAnsi="Calibri"/>
          <w:kern w:val="2"/>
          <w:sz w:val="22"/>
          <w:szCs w:val="22"/>
        </w:rPr>
      </w:pPr>
      <w:r>
        <w:t>5.9</w:t>
      </w:r>
      <w:r>
        <w:rPr>
          <w:rFonts w:ascii="Calibri" w:eastAsia="Malgun Gothic" w:hAnsi="Calibri"/>
          <w:kern w:val="2"/>
          <w:sz w:val="22"/>
          <w:szCs w:val="22"/>
        </w:rPr>
        <w:tab/>
      </w:r>
      <w:r>
        <w:t>Co-ordination Functions</w:t>
      </w:r>
      <w:r>
        <w:tab/>
      </w:r>
      <w:r>
        <w:fldChar w:fldCharType="begin" w:fldLock="1"/>
      </w:r>
      <w:r>
        <w:instrText xml:space="preserve"> PAGEREF _Toc161656747 \h </w:instrText>
      </w:r>
      <w:r>
        <w:fldChar w:fldCharType="separate"/>
      </w:r>
      <w:r>
        <w:t>22</w:t>
      </w:r>
      <w:r>
        <w:fldChar w:fldCharType="end"/>
      </w:r>
    </w:p>
    <w:p w14:paraId="666BA6A8" w14:textId="0BD05317" w:rsidR="00611446" w:rsidRDefault="00611446">
      <w:pPr>
        <w:pStyle w:val="TOC3"/>
        <w:rPr>
          <w:rFonts w:ascii="Calibri" w:eastAsia="Malgun Gothic" w:hAnsi="Calibri"/>
          <w:kern w:val="2"/>
          <w:sz w:val="22"/>
          <w:szCs w:val="22"/>
        </w:rPr>
      </w:pPr>
      <w:r>
        <w:t>5.9.1</w:t>
      </w:r>
      <w:r>
        <w:rPr>
          <w:rFonts w:ascii="Calibri" w:eastAsia="Malgun Gothic" w:hAnsi="Calibri"/>
          <w:kern w:val="2"/>
          <w:sz w:val="22"/>
          <w:szCs w:val="22"/>
        </w:rPr>
        <w:tab/>
      </w:r>
      <w:r>
        <w:t>Paging Co-ordination function</w:t>
      </w:r>
      <w:r>
        <w:tab/>
      </w:r>
      <w:r>
        <w:fldChar w:fldCharType="begin" w:fldLock="1"/>
      </w:r>
      <w:r>
        <w:instrText xml:space="preserve"> PAGEREF _Toc161656748 \h </w:instrText>
      </w:r>
      <w:r>
        <w:fldChar w:fldCharType="separate"/>
      </w:r>
      <w:r>
        <w:t>22</w:t>
      </w:r>
      <w:r>
        <w:fldChar w:fldCharType="end"/>
      </w:r>
    </w:p>
    <w:p w14:paraId="4AE55D69" w14:textId="2FB1C089" w:rsidR="00611446" w:rsidRDefault="00611446">
      <w:pPr>
        <w:pStyle w:val="TOC3"/>
        <w:rPr>
          <w:rFonts w:ascii="Calibri" w:eastAsia="Malgun Gothic" w:hAnsi="Calibri"/>
          <w:kern w:val="2"/>
          <w:sz w:val="22"/>
          <w:szCs w:val="22"/>
        </w:rPr>
      </w:pPr>
      <w:r>
        <w:t>5.9.2</w:t>
      </w:r>
      <w:r>
        <w:rPr>
          <w:rFonts w:ascii="Calibri" w:eastAsia="Malgun Gothic" w:hAnsi="Calibri"/>
          <w:kern w:val="2"/>
          <w:sz w:val="22"/>
          <w:szCs w:val="22"/>
        </w:rPr>
        <w:tab/>
      </w:r>
      <w:r>
        <w:t>NAS Node Selection Function</w:t>
      </w:r>
      <w:r>
        <w:tab/>
      </w:r>
      <w:r>
        <w:fldChar w:fldCharType="begin" w:fldLock="1"/>
      </w:r>
      <w:r>
        <w:instrText xml:space="preserve"> PAGEREF _Toc161656749 \h </w:instrText>
      </w:r>
      <w:r>
        <w:fldChar w:fldCharType="separate"/>
      </w:r>
      <w:r>
        <w:t>23</w:t>
      </w:r>
      <w:r>
        <w:fldChar w:fldCharType="end"/>
      </w:r>
    </w:p>
    <w:p w14:paraId="5C3D71F0" w14:textId="6F741C69" w:rsidR="00611446" w:rsidRDefault="00611446">
      <w:pPr>
        <w:pStyle w:val="TOC3"/>
        <w:rPr>
          <w:rFonts w:ascii="Calibri" w:eastAsia="Malgun Gothic" w:hAnsi="Calibri"/>
          <w:kern w:val="2"/>
          <w:sz w:val="22"/>
          <w:szCs w:val="22"/>
        </w:rPr>
      </w:pPr>
      <w:r>
        <w:t>5.9.3</w:t>
      </w:r>
      <w:r>
        <w:rPr>
          <w:rFonts w:ascii="Calibri" w:eastAsia="Malgun Gothic" w:hAnsi="Calibri"/>
          <w:kern w:val="2"/>
          <w:sz w:val="22"/>
          <w:szCs w:val="22"/>
        </w:rPr>
        <w:tab/>
      </w:r>
      <w:r>
        <w:t>Information Transfer Function</w:t>
      </w:r>
      <w:r>
        <w:tab/>
      </w:r>
      <w:r>
        <w:fldChar w:fldCharType="begin" w:fldLock="1"/>
      </w:r>
      <w:r>
        <w:instrText xml:space="preserve"> PAGEREF _Toc161656750 \h </w:instrText>
      </w:r>
      <w:r>
        <w:fldChar w:fldCharType="separate"/>
      </w:r>
      <w:r>
        <w:t>23</w:t>
      </w:r>
      <w:r>
        <w:fldChar w:fldCharType="end"/>
      </w:r>
    </w:p>
    <w:p w14:paraId="3C48FA80" w14:textId="0F742303" w:rsidR="00611446" w:rsidRDefault="00611446">
      <w:pPr>
        <w:pStyle w:val="TOC3"/>
        <w:rPr>
          <w:rFonts w:ascii="Calibri" w:eastAsia="Malgun Gothic" w:hAnsi="Calibri"/>
          <w:kern w:val="2"/>
          <w:sz w:val="22"/>
          <w:szCs w:val="22"/>
        </w:rPr>
      </w:pPr>
      <w:r>
        <w:t>5.9.4</w:t>
      </w:r>
      <w:r>
        <w:rPr>
          <w:rFonts w:ascii="Calibri" w:eastAsia="Malgun Gothic" w:hAnsi="Calibri"/>
          <w:kern w:val="2"/>
          <w:sz w:val="22"/>
          <w:szCs w:val="22"/>
        </w:rPr>
        <w:tab/>
      </w:r>
      <w:r>
        <w:t>MOCN Rerouting Function</w:t>
      </w:r>
      <w:r>
        <w:tab/>
      </w:r>
      <w:r>
        <w:fldChar w:fldCharType="begin" w:fldLock="1"/>
      </w:r>
      <w:r>
        <w:instrText xml:space="preserve"> PAGEREF _Toc161656751 \h </w:instrText>
      </w:r>
      <w:r>
        <w:fldChar w:fldCharType="separate"/>
      </w:r>
      <w:r>
        <w:t>23</w:t>
      </w:r>
      <w:r>
        <w:fldChar w:fldCharType="end"/>
      </w:r>
    </w:p>
    <w:p w14:paraId="56BED312" w14:textId="1F960C03" w:rsidR="00611446" w:rsidRDefault="00611446">
      <w:pPr>
        <w:pStyle w:val="TOC3"/>
        <w:rPr>
          <w:rFonts w:ascii="Calibri" w:eastAsia="Malgun Gothic" w:hAnsi="Calibri"/>
          <w:kern w:val="2"/>
          <w:sz w:val="22"/>
          <w:szCs w:val="22"/>
        </w:rPr>
      </w:pPr>
      <w:r>
        <w:t>5.9.5</w:t>
      </w:r>
      <w:r>
        <w:rPr>
          <w:rFonts w:ascii="Calibri" w:eastAsia="Malgun Gothic" w:hAnsi="Calibri"/>
          <w:kern w:val="2"/>
          <w:sz w:val="22"/>
          <w:szCs w:val="22"/>
        </w:rPr>
        <w:tab/>
      </w:r>
      <w:r>
        <w:t>SIPTO at Iu-PS Function</w:t>
      </w:r>
      <w:r>
        <w:tab/>
      </w:r>
      <w:r>
        <w:fldChar w:fldCharType="begin" w:fldLock="1"/>
      </w:r>
      <w:r>
        <w:instrText xml:space="preserve"> PAGEREF _Toc161656752 \h </w:instrText>
      </w:r>
      <w:r>
        <w:fldChar w:fldCharType="separate"/>
      </w:r>
      <w:r>
        <w:t>23</w:t>
      </w:r>
      <w:r>
        <w:fldChar w:fldCharType="end"/>
      </w:r>
    </w:p>
    <w:p w14:paraId="71B439D2" w14:textId="1077A11A" w:rsidR="00611446" w:rsidRDefault="00611446">
      <w:pPr>
        <w:pStyle w:val="TOC3"/>
        <w:rPr>
          <w:rFonts w:ascii="Calibri" w:eastAsia="Malgun Gothic" w:hAnsi="Calibri"/>
          <w:kern w:val="2"/>
          <w:sz w:val="22"/>
          <w:szCs w:val="22"/>
        </w:rPr>
      </w:pPr>
      <w:r>
        <w:t>5.9.6</w:t>
      </w:r>
      <w:r>
        <w:rPr>
          <w:rFonts w:ascii="Calibri" w:eastAsia="Malgun Gothic" w:hAnsi="Calibri"/>
          <w:kern w:val="2"/>
          <w:sz w:val="22"/>
          <w:szCs w:val="22"/>
        </w:rPr>
        <w:tab/>
      </w:r>
      <w:r>
        <w:t>SIPTO at the Local Network with Standalone GW</w:t>
      </w:r>
      <w:r>
        <w:tab/>
      </w:r>
      <w:r>
        <w:fldChar w:fldCharType="begin" w:fldLock="1"/>
      </w:r>
      <w:r>
        <w:instrText xml:space="preserve"> PAGEREF _Toc161656753 \h </w:instrText>
      </w:r>
      <w:r>
        <w:fldChar w:fldCharType="separate"/>
      </w:r>
      <w:r>
        <w:t>23</w:t>
      </w:r>
      <w:r>
        <w:fldChar w:fldCharType="end"/>
      </w:r>
    </w:p>
    <w:p w14:paraId="2A1B16CA" w14:textId="44C352ED" w:rsidR="00611446" w:rsidRDefault="00611446">
      <w:pPr>
        <w:pStyle w:val="TOC2"/>
        <w:rPr>
          <w:rFonts w:ascii="Calibri" w:eastAsia="Malgun Gothic" w:hAnsi="Calibri"/>
          <w:kern w:val="2"/>
          <w:sz w:val="22"/>
          <w:szCs w:val="22"/>
        </w:rPr>
      </w:pPr>
      <w:r w:rsidRPr="00F34739">
        <w:rPr>
          <w:caps/>
        </w:rPr>
        <w:t>5.10</w:t>
      </w:r>
      <w:r>
        <w:rPr>
          <w:rFonts w:ascii="Calibri" w:eastAsia="Malgun Gothic" w:hAnsi="Calibri"/>
          <w:kern w:val="2"/>
          <w:sz w:val="22"/>
          <w:szCs w:val="22"/>
        </w:rPr>
        <w:tab/>
      </w:r>
      <w:r w:rsidRPr="00F34739">
        <w:rPr>
          <w:caps/>
        </w:rPr>
        <w:t>MBMS F</w:t>
      </w:r>
      <w:r>
        <w:t>unctions</w:t>
      </w:r>
      <w:r>
        <w:tab/>
      </w:r>
      <w:r>
        <w:fldChar w:fldCharType="begin" w:fldLock="1"/>
      </w:r>
      <w:r>
        <w:instrText xml:space="preserve"> PAGEREF _Toc161656754 \h </w:instrText>
      </w:r>
      <w:r>
        <w:fldChar w:fldCharType="separate"/>
      </w:r>
      <w:r>
        <w:t>23</w:t>
      </w:r>
      <w:r>
        <w:fldChar w:fldCharType="end"/>
      </w:r>
    </w:p>
    <w:p w14:paraId="6C4613A1" w14:textId="18AAD603" w:rsidR="00611446" w:rsidRDefault="00611446">
      <w:pPr>
        <w:pStyle w:val="TOC3"/>
        <w:rPr>
          <w:rFonts w:ascii="Calibri" w:eastAsia="Malgun Gothic" w:hAnsi="Calibri"/>
          <w:kern w:val="2"/>
          <w:sz w:val="22"/>
          <w:szCs w:val="22"/>
        </w:rPr>
      </w:pPr>
      <w:r>
        <w:t>5.10.1</w:t>
      </w:r>
      <w:r>
        <w:rPr>
          <w:rFonts w:ascii="Calibri" w:eastAsia="Malgun Gothic" w:hAnsi="Calibri"/>
          <w:kern w:val="2"/>
          <w:sz w:val="22"/>
          <w:szCs w:val="22"/>
        </w:rPr>
        <w:tab/>
      </w:r>
      <w:r>
        <w:t>MBMS RAB Management functions</w:t>
      </w:r>
      <w:r>
        <w:tab/>
      </w:r>
      <w:r>
        <w:fldChar w:fldCharType="begin" w:fldLock="1"/>
      </w:r>
      <w:r>
        <w:instrText xml:space="preserve"> PAGEREF _Toc161656755 \h </w:instrText>
      </w:r>
      <w:r>
        <w:fldChar w:fldCharType="separate"/>
      </w:r>
      <w:r>
        <w:t>23</w:t>
      </w:r>
      <w:r>
        <w:fldChar w:fldCharType="end"/>
      </w:r>
    </w:p>
    <w:p w14:paraId="576BF5EE" w14:textId="18343735" w:rsidR="00611446" w:rsidRDefault="00611446">
      <w:pPr>
        <w:pStyle w:val="TOC3"/>
        <w:rPr>
          <w:rFonts w:ascii="Calibri" w:eastAsia="Malgun Gothic" w:hAnsi="Calibri"/>
          <w:kern w:val="2"/>
          <w:sz w:val="22"/>
          <w:szCs w:val="22"/>
        </w:rPr>
      </w:pPr>
      <w:r>
        <w:t>5.10.2</w:t>
      </w:r>
      <w:r>
        <w:rPr>
          <w:rFonts w:ascii="Calibri" w:eastAsia="Malgun Gothic" w:hAnsi="Calibri"/>
          <w:kern w:val="2"/>
          <w:sz w:val="22"/>
          <w:szCs w:val="22"/>
        </w:rPr>
        <w:tab/>
      </w:r>
      <w:r>
        <w:t>MBMS UE Linking Function</w:t>
      </w:r>
      <w:r>
        <w:tab/>
      </w:r>
      <w:r>
        <w:fldChar w:fldCharType="begin" w:fldLock="1"/>
      </w:r>
      <w:r>
        <w:instrText xml:space="preserve"> PAGEREF _Toc161656756 \h </w:instrText>
      </w:r>
      <w:r>
        <w:fldChar w:fldCharType="separate"/>
      </w:r>
      <w:r>
        <w:t>23</w:t>
      </w:r>
      <w:r>
        <w:fldChar w:fldCharType="end"/>
      </w:r>
    </w:p>
    <w:p w14:paraId="63C6A1C5" w14:textId="726355FE" w:rsidR="00611446" w:rsidRDefault="00611446">
      <w:pPr>
        <w:pStyle w:val="TOC3"/>
        <w:rPr>
          <w:rFonts w:ascii="Calibri" w:eastAsia="Malgun Gothic" w:hAnsi="Calibri"/>
          <w:kern w:val="2"/>
          <w:sz w:val="22"/>
          <w:szCs w:val="22"/>
        </w:rPr>
      </w:pPr>
      <w:r>
        <w:t>5.10.3</w:t>
      </w:r>
      <w:r>
        <w:rPr>
          <w:rFonts w:ascii="Calibri" w:eastAsia="Malgun Gothic" w:hAnsi="Calibri"/>
          <w:kern w:val="2"/>
          <w:sz w:val="22"/>
          <w:szCs w:val="22"/>
        </w:rPr>
        <w:tab/>
      </w:r>
      <w:r>
        <w:t>MBMS Registration Control Function</w:t>
      </w:r>
      <w:r>
        <w:tab/>
      </w:r>
      <w:r>
        <w:fldChar w:fldCharType="begin" w:fldLock="1"/>
      </w:r>
      <w:r>
        <w:instrText xml:space="preserve"> PAGEREF _Toc161656757 \h </w:instrText>
      </w:r>
      <w:r>
        <w:fldChar w:fldCharType="separate"/>
      </w:r>
      <w:r>
        <w:t>23</w:t>
      </w:r>
      <w:r>
        <w:fldChar w:fldCharType="end"/>
      </w:r>
    </w:p>
    <w:p w14:paraId="5638FB80" w14:textId="76F48BF5" w:rsidR="00611446" w:rsidRDefault="00611446">
      <w:pPr>
        <w:pStyle w:val="TOC3"/>
        <w:rPr>
          <w:rFonts w:ascii="Calibri" w:eastAsia="Malgun Gothic" w:hAnsi="Calibri"/>
          <w:kern w:val="2"/>
          <w:sz w:val="22"/>
          <w:szCs w:val="22"/>
        </w:rPr>
      </w:pPr>
      <w:r>
        <w:t>5.10.4</w:t>
      </w:r>
      <w:r>
        <w:rPr>
          <w:rFonts w:ascii="Calibri" w:eastAsia="Malgun Gothic" w:hAnsi="Calibri"/>
          <w:kern w:val="2"/>
          <w:sz w:val="22"/>
          <w:szCs w:val="22"/>
        </w:rPr>
        <w:tab/>
      </w:r>
      <w:r>
        <w:t>MBMS Enquiry Function</w:t>
      </w:r>
      <w:r>
        <w:tab/>
      </w:r>
      <w:r>
        <w:fldChar w:fldCharType="begin" w:fldLock="1"/>
      </w:r>
      <w:r>
        <w:instrText xml:space="preserve"> PAGEREF _Toc161656758 \h </w:instrText>
      </w:r>
      <w:r>
        <w:fldChar w:fldCharType="separate"/>
      </w:r>
      <w:r>
        <w:t>24</w:t>
      </w:r>
      <w:r>
        <w:fldChar w:fldCharType="end"/>
      </w:r>
    </w:p>
    <w:p w14:paraId="63153DC8" w14:textId="4132DE84" w:rsidR="00611446" w:rsidRDefault="00611446">
      <w:pPr>
        <w:pStyle w:val="TOC1"/>
        <w:rPr>
          <w:rFonts w:ascii="Calibri" w:eastAsia="Malgun Gothic" w:hAnsi="Calibri"/>
          <w:kern w:val="2"/>
          <w:szCs w:val="22"/>
        </w:rPr>
      </w:pPr>
      <w:r>
        <w:t>6</w:t>
      </w:r>
      <w:r>
        <w:rPr>
          <w:rFonts w:ascii="Calibri" w:eastAsia="Malgun Gothic" w:hAnsi="Calibri"/>
          <w:kern w:val="2"/>
          <w:szCs w:val="22"/>
        </w:rPr>
        <w:tab/>
      </w:r>
      <w:r>
        <w:t>I</w:t>
      </w:r>
      <w:r w:rsidRPr="00F34739">
        <w:rPr>
          <w:vertAlign w:val="subscript"/>
        </w:rPr>
        <w:t>u</w:t>
      </w:r>
      <w:r>
        <w:t xml:space="preserve"> Interface Protocol Structure</w:t>
      </w:r>
      <w:r>
        <w:tab/>
      </w:r>
      <w:r>
        <w:fldChar w:fldCharType="begin" w:fldLock="1"/>
      </w:r>
      <w:r>
        <w:instrText xml:space="preserve"> PAGEREF _Toc161656759 \h </w:instrText>
      </w:r>
      <w:r>
        <w:fldChar w:fldCharType="separate"/>
      </w:r>
      <w:r>
        <w:t>24</w:t>
      </w:r>
      <w:r>
        <w:fldChar w:fldCharType="end"/>
      </w:r>
    </w:p>
    <w:p w14:paraId="40F00B28" w14:textId="723B2B4D" w:rsidR="00611446" w:rsidRDefault="00611446">
      <w:pPr>
        <w:pStyle w:val="TOC2"/>
        <w:rPr>
          <w:rFonts w:ascii="Calibri" w:eastAsia="Malgun Gothic" w:hAnsi="Calibri"/>
          <w:kern w:val="2"/>
          <w:sz w:val="22"/>
          <w:szCs w:val="22"/>
        </w:rPr>
      </w:pPr>
      <w:r>
        <w:t>6.1</w:t>
      </w:r>
      <w:r>
        <w:rPr>
          <w:rFonts w:ascii="Calibri" w:eastAsia="Malgun Gothic" w:hAnsi="Calibri"/>
          <w:kern w:val="2"/>
          <w:sz w:val="22"/>
          <w:szCs w:val="22"/>
        </w:rPr>
        <w:tab/>
      </w:r>
      <w:r>
        <w:t>General</w:t>
      </w:r>
      <w:r>
        <w:tab/>
      </w:r>
      <w:r>
        <w:fldChar w:fldCharType="begin" w:fldLock="1"/>
      </w:r>
      <w:r>
        <w:instrText xml:space="preserve"> PAGEREF _Toc161656760 \h </w:instrText>
      </w:r>
      <w:r>
        <w:fldChar w:fldCharType="separate"/>
      </w:r>
      <w:r>
        <w:t>24</w:t>
      </w:r>
      <w:r>
        <w:fldChar w:fldCharType="end"/>
      </w:r>
    </w:p>
    <w:p w14:paraId="53E8CDC7" w14:textId="4FA4BD93" w:rsidR="00611446" w:rsidRDefault="00611446">
      <w:pPr>
        <w:pStyle w:val="TOC2"/>
        <w:rPr>
          <w:rFonts w:ascii="Calibri" w:eastAsia="Malgun Gothic" w:hAnsi="Calibri"/>
          <w:kern w:val="2"/>
          <w:sz w:val="22"/>
          <w:szCs w:val="22"/>
        </w:rPr>
      </w:pPr>
      <w:r>
        <w:t>6.2</w:t>
      </w:r>
      <w:r>
        <w:rPr>
          <w:rFonts w:ascii="Calibri" w:eastAsia="Malgun Gothic" w:hAnsi="Calibri"/>
          <w:kern w:val="2"/>
          <w:sz w:val="22"/>
          <w:szCs w:val="22"/>
        </w:rPr>
        <w:tab/>
      </w:r>
      <w:r>
        <w:t>Iu-CS</w:t>
      </w:r>
      <w:r>
        <w:tab/>
      </w:r>
      <w:r>
        <w:fldChar w:fldCharType="begin" w:fldLock="1"/>
      </w:r>
      <w:r>
        <w:instrText xml:space="preserve"> PAGEREF _Toc161656761 \h </w:instrText>
      </w:r>
      <w:r>
        <w:fldChar w:fldCharType="separate"/>
      </w:r>
      <w:r>
        <w:t>25</w:t>
      </w:r>
      <w:r>
        <w:fldChar w:fldCharType="end"/>
      </w:r>
    </w:p>
    <w:p w14:paraId="252B39BD" w14:textId="5BB29A07" w:rsidR="00611446" w:rsidRDefault="00611446">
      <w:pPr>
        <w:pStyle w:val="TOC2"/>
        <w:rPr>
          <w:rFonts w:ascii="Calibri" w:eastAsia="Malgun Gothic" w:hAnsi="Calibri"/>
          <w:kern w:val="2"/>
          <w:sz w:val="22"/>
          <w:szCs w:val="22"/>
        </w:rPr>
      </w:pPr>
      <w:r>
        <w:t>6.3</w:t>
      </w:r>
      <w:r>
        <w:rPr>
          <w:rFonts w:ascii="Calibri" w:eastAsia="Malgun Gothic" w:hAnsi="Calibri"/>
          <w:kern w:val="2"/>
          <w:sz w:val="22"/>
          <w:szCs w:val="22"/>
        </w:rPr>
        <w:tab/>
      </w:r>
      <w:r>
        <w:t>I</w:t>
      </w:r>
      <w:r w:rsidRPr="00F34739">
        <w:rPr>
          <w:vertAlign w:val="subscript"/>
        </w:rPr>
        <w:t>u</w:t>
      </w:r>
      <w:r>
        <w:t>-BC</w:t>
      </w:r>
      <w:r>
        <w:tab/>
      </w:r>
      <w:r>
        <w:fldChar w:fldCharType="begin" w:fldLock="1"/>
      </w:r>
      <w:r>
        <w:instrText xml:space="preserve"> PAGEREF _Toc161656762 \h </w:instrText>
      </w:r>
      <w:r>
        <w:fldChar w:fldCharType="separate"/>
      </w:r>
      <w:r>
        <w:t>25</w:t>
      </w:r>
      <w:r>
        <w:fldChar w:fldCharType="end"/>
      </w:r>
    </w:p>
    <w:p w14:paraId="0652D776" w14:textId="6A939531" w:rsidR="00611446" w:rsidRDefault="00611446">
      <w:pPr>
        <w:pStyle w:val="TOC2"/>
        <w:rPr>
          <w:rFonts w:ascii="Calibri" w:eastAsia="Malgun Gothic" w:hAnsi="Calibri"/>
          <w:kern w:val="2"/>
          <w:sz w:val="22"/>
          <w:szCs w:val="22"/>
        </w:rPr>
      </w:pPr>
      <w:r>
        <w:t>6.4</w:t>
      </w:r>
      <w:r>
        <w:rPr>
          <w:rFonts w:ascii="Calibri" w:eastAsia="Malgun Gothic" w:hAnsi="Calibri"/>
          <w:kern w:val="2"/>
          <w:sz w:val="22"/>
          <w:szCs w:val="22"/>
        </w:rPr>
        <w:tab/>
      </w:r>
      <w:r>
        <w:t>I</w:t>
      </w:r>
      <w:r w:rsidRPr="00F34739">
        <w:rPr>
          <w:vertAlign w:val="subscript"/>
        </w:rPr>
        <w:t>u</w:t>
      </w:r>
      <w:r>
        <w:t>-PS</w:t>
      </w:r>
      <w:r>
        <w:tab/>
      </w:r>
      <w:r>
        <w:fldChar w:fldCharType="begin" w:fldLock="1"/>
      </w:r>
      <w:r>
        <w:instrText xml:space="preserve"> PAGEREF _Toc161656763 \h </w:instrText>
      </w:r>
      <w:r>
        <w:fldChar w:fldCharType="separate"/>
      </w:r>
      <w:r>
        <w:t>27</w:t>
      </w:r>
      <w:r>
        <w:fldChar w:fldCharType="end"/>
      </w:r>
    </w:p>
    <w:p w14:paraId="33208E81" w14:textId="5710CCE9" w:rsidR="00611446" w:rsidRDefault="00611446">
      <w:pPr>
        <w:pStyle w:val="TOC1"/>
        <w:rPr>
          <w:rFonts w:ascii="Calibri" w:eastAsia="Malgun Gothic" w:hAnsi="Calibri"/>
          <w:kern w:val="2"/>
          <w:szCs w:val="22"/>
        </w:rPr>
      </w:pPr>
      <w:r>
        <w:t>7</w:t>
      </w:r>
      <w:r>
        <w:rPr>
          <w:rFonts w:ascii="Calibri" w:eastAsia="Malgun Gothic" w:hAnsi="Calibri"/>
          <w:kern w:val="2"/>
          <w:szCs w:val="22"/>
        </w:rPr>
        <w:tab/>
      </w:r>
      <w:r>
        <w:t>Other I</w:t>
      </w:r>
      <w:r w:rsidRPr="00F34739">
        <w:rPr>
          <w:vertAlign w:val="subscript"/>
        </w:rPr>
        <w:t>u</w:t>
      </w:r>
      <w:r>
        <w:t xml:space="preserve"> Interface Specifications</w:t>
      </w:r>
      <w:r>
        <w:tab/>
      </w:r>
      <w:r>
        <w:fldChar w:fldCharType="begin" w:fldLock="1"/>
      </w:r>
      <w:r>
        <w:instrText xml:space="preserve"> PAGEREF _Toc161656764 \h </w:instrText>
      </w:r>
      <w:r>
        <w:fldChar w:fldCharType="separate"/>
      </w:r>
      <w:r>
        <w:t>27</w:t>
      </w:r>
      <w:r>
        <w:fldChar w:fldCharType="end"/>
      </w:r>
    </w:p>
    <w:p w14:paraId="0307AD07" w14:textId="2491E385" w:rsidR="00611446" w:rsidRDefault="00611446">
      <w:pPr>
        <w:pStyle w:val="TOC2"/>
        <w:rPr>
          <w:rFonts w:ascii="Calibri" w:eastAsia="Malgun Gothic" w:hAnsi="Calibri"/>
          <w:kern w:val="2"/>
          <w:sz w:val="22"/>
          <w:szCs w:val="22"/>
        </w:rPr>
      </w:pPr>
      <w:r w:rsidRPr="00F34739">
        <w:rPr>
          <w:snapToGrid w:val="0"/>
        </w:rPr>
        <w:t>7.1</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Layer 1 (3GPP TS 25.411)</w:t>
      </w:r>
      <w:r>
        <w:tab/>
      </w:r>
      <w:r>
        <w:fldChar w:fldCharType="begin" w:fldLock="1"/>
      </w:r>
      <w:r>
        <w:instrText xml:space="preserve"> PAGEREF _Toc161656765 \h </w:instrText>
      </w:r>
      <w:r>
        <w:fldChar w:fldCharType="separate"/>
      </w:r>
      <w:r>
        <w:t>27</w:t>
      </w:r>
      <w:r>
        <w:fldChar w:fldCharType="end"/>
      </w:r>
    </w:p>
    <w:p w14:paraId="5885A7EE" w14:textId="7EB174A1" w:rsidR="00611446" w:rsidRDefault="00611446">
      <w:pPr>
        <w:pStyle w:val="TOC2"/>
        <w:rPr>
          <w:rFonts w:ascii="Calibri" w:eastAsia="Malgun Gothic" w:hAnsi="Calibri"/>
          <w:kern w:val="2"/>
          <w:sz w:val="22"/>
          <w:szCs w:val="22"/>
        </w:rPr>
      </w:pPr>
      <w:r w:rsidRPr="00F34739">
        <w:rPr>
          <w:snapToGrid w:val="0"/>
        </w:rPr>
        <w:t>7.2</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Signalling Transport (3GPP TS 25.412)</w:t>
      </w:r>
      <w:r>
        <w:tab/>
      </w:r>
      <w:r>
        <w:fldChar w:fldCharType="begin" w:fldLock="1"/>
      </w:r>
      <w:r>
        <w:instrText xml:space="preserve"> PAGEREF _Toc161656766 \h </w:instrText>
      </w:r>
      <w:r>
        <w:fldChar w:fldCharType="separate"/>
      </w:r>
      <w:r>
        <w:t>27</w:t>
      </w:r>
      <w:r>
        <w:fldChar w:fldCharType="end"/>
      </w:r>
    </w:p>
    <w:p w14:paraId="1A882CC2" w14:textId="3BE06A8B" w:rsidR="00611446" w:rsidRDefault="00611446">
      <w:pPr>
        <w:pStyle w:val="TOC2"/>
        <w:rPr>
          <w:rFonts w:ascii="Calibri" w:eastAsia="Malgun Gothic" w:hAnsi="Calibri"/>
          <w:kern w:val="2"/>
          <w:sz w:val="22"/>
          <w:szCs w:val="22"/>
        </w:rPr>
      </w:pPr>
      <w:r w:rsidRPr="00F34739">
        <w:rPr>
          <w:snapToGrid w:val="0"/>
        </w:rPr>
        <w:t>7.3</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RANAP Specification (3GPP TS 25.413)</w:t>
      </w:r>
      <w:r>
        <w:tab/>
      </w:r>
      <w:r>
        <w:fldChar w:fldCharType="begin" w:fldLock="1"/>
      </w:r>
      <w:r>
        <w:instrText xml:space="preserve"> PAGEREF _Toc161656767 \h </w:instrText>
      </w:r>
      <w:r>
        <w:fldChar w:fldCharType="separate"/>
      </w:r>
      <w:r>
        <w:t>27</w:t>
      </w:r>
      <w:r>
        <w:fldChar w:fldCharType="end"/>
      </w:r>
    </w:p>
    <w:p w14:paraId="7529CA0B" w14:textId="449AFA3C" w:rsidR="00611446" w:rsidRDefault="00611446">
      <w:pPr>
        <w:pStyle w:val="TOC2"/>
        <w:rPr>
          <w:rFonts w:ascii="Calibri" w:eastAsia="Malgun Gothic" w:hAnsi="Calibri"/>
          <w:kern w:val="2"/>
          <w:sz w:val="22"/>
          <w:szCs w:val="22"/>
        </w:rPr>
      </w:pPr>
      <w:r w:rsidRPr="00F34739">
        <w:rPr>
          <w:snapToGrid w:val="0"/>
        </w:rPr>
        <w:t>7.4</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Data Transport and Transport Signalling (3GPP TS 25.414)</w:t>
      </w:r>
      <w:r>
        <w:tab/>
      </w:r>
      <w:r>
        <w:fldChar w:fldCharType="begin" w:fldLock="1"/>
      </w:r>
      <w:r>
        <w:instrText xml:space="preserve"> PAGEREF _Toc161656768 \h </w:instrText>
      </w:r>
      <w:r>
        <w:fldChar w:fldCharType="separate"/>
      </w:r>
      <w:r>
        <w:t>28</w:t>
      </w:r>
      <w:r>
        <w:fldChar w:fldCharType="end"/>
      </w:r>
    </w:p>
    <w:p w14:paraId="5F38F158" w14:textId="0940A657" w:rsidR="00611446" w:rsidRDefault="00611446">
      <w:pPr>
        <w:pStyle w:val="TOC2"/>
        <w:rPr>
          <w:rFonts w:ascii="Calibri" w:eastAsia="Malgun Gothic" w:hAnsi="Calibri"/>
          <w:kern w:val="2"/>
          <w:sz w:val="22"/>
          <w:szCs w:val="22"/>
        </w:rPr>
      </w:pPr>
      <w:r w:rsidRPr="00F34739">
        <w:rPr>
          <w:snapToGrid w:val="0"/>
        </w:rPr>
        <w:t>7.5</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CN-UTRAN User Plane Protocol (3GPP TS 25.415)</w:t>
      </w:r>
      <w:r>
        <w:tab/>
      </w:r>
      <w:r>
        <w:fldChar w:fldCharType="begin" w:fldLock="1"/>
      </w:r>
      <w:r>
        <w:instrText xml:space="preserve"> PAGEREF _Toc161656769 \h </w:instrText>
      </w:r>
      <w:r>
        <w:fldChar w:fldCharType="separate"/>
      </w:r>
      <w:r>
        <w:t>28</w:t>
      </w:r>
      <w:r>
        <w:fldChar w:fldCharType="end"/>
      </w:r>
    </w:p>
    <w:p w14:paraId="268FA5CC" w14:textId="3D0B43BB" w:rsidR="00611446" w:rsidRDefault="00611446">
      <w:pPr>
        <w:pStyle w:val="TOC2"/>
        <w:rPr>
          <w:rFonts w:ascii="Calibri" w:eastAsia="Malgun Gothic" w:hAnsi="Calibri"/>
          <w:kern w:val="2"/>
          <w:sz w:val="22"/>
          <w:szCs w:val="22"/>
        </w:rPr>
      </w:pPr>
      <w:r w:rsidRPr="00F34739">
        <w:rPr>
          <w:snapToGrid w:val="0"/>
        </w:rPr>
        <w:t>7.6</w:t>
      </w:r>
      <w:r>
        <w:rPr>
          <w:rFonts w:ascii="Calibri" w:eastAsia="Malgun Gothic" w:hAnsi="Calibri"/>
          <w:kern w:val="2"/>
          <w:sz w:val="22"/>
          <w:szCs w:val="22"/>
        </w:rPr>
        <w:tab/>
      </w:r>
      <w:r w:rsidRPr="00F34739">
        <w:rPr>
          <w:snapToGrid w:val="0"/>
        </w:rPr>
        <w:t>UTRAN I</w:t>
      </w:r>
      <w:r w:rsidRPr="00F34739">
        <w:rPr>
          <w:snapToGrid w:val="0"/>
          <w:vertAlign w:val="subscript"/>
        </w:rPr>
        <w:t>u</w:t>
      </w:r>
      <w:r w:rsidRPr="00F34739">
        <w:rPr>
          <w:snapToGrid w:val="0"/>
        </w:rPr>
        <w:t xml:space="preserve"> Interface: Service Area Broadcast Protocol SABP (3GPP TS 25.419)</w:t>
      </w:r>
      <w:r>
        <w:tab/>
      </w:r>
      <w:r>
        <w:fldChar w:fldCharType="begin" w:fldLock="1"/>
      </w:r>
      <w:r>
        <w:instrText xml:space="preserve"> PAGEREF _Toc161656770 \h </w:instrText>
      </w:r>
      <w:r>
        <w:fldChar w:fldCharType="separate"/>
      </w:r>
      <w:r>
        <w:t>28</w:t>
      </w:r>
      <w:r>
        <w:fldChar w:fldCharType="end"/>
      </w:r>
    </w:p>
    <w:p w14:paraId="6FD83B01" w14:textId="5D65BB3D" w:rsidR="00611446" w:rsidRDefault="00611446">
      <w:pPr>
        <w:pStyle w:val="TOC2"/>
        <w:rPr>
          <w:rFonts w:ascii="Calibri" w:eastAsia="Malgun Gothic" w:hAnsi="Calibri"/>
          <w:kern w:val="2"/>
          <w:sz w:val="22"/>
          <w:szCs w:val="22"/>
        </w:rPr>
      </w:pPr>
      <w:r w:rsidRPr="00F34739">
        <w:rPr>
          <w:snapToGrid w:val="0"/>
        </w:rPr>
        <w:t>7.7</w:t>
      </w:r>
      <w:r>
        <w:rPr>
          <w:rFonts w:ascii="Calibri" w:eastAsia="Malgun Gothic" w:hAnsi="Calibri"/>
          <w:kern w:val="2"/>
          <w:sz w:val="22"/>
          <w:szCs w:val="22"/>
        </w:rPr>
        <w:tab/>
      </w:r>
      <w:r w:rsidRPr="00F34739">
        <w:rPr>
          <w:snapToGrid w:val="0"/>
        </w:rPr>
        <w:t>Summary</w:t>
      </w:r>
      <w:r>
        <w:tab/>
      </w:r>
      <w:r>
        <w:fldChar w:fldCharType="begin" w:fldLock="1"/>
      </w:r>
      <w:r>
        <w:instrText xml:space="preserve"> PAGEREF _Toc161656771 \h </w:instrText>
      </w:r>
      <w:r>
        <w:fldChar w:fldCharType="separate"/>
      </w:r>
      <w:r>
        <w:t>28</w:t>
      </w:r>
      <w:r>
        <w:fldChar w:fldCharType="end"/>
      </w:r>
    </w:p>
    <w:p w14:paraId="555C8288" w14:textId="2605BFA6" w:rsidR="00611446" w:rsidRDefault="00611446" w:rsidP="00611446">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_Toc161656772 \h </w:instrText>
      </w:r>
      <w:r>
        <w:fldChar w:fldCharType="separate"/>
      </w:r>
      <w:r>
        <w:t>29</w:t>
      </w:r>
      <w:r>
        <w:fldChar w:fldCharType="end"/>
      </w:r>
    </w:p>
    <w:p w14:paraId="61FF759A" w14:textId="59088E45" w:rsidR="00080512" w:rsidRPr="004D3578" w:rsidRDefault="00A2223A">
      <w:r>
        <w:rPr>
          <w:noProof/>
          <w:sz w:val="22"/>
        </w:rPr>
        <w:fldChar w:fldCharType="end"/>
      </w:r>
    </w:p>
    <w:p w14:paraId="204F7575" w14:textId="77777777" w:rsidR="006657FE" w:rsidRPr="00D15A15" w:rsidRDefault="00080512" w:rsidP="006657FE">
      <w:pPr>
        <w:pStyle w:val="Heading1"/>
      </w:pPr>
      <w:r w:rsidRPr="004D3578">
        <w:br w:type="page"/>
      </w:r>
      <w:bookmarkStart w:id="8" w:name="_Toc161656673"/>
      <w:r w:rsidR="006657FE" w:rsidRPr="00D15A15">
        <w:lastRenderedPageBreak/>
        <w:t>Foreword</w:t>
      </w:r>
      <w:bookmarkEnd w:id="8"/>
    </w:p>
    <w:p w14:paraId="2359BB2F" w14:textId="77777777" w:rsidR="006657FE" w:rsidRPr="00D15A15" w:rsidRDefault="006657FE" w:rsidP="006657FE">
      <w:r w:rsidRPr="00D15A15">
        <w:t>This Technical Specification (TS) has been produced by the 3</w:t>
      </w:r>
      <w:r w:rsidRPr="00D15A15">
        <w:rPr>
          <w:vertAlign w:val="superscript"/>
        </w:rPr>
        <w:t>rd</w:t>
      </w:r>
      <w:r w:rsidRPr="00D15A15">
        <w:t xml:space="preserve"> Generation Partnership Project (3GPP).</w:t>
      </w:r>
    </w:p>
    <w:p w14:paraId="446EBDF6" w14:textId="77777777" w:rsidR="006657FE" w:rsidRPr="00D15A15" w:rsidRDefault="006657FE" w:rsidP="006657FE">
      <w:r w:rsidRPr="00D15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7A4F92" w14:textId="77777777" w:rsidR="006657FE" w:rsidRPr="00D15A15" w:rsidRDefault="006657FE" w:rsidP="006657FE">
      <w:pPr>
        <w:pStyle w:val="B1"/>
      </w:pPr>
      <w:r w:rsidRPr="00D15A15">
        <w:t>Version x.y.z</w:t>
      </w:r>
    </w:p>
    <w:p w14:paraId="5A4B7FA3" w14:textId="77777777" w:rsidR="006657FE" w:rsidRPr="00D15A15" w:rsidRDefault="006657FE" w:rsidP="006657FE">
      <w:pPr>
        <w:pStyle w:val="B1"/>
      </w:pPr>
      <w:r w:rsidRPr="00D15A15">
        <w:t>where:</w:t>
      </w:r>
    </w:p>
    <w:p w14:paraId="1D6C63C3" w14:textId="77777777" w:rsidR="006657FE" w:rsidRPr="00D15A15" w:rsidRDefault="006657FE" w:rsidP="006657FE">
      <w:pPr>
        <w:pStyle w:val="B2"/>
      </w:pPr>
      <w:r w:rsidRPr="00D15A15">
        <w:t>x</w:t>
      </w:r>
      <w:r w:rsidRPr="00D15A15">
        <w:tab/>
        <w:t>the first digit:</w:t>
      </w:r>
    </w:p>
    <w:p w14:paraId="623BF79F" w14:textId="77777777" w:rsidR="006657FE" w:rsidRPr="00D15A15" w:rsidRDefault="006657FE" w:rsidP="006657FE">
      <w:pPr>
        <w:pStyle w:val="B3"/>
      </w:pPr>
      <w:r w:rsidRPr="00D15A15">
        <w:t>1</w:t>
      </w:r>
      <w:r w:rsidRPr="00D15A15">
        <w:tab/>
        <w:t>presented to TSG for information;</w:t>
      </w:r>
    </w:p>
    <w:p w14:paraId="3197690D" w14:textId="77777777" w:rsidR="006657FE" w:rsidRPr="00D15A15" w:rsidRDefault="006657FE" w:rsidP="006657FE">
      <w:pPr>
        <w:pStyle w:val="B3"/>
      </w:pPr>
      <w:r w:rsidRPr="00D15A15">
        <w:t>2</w:t>
      </w:r>
      <w:r w:rsidRPr="00D15A15">
        <w:tab/>
        <w:t>presented to TSG for approval;</w:t>
      </w:r>
    </w:p>
    <w:p w14:paraId="18A5ECD8" w14:textId="77777777" w:rsidR="006657FE" w:rsidRPr="00D15A15" w:rsidRDefault="006657FE" w:rsidP="006657FE">
      <w:pPr>
        <w:pStyle w:val="B3"/>
      </w:pPr>
      <w:r w:rsidRPr="00D15A15">
        <w:t>3</w:t>
      </w:r>
      <w:r w:rsidRPr="00D15A15">
        <w:tab/>
        <w:t>or greater indicates TSG approved document under change control.</w:t>
      </w:r>
    </w:p>
    <w:p w14:paraId="307BDB22" w14:textId="77777777" w:rsidR="006657FE" w:rsidRPr="00D15A15" w:rsidRDefault="006657FE" w:rsidP="006657FE">
      <w:pPr>
        <w:pStyle w:val="B2"/>
      </w:pPr>
      <w:r w:rsidRPr="00D15A15">
        <w:t>y</w:t>
      </w:r>
      <w:r w:rsidRPr="00D15A15">
        <w:tab/>
        <w:t>the second digit is incremented for all changes of substance, i.e. technical enhancements, corrections, updates, etc.</w:t>
      </w:r>
    </w:p>
    <w:p w14:paraId="1A9277D4" w14:textId="77777777" w:rsidR="006657FE" w:rsidRPr="00D15A15" w:rsidRDefault="006657FE" w:rsidP="006657FE">
      <w:pPr>
        <w:pStyle w:val="B2"/>
      </w:pPr>
      <w:r w:rsidRPr="00D15A15">
        <w:t>z</w:t>
      </w:r>
      <w:r w:rsidRPr="00D15A15">
        <w:tab/>
        <w:t>the third digit is incremented when editorial only changes have been incorporated in the document.</w:t>
      </w:r>
    </w:p>
    <w:p w14:paraId="000BB6A5" w14:textId="77777777" w:rsidR="006657FE" w:rsidRPr="00D15A15" w:rsidRDefault="006657FE" w:rsidP="006657FE">
      <w:pPr>
        <w:pStyle w:val="Heading1"/>
      </w:pPr>
      <w:r w:rsidRPr="00D15A15">
        <w:br w:type="page"/>
      </w:r>
      <w:bookmarkStart w:id="9" w:name="_Toc161656674"/>
      <w:r w:rsidRPr="00D15A15">
        <w:lastRenderedPageBreak/>
        <w:t>1</w:t>
      </w:r>
      <w:r w:rsidRPr="00D15A15">
        <w:tab/>
        <w:t>Scope</w:t>
      </w:r>
      <w:bookmarkEnd w:id="9"/>
    </w:p>
    <w:p w14:paraId="5C6A7503" w14:textId="77777777" w:rsidR="006657FE" w:rsidRPr="00D15A15" w:rsidRDefault="006657FE" w:rsidP="006657FE">
      <w:r w:rsidRPr="00D15A15">
        <w:t xml:space="preserve">The present document </w:t>
      </w:r>
      <w:r w:rsidRPr="00D15A15">
        <w:rPr>
          <w:snapToGrid w:val="0"/>
        </w:rPr>
        <w:t>is an introduction to the 3GPP TS 25.41x series of Technical Specifications that define the Iu interface for the interconnection of Radio Network Controller (RNC) component of the UMTS Terrestrial Radio Access Network (UTRAN) to the Core Network of the UMTS system.</w:t>
      </w:r>
    </w:p>
    <w:p w14:paraId="7B17E036" w14:textId="77777777" w:rsidR="006657FE" w:rsidRPr="00D15A15" w:rsidRDefault="006657FE" w:rsidP="006657FE">
      <w:pPr>
        <w:pStyle w:val="Heading1"/>
      </w:pPr>
      <w:bookmarkStart w:id="10" w:name="_Toc161656675"/>
      <w:r w:rsidRPr="00D15A15">
        <w:t>2</w:t>
      </w:r>
      <w:r w:rsidRPr="00D15A15">
        <w:tab/>
        <w:t>References</w:t>
      </w:r>
      <w:bookmarkEnd w:id="10"/>
    </w:p>
    <w:p w14:paraId="5E016336" w14:textId="77777777" w:rsidR="006657FE" w:rsidRPr="00D15A15" w:rsidRDefault="006657FE" w:rsidP="006657FE">
      <w:r w:rsidRPr="00D15A15">
        <w:t>The following documents contain provisions which, through reference in this text, constitute provisions of the present document.</w:t>
      </w:r>
    </w:p>
    <w:p w14:paraId="76480886" w14:textId="77777777" w:rsidR="006657FE" w:rsidRPr="00D15A15" w:rsidRDefault="006657FE" w:rsidP="006657FE">
      <w:pPr>
        <w:pStyle w:val="B1"/>
      </w:pPr>
      <w:r>
        <w:t>-</w:t>
      </w:r>
      <w:r>
        <w:tab/>
      </w:r>
      <w:r w:rsidRPr="00D15A15">
        <w:t>References are either specific (identified by date of publication, edition number, version number, etc.) or non</w:t>
      </w:r>
      <w:r w:rsidRPr="00D15A15">
        <w:noBreakHyphen/>
        <w:t>specific.</w:t>
      </w:r>
    </w:p>
    <w:p w14:paraId="447BEAD3" w14:textId="77777777" w:rsidR="006657FE" w:rsidRPr="00D15A15" w:rsidRDefault="006657FE" w:rsidP="006657FE">
      <w:pPr>
        <w:pStyle w:val="B1"/>
      </w:pPr>
      <w:r>
        <w:t>-</w:t>
      </w:r>
      <w:r>
        <w:tab/>
      </w:r>
      <w:r w:rsidRPr="00D15A15">
        <w:t>For a specific reference, subsequent revisions do not apply.</w:t>
      </w:r>
    </w:p>
    <w:p w14:paraId="60EC7B17" w14:textId="77777777" w:rsidR="006657FE" w:rsidRPr="00D15A15" w:rsidRDefault="006657FE" w:rsidP="006657FE">
      <w:pPr>
        <w:pStyle w:val="B1"/>
      </w:pPr>
      <w:r>
        <w:t>-</w:t>
      </w:r>
      <w:r>
        <w:tab/>
      </w:r>
      <w:r w:rsidRPr="00D15A15">
        <w:t xml:space="preserve">For a non-specific reference, the latest version applies.  In the case of a reference to a 3GPP document (including a GSM document), a non-specific reference implicitly refers to the latest version of that document </w:t>
      </w:r>
      <w:r w:rsidRPr="00D15A15">
        <w:rPr>
          <w:i/>
        </w:rPr>
        <w:t>in the same Release as the present document</w:t>
      </w:r>
      <w:r w:rsidRPr="00D15A15">
        <w:t>.</w:t>
      </w:r>
    </w:p>
    <w:p w14:paraId="6B3B0469" w14:textId="77777777" w:rsidR="006657FE" w:rsidRPr="00D15A15" w:rsidRDefault="006657FE" w:rsidP="006657FE">
      <w:pPr>
        <w:pStyle w:val="EX"/>
      </w:pPr>
      <w:r w:rsidRPr="00D15A15">
        <w:rPr>
          <w:snapToGrid w:val="0"/>
        </w:rPr>
        <w:t>[1]</w:t>
      </w:r>
      <w:r w:rsidRPr="00D15A15">
        <w:rPr>
          <w:snapToGrid w:val="0"/>
        </w:rPr>
        <w:tab/>
        <w:t>3GPP TS 25.4</w:t>
      </w:r>
      <w:r w:rsidRPr="00D15A15">
        <w:t>01: "UTRAN Overall Description".</w:t>
      </w:r>
    </w:p>
    <w:p w14:paraId="52250EEE" w14:textId="77777777" w:rsidR="006657FE" w:rsidRPr="00D15A15" w:rsidRDefault="006657FE" w:rsidP="006657FE">
      <w:pPr>
        <w:pStyle w:val="EX"/>
      </w:pPr>
      <w:r w:rsidRPr="00D15A15">
        <w:t>[2]</w:t>
      </w:r>
      <w:r w:rsidRPr="00D15A15">
        <w:tab/>
        <w:t>3GPP TR 23.930: "Iu Principles".</w:t>
      </w:r>
    </w:p>
    <w:p w14:paraId="72BA91C1" w14:textId="77777777" w:rsidR="006657FE" w:rsidRPr="00D15A15" w:rsidRDefault="006657FE" w:rsidP="006657FE">
      <w:pPr>
        <w:pStyle w:val="EX"/>
      </w:pPr>
      <w:r w:rsidRPr="00D15A15">
        <w:t>[3]</w:t>
      </w:r>
      <w:r w:rsidRPr="00D15A15">
        <w:tab/>
        <w:t>3GPP TS 23.110: "UMTS Access Stratum Services and Functions".</w:t>
      </w:r>
    </w:p>
    <w:p w14:paraId="7A769C62" w14:textId="77777777" w:rsidR="006657FE" w:rsidRPr="00D15A15" w:rsidRDefault="006657FE" w:rsidP="006657FE">
      <w:pPr>
        <w:pStyle w:val="EX"/>
      </w:pPr>
      <w:r w:rsidRPr="00D15A15">
        <w:t>[4]</w:t>
      </w:r>
      <w:r w:rsidRPr="00D15A15">
        <w:tab/>
        <w:t>3GPP TS 25.411: "UTRAN Iu Interface Layer 1".</w:t>
      </w:r>
    </w:p>
    <w:p w14:paraId="335A64CC" w14:textId="77777777" w:rsidR="006657FE" w:rsidRPr="00D15A15" w:rsidRDefault="006657FE" w:rsidP="006657FE">
      <w:pPr>
        <w:pStyle w:val="EX"/>
      </w:pPr>
      <w:r w:rsidRPr="00D15A15">
        <w:t>[5]</w:t>
      </w:r>
      <w:r w:rsidRPr="00D15A15">
        <w:tab/>
        <w:t>3GPP TS 25.412: "UTRAN Iu Interface Signalling Transport".</w:t>
      </w:r>
    </w:p>
    <w:p w14:paraId="2DD9B011" w14:textId="77777777" w:rsidR="006657FE" w:rsidRPr="00D15A15" w:rsidRDefault="006657FE" w:rsidP="006657FE">
      <w:pPr>
        <w:pStyle w:val="EX"/>
      </w:pPr>
      <w:r w:rsidRPr="00D15A15">
        <w:t>[6]</w:t>
      </w:r>
      <w:r w:rsidRPr="00D15A15">
        <w:tab/>
        <w:t>3GPP TS 25.413: "UTRAN Iu Interface RANAP Signalling".</w:t>
      </w:r>
    </w:p>
    <w:p w14:paraId="13443A5F" w14:textId="77777777" w:rsidR="006657FE" w:rsidRPr="00D15A15" w:rsidRDefault="006657FE" w:rsidP="006657FE">
      <w:pPr>
        <w:pStyle w:val="EX"/>
      </w:pPr>
      <w:r w:rsidRPr="00D15A15">
        <w:t>[7]</w:t>
      </w:r>
      <w:r w:rsidRPr="00D15A15">
        <w:tab/>
        <w:t>3GPP TS 25.414: "UTRAN Iu Interface Data Transport and Transport Signalling"</w:t>
      </w:r>
    </w:p>
    <w:p w14:paraId="3B7FF8D9" w14:textId="77777777" w:rsidR="006657FE" w:rsidRPr="00D15A15" w:rsidRDefault="006657FE" w:rsidP="006657FE">
      <w:pPr>
        <w:pStyle w:val="EX"/>
      </w:pPr>
      <w:r w:rsidRPr="00D15A15">
        <w:t>[8]</w:t>
      </w:r>
      <w:r w:rsidRPr="00D15A15">
        <w:tab/>
        <w:t>3GPP TS 25.415: "UTRAN Iu Interface User Plane Protocols".</w:t>
      </w:r>
    </w:p>
    <w:p w14:paraId="377A685C" w14:textId="77777777" w:rsidR="006657FE" w:rsidRPr="00D15A15" w:rsidRDefault="006657FE" w:rsidP="006657FE">
      <w:pPr>
        <w:pStyle w:val="EX"/>
      </w:pPr>
      <w:r w:rsidRPr="00D15A15">
        <w:t>[9]</w:t>
      </w:r>
      <w:r w:rsidRPr="00D15A15">
        <w:tab/>
        <w:t>ITU-T Recommendation Q.711</w:t>
      </w:r>
      <w:r w:rsidRPr="00D15A15">
        <w:rPr>
          <w:b/>
        </w:rPr>
        <w:t xml:space="preserve"> </w:t>
      </w:r>
      <w:r w:rsidRPr="00D15A15">
        <w:t>(1996-07): "Functional description of the signalling connection control part".</w:t>
      </w:r>
    </w:p>
    <w:p w14:paraId="6E026EDB" w14:textId="77777777" w:rsidR="006657FE" w:rsidRPr="00D15A15" w:rsidRDefault="006657FE" w:rsidP="006657FE">
      <w:pPr>
        <w:pStyle w:val="EX"/>
      </w:pPr>
      <w:r w:rsidRPr="00D15A15">
        <w:t>[10]</w:t>
      </w:r>
      <w:r w:rsidRPr="00D15A15">
        <w:tab/>
        <w:t>ITU-T Recommendation Q.712 (1996-07): "Definition and function of signalling connection control part messages".</w:t>
      </w:r>
    </w:p>
    <w:p w14:paraId="6E63B4CD" w14:textId="77777777" w:rsidR="006657FE" w:rsidRPr="00D15A15" w:rsidRDefault="006657FE" w:rsidP="006657FE">
      <w:pPr>
        <w:pStyle w:val="EX"/>
      </w:pPr>
      <w:r w:rsidRPr="00D15A15">
        <w:t>[11]</w:t>
      </w:r>
      <w:r w:rsidRPr="00D15A15">
        <w:tab/>
        <w:t>ITU-T Recommendation Q.713 (1996-07): "Signalling connection control part formats and codes".</w:t>
      </w:r>
    </w:p>
    <w:p w14:paraId="021C1663" w14:textId="77777777" w:rsidR="006657FE" w:rsidRPr="00D15A15" w:rsidRDefault="006657FE" w:rsidP="006657FE">
      <w:pPr>
        <w:pStyle w:val="EX"/>
      </w:pPr>
      <w:r w:rsidRPr="00D15A15">
        <w:t>[12]</w:t>
      </w:r>
      <w:r w:rsidRPr="00D15A15">
        <w:tab/>
        <w:t>ITU-T Recommendation Q.714 (1996-07): "Signalling connection control part procedures".</w:t>
      </w:r>
    </w:p>
    <w:p w14:paraId="0A937576" w14:textId="77777777" w:rsidR="006657FE" w:rsidRPr="00D15A15" w:rsidRDefault="006657FE" w:rsidP="006657FE">
      <w:pPr>
        <w:pStyle w:val="EX"/>
      </w:pPr>
      <w:r w:rsidRPr="00D15A15">
        <w:t>[13]</w:t>
      </w:r>
      <w:r w:rsidRPr="00D15A15">
        <w:tab/>
        <w:t>3GPP TS 23.003: "Numbering, Addressing and Identification".</w:t>
      </w:r>
    </w:p>
    <w:p w14:paraId="560DEAC3" w14:textId="77777777" w:rsidR="006657FE" w:rsidRPr="00D15A15" w:rsidRDefault="006657FE" w:rsidP="006657FE">
      <w:pPr>
        <w:pStyle w:val="EX"/>
      </w:pPr>
      <w:r w:rsidRPr="00D15A15">
        <w:t>[14]</w:t>
      </w:r>
      <w:r w:rsidRPr="00D15A15">
        <w:tab/>
        <w:t>3GPP TS 25.419: "UTRAN Iu Interface: Service Area Broadcast Protocol SABP".</w:t>
      </w:r>
    </w:p>
    <w:p w14:paraId="6EF422D4" w14:textId="77777777" w:rsidR="006657FE" w:rsidRPr="00D15A15" w:rsidRDefault="006657FE" w:rsidP="006657FE">
      <w:pPr>
        <w:pStyle w:val="EX"/>
      </w:pPr>
      <w:r w:rsidRPr="00D15A15">
        <w:t>[15]</w:t>
      </w:r>
      <w:r w:rsidRPr="00D15A15">
        <w:tab/>
        <w:t>3GPP TS 23.153: "Out of Band Transcoder Control; Stage 2".</w:t>
      </w:r>
    </w:p>
    <w:p w14:paraId="26E9146E" w14:textId="77777777" w:rsidR="006657FE" w:rsidRPr="00D15A15" w:rsidRDefault="006657FE" w:rsidP="006657FE">
      <w:pPr>
        <w:pStyle w:val="EX"/>
      </w:pPr>
      <w:r w:rsidRPr="00D15A15">
        <w:t>[16]</w:t>
      </w:r>
      <w:r w:rsidRPr="00D15A15">
        <w:tab/>
        <w:t>ITU-T Recommendation Q.2630.1: "AAL type 2 signalling protocol - (Capability Set 1)".</w:t>
      </w:r>
    </w:p>
    <w:p w14:paraId="56C18BB6" w14:textId="77777777" w:rsidR="006657FE" w:rsidRPr="00D15A15" w:rsidRDefault="006657FE" w:rsidP="006657FE">
      <w:pPr>
        <w:pStyle w:val="EX"/>
      </w:pPr>
      <w:r w:rsidRPr="00D15A15">
        <w:t>[17]</w:t>
      </w:r>
      <w:r w:rsidRPr="00D15A15">
        <w:tab/>
        <w:t>ITU-T Recommendation Q.2630.2: "AAL type 2 signalling protocol - Capability Set 2".</w:t>
      </w:r>
    </w:p>
    <w:p w14:paraId="5A19B775" w14:textId="77777777" w:rsidR="006657FE" w:rsidRPr="00D15A15" w:rsidRDefault="006657FE" w:rsidP="006657FE">
      <w:pPr>
        <w:pStyle w:val="EX"/>
      </w:pPr>
      <w:r w:rsidRPr="00D15A15">
        <w:t>[18]</w:t>
      </w:r>
      <w:r w:rsidRPr="00D15A15">
        <w:tab/>
        <w:t>IETF RFC 3332 (2002-09): "Signalling System 7 (SS7) Message Transfer Part 3 (MTP3) – User Adaptation Layer (M3UA)"</w:t>
      </w:r>
    </w:p>
    <w:p w14:paraId="279FE463" w14:textId="77777777" w:rsidR="006657FE" w:rsidRPr="00D15A15" w:rsidRDefault="006657FE" w:rsidP="006657FE">
      <w:pPr>
        <w:pStyle w:val="EX"/>
      </w:pPr>
      <w:r w:rsidRPr="00D15A15">
        <w:t>[19]</w:t>
      </w:r>
      <w:r w:rsidRPr="00D15A15">
        <w:tab/>
        <w:t>IETF RFC 1889 (1996-01): "RTP: A Transport Protocol for Real Time Applications".</w:t>
      </w:r>
    </w:p>
    <w:p w14:paraId="3C097E7C" w14:textId="77777777" w:rsidR="006657FE" w:rsidRPr="00D15A15" w:rsidRDefault="006657FE" w:rsidP="006657FE">
      <w:pPr>
        <w:pStyle w:val="EX"/>
      </w:pPr>
      <w:r w:rsidRPr="00D15A15">
        <w:t>[20]</w:t>
      </w:r>
      <w:r w:rsidRPr="00D15A15">
        <w:tab/>
      </w:r>
      <w:bookmarkStart w:id="11" w:name="_Ref449936175"/>
      <w:r w:rsidRPr="00D15A15">
        <w:t>IETF RFC 768 (1980-08): "User Datagram Protocol".</w:t>
      </w:r>
      <w:bookmarkEnd w:id="11"/>
    </w:p>
    <w:p w14:paraId="534630B0" w14:textId="77777777" w:rsidR="006657FE" w:rsidRPr="00D15A15" w:rsidRDefault="006657FE" w:rsidP="006657FE">
      <w:pPr>
        <w:pStyle w:val="EX"/>
      </w:pPr>
      <w:r w:rsidRPr="00D15A15">
        <w:lastRenderedPageBreak/>
        <w:t>[21]</w:t>
      </w:r>
      <w:r w:rsidRPr="00D15A15">
        <w:tab/>
        <w:t>IETF RFC 793 (1981-09): "TCP, Transmission Control Protocol".</w:t>
      </w:r>
    </w:p>
    <w:p w14:paraId="46C6C161" w14:textId="77777777" w:rsidR="006657FE" w:rsidRPr="00D15A15" w:rsidRDefault="006657FE" w:rsidP="006657FE">
      <w:pPr>
        <w:pStyle w:val="EX"/>
      </w:pPr>
      <w:r w:rsidRPr="00D15A15">
        <w:t>[22]</w:t>
      </w:r>
      <w:r w:rsidRPr="00D15A15">
        <w:tab/>
      </w:r>
      <w:bookmarkStart w:id="12" w:name="_Ref449936193"/>
      <w:r w:rsidRPr="00D15A15">
        <w:t>IETF RFC 791 (1981-09): "Internet Protocol".</w:t>
      </w:r>
      <w:bookmarkEnd w:id="12"/>
    </w:p>
    <w:p w14:paraId="51F5803A" w14:textId="77777777" w:rsidR="006657FE" w:rsidRPr="00D15A15" w:rsidRDefault="006657FE" w:rsidP="006657FE">
      <w:pPr>
        <w:pStyle w:val="EX"/>
      </w:pPr>
      <w:r w:rsidRPr="00D15A15">
        <w:t>[23]</w:t>
      </w:r>
      <w:r w:rsidRPr="00D15A15">
        <w:tab/>
        <w:t>Void</w:t>
      </w:r>
    </w:p>
    <w:p w14:paraId="524510AE" w14:textId="77777777" w:rsidR="006657FE" w:rsidRPr="00D15A15" w:rsidRDefault="006657FE" w:rsidP="006657FE">
      <w:pPr>
        <w:pStyle w:val="EX"/>
      </w:pPr>
      <w:r w:rsidRPr="00D15A15">
        <w:t>[24]</w:t>
      </w:r>
      <w:r w:rsidRPr="00D15A15">
        <w:tab/>
        <w:t>Void</w:t>
      </w:r>
    </w:p>
    <w:p w14:paraId="3E9DB45C" w14:textId="77777777" w:rsidR="006657FE" w:rsidRPr="00D15A15" w:rsidRDefault="006657FE" w:rsidP="006657FE">
      <w:pPr>
        <w:pStyle w:val="EX"/>
      </w:pPr>
      <w:r w:rsidRPr="00D15A15">
        <w:t>[25]</w:t>
      </w:r>
      <w:r w:rsidRPr="00D15A15">
        <w:tab/>
        <w:t>3GPP TS 23.236: "Intra-domain connection of Radio Access Network (RAN) nodes to multiple Core Network (CN) nodes".</w:t>
      </w:r>
    </w:p>
    <w:p w14:paraId="431CFC65" w14:textId="77777777" w:rsidR="006657FE" w:rsidRPr="00D15A15" w:rsidRDefault="006657FE" w:rsidP="006657FE">
      <w:pPr>
        <w:pStyle w:val="EX"/>
      </w:pPr>
      <w:r w:rsidRPr="00D15A15">
        <w:t>[26]</w:t>
      </w:r>
      <w:r w:rsidRPr="00D15A15">
        <w:tab/>
        <w:t>3GPP TS 23.251: "Network sharing; Architecture and functional description".</w:t>
      </w:r>
    </w:p>
    <w:p w14:paraId="4A0B99C3" w14:textId="77777777" w:rsidR="006657FE" w:rsidRPr="00D15A15" w:rsidRDefault="006657FE" w:rsidP="006657FE">
      <w:pPr>
        <w:pStyle w:val="EX"/>
        <w:rPr>
          <w:lang w:eastAsia="ja-JP"/>
        </w:rPr>
      </w:pPr>
      <w:r w:rsidRPr="00D15A15">
        <w:rPr>
          <w:lang w:eastAsia="ja-JP"/>
        </w:rPr>
        <w:t>[27]</w:t>
      </w:r>
      <w:r w:rsidRPr="00D15A15">
        <w:rPr>
          <w:lang w:eastAsia="ja-JP"/>
        </w:rPr>
        <w:tab/>
        <w:t xml:space="preserve">3GPP TS23.246: </w:t>
      </w:r>
      <w:r w:rsidRPr="00D15A15">
        <w:rPr>
          <w:bCs/>
          <w:szCs w:val="34"/>
        </w:rPr>
        <w:t>Multimedia Broadcast/Multicast Service (MBMS)</w:t>
      </w:r>
      <w:r w:rsidRPr="00D15A15">
        <w:t xml:space="preserve"> Architecture and functional description</w:t>
      </w:r>
    </w:p>
    <w:p w14:paraId="3A16BD55" w14:textId="77777777" w:rsidR="006657FE" w:rsidRPr="00D15A15" w:rsidRDefault="006657FE" w:rsidP="006657FE">
      <w:pPr>
        <w:pStyle w:val="EX"/>
      </w:pPr>
      <w:r w:rsidRPr="00D15A15">
        <w:t>[</w:t>
      </w:r>
      <w:r w:rsidRPr="00D15A15">
        <w:rPr>
          <w:lang w:eastAsia="ja-JP"/>
        </w:rPr>
        <w:t>28</w:t>
      </w:r>
      <w:r w:rsidRPr="00D15A15">
        <w:t>]</w:t>
      </w:r>
      <w:r w:rsidRPr="00D15A15">
        <w:tab/>
        <w:t>3GPP TS 25.346: “Introduction of the Multimedia Broadcast Multicast Service (MBMS) in the Radio Access Network (RAN); Stage 2”.</w:t>
      </w:r>
    </w:p>
    <w:p w14:paraId="156A4A83" w14:textId="77777777" w:rsidR="006657FE" w:rsidRPr="00D15A15" w:rsidRDefault="006657FE" w:rsidP="006657FE">
      <w:pPr>
        <w:pStyle w:val="EX"/>
      </w:pPr>
      <w:r w:rsidRPr="00D15A15">
        <w:t>[29]</w:t>
      </w:r>
      <w:r w:rsidRPr="00D15A15">
        <w:tab/>
        <w:t>3GPP TS 23.060: "General Packet Radio Service (GPRS); Service description; Stage 2".</w:t>
      </w:r>
    </w:p>
    <w:p w14:paraId="29B934E5" w14:textId="77777777" w:rsidR="006657FE" w:rsidRPr="00D15A15" w:rsidRDefault="006657FE" w:rsidP="006657FE">
      <w:pPr>
        <w:pStyle w:val="EW"/>
      </w:pPr>
      <w:r w:rsidRPr="00D15A15">
        <w:t>[30]</w:t>
      </w:r>
      <w:r w:rsidRPr="00D15A15">
        <w:tab/>
        <w:t>3GPP TS 37.320: "Universal Terrestrial Radio Access (UTRA) and Evolved Universal Terrestrial Radio Access (E-UTRA); Radio measurement collection for Minimization of Drive Tests (MDT); Overall description; Stage 2".</w:t>
      </w:r>
    </w:p>
    <w:p w14:paraId="412EFC99" w14:textId="77777777" w:rsidR="006657FE" w:rsidRPr="00D15A15" w:rsidRDefault="006657FE" w:rsidP="006657FE">
      <w:pPr>
        <w:pStyle w:val="Heading1"/>
      </w:pPr>
      <w:bookmarkStart w:id="13" w:name="_Toc161656676"/>
      <w:r w:rsidRPr="00D15A15">
        <w:t>3</w:t>
      </w:r>
      <w:r w:rsidRPr="00D15A15">
        <w:tab/>
        <w:t>Definitions and abbreviations</w:t>
      </w:r>
      <w:bookmarkEnd w:id="13"/>
    </w:p>
    <w:p w14:paraId="429D5764" w14:textId="77777777" w:rsidR="006657FE" w:rsidRPr="00D15A15" w:rsidRDefault="006657FE" w:rsidP="006657FE">
      <w:pPr>
        <w:pStyle w:val="Heading2"/>
      </w:pPr>
      <w:bookmarkStart w:id="14" w:name="_Toc161656677"/>
      <w:r w:rsidRPr="00D15A15">
        <w:t>3.1</w:t>
      </w:r>
      <w:r w:rsidRPr="00D15A15">
        <w:tab/>
        <w:t>Definitions</w:t>
      </w:r>
      <w:bookmarkEnd w:id="14"/>
    </w:p>
    <w:p w14:paraId="292E810E" w14:textId="77777777" w:rsidR="006657FE" w:rsidRPr="00D15A15" w:rsidRDefault="006657FE" w:rsidP="006657FE">
      <w:r w:rsidRPr="00D15A15">
        <w:t>For the purposes of the present document, the terms and definitions given in TS 25.401 [1] apply.</w:t>
      </w:r>
    </w:p>
    <w:p w14:paraId="7819B4DF" w14:textId="77777777" w:rsidR="006657FE" w:rsidRPr="00D15A15" w:rsidRDefault="006657FE" w:rsidP="00611446">
      <w:pPr>
        <w:pStyle w:val="B1"/>
        <w:rPr>
          <w:b/>
        </w:rPr>
      </w:pPr>
      <w:r w:rsidRPr="00D15A15">
        <w:rPr>
          <w:b/>
        </w:rPr>
        <w:t>MBMS related terms and definitions:</w:t>
      </w:r>
    </w:p>
    <w:p w14:paraId="0D3CD776" w14:textId="77777777" w:rsidR="006657FE" w:rsidRPr="00D15A15" w:rsidRDefault="006657FE" w:rsidP="006657FE">
      <w:pPr>
        <w:pStyle w:val="B1"/>
      </w:pPr>
      <w:r w:rsidRPr="00D15A15">
        <w:rPr>
          <w:b/>
          <w:bCs/>
        </w:rPr>
        <w:t>MBMS bearer service</w:t>
      </w:r>
      <w:r w:rsidRPr="00D15A15">
        <w:t>: as defined in TS 23.246 [27].</w:t>
      </w:r>
    </w:p>
    <w:p w14:paraId="72227480" w14:textId="77777777" w:rsidR="006657FE" w:rsidRPr="00D15A15" w:rsidRDefault="006657FE" w:rsidP="006657FE">
      <w:pPr>
        <w:pStyle w:val="B1"/>
      </w:pPr>
      <w:r w:rsidRPr="00D15A15">
        <w:rPr>
          <w:b/>
          <w:bCs/>
        </w:rPr>
        <w:t>MBMS RAB</w:t>
      </w:r>
      <w:r w:rsidRPr="00D15A15">
        <w:t>: as defined in TS 25.346 [28].</w:t>
      </w:r>
    </w:p>
    <w:p w14:paraId="2EDC39E7" w14:textId="77777777" w:rsidR="006657FE" w:rsidRPr="00D15A15" w:rsidRDefault="006657FE" w:rsidP="006657FE">
      <w:pPr>
        <w:pStyle w:val="B1"/>
      </w:pPr>
      <w:r w:rsidRPr="00D15A15">
        <w:rPr>
          <w:b/>
          <w:bCs/>
        </w:rPr>
        <w:t>MBMS Iu signalling connection</w:t>
      </w:r>
      <w:r w:rsidRPr="00D15A15">
        <w:t>: as defined in TS 25.346 [28].</w:t>
      </w:r>
    </w:p>
    <w:p w14:paraId="51A61FDE" w14:textId="77777777" w:rsidR="006657FE" w:rsidRPr="00D15A15" w:rsidRDefault="006657FE" w:rsidP="006657FE">
      <w:pPr>
        <w:pStyle w:val="B1"/>
      </w:pPr>
      <w:r w:rsidRPr="00D15A15">
        <w:rPr>
          <w:b/>
          <w:bCs/>
        </w:rPr>
        <w:t>MBMS session start</w:t>
      </w:r>
      <w:r w:rsidRPr="00D15A15">
        <w:t>: as defined in TS 25.346 [28].</w:t>
      </w:r>
    </w:p>
    <w:p w14:paraId="6D217664" w14:textId="77777777" w:rsidR="006657FE" w:rsidRPr="00D15A15" w:rsidRDefault="006657FE" w:rsidP="006657FE">
      <w:pPr>
        <w:pStyle w:val="Heading2"/>
      </w:pPr>
      <w:bookmarkStart w:id="15" w:name="_Toc161656678"/>
      <w:r w:rsidRPr="00D15A15">
        <w:t>3.2</w:t>
      </w:r>
      <w:r w:rsidRPr="00D15A15">
        <w:tab/>
        <w:t>Abbreviations</w:t>
      </w:r>
      <w:bookmarkEnd w:id="15"/>
    </w:p>
    <w:p w14:paraId="37C7C600" w14:textId="77777777" w:rsidR="006657FE" w:rsidRPr="00D15A15" w:rsidRDefault="006657FE" w:rsidP="006657FE">
      <w:pPr>
        <w:keepNext/>
      </w:pPr>
      <w:r w:rsidRPr="00D15A15">
        <w:t>For the purposes of the present document, the following abbreviations apply:</w:t>
      </w:r>
    </w:p>
    <w:p w14:paraId="0603C898" w14:textId="77777777" w:rsidR="006657FE" w:rsidRPr="00D15A15" w:rsidRDefault="006657FE" w:rsidP="006657FE">
      <w:pPr>
        <w:pStyle w:val="EW"/>
      </w:pPr>
      <w:r w:rsidRPr="00D15A15">
        <w:t>3G-MSC</w:t>
      </w:r>
      <w:r w:rsidRPr="00D15A15">
        <w:tab/>
        <w:t>3</w:t>
      </w:r>
      <w:r w:rsidRPr="00D15A15">
        <w:rPr>
          <w:vertAlign w:val="superscript"/>
        </w:rPr>
        <w:t>rd</w:t>
      </w:r>
      <w:r w:rsidRPr="00D15A15">
        <w:t xml:space="preserve"> Generation Mobile Switching Centre</w:t>
      </w:r>
    </w:p>
    <w:p w14:paraId="5A33137C" w14:textId="77777777" w:rsidR="006657FE" w:rsidRPr="00D15A15" w:rsidRDefault="006657FE" w:rsidP="006657FE">
      <w:pPr>
        <w:pStyle w:val="EW"/>
      </w:pPr>
      <w:r w:rsidRPr="00D15A15">
        <w:t>3G-SGSN</w:t>
      </w:r>
      <w:r w:rsidRPr="00D15A15">
        <w:tab/>
        <w:t>3</w:t>
      </w:r>
      <w:r w:rsidRPr="00D15A15">
        <w:rPr>
          <w:vertAlign w:val="superscript"/>
        </w:rPr>
        <w:t>rd</w:t>
      </w:r>
      <w:r w:rsidRPr="00D15A15">
        <w:t xml:space="preserve"> Generation Serving GPRS Support Node</w:t>
      </w:r>
    </w:p>
    <w:p w14:paraId="747F5296" w14:textId="77777777" w:rsidR="006657FE" w:rsidRPr="00D15A15" w:rsidRDefault="006657FE" w:rsidP="006657FE">
      <w:pPr>
        <w:pStyle w:val="EW"/>
      </w:pPr>
      <w:r w:rsidRPr="00D15A15">
        <w:t>AAL</w:t>
      </w:r>
      <w:r w:rsidRPr="00D15A15">
        <w:tab/>
        <w:t>ATM Adaptation Layer</w:t>
      </w:r>
    </w:p>
    <w:p w14:paraId="53903CD3" w14:textId="77777777" w:rsidR="006657FE" w:rsidRPr="00D15A15" w:rsidRDefault="006657FE" w:rsidP="006657FE">
      <w:pPr>
        <w:pStyle w:val="EW"/>
      </w:pPr>
      <w:r w:rsidRPr="00D15A15">
        <w:t>ATM</w:t>
      </w:r>
      <w:r w:rsidRPr="00D15A15">
        <w:tab/>
        <w:t>Asynchronous Transfer Mode</w:t>
      </w:r>
    </w:p>
    <w:p w14:paraId="5F7A6010" w14:textId="77777777" w:rsidR="006657FE" w:rsidRPr="00D15A15" w:rsidRDefault="006657FE" w:rsidP="006657FE">
      <w:pPr>
        <w:pStyle w:val="EW"/>
      </w:pPr>
      <w:r w:rsidRPr="00D15A15">
        <w:t>BC</w:t>
      </w:r>
      <w:r w:rsidRPr="00D15A15">
        <w:tab/>
        <w:t>Broadcast</w:t>
      </w:r>
    </w:p>
    <w:p w14:paraId="74C437DA" w14:textId="77777777" w:rsidR="006657FE" w:rsidRPr="00D15A15" w:rsidRDefault="006657FE" w:rsidP="006657FE">
      <w:pPr>
        <w:pStyle w:val="EW"/>
      </w:pPr>
      <w:r w:rsidRPr="00D15A15">
        <w:t>BSSMAP</w:t>
      </w:r>
      <w:r w:rsidRPr="00D15A15">
        <w:tab/>
        <w:t>Base Station Subsystem Management Application Part</w:t>
      </w:r>
    </w:p>
    <w:p w14:paraId="269F9192" w14:textId="77777777" w:rsidR="006657FE" w:rsidRPr="00D15A15" w:rsidRDefault="006657FE" w:rsidP="006657FE">
      <w:pPr>
        <w:pStyle w:val="EW"/>
      </w:pPr>
      <w:r w:rsidRPr="00D15A15">
        <w:t>CBS</w:t>
      </w:r>
      <w:r w:rsidRPr="00D15A15">
        <w:tab/>
        <w:t>Cell Broadcast Service</w:t>
      </w:r>
    </w:p>
    <w:p w14:paraId="52A04CC1" w14:textId="77777777" w:rsidR="006657FE" w:rsidRPr="00D15A15" w:rsidRDefault="006657FE" w:rsidP="006657FE">
      <w:pPr>
        <w:pStyle w:val="EW"/>
      </w:pPr>
      <w:r w:rsidRPr="00D15A15">
        <w:t>CC</w:t>
      </w:r>
      <w:r w:rsidRPr="00D15A15">
        <w:tab/>
        <w:t>Connection Confirm</w:t>
      </w:r>
    </w:p>
    <w:p w14:paraId="6AAD6339" w14:textId="77777777" w:rsidR="006657FE" w:rsidRPr="00D15A15" w:rsidRDefault="006657FE" w:rsidP="006657FE">
      <w:pPr>
        <w:pStyle w:val="EW"/>
      </w:pPr>
      <w:r w:rsidRPr="00D15A15">
        <w:t>CN</w:t>
      </w:r>
      <w:r w:rsidRPr="00D15A15">
        <w:tab/>
        <w:t>Core Network</w:t>
      </w:r>
    </w:p>
    <w:p w14:paraId="18C47D1E" w14:textId="77777777" w:rsidR="006657FE" w:rsidRPr="00D15A15" w:rsidRDefault="006657FE" w:rsidP="006657FE">
      <w:pPr>
        <w:pStyle w:val="EW"/>
      </w:pPr>
      <w:r w:rsidRPr="00D15A15">
        <w:t>CR</w:t>
      </w:r>
      <w:r w:rsidRPr="00D15A15">
        <w:tab/>
        <w:t>Connection Release</w:t>
      </w:r>
    </w:p>
    <w:p w14:paraId="4500A198" w14:textId="77777777" w:rsidR="006657FE" w:rsidRPr="00D15A15" w:rsidRDefault="006657FE" w:rsidP="006657FE">
      <w:pPr>
        <w:pStyle w:val="EW"/>
      </w:pPr>
      <w:r w:rsidRPr="00D15A15">
        <w:t>CREF</w:t>
      </w:r>
      <w:r w:rsidRPr="00D15A15">
        <w:tab/>
        <w:t>Connection Refusal</w:t>
      </w:r>
    </w:p>
    <w:p w14:paraId="444418D0" w14:textId="77777777" w:rsidR="006657FE" w:rsidRPr="00D15A15" w:rsidRDefault="006657FE" w:rsidP="006657FE">
      <w:pPr>
        <w:pStyle w:val="EW"/>
      </w:pPr>
      <w:r w:rsidRPr="00D15A15">
        <w:t>CS</w:t>
      </w:r>
      <w:r w:rsidRPr="00D15A15">
        <w:tab/>
        <w:t>Circuit Switched</w:t>
      </w:r>
    </w:p>
    <w:p w14:paraId="0378C02E" w14:textId="77777777" w:rsidR="006657FE" w:rsidRPr="00D15A15" w:rsidRDefault="006657FE" w:rsidP="006657FE">
      <w:pPr>
        <w:pStyle w:val="EW"/>
      </w:pPr>
      <w:r w:rsidRPr="00D15A15">
        <w:t>GT</w:t>
      </w:r>
      <w:r w:rsidRPr="00D15A15">
        <w:tab/>
        <w:t>Global Title</w:t>
      </w:r>
    </w:p>
    <w:p w14:paraId="4A71454E" w14:textId="77777777" w:rsidR="006657FE" w:rsidRPr="00D15A15" w:rsidRDefault="006657FE" w:rsidP="006657FE">
      <w:pPr>
        <w:pStyle w:val="EW"/>
      </w:pPr>
      <w:r w:rsidRPr="00D15A15">
        <w:t>GTP-U</w:t>
      </w:r>
      <w:r w:rsidRPr="00D15A15">
        <w:tab/>
        <w:t>GPRS Tunnelling Protocol</w:t>
      </w:r>
    </w:p>
    <w:p w14:paraId="767C9BB2" w14:textId="77777777" w:rsidR="006657FE" w:rsidRPr="00D15A15" w:rsidRDefault="006657FE" w:rsidP="006657FE">
      <w:pPr>
        <w:pStyle w:val="EW"/>
      </w:pPr>
      <w:r w:rsidRPr="00D15A15">
        <w:rPr>
          <w:snapToGrid w:val="0"/>
        </w:rPr>
        <w:t xml:space="preserve">GWCN </w:t>
      </w:r>
      <w:r w:rsidRPr="00D15A15">
        <w:rPr>
          <w:snapToGrid w:val="0"/>
        </w:rPr>
        <w:tab/>
        <w:t>Gateway Core Network</w:t>
      </w:r>
    </w:p>
    <w:p w14:paraId="256DFE1E" w14:textId="77777777" w:rsidR="006657FE" w:rsidRPr="00D15A15" w:rsidRDefault="006657FE" w:rsidP="006657FE">
      <w:pPr>
        <w:pStyle w:val="EW"/>
      </w:pPr>
      <w:r w:rsidRPr="00D15A15">
        <w:t>IMSI</w:t>
      </w:r>
      <w:r w:rsidRPr="00D15A15">
        <w:tab/>
        <w:t>International Mobile Subscriber Identity</w:t>
      </w:r>
    </w:p>
    <w:p w14:paraId="07BA8185" w14:textId="77777777" w:rsidR="006657FE" w:rsidRPr="00D15A15" w:rsidRDefault="006657FE" w:rsidP="006657FE">
      <w:pPr>
        <w:pStyle w:val="EW"/>
      </w:pPr>
      <w:r w:rsidRPr="00D15A15">
        <w:t>IP</w:t>
      </w:r>
      <w:r w:rsidRPr="00D15A15">
        <w:tab/>
        <w:t>Internet Protocol</w:t>
      </w:r>
    </w:p>
    <w:p w14:paraId="19077CC6" w14:textId="77777777" w:rsidR="006657FE" w:rsidRPr="00D15A15" w:rsidRDefault="006657FE" w:rsidP="006657FE">
      <w:pPr>
        <w:pStyle w:val="EW"/>
      </w:pPr>
      <w:r w:rsidRPr="00D15A15">
        <w:lastRenderedPageBreak/>
        <w:t>ISDN</w:t>
      </w:r>
      <w:r w:rsidRPr="00D15A15">
        <w:tab/>
        <w:t>Integrated Services Digital Network</w:t>
      </w:r>
    </w:p>
    <w:p w14:paraId="4F4A66E9" w14:textId="77777777" w:rsidR="006657FE" w:rsidRPr="00D15A15" w:rsidRDefault="006657FE" w:rsidP="006657FE">
      <w:pPr>
        <w:pStyle w:val="EW"/>
      </w:pPr>
      <w:r w:rsidRPr="00D15A15">
        <w:t>L-GW</w:t>
      </w:r>
      <w:r w:rsidRPr="00D15A15">
        <w:tab/>
        <w:t>Local GateWay</w:t>
      </w:r>
    </w:p>
    <w:p w14:paraId="745ACE36" w14:textId="77777777" w:rsidR="006657FE" w:rsidRPr="009435D9" w:rsidRDefault="006657FE" w:rsidP="006657FE">
      <w:pPr>
        <w:pStyle w:val="EW"/>
        <w:rPr>
          <w:lang w:val="fr-FR"/>
        </w:rPr>
      </w:pPr>
      <w:r w:rsidRPr="009435D9">
        <w:rPr>
          <w:lang w:val="fr-FR"/>
        </w:rPr>
        <w:t>LA</w:t>
      </w:r>
      <w:r w:rsidRPr="009435D9">
        <w:rPr>
          <w:lang w:val="fr-FR"/>
        </w:rPr>
        <w:tab/>
        <w:t>Location Area</w:t>
      </w:r>
    </w:p>
    <w:p w14:paraId="5AA5D817" w14:textId="77777777" w:rsidR="006657FE" w:rsidRPr="009435D9" w:rsidRDefault="006657FE" w:rsidP="006657FE">
      <w:pPr>
        <w:pStyle w:val="EW"/>
        <w:rPr>
          <w:lang w:val="fr-FR"/>
        </w:rPr>
      </w:pPr>
      <w:r w:rsidRPr="009435D9">
        <w:rPr>
          <w:lang w:val="fr-FR"/>
        </w:rPr>
        <w:t>M3UA</w:t>
      </w:r>
      <w:r w:rsidRPr="009435D9">
        <w:rPr>
          <w:lang w:val="fr-FR"/>
        </w:rPr>
        <w:tab/>
        <w:t>MTP3 User Adaptation Layer</w:t>
      </w:r>
    </w:p>
    <w:p w14:paraId="275FC88B" w14:textId="77777777" w:rsidR="006657FE" w:rsidRPr="00D15A15" w:rsidRDefault="006657FE" w:rsidP="006657FE">
      <w:pPr>
        <w:pStyle w:val="EW"/>
      </w:pPr>
      <w:r w:rsidRPr="00D15A15">
        <w:t>MBMS</w:t>
      </w:r>
      <w:r w:rsidRPr="00D15A15">
        <w:tab/>
        <w:t>Multimedia Broadcast Multicast Service</w:t>
      </w:r>
    </w:p>
    <w:p w14:paraId="209D3C56" w14:textId="77777777" w:rsidR="006657FE" w:rsidRPr="00D15A15" w:rsidRDefault="006657FE" w:rsidP="006657FE">
      <w:pPr>
        <w:pStyle w:val="EW"/>
      </w:pPr>
      <w:r w:rsidRPr="00D15A15">
        <w:t>MDT</w:t>
      </w:r>
      <w:r w:rsidRPr="00D15A15">
        <w:tab/>
        <w:t>Minimization of Drive-Tests</w:t>
      </w:r>
    </w:p>
    <w:p w14:paraId="4B207FCA" w14:textId="77777777" w:rsidR="006657FE" w:rsidRPr="00D15A15" w:rsidRDefault="006657FE" w:rsidP="006657FE">
      <w:pPr>
        <w:pStyle w:val="EW"/>
      </w:pPr>
      <w:r w:rsidRPr="00D15A15">
        <w:t>MOCN</w:t>
      </w:r>
      <w:r w:rsidRPr="00D15A15">
        <w:tab/>
        <w:t>Multi Operator Core Network</w:t>
      </w:r>
    </w:p>
    <w:p w14:paraId="38D34C57" w14:textId="77777777" w:rsidR="006657FE" w:rsidRPr="00D15A15" w:rsidRDefault="006657FE" w:rsidP="006657FE">
      <w:pPr>
        <w:pStyle w:val="EW"/>
      </w:pPr>
      <w:r w:rsidRPr="00D15A15">
        <w:t>NAS</w:t>
      </w:r>
      <w:r w:rsidRPr="00D15A15">
        <w:tab/>
        <w:t>Non Access Stratum</w:t>
      </w:r>
    </w:p>
    <w:p w14:paraId="1D2464EC" w14:textId="77777777" w:rsidR="006657FE" w:rsidRPr="00D15A15" w:rsidRDefault="006657FE" w:rsidP="006657FE">
      <w:pPr>
        <w:pStyle w:val="EW"/>
      </w:pPr>
      <w:r w:rsidRPr="00D15A15">
        <w:t>NACC</w:t>
      </w:r>
      <w:r w:rsidRPr="00D15A15">
        <w:tab/>
        <w:t>Network Assisted Cell Change</w:t>
      </w:r>
    </w:p>
    <w:p w14:paraId="184077DF" w14:textId="77777777" w:rsidR="006657FE" w:rsidRPr="00D15A15" w:rsidRDefault="006657FE" w:rsidP="006657FE">
      <w:pPr>
        <w:pStyle w:val="EW"/>
      </w:pPr>
      <w:r w:rsidRPr="00D15A15">
        <w:t>NNSF</w:t>
      </w:r>
      <w:r w:rsidRPr="00D15A15">
        <w:tab/>
        <w:t>NAS Node Selection Function</w:t>
      </w:r>
    </w:p>
    <w:p w14:paraId="7C435A15" w14:textId="77777777" w:rsidR="006657FE" w:rsidRPr="00D15A15" w:rsidRDefault="006657FE" w:rsidP="006657FE">
      <w:pPr>
        <w:pStyle w:val="EW"/>
      </w:pPr>
      <w:r w:rsidRPr="00D15A15">
        <w:t>O&amp;M</w:t>
      </w:r>
      <w:r w:rsidRPr="00D15A15">
        <w:tab/>
        <w:t>Operation and Maintenance</w:t>
      </w:r>
    </w:p>
    <w:p w14:paraId="3EE3E10C" w14:textId="77777777" w:rsidR="006657FE" w:rsidRPr="00D15A15" w:rsidRDefault="006657FE" w:rsidP="006657FE">
      <w:pPr>
        <w:pStyle w:val="EW"/>
      </w:pPr>
      <w:r w:rsidRPr="00D15A15">
        <w:t>PLMN</w:t>
      </w:r>
      <w:r w:rsidRPr="00D15A15">
        <w:tab/>
        <w:t>Public Land Mobile Network</w:t>
      </w:r>
    </w:p>
    <w:p w14:paraId="473D684B" w14:textId="77777777" w:rsidR="006657FE" w:rsidRPr="00D15A15" w:rsidRDefault="006657FE" w:rsidP="006657FE">
      <w:pPr>
        <w:pStyle w:val="EW"/>
      </w:pPr>
      <w:r w:rsidRPr="00D15A15">
        <w:t>PS</w:t>
      </w:r>
      <w:r w:rsidRPr="00D15A15">
        <w:tab/>
        <w:t>Packet Switched</w:t>
      </w:r>
    </w:p>
    <w:p w14:paraId="19D6E468" w14:textId="77777777" w:rsidR="006657FE" w:rsidRPr="00D15A15" w:rsidRDefault="006657FE" w:rsidP="006657FE">
      <w:pPr>
        <w:pStyle w:val="EW"/>
      </w:pPr>
      <w:r w:rsidRPr="00D15A15">
        <w:t>PSTN</w:t>
      </w:r>
      <w:r w:rsidRPr="00D15A15">
        <w:tab/>
        <w:t>Public Switched Telephone Network</w:t>
      </w:r>
    </w:p>
    <w:p w14:paraId="6405377B" w14:textId="77777777" w:rsidR="006657FE" w:rsidRDefault="006657FE" w:rsidP="006657FE">
      <w:pPr>
        <w:pStyle w:val="EW"/>
      </w:pPr>
      <w:r w:rsidRPr="00D15A15">
        <w:t>PVC</w:t>
      </w:r>
      <w:r w:rsidRPr="00D15A15">
        <w:tab/>
        <w:t>Permanent Virtual Circuit</w:t>
      </w:r>
      <w:r w:rsidRPr="00D05536">
        <w:t xml:space="preserve"> </w:t>
      </w:r>
    </w:p>
    <w:p w14:paraId="372E5163" w14:textId="77777777" w:rsidR="006657FE" w:rsidRPr="00D15A15" w:rsidRDefault="006657FE" w:rsidP="006657FE">
      <w:pPr>
        <w:pStyle w:val="EW"/>
      </w:pPr>
      <w:r>
        <w:t>QoE</w:t>
      </w:r>
      <w:r>
        <w:tab/>
      </w:r>
      <w:r>
        <w:tab/>
        <w:t>Quality of Experience</w:t>
      </w:r>
    </w:p>
    <w:p w14:paraId="06F5056E" w14:textId="77777777" w:rsidR="006657FE" w:rsidRPr="00D15A15" w:rsidRDefault="006657FE" w:rsidP="006657FE">
      <w:pPr>
        <w:pStyle w:val="EW"/>
      </w:pPr>
      <w:r w:rsidRPr="00D15A15">
        <w:t>QoS</w:t>
      </w:r>
      <w:r w:rsidRPr="00D15A15">
        <w:tab/>
        <w:t>Quality of Service</w:t>
      </w:r>
    </w:p>
    <w:p w14:paraId="00DE04DD" w14:textId="77777777" w:rsidR="006657FE" w:rsidRPr="00D15A15" w:rsidRDefault="006657FE" w:rsidP="006657FE">
      <w:pPr>
        <w:pStyle w:val="EW"/>
      </w:pPr>
      <w:r w:rsidRPr="00D15A15">
        <w:t>RA</w:t>
      </w:r>
      <w:r w:rsidRPr="00D15A15">
        <w:tab/>
        <w:t>Routing Area</w:t>
      </w:r>
    </w:p>
    <w:p w14:paraId="606D32BA" w14:textId="77777777" w:rsidR="006657FE" w:rsidRPr="00D15A15" w:rsidRDefault="006657FE" w:rsidP="006657FE">
      <w:pPr>
        <w:pStyle w:val="EW"/>
      </w:pPr>
      <w:r w:rsidRPr="00D15A15">
        <w:t>RAB</w:t>
      </w:r>
      <w:r w:rsidRPr="00D15A15">
        <w:tab/>
        <w:t>Radio Access Bearer</w:t>
      </w:r>
    </w:p>
    <w:p w14:paraId="583FFC5C" w14:textId="77777777" w:rsidR="006657FE" w:rsidRPr="00D15A15" w:rsidRDefault="006657FE" w:rsidP="006657FE">
      <w:pPr>
        <w:pStyle w:val="EW"/>
      </w:pPr>
      <w:r w:rsidRPr="00D15A15">
        <w:t>RANAP</w:t>
      </w:r>
      <w:r w:rsidRPr="00D15A15">
        <w:tab/>
        <w:t>Radio Access Network Application Part</w:t>
      </w:r>
    </w:p>
    <w:p w14:paraId="29C14537" w14:textId="77777777" w:rsidR="006657FE" w:rsidRPr="00D15A15" w:rsidRDefault="006657FE" w:rsidP="006657FE">
      <w:pPr>
        <w:pStyle w:val="EW"/>
      </w:pPr>
      <w:r w:rsidRPr="00D15A15">
        <w:t>RIM</w:t>
      </w:r>
      <w:r w:rsidRPr="00D15A15">
        <w:tab/>
        <w:t>RAN Information Management</w:t>
      </w:r>
    </w:p>
    <w:p w14:paraId="7689291E" w14:textId="77777777" w:rsidR="006657FE" w:rsidRPr="00D15A15" w:rsidRDefault="006657FE" w:rsidP="006657FE">
      <w:pPr>
        <w:pStyle w:val="EW"/>
      </w:pPr>
      <w:r w:rsidRPr="00D15A15">
        <w:t>RLP</w:t>
      </w:r>
      <w:r w:rsidRPr="00D15A15">
        <w:tab/>
        <w:t>Radio Link Protocol</w:t>
      </w:r>
    </w:p>
    <w:p w14:paraId="06FB5173" w14:textId="77777777" w:rsidR="006657FE" w:rsidRPr="00D15A15" w:rsidRDefault="006657FE" w:rsidP="006657FE">
      <w:pPr>
        <w:pStyle w:val="EW"/>
      </w:pPr>
      <w:r w:rsidRPr="00D15A15">
        <w:t>RNC</w:t>
      </w:r>
      <w:r w:rsidRPr="00D15A15">
        <w:tab/>
        <w:t>Radio Network Controller</w:t>
      </w:r>
    </w:p>
    <w:p w14:paraId="72704B77" w14:textId="77777777" w:rsidR="006657FE" w:rsidRPr="00D15A15" w:rsidRDefault="006657FE" w:rsidP="006657FE">
      <w:pPr>
        <w:pStyle w:val="EW"/>
      </w:pPr>
      <w:r w:rsidRPr="00D15A15">
        <w:t>RNL</w:t>
      </w:r>
      <w:r w:rsidRPr="00D15A15">
        <w:tab/>
        <w:t>Radio Network Layer</w:t>
      </w:r>
    </w:p>
    <w:p w14:paraId="590C1841" w14:textId="77777777" w:rsidR="006657FE" w:rsidRPr="00D15A15" w:rsidRDefault="006657FE" w:rsidP="006657FE">
      <w:pPr>
        <w:pStyle w:val="EW"/>
      </w:pPr>
      <w:r w:rsidRPr="00D15A15">
        <w:t>RRC</w:t>
      </w:r>
      <w:r w:rsidRPr="00D15A15">
        <w:tab/>
        <w:t>Radio Resource Control</w:t>
      </w:r>
    </w:p>
    <w:p w14:paraId="400B518D" w14:textId="77777777" w:rsidR="006657FE" w:rsidRPr="00D15A15" w:rsidRDefault="006657FE" w:rsidP="006657FE">
      <w:pPr>
        <w:pStyle w:val="EW"/>
      </w:pPr>
      <w:r w:rsidRPr="00D15A15">
        <w:t>RTCP</w:t>
      </w:r>
      <w:r w:rsidRPr="00D15A15">
        <w:tab/>
        <w:t>Real Time Control Protocol</w:t>
      </w:r>
    </w:p>
    <w:p w14:paraId="0D446332" w14:textId="77777777" w:rsidR="006657FE" w:rsidRPr="00D15A15" w:rsidRDefault="006657FE" w:rsidP="006657FE">
      <w:pPr>
        <w:pStyle w:val="EW"/>
      </w:pPr>
      <w:r w:rsidRPr="00D15A15">
        <w:t>RTP</w:t>
      </w:r>
      <w:r w:rsidRPr="00D15A15">
        <w:tab/>
        <w:t>Real Time Protocol</w:t>
      </w:r>
    </w:p>
    <w:p w14:paraId="139E27E5" w14:textId="77777777" w:rsidR="006657FE" w:rsidRPr="00D15A15" w:rsidRDefault="006657FE" w:rsidP="006657FE">
      <w:pPr>
        <w:pStyle w:val="EW"/>
      </w:pPr>
      <w:r w:rsidRPr="00D15A15">
        <w:t>SA</w:t>
      </w:r>
      <w:r w:rsidRPr="00D15A15">
        <w:tab/>
        <w:t>Service Area</w:t>
      </w:r>
    </w:p>
    <w:p w14:paraId="356D2E8B" w14:textId="77777777" w:rsidR="006657FE" w:rsidRPr="00D15A15" w:rsidRDefault="006657FE" w:rsidP="006657FE">
      <w:pPr>
        <w:pStyle w:val="EW"/>
      </w:pPr>
      <w:r w:rsidRPr="00D15A15">
        <w:t>SABP</w:t>
      </w:r>
      <w:r w:rsidRPr="00D15A15">
        <w:tab/>
        <w:t>Service Area Broadcast Protocol</w:t>
      </w:r>
    </w:p>
    <w:p w14:paraId="389F66BC" w14:textId="77777777" w:rsidR="006657FE" w:rsidRPr="00D15A15" w:rsidRDefault="006657FE" w:rsidP="006657FE">
      <w:pPr>
        <w:pStyle w:val="EW"/>
      </w:pPr>
      <w:r w:rsidRPr="00D15A15">
        <w:t>SAP</w:t>
      </w:r>
      <w:r w:rsidRPr="00D15A15">
        <w:tab/>
        <w:t>Service Access Point</w:t>
      </w:r>
    </w:p>
    <w:p w14:paraId="563504C6" w14:textId="77777777" w:rsidR="006657FE" w:rsidRPr="00D15A15" w:rsidRDefault="006657FE" w:rsidP="006657FE">
      <w:pPr>
        <w:pStyle w:val="EW"/>
      </w:pPr>
      <w:r w:rsidRPr="00D15A15">
        <w:t>SCCP</w:t>
      </w:r>
      <w:r w:rsidRPr="00D15A15">
        <w:tab/>
        <w:t>Signalling Connection Control Part</w:t>
      </w:r>
    </w:p>
    <w:p w14:paraId="4B050EE6" w14:textId="77777777" w:rsidR="006657FE" w:rsidRPr="00D15A15" w:rsidRDefault="006657FE" w:rsidP="006657FE">
      <w:pPr>
        <w:pStyle w:val="EW"/>
      </w:pPr>
      <w:r w:rsidRPr="00D15A15">
        <w:t>SIPTO</w:t>
      </w:r>
      <w:r w:rsidRPr="00D15A15">
        <w:tab/>
        <w:t>Selected IP Traffic Offload</w:t>
      </w:r>
    </w:p>
    <w:p w14:paraId="1C1967C5" w14:textId="77777777" w:rsidR="006657FE" w:rsidRPr="00D15A15" w:rsidRDefault="006657FE" w:rsidP="006657FE">
      <w:pPr>
        <w:pStyle w:val="EW"/>
      </w:pPr>
      <w:r w:rsidRPr="00D15A15">
        <w:t>SIPTO@LN</w:t>
      </w:r>
      <w:r w:rsidRPr="00D15A15">
        <w:tab/>
        <w:t>Selected IP Traffic Offload at the Local Network</w:t>
      </w:r>
    </w:p>
    <w:p w14:paraId="15AEBEB8" w14:textId="77777777" w:rsidR="006657FE" w:rsidRPr="00D15A15" w:rsidRDefault="006657FE" w:rsidP="006657FE">
      <w:pPr>
        <w:pStyle w:val="EW"/>
      </w:pPr>
      <w:r w:rsidRPr="00D15A15">
        <w:t>SCTP</w:t>
      </w:r>
      <w:r w:rsidRPr="00D15A15">
        <w:tab/>
        <w:t>Stream Control Transmission Protocol</w:t>
      </w:r>
    </w:p>
    <w:p w14:paraId="6BD75DA0" w14:textId="77777777" w:rsidR="006657FE" w:rsidRPr="00D15A15" w:rsidRDefault="006657FE" w:rsidP="006657FE">
      <w:pPr>
        <w:pStyle w:val="EW"/>
      </w:pPr>
      <w:r w:rsidRPr="00D15A15">
        <w:t>SNA</w:t>
      </w:r>
      <w:r w:rsidRPr="00D15A15">
        <w:tab/>
        <w:t>Shared Network Area</w:t>
      </w:r>
    </w:p>
    <w:p w14:paraId="402FB996" w14:textId="77777777" w:rsidR="006657FE" w:rsidRPr="00D15A15" w:rsidRDefault="006657FE" w:rsidP="006657FE">
      <w:pPr>
        <w:pStyle w:val="EW"/>
      </w:pPr>
      <w:r w:rsidRPr="00D15A15">
        <w:t>SPC</w:t>
      </w:r>
      <w:r w:rsidRPr="00D15A15">
        <w:tab/>
        <w:t>Signalling Point Code</w:t>
      </w:r>
    </w:p>
    <w:p w14:paraId="01EF9014" w14:textId="77777777" w:rsidR="006657FE" w:rsidRPr="00D15A15" w:rsidRDefault="006657FE" w:rsidP="006657FE">
      <w:pPr>
        <w:pStyle w:val="EW"/>
      </w:pPr>
      <w:r w:rsidRPr="00D15A15">
        <w:t>SRNS</w:t>
      </w:r>
      <w:r w:rsidRPr="00D15A15">
        <w:tab/>
        <w:t>Serving Radio Network Subsystem</w:t>
      </w:r>
    </w:p>
    <w:p w14:paraId="5E7707E9" w14:textId="77777777" w:rsidR="006657FE" w:rsidRPr="00D15A15" w:rsidRDefault="006657FE" w:rsidP="006657FE">
      <w:pPr>
        <w:pStyle w:val="EW"/>
      </w:pPr>
      <w:r w:rsidRPr="00D15A15">
        <w:t>SSN</w:t>
      </w:r>
      <w:r w:rsidRPr="00D15A15">
        <w:tab/>
        <w:t>Sub-System Number</w:t>
      </w:r>
    </w:p>
    <w:p w14:paraId="17775BC7" w14:textId="77777777" w:rsidR="006657FE" w:rsidRPr="00D15A15" w:rsidRDefault="006657FE" w:rsidP="006657FE">
      <w:pPr>
        <w:pStyle w:val="EW"/>
      </w:pPr>
      <w:r w:rsidRPr="00D15A15">
        <w:t>SVC</w:t>
      </w:r>
      <w:r w:rsidRPr="00D15A15">
        <w:tab/>
        <w:t>Switched Virtual Circuit</w:t>
      </w:r>
    </w:p>
    <w:p w14:paraId="59089B83" w14:textId="77777777" w:rsidR="006657FE" w:rsidRPr="00D15A15" w:rsidRDefault="006657FE" w:rsidP="006657FE">
      <w:pPr>
        <w:pStyle w:val="EW"/>
      </w:pPr>
      <w:r w:rsidRPr="00D15A15">
        <w:t>S-GW</w:t>
      </w:r>
      <w:r w:rsidRPr="00D15A15">
        <w:tab/>
        <w:t>Serving GateWay</w:t>
      </w:r>
    </w:p>
    <w:p w14:paraId="3A42CF99" w14:textId="77777777" w:rsidR="006657FE" w:rsidRPr="00D15A15" w:rsidRDefault="006657FE" w:rsidP="006657FE">
      <w:pPr>
        <w:pStyle w:val="EW"/>
      </w:pPr>
      <w:r w:rsidRPr="00D15A15">
        <w:t>TCP</w:t>
      </w:r>
      <w:r w:rsidRPr="00D15A15">
        <w:tab/>
        <w:t>Transmission Control Protocol</w:t>
      </w:r>
    </w:p>
    <w:p w14:paraId="302306B6" w14:textId="77777777" w:rsidR="006657FE" w:rsidRPr="00D15A15" w:rsidRDefault="006657FE" w:rsidP="006657FE">
      <w:pPr>
        <w:pStyle w:val="EW"/>
      </w:pPr>
      <w:r w:rsidRPr="00D15A15">
        <w:t>UE</w:t>
      </w:r>
      <w:r w:rsidRPr="00D15A15">
        <w:tab/>
        <w:t>User Equipment</w:t>
      </w:r>
    </w:p>
    <w:p w14:paraId="4AC53DB2" w14:textId="77777777" w:rsidR="006657FE" w:rsidRPr="00D15A15" w:rsidRDefault="006657FE" w:rsidP="006657FE">
      <w:pPr>
        <w:pStyle w:val="EW"/>
      </w:pPr>
      <w:r w:rsidRPr="00D15A15">
        <w:t>UDP</w:t>
      </w:r>
      <w:r w:rsidRPr="00D15A15">
        <w:tab/>
        <w:t>User Datagram Protocol</w:t>
      </w:r>
    </w:p>
    <w:p w14:paraId="0BDCBDBE" w14:textId="77777777" w:rsidR="006657FE" w:rsidRPr="00D15A15" w:rsidRDefault="006657FE" w:rsidP="006657FE">
      <w:pPr>
        <w:pStyle w:val="EW"/>
      </w:pPr>
      <w:r w:rsidRPr="00D15A15">
        <w:t>UP</w:t>
      </w:r>
      <w:r w:rsidRPr="00D15A15">
        <w:tab/>
        <w:t>User Plane</w:t>
      </w:r>
    </w:p>
    <w:p w14:paraId="2E67E0F7" w14:textId="77777777" w:rsidR="006657FE" w:rsidRPr="00D15A15" w:rsidRDefault="006657FE" w:rsidP="006657FE">
      <w:pPr>
        <w:pStyle w:val="EW"/>
      </w:pPr>
      <w:r w:rsidRPr="00D15A15">
        <w:t>URA</w:t>
      </w:r>
      <w:r w:rsidRPr="00D15A15">
        <w:tab/>
        <w:t>UTRAN Registration Area</w:t>
      </w:r>
    </w:p>
    <w:p w14:paraId="622E2D62" w14:textId="77777777" w:rsidR="006657FE" w:rsidRPr="00D15A15" w:rsidRDefault="006657FE" w:rsidP="006657FE">
      <w:pPr>
        <w:pStyle w:val="EW"/>
      </w:pPr>
      <w:r w:rsidRPr="00D15A15">
        <w:t>UTRAN</w:t>
      </w:r>
      <w:r w:rsidRPr="00D15A15">
        <w:tab/>
        <w:t>UMTS Terrestrial Radio Access Network</w:t>
      </w:r>
    </w:p>
    <w:p w14:paraId="208FF7A6" w14:textId="77777777" w:rsidR="006657FE" w:rsidRPr="00D15A15" w:rsidRDefault="006657FE" w:rsidP="006657FE">
      <w:pPr>
        <w:pStyle w:val="EX"/>
      </w:pPr>
      <w:r w:rsidRPr="00D15A15">
        <w:t>VC</w:t>
      </w:r>
      <w:r w:rsidRPr="00D15A15">
        <w:tab/>
        <w:t>Virtual Circuit</w:t>
      </w:r>
    </w:p>
    <w:p w14:paraId="4E1C561F" w14:textId="77777777" w:rsidR="006657FE" w:rsidRPr="00D15A15" w:rsidRDefault="006657FE" w:rsidP="006657FE">
      <w:pPr>
        <w:pStyle w:val="Heading2"/>
      </w:pPr>
      <w:bookmarkStart w:id="16" w:name="_Toc161656679"/>
      <w:r w:rsidRPr="00D15A15">
        <w:t>3.3</w:t>
      </w:r>
      <w:r w:rsidRPr="00D15A15">
        <w:tab/>
        <w:t>Specification Notations</w:t>
      </w:r>
      <w:bookmarkEnd w:id="16"/>
    </w:p>
    <w:p w14:paraId="3020D3A8" w14:textId="77777777" w:rsidR="006657FE" w:rsidRPr="00D15A15" w:rsidRDefault="006657FE" w:rsidP="006657FE">
      <w:pPr>
        <w:keepNext/>
      </w:pPr>
      <w:r w:rsidRPr="00D15A15">
        <w:t>For the purposes of the present document, the following notations apply:</w:t>
      </w:r>
      <w:r w:rsidRPr="00D15A15">
        <w:fldChar w:fldCharType="begin"/>
      </w:r>
      <w:r w:rsidRPr="00D15A15">
        <w:instrText>XE "Format:Symbol"</w:instrText>
      </w:r>
      <w:r w:rsidRPr="00D15A15">
        <w:fldChar w:fldCharType="end"/>
      </w:r>
    </w:p>
    <w:p w14:paraId="76649930" w14:textId="77777777" w:rsidR="006657FE" w:rsidRPr="00D15A15" w:rsidRDefault="006657FE" w:rsidP="006657FE">
      <w:pPr>
        <w:pStyle w:val="EW"/>
        <w:spacing w:after="180"/>
      </w:pPr>
      <w:r w:rsidRPr="00D15A15">
        <w:t>Procedure</w:t>
      </w:r>
      <w:r w:rsidRPr="00D15A15">
        <w:tab/>
        <w:t>When referring to a procedure in the specification the Procedure Name is written with the first letters in each word in upper case characters followed by the word  "procedure", e.g. Radio Network Layer procedures.</w:t>
      </w:r>
    </w:p>
    <w:p w14:paraId="0C55B962" w14:textId="77777777" w:rsidR="006657FE" w:rsidRPr="00D15A15" w:rsidRDefault="006657FE" w:rsidP="006657FE">
      <w:pPr>
        <w:pStyle w:val="EW"/>
        <w:spacing w:after="180"/>
        <w:rPr>
          <w:rFonts w:eastAsia="MS Mincho"/>
        </w:rPr>
      </w:pPr>
      <w:r w:rsidRPr="00D15A15">
        <w:rPr>
          <w:rFonts w:eastAsia="MS Mincho"/>
        </w:rPr>
        <w:t>Message</w:t>
      </w:r>
      <w:r w:rsidRPr="00D15A15">
        <w:rPr>
          <w:rFonts w:eastAsia="MS Mincho"/>
        </w:rPr>
        <w:tab/>
        <w:t>When referring to a message in the specification the MESSAGE NAME is written with all letters in upper case characters followed by the word  "message", e.g. RADIO LINK SETUP REQUEST message.</w:t>
      </w:r>
    </w:p>
    <w:p w14:paraId="4FB58A4A" w14:textId="77777777" w:rsidR="006657FE" w:rsidRPr="00D15A15" w:rsidRDefault="006657FE" w:rsidP="006657FE">
      <w:pPr>
        <w:pStyle w:val="EX"/>
      </w:pPr>
      <w:r w:rsidRPr="00D15A15">
        <w:lastRenderedPageBreak/>
        <w:t>Frame</w:t>
      </w:r>
      <w:r w:rsidRPr="00D15A15">
        <w:tab/>
        <w:t>When referring to a control or data frame in the specification the CONTROL/DATA FRAME NAME is written with all letters in upper case characters followed by the words "control/data frame", e.g. DCH transport frame.</w:t>
      </w:r>
    </w:p>
    <w:p w14:paraId="028720BD" w14:textId="77777777" w:rsidR="006657FE" w:rsidRPr="00D15A15" w:rsidRDefault="006657FE" w:rsidP="006657FE">
      <w:pPr>
        <w:pStyle w:val="Heading1"/>
      </w:pPr>
      <w:bookmarkStart w:id="17" w:name="_Toc161656680"/>
      <w:r w:rsidRPr="00D15A15">
        <w:t>4</w:t>
      </w:r>
      <w:r w:rsidRPr="00D15A15">
        <w:tab/>
        <w:t>General Aspects</w:t>
      </w:r>
      <w:bookmarkEnd w:id="17"/>
    </w:p>
    <w:p w14:paraId="14FF9CB3" w14:textId="77777777" w:rsidR="006657FE" w:rsidRPr="00D15A15" w:rsidRDefault="006657FE" w:rsidP="006657FE">
      <w:pPr>
        <w:pStyle w:val="Heading2"/>
      </w:pPr>
      <w:bookmarkStart w:id="18" w:name="_Toc161656681"/>
      <w:r w:rsidRPr="00D15A15">
        <w:t>4.1</w:t>
      </w:r>
      <w:r w:rsidRPr="00D15A15">
        <w:tab/>
        <w:t>UTRAN Architecture</w:t>
      </w:r>
      <w:bookmarkEnd w:id="18"/>
    </w:p>
    <w:p w14:paraId="2D2B2EB0" w14:textId="77777777" w:rsidR="006657FE" w:rsidRPr="00D15A15" w:rsidRDefault="006657FE" w:rsidP="006657FE">
      <w:pPr>
        <w:pStyle w:val="Heading3"/>
      </w:pPr>
      <w:bookmarkStart w:id="19" w:name="_Toc161656682"/>
      <w:r w:rsidRPr="00D15A15">
        <w:t>4.1.1</w:t>
      </w:r>
      <w:r w:rsidRPr="00D15A15">
        <w:tab/>
        <w:t>Iu Interface Architecture</w:t>
      </w:r>
      <w:bookmarkEnd w:id="19"/>
    </w:p>
    <w:p w14:paraId="6CAACE22" w14:textId="77777777" w:rsidR="006657FE" w:rsidRPr="00D15A15" w:rsidRDefault="006657FE" w:rsidP="006657FE">
      <w:r w:rsidRPr="00D15A15">
        <w:t>The overall UMTS architecture and UTRAN architectures are described in TS 25.401 [1]. This subclause specifies only the architecture of the Iu interface, and shall not constrain the network architecture of either Core or Radio Access Networks.</w:t>
      </w:r>
    </w:p>
    <w:p w14:paraId="6FB2D108" w14:textId="77777777" w:rsidR="006657FE" w:rsidRPr="00D15A15" w:rsidRDefault="006657FE" w:rsidP="006657FE">
      <w:r w:rsidRPr="00D15A15">
        <w:t>The I</w:t>
      </w:r>
      <w:r w:rsidRPr="00D15A15">
        <w:rPr>
          <w:vertAlign w:val="subscript"/>
        </w:rPr>
        <w:t>u</w:t>
      </w:r>
      <w:r w:rsidRPr="00D15A15">
        <w:t xml:space="preserve"> interface is specified at the boundary between the Core Network and UTRAN. Figure 4.1 depicts the logical division of the I</w:t>
      </w:r>
      <w:r w:rsidRPr="00D15A15">
        <w:rPr>
          <w:vertAlign w:val="subscript"/>
        </w:rPr>
        <w:t>u</w:t>
      </w:r>
      <w:r w:rsidRPr="00D15A15">
        <w:t xml:space="preserve"> interface. From the Iu perspective, the UTRAN access point is an RNC.</w:t>
      </w:r>
    </w:p>
    <w:bookmarkStart w:id="20" w:name="_MON_997091546"/>
    <w:bookmarkStart w:id="21" w:name="_MON_999929442"/>
    <w:bookmarkStart w:id="22" w:name="_MON_1010349004"/>
    <w:bookmarkStart w:id="23" w:name="_MON_1010349773"/>
    <w:bookmarkStart w:id="24" w:name="_MON_1012738906"/>
    <w:bookmarkStart w:id="25" w:name="_MON_1012738920"/>
    <w:bookmarkStart w:id="26" w:name="_MON_1012738936"/>
    <w:bookmarkStart w:id="27" w:name="_MON_1063709357"/>
    <w:bookmarkStart w:id="28" w:name="_MON_994853049"/>
    <w:bookmarkStart w:id="29" w:name="_MON_994853060"/>
    <w:bookmarkStart w:id="30" w:name="_MON_994853091"/>
    <w:bookmarkEnd w:id="20"/>
    <w:bookmarkEnd w:id="21"/>
    <w:bookmarkEnd w:id="22"/>
    <w:bookmarkEnd w:id="23"/>
    <w:bookmarkEnd w:id="24"/>
    <w:bookmarkEnd w:id="25"/>
    <w:bookmarkEnd w:id="26"/>
    <w:bookmarkEnd w:id="27"/>
    <w:bookmarkEnd w:id="28"/>
    <w:bookmarkEnd w:id="29"/>
    <w:bookmarkEnd w:id="30"/>
    <w:bookmarkStart w:id="31" w:name="_MON_996408245"/>
    <w:bookmarkEnd w:id="31"/>
    <w:p w14:paraId="3A0A024A" w14:textId="77777777" w:rsidR="006657FE" w:rsidRPr="00D15A15" w:rsidRDefault="006657FE" w:rsidP="006657FE">
      <w:pPr>
        <w:pStyle w:val="TH"/>
      </w:pPr>
      <w:r w:rsidRPr="00D15A15">
        <w:rPr>
          <w:noProof/>
        </w:rPr>
        <w:object w:dxaOrig="6645" w:dyaOrig="4920" w14:anchorId="0B740038">
          <v:shape id="_x0000_i1027" type="#_x0000_t75" style="width:332.45pt;height:246.05pt" o:ole="" fillcolor="window">
            <v:imagedata r:id="rId11" o:title=""/>
          </v:shape>
          <o:OLEObject Type="Embed" ProgID="Word.Picture.8" ShapeID="_x0000_i1027" DrawAspect="Content" ObjectID="_1820142429" r:id="rId12"/>
        </w:object>
      </w:r>
    </w:p>
    <w:p w14:paraId="2D069764" w14:textId="77777777" w:rsidR="006657FE" w:rsidRPr="00D15A15" w:rsidRDefault="006657FE" w:rsidP="00611446">
      <w:pPr>
        <w:pStyle w:val="TF"/>
      </w:pPr>
      <w:r w:rsidRPr="00D15A15">
        <w:t>Figure 4.1: I</w:t>
      </w:r>
      <w:r w:rsidRPr="00D15A15">
        <w:rPr>
          <w:vertAlign w:val="subscript"/>
        </w:rPr>
        <w:t>u</w:t>
      </w:r>
      <w:r w:rsidRPr="00D15A15">
        <w:t xml:space="preserve"> Interface Architecture</w:t>
      </w:r>
    </w:p>
    <w:p w14:paraId="70EAAE3E" w14:textId="77777777" w:rsidR="006657FE" w:rsidRPr="00D15A15" w:rsidRDefault="006657FE" w:rsidP="006657FE">
      <w:r w:rsidRPr="00D15A15">
        <w:t>The Iu interface towards the PS-domain of the core network is called Iu-PS, and the Iu interface towards the CS-domain is called Iu-CS. The differences between Iu-CS and Iu-PS are treated elsewhere in the present document. The Iu interface to the Broadcast domain is called Iu-BC.</w:t>
      </w:r>
    </w:p>
    <w:p w14:paraId="762B7555" w14:textId="77777777" w:rsidR="006657FE" w:rsidRPr="00D15A15" w:rsidRDefault="006657FE" w:rsidP="006657FE">
      <w:r w:rsidRPr="00D15A15">
        <w:t>There shall not be more than one Iu interface (Iu-PS) towards the PS-domain from any one RNC– except where the NNSF is used, see subclause 4.1.3, or in MOCN configuration – see TS 23.251 [26]. Each RNC shall not have more than one Iu interface (Iu-CS) towards its default CN node within the CS domain, but may also have further Iu interfaces (Iu-CS) towards other CN nodes within the CS domain. (See [6] for definition of Default CN node.) These further Iu interfaces (Iu-CS) shall only be used as a result of intra-MSC inter-system handover or SRNS relocation, in the case the anchor CN node directly connects to the target RNC. There may also be more than one Iu interface towards the CS-Domain if the NNSF is used – see subclause 4.1.3, or in MOCN configuration – see TS 23.251 [26]. There shall not be more than one Iu interface (Iu-BC) from an RNC towards the Broadcast domain.</w:t>
      </w:r>
    </w:p>
    <w:p w14:paraId="7C4144F9" w14:textId="77777777" w:rsidR="006657FE" w:rsidRPr="00D15A15" w:rsidRDefault="006657FE" w:rsidP="006657FE">
      <w:r w:rsidRPr="00D15A15">
        <w:t>In the separated core network architecture, this means that there shall be separate signalling and user data connections towards the PS and CS domains – this applies in both transport and radio network layers.</w:t>
      </w:r>
    </w:p>
    <w:p w14:paraId="6EFFF17A" w14:textId="77777777" w:rsidR="006657FE" w:rsidRPr="00D15A15" w:rsidRDefault="006657FE" w:rsidP="006657FE">
      <w:r w:rsidRPr="00D15A15">
        <w:lastRenderedPageBreak/>
        <w:t>In the combined architecture, there shall be separate connections in the user plane towards the PS and CS domains (in both transport and radio network layers). In the control plane, there shall be separate SCCP connections to the two logical domains.</w:t>
      </w:r>
    </w:p>
    <w:p w14:paraId="6BDFBA3F" w14:textId="77777777" w:rsidR="006657FE" w:rsidRPr="00D15A15" w:rsidRDefault="006657FE" w:rsidP="006657FE">
      <w:r w:rsidRPr="00D15A15">
        <w:t>In either architecture, there can be several RNCs within UTRAN and so UTRAN may have several I</w:t>
      </w:r>
      <w:r w:rsidRPr="00D15A15">
        <w:rPr>
          <w:vertAlign w:val="subscript"/>
        </w:rPr>
        <w:t>u</w:t>
      </w:r>
      <w:r w:rsidRPr="00D15A15">
        <w:t xml:space="preserve"> access points towards the Core Network. As a minimum, each Iu access point (in UTRAN or CN) shall independently fulfil the requirements of the relevant Iu specifications (25.41x series – see clause 7).</w:t>
      </w:r>
    </w:p>
    <w:p w14:paraId="00F8F681" w14:textId="77777777" w:rsidR="006657FE" w:rsidRPr="00D15A15" w:rsidRDefault="006657FE" w:rsidP="006657FE">
      <w:pPr>
        <w:pStyle w:val="Heading3"/>
      </w:pPr>
      <w:bookmarkStart w:id="32" w:name="_Toc161656683"/>
      <w:r w:rsidRPr="00D15A15">
        <w:t>4.1.2</w:t>
      </w:r>
      <w:r w:rsidRPr="00D15A15">
        <w:tab/>
        <w:t>I</w:t>
      </w:r>
      <w:r w:rsidRPr="00D15A15">
        <w:rPr>
          <w:vertAlign w:val="subscript"/>
        </w:rPr>
        <w:t>u</w:t>
      </w:r>
      <w:r w:rsidRPr="00D15A15">
        <w:t xml:space="preserve"> connection principles</w:t>
      </w:r>
      <w:bookmarkEnd w:id="32"/>
    </w:p>
    <w:p w14:paraId="6A1570D4" w14:textId="77777777" w:rsidR="006657FE" w:rsidRPr="00D15A15" w:rsidRDefault="006657FE" w:rsidP="006657FE">
      <w:pPr>
        <w:keepNext/>
        <w:keepLines/>
      </w:pPr>
      <w:r w:rsidRPr="00D15A15">
        <w:t>The Iu interface has a hierarchical architecture where one higher layer entity controls several lower layer entities. The hierarchy for the CN - UTRAN signalling connection end points is described below:</w:t>
      </w:r>
    </w:p>
    <w:p w14:paraId="5396572C" w14:textId="77777777" w:rsidR="006657FE" w:rsidRPr="00D15A15" w:rsidRDefault="006657FE" w:rsidP="006657FE">
      <w:pPr>
        <w:pStyle w:val="B1"/>
      </w:pPr>
      <w:r w:rsidRPr="00D15A15">
        <w:t>-</w:t>
      </w:r>
      <w:r w:rsidRPr="00D15A15">
        <w:tab/>
        <w:t>Each CN Access Point may be connected to one or more UTRAN Access Points.</w:t>
      </w:r>
    </w:p>
    <w:p w14:paraId="499B1657" w14:textId="77777777" w:rsidR="006657FE" w:rsidRPr="00D15A15" w:rsidRDefault="006657FE" w:rsidP="006657FE">
      <w:pPr>
        <w:pStyle w:val="B1"/>
      </w:pPr>
      <w:r w:rsidRPr="00D15A15">
        <w:t>-</w:t>
      </w:r>
      <w:r w:rsidRPr="00D15A15">
        <w:tab/>
        <w:t>For the PS domain, each UTRAN Access Point shall not be connected to more than one CN Access Point – except where the NNSF is used, see subclause 4.1.3, or when RNC is shared in MOCN configuration..</w:t>
      </w:r>
    </w:p>
    <w:p w14:paraId="5DB4DBE6" w14:textId="77777777" w:rsidR="006657FE" w:rsidRPr="00D15A15" w:rsidRDefault="006657FE" w:rsidP="006657FE">
      <w:pPr>
        <w:pStyle w:val="B1"/>
      </w:pPr>
      <w:r w:rsidRPr="00D15A15">
        <w:t>-</w:t>
      </w:r>
      <w:r w:rsidRPr="00D15A15">
        <w:tab/>
        <w:t>For the CS domain, each UTRAN Access Point may be connected to one or more CN Access Points.</w:t>
      </w:r>
    </w:p>
    <w:p w14:paraId="7E64EDA7" w14:textId="77777777" w:rsidR="006657FE" w:rsidRPr="00D15A15" w:rsidRDefault="006657FE" w:rsidP="006657FE">
      <w:pPr>
        <w:pStyle w:val="B1"/>
      </w:pPr>
      <w:r w:rsidRPr="00D15A15">
        <w:t>-</w:t>
      </w:r>
      <w:r w:rsidRPr="00D15A15">
        <w:tab/>
        <w:t>For the BC domain, each UTRAN Access Point may be connected to one CN Access Point only.</w:t>
      </w:r>
    </w:p>
    <w:p w14:paraId="00FE1D7A" w14:textId="77777777" w:rsidR="006657FE" w:rsidRPr="00D15A15" w:rsidRDefault="006657FE" w:rsidP="006657FE">
      <w:pPr>
        <w:pStyle w:val="Heading3"/>
      </w:pPr>
      <w:bookmarkStart w:id="33" w:name="_Toc161656684"/>
      <w:r w:rsidRPr="00D15A15">
        <w:t>4.1.3</w:t>
      </w:r>
      <w:r w:rsidRPr="00D15A15">
        <w:tab/>
        <w:t>Implementation of the NAS Node Selection Function</w:t>
      </w:r>
      <w:bookmarkEnd w:id="33"/>
    </w:p>
    <w:p w14:paraId="2FBD83E6" w14:textId="77777777" w:rsidR="006657FE" w:rsidRPr="00D15A15" w:rsidRDefault="006657FE" w:rsidP="006657FE">
      <w:r w:rsidRPr="00D15A15">
        <w:t xml:space="preserve">The optional NAS Node Selection Function (NNSF) is described in TS 23.236 [25]. </w:t>
      </w:r>
    </w:p>
    <w:p w14:paraId="1479D956" w14:textId="77777777" w:rsidR="006657FE" w:rsidRPr="00D15A15" w:rsidRDefault="006657FE" w:rsidP="00611446">
      <w:r w:rsidRPr="00D15A15">
        <w:t>If the NAS Node Selection Function is used by an RNC:</w:t>
      </w:r>
    </w:p>
    <w:p w14:paraId="219381DD" w14:textId="77777777" w:rsidR="006657FE" w:rsidRPr="00D15A15" w:rsidRDefault="006657FE" w:rsidP="006657FE">
      <w:pPr>
        <w:pStyle w:val="B1"/>
      </w:pPr>
      <w:r w:rsidRPr="00D15A15">
        <w:t>-</w:t>
      </w:r>
      <w:r w:rsidRPr="00D15A15">
        <w:tab/>
        <w:t>There may be more than one Iu interface (Iu-CS) towards the CS domain and/or more than one Iu interface (Iu-PS) towards the PS-domain from this RNC.</w:t>
      </w:r>
    </w:p>
    <w:p w14:paraId="32E9AD4D" w14:textId="77777777" w:rsidR="006657FE" w:rsidRPr="00D15A15" w:rsidRDefault="006657FE" w:rsidP="006657FE">
      <w:pPr>
        <w:pStyle w:val="Heading3"/>
      </w:pPr>
      <w:bookmarkStart w:id="34" w:name="_Toc161656685"/>
      <w:r w:rsidRPr="00D15A15">
        <w:t>4.1.4</w:t>
      </w:r>
      <w:r w:rsidRPr="00D15A15">
        <w:tab/>
        <w:t>Implementation of MOCN configuration support</w:t>
      </w:r>
      <w:bookmarkEnd w:id="34"/>
      <w:r w:rsidRPr="00D15A15">
        <w:t xml:space="preserve"> </w:t>
      </w:r>
    </w:p>
    <w:p w14:paraId="49AA3309" w14:textId="77777777" w:rsidR="006657FE" w:rsidRPr="00D15A15" w:rsidRDefault="006657FE" w:rsidP="006657FE">
      <w:r w:rsidRPr="00D15A15">
        <w:t>The MOCN configuration is described in TS 23.251 [26]. When the RNC is shared in MOCN configuration:</w:t>
      </w:r>
    </w:p>
    <w:p w14:paraId="2174AA1D" w14:textId="77777777" w:rsidR="006657FE" w:rsidRPr="00D15A15" w:rsidRDefault="006657FE" w:rsidP="006657FE">
      <w:pPr>
        <w:pStyle w:val="B1"/>
      </w:pPr>
      <w:r>
        <w:t>-</w:t>
      </w:r>
      <w:r>
        <w:tab/>
      </w:r>
      <w:r w:rsidRPr="00D15A15">
        <w:t>There may be more than one Iu interface (Iu-CS) towards the CS domain of different CN operators and/or more than one Iu interface (Iu-PS) towards the PS-domain of different CN operators from this RNC.</w:t>
      </w:r>
    </w:p>
    <w:p w14:paraId="13AEE16C" w14:textId="77777777" w:rsidR="006657FE" w:rsidRPr="00D15A15" w:rsidRDefault="006657FE" w:rsidP="006657FE">
      <w:pPr>
        <w:pStyle w:val="B1"/>
      </w:pPr>
      <w:r>
        <w:t>-</w:t>
      </w:r>
      <w:r>
        <w:tab/>
      </w:r>
      <w:r w:rsidRPr="00D15A15">
        <w:t>The MOCN Rerouting Function shall be supported.</w:t>
      </w:r>
    </w:p>
    <w:p w14:paraId="370A9944" w14:textId="77777777" w:rsidR="006657FE" w:rsidRPr="00D15A15" w:rsidRDefault="006657FE" w:rsidP="006657FE">
      <w:pPr>
        <w:pStyle w:val="Heading2"/>
      </w:pPr>
      <w:bookmarkStart w:id="35" w:name="_Toc161656686"/>
      <w:r w:rsidRPr="00D15A15">
        <w:t>4.2</w:t>
      </w:r>
      <w:r w:rsidRPr="00D15A15">
        <w:tab/>
        <w:t>I</w:t>
      </w:r>
      <w:r w:rsidRPr="00D15A15">
        <w:rPr>
          <w:vertAlign w:val="subscript"/>
        </w:rPr>
        <w:t>u</w:t>
      </w:r>
      <w:r w:rsidRPr="00D15A15">
        <w:t xml:space="preserve"> Interface General Principles</w:t>
      </w:r>
      <w:bookmarkEnd w:id="35"/>
    </w:p>
    <w:p w14:paraId="2CA6A5EA" w14:textId="77777777" w:rsidR="006657FE" w:rsidRPr="00D15A15" w:rsidRDefault="006657FE" w:rsidP="006657FE">
      <w:r w:rsidRPr="00D15A15">
        <w:t>From a UTRAN perspective, maximising the commonality of the various protocols that flow on the Iu interface is desirable. This means at the minimum that:</w:t>
      </w:r>
    </w:p>
    <w:p w14:paraId="1037BE2E" w14:textId="77777777" w:rsidR="006657FE" w:rsidRPr="00D15A15" w:rsidRDefault="006657FE" w:rsidP="006657FE">
      <w:pPr>
        <w:pStyle w:val="B1"/>
        <w:rPr>
          <w:i/>
        </w:rPr>
      </w:pPr>
      <w:r w:rsidRPr="00D15A15">
        <w:t>-</w:t>
      </w:r>
      <w:r w:rsidRPr="00D15A15">
        <w:tab/>
        <w:t>A common set of radio access bearer services will be offered by UTRAN to the Core Network nodes, regardless of their type (e.g. 3G-MSC or 3G-SGSN).</w:t>
      </w:r>
    </w:p>
    <w:p w14:paraId="458798B8" w14:textId="77777777" w:rsidR="006657FE" w:rsidRPr="00D15A15" w:rsidRDefault="006657FE" w:rsidP="006657FE">
      <w:r w:rsidRPr="00D15A15">
        <w:t>There will be a common functional split between UTRAN and the Core Network nodes, regardless of their type (e.g. 3G-MSC or 3G-SGSN).</w:t>
      </w:r>
    </w:p>
    <w:p w14:paraId="7DFA928C" w14:textId="77777777" w:rsidR="006657FE" w:rsidRPr="00D15A15" w:rsidRDefault="006657FE" w:rsidP="006657FE">
      <w:r w:rsidRPr="00D15A15">
        <w:t>Signalling in the radio network control plane shall not depend on the specific choice of transport layers.</w:t>
      </w:r>
    </w:p>
    <w:p w14:paraId="10D4FE8C" w14:textId="77777777" w:rsidR="006657FE" w:rsidRPr="00D15A15" w:rsidRDefault="006657FE" w:rsidP="006657FE">
      <w:pPr>
        <w:pStyle w:val="Heading2"/>
      </w:pPr>
      <w:bookmarkStart w:id="36" w:name="_Toc161656687"/>
      <w:r w:rsidRPr="00D15A15">
        <w:t>4.3</w:t>
      </w:r>
      <w:r w:rsidRPr="00D15A15">
        <w:tab/>
        <w:t>I</w:t>
      </w:r>
      <w:r w:rsidRPr="00D15A15">
        <w:rPr>
          <w:vertAlign w:val="subscript"/>
        </w:rPr>
        <w:t>u</w:t>
      </w:r>
      <w:r w:rsidRPr="00D15A15">
        <w:t xml:space="preserve"> Interface Specification Objectives</w:t>
      </w:r>
      <w:bookmarkEnd w:id="36"/>
    </w:p>
    <w:p w14:paraId="5635F3BC" w14:textId="77777777" w:rsidR="006657FE" w:rsidRPr="00D15A15" w:rsidRDefault="006657FE" w:rsidP="006657FE">
      <w:r w:rsidRPr="00D15A15">
        <w:t>The following objectives are partly derived from TR 23.930 [2].</w:t>
      </w:r>
    </w:p>
    <w:p w14:paraId="6ED459F2" w14:textId="77777777" w:rsidR="006657FE" w:rsidRPr="00D15A15" w:rsidRDefault="006657FE" w:rsidP="006657FE">
      <w:r w:rsidRPr="00D15A15">
        <w:t>The I</w:t>
      </w:r>
      <w:r w:rsidRPr="00D15A15">
        <w:rPr>
          <w:vertAlign w:val="subscript"/>
        </w:rPr>
        <w:t>u</w:t>
      </w:r>
      <w:r w:rsidRPr="00D15A15">
        <w:t xml:space="preserve"> interface shall be specified such that it can support:</w:t>
      </w:r>
    </w:p>
    <w:p w14:paraId="638B9345" w14:textId="77777777" w:rsidR="006657FE" w:rsidRPr="00D15A15" w:rsidRDefault="006657FE" w:rsidP="006657FE">
      <w:pPr>
        <w:pStyle w:val="B1"/>
      </w:pPr>
      <w:r w:rsidRPr="00D15A15">
        <w:t>-</w:t>
      </w:r>
      <w:r w:rsidRPr="00D15A15">
        <w:tab/>
        <w:t>the interconnection of RNCs with Core Network Access Points within a single PLMN, and within several PLMNs in case of network sharing, as described in TS 23.251 [26].</w:t>
      </w:r>
    </w:p>
    <w:p w14:paraId="7C9DAFBB" w14:textId="77777777" w:rsidR="006657FE" w:rsidRPr="00D15A15" w:rsidRDefault="006657FE" w:rsidP="006657FE">
      <w:pPr>
        <w:pStyle w:val="B1"/>
      </w:pPr>
      <w:r w:rsidRPr="00D15A15">
        <w:lastRenderedPageBreak/>
        <w:t>-</w:t>
      </w:r>
      <w:r w:rsidRPr="00D15A15">
        <w:tab/>
        <w:t>the interconnection of RNCs with Core Network Access Points irrespective of the manufacturer of any of the elements.</w:t>
      </w:r>
    </w:p>
    <w:p w14:paraId="486B87D4" w14:textId="77777777" w:rsidR="006657FE" w:rsidRPr="00D15A15" w:rsidRDefault="006657FE" w:rsidP="006657FE">
      <w:pPr>
        <w:pStyle w:val="B1"/>
      </w:pPr>
      <w:r w:rsidRPr="00D15A15">
        <w:t>-</w:t>
      </w:r>
      <w:r w:rsidRPr="00D15A15">
        <w:tab/>
        <w:t>all UMTS services.</w:t>
      </w:r>
    </w:p>
    <w:p w14:paraId="6046A342" w14:textId="77777777" w:rsidR="006657FE" w:rsidRPr="00D15A15" w:rsidRDefault="006657FE" w:rsidP="006657FE">
      <w:r w:rsidRPr="00D15A15">
        <w:t>The I</w:t>
      </w:r>
      <w:r w:rsidRPr="00D15A15">
        <w:rPr>
          <w:vertAlign w:val="subscript"/>
        </w:rPr>
        <w:t>u</w:t>
      </w:r>
      <w:r w:rsidRPr="00D15A15">
        <w:t xml:space="preserve"> interface shall facilitate the use of the same RNC, MSC or SGSN in all PLMNs.</w:t>
      </w:r>
    </w:p>
    <w:p w14:paraId="10F2139D" w14:textId="77777777" w:rsidR="006657FE" w:rsidRPr="00D15A15" w:rsidRDefault="006657FE" w:rsidP="006657FE">
      <w:r w:rsidRPr="00D15A15">
        <w:t>The I</w:t>
      </w:r>
      <w:r w:rsidRPr="00D15A15">
        <w:rPr>
          <w:vertAlign w:val="subscript"/>
        </w:rPr>
        <w:t>u</w:t>
      </w:r>
      <w:r w:rsidRPr="00D15A15">
        <w:t xml:space="preserve"> interface shall facilitate the sharing of transport technology between Iu-PS and Iu-BC.</w:t>
      </w:r>
    </w:p>
    <w:p w14:paraId="31E73272" w14:textId="77777777" w:rsidR="006657FE" w:rsidRPr="00D15A15" w:rsidRDefault="006657FE" w:rsidP="006657FE">
      <w:r w:rsidRPr="00D15A15">
        <w:t>The I</w:t>
      </w:r>
      <w:r w:rsidRPr="00D15A15">
        <w:rPr>
          <w:vertAlign w:val="subscript"/>
        </w:rPr>
        <w:t>u</w:t>
      </w:r>
      <w:r w:rsidRPr="00D15A15">
        <w:t xml:space="preserve"> interface shall allow interworking to the GSM Core Network.</w:t>
      </w:r>
    </w:p>
    <w:p w14:paraId="0D87130A" w14:textId="77777777" w:rsidR="006657FE" w:rsidRPr="00D15A15" w:rsidRDefault="006657FE" w:rsidP="006657FE">
      <w:r w:rsidRPr="00D15A15">
        <w:t>Independence between the protocol layers and between control and user planes shall be maintained on the Iu interface.</w:t>
      </w:r>
    </w:p>
    <w:p w14:paraId="11F20F06" w14:textId="77777777" w:rsidR="006657FE" w:rsidRPr="00D15A15" w:rsidRDefault="006657FE" w:rsidP="006657FE">
      <w:r w:rsidRPr="00D15A15">
        <w:t>The I</w:t>
      </w:r>
      <w:r w:rsidRPr="00D15A15">
        <w:rPr>
          <w:vertAlign w:val="subscript"/>
        </w:rPr>
        <w:t>u</w:t>
      </w:r>
      <w:r w:rsidRPr="00D15A15">
        <w:t xml:space="preserve"> interface shall allow independent evolution of technologies within the Core, Radio Access and Transport Networks.</w:t>
      </w:r>
    </w:p>
    <w:p w14:paraId="0E3708FD" w14:textId="77777777" w:rsidR="006657FE" w:rsidRPr="00D15A15" w:rsidRDefault="006657FE" w:rsidP="006657FE">
      <w:r w:rsidRPr="00D15A15">
        <w:t>The I</w:t>
      </w:r>
      <w:r w:rsidRPr="00D15A15">
        <w:rPr>
          <w:vertAlign w:val="subscript"/>
        </w:rPr>
        <w:t>u</w:t>
      </w:r>
      <w:r w:rsidRPr="00D15A15">
        <w:t xml:space="preserve"> interface shall allow separate evolution of O&amp;M facilities.</w:t>
      </w:r>
    </w:p>
    <w:p w14:paraId="7060810A" w14:textId="77777777" w:rsidR="006657FE" w:rsidRPr="00D15A15" w:rsidRDefault="006657FE" w:rsidP="006657FE">
      <w:r w:rsidRPr="00D15A15">
        <w:t>The I</w:t>
      </w:r>
      <w:r w:rsidRPr="00D15A15">
        <w:rPr>
          <w:vertAlign w:val="subscript"/>
        </w:rPr>
        <w:t>u</w:t>
      </w:r>
      <w:r w:rsidRPr="00D15A15">
        <w:t xml:space="preserve"> interface shall be standardised as an open and multi-vendor interface.</w:t>
      </w:r>
    </w:p>
    <w:p w14:paraId="41434023" w14:textId="77777777" w:rsidR="006657FE" w:rsidRPr="00D15A15" w:rsidRDefault="006657FE" w:rsidP="006657FE">
      <w:r w:rsidRPr="00D15A15">
        <w:t>The Iu interface specifications shall facilitate the migration of some services from the CS-domain to the PS-domain. In particular, the RANAP protocol shall be common to both PS and CS domains, and the I</w:t>
      </w:r>
      <w:r w:rsidRPr="00D15A15">
        <w:rPr>
          <w:vertAlign w:val="subscript"/>
        </w:rPr>
        <w:t>u</w:t>
      </w:r>
      <w:r w:rsidRPr="00D15A15">
        <w:t xml:space="preserve"> user plane protocol(s) shall be independent of the core network domain (PS or CS), except where a specific feature is only required for one domain.</w:t>
      </w:r>
    </w:p>
    <w:p w14:paraId="4C0060F2" w14:textId="77777777" w:rsidR="006657FE" w:rsidRPr="00D15A15" w:rsidRDefault="006657FE" w:rsidP="006657FE">
      <w:pPr>
        <w:pStyle w:val="Heading2"/>
      </w:pPr>
      <w:bookmarkStart w:id="37" w:name="_Toc161656688"/>
      <w:r w:rsidRPr="00D15A15">
        <w:t>4.4</w:t>
      </w:r>
      <w:r w:rsidRPr="00D15A15">
        <w:tab/>
        <w:t>I</w:t>
      </w:r>
      <w:r w:rsidRPr="00D15A15">
        <w:rPr>
          <w:vertAlign w:val="subscript"/>
        </w:rPr>
        <w:t>u</w:t>
      </w:r>
      <w:r w:rsidRPr="00D15A15">
        <w:t xml:space="preserve"> Interface Capabilities</w:t>
      </w:r>
      <w:bookmarkEnd w:id="37"/>
    </w:p>
    <w:p w14:paraId="459402C6" w14:textId="77777777" w:rsidR="006657FE" w:rsidRPr="00D15A15" w:rsidRDefault="006657FE" w:rsidP="006657FE">
      <w:pPr>
        <w:keepNext/>
        <w:keepLines/>
      </w:pPr>
      <w:r w:rsidRPr="00D15A15">
        <w:t>The following capabilities are derived from the requirements described in TR 23.930 [2].</w:t>
      </w:r>
    </w:p>
    <w:p w14:paraId="5A3B3E1E" w14:textId="77777777" w:rsidR="006657FE" w:rsidRPr="00D15A15" w:rsidRDefault="006657FE" w:rsidP="006657FE">
      <w:pPr>
        <w:keepNext/>
        <w:keepLines/>
      </w:pPr>
      <w:r w:rsidRPr="00D15A15">
        <w:t>The I</w:t>
      </w:r>
      <w:r w:rsidRPr="00D15A15">
        <w:rPr>
          <w:vertAlign w:val="subscript"/>
        </w:rPr>
        <w:t>u</w:t>
      </w:r>
      <w:r w:rsidRPr="00D15A15">
        <w:t xml:space="preserve"> interface supports:</w:t>
      </w:r>
    </w:p>
    <w:p w14:paraId="2DCAFD16" w14:textId="77777777" w:rsidR="006657FE" w:rsidRPr="00D15A15" w:rsidRDefault="006657FE" w:rsidP="006657FE">
      <w:pPr>
        <w:pStyle w:val="B1"/>
        <w:keepNext/>
        <w:keepLines/>
      </w:pPr>
      <w:r w:rsidRPr="00D15A15">
        <w:t>-</w:t>
      </w:r>
      <w:r w:rsidRPr="00D15A15">
        <w:tab/>
        <w:t>procedures to establish, maintain and release Radio Access Bearers;</w:t>
      </w:r>
    </w:p>
    <w:p w14:paraId="5F5BF5F4" w14:textId="77777777" w:rsidR="006657FE" w:rsidRPr="00D15A15" w:rsidRDefault="006657FE" w:rsidP="006657FE">
      <w:pPr>
        <w:pStyle w:val="B1"/>
      </w:pPr>
      <w:r w:rsidRPr="00D15A15">
        <w:t>-</w:t>
      </w:r>
      <w:r w:rsidRPr="00D15A15">
        <w:tab/>
        <w:t>procedures to perform SRNS relocation, intra-system handover, inter-system handover and inter-system change;</w:t>
      </w:r>
    </w:p>
    <w:p w14:paraId="65F77DFC" w14:textId="77777777" w:rsidR="006657FE" w:rsidRPr="00D15A15" w:rsidRDefault="006657FE" w:rsidP="006657FE">
      <w:pPr>
        <w:pStyle w:val="B1"/>
      </w:pPr>
      <w:r w:rsidRPr="00D15A15">
        <w:t>-</w:t>
      </w:r>
      <w:r w:rsidRPr="00D15A15">
        <w:tab/>
        <w:t>procedures to support the Cell Broadcast service;</w:t>
      </w:r>
    </w:p>
    <w:p w14:paraId="62A91F69" w14:textId="77777777" w:rsidR="006657FE" w:rsidRPr="00D15A15" w:rsidRDefault="006657FE" w:rsidP="006657FE">
      <w:pPr>
        <w:pStyle w:val="B1"/>
      </w:pPr>
      <w:r w:rsidRPr="00D15A15">
        <w:t>-</w:t>
      </w:r>
      <w:r w:rsidRPr="00D15A15">
        <w:tab/>
        <w:t>a set of general procedures, not related to a specific UE;</w:t>
      </w:r>
    </w:p>
    <w:p w14:paraId="0D26EA72" w14:textId="77777777" w:rsidR="006657FE" w:rsidRPr="00D15A15" w:rsidRDefault="006657FE" w:rsidP="006657FE">
      <w:pPr>
        <w:pStyle w:val="B1"/>
      </w:pPr>
      <w:r w:rsidRPr="00D15A15">
        <w:t>-</w:t>
      </w:r>
      <w:r w:rsidRPr="00D15A15">
        <w:tab/>
        <w:t>the separation of each UE on the protocol level for user specific signalling management;</w:t>
      </w:r>
    </w:p>
    <w:p w14:paraId="28FCCF16" w14:textId="77777777" w:rsidR="006657FE" w:rsidRPr="00D15A15" w:rsidRDefault="006657FE" w:rsidP="006657FE">
      <w:pPr>
        <w:pStyle w:val="B1"/>
      </w:pPr>
      <w:r w:rsidRPr="00D15A15">
        <w:t>-</w:t>
      </w:r>
      <w:r w:rsidRPr="00D15A15">
        <w:tab/>
        <w:t>the transfer of NAS signalling messages between UE and CN;</w:t>
      </w:r>
    </w:p>
    <w:p w14:paraId="05A15743" w14:textId="77777777" w:rsidR="006657FE" w:rsidRPr="00D15A15" w:rsidRDefault="006657FE" w:rsidP="006657FE">
      <w:pPr>
        <w:pStyle w:val="B1"/>
      </w:pPr>
      <w:r w:rsidRPr="00D15A15">
        <w:t>-</w:t>
      </w:r>
      <w:r w:rsidRPr="00D15A15">
        <w:tab/>
        <w:t>location services by transferring requests from the CN to UTRAN, and location information from UTRAN to CN. The location information may comprise a geographical area identifier or global co-ordinates with uncertainty parameters;</w:t>
      </w:r>
    </w:p>
    <w:p w14:paraId="199D57C5" w14:textId="77777777" w:rsidR="006657FE" w:rsidRPr="00D15A15" w:rsidRDefault="006657FE" w:rsidP="006657FE">
      <w:pPr>
        <w:pStyle w:val="B1"/>
      </w:pPr>
      <w:r w:rsidRPr="00D15A15">
        <w:t>-</w:t>
      </w:r>
      <w:r w:rsidRPr="00D15A15">
        <w:tab/>
        <w:t>simultaneous access to multiple CN domains for a single UE;</w:t>
      </w:r>
    </w:p>
    <w:p w14:paraId="443CDD69" w14:textId="77777777" w:rsidR="006657FE" w:rsidRPr="00D15A15" w:rsidRDefault="006657FE" w:rsidP="006657FE">
      <w:pPr>
        <w:pStyle w:val="B1"/>
      </w:pPr>
      <w:r w:rsidRPr="00D15A15">
        <w:t>-</w:t>
      </w:r>
      <w:r w:rsidRPr="00D15A15">
        <w:tab/>
        <w:t>mechanisms for resource reservation for packet data streams;</w:t>
      </w:r>
    </w:p>
    <w:p w14:paraId="6E06CB80" w14:textId="77777777" w:rsidR="006657FE" w:rsidRPr="00D15A15" w:rsidRDefault="006657FE" w:rsidP="006657FE">
      <w:pPr>
        <w:pStyle w:val="B1"/>
      </w:pPr>
      <w:r w:rsidRPr="00D15A15">
        <w:t>-</w:t>
      </w:r>
      <w:r w:rsidRPr="00D15A15">
        <w:tab/>
        <w:t>procedures to support MBMS bearer services;</w:t>
      </w:r>
    </w:p>
    <w:p w14:paraId="15B9DCD9" w14:textId="77777777" w:rsidR="006657FE" w:rsidRPr="00D15A15" w:rsidRDefault="006657FE" w:rsidP="006657FE">
      <w:pPr>
        <w:pStyle w:val="B1"/>
      </w:pPr>
      <w:r w:rsidRPr="00D15A15">
        <w:t>-</w:t>
      </w:r>
      <w:r w:rsidRPr="00D15A15">
        <w:tab/>
        <w:t>mechanisms to support SIPTO at Iu-PS for a specific UE (optional);</w:t>
      </w:r>
    </w:p>
    <w:p w14:paraId="165A2150" w14:textId="77777777" w:rsidR="006657FE" w:rsidRPr="00D15A15" w:rsidRDefault="006657FE" w:rsidP="006657FE">
      <w:pPr>
        <w:pStyle w:val="B1"/>
      </w:pPr>
      <w:r w:rsidRPr="00D15A15">
        <w:t>-</w:t>
      </w:r>
      <w:r w:rsidRPr="00D15A15">
        <w:tab/>
        <w:t>mechanisms to support SIPTO at the Local Network with standalone GW for a specific UE (optional).</w:t>
      </w:r>
    </w:p>
    <w:p w14:paraId="1ABCC18C" w14:textId="77777777" w:rsidR="006657FE" w:rsidRPr="00D15A15" w:rsidRDefault="006657FE" w:rsidP="006657FE">
      <w:pPr>
        <w:pStyle w:val="Heading2"/>
      </w:pPr>
      <w:bookmarkStart w:id="38" w:name="_Toc161656689"/>
      <w:r w:rsidRPr="00D15A15">
        <w:lastRenderedPageBreak/>
        <w:t>4.5</w:t>
      </w:r>
      <w:r w:rsidRPr="00D15A15">
        <w:tab/>
        <w:t>I</w:t>
      </w:r>
      <w:r w:rsidRPr="00D15A15">
        <w:rPr>
          <w:vertAlign w:val="subscript"/>
        </w:rPr>
        <w:t>u</w:t>
      </w:r>
      <w:r w:rsidRPr="00D15A15">
        <w:t xml:space="preserve"> Interface Characteristics</w:t>
      </w:r>
      <w:bookmarkEnd w:id="38"/>
    </w:p>
    <w:p w14:paraId="5659D646" w14:textId="77777777" w:rsidR="006657FE" w:rsidRPr="00D15A15" w:rsidRDefault="006657FE" w:rsidP="006657FE">
      <w:pPr>
        <w:pStyle w:val="Heading3"/>
      </w:pPr>
      <w:bookmarkStart w:id="39" w:name="_Toc161656690"/>
      <w:r w:rsidRPr="00D15A15">
        <w:t>4.5.1</w:t>
      </w:r>
      <w:r w:rsidRPr="00D15A15">
        <w:tab/>
        <w:t>Use of Transport Network User Plane as Signalling Bearer</w:t>
      </w:r>
      <w:bookmarkEnd w:id="39"/>
    </w:p>
    <w:p w14:paraId="4F7E2108" w14:textId="77777777" w:rsidR="006657FE" w:rsidRPr="00D15A15" w:rsidRDefault="006657FE" w:rsidP="006657FE">
      <w:pPr>
        <w:pStyle w:val="Heading4"/>
      </w:pPr>
      <w:bookmarkStart w:id="40" w:name="_Toc161656691"/>
      <w:r w:rsidRPr="00D15A15">
        <w:t>4.5.1.1</w:t>
      </w:r>
      <w:r w:rsidRPr="00D15A15">
        <w:tab/>
        <w:t>Use of SCCP</w:t>
      </w:r>
      <w:bookmarkEnd w:id="40"/>
    </w:p>
    <w:p w14:paraId="34C6156F" w14:textId="77777777" w:rsidR="006657FE" w:rsidRPr="00D15A15" w:rsidRDefault="006657FE" w:rsidP="006657FE">
      <w:pPr>
        <w:pStyle w:val="Heading5"/>
      </w:pPr>
      <w:bookmarkStart w:id="41" w:name="_Toc161656692"/>
      <w:r w:rsidRPr="00D15A15">
        <w:t>4.5.1.1.1</w:t>
      </w:r>
      <w:r w:rsidRPr="00D15A15">
        <w:tab/>
        <w:t>General</w:t>
      </w:r>
      <w:bookmarkEnd w:id="41"/>
    </w:p>
    <w:p w14:paraId="2E3121E3" w14:textId="77777777" w:rsidR="006657FE" w:rsidRPr="00D15A15" w:rsidRDefault="006657FE" w:rsidP="006657FE">
      <w:r w:rsidRPr="00D15A15">
        <w:t>The SCCP (ITU-T Rec. Q.711 [9] /ITU-T Rec. Q.712 [10]/ITU-T Rec. Q.713 [11]/ITU-T Rec. Q.714 [12]) is used to support signalling messages between the CNs and the RNC. One user function of the SCCP, called Radio Access Network Application Part (RANAP), is defined. The RANAP uses one SCCP signalling connection per active UE and CN for the transfer of layer 3 messages. RANAP also uses one SCCP signalling connection per MBMS bearer service.</w:t>
      </w:r>
    </w:p>
    <w:p w14:paraId="2DEDBDC9" w14:textId="77777777" w:rsidR="006657FE" w:rsidRPr="00D15A15" w:rsidRDefault="006657FE" w:rsidP="006657FE">
      <w:r w:rsidRPr="00D15A15">
        <w:t>Both connectionless and connection-oriented procedures are used to support the RANAP. TS 25.413 [6] explains whether connection oriented or connectionless services should be used for each layer 3 procedure.</w:t>
      </w:r>
    </w:p>
    <w:p w14:paraId="149683F7" w14:textId="77777777" w:rsidR="006657FE" w:rsidRPr="00D15A15" w:rsidRDefault="006657FE" w:rsidP="006657FE">
      <w:r w:rsidRPr="00D15A15">
        <w:t>RANAP may use SSN, SPC and/or GT and any combination of them as addressing schemes for the SCCP. Which of the available addressing scheme to use for the SCCP is an operator matter.</w:t>
      </w:r>
    </w:p>
    <w:p w14:paraId="6D515A31" w14:textId="77777777" w:rsidR="006657FE" w:rsidRPr="00D15A15" w:rsidRDefault="006657FE" w:rsidP="006657FE">
      <w:r w:rsidRPr="00D15A15">
        <w:t>When GT addressing is utilised, the following settings shall be used:</w:t>
      </w:r>
    </w:p>
    <w:p w14:paraId="64FE043B" w14:textId="77777777" w:rsidR="006657FE" w:rsidRPr="00D15A15" w:rsidRDefault="006657FE" w:rsidP="006657FE">
      <w:pPr>
        <w:pStyle w:val="B1"/>
      </w:pPr>
      <w:r w:rsidRPr="00D15A15">
        <w:t>-</w:t>
      </w:r>
      <w:r w:rsidRPr="00D15A15">
        <w:tab/>
        <w:t>SSN Indicator = 1 (RANAP SSN as defined in TS 23.003 [13] shall always be included).</w:t>
      </w:r>
    </w:p>
    <w:p w14:paraId="7FF54424" w14:textId="77777777" w:rsidR="006657FE" w:rsidRPr="00D15A15" w:rsidRDefault="006657FE" w:rsidP="006657FE">
      <w:pPr>
        <w:pStyle w:val="B1"/>
      </w:pPr>
      <w:r w:rsidRPr="00D15A15">
        <w:t>-</w:t>
      </w:r>
      <w:r w:rsidRPr="00D15A15">
        <w:tab/>
        <w:t>Global Title Indicator = 0100 (GT includes translation type, numbering plan, encoding scheme and nature of address indicator).</w:t>
      </w:r>
    </w:p>
    <w:p w14:paraId="7F440AD1" w14:textId="77777777" w:rsidR="006657FE" w:rsidRPr="00D15A15" w:rsidRDefault="006657FE" w:rsidP="006657FE">
      <w:pPr>
        <w:pStyle w:val="B1"/>
      </w:pPr>
      <w:r w:rsidRPr="00D15A15">
        <w:t>-</w:t>
      </w:r>
      <w:r w:rsidRPr="00D15A15">
        <w:tab/>
        <w:t>Translation Type = 0000 0000 (not used).</w:t>
      </w:r>
    </w:p>
    <w:p w14:paraId="705FE9EF" w14:textId="77777777" w:rsidR="006657FE" w:rsidRPr="00D15A15" w:rsidRDefault="006657FE" w:rsidP="006657FE">
      <w:pPr>
        <w:pStyle w:val="B1"/>
      </w:pPr>
      <w:r w:rsidRPr="00D15A15">
        <w:t>-</w:t>
      </w:r>
      <w:r w:rsidRPr="00D15A15">
        <w:tab/>
        <w:t>Numbering Plan = 0001 (E.163/4).</w:t>
      </w:r>
    </w:p>
    <w:p w14:paraId="2A9E7953" w14:textId="77777777" w:rsidR="006657FE" w:rsidRPr="00D15A15" w:rsidRDefault="006657FE" w:rsidP="006657FE">
      <w:pPr>
        <w:pStyle w:val="B1"/>
      </w:pPr>
      <w:r w:rsidRPr="00D15A15">
        <w:t>-</w:t>
      </w:r>
      <w:r w:rsidRPr="00D15A15">
        <w:tab/>
        <w:t>Nature of Address Indicator = 000 0100 (International Significant Number).</w:t>
      </w:r>
    </w:p>
    <w:p w14:paraId="1CA1369A" w14:textId="77777777" w:rsidR="006657FE" w:rsidRPr="00D15A15" w:rsidRDefault="006657FE" w:rsidP="006657FE">
      <w:pPr>
        <w:pStyle w:val="B1"/>
      </w:pPr>
      <w:r w:rsidRPr="00D15A15">
        <w:t>-</w:t>
      </w:r>
      <w:r w:rsidRPr="00D15A15">
        <w:tab/>
        <w:t>Encoding Scheme = 0001 or 0010 (BCD, odd or even).</w:t>
      </w:r>
    </w:p>
    <w:p w14:paraId="6FB8766D" w14:textId="77777777" w:rsidR="006657FE" w:rsidRPr="00D15A15" w:rsidRDefault="006657FE" w:rsidP="006657FE">
      <w:pPr>
        <w:pStyle w:val="B1"/>
      </w:pPr>
      <w:r w:rsidRPr="00D15A15">
        <w:t>-</w:t>
      </w:r>
      <w:r w:rsidRPr="00D15A15">
        <w:tab/>
        <w:t>Routing indicator = 0 or 1 (route on GT or PC/SSN).</w:t>
      </w:r>
    </w:p>
    <w:p w14:paraId="12A4348D" w14:textId="77777777" w:rsidR="006657FE" w:rsidRPr="00D15A15" w:rsidRDefault="006657FE" w:rsidP="006657FE">
      <w:r w:rsidRPr="00D15A15">
        <w:t>When used, the GT shall be the E.164 address of the relevant node.</w:t>
      </w:r>
    </w:p>
    <w:p w14:paraId="4080CFED" w14:textId="77777777" w:rsidR="006657FE" w:rsidRPr="00D15A15" w:rsidRDefault="006657FE" w:rsidP="006657FE">
      <w:r w:rsidRPr="00D15A15">
        <w:t>The following subclauses describe the use of SCCP connections for RANAP transactions. Subclause 4.5.1.2 describes the connection establishment procedures. Subclause 4.5.1.3 describes the connection release procedures. Subclause 4.5.1.4 describes abnormal conditions.</w:t>
      </w:r>
    </w:p>
    <w:p w14:paraId="28B5949C" w14:textId="77777777" w:rsidR="006657FE" w:rsidRPr="00D15A15" w:rsidRDefault="006657FE" w:rsidP="006657FE">
      <w:pPr>
        <w:pStyle w:val="Heading5"/>
      </w:pPr>
      <w:bookmarkStart w:id="42" w:name="_Toc161656693"/>
      <w:r w:rsidRPr="00D15A15">
        <w:t>4.5.1.1.2</w:t>
      </w:r>
      <w:r w:rsidRPr="00D15A15">
        <w:tab/>
        <w:t>SCCP Connection Establishment procedure</w:t>
      </w:r>
      <w:bookmarkEnd w:id="42"/>
    </w:p>
    <w:p w14:paraId="5912F285" w14:textId="77777777" w:rsidR="006657FE" w:rsidRPr="00D15A15" w:rsidRDefault="006657FE" w:rsidP="006657FE">
      <w:r w:rsidRPr="00D15A15">
        <w:t>A new SCCP connection is established when information related to the communication between a UE and the network has to be exchanged between RNC and CN, and no SCCP connection exists between the CN and the RNC involved, for the concerned UE. A new SCCP connection is also established for MBMS service purpose between the RNC and CN.</w:t>
      </w:r>
    </w:p>
    <w:p w14:paraId="46EECDF4" w14:textId="77777777" w:rsidR="006657FE" w:rsidRPr="00D15A15" w:rsidRDefault="006657FE" w:rsidP="006657FE">
      <w:r w:rsidRPr="00D15A15">
        <w:t>Various SCCP connection establishment cases have to be distinguished:</w:t>
      </w:r>
    </w:p>
    <w:p w14:paraId="525FEA39" w14:textId="77777777" w:rsidR="006657FE" w:rsidRPr="00D15A15" w:rsidRDefault="006657FE" w:rsidP="006657FE">
      <w:pPr>
        <w:pStyle w:val="B1"/>
      </w:pPr>
      <w:r w:rsidRPr="00D15A15">
        <w:t>i)</w:t>
      </w:r>
      <w:r w:rsidRPr="00D15A15">
        <w:tab/>
        <w:t>RNC Initiated SCCP Signalling Connection for a UE;</w:t>
      </w:r>
    </w:p>
    <w:p w14:paraId="44A96BB7" w14:textId="77777777" w:rsidR="006657FE" w:rsidRPr="00D15A15" w:rsidRDefault="006657FE" w:rsidP="006657FE">
      <w:pPr>
        <w:pStyle w:val="B1"/>
      </w:pPr>
      <w:r w:rsidRPr="00D15A15">
        <w:t>ii)</w:t>
      </w:r>
      <w:r w:rsidRPr="00D15A15">
        <w:tab/>
        <w:t>CN Initiated SCCP Signalling Connection for a UE;</w:t>
      </w:r>
    </w:p>
    <w:p w14:paraId="3296319C" w14:textId="77777777" w:rsidR="006657FE" w:rsidRPr="00D15A15" w:rsidRDefault="006657FE" w:rsidP="006657FE">
      <w:pPr>
        <w:pStyle w:val="B1"/>
      </w:pPr>
      <w:r w:rsidRPr="00D15A15">
        <w:t>iii) CN Initiated SCCP Signalling Connection for an MBMS Service.</w:t>
      </w:r>
    </w:p>
    <w:p w14:paraId="46F9F740" w14:textId="77777777" w:rsidR="006657FE" w:rsidRPr="00D15A15" w:rsidRDefault="006657FE" w:rsidP="006657FE">
      <w:r w:rsidRPr="00D15A15">
        <w:t>The above cases are the only cases currently identified for SCCP connection establishment. Others may emerge in the future.</w:t>
      </w:r>
    </w:p>
    <w:p w14:paraId="7E8F3A52" w14:textId="77777777" w:rsidR="006657FE" w:rsidRPr="00D15A15" w:rsidRDefault="006657FE" w:rsidP="00611446">
      <w:pPr>
        <w:pStyle w:val="H6"/>
      </w:pPr>
      <w:r w:rsidRPr="00D15A15">
        <w:lastRenderedPageBreak/>
        <w:t>4.5.1.1.2.1</w:t>
      </w:r>
      <w:r w:rsidRPr="00D15A15">
        <w:tab/>
        <w:t>Establishment procedure in case i</w:t>
      </w:r>
    </w:p>
    <w:p w14:paraId="57BD6774" w14:textId="77777777" w:rsidR="006657FE" w:rsidRPr="00D15A15" w:rsidRDefault="006657FE" w:rsidP="006657FE">
      <w:r w:rsidRPr="00D15A15">
        <w:t>The SCCP signalling connection establishment is initiated, by the RNC, at the reception of the first layer 3 non access stratum message from the UE</w:t>
      </w:r>
      <w:r w:rsidRPr="00D15A15">
        <w:rPr>
          <w:rFonts w:eastAsia="MS Mincho"/>
          <w:lang w:eastAsia="ja-JP"/>
        </w:rPr>
        <w:t xml:space="preserve"> or at the execution of the enhanced relocation or at the initiation of the UE Registration Query procedure.</w:t>
      </w:r>
    </w:p>
    <w:p w14:paraId="1836BD29" w14:textId="77777777" w:rsidR="006657FE" w:rsidRPr="00611446" w:rsidRDefault="006657FE" w:rsidP="00611446">
      <w:pPr>
        <w:rPr>
          <w:b/>
          <w:bCs/>
        </w:rPr>
      </w:pPr>
      <w:r w:rsidRPr="00611446">
        <w:rPr>
          <w:b/>
          <w:bCs/>
        </w:rPr>
        <w:t>Initiation</w:t>
      </w:r>
    </w:p>
    <w:p w14:paraId="07039694" w14:textId="77777777" w:rsidR="006657FE" w:rsidRPr="00D15A15" w:rsidRDefault="006657FE" w:rsidP="006657FE">
      <w:r w:rsidRPr="00D15A15">
        <w:t>The RNC sends SCCP CONNECTION REQUEST message to the Core Network. A RANAP message shall be included in the user data field of the SCCP CONNECTION REQUEST message when the RANAP message size is less than or equal to the maximum size of the user data field in the SCCP CONNECTION REQUEST message. When the RANAP message is longer than the maximum size, the user data field shall not be included in the SCCP CONNECTION REQUEST message.</w:t>
      </w:r>
    </w:p>
    <w:p w14:paraId="2FB46696" w14:textId="77777777" w:rsidR="006657FE" w:rsidRPr="00D15A15" w:rsidRDefault="006657FE" w:rsidP="006657FE">
      <w:r w:rsidRPr="00D15A15">
        <w:t>If the Core Network receives an SCCP CONNECTION REQUEST message for a UE for which an SCCP connection already exists, or if the Core Network receives an SCCP CONNECTION REQUEST message that does not include a user data field, and later finds out that the SCCP CONNECTION REQUEST message was for a UE for which an SCCP connection already exists, the Core Network shall ensure that the new SCCP connection and the already existing SCCP connection are for the same UE, e.g. by security functions, and if so, release the already existing SCCP connection via the normal Iu Release procedure and all UTRAN resources allocated to it.</w:t>
      </w:r>
    </w:p>
    <w:p w14:paraId="36D05286" w14:textId="77777777" w:rsidR="006657FE" w:rsidRPr="00611446" w:rsidRDefault="006657FE" w:rsidP="00611446">
      <w:pPr>
        <w:rPr>
          <w:b/>
          <w:bCs/>
        </w:rPr>
      </w:pPr>
      <w:r w:rsidRPr="00611446">
        <w:rPr>
          <w:b/>
          <w:bCs/>
        </w:rPr>
        <w:t>Termination</w:t>
      </w:r>
    </w:p>
    <w:p w14:paraId="70FAA3D6" w14:textId="77777777" w:rsidR="006657FE" w:rsidRPr="00D15A15" w:rsidRDefault="006657FE" w:rsidP="006657FE">
      <w:pPr>
        <w:pStyle w:val="B1"/>
        <w:rPr>
          <w:b/>
        </w:rPr>
      </w:pPr>
      <w:r w:rsidRPr="00D15A15">
        <w:rPr>
          <w:b/>
        </w:rPr>
        <w:t>-</w:t>
      </w:r>
      <w:r w:rsidRPr="00D15A15">
        <w:rPr>
          <w:b/>
        </w:rPr>
        <w:tab/>
        <w:t>successful outcome</w:t>
      </w:r>
    </w:p>
    <w:p w14:paraId="5A6C3BAE"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RNC.</w:t>
      </w:r>
    </w:p>
    <w:p w14:paraId="053A74A1" w14:textId="77777777" w:rsidR="006657FE" w:rsidRPr="00D15A15" w:rsidRDefault="006657FE" w:rsidP="006657FE">
      <w:pPr>
        <w:pStyle w:val="B1"/>
        <w:rPr>
          <w:b/>
        </w:rPr>
      </w:pPr>
      <w:r w:rsidRPr="00D15A15">
        <w:rPr>
          <w:b/>
        </w:rPr>
        <w:t>-</w:t>
      </w:r>
      <w:r w:rsidRPr="00D15A15">
        <w:rPr>
          <w:b/>
        </w:rPr>
        <w:tab/>
        <w:t>unsuccessful outcome</w:t>
      </w:r>
    </w:p>
    <w:p w14:paraId="2E9905FA"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RNC. This message may contain a RANAP message in the user data field.</w:t>
      </w:r>
    </w:p>
    <w:p w14:paraId="3F871838" w14:textId="77777777" w:rsidR="006657FE" w:rsidRPr="00D15A15" w:rsidRDefault="006657FE" w:rsidP="006657FE">
      <w:r w:rsidRPr="00D15A15">
        <w:t>For more information on how the RANAP procedure</w:t>
      </w:r>
      <w:r w:rsidRPr="00D15A15">
        <w:rPr>
          <w:rFonts w:eastAsia="MS Mincho"/>
          <w:lang w:eastAsia="ja-JP"/>
        </w:rPr>
        <w:t>s</w:t>
      </w:r>
      <w:r w:rsidRPr="00D15A15">
        <w:t xml:space="preserve"> Initial UE Message</w:t>
      </w:r>
      <w:r w:rsidRPr="00D15A15">
        <w:rPr>
          <w:rFonts w:eastAsia="MS Mincho"/>
          <w:lang w:eastAsia="ja-JP"/>
        </w:rPr>
        <w:t>, Enhanced Relocation Complete</w:t>
      </w:r>
      <w:r w:rsidRPr="00D15A15">
        <w:t xml:space="preserve"> and UE Registration Query </w:t>
      </w:r>
      <w:r w:rsidRPr="00D15A15">
        <w:rPr>
          <w:rFonts w:eastAsia="MS Mincho"/>
          <w:lang w:eastAsia="ja-JP"/>
        </w:rPr>
        <w:t>are</w:t>
      </w:r>
      <w:r w:rsidRPr="00D15A15">
        <w:t xml:space="preserve"> handled, please see the elementary procedure</w:t>
      </w:r>
      <w:r w:rsidRPr="00D15A15">
        <w:rPr>
          <w:rFonts w:eastAsia="MS Mincho"/>
          <w:lang w:eastAsia="ja-JP"/>
        </w:rPr>
        <w:t>s</w:t>
      </w:r>
      <w:r w:rsidRPr="00D15A15">
        <w:t xml:space="preserve"> Initial UE Message</w:t>
      </w:r>
      <w:r w:rsidRPr="00D15A15">
        <w:rPr>
          <w:rFonts w:eastAsia="MS Mincho"/>
          <w:lang w:eastAsia="ja-JP"/>
        </w:rPr>
        <w:t>, Enhanced Relocation Complete</w:t>
      </w:r>
      <w:r w:rsidRPr="00D15A15">
        <w:t xml:space="preserve"> </w:t>
      </w:r>
      <w:r w:rsidRPr="00D15A15">
        <w:rPr>
          <w:rFonts w:eastAsia="MS Mincho"/>
          <w:lang w:eastAsia="ja-JP"/>
        </w:rPr>
        <w:t>and UE Registration Query</w:t>
      </w:r>
      <w:r w:rsidRPr="00D15A15">
        <w:t xml:space="preserve"> in TS 25.413 [6].</w:t>
      </w:r>
    </w:p>
    <w:p w14:paraId="3CB8F25D"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RNC                                    CN</w:t>
      </w:r>
      <w:r w:rsidRPr="00D15A15">
        <w:br/>
      </w:r>
      <w:r w:rsidRPr="00D15A15">
        <w:br/>
        <w:t>CR {SSN=RANAP, a1=x, RANAP message or no user data}</w:t>
      </w:r>
      <w:r w:rsidRPr="00D15A15">
        <w:br/>
        <w:t>-------------------------------------------&gt;</w:t>
      </w:r>
      <w:r w:rsidRPr="00D15A15">
        <w:br/>
      </w:r>
      <w:r w:rsidRPr="00D15A15">
        <w:br/>
      </w:r>
      <w:r w:rsidRPr="00D15A15">
        <w:br/>
        <w:t>CC {a1=y,a2=x, RANAP message or no user data}</w:t>
      </w:r>
      <w:r w:rsidRPr="00D15A15">
        <w:br/>
        <w:t>&lt;------------------------------------------</w:t>
      </w:r>
      <w:r w:rsidRPr="00D15A15">
        <w:br/>
      </w:r>
      <w:r w:rsidRPr="00D15A15">
        <w:br/>
        <w:t>or</w:t>
      </w:r>
      <w:r w:rsidRPr="00D15A15">
        <w:br/>
        <w:t>CREF{a2=x, RANAP message or no user data}</w:t>
      </w:r>
      <w:r w:rsidRPr="00D15A15">
        <w:br/>
        <w:t>&lt;------------------------------------------</w:t>
      </w:r>
      <w:r w:rsidRPr="00D15A15">
        <w:br/>
      </w:r>
      <w:r w:rsidRPr="00D15A15">
        <w:br/>
        <w:t>a1 = source local reference,</w:t>
      </w:r>
      <w:r w:rsidRPr="00D15A15">
        <w:br/>
        <w:t>a2 = destination local reference,</w:t>
      </w:r>
    </w:p>
    <w:p w14:paraId="1E36A158"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x = SCCP connection reference at the RNC,</w:t>
      </w:r>
    </w:p>
    <w:p w14:paraId="30D8725B"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y = SCCP connection reference at the CN.</w:t>
      </w:r>
      <w:r w:rsidRPr="00D15A15">
        <w:br/>
      </w:r>
    </w:p>
    <w:p w14:paraId="7AA7C82C" w14:textId="77777777" w:rsidR="006657FE" w:rsidRPr="00D15A15" w:rsidRDefault="006657FE" w:rsidP="006657FE">
      <w:pPr>
        <w:pStyle w:val="LD"/>
      </w:pPr>
    </w:p>
    <w:p w14:paraId="11B74C41" w14:textId="77777777" w:rsidR="006657FE" w:rsidRPr="00D15A15" w:rsidRDefault="006657FE" w:rsidP="00611446">
      <w:pPr>
        <w:pStyle w:val="TF"/>
      </w:pPr>
      <w:r w:rsidRPr="00D15A15">
        <w:t>Figure 4.2: Setting-up of RNC Initiated SCCP Signalling Connection</w:t>
      </w:r>
    </w:p>
    <w:p w14:paraId="3FF50E4A" w14:textId="77777777" w:rsidR="006657FE" w:rsidRPr="00D15A15" w:rsidRDefault="006657FE" w:rsidP="00611446">
      <w:pPr>
        <w:pStyle w:val="H6"/>
      </w:pPr>
      <w:r w:rsidRPr="00D15A15">
        <w:t>4.5.1.1.2.2</w:t>
      </w:r>
      <w:r w:rsidRPr="00D15A15">
        <w:tab/>
        <w:t>Establishment procedure in case ii</w:t>
      </w:r>
    </w:p>
    <w:p w14:paraId="3731FAF5" w14:textId="77777777" w:rsidR="006657FE" w:rsidRPr="00D15A15" w:rsidRDefault="006657FE" w:rsidP="006657FE">
      <w:r w:rsidRPr="00D15A15">
        <w:t>The SCCP signalling connection establishment is initiated, by the Core Network, in connection with performing a Relocation.</w:t>
      </w:r>
    </w:p>
    <w:p w14:paraId="13756D30" w14:textId="77777777" w:rsidR="006657FE" w:rsidRPr="00611446" w:rsidRDefault="006657FE" w:rsidP="00611446">
      <w:pPr>
        <w:rPr>
          <w:b/>
          <w:bCs/>
        </w:rPr>
      </w:pPr>
      <w:r w:rsidRPr="00611446">
        <w:rPr>
          <w:b/>
          <w:bCs/>
        </w:rPr>
        <w:t>Initiation</w:t>
      </w:r>
    </w:p>
    <w:p w14:paraId="1AEA784C" w14:textId="77777777" w:rsidR="006657FE" w:rsidRPr="00D15A15" w:rsidRDefault="006657FE" w:rsidP="006657FE">
      <w:r w:rsidRPr="00D15A15">
        <w:t>The Core Network initiates the connection establishment by sending an SCCP CONNECTION REQUEST message to the RNC. Optionally, a RANAP message may be included in the user data field of the SCCP CONNECTION REQUEST message.</w:t>
      </w:r>
    </w:p>
    <w:p w14:paraId="3015B561" w14:textId="77777777" w:rsidR="006657FE" w:rsidRPr="00611446" w:rsidRDefault="006657FE" w:rsidP="00611446">
      <w:pPr>
        <w:rPr>
          <w:b/>
          <w:bCs/>
        </w:rPr>
      </w:pPr>
      <w:r w:rsidRPr="00611446">
        <w:rPr>
          <w:b/>
          <w:bCs/>
        </w:rPr>
        <w:lastRenderedPageBreak/>
        <w:t>Termination</w:t>
      </w:r>
    </w:p>
    <w:p w14:paraId="4BDC25CD" w14:textId="77777777" w:rsidR="006657FE" w:rsidRPr="00D15A15" w:rsidRDefault="006657FE" w:rsidP="006657FE">
      <w:pPr>
        <w:pStyle w:val="B1"/>
        <w:rPr>
          <w:b/>
        </w:rPr>
      </w:pPr>
      <w:r w:rsidRPr="00D15A15">
        <w:rPr>
          <w:b/>
        </w:rPr>
        <w:t>-</w:t>
      </w:r>
      <w:r w:rsidRPr="00D15A15">
        <w:rPr>
          <w:b/>
        </w:rPr>
        <w:tab/>
        <w:t>successful outcome</w:t>
      </w:r>
    </w:p>
    <w:p w14:paraId="57A301F6"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Core Network.</w:t>
      </w:r>
    </w:p>
    <w:p w14:paraId="238F2810" w14:textId="77777777" w:rsidR="006657FE" w:rsidRPr="00D15A15" w:rsidRDefault="006657FE" w:rsidP="006657FE">
      <w:pPr>
        <w:pStyle w:val="B1"/>
        <w:rPr>
          <w:b/>
        </w:rPr>
      </w:pPr>
      <w:r w:rsidRPr="00D15A15">
        <w:rPr>
          <w:b/>
        </w:rPr>
        <w:t>-</w:t>
      </w:r>
      <w:r w:rsidRPr="00D15A15">
        <w:rPr>
          <w:b/>
        </w:rPr>
        <w:tab/>
        <w:t>unsuccessful outcome</w:t>
      </w:r>
    </w:p>
    <w:p w14:paraId="4600C4A8"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Core Network. This message may contain a RANAP message in the user data field.</w:t>
      </w:r>
    </w:p>
    <w:p w14:paraId="26852884"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RNC                                        CN</w:t>
      </w:r>
      <w:r w:rsidRPr="00D15A15">
        <w:br/>
      </w:r>
      <w:r w:rsidRPr="00D15A15">
        <w:br/>
        <w:t>CR {SSN=RANAP, a1=y,RANAP message or no user data}</w:t>
      </w:r>
      <w:r w:rsidRPr="00D15A15">
        <w:br/>
        <w:t>&lt;-----------------------------------------</w:t>
      </w:r>
      <w:r w:rsidRPr="00D15A15">
        <w:br/>
      </w:r>
      <w:r w:rsidRPr="00D15A15">
        <w:br/>
      </w:r>
      <w:r w:rsidRPr="00D15A15">
        <w:br/>
        <w:t>CC {a1=x, a2=y, RANAP message or no user data}</w:t>
      </w:r>
      <w:r w:rsidRPr="00D15A15">
        <w:br/>
        <w:t>------------------------------------------&gt;</w:t>
      </w:r>
      <w:r w:rsidRPr="00D15A15">
        <w:br/>
      </w:r>
      <w:r w:rsidRPr="00D15A15">
        <w:br/>
        <w:t>or</w:t>
      </w:r>
      <w:r w:rsidRPr="00D15A15">
        <w:br/>
        <w:t>CREF{a2=y, RANAP message or no user data}</w:t>
      </w:r>
      <w:r w:rsidRPr="00D15A15">
        <w:br/>
        <w:t>------------------------------------------&gt;</w:t>
      </w:r>
      <w:r w:rsidRPr="00D15A15">
        <w:br/>
      </w:r>
      <w:r w:rsidRPr="00D15A15">
        <w:br/>
      </w:r>
      <w:r w:rsidRPr="00D15A15">
        <w:br/>
        <w:t>a1 = source local reference,</w:t>
      </w:r>
      <w:r w:rsidRPr="00D15A15">
        <w:br/>
        <w:t>a2 = destination local reference,</w:t>
      </w:r>
    </w:p>
    <w:p w14:paraId="5D700E5E"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x = SCCP connection reference at the RNC,</w:t>
      </w:r>
    </w:p>
    <w:p w14:paraId="2EE411C1" w14:textId="77777777" w:rsidR="006657FE" w:rsidRPr="00D15A15" w:rsidRDefault="006657FE" w:rsidP="006657FE">
      <w:pPr>
        <w:pStyle w:val="LD"/>
        <w:pBdr>
          <w:top w:val="single" w:sz="4" w:space="1" w:color="auto"/>
          <w:left w:val="single" w:sz="4" w:space="4" w:color="auto"/>
          <w:bottom w:val="single" w:sz="4" w:space="1" w:color="auto"/>
          <w:right w:val="single" w:sz="4" w:space="4" w:color="auto"/>
        </w:pBdr>
        <w:jc w:val="center"/>
      </w:pPr>
      <w:r w:rsidRPr="00D15A15">
        <w:t>y = SCCP connection reference at the CN.</w:t>
      </w:r>
      <w:r w:rsidRPr="00D15A15">
        <w:br/>
      </w:r>
    </w:p>
    <w:p w14:paraId="7E89D846" w14:textId="77777777" w:rsidR="006657FE" w:rsidRPr="00D15A15" w:rsidRDefault="006657FE" w:rsidP="006657FE">
      <w:pPr>
        <w:pStyle w:val="LD"/>
      </w:pPr>
    </w:p>
    <w:p w14:paraId="093AFA5B" w14:textId="77777777" w:rsidR="006657FE" w:rsidRPr="00D15A15" w:rsidRDefault="006657FE" w:rsidP="00611446">
      <w:pPr>
        <w:pStyle w:val="TF"/>
      </w:pPr>
      <w:r w:rsidRPr="00D15A15">
        <w:t>Figure 4.3: Setting-up of CN Initiated SCCP Signalling Connection</w:t>
      </w:r>
    </w:p>
    <w:p w14:paraId="36A33187" w14:textId="77777777" w:rsidR="006657FE" w:rsidRPr="00D15A15" w:rsidRDefault="006657FE" w:rsidP="00611446">
      <w:pPr>
        <w:pStyle w:val="H6"/>
      </w:pPr>
      <w:r w:rsidRPr="00D15A15">
        <w:t>4.5.1.1.2.3</w:t>
      </w:r>
      <w:r w:rsidRPr="00D15A15">
        <w:tab/>
        <w:t>Establishment procedure in case iii</w:t>
      </w:r>
    </w:p>
    <w:p w14:paraId="2DAFD1EC" w14:textId="77777777" w:rsidR="006657FE" w:rsidRPr="00D15A15" w:rsidRDefault="006657FE" w:rsidP="006657FE">
      <w:r w:rsidRPr="00D15A15">
        <w:t>The SCCP signalling connection establishment is initiated, by the Core Network, to establish a new SCCP connection between the RNC and the CN for an MBMS service at the start of an MBMS session and when no SCCP connection already exists between the CN and the RNC involved, for the concerned MBMS service.</w:t>
      </w:r>
    </w:p>
    <w:p w14:paraId="4D152852" w14:textId="77777777" w:rsidR="006657FE" w:rsidRPr="00611446" w:rsidRDefault="006657FE" w:rsidP="00611446">
      <w:pPr>
        <w:rPr>
          <w:b/>
          <w:bCs/>
        </w:rPr>
      </w:pPr>
      <w:r w:rsidRPr="00611446">
        <w:rPr>
          <w:b/>
          <w:bCs/>
        </w:rPr>
        <w:t>Initiation</w:t>
      </w:r>
    </w:p>
    <w:p w14:paraId="3FB8A69C" w14:textId="77777777" w:rsidR="006657FE" w:rsidRPr="00D15A15" w:rsidRDefault="006657FE" w:rsidP="006657FE">
      <w:r w:rsidRPr="00D15A15">
        <w:t>The Core Network initiates the connection establishment by sending an SCCP CONNECTION REQUEST message to the RNC. Optionally, a RANAP message may be included in the user data field of the SCCP CONNECTION REQUEST message.</w:t>
      </w:r>
    </w:p>
    <w:p w14:paraId="29DC79D4" w14:textId="77777777" w:rsidR="006657FE" w:rsidRPr="00611446" w:rsidRDefault="006657FE" w:rsidP="00611446">
      <w:pPr>
        <w:rPr>
          <w:b/>
          <w:bCs/>
        </w:rPr>
      </w:pPr>
      <w:r w:rsidRPr="00611446">
        <w:rPr>
          <w:b/>
          <w:bCs/>
        </w:rPr>
        <w:t>Termination</w:t>
      </w:r>
    </w:p>
    <w:p w14:paraId="0A3A749D" w14:textId="77777777" w:rsidR="006657FE" w:rsidRPr="00D15A15" w:rsidRDefault="006657FE" w:rsidP="006657FE">
      <w:pPr>
        <w:pStyle w:val="B1"/>
        <w:rPr>
          <w:b/>
        </w:rPr>
      </w:pPr>
      <w:r w:rsidRPr="00D15A15">
        <w:rPr>
          <w:b/>
        </w:rPr>
        <w:t>-</w:t>
      </w:r>
      <w:r w:rsidRPr="00D15A15">
        <w:rPr>
          <w:b/>
        </w:rPr>
        <w:tab/>
        <w:t>successful outcome</w:t>
      </w:r>
    </w:p>
    <w:p w14:paraId="7F986028" w14:textId="77777777" w:rsidR="006657FE" w:rsidRPr="00D15A15" w:rsidRDefault="006657FE" w:rsidP="006657FE">
      <w:pPr>
        <w:pStyle w:val="B2"/>
      </w:pPr>
      <w:r w:rsidRPr="00D15A15">
        <w:t>-</w:t>
      </w:r>
      <w:r w:rsidRPr="00D15A15">
        <w:tab/>
        <w:t>The SCCP CONNECTION CONFIRM message, which may optionally contain a connection oriented RANAP message in the user data field, is returned to the Core Network.</w:t>
      </w:r>
    </w:p>
    <w:p w14:paraId="13ADD66B" w14:textId="77777777" w:rsidR="006657FE" w:rsidRPr="00D15A15" w:rsidRDefault="006657FE" w:rsidP="006657FE">
      <w:pPr>
        <w:pStyle w:val="B1"/>
        <w:rPr>
          <w:b/>
        </w:rPr>
      </w:pPr>
      <w:r w:rsidRPr="00D15A15">
        <w:rPr>
          <w:b/>
        </w:rPr>
        <w:t>-</w:t>
      </w:r>
      <w:r w:rsidRPr="00D15A15">
        <w:rPr>
          <w:b/>
        </w:rPr>
        <w:tab/>
        <w:t>unsuccessful outcome</w:t>
      </w:r>
    </w:p>
    <w:p w14:paraId="0F079254" w14:textId="77777777" w:rsidR="006657FE" w:rsidRPr="00D15A15" w:rsidRDefault="006657FE" w:rsidP="006657FE">
      <w:pPr>
        <w:pStyle w:val="B2"/>
      </w:pPr>
      <w:r w:rsidRPr="00D15A15">
        <w:t>-</w:t>
      </w:r>
      <w:r w:rsidRPr="00D15A15">
        <w:tab/>
        <w:t>If the SCCP signalling connection establishment fails, an SCCP CONNECTION REFUSAL message will be sent back to the Core Network. This message may contain a RANAP message in the user data field.</w:t>
      </w:r>
    </w:p>
    <w:p w14:paraId="3085509F" w14:textId="77777777" w:rsidR="006657FE" w:rsidRPr="00D15A15" w:rsidRDefault="006657FE" w:rsidP="006657FE">
      <w:pPr>
        <w:pStyle w:val="Heading5"/>
      </w:pPr>
      <w:bookmarkStart w:id="43" w:name="_Toc161656694"/>
      <w:r w:rsidRPr="00D15A15">
        <w:t>4.5.1.1.3</w:t>
      </w:r>
      <w:r w:rsidRPr="00D15A15">
        <w:tab/>
        <w:t>SCCP Connection Release procedure</w:t>
      </w:r>
      <w:bookmarkEnd w:id="43"/>
    </w:p>
    <w:p w14:paraId="0572AEC5" w14:textId="77777777" w:rsidR="006657FE" w:rsidRPr="00D15A15" w:rsidRDefault="006657FE" w:rsidP="006657FE">
      <w:r w:rsidRPr="00D15A15">
        <w:t>This procedure is always initiated at the Core Network side in normal release case.</w:t>
      </w:r>
    </w:p>
    <w:p w14:paraId="1BA7683A" w14:textId="77777777" w:rsidR="006657FE" w:rsidRPr="00D15A15" w:rsidRDefault="006657FE" w:rsidP="006657FE">
      <w:pPr>
        <w:rPr>
          <w:sz w:val="22"/>
        </w:rPr>
      </w:pPr>
      <w:r w:rsidRPr="00D15A15">
        <w:t>An SCCP connection is released when the CN realises that a given signalling connection is no longer required.</w:t>
      </w:r>
    </w:p>
    <w:p w14:paraId="00563671" w14:textId="77777777" w:rsidR="006657FE" w:rsidRPr="00D15A15" w:rsidRDefault="006657FE" w:rsidP="006657FE">
      <w:r w:rsidRPr="00D15A15">
        <w:t>The CN sends a SCCP RELEASED message.</w:t>
      </w:r>
    </w:p>
    <w:p w14:paraId="06733777" w14:textId="77777777" w:rsidR="006657FE" w:rsidRPr="00D15A15" w:rsidRDefault="006657FE" w:rsidP="006657FE">
      <w:r w:rsidRPr="00D15A15">
        <w:rPr>
          <w:lang w:eastAsia="ja-JP"/>
        </w:rPr>
        <w:t>The procedure may be initiated at the Core Network side and the RNC side in any abnormal release case.</w:t>
      </w:r>
    </w:p>
    <w:p w14:paraId="0D237C5E" w14:textId="77777777" w:rsidR="006657FE" w:rsidRPr="00D15A15" w:rsidRDefault="006657FE" w:rsidP="006657FE">
      <w:pPr>
        <w:pStyle w:val="Heading5"/>
      </w:pPr>
      <w:bookmarkStart w:id="44" w:name="_Toc161656695"/>
      <w:r w:rsidRPr="00D15A15">
        <w:lastRenderedPageBreak/>
        <w:t>4.5.1.1.4</w:t>
      </w:r>
      <w:r w:rsidRPr="00D15A15">
        <w:tab/>
        <w:t>General SCCP Abnormal Conditions</w:t>
      </w:r>
      <w:bookmarkEnd w:id="44"/>
    </w:p>
    <w:p w14:paraId="2566E379" w14:textId="77777777" w:rsidR="006657FE" w:rsidRPr="00D15A15" w:rsidRDefault="006657FE" w:rsidP="006657FE">
      <w:r w:rsidRPr="00D15A15">
        <w:t>If a user-out-of-service information or signalling-point-inaccessible information is received by the RANAP, no new attempt to establish SCCP connections towards the affected point code will be started until the corresponding user-in-service information or signalling-point-accessible information is received.</w:t>
      </w:r>
    </w:p>
    <w:p w14:paraId="77316AE3" w14:textId="77777777" w:rsidR="006657FE" w:rsidRPr="00D15A15" w:rsidRDefault="006657FE" w:rsidP="006657FE">
      <w:r w:rsidRPr="00D15A15">
        <w:t>When a user-out-of-service information or signalling-point-inaccessible is received by the RNC, an optional timer may be started. When the timer expires, all the SCCP connections towards the affected point code will be released. When the user-in-service or signalling-point-accessible is received, the timer is stopped.</w:t>
      </w:r>
    </w:p>
    <w:p w14:paraId="3DDE8B6D" w14:textId="77777777" w:rsidR="006657FE" w:rsidRPr="00D15A15" w:rsidRDefault="006657FE" w:rsidP="006657FE">
      <w:pPr>
        <w:keepNext/>
        <w:keepLines/>
      </w:pPr>
      <w:r w:rsidRPr="00D15A15">
        <w:t>If for any reason an SCCP connection is released, the optional timer expires or a connection refusal is received while any of the RANAP procedures are being performed or while a dedicated resource is still allocated, the following actions are taken:</w:t>
      </w:r>
    </w:p>
    <w:p w14:paraId="1D97A7B2" w14:textId="77777777" w:rsidR="006657FE" w:rsidRPr="00611446" w:rsidRDefault="006657FE" w:rsidP="00611446">
      <w:pPr>
        <w:rPr>
          <w:b/>
          <w:bCs/>
        </w:rPr>
      </w:pPr>
      <w:r w:rsidRPr="00611446">
        <w:rPr>
          <w:b/>
          <w:bCs/>
        </w:rPr>
        <w:t>At RNC:</w:t>
      </w:r>
    </w:p>
    <w:p w14:paraId="5E091BFF" w14:textId="77777777" w:rsidR="006657FE" w:rsidRPr="00D15A15" w:rsidRDefault="006657FE" w:rsidP="006657FE">
      <w:pPr>
        <w:pStyle w:val="B1"/>
        <w:keepNext/>
        <w:keepLines/>
      </w:pPr>
      <w:r w:rsidRPr="00D15A15">
        <w:t>-</w:t>
      </w:r>
      <w:r w:rsidRPr="00D15A15">
        <w:tab/>
        <w:t>Any RNC procedure relating to that connection is abandoned.</w:t>
      </w:r>
    </w:p>
    <w:p w14:paraId="1E83F8A7" w14:textId="77777777" w:rsidR="006657FE" w:rsidRPr="00D15A15" w:rsidRDefault="006657FE" w:rsidP="006657FE">
      <w:pPr>
        <w:pStyle w:val="B1"/>
        <w:keepNext/>
        <w:keepLines/>
      </w:pPr>
      <w:r w:rsidRPr="00D15A15">
        <w:t>-</w:t>
      </w:r>
      <w:r w:rsidRPr="00D15A15">
        <w:tab/>
        <w:t>The UTRAN resources allocated to the connection are released.</w:t>
      </w:r>
    </w:p>
    <w:p w14:paraId="47E6F18A" w14:textId="77777777" w:rsidR="006657FE" w:rsidRPr="00611446" w:rsidRDefault="006657FE" w:rsidP="00611446">
      <w:pPr>
        <w:rPr>
          <w:b/>
          <w:bCs/>
        </w:rPr>
      </w:pPr>
      <w:r w:rsidRPr="00611446">
        <w:rPr>
          <w:b/>
          <w:bCs/>
        </w:rPr>
        <w:t>At Core Network:</w:t>
      </w:r>
    </w:p>
    <w:p w14:paraId="01CD10EE" w14:textId="77777777" w:rsidR="006657FE" w:rsidRPr="00D15A15" w:rsidRDefault="006657FE" w:rsidP="006657FE">
      <w:pPr>
        <w:pStyle w:val="B1"/>
      </w:pPr>
      <w:r w:rsidRPr="00D15A15">
        <w:t>-</w:t>
      </w:r>
      <w:r w:rsidRPr="00D15A15">
        <w:tab/>
        <w:t>The resources associated with the SCCP connection are cleared as soon as possible.</w:t>
      </w:r>
    </w:p>
    <w:p w14:paraId="330F2D1D" w14:textId="77777777" w:rsidR="006657FE" w:rsidRPr="00D15A15" w:rsidRDefault="006657FE" w:rsidP="006657FE">
      <w:pPr>
        <w:pStyle w:val="Heading4"/>
      </w:pPr>
      <w:bookmarkStart w:id="45" w:name="_Toc161656696"/>
      <w:r w:rsidRPr="00D15A15">
        <w:t>4.5.1.2</w:t>
      </w:r>
      <w:r w:rsidRPr="00D15A15">
        <w:tab/>
        <w:t>Use of MTP3b</w:t>
      </w:r>
      <w:bookmarkEnd w:id="45"/>
    </w:p>
    <w:p w14:paraId="68428348" w14:textId="77777777" w:rsidR="006657FE" w:rsidRPr="00D15A15" w:rsidRDefault="006657FE" w:rsidP="006657FE">
      <w:pPr>
        <w:pStyle w:val="B1"/>
      </w:pPr>
      <w:r w:rsidRPr="00D15A15">
        <w:t>-</w:t>
      </w:r>
      <w:r w:rsidRPr="00D15A15">
        <w:tab/>
        <w:t>For a given MSC, the RNC shall be able to access RANAP and ALCAP either under the same MTP3b (IETF RFC 3332 [18]) destination point code, or under different point codes;</w:t>
      </w:r>
    </w:p>
    <w:p w14:paraId="5AB35884" w14:textId="77777777" w:rsidR="006657FE" w:rsidRPr="00D15A15" w:rsidRDefault="006657FE" w:rsidP="006657FE">
      <w:pPr>
        <w:pStyle w:val="B1"/>
      </w:pPr>
      <w:r w:rsidRPr="00D15A15">
        <w:t>-</w:t>
      </w:r>
      <w:r w:rsidRPr="00D15A15">
        <w:tab/>
        <w:t>For a given RNC, the MSC shall be able to access RANAP and ALCAP either under the same MTP3b destination point code, or under different point codes.</w:t>
      </w:r>
    </w:p>
    <w:p w14:paraId="2D57A75B" w14:textId="77777777" w:rsidR="006657FE" w:rsidRPr="00D15A15" w:rsidRDefault="006657FE" w:rsidP="006657FE">
      <w:pPr>
        <w:pStyle w:val="Heading3"/>
      </w:pPr>
      <w:bookmarkStart w:id="46" w:name="_Toc161656697"/>
      <w:r w:rsidRPr="00D15A15">
        <w:t>4.5.2</w:t>
      </w:r>
      <w:r w:rsidRPr="00D15A15">
        <w:tab/>
        <w:t>Use of Transport Network User Plane as User Data Bearer</w:t>
      </w:r>
      <w:bookmarkEnd w:id="46"/>
    </w:p>
    <w:p w14:paraId="16BC1B03" w14:textId="77777777" w:rsidR="006657FE" w:rsidRPr="00D15A15" w:rsidRDefault="006657FE" w:rsidP="006657FE">
      <w:pPr>
        <w:pStyle w:val="Heading4"/>
      </w:pPr>
      <w:bookmarkStart w:id="47" w:name="_Toc161656698"/>
      <w:r w:rsidRPr="00D15A15">
        <w:t>4.5.2.1</w:t>
      </w:r>
      <w:r w:rsidRPr="00D15A15">
        <w:tab/>
        <w:t>Use of AAL2</w:t>
      </w:r>
      <w:bookmarkEnd w:id="47"/>
    </w:p>
    <w:p w14:paraId="49650A78" w14:textId="77777777" w:rsidR="006657FE" w:rsidRPr="00D15A15" w:rsidRDefault="006657FE" w:rsidP="006657FE">
      <w:r w:rsidRPr="00D15A15">
        <w:t>In the ATM transport option AAL2 is used as the user data bearer towards the CS domain.</w:t>
      </w:r>
    </w:p>
    <w:p w14:paraId="444F8944" w14:textId="77777777" w:rsidR="006657FE" w:rsidRPr="00D15A15" w:rsidRDefault="006657FE" w:rsidP="006657FE">
      <w:r w:rsidRPr="00D15A15">
        <w:t>Q.2630.2 is used as the protocol for dynamically setup AAL-2 connections over Iu towards the CS domain. Q.2630.2 adds new optional capabilities to Q.2630.1.</w:t>
      </w:r>
    </w:p>
    <w:p w14:paraId="3A51D038" w14:textId="77777777" w:rsidR="006657FE" w:rsidRPr="00D15A15" w:rsidRDefault="006657FE" w:rsidP="006657FE">
      <w:pPr>
        <w:pStyle w:val="Heading4"/>
      </w:pPr>
      <w:bookmarkStart w:id="48" w:name="_Toc161656699"/>
      <w:r w:rsidRPr="00D15A15">
        <w:t>4.5.2.2</w:t>
      </w:r>
      <w:r w:rsidRPr="00D15A15">
        <w:tab/>
        <w:t>Use of GTP-U</w:t>
      </w:r>
      <w:bookmarkEnd w:id="48"/>
    </w:p>
    <w:p w14:paraId="6FADB800" w14:textId="77777777" w:rsidR="006657FE" w:rsidRPr="00D15A15" w:rsidRDefault="006657FE" w:rsidP="006657FE">
      <w:r w:rsidRPr="00D15A15">
        <w:t>GTP-U is used as the user data bearer towards the PS domain.</w:t>
      </w:r>
    </w:p>
    <w:p w14:paraId="7678D906" w14:textId="77777777" w:rsidR="006657FE" w:rsidRPr="00D15A15" w:rsidRDefault="006657FE" w:rsidP="006657FE">
      <w:r w:rsidRPr="00D15A15">
        <w:t>RANAP Signalling is used to establish, modify and release the GTP-U tunnels towards the PS domain.</w:t>
      </w:r>
    </w:p>
    <w:p w14:paraId="152AB34B" w14:textId="77777777" w:rsidR="006657FE" w:rsidRPr="00D15A15" w:rsidRDefault="006657FE" w:rsidP="006657FE">
      <w:pPr>
        <w:pStyle w:val="Heading4"/>
      </w:pPr>
      <w:bookmarkStart w:id="49" w:name="_Toc161656700"/>
      <w:r w:rsidRPr="00D15A15">
        <w:t>4.5.2.3</w:t>
      </w:r>
      <w:r w:rsidRPr="00D15A15">
        <w:tab/>
        <w:t>Use of RTP</w:t>
      </w:r>
      <w:bookmarkEnd w:id="49"/>
    </w:p>
    <w:p w14:paraId="222CFE51" w14:textId="77777777" w:rsidR="006657FE" w:rsidRPr="00D15A15" w:rsidRDefault="006657FE" w:rsidP="006657FE">
      <w:r w:rsidRPr="00D15A15">
        <w:t>RTP/UDP/IP (IETF RFC 1889 [19]/ IETF RFC 768 [20]/ IETF RFC 791[22]) is used as the user data bearer towards the CS domain in the IP transport option. The use of RTCP (IETF RFC 1889 [19]) is optional.</w:t>
      </w:r>
    </w:p>
    <w:p w14:paraId="33253A80" w14:textId="77777777" w:rsidR="006657FE" w:rsidRPr="00D15A15" w:rsidRDefault="006657FE" w:rsidP="006657FE">
      <w:r w:rsidRPr="00D15A15">
        <w:t>RANAP Signalling is used to establish, modify and release RTP sessions towards the CS domain.</w:t>
      </w:r>
    </w:p>
    <w:p w14:paraId="36420882" w14:textId="77777777" w:rsidR="006657FE" w:rsidRPr="00D15A15" w:rsidRDefault="006657FE" w:rsidP="006657FE">
      <w:pPr>
        <w:pStyle w:val="Heading3"/>
      </w:pPr>
      <w:bookmarkStart w:id="50" w:name="_Toc161656701"/>
      <w:r w:rsidRPr="00D15A15">
        <w:t>4.5.3</w:t>
      </w:r>
      <w:r w:rsidRPr="00D15A15">
        <w:tab/>
        <w:t>Use of Transport Network User Plane on Iu-BC</w:t>
      </w:r>
      <w:bookmarkEnd w:id="50"/>
    </w:p>
    <w:p w14:paraId="1E4D2C0F" w14:textId="77777777" w:rsidR="006657FE" w:rsidRPr="00D15A15" w:rsidRDefault="006657FE" w:rsidP="006657FE">
      <w:r w:rsidRPr="00D15A15">
        <w:t>TCP/IP (IETF RFC 793[21]/ IETF RFC 791[22]) is used as the bearer for the radio network layer protocol over I</w:t>
      </w:r>
      <w:r w:rsidRPr="00D15A15">
        <w:rPr>
          <w:vertAlign w:val="subscript"/>
        </w:rPr>
        <w:t>u</w:t>
      </w:r>
      <w:r w:rsidRPr="00D15A15">
        <w:t>-BC.</w:t>
      </w:r>
    </w:p>
    <w:p w14:paraId="11A00435" w14:textId="77777777" w:rsidR="006657FE" w:rsidRPr="00D15A15" w:rsidRDefault="006657FE" w:rsidP="006657FE">
      <w:r w:rsidRPr="00D15A15">
        <w:t>The TCP connection is normally established by the CN using standard TCP procedures.</w:t>
      </w:r>
    </w:p>
    <w:p w14:paraId="42CE270B" w14:textId="77777777" w:rsidR="006657FE" w:rsidRPr="00D15A15" w:rsidRDefault="006657FE" w:rsidP="006657FE">
      <w:r w:rsidRPr="00D15A15">
        <w:lastRenderedPageBreak/>
        <w:t>A new TCP connection is established by the RNC only when there is information (e.g. failure or restart indications) that needs to be sent from RNC to the CN, and there is no existing TCP connection. The RNC shall establish the connection using standard TCP procedures.</w:t>
      </w:r>
    </w:p>
    <w:p w14:paraId="79BC96E7" w14:textId="77777777" w:rsidR="006657FE" w:rsidRPr="00D15A15" w:rsidRDefault="006657FE" w:rsidP="006657FE">
      <w:r w:rsidRPr="00D15A15">
        <w:t>The node that established the connection shall release the TCP connection.</w:t>
      </w:r>
    </w:p>
    <w:p w14:paraId="52F607D0" w14:textId="77777777" w:rsidR="006657FE" w:rsidRPr="00D15A15" w:rsidRDefault="006657FE" w:rsidP="006657FE">
      <w:pPr>
        <w:pStyle w:val="Heading1"/>
      </w:pPr>
      <w:bookmarkStart w:id="51" w:name="_Ref424702577"/>
      <w:bookmarkStart w:id="52" w:name="_Toc161656702"/>
      <w:r w:rsidRPr="00D15A15">
        <w:t>5</w:t>
      </w:r>
      <w:r w:rsidRPr="00D15A15">
        <w:tab/>
        <w:t>Functions of the I</w:t>
      </w:r>
      <w:r w:rsidRPr="00D15A15">
        <w:rPr>
          <w:vertAlign w:val="subscript"/>
        </w:rPr>
        <w:t>u</w:t>
      </w:r>
      <w:r w:rsidRPr="00D15A15">
        <w:t xml:space="preserve"> Interface Protocols</w:t>
      </w:r>
      <w:bookmarkEnd w:id="51"/>
      <w:r w:rsidRPr="00D15A15">
        <w:t xml:space="preserve"> &amp; Functional Split</w:t>
      </w:r>
      <w:bookmarkEnd w:id="52"/>
    </w:p>
    <w:p w14:paraId="4396A5FB" w14:textId="77777777" w:rsidR="006657FE" w:rsidRPr="00D15A15" w:rsidRDefault="006657FE" w:rsidP="006657FE">
      <w:pPr>
        <w:pStyle w:val="Heading2"/>
      </w:pPr>
      <w:bookmarkStart w:id="53" w:name="_Toc161656703"/>
      <w:r w:rsidRPr="00D15A15">
        <w:t>5.1</w:t>
      </w:r>
      <w:r w:rsidRPr="00D15A15">
        <w:tab/>
        <w:t>General</w:t>
      </w:r>
      <w:bookmarkEnd w:id="53"/>
    </w:p>
    <w:p w14:paraId="056A6BD9" w14:textId="77777777" w:rsidR="006657FE" w:rsidRPr="00D15A15" w:rsidRDefault="006657FE" w:rsidP="006657FE">
      <w:r w:rsidRPr="00D15A15">
        <w:t>This subclause defines the functional split between the core network and the UMTS radio access network. In addition, the possible interaction between the functions is defined. The functional split is shown in table 5.1.</w:t>
      </w:r>
    </w:p>
    <w:p w14:paraId="5EB81941" w14:textId="77777777" w:rsidR="006657FE" w:rsidRPr="00D15A15" w:rsidRDefault="006657FE" w:rsidP="00611446">
      <w:pPr>
        <w:pStyle w:val="TH"/>
      </w:pPr>
      <w:bookmarkStart w:id="54" w:name="_Ref459630333"/>
      <w:r w:rsidRPr="00D15A15">
        <w:lastRenderedPageBreak/>
        <w:t>Table</w:t>
      </w:r>
      <w:bookmarkEnd w:id="54"/>
      <w:r w:rsidRPr="00D15A15">
        <w:t xml:space="preserve"> 5.1: Iu interface functional split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61"/>
        <w:gridCol w:w="992"/>
        <w:gridCol w:w="851"/>
      </w:tblGrid>
      <w:tr w:rsidR="006657FE" w:rsidRPr="00D15A15" w14:paraId="2BB5FECA" w14:textId="77777777" w:rsidTr="004A0197">
        <w:trPr>
          <w:tblHeader/>
          <w:jc w:val="center"/>
        </w:trPr>
        <w:tc>
          <w:tcPr>
            <w:tcW w:w="4361" w:type="dxa"/>
            <w:tcBorders>
              <w:bottom w:val="single" w:sz="4" w:space="0" w:color="auto"/>
            </w:tcBorders>
          </w:tcPr>
          <w:p w14:paraId="57ADC002" w14:textId="77777777" w:rsidR="006657FE" w:rsidRPr="00D15A15" w:rsidRDefault="006657FE" w:rsidP="004A0197">
            <w:pPr>
              <w:pStyle w:val="TAH"/>
            </w:pPr>
            <w:r w:rsidRPr="00D15A15">
              <w:t>Function</w:t>
            </w:r>
          </w:p>
        </w:tc>
        <w:tc>
          <w:tcPr>
            <w:tcW w:w="992" w:type="dxa"/>
            <w:tcBorders>
              <w:bottom w:val="single" w:sz="4" w:space="0" w:color="auto"/>
            </w:tcBorders>
          </w:tcPr>
          <w:p w14:paraId="3FABEE0F" w14:textId="77777777" w:rsidR="006657FE" w:rsidRPr="00D15A15" w:rsidRDefault="006657FE" w:rsidP="004A0197">
            <w:pPr>
              <w:pStyle w:val="TAH"/>
            </w:pPr>
            <w:r w:rsidRPr="00D15A15">
              <w:rPr>
                <w:snapToGrid w:val="0"/>
              </w:rPr>
              <w:t>UTRAN</w:t>
            </w:r>
          </w:p>
        </w:tc>
        <w:tc>
          <w:tcPr>
            <w:tcW w:w="851" w:type="dxa"/>
            <w:tcBorders>
              <w:bottom w:val="single" w:sz="4" w:space="0" w:color="auto"/>
            </w:tcBorders>
          </w:tcPr>
          <w:p w14:paraId="41D88D6A" w14:textId="77777777" w:rsidR="006657FE" w:rsidRPr="00D15A15" w:rsidRDefault="006657FE" w:rsidP="004A0197">
            <w:pPr>
              <w:pStyle w:val="TAH"/>
            </w:pPr>
            <w:r w:rsidRPr="00D15A15">
              <w:t>CN</w:t>
            </w:r>
          </w:p>
        </w:tc>
      </w:tr>
      <w:tr w:rsidR="006657FE" w:rsidRPr="00D15A15" w14:paraId="78654BB8" w14:textId="77777777" w:rsidTr="004A0197">
        <w:trPr>
          <w:jc w:val="center"/>
        </w:trPr>
        <w:tc>
          <w:tcPr>
            <w:tcW w:w="4361" w:type="dxa"/>
            <w:tcBorders>
              <w:top w:val="nil"/>
              <w:bottom w:val="single" w:sz="6" w:space="0" w:color="auto"/>
            </w:tcBorders>
          </w:tcPr>
          <w:p w14:paraId="7FFC58B5" w14:textId="77777777" w:rsidR="006657FE" w:rsidRPr="00D15A15" w:rsidRDefault="006657FE" w:rsidP="004A0197">
            <w:pPr>
              <w:pStyle w:val="TAL"/>
              <w:rPr>
                <w:b/>
              </w:rPr>
            </w:pPr>
            <w:r w:rsidRPr="00D15A15">
              <w:rPr>
                <w:b/>
              </w:rPr>
              <w:t>RAB management functions:</w:t>
            </w:r>
          </w:p>
        </w:tc>
        <w:tc>
          <w:tcPr>
            <w:tcW w:w="992" w:type="dxa"/>
            <w:tcBorders>
              <w:top w:val="nil"/>
            </w:tcBorders>
          </w:tcPr>
          <w:p w14:paraId="0EE402FB" w14:textId="77777777" w:rsidR="006657FE" w:rsidRPr="00D15A15" w:rsidRDefault="006657FE" w:rsidP="004A0197">
            <w:pPr>
              <w:pStyle w:val="TAC"/>
            </w:pPr>
          </w:p>
        </w:tc>
        <w:tc>
          <w:tcPr>
            <w:tcW w:w="851" w:type="dxa"/>
            <w:tcBorders>
              <w:top w:val="nil"/>
            </w:tcBorders>
          </w:tcPr>
          <w:p w14:paraId="5C5307F6" w14:textId="77777777" w:rsidR="006657FE" w:rsidRPr="00D15A15" w:rsidRDefault="006657FE" w:rsidP="004A0197">
            <w:pPr>
              <w:pStyle w:val="TAC"/>
            </w:pPr>
          </w:p>
        </w:tc>
      </w:tr>
      <w:tr w:rsidR="006657FE" w:rsidRPr="00D15A15" w14:paraId="39D3F0B9" w14:textId="77777777" w:rsidTr="004A0197">
        <w:trPr>
          <w:jc w:val="center"/>
        </w:trPr>
        <w:tc>
          <w:tcPr>
            <w:tcW w:w="4361" w:type="dxa"/>
            <w:tcBorders>
              <w:top w:val="nil"/>
              <w:bottom w:val="single" w:sz="6" w:space="0" w:color="auto"/>
            </w:tcBorders>
          </w:tcPr>
          <w:p w14:paraId="6116CC80" w14:textId="77777777" w:rsidR="006657FE" w:rsidRPr="00D15A15" w:rsidRDefault="006657FE" w:rsidP="004A0197">
            <w:pPr>
              <w:pStyle w:val="TAL"/>
            </w:pPr>
            <w:r w:rsidRPr="00D15A15">
              <w:t>RAB establishment, modification and release</w:t>
            </w:r>
          </w:p>
        </w:tc>
        <w:tc>
          <w:tcPr>
            <w:tcW w:w="992" w:type="dxa"/>
          </w:tcPr>
          <w:p w14:paraId="42B031AD" w14:textId="77777777" w:rsidR="006657FE" w:rsidRPr="00D15A15" w:rsidRDefault="006657FE" w:rsidP="004A0197">
            <w:pPr>
              <w:pStyle w:val="TAC"/>
            </w:pPr>
            <w:r w:rsidRPr="00D15A15">
              <w:t>X</w:t>
            </w:r>
          </w:p>
        </w:tc>
        <w:tc>
          <w:tcPr>
            <w:tcW w:w="851" w:type="dxa"/>
          </w:tcPr>
          <w:p w14:paraId="7C6E9841" w14:textId="77777777" w:rsidR="006657FE" w:rsidRPr="00D15A15" w:rsidRDefault="006657FE" w:rsidP="004A0197">
            <w:pPr>
              <w:pStyle w:val="TAC"/>
            </w:pPr>
            <w:r w:rsidRPr="00D15A15">
              <w:t>X</w:t>
            </w:r>
          </w:p>
        </w:tc>
      </w:tr>
      <w:tr w:rsidR="006657FE" w:rsidRPr="00D15A15" w14:paraId="197A3084" w14:textId="77777777" w:rsidTr="004A0197">
        <w:trPr>
          <w:jc w:val="center"/>
        </w:trPr>
        <w:tc>
          <w:tcPr>
            <w:tcW w:w="4361" w:type="dxa"/>
            <w:tcBorders>
              <w:top w:val="nil"/>
              <w:bottom w:val="single" w:sz="6" w:space="0" w:color="auto"/>
            </w:tcBorders>
          </w:tcPr>
          <w:p w14:paraId="12C6AD78" w14:textId="77777777" w:rsidR="006657FE" w:rsidRPr="00D15A15" w:rsidRDefault="006657FE" w:rsidP="004A0197">
            <w:pPr>
              <w:pStyle w:val="TAL"/>
            </w:pPr>
            <w:r w:rsidRPr="00D15A15">
              <w:t>RAB characteristics mapping I</w:t>
            </w:r>
            <w:r w:rsidRPr="00D15A15">
              <w:rPr>
                <w:rFonts w:ascii="Times New Roman" w:hAnsi="Times New Roman"/>
                <w:sz w:val="20"/>
                <w:vertAlign w:val="subscript"/>
              </w:rPr>
              <w:t>u</w:t>
            </w:r>
            <w:r w:rsidRPr="00D15A15">
              <w:t xml:space="preserve"> transmission bearers</w:t>
            </w:r>
          </w:p>
        </w:tc>
        <w:tc>
          <w:tcPr>
            <w:tcW w:w="992" w:type="dxa"/>
          </w:tcPr>
          <w:p w14:paraId="6AF99A46" w14:textId="77777777" w:rsidR="006657FE" w:rsidRPr="00D15A15" w:rsidRDefault="006657FE" w:rsidP="004A0197">
            <w:pPr>
              <w:pStyle w:val="TAC"/>
            </w:pPr>
            <w:r w:rsidRPr="00D15A15">
              <w:t>X</w:t>
            </w:r>
          </w:p>
        </w:tc>
        <w:tc>
          <w:tcPr>
            <w:tcW w:w="851" w:type="dxa"/>
          </w:tcPr>
          <w:p w14:paraId="04A06CCA" w14:textId="77777777" w:rsidR="006657FE" w:rsidRPr="00D15A15" w:rsidRDefault="006657FE" w:rsidP="004A0197">
            <w:pPr>
              <w:pStyle w:val="TAC"/>
            </w:pPr>
          </w:p>
        </w:tc>
      </w:tr>
      <w:tr w:rsidR="006657FE" w:rsidRPr="00D15A15" w14:paraId="41700EC7" w14:textId="77777777" w:rsidTr="004A0197">
        <w:trPr>
          <w:jc w:val="center"/>
        </w:trPr>
        <w:tc>
          <w:tcPr>
            <w:tcW w:w="4361" w:type="dxa"/>
            <w:tcBorders>
              <w:top w:val="nil"/>
              <w:bottom w:val="single" w:sz="6" w:space="0" w:color="auto"/>
            </w:tcBorders>
          </w:tcPr>
          <w:p w14:paraId="7FA3F517" w14:textId="77777777" w:rsidR="006657FE" w:rsidRPr="00D15A15" w:rsidRDefault="006657FE" w:rsidP="004A0197">
            <w:pPr>
              <w:pStyle w:val="TAL"/>
            </w:pPr>
            <w:r w:rsidRPr="00D15A15">
              <w:t>RAB characteristics mapping Uu bearers</w:t>
            </w:r>
          </w:p>
        </w:tc>
        <w:tc>
          <w:tcPr>
            <w:tcW w:w="992" w:type="dxa"/>
          </w:tcPr>
          <w:p w14:paraId="4FFE7BF3" w14:textId="77777777" w:rsidR="006657FE" w:rsidRPr="00D15A15" w:rsidRDefault="006657FE" w:rsidP="004A0197">
            <w:pPr>
              <w:pStyle w:val="TAC"/>
            </w:pPr>
            <w:r w:rsidRPr="00D15A15">
              <w:t>X</w:t>
            </w:r>
          </w:p>
        </w:tc>
        <w:tc>
          <w:tcPr>
            <w:tcW w:w="851" w:type="dxa"/>
          </w:tcPr>
          <w:p w14:paraId="70E5F835" w14:textId="77777777" w:rsidR="006657FE" w:rsidRPr="00D15A15" w:rsidRDefault="006657FE" w:rsidP="004A0197">
            <w:pPr>
              <w:pStyle w:val="TAC"/>
            </w:pPr>
          </w:p>
        </w:tc>
      </w:tr>
      <w:tr w:rsidR="006657FE" w:rsidRPr="00D15A15" w14:paraId="5EEE8CD3" w14:textId="77777777" w:rsidTr="004A0197">
        <w:trPr>
          <w:jc w:val="center"/>
        </w:trPr>
        <w:tc>
          <w:tcPr>
            <w:tcW w:w="4361" w:type="dxa"/>
            <w:tcBorders>
              <w:top w:val="nil"/>
            </w:tcBorders>
          </w:tcPr>
          <w:p w14:paraId="02F3B626" w14:textId="77777777" w:rsidR="006657FE" w:rsidRPr="00D15A15" w:rsidRDefault="006657FE" w:rsidP="004A0197">
            <w:pPr>
              <w:pStyle w:val="TAL"/>
            </w:pPr>
            <w:r w:rsidRPr="00D15A15">
              <w:t>RAB queuing, pre-emption and priority</w:t>
            </w:r>
          </w:p>
        </w:tc>
        <w:tc>
          <w:tcPr>
            <w:tcW w:w="992" w:type="dxa"/>
          </w:tcPr>
          <w:p w14:paraId="5A9F78B7" w14:textId="77777777" w:rsidR="006657FE" w:rsidRPr="00D15A15" w:rsidRDefault="006657FE" w:rsidP="004A0197">
            <w:pPr>
              <w:pStyle w:val="TAC"/>
            </w:pPr>
            <w:r w:rsidRPr="00D15A15">
              <w:t>X</w:t>
            </w:r>
          </w:p>
        </w:tc>
        <w:tc>
          <w:tcPr>
            <w:tcW w:w="851" w:type="dxa"/>
          </w:tcPr>
          <w:p w14:paraId="32E6E511" w14:textId="77777777" w:rsidR="006657FE" w:rsidRPr="00D15A15" w:rsidRDefault="006657FE" w:rsidP="004A0197">
            <w:pPr>
              <w:pStyle w:val="TAC"/>
            </w:pPr>
            <w:r w:rsidRPr="00D15A15">
              <w:t>X</w:t>
            </w:r>
          </w:p>
        </w:tc>
      </w:tr>
      <w:tr w:rsidR="006657FE" w:rsidRPr="00D15A15" w14:paraId="5CEDD648" w14:textId="77777777" w:rsidTr="004A0197">
        <w:trPr>
          <w:jc w:val="center"/>
        </w:trPr>
        <w:tc>
          <w:tcPr>
            <w:tcW w:w="4361" w:type="dxa"/>
          </w:tcPr>
          <w:p w14:paraId="009D57B8" w14:textId="77777777" w:rsidR="006657FE" w:rsidRPr="00D15A15" w:rsidRDefault="006657FE" w:rsidP="004A0197">
            <w:pPr>
              <w:pStyle w:val="TAL"/>
            </w:pPr>
          </w:p>
        </w:tc>
        <w:tc>
          <w:tcPr>
            <w:tcW w:w="992" w:type="dxa"/>
          </w:tcPr>
          <w:p w14:paraId="2F3AD1E3" w14:textId="77777777" w:rsidR="006657FE" w:rsidRPr="00D15A15" w:rsidRDefault="006657FE" w:rsidP="004A0197">
            <w:pPr>
              <w:pStyle w:val="TAC"/>
            </w:pPr>
          </w:p>
        </w:tc>
        <w:tc>
          <w:tcPr>
            <w:tcW w:w="851" w:type="dxa"/>
          </w:tcPr>
          <w:p w14:paraId="7E92B31A" w14:textId="77777777" w:rsidR="006657FE" w:rsidRPr="00D15A15" w:rsidRDefault="006657FE" w:rsidP="004A0197">
            <w:pPr>
              <w:pStyle w:val="TAC"/>
            </w:pPr>
          </w:p>
        </w:tc>
      </w:tr>
      <w:tr w:rsidR="006657FE" w:rsidRPr="00D15A15" w14:paraId="3AF0A4E1" w14:textId="77777777" w:rsidTr="004A0197">
        <w:trPr>
          <w:jc w:val="center"/>
        </w:trPr>
        <w:tc>
          <w:tcPr>
            <w:tcW w:w="4361" w:type="dxa"/>
          </w:tcPr>
          <w:p w14:paraId="2B4264B2" w14:textId="77777777" w:rsidR="006657FE" w:rsidRPr="00D15A15" w:rsidRDefault="006657FE" w:rsidP="004A0197">
            <w:pPr>
              <w:pStyle w:val="TAL"/>
              <w:rPr>
                <w:b/>
              </w:rPr>
            </w:pPr>
            <w:r w:rsidRPr="00D15A15">
              <w:rPr>
                <w:b/>
              </w:rPr>
              <w:t>Radio Resource Management functions:</w:t>
            </w:r>
          </w:p>
        </w:tc>
        <w:tc>
          <w:tcPr>
            <w:tcW w:w="992" w:type="dxa"/>
          </w:tcPr>
          <w:p w14:paraId="2D1DC0A8" w14:textId="77777777" w:rsidR="006657FE" w:rsidRPr="00D15A15" w:rsidRDefault="006657FE" w:rsidP="004A0197">
            <w:pPr>
              <w:pStyle w:val="TAC"/>
            </w:pPr>
          </w:p>
        </w:tc>
        <w:tc>
          <w:tcPr>
            <w:tcW w:w="851" w:type="dxa"/>
          </w:tcPr>
          <w:p w14:paraId="6974A526" w14:textId="77777777" w:rsidR="006657FE" w:rsidRPr="00D15A15" w:rsidRDefault="006657FE" w:rsidP="004A0197">
            <w:pPr>
              <w:pStyle w:val="TAC"/>
            </w:pPr>
          </w:p>
        </w:tc>
      </w:tr>
      <w:tr w:rsidR="006657FE" w:rsidRPr="00D15A15" w14:paraId="4754398E" w14:textId="77777777" w:rsidTr="004A0197">
        <w:trPr>
          <w:jc w:val="center"/>
        </w:trPr>
        <w:tc>
          <w:tcPr>
            <w:tcW w:w="4361" w:type="dxa"/>
            <w:tcBorders>
              <w:bottom w:val="nil"/>
            </w:tcBorders>
          </w:tcPr>
          <w:p w14:paraId="3CF2322A" w14:textId="77777777" w:rsidR="006657FE" w:rsidRPr="00D15A15" w:rsidRDefault="006657FE" w:rsidP="004A0197">
            <w:pPr>
              <w:pStyle w:val="TAL"/>
            </w:pPr>
            <w:r w:rsidRPr="00D15A15">
              <w:t>Radio Resource admission control</w:t>
            </w:r>
          </w:p>
        </w:tc>
        <w:tc>
          <w:tcPr>
            <w:tcW w:w="992" w:type="dxa"/>
          </w:tcPr>
          <w:p w14:paraId="327B5AB6" w14:textId="77777777" w:rsidR="006657FE" w:rsidRPr="00D15A15" w:rsidRDefault="006657FE" w:rsidP="004A0197">
            <w:pPr>
              <w:pStyle w:val="TAC"/>
            </w:pPr>
            <w:r w:rsidRPr="00D15A15">
              <w:t>X</w:t>
            </w:r>
          </w:p>
        </w:tc>
        <w:tc>
          <w:tcPr>
            <w:tcW w:w="851" w:type="dxa"/>
          </w:tcPr>
          <w:p w14:paraId="4153CFB5" w14:textId="77777777" w:rsidR="006657FE" w:rsidRPr="00D15A15" w:rsidRDefault="006657FE" w:rsidP="004A0197">
            <w:pPr>
              <w:pStyle w:val="TAC"/>
            </w:pPr>
          </w:p>
        </w:tc>
      </w:tr>
      <w:tr w:rsidR="006657FE" w:rsidRPr="00D15A15" w14:paraId="53AF69A0" w14:textId="77777777" w:rsidTr="004A0197">
        <w:trPr>
          <w:jc w:val="center"/>
        </w:trPr>
        <w:tc>
          <w:tcPr>
            <w:tcW w:w="4361" w:type="dxa"/>
            <w:tcBorders>
              <w:bottom w:val="nil"/>
            </w:tcBorders>
          </w:tcPr>
          <w:p w14:paraId="0530DE85" w14:textId="77777777" w:rsidR="006657FE" w:rsidRPr="00D15A15" w:rsidRDefault="006657FE" w:rsidP="004A0197">
            <w:pPr>
              <w:pStyle w:val="TAL"/>
            </w:pPr>
            <w:r w:rsidRPr="00D15A15">
              <w:t>Broadcast Information</w:t>
            </w:r>
          </w:p>
        </w:tc>
        <w:tc>
          <w:tcPr>
            <w:tcW w:w="992" w:type="dxa"/>
          </w:tcPr>
          <w:p w14:paraId="3ED5574D" w14:textId="77777777" w:rsidR="006657FE" w:rsidRPr="00D15A15" w:rsidRDefault="006657FE" w:rsidP="004A0197">
            <w:pPr>
              <w:pStyle w:val="TAC"/>
            </w:pPr>
            <w:r w:rsidRPr="00D15A15">
              <w:t>X</w:t>
            </w:r>
          </w:p>
        </w:tc>
        <w:tc>
          <w:tcPr>
            <w:tcW w:w="851" w:type="dxa"/>
          </w:tcPr>
          <w:p w14:paraId="19830DA6" w14:textId="77777777" w:rsidR="006657FE" w:rsidRPr="00D15A15" w:rsidRDefault="006657FE" w:rsidP="004A0197">
            <w:pPr>
              <w:pStyle w:val="TAC"/>
            </w:pPr>
            <w:r w:rsidRPr="00D15A15">
              <w:t>X</w:t>
            </w:r>
          </w:p>
        </w:tc>
      </w:tr>
      <w:tr w:rsidR="006657FE" w:rsidRPr="00D15A15" w14:paraId="2F3A5B1E" w14:textId="77777777" w:rsidTr="004A0197">
        <w:trPr>
          <w:jc w:val="center"/>
        </w:trPr>
        <w:tc>
          <w:tcPr>
            <w:tcW w:w="4361" w:type="dxa"/>
          </w:tcPr>
          <w:p w14:paraId="0B74148B" w14:textId="77777777" w:rsidR="006657FE" w:rsidRPr="00D15A15" w:rsidRDefault="006657FE" w:rsidP="004A0197">
            <w:pPr>
              <w:pStyle w:val="TAL"/>
            </w:pPr>
          </w:p>
        </w:tc>
        <w:tc>
          <w:tcPr>
            <w:tcW w:w="992" w:type="dxa"/>
          </w:tcPr>
          <w:p w14:paraId="7F44BDCF" w14:textId="77777777" w:rsidR="006657FE" w:rsidRPr="00D15A15" w:rsidRDefault="006657FE" w:rsidP="004A0197">
            <w:pPr>
              <w:pStyle w:val="TAC"/>
            </w:pPr>
          </w:p>
        </w:tc>
        <w:tc>
          <w:tcPr>
            <w:tcW w:w="851" w:type="dxa"/>
          </w:tcPr>
          <w:p w14:paraId="0B329993" w14:textId="77777777" w:rsidR="006657FE" w:rsidRPr="00D15A15" w:rsidRDefault="006657FE" w:rsidP="004A0197">
            <w:pPr>
              <w:pStyle w:val="TAC"/>
            </w:pPr>
          </w:p>
        </w:tc>
      </w:tr>
      <w:tr w:rsidR="006657FE" w:rsidRPr="00D15A15" w14:paraId="0BF41D9D" w14:textId="77777777" w:rsidTr="004A0197">
        <w:trPr>
          <w:jc w:val="center"/>
        </w:trPr>
        <w:tc>
          <w:tcPr>
            <w:tcW w:w="4361" w:type="dxa"/>
          </w:tcPr>
          <w:p w14:paraId="6CC66902" w14:textId="77777777" w:rsidR="006657FE" w:rsidRPr="00D15A15" w:rsidRDefault="006657FE" w:rsidP="004A0197">
            <w:pPr>
              <w:pStyle w:val="TAL"/>
              <w:rPr>
                <w:b/>
              </w:rPr>
            </w:pPr>
            <w:r w:rsidRPr="00D15A15">
              <w:rPr>
                <w:b/>
              </w:rPr>
              <w:t>I</w:t>
            </w:r>
            <w:r w:rsidRPr="00D15A15">
              <w:rPr>
                <w:b/>
                <w:vertAlign w:val="subscript"/>
              </w:rPr>
              <w:t>u</w:t>
            </w:r>
            <w:r w:rsidRPr="00D15A15">
              <w:rPr>
                <w:b/>
              </w:rPr>
              <w:t xml:space="preserve"> link Management functions:</w:t>
            </w:r>
          </w:p>
        </w:tc>
        <w:tc>
          <w:tcPr>
            <w:tcW w:w="992" w:type="dxa"/>
          </w:tcPr>
          <w:p w14:paraId="12B76D23" w14:textId="77777777" w:rsidR="006657FE" w:rsidRPr="00D15A15" w:rsidRDefault="006657FE" w:rsidP="004A0197">
            <w:pPr>
              <w:pStyle w:val="TAC"/>
            </w:pPr>
          </w:p>
        </w:tc>
        <w:tc>
          <w:tcPr>
            <w:tcW w:w="851" w:type="dxa"/>
          </w:tcPr>
          <w:p w14:paraId="21E2917D" w14:textId="77777777" w:rsidR="006657FE" w:rsidRPr="00D15A15" w:rsidRDefault="006657FE" w:rsidP="004A0197">
            <w:pPr>
              <w:pStyle w:val="TAC"/>
            </w:pPr>
          </w:p>
        </w:tc>
      </w:tr>
      <w:tr w:rsidR="006657FE" w:rsidRPr="00D15A15" w14:paraId="682AC182" w14:textId="77777777" w:rsidTr="004A0197">
        <w:trPr>
          <w:jc w:val="center"/>
        </w:trPr>
        <w:tc>
          <w:tcPr>
            <w:tcW w:w="4361" w:type="dxa"/>
            <w:tcBorders>
              <w:bottom w:val="nil"/>
            </w:tcBorders>
          </w:tcPr>
          <w:p w14:paraId="2F20C22A" w14:textId="77777777" w:rsidR="006657FE" w:rsidRPr="00D15A15" w:rsidRDefault="006657FE" w:rsidP="004A0197">
            <w:pPr>
              <w:pStyle w:val="TAL"/>
            </w:pPr>
            <w:r w:rsidRPr="00D15A15">
              <w:t>I</w:t>
            </w:r>
            <w:r w:rsidRPr="00D15A15">
              <w:rPr>
                <w:rFonts w:ascii="Times New Roman" w:hAnsi="Times New Roman"/>
                <w:sz w:val="20"/>
                <w:vertAlign w:val="subscript"/>
              </w:rPr>
              <w:t>u</w:t>
            </w:r>
            <w:r w:rsidRPr="00D15A15">
              <w:t xml:space="preserve"> signalling link management</w:t>
            </w:r>
          </w:p>
        </w:tc>
        <w:tc>
          <w:tcPr>
            <w:tcW w:w="992" w:type="dxa"/>
          </w:tcPr>
          <w:p w14:paraId="16C58C98" w14:textId="77777777" w:rsidR="006657FE" w:rsidRPr="00D15A15" w:rsidRDefault="006657FE" w:rsidP="004A0197">
            <w:pPr>
              <w:pStyle w:val="TAC"/>
            </w:pPr>
            <w:r w:rsidRPr="00D15A15">
              <w:t>X</w:t>
            </w:r>
          </w:p>
        </w:tc>
        <w:tc>
          <w:tcPr>
            <w:tcW w:w="851" w:type="dxa"/>
          </w:tcPr>
          <w:p w14:paraId="33AF53B3" w14:textId="77777777" w:rsidR="006657FE" w:rsidRPr="00D15A15" w:rsidRDefault="006657FE" w:rsidP="004A0197">
            <w:pPr>
              <w:pStyle w:val="TAC"/>
            </w:pPr>
            <w:r w:rsidRPr="00D15A15">
              <w:t>X</w:t>
            </w:r>
          </w:p>
        </w:tc>
      </w:tr>
      <w:tr w:rsidR="006657FE" w:rsidRPr="00D15A15" w14:paraId="495B7B89" w14:textId="77777777" w:rsidTr="004A0197">
        <w:trPr>
          <w:jc w:val="center"/>
        </w:trPr>
        <w:tc>
          <w:tcPr>
            <w:tcW w:w="4361" w:type="dxa"/>
            <w:tcBorders>
              <w:bottom w:val="nil"/>
            </w:tcBorders>
          </w:tcPr>
          <w:p w14:paraId="4B4E7D01" w14:textId="77777777" w:rsidR="006657FE" w:rsidRPr="00D15A15" w:rsidRDefault="006657FE" w:rsidP="004A0197">
            <w:pPr>
              <w:pStyle w:val="TAL"/>
            </w:pPr>
            <w:r w:rsidRPr="00D15A15">
              <w:t>ATM VC management</w:t>
            </w:r>
          </w:p>
        </w:tc>
        <w:tc>
          <w:tcPr>
            <w:tcW w:w="992" w:type="dxa"/>
          </w:tcPr>
          <w:p w14:paraId="1D1E74F8" w14:textId="77777777" w:rsidR="006657FE" w:rsidRPr="00D15A15" w:rsidRDefault="006657FE" w:rsidP="004A0197">
            <w:pPr>
              <w:pStyle w:val="TAC"/>
            </w:pPr>
            <w:r w:rsidRPr="00D15A15">
              <w:t>X</w:t>
            </w:r>
          </w:p>
        </w:tc>
        <w:tc>
          <w:tcPr>
            <w:tcW w:w="851" w:type="dxa"/>
          </w:tcPr>
          <w:p w14:paraId="347A0D42" w14:textId="77777777" w:rsidR="006657FE" w:rsidRPr="00D15A15" w:rsidRDefault="006657FE" w:rsidP="004A0197">
            <w:pPr>
              <w:pStyle w:val="TAC"/>
            </w:pPr>
            <w:r w:rsidRPr="00D15A15">
              <w:t>X</w:t>
            </w:r>
          </w:p>
        </w:tc>
      </w:tr>
      <w:tr w:rsidR="006657FE" w:rsidRPr="00D15A15" w14:paraId="4D036693" w14:textId="77777777" w:rsidTr="004A0197">
        <w:trPr>
          <w:jc w:val="center"/>
        </w:trPr>
        <w:tc>
          <w:tcPr>
            <w:tcW w:w="4361" w:type="dxa"/>
            <w:tcBorders>
              <w:bottom w:val="nil"/>
            </w:tcBorders>
          </w:tcPr>
          <w:p w14:paraId="559F1973" w14:textId="77777777" w:rsidR="006657FE" w:rsidRPr="00D15A15" w:rsidRDefault="006657FE" w:rsidP="004A0197">
            <w:pPr>
              <w:pStyle w:val="TAL"/>
            </w:pPr>
            <w:r w:rsidRPr="00D15A15">
              <w:t>AAL2 establish and release</w:t>
            </w:r>
          </w:p>
        </w:tc>
        <w:tc>
          <w:tcPr>
            <w:tcW w:w="992" w:type="dxa"/>
          </w:tcPr>
          <w:p w14:paraId="53A03315" w14:textId="77777777" w:rsidR="006657FE" w:rsidRPr="00D15A15" w:rsidRDefault="006657FE" w:rsidP="004A0197">
            <w:pPr>
              <w:pStyle w:val="TAC"/>
            </w:pPr>
            <w:r w:rsidRPr="00D15A15">
              <w:t>X</w:t>
            </w:r>
          </w:p>
        </w:tc>
        <w:tc>
          <w:tcPr>
            <w:tcW w:w="851" w:type="dxa"/>
          </w:tcPr>
          <w:p w14:paraId="43D49275" w14:textId="77777777" w:rsidR="006657FE" w:rsidRPr="00D15A15" w:rsidRDefault="006657FE" w:rsidP="004A0197">
            <w:pPr>
              <w:pStyle w:val="TAC"/>
            </w:pPr>
            <w:r w:rsidRPr="00D15A15">
              <w:t>X</w:t>
            </w:r>
          </w:p>
        </w:tc>
      </w:tr>
      <w:tr w:rsidR="006657FE" w:rsidRPr="00D15A15" w14:paraId="59566321" w14:textId="77777777" w:rsidTr="004A0197">
        <w:trPr>
          <w:jc w:val="center"/>
        </w:trPr>
        <w:tc>
          <w:tcPr>
            <w:tcW w:w="4361" w:type="dxa"/>
            <w:tcBorders>
              <w:bottom w:val="nil"/>
            </w:tcBorders>
          </w:tcPr>
          <w:p w14:paraId="1682E79A" w14:textId="77777777" w:rsidR="006657FE" w:rsidRPr="00D15A15" w:rsidRDefault="006657FE" w:rsidP="004A0197">
            <w:pPr>
              <w:pStyle w:val="TAL"/>
            </w:pPr>
            <w:r w:rsidRPr="00D15A15">
              <w:t>AAL5 management</w:t>
            </w:r>
          </w:p>
        </w:tc>
        <w:tc>
          <w:tcPr>
            <w:tcW w:w="992" w:type="dxa"/>
            <w:tcBorders>
              <w:bottom w:val="nil"/>
            </w:tcBorders>
          </w:tcPr>
          <w:p w14:paraId="36FBBC63" w14:textId="77777777" w:rsidR="006657FE" w:rsidRPr="00D15A15" w:rsidRDefault="006657FE" w:rsidP="004A0197">
            <w:pPr>
              <w:pStyle w:val="TAC"/>
            </w:pPr>
            <w:r w:rsidRPr="00D15A15">
              <w:t>X</w:t>
            </w:r>
          </w:p>
        </w:tc>
        <w:tc>
          <w:tcPr>
            <w:tcW w:w="851" w:type="dxa"/>
            <w:tcBorders>
              <w:bottom w:val="nil"/>
            </w:tcBorders>
          </w:tcPr>
          <w:p w14:paraId="7276F9B4" w14:textId="77777777" w:rsidR="006657FE" w:rsidRPr="00D15A15" w:rsidRDefault="006657FE" w:rsidP="004A0197">
            <w:pPr>
              <w:pStyle w:val="TAC"/>
            </w:pPr>
            <w:r w:rsidRPr="00D15A15">
              <w:t>X</w:t>
            </w:r>
          </w:p>
        </w:tc>
      </w:tr>
      <w:tr w:rsidR="006657FE" w:rsidRPr="00D15A15" w14:paraId="45DBA9BE" w14:textId="77777777" w:rsidTr="004A0197">
        <w:trPr>
          <w:jc w:val="center"/>
        </w:trPr>
        <w:tc>
          <w:tcPr>
            <w:tcW w:w="4361" w:type="dxa"/>
            <w:tcBorders>
              <w:bottom w:val="single" w:sz="4" w:space="0" w:color="auto"/>
            </w:tcBorders>
          </w:tcPr>
          <w:p w14:paraId="6225C2D3" w14:textId="77777777" w:rsidR="006657FE" w:rsidRPr="00D15A15" w:rsidRDefault="006657FE" w:rsidP="004A0197">
            <w:pPr>
              <w:pStyle w:val="TAL"/>
            </w:pPr>
            <w:r w:rsidRPr="00D15A15">
              <w:t>GTP-U Tunnels management</w:t>
            </w:r>
          </w:p>
        </w:tc>
        <w:tc>
          <w:tcPr>
            <w:tcW w:w="992" w:type="dxa"/>
            <w:tcBorders>
              <w:bottom w:val="single" w:sz="4" w:space="0" w:color="auto"/>
            </w:tcBorders>
          </w:tcPr>
          <w:p w14:paraId="5DB010B0" w14:textId="77777777" w:rsidR="006657FE" w:rsidRPr="00D15A15" w:rsidRDefault="006657FE" w:rsidP="004A0197">
            <w:pPr>
              <w:pStyle w:val="TAC"/>
            </w:pPr>
            <w:r w:rsidRPr="00D15A15">
              <w:t>X</w:t>
            </w:r>
          </w:p>
        </w:tc>
        <w:tc>
          <w:tcPr>
            <w:tcW w:w="851" w:type="dxa"/>
            <w:tcBorders>
              <w:bottom w:val="single" w:sz="4" w:space="0" w:color="auto"/>
            </w:tcBorders>
          </w:tcPr>
          <w:p w14:paraId="467D0954" w14:textId="77777777" w:rsidR="006657FE" w:rsidRPr="00D15A15" w:rsidRDefault="006657FE" w:rsidP="004A0197">
            <w:pPr>
              <w:pStyle w:val="TAC"/>
            </w:pPr>
            <w:r w:rsidRPr="00D15A15">
              <w:t>X</w:t>
            </w:r>
          </w:p>
        </w:tc>
      </w:tr>
      <w:tr w:rsidR="006657FE" w:rsidRPr="00D15A15" w14:paraId="6C2894CB" w14:textId="77777777" w:rsidTr="004A0197">
        <w:trPr>
          <w:jc w:val="center"/>
        </w:trPr>
        <w:tc>
          <w:tcPr>
            <w:tcW w:w="4361" w:type="dxa"/>
            <w:tcBorders>
              <w:top w:val="nil"/>
            </w:tcBorders>
          </w:tcPr>
          <w:p w14:paraId="170BA9C7" w14:textId="77777777" w:rsidR="006657FE" w:rsidRPr="00D15A15" w:rsidRDefault="006657FE" w:rsidP="004A0197">
            <w:pPr>
              <w:pStyle w:val="TAL"/>
            </w:pPr>
            <w:r w:rsidRPr="00D15A15">
              <w:t>TCP Management</w:t>
            </w:r>
          </w:p>
        </w:tc>
        <w:tc>
          <w:tcPr>
            <w:tcW w:w="992" w:type="dxa"/>
            <w:tcBorders>
              <w:top w:val="nil"/>
            </w:tcBorders>
          </w:tcPr>
          <w:p w14:paraId="357D0345" w14:textId="77777777" w:rsidR="006657FE" w:rsidRPr="00D15A15" w:rsidRDefault="006657FE" w:rsidP="004A0197">
            <w:pPr>
              <w:pStyle w:val="TAC"/>
            </w:pPr>
            <w:r w:rsidRPr="00D15A15">
              <w:t>X</w:t>
            </w:r>
          </w:p>
        </w:tc>
        <w:tc>
          <w:tcPr>
            <w:tcW w:w="851" w:type="dxa"/>
            <w:tcBorders>
              <w:top w:val="nil"/>
            </w:tcBorders>
          </w:tcPr>
          <w:p w14:paraId="17F34EF4" w14:textId="77777777" w:rsidR="006657FE" w:rsidRPr="00D15A15" w:rsidRDefault="006657FE" w:rsidP="004A0197">
            <w:pPr>
              <w:pStyle w:val="TAC"/>
            </w:pPr>
            <w:r w:rsidRPr="00D15A15">
              <w:t>X</w:t>
            </w:r>
          </w:p>
        </w:tc>
      </w:tr>
      <w:tr w:rsidR="006657FE" w:rsidRPr="00D15A15" w14:paraId="7DE9C1C0" w14:textId="77777777" w:rsidTr="004A0197">
        <w:trPr>
          <w:jc w:val="center"/>
        </w:trPr>
        <w:tc>
          <w:tcPr>
            <w:tcW w:w="4361" w:type="dxa"/>
            <w:tcBorders>
              <w:top w:val="nil"/>
            </w:tcBorders>
          </w:tcPr>
          <w:p w14:paraId="6BE12BC0" w14:textId="77777777" w:rsidR="006657FE" w:rsidRPr="00D15A15" w:rsidRDefault="006657FE" w:rsidP="004A0197">
            <w:pPr>
              <w:pStyle w:val="TAL"/>
            </w:pPr>
            <w:r w:rsidRPr="00D15A15">
              <w:t>Buffer Management</w:t>
            </w:r>
          </w:p>
        </w:tc>
        <w:tc>
          <w:tcPr>
            <w:tcW w:w="992" w:type="dxa"/>
            <w:tcBorders>
              <w:top w:val="nil"/>
            </w:tcBorders>
          </w:tcPr>
          <w:p w14:paraId="38585644" w14:textId="77777777" w:rsidR="006657FE" w:rsidRPr="00D15A15" w:rsidRDefault="006657FE" w:rsidP="004A0197">
            <w:pPr>
              <w:pStyle w:val="TAC"/>
            </w:pPr>
            <w:r w:rsidRPr="00D15A15">
              <w:t>X</w:t>
            </w:r>
          </w:p>
        </w:tc>
        <w:tc>
          <w:tcPr>
            <w:tcW w:w="851" w:type="dxa"/>
            <w:tcBorders>
              <w:top w:val="nil"/>
            </w:tcBorders>
          </w:tcPr>
          <w:p w14:paraId="2FF24FBD" w14:textId="77777777" w:rsidR="006657FE" w:rsidRPr="00D15A15" w:rsidRDefault="006657FE" w:rsidP="004A0197">
            <w:pPr>
              <w:pStyle w:val="TAC"/>
            </w:pPr>
          </w:p>
        </w:tc>
      </w:tr>
      <w:tr w:rsidR="006657FE" w:rsidRPr="00D15A15" w14:paraId="5C08B299" w14:textId="77777777" w:rsidTr="004A0197">
        <w:trPr>
          <w:jc w:val="center"/>
        </w:trPr>
        <w:tc>
          <w:tcPr>
            <w:tcW w:w="4361" w:type="dxa"/>
            <w:tcBorders>
              <w:bottom w:val="nil"/>
            </w:tcBorders>
          </w:tcPr>
          <w:p w14:paraId="0BBAD685" w14:textId="77777777" w:rsidR="006657FE" w:rsidRPr="00D15A15" w:rsidRDefault="006657FE" w:rsidP="004A0197">
            <w:pPr>
              <w:pStyle w:val="TAL"/>
            </w:pPr>
          </w:p>
        </w:tc>
        <w:tc>
          <w:tcPr>
            <w:tcW w:w="992" w:type="dxa"/>
          </w:tcPr>
          <w:p w14:paraId="19C451DC" w14:textId="77777777" w:rsidR="006657FE" w:rsidRPr="00D15A15" w:rsidRDefault="006657FE" w:rsidP="004A0197">
            <w:pPr>
              <w:pStyle w:val="TAC"/>
            </w:pPr>
          </w:p>
        </w:tc>
        <w:tc>
          <w:tcPr>
            <w:tcW w:w="851" w:type="dxa"/>
          </w:tcPr>
          <w:p w14:paraId="1B85187A" w14:textId="77777777" w:rsidR="006657FE" w:rsidRPr="00D15A15" w:rsidRDefault="006657FE" w:rsidP="004A0197">
            <w:pPr>
              <w:pStyle w:val="TAC"/>
            </w:pPr>
          </w:p>
        </w:tc>
      </w:tr>
      <w:tr w:rsidR="006657FE" w:rsidRPr="0050567F" w14:paraId="5938B657" w14:textId="77777777" w:rsidTr="004A0197">
        <w:trPr>
          <w:jc w:val="center"/>
        </w:trPr>
        <w:tc>
          <w:tcPr>
            <w:tcW w:w="4361" w:type="dxa"/>
            <w:tcBorders>
              <w:bottom w:val="nil"/>
            </w:tcBorders>
          </w:tcPr>
          <w:p w14:paraId="54B86CD9" w14:textId="77777777" w:rsidR="006657FE" w:rsidRPr="009435D9" w:rsidRDefault="006657FE" w:rsidP="004A0197">
            <w:pPr>
              <w:pStyle w:val="TAL"/>
              <w:rPr>
                <w:b/>
                <w:lang w:val="fr-FR"/>
              </w:rPr>
            </w:pPr>
            <w:r w:rsidRPr="009435D9">
              <w:rPr>
                <w:b/>
                <w:lang w:val="fr-FR"/>
              </w:rPr>
              <w:t>I</w:t>
            </w:r>
            <w:r w:rsidRPr="009435D9">
              <w:rPr>
                <w:b/>
                <w:vertAlign w:val="subscript"/>
                <w:lang w:val="fr-FR"/>
              </w:rPr>
              <w:t>u</w:t>
            </w:r>
            <w:r w:rsidRPr="009435D9">
              <w:rPr>
                <w:b/>
                <w:lang w:val="fr-FR"/>
              </w:rPr>
              <w:t xml:space="preserve"> U-plane (RNL) Management:</w:t>
            </w:r>
          </w:p>
        </w:tc>
        <w:tc>
          <w:tcPr>
            <w:tcW w:w="992" w:type="dxa"/>
          </w:tcPr>
          <w:p w14:paraId="4234B5CC" w14:textId="77777777" w:rsidR="006657FE" w:rsidRPr="009435D9" w:rsidRDefault="006657FE" w:rsidP="004A0197">
            <w:pPr>
              <w:pStyle w:val="TAC"/>
              <w:rPr>
                <w:lang w:val="fr-FR"/>
              </w:rPr>
            </w:pPr>
          </w:p>
        </w:tc>
        <w:tc>
          <w:tcPr>
            <w:tcW w:w="851" w:type="dxa"/>
          </w:tcPr>
          <w:p w14:paraId="7B2F1B56" w14:textId="77777777" w:rsidR="006657FE" w:rsidRPr="009435D9" w:rsidRDefault="006657FE" w:rsidP="004A0197">
            <w:pPr>
              <w:pStyle w:val="TAC"/>
              <w:rPr>
                <w:lang w:val="fr-FR"/>
              </w:rPr>
            </w:pPr>
          </w:p>
        </w:tc>
      </w:tr>
      <w:tr w:rsidR="006657FE" w:rsidRPr="00D15A15" w14:paraId="5AA7AAE7" w14:textId="77777777" w:rsidTr="004A0197">
        <w:trPr>
          <w:jc w:val="center"/>
        </w:trPr>
        <w:tc>
          <w:tcPr>
            <w:tcW w:w="4361" w:type="dxa"/>
            <w:tcBorders>
              <w:bottom w:val="nil"/>
            </w:tcBorders>
          </w:tcPr>
          <w:p w14:paraId="6FB80A6F" w14:textId="77777777" w:rsidR="006657FE" w:rsidRPr="00D15A15" w:rsidRDefault="006657FE" w:rsidP="004A0197">
            <w:pPr>
              <w:pStyle w:val="TAL"/>
            </w:pPr>
            <w:r w:rsidRPr="00D15A15">
              <w:t>I</w:t>
            </w:r>
            <w:r w:rsidRPr="00D15A15">
              <w:rPr>
                <w:rFonts w:ascii="Times New Roman" w:hAnsi="Times New Roman"/>
                <w:sz w:val="20"/>
                <w:vertAlign w:val="subscript"/>
              </w:rPr>
              <w:t>u</w:t>
            </w:r>
            <w:r w:rsidRPr="00D15A15">
              <w:t xml:space="preserve"> U-plane frame protocol management</w:t>
            </w:r>
          </w:p>
        </w:tc>
        <w:tc>
          <w:tcPr>
            <w:tcW w:w="992" w:type="dxa"/>
          </w:tcPr>
          <w:p w14:paraId="02753492" w14:textId="77777777" w:rsidR="006657FE" w:rsidRPr="00D15A15" w:rsidRDefault="006657FE" w:rsidP="004A0197">
            <w:pPr>
              <w:pStyle w:val="TAC"/>
            </w:pPr>
          </w:p>
        </w:tc>
        <w:tc>
          <w:tcPr>
            <w:tcW w:w="851" w:type="dxa"/>
          </w:tcPr>
          <w:p w14:paraId="656E7C69" w14:textId="77777777" w:rsidR="006657FE" w:rsidRPr="00D15A15" w:rsidRDefault="006657FE" w:rsidP="004A0197">
            <w:pPr>
              <w:pStyle w:val="TAC"/>
            </w:pPr>
            <w:r w:rsidRPr="00D15A15">
              <w:t>X</w:t>
            </w:r>
          </w:p>
        </w:tc>
      </w:tr>
      <w:tr w:rsidR="006657FE" w:rsidRPr="00D15A15" w14:paraId="7C271C76" w14:textId="77777777" w:rsidTr="004A0197">
        <w:trPr>
          <w:jc w:val="center"/>
        </w:trPr>
        <w:tc>
          <w:tcPr>
            <w:tcW w:w="4361" w:type="dxa"/>
            <w:tcBorders>
              <w:bottom w:val="nil"/>
            </w:tcBorders>
          </w:tcPr>
          <w:p w14:paraId="6D5439D4" w14:textId="77777777" w:rsidR="006657FE" w:rsidRPr="00D15A15" w:rsidRDefault="006657FE" w:rsidP="004A0197">
            <w:pPr>
              <w:pStyle w:val="TAL"/>
            </w:pPr>
            <w:r w:rsidRPr="00D15A15">
              <w:t>I</w:t>
            </w:r>
            <w:r w:rsidRPr="00D15A15">
              <w:rPr>
                <w:rFonts w:ascii="Times New Roman" w:hAnsi="Times New Roman"/>
                <w:sz w:val="20"/>
                <w:vertAlign w:val="subscript"/>
              </w:rPr>
              <w:t>u</w:t>
            </w:r>
            <w:r w:rsidRPr="00D15A15">
              <w:t xml:space="preserve"> U-plane frame protocol initialization</w:t>
            </w:r>
          </w:p>
        </w:tc>
        <w:tc>
          <w:tcPr>
            <w:tcW w:w="992" w:type="dxa"/>
          </w:tcPr>
          <w:p w14:paraId="533B7905" w14:textId="77777777" w:rsidR="006657FE" w:rsidRPr="00D15A15" w:rsidRDefault="006657FE" w:rsidP="004A0197">
            <w:pPr>
              <w:pStyle w:val="TAC"/>
            </w:pPr>
            <w:r w:rsidRPr="00D15A15">
              <w:t>X</w:t>
            </w:r>
          </w:p>
        </w:tc>
        <w:tc>
          <w:tcPr>
            <w:tcW w:w="851" w:type="dxa"/>
          </w:tcPr>
          <w:p w14:paraId="2B9E8A29" w14:textId="77777777" w:rsidR="006657FE" w:rsidRPr="00D15A15" w:rsidRDefault="006657FE" w:rsidP="004A0197">
            <w:pPr>
              <w:pStyle w:val="TAC"/>
            </w:pPr>
          </w:p>
        </w:tc>
      </w:tr>
      <w:tr w:rsidR="006657FE" w:rsidRPr="00D15A15" w14:paraId="4468220A" w14:textId="77777777" w:rsidTr="004A0197">
        <w:trPr>
          <w:jc w:val="center"/>
        </w:trPr>
        <w:tc>
          <w:tcPr>
            <w:tcW w:w="4361" w:type="dxa"/>
            <w:tcBorders>
              <w:bottom w:val="nil"/>
            </w:tcBorders>
          </w:tcPr>
          <w:p w14:paraId="037BC558" w14:textId="77777777" w:rsidR="006657FE" w:rsidRPr="00D15A15" w:rsidRDefault="006657FE" w:rsidP="004A0197">
            <w:pPr>
              <w:pStyle w:val="TAL"/>
            </w:pPr>
          </w:p>
        </w:tc>
        <w:tc>
          <w:tcPr>
            <w:tcW w:w="992" w:type="dxa"/>
          </w:tcPr>
          <w:p w14:paraId="3E4E78CA" w14:textId="77777777" w:rsidR="006657FE" w:rsidRPr="00D15A15" w:rsidRDefault="006657FE" w:rsidP="004A0197">
            <w:pPr>
              <w:pStyle w:val="TAC"/>
            </w:pPr>
          </w:p>
        </w:tc>
        <w:tc>
          <w:tcPr>
            <w:tcW w:w="851" w:type="dxa"/>
          </w:tcPr>
          <w:p w14:paraId="637CC395" w14:textId="77777777" w:rsidR="006657FE" w:rsidRPr="00D15A15" w:rsidRDefault="006657FE" w:rsidP="004A0197">
            <w:pPr>
              <w:pStyle w:val="TAC"/>
            </w:pPr>
          </w:p>
        </w:tc>
      </w:tr>
      <w:tr w:rsidR="006657FE" w:rsidRPr="00D15A15" w14:paraId="3A069056" w14:textId="77777777" w:rsidTr="004A0197">
        <w:trPr>
          <w:jc w:val="center"/>
        </w:trPr>
        <w:tc>
          <w:tcPr>
            <w:tcW w:w="4361" w:type="dxa"/>
            <w:tcBorders>
              <w:bottom w:val="nil"/>
            </w:tcBorders>
          </w:tcPr>
          <w:p w14:paraId="69EEBD96" w14:textId="77777777" w:rsidR="006657FE" w:rsidRPr="00D15A15" w:rsidRDefault="006657FE" w:rsidP="004A0197">
            <w:pPr>
              <w:pStyle w:val="TAL"/>
              <w:rPr>
                <w:b/>
              </w:rPr>
            </w:pPr>
            <w:r w:rsidRPr="00D15A15">
              <w:rPr>
                <w:b/>
              </w:rPr>
              <w:t>Mobility management functions:</w:t>
            </w:r>
          </w:p>
        </w:tc>
        <w:tc>
          <w:tcPr>
            <w:tcW w:w="992" w:type="dxa"/>
          </w:tcPr>
          <w:p w14:paraId="06EC092C" w14:textId="77777777" w:rsidR="006657FE" w:rsidRPr="00D15A15" w:rsidRDefault="006657FE" w:rsidP="004A0197">
            <w:pPr>
              <w:pStyle w:val="TAC"/>
            </w:pPr>
          </w:p>
        </w:tc>
        <w:tc>
          <w:tcPr>
            <w:tcW w:w="851" w:type="dxa"/>
          </w:tcPr>
          <w:p w14:paraId="2828A31E" w14:textId="77777777" w:rsidR="006657FE" w:rsidRPr="00D15A15" w:rsidRDefault="006657FE" w:rsidP="004A0197">
            <w:pPr>
              <w:pStyle w:val="TAC"/>
            </w:pPr>
          </w:p>
        </w:tc>
      </w:tr>
      <w:tr w:rsidR="006657FE" w:rsidRPr="00D15A15" w14:paraId="66AB6DF3" w14:textId="77777777" w:rsidTr="004A0197">
        <w:trPr>
          <w:jc w:val="center"/>
        </w:trPr>
        <w:tc>
          <w:tcPr>
            <w:tcW w:w="4361" w:type="dxa"/>
          </w:tcPr>
          <w:p w14:paraId="28DC164D" w14:textId="77777777" w:rsidR="006657FE" w:rsidRPr="00D15A15" w:rsidRDefault="006657FE" w:rsidP="004A0197">
            <w:pPr>
              <w:pStyle w:val="TAL"/>
            </w:pPr>
            <w:r w:rsidRPr="00D15A15">
              <w:t>Location information reporting</w:t>
            </w:r>
          </w:p>
        </w:tc>
        <w:tc>
          <w:tcPr>
            <w:tcW w:w="992" w:type="dxa"/>
          </w:tcPr>
          <w:p w14:paraId="1E504065" w14:textId="77777777" w:rsidR="006657FE" w:rsidRPr="00D15A15" w:rsidRDefault="006657FE" w:rsidP="004A0197">
            <w:pPr>
              <w:pStyle w:val="TAC"/>
            </w:pPr>
            <w:r w:rsidRPr="00D15A15">
              <w:t>X</w:t>
            </w:r>
          </w:p>
        </w:tc>
        <w:tc>
          <w:tcPr>
            <w:tcW w:w="851" w:type="dxa"/>
          </w:tcPr>
          <w:p w14:paraId="07C333EB" w14:textId="77777777" w:rsidR="006657FE" w:rsidRPr="00D15A15" w:rsidRDefault="006657FE" w:rsidP="004A0197">
            <w:pPr>
              <w:pStyle w:val="TAC"/>
            </w:pPr>
            <w:r w:rsidRPr="00D15A15">
              <w:t>X</w:t>
            </w:r>
          </w:p>
        </w:tc>
      </w:tr>
      <w:tr w:rsidR="006657FE" w:rsidRPr="00D15A15" w14:paraId="140ED0AC" w14:textId="77777777" w:rsidTr="004A0197">
        <w:trPr>
          <w:jc w:val="center"/>
        </w:trPr>
        <w:tc>
          <w:tcPr>
            <w:tcW w:w="4361" w:type="dxa"/>
            <w:tcBorders>
              <w:bottom w:val="nil"/>
            </w:tcBorders>
          </w:tcPr>
          <w:p w14:paraId="59A5EA3A" w14:textId="77777777" w:rsidR="006657FE" w:rsidRPr="00D15A15" w:rsidRDefault="006657FE" w:rsidP="004A0197">
            <w:pPr>
              <w:pStyle w:val="TAL"/>
            </w:pPr>
            <w:r w:rsidRPr="00D15A15">
              <w:t>Handover and Relocation</w:t>
            </w:r>
          </w:p>
        </w:tc>
        <w:tc>
          <w:tcPr>
            <w:tcW w:w="992" w:type="dxa"/>
          </w:tcPr>
          <w:p w14:paraId="4D17A2F0" w14:textId="77777777" w:rsidR="006657FE" w:rsidRPr="00D15A15" w:rsidRDefault="006657FE" w:rsidP="004A0197">
            <w:pPr>
              <w:pStyle w:val="TAC"/>
            </w:pPr>
          </w:p>
        </w:tc>
        <w:tc>
          <w:tcPr>
            <w:tcW w:w="851" w:type="dxa"/>
          </w:tcPr>
          <w:p w14:paraId="1ED2B24C" w14:textId="77777777" w:rsidR="006657FE" w:rsidRPr="00D15A15" w:rsidRDefault="006657FE" w:rsidP="004A0197">
            <w:pPr>
              <w:pStyle w:val="TAC"/>
            </w:pPr>
          </w:p>
        </w:tc>
      </w:tr>
      <w:tr w:rsidR="006657FE" w:rsidRPr="00D15A15" w14:paraId="107EC86A" w14:textId="77777777" w:rsidTr="004A0197">
        <w:trPr>
          <w:jc w:val="center"/>
        </w:trPr>
        <w:tc>
          <w:tcPr>
            <w:tcW w:w="4361" w:type="dxa"/>
            <w:tcBorders>
              <w:top w:val="nil"/>
              <w:bottom w:val="nil"/>
            </w:tcBorders>
          </w:tcPr>
          <w:p w14:paraId="17681FC4" w14:textId="77777777" w:rsidR="006657FE" w:rsidRPr="00D15A15" w:rsidRDefault="006657FE" w:rsidP="004A0197">
            <w:pPr>
              <w:pStyle w:val="TAL"/>
              <w:ind w:firstLine="90"/>
            </w:pPr>
            <w:r w:rsidRPr="00D15A15">
              <w:t>Inter RNC hard HO, Iur not used or not available</w:t>
            </w:r>
          </w:p>
        </w:tc>
        <w:tc>
          <w:tcPr>
            <w:tcW w:w="992" w:type="dxa"/>
          </w:tcPr>
          <w:p w14:paraId="10976E69" w14:textId="77777777" w:rsidR="006657FE" w:rsidRPr="00D15A15" w:rsidRDefault="006657FE" w:rsidP="004A0197">
            <w:pPr>
              <w:pStyle w:val="TAC"/>
            </w:pPr>
            <w:r w:rsidRPr="00D15A15">
              <w:t>X</w:t>
            </w:r>
          </w:p>
        </w:tc>
        <w:tc>
          <w:tcPr>
            <w:tcW w:w="851" w:type="dxa"/>
          </w:tcPr>
          <w:p w14:paraId="1C735B35" w14:textId="77777777" w:rsidR="006657FE" w:rsidRPr="00D15A15" w:rsidRDefault="006657FE" w:rsidP="004A0197">
            <w:pPr>
              <w:pStyle w:val="TAC"/>
            </w:pPr>
            <w:r w:rsidRPr="00D15A15">
              <w:t>X</w:t>
            </w:r>
          </w:p>
        </w:tc>
      </w:tr>
      <w:tr w:rsidR="006657FE" w:rsidRPr="00D15A15" w14:paraId="14605928" w14:textId="77777777" w:rsidTr="004A0197">
        <w:trPr>
          <w:jc w:val="center"/>
        </w:trPr>
        <w:tc>
          <w:tcPr>
            <w:tcW w:w="4361" w:type="dxa"/>
            <w:tcBorders>
              <w:top w:val="nil"/>
              <w:bottom w:val="nil"/>
            </w:tcBorders>
          </w:tcPr>
          <w:p w14:paraId="6ADB3AE9" w14:textId="77777777" w:rsidR="006657FE" w:rsidRPr="00D15A15" w:rsidRDefault="006657FE" w:rsidP="004A0197">
            <w:pPr>
              <w:pStyle w:val="TAL"/>
              <w:ind w:firstLine="90"/>
            </w:pPr>
            <w:r w:rsidRPr="00D15A15">
              <w:t>Serving RNS Relocation (intra/inter MSC)</w:t>
            </w:r>
          </w:p>
        </w:tc>
        <w:tc>
          <w:tcPr>
            <w:tcW w:w="992" w:type="dxa"/>
          </w:tcPr>
          <w:p w14:paraId="776FE385" w14:textId="77777777" w:rsidR="006657FE" w:rsidRPr="00D15A15" w:rsidRDefault="006657FE" w:rsidP="004A0197">
            <w:pPr>
              <w:pStyle w:val="TAC"/>
            </w:pPr>
            <w:r w:rsidRPr="00D15A15">
              <w:t>X</w:t>
            </w:r>
          </w:p>
        </w:tc>
        <w:tc>
          <w:tcPr>
            <w:tcW w:w="851" w:type="dxa"/>
          </w:tcPr>
          <w:p w14:paraId="1A784E4B" w14:textId="77777777" w:rsidR="006657FE" w:rsidRPr="00D15A15" w:rsidRDefault="006657FE" w:rsidP="004A0197">
            <w:pPr>
              <w:pStyle w:val="TAC"/>
            </w:pPr>
            <w:r w:rsidRPr="00D15A15">
              <w:t>X</w:t>
            </w:r>
          </w:p>
        </w:tc>
      </w:tr>
      <w:tr w:rsidR="006657FE" w:rsidRPr="00D15A15" w14:paraId="69916F81" w14:textId="77777777" w:rsidTr="004A0197">
        <w:trPr>
          <w:jc w:val="center"/>
        </w:trPr>
        <w:tc>
          <w:tcPr>
            <w:tcW w:w="4361" w:type="dxa"/>
            <w:tcBorders>
              <w:top w:val="nil"/>
              <w:bottom w:val="single" w:sz="6" w:space="0" w:color="auto"/>
            </w:tcBorders>
          </w:tcPr>
          <w:p w14:paraId="4F491910" w14:textId="77777777" w:rsidR="006657FE" w:rsidRPr="00D15A15" w:rsidRDefault="006657FE" w:rsidP="004A0197">
            <w:pPr>
              <w:pStyle w:val="TAL"/>
              <w:ind w:firstLine="90"/>
            </w:pPr>
            <w:r w:rsidRPr="00D15A15">
              <w:t>Inter system hard HO (UMTS-GSM)</w:t>
            </w:r>
          </w:p>
        </w:tc>
        <w:tc>
          <w:tcPr>
            <w:tcW w:w="992" w:type="dxa"/>
            <w:tcBorders>
              <w:bottom w:val="single" w:sz="6" w:space="0" w:color="auto"/>
            </w:tcBorders>
          </w:tcPr>
          <w:p w14:paraId="42536A3B" w14:textId="77777777" w:rsidR="006657FE" w:rsidRPr="00D15A15" w:rsidRDefault="006657FE" w:rsidP="004A0197">
            <w:pPr>
              <w:pStyle w:val="TAC"/>
            </w:pPr>
            <w:r w:rsidRPr="00D15A15">
              <w:t>X</w:t>
            </w:r>
          </w:p>
        </w:tc>
        <w:tc>
          <w:tcPr>
            <w:tcW w:w="851" w:type="dxa"/>
            <w:tcBorders>
              <w:bottom w:val="single" w:sz="6" w:space="0" w:color="auto"/>
            </w:tcBorders>
          </w:tcPr>
          <w:p w14:paraId="151F3719" w14:textId="77777777" w:rsidR="006657FE" w:rsidRPr="00D15A15" w:rsidRDefault="006657FE" w:rsidP="004A0197">
            <w:pPr>
              <w:pStyle w:val="TAC"/>
            </w:pPr>
            <w:r w:rsidRPr="00D15A15">
              <w:t>X</w:t>
            </w:r>
          </w:p>
        </w:tc>
      </w:tr>
      <w:tr w:rsidR="006657FE" w:rsidRPr="00D15A15" w14:paraId="60D92909" w14:textId="77777777" w:rsidTr="004A0197">
        <w:trPr>
          <w:jc w:val="center"/>
        </w:trPr>
        <w:tc>
          <w:tcPr>
            <w:tcW w:w="4361" w:type="dxa"/>
            <w:tcBorders>
              <w:top w:val="single" w:sz="6" w:space="0" w:color="auto"/>
              <w:bottom w:val="single" w:sz="6" w:space="0" w:color="auto"/>
            </w:tcBorders>
          </w:tcPr>
          <w:p w14:paraId="0B6F9543" w14:textId="77777777" w:rsidR="006657FE" w:rsidRPr="00D15A15" w:rsidRDefault="006657FE" w:rsidP="004A0197">
            <w:pPr>
              <w:pStyle w:val="TAL"/>
            </w:pPr>
            <w:r w:rsidRPr="00D15A15">
              <w:t>Inter system Change (UMTS-GSM)</w:t>
            </w:r>
          </w:p>
        </w:tc>
        <w:tc>
          <w:tcPr>
            <w:tcW w:w="992" w:type="dxa"/>
            <w:tcBorders>
              <w:top w:val="single" w:sz="6" w:space="0" w:color="auto"/>
              <w:bottom w:val="single" w:sz="6" w:space="0" w:color="auto"/>
            </w:tcBorders>
          </w:tcPr>
          <w:p w14:paraId="52BDE64F" w14:textId="77777777" w:rsidR="006657FE" w:rsidRPr="00D15A15" w:rsidRDefault="006657FE" w:rsidP="004A0197">
            <w:pPr>
              <w:pStyle w:val="TAC"/>
            </w:pPr>
            <w:r w:rsidRPr="00D15A15">
              <w:t>X</w:t>
            </w:r>
          </w:p>
        </w:tc>
        <w:tc>
          <w:tcPr>
            <w:tcW w:w="851" w:type="dxa"/>
            <w:tcBorders>
              <w:top w:val="single" w:sz="6" w:space="0" w:color="auto"/>
              <w:bottom w:val="single" w:sz="6" w:space="0" w:color="auto"/>
            </w:tcBorders>
          </w:tcPr>
          <w:p w14:paraId="5A393CAA" w14:textId="77777777" w:rsidR="006657FE" w:rsidRPr="00D15A15" w:rsidRDefault="006657FE" w:rsidP="004A0197">
            <w:pPr>
              <w:pStyle w:val="TAC"/>
            </w:pPr>
            <w:r w:rsidRPr="00D15A15">
              <w:t>X</w:t>
            </w:r>
          </w:p>
        </w:tc>
      </w:tr>
      <w:tr w:rsidR="006657FE" w:rsidRPr="00D15A15" w14:paraId="6817AA19" w14:textId="77777777" w:rsidTr="004A0197">
        <w:trPr>
          <w:jc w:val="center"/>
        </w:trPr>
        <w:tc>
          <w:tcPr>
            <w:tcW w:w="4361" w:type="dxa"/>
            <w:tcBorders>
              <w:top w:val="single" w:sz="6" w:space="0" w:color="auto"/>
              <w:bottom w:val="nil"/>
            </w:tcBorders>
          </w:tcPr>
          <w:p w14:paraId="060831F6" w14:textId="77777777" w:rsidR="006657FE" w:rsidRPr="00D15A15" w:rsidRDefault="006657FE" w:rsidP="004A0197">
            <w:pPr>
              <w:pStyle w:val="TAL"/>
            </w:pPr>
            <w:r w:rsidRPr="00D15A15">
              <w:t>Paging Triggering</w:t>
            </w:r>
          </w:p>
        </w:tc>
        <w:tc>
          <w:tcPr>
            <w:tcW w:w="992" w:type="dxa"/>
            <w:tcBorders>
              <w:top w:val="single" w:sz="6" w:space="0" w:color="auto"/>
            </w:tcBorders>
          </w:tcPr>
          <w:p w14:paraId="03716F3B" w14:textId="77777777" w:rsidR="006657FE" w:rsidRPr="00D15A15" w:rsidRDefault="006657FE" w:rsidP="004A0197">
            <w:pPr>
              <w:pStyle w:val="TAC"/>
            </w:pPr>
          </w:p>
        </w:tc>
        <w:tc>
          <w:tcPr>
            <w:tcW w:w="851" w:type="dxa"/>
            <w:tcBorders>
              <w:top w:val="single" w:sz="6" w:space="0" w:color="auto"/>
            </w:tcBorders>
          </w:tcPr>
          <w:p w14:paraId="31C4DB23" w14:textId="77777777" w:rsidR="006657FE" w:rsidRPr="00D15A15" w:rsidRDefault="006657FE" w:rsidP="004A0197">
            <w:pPr>
              <w:pStyle w:val="TAC"/>
            </w:pPr>
            <w:r w:rsidRPr="00D15A15">
              <w:t>X</w:t>
            </w:r>
          </w:p>
        </w:tc>
      </w:tr>
      <w:tr w:rsidR="006657FE" w:rsidRPr="00D15A15" w14:paraId="0A2DB61F" w14:textId="77777777" w:rsidTr="004A0197">
        <w:trPr>
          <w:jc w:val="center"/>
        </w:trPr>
        <w:tc>
          <w:tcPr>
            <w:tcW w:w="4361" w:type="dxa"/>
            <w:tcBorders>
              <w:top w:val="single" w:sz="4" w:space="0" w:color="auto"/>
              <w:bottom w:val="single" w:sz="6" w:space="0" w:color="auto"/>
            </w:tcBorders>
          </w:tcPr>
          <w:p w14:paraId="6EE57FDC" w14:textId="77777777" w:rsidR="006657FE" w:rsidRPr="00D15A15" w:rsidRDefault="006657FE" w:rsidP="004A0197">
            <w:pPr>
              <w:pStyle w:val="TAL"/>
            </w:pPr>
            <w:r w:rsidRPr="00D15A15">
              <w:t>GERAN System Information Retrieval</w:t>
            </w:r>
          </w:p>
        </w:tc>
        <w:tc>
          <w:tcPr>
            <w:tcW w:w="992" w:type="dxa"/>
            <w:tcBorders>
              <w:top w:val="single" w:sz="6" w:space="0" w:color="auto"/>
              <w:bottom w:val="single" w:sz="6" w:space="0" w:color="auto"/>
            </w:tcBorders>
          </w:tcPr>
          <w:p w14:paraId="756701A5" w14:textId="77777777" w:rsidR="006657FE" w:rsidRPr="00D15A15" w:rsidRDefault="006657FE" w:rsidP="004A0197">
            <w:pPr>
              <w:pStyle w:val="TAC"/>
            </w:pPr>
            <w:r w:rsidRPr="00D15A15">
              <w:t>X</w:t>
            </w:r>
          </w:p>
        </w:tc>
        <w:tc>
          <w:tcPr>
            <w:tcW w:w="851" w:type="dxa"/>
            <w:tcBorders>
              <w:top w:val="single" w:sz="6" w:space="0" w:color="auto"/>
              <w:bottom w:val="single" w:sz="6" w:space="0" w:color="auto"/>
            </w:tcBorders>
          </w:tcPr>
          <w:p w14:paraId="0BB71859" w14:textId="77777777" w:rsidR="006657FE" w:rsidRPr="00D15A15" w:rsidRDefault="006657FE" w:rsidP="004A0197">
            <w:pPr>
              <w:pStyle w:val="TAC"/>
            </w:pPr>
            <w:r w:rsidRPr="00D15A15">
              <w:t>X</w:t>
            </w:r>
          </w:p>
        </w:tc>
      </w:tr>
      <w:tr w:rsidR="006657FE" w:rsidRPr="00D15A15" w14:paraId="58069421" w14:textId="77777777" w:rsidTr="004A0197">
        <w:trPr>
          <w:jc w:val="center"/>
        </w:trPr>
        <w:tc>
          <w:tcPr>
            <w:tcW w:w="4361" w:type="dxa"/>
            <w:tcBorders>
              <w:bottom w:val="nil"/>
            </w:tcBorders>
          </w:tcPr>
          <w:p w14:paraId="16B0880C" w14:textId="77777777" w:rsidR="006657FE" w:rsidRPr="00D15A15" w:rsidRDefault="006657FE" w:rsidP="004A0197">
            <w:pPr>
              <w:pStyle w:val="TAL"/>
            </w:pPr>
          </w:p>
        </w:tc>
        <w:tc>
          <w:tcPr>
            <w:tcW w:w="992" w:type="dxa"/>
          </w:tcPr>
          <w:p w14:paraId="0D600476" w14:textId="77777777" w:rsidR="006657FE" w:rsidRPr="00D15A15" w:rsidRDefault="006657FE" w:rsidP="004A0197">
            <w:pPr>
              <w:pStyle w:val="TAC"/>
            </w:pPr>
          </w:p>
        </w:tc>
        <w:tc>
          <w:tcPr>
            <w:tcW w:w="851" w:type="dxa"/>
          </w:tcPr>
          <w:p w14:paraId="3797DD03" w14:textId="77777777" w:rsidR="006657FE" w:rsidRPr="00D15A15" w:rsidRDefault="006657FE" w:rsidP="004A0197">
            <w:pPr>
              <w:pStyle w:val="TAC"/>
            </w:pPr>
          </w:p>
        </w:tc>
      </w:tr>
      <w:tr w:rsidR="006657FE" w:rsidRPr="00D15A15" w14:paraId="09B34726" w14:textId="77777777" w:rsidTr="004A0197">
        <w:trPr>
          <w:jc w:val="center"/>
        </w:trPr>
        <w:tc>
          <w:tcPr>
            <w:tcW w:w="4361" w:type="dxa"/>
            <w:tcBorders>
              <w:bottom w:val="nil"/>
            </w:tcBorders>
          </w:tcPr>
          <w:p w14:paraId="0F6DA03D" w14:textId="77777777" w:rsidR="006657FE" w:rsidRPr="00D15A15" w:rsidRDefault="006657FE" w:rsidP="004A0197">
            <w:pPr>
              <w:pStyle w:val="TAL"/>
              <w:rPr>
                <w:b/>
              </w:rPr>
            </w:pPr>
            <w:r w:rsidRPr="00D15A15">
              <w:rPr>
                <w:b/>
              </w:rPr>
              <w:t>Security Functions:</w:t>
            </w:r>
          </w:p>
        </w:tc>
        <w:tc>
          <w:tcPr>
            <w:tcW w:w="992" w:type="dxa"/>
          </w:tcPr>
          <w:p w14:paraId="7BA90D5D" w14:textId="77777777" w:rsidR="006657FE" w:rsidRPr="00D15A15" w:rsidRDefault="006657FE" w:rsidP="004A0197">
            <w:pPr>
              <w:pStyle w:val="TAC"/>
            </w:pPr>
          </w:p>
        </w:tc>
        <w:tc>
          <w:tcPr>
            <w:tcW w:w="851" w:type="dxa"/>
          </w:tcPr>
          <w:p w14:paraId="1F729462" w14:textId="77777777" w:rsidR="006657FE" w:rsidRPr="00D15A15" w:rsidRDefault="006657FE" w:rsidP="004A0197">
            <w:pPr>
              <w:pStyle w:val="TAC"/>
            </w:pPr>
          </w:p>
        </w:tc>
      </w:tr>
      <w:tr w:rsidR="006657FE" w:rsidRPr="00D15A15" w14:paraId="01B853F6" w14:textId="77777777" w:rsidTr="004A0197">
        <w:trPr>
          <w:jc w:val="center"/>
        </w:trPr>
        <w:tc>
          <w:tcPr>
            <w:tcW w:w="4361" w:type="dxa"/>
            <w:tcBorders>
              <w:bottom w:val="nil"/>
            </w:tcBorders>
          </w:tcPr>
          <w:p w14:paraId="3DBD4496" w14:textId="77777777" w:rsidR="006657FE" w:rsidRPr="00D15A15" w:rsidRDefault="006657FE" w:rsidP="004A0197">
            <w:pPr>
              <w:pStyle w:val="TAL"/>
            </w:pPr>
            <w:r w:rsidRPr="00D15A15">
              <w:t>Data confidentiality</w:t>
            </w:r>
          </w:p>
        </w:tc>
        <w:tc>
          <w:tcPr>
            <w:tcW w:w="992" w:type="dxa"/>
          </w:tcPr>
          <w:p w14:paraId="20FD08C8" w14:textId="77777777" w:rsidR="006657FE" w:rsidRPr="00D15A15" w:rsidRDefault="006657FE" w:rsidP="004A0197">
            <w:pPr>
              <w:pStyle w:val="TAC"/>
            </w:pPr>
          </w:p>
        </w:tc>
        <w:tc>
          <w:tcPr>
            <w:tcW w:w="851" w:type="dxa"/>
          </w:tcPr>
          <w:p w14:paraId="2646B5C7" w14:textId="77777777" w:rsidR="006657FE" w:rsidRPr="00D15A15" w:rsidRDefault="006657FE" w:rsidP="004A0197">
            <w:pPr>
              <w:pStyle w:val="TAC"/>
            </w:pPr>
          </w:p>
        </w:tc>
      </w:tr>
      <w:tr w:rsidR="006657FE" w:rsidRPr="00D15A15" w14:paraId="7165E1C4" w14:textId="77777777" w:rsidTr="004A0197">
        <w:trPr>
          <w:jc w:val="center"/>
        </w:trPr>
        <w:tc>
          <w:tcPr>
            <w:tcW w:w="4361" w:type="dxa"/>
            <w:tcBorders>
              <w:top w:val="nil"/>
              <w:bottom w:val="nil"/>
            </w:tcBorders>
          </w:tcPr>
          <w:p w14:paraId="1779AE7B" w14:textId="77777777" w:rsidR="006657FE" w:rsidRPr="00D15A15" w:rsidRDefault="006657FE" w:rsidP="004A0197">
            <w:pPr>
              <w:pStyle w:val="TAL"/>
            </w:pPr>
            <w:r w:rsidRPr="00D15A15">
              <w:t xml:space="preserve">   Radio interface ciphering</w:t>
            </w:r>
          </w:p>
        </w:tc>
        <w:tc>
          <w:tcPr>
            <w:tcW w:w="992" w:type="dxa"/>
          </w:tcPr>
          <w:p w14:paraId="32275B4F" w14:textId="77777777" w:rsidR="006657FE" w:rsidRPr="00D15A15" w:rsidRDefault="006657FE" w:rsidP="004A0197">
            <w:pPr>
              <w:pStyle w:val="TAC"/>
            </w:pPr>
            <w:r w:rsidRPr="00D15A15">
              <w:t>X</w:t>
            </w:r>
          </w:p>
        </w:tc>
        <w:tc>
          <w:tcPr>
            <w:tcW w:w="851" w:type="dxa"/>
          </w:tcPr>
          <w:p w14:paraId="2AE6C024" w14:textId="77777777" w:rsidR="006657FE" w:rsidRPr="00D15A15" w:rsidRDefault="006657FE" w:rsidP="004A0197">
            <w:pPr>
              <w:pStyle w:val="TAC"/>
            </w:pPr>
          </w:p>
        </w:tc>
      </w:tr>
      <w:tr w:rsidR="006657FE" w:rsidRPr="00D15A15" w14:paraId="74EC00C6" w14:textId="77777777" w:rsidTr="004A0197">
        <w:trPr>
          <w:jc w:val="center"/>
        </w:trPr>
        <w:tc>
          <w:tcPr>
            <w:tcW w:w="4361" w:type="dxa"/>
            <w:tcBorders>
              <w:top w:val="nil"/>
              <w:bottom w:val="nil"/>
            </w:tcBorders>
          </w:tcPr>
          <w:p w14:paraId="6C932159" w14:textId="77777777" w:rsidR="006657FE" w:rsidRPr="00D15A15" w:rsidRDefault="006657FE" w:rsidP="004A0197">
            <w:pPr>
              <w:pStyle w:val="TAL"/>
            </w:pPr>
            <w:r w:rsidRPr="00D15A15">
              <w:t xml:space="preserve">   Ciphering key management</w:t>
            </w:r>
          </w:p>
        </w:tc>
        <w:tc>
          <w:tcPr>
            <w:tcW w:w="992" w:type="dxa"/>
            <w:tcBorders>
              <w:bottom w:val="nil"/>
            </w:tcBorders>
          </w:tcPr>
          <w:p w14:paraId="63734AFE" w14:textId="77777777" w:rsidR="006657FE" w:rsidRPr="00D15A15" w:rsidRDefault="006657FE" w:rsidP="004A0197">
            <w:pPr>
              <w:pStyle w:val="TAC"/>
            </w:pPr>
          </w:p>
        </w:tc>
        <w:tc>
          <w:tcPr>
            <w:tcW w:w="851" w:type="dxa"/>
            <w:tcBorders>
              <w:bottom w:val="nil"/>
            </w:tcBorders>
          </w:tcPr>
          <w:p w14:paraId="5910CF42" w14:textId="77777777" w:rsidR="006657FE" w:rsidRPr="00D15A15" w:rsidRDefault="006657FE" w:rsidP="004A0197">
            <w:pPr>
              <w:pStyle w:val="TAC"/>
            </w:pPr>
            <w:r w:rsidRPr="00D15A15">
              <w:t>X</w:t>
            </w:r>
          </w:p>
        </w:tc>
      </w:tr>
      <w:tr w:rsidR="006657FE" w:rsidRPr="00D15A15" w14:paraId="0F919BD1" w14:textId="77777777" w:rsidTr="004A0197">
        <w:trPr>
          <w:jc w:val="center"/>
        </w:trPr>
        <w:tc>
          <w:tcPr>
            <w:tcW w:w="4361" w:type="dxa"/>
            <w:tcBorders>
              <w:top w:val="nil"/>
            </w:tcBorders>
          </w:tcPr>
          <w:p w14:paraId="1CE6980E" w14:textId="77777777" w:rsidR="006657FE" w:rsidRPr="00D15A15" w:rsidRDefault="006657FE" w:rsidP="004A0197">
            <w:pPr>
              <w:pStyle w:val="TAL"/>
            </w:pPr>
            <w:r w:rsidRPr="00D15A15">
              <w:t xml:space="preserve">   User identity confidentiality</w:t>
            </w:r>
          </w:p>
        </w:tc>
        <w:tc>
          <w:tcPr>
            <w:tcW w:w="992" w:type="dxa"/>
          </w:tcPr>
          <w:p w14:paraId="556408C2" w14:textId="77777777" w:rsidR="006657FE" w:rsidRPr="00D15A15" w:rsidRDefault="006657FE" w:rsidP="004A0197">
            <w:pPr>
              <w:pStyle w:val="TAC"/>
            </w:pPr>
            <w:r w:rsidRPr="00D15A15">
              <w:t>X</w:t>
            </w:r>
          </w:p>
        </w:tc>
        <w:tc>
          <w:tcPr>
            <w:tcW w:w="851" w:type="dxa"/>
          </w:tcPr>
          <w:p w14:paraId="79B0D2BD" w14:textId="77777777" w:rsidR="006657FE" w:rsidRPr="00D15A15" w:rsidRDefault="006657FE" w:rsidP="004A0197">
            <w:pPr>
              <w:pStyle w:val="TAC"/>
            </w:pPr>
            <w:r w:rsidRPr="00D15A15">
              <w:t>X</w:t>
            </w:r>
          </w:p>
        </w:tc>
      </w:tr>
      <w:tr w:rsidR="006657FE" w:rsidRPr="00D15A15" w14:paraId="54F2D329" w14:textId="77777777" w:rsidTr="004A0197">
        <w:trPr>
          <w:jc w:val="center"/>
        </w:trPr>
        <w:tc>
          <w:tcPr>
            <w:tcW w:w="4361" w:type="dxa"/>
            <w:tcBorders>
              <w:bottom w:val="nil"/>
            </w:tcBorders>
          </w:tcPr>
          <w:p w14:paraId="60135DD7" w14:textId="77777777" w:rsidR="006657FE" w:rsidRPr="00D15A15" w:rsidRDefault="006657FE" w:rsidP="004A0197">
            <w:pPr>
              <w:pStyle w:val="TAL"/>
            </w:pPr>
            <w:r w:rsidRPr="00D15A15">
              <w:t>Data integrity</w:t>
            </w:r>
          </w:p>
        </w:tc>
        <w:tc>
          <w:tcPr>
            <w:tcW w:w="992" w:type="dxa"/>
          </w:tcPr>
          <w:p w14:paraId="6203F4CB" w14:textId="77777777" w:rsidR="006657FE" w:rsidRPr="00D15A15" w:rsidRDefault="006657FE" w:rsidP="004A0197">
            <w:pPr>
              <w:pStyle w:val="TAC"/>
            </w:pPr>
          </w:p>
        </w:tc>
        <w:tc>
          <w:tcPr>
            <w:tcW w:w="851" w:type="dxa"/>
          </w:tcPr>
          <w:p w14:paraId="4CD2FAF8" w14:textId="77777777" w:rsidR="006657FE" w:rsidRPr="00D15A15" w:rsidRDefault="006657FE" w:rsidP="004A0197">
            <w:pPr>
              <w:pStyle w:val="TAC"/>
            </w:pPr>
          </w:p>
        </w:tc>
      </w:tr>
      <w:tr w:rsidR="006657FE" w:rsidRPr="00D15A15" w14:paraId="56C9162B" w14:textId="77777777" w:rsidTr="004A0197">
        <w:trPr>
          <w:jc w:val="center"/>
        </w:trPr>
        <w:tc>
          <w:tcPr>
            <w:tcW w:w="4361" w:type="dxa"/>
            <w:tcBorders>
              <w:top w:val="nil"/>
              <w:bottom w:val="nil"/>
            </w:tcBorders>
          </w:tcPr>
          <w:p w14:paraId="029BA849" w14:textId="77777777" w:rsidR="006657FE" w:rsidRPr="00D15A15" w:rsidRDefault="006657FE" w:rsidP="004A0197">
            <w:pPr>
              <w:pStyle w:val="TAL"/>
            </w:pPr>
            <w:r w:rsidRPr="00D15A15">
              <w:t xml:space="preserve">   Integrity checking</w:t>
            </w:r>
          </w:p>
        </w:tc>
        <w:tc>
          <w:tcPr>
            <w:tcW w:w="992" w:type="dxa"/>
          </w:tcPr>
          <w:p w14:paraId="2893AA93" w14:textId="77777777" w:rsidR="006657FE" w:rsidRPr="00D15A15" w:rsidRDefault="006657FE" w:rsidP="004A0197">
            <w:pPr>
              <w:pStyle w:val="TAC"/>
            </w:pPr>
            <w:r w:rsidRPr="00D15A15">
              <w:t>X</w:t>
            </w:r>
          </w:p>
        </w:tc>
        <w:tc>
          <w:tcPr>
            <w:tcW w:w="851" w:type="dxa"/>
          </w:tcPr>
          <w:p w14:paraId="440389C5" w14:textId="77777777" w:rsidR="006657FE" w:rsidRPr="00D15A15" w:rsidRDefault="006657FE" w:rsidP="004A0197">
            <w:pPr>
              <w:pStyle w:val="TAC"/>
            </w:pPr>
          </w:p>
        </w:tc>
      </w:tr>
      <w:tr w:rsidR="006657FE" w:rsidRPr="00D15A15" w14:paraId="7DD3E75D" w14:textId="77777777" w:rsidTr="004A0197">
        <w:trPr>
          <w:jc w:val="center"/>
        </w:trPr>
        <w:tc>
          <w:tcPr>
            <w:tcW w:w="4361" w:type="dxa"/>
            <w:tcBorders>
              <w:top w:val="nil"/>
            </w:tcBorders>
          </w:tcPr>
          <w:p w14:paraId="7B645406" w14:textId="77777777" w:rsidR="006657FE" w:rsidRPr="00D15A15" w:rsidRDefault="006657FE" w:rsidP="004A0197">
            <w:pPr>
              <w:pStyle w:val="TAL"/>
            </w:pPr>
            <w:r w:rsidRPr="00D15A15">
              <w:t xml:space="preserve">   Integrity key management</w:t>
            </w:r>
          </w:p>
        </w:tc>
        <w:tc>
          <w:tcPr>
            <w:tcW w:w="992" w:type="dxa"/>
          </w:tcPr>
          <w:p w14:paraId="52F8534E" w14:textId="77777777" w:rsidR="006657FE" w:rsidRPr="00D15A15" w:rsidRDefault="006657FE" w:rsidP="004A0197">
            <w:pPr>
              <w:pStyle w:val="TAC"/>
            </w:pPr>
          </w:p>
        </w:tc>
        <w:tc>
          <w:tcPr>
            <w:tcW w:w="851" w:type="dxa"/>
          </w:tcPr>
          <w:p w14:paraId="1BA0AB2F" w14:textId="77777777" w:rsidR="006657FE" w:rsidRPr="00D15A15" w:rsidRDefault="006657FE" w:rsidP="004A0197">
            <w:pPr>
              <w:pStyle w:val="TAC"/>
            </w:pPr>
            <w:r w:rsidRPr="00D15A15">
              <w:t>X</w:t>
            </w:r>
          </w:p>
        </w:tc>
      </w:tr>
      <w:tr w:rsidR="006657FE" w:rsidRPr="00D15A15" w14:paraId="1B24890B" w14:textId="77777777" w:rsidTr="004A0197">
        <w:trPr>
          <w:jc w:val="center"/>
        </w:trPr>
        <w:tc>
          <w:tcPr>
            <w:tcW w:w="4361" w:type="dxa"/>
            <w:tcBorders>
              <w:top w:val="nil"/>
              <w:bottom w:val="nil"/>
            </w:tcBorders>
          </w:tcPr>
          <w:p w14:paraId="455FCAF4" w14:textId="77777777" w:rsidR="006657FE" w:rsidRPr="00D15A15" w:rsidRDefault="006657FE" w:rsidP="004A0197">
            <w:pPr>
              <w:pStyle w:val="TAL"/>
            </w:pPr>
          </w:p>
        </w:tc>
        <w:tc>
          <w:tcPr>
            <w:tcW w:w="992" w:type="dxa"/>
          </w:tcPr>
          <w:p w14:paraId="06F9C956" w14:textId="77777777" w:rsidR="006657FE" w:rsidRPr="00D15A15" w:rsidRDefault="006657FE" w:rsidP="004A0197">
            <w:pPr>
              <w:pStyle w:val="TAC"/>
            </w:pPr>
          </w:p>
        </w:tc>
        <w:tc>
          <w:tcPr>
            <w:tcW w:w="851" w:type="dxa"/>
          </w:tcPr>
          <w:p w14:paraId="37ADA1CA" w14:textId="77777777" w:rsidR="006657FE" w:rsidRPr="00D15A15" w:rsidRDefault="006657FE" w:rsidP="004A0197">
            <w:pPr>
              <w:pStyle w:val="TAC"/>
            </w:pPr>
          </w:p>
        </w:tc>
      </w:tr>
      <w:tr w:rsidR="006657FE" w:rsidRPr="00D15A15" w14:paraId="5EDB69C5" w14:textId="77777777" w:rsidTr="004A0197">
        <w:trPr>
          <w:jc w:val="center"/>
        </w:trPr>
        <w:tc>
          <w:tcPr>
            <w:tcW w:w="4361" w:type="dxa"/>
            <w:tcBorders>
              <w:bottom w:val="nil"/>
            </w:tcBorders>
          </w:tcPr>
          <w:p w14:paraId="63AA297C" w14:textId="77777777" w:rsidR="006657FE" w:rsidRPr="00D15A15" w:rsidRDefault="006657FE" w:rsidP="004A0197">
            <w:pPr>
              <w:pStyle w:val="TAL"/>
              <w:rPr>
                <w:b/>
              </w:rPr>
            </w:pPr>
            <w:r w:rsidRPr="00D15A15">
              <w:rPr>
                <w:b/>
              </w:rPr>
              <w:t>Service and Network Access functions:</w:t>
            </w:r>
          </w:p>
        </w:tc>
        <w:tc>
          <w:tcPr>
            <w:tcW w:w="992" w:type="dxa"/>
          </w:tcPr>
          <w:p w14:paraId="1206669F" w14:textId="77777777" w:rsidR="006657FE" w:rsidRPr="00D15A15" w:rsidRDefault="006657FE" w:rsidP="004A0197">
            <w:pPr>
              <w:pStyle w:val="TAC"/>
            </w:pPr>
          </w:p>
        </w:tc>
        <w:tc>
          <w:tcPr>
            <w:tcW w:w="851" w:type="dxa"/>
          </w:tcPr>
          <w:p w14:paraId="1A9B9CCF" w14:textId="77777777" w:rsidR="006657FE" w:rsidRPr="00D15A15" w:rsidRDefault="006657FE" w:rsidP="004A0197">
            <w:pPr>
              <w:pStyle w:val="TAC"/>
            </w:pPr>
          </w:p>
        </w:tc>
      </w:tr>
      <w:tr w:rsidR="006657FE" w:rsidRPr="00D15A15" w14:paraId="3DCC5007" w14:textId="77777777" w:rsidTr="004A0197">
        <w:trPr>
          <w:jc w:val="center"/>
        </w:trPr>
        <w:tc>
          <w:tcPr>
            <w:tcW w:w="4361" w:type="dxa"/>
            <w:tcBorders>
              <w:bottom w:val="nil"/>
            </w:tcBorders>
          </w:tcPr>
          <w:p w14:paraId="227589BA" w14:textId="77777777" w:rsidR="006657FE" w:rsidRPr="00D15A15" w:rsidRDefault="006657FE" w:rsidP="004A0197">
            <w:pPr>
              <w:pStyle w:val="TAL"/>
            </w:pPr>
            <w:r w:rsidRPr="00D15A15">
              <w:t>CN Signalling data</w:t>
            </w:r>
          </w:p>
        </w:tc>
        <w:tc>
          <w:tcPr>
            <w:tcW w:w="992" w:type="dxa"/>
          </w:tcPr>
          <w:p w14:paraId="12317246" w14:textId="77777777" w:rsidR="006657FE" w:rsidRPr="00D15A15" w:rsidRDefault="006657FE" w:rsidP="004A0197">
            <w:pPr>
              <w:pStyle w:val="TAC"/>
            </w:pPr>
            <w:r w:rsidRPr="00D15A15">
              <w:t>X</w:t>
            </w:r>
          </w:p>
        </w:tc>
        <w:tc>
          <w:tcPr>
            <w:tcW w:w="851" w:type="dxa"/>
          </w:tcPr>
          <w:p w14:paraId="0DF9A8C5" w14:textId="77777777" w:rsidR="006657FE" w:rsidRPr="00D15A15" w:rsidRDefault="006657FE" w:rsidP="004A0197">
            <w:pPr>
              <w:pStyle w:val="TAC"/>
            </w:pPr>
            <w:r w:rsidRPr="00D15A15">
              <w:t>X</w:t>
            </w:r>
          </w:p>
        </w:tc>
      </w:tr>
      <w:tr w:rsidR="006657FE" w:rsidRPr="00D15A15" w14:paraId="1EC9177B" w14:textId="77777777" w:rsidTr="004A0197">
        <w:trPr>
          <w:jc w:val="center"/>
        </w:trPr>
        <w:tc>
          <w:tcPr>
            <w:tcW w:w="4361" w:type="dxa"/>
          </w:tcPr>
          <w:p w14:paraId="6226FACD" w14:textId="77777777" w:rsidR="006657FE" w:rsidRPr="00D15A15" w:rsidRDefault="006657FE" w:rsidP="004A0197">
            <w:pPr>
              <w:pStyle w:val="TAL"/>
            </w:pPr>
            <w:r w:rsidRPr="00D15A15">
              <w:t>Data Volume Reporting</w:t>
            </w:r>
          </w:p>
        </w:tc>
        <w:tc>
          <w:tcPr>
            <w:tcW w:w="992" w:type="dxa"/>
          </w:tcPr>
          <w:p w14:paraId="0C7077A6" w14:textId="77777777" w:rsidR="006657FE" w:rsidRPr="00D15A15" w:rsidRDefault="006657FE" w:rsidP="004A0197">
            <w:pPr>
              <w:pStyle w:val="TAC"/>
            </w:pPr>
            <w:r w:rsidRPr="00D15A15">
              <w:t>X</w:t>
            </w:r>
          </w:p>
        </w:tc>
        <w:tc>
          <w:tcPr>
            <w:tcW w:w="851" w:type="dxa"/>
          </w:tcPr>
          <w:p w14:paraId="51AAC15E" w14:textId="77777777" w:rsidR="006657FE" w:rsidRPr="00D15A15" w:rsidRDefault="006657FE" w:rsidP="004A0197">
            <w:pPr>
              <w:pStyle w:val="TAC"/>
            </w:pPr>
          </w:p>
        </w:tc>
      </w:tr>
      <w:tr w:rsidR="006657FE" w:rsidRPr="00D15A15" w14:paraId="1CC77BE9" w14:textId="77777777" w:rsidTr="004A0197">
        <w:trPr>
          <w:jc w:val="center"/>
        </w:trPr>
        <w:tc>
          <w:tcPr>
            <w:tcW w:w="4361" w:type="dxa"/>
          </w:tcPr>
          <w:p w14:paraId="2396857A" w14:textId="77777777" w:rsidR="006657FE" w:rsidRPr="00D15A15" w:rsidRDefault="006657FE" w:rsidP="004A0197">
            <w:pPr>
              <w:pStyle w:val="TAL"/>
            </w:pPr>
            <w:r w:rsidRPr="00D15A15">
              <w:t>UE Tracing</w:t>
            </w:r>
          </w:p>
        </w:tc>
        <w:tc>
          <w:tcPr>
            <w:tcW w:w="992" w:type="dxa"/>
          </w:tcPr>
          <w:p w14:paraId="608B7136" w14:textId="77777777" w:rsidR="006657FE" w:rsidRPr="00D15A15" w:rsidRDefault="006657FE" w:rsidP="004A0197">
            <w:pPr>
              <w:pStyle w:val="TAC"/>
            </w:pPr>
            <w:r w:rsidRPr="00D15A15">
              <w:t>X</w:t>
            </w:r>
          </w:p>
        </w:tc>
        <w:tc>
          <w:tcPr>
            <w:tcW w:w="851" w:type="dxa"/>
          </w:tcPr>
          <w:p w14:paraId="608300ED" w14:textId="77777777" w:rsidR="006657FE" w:rsidRPr="00D15A15" w:rsidRDefault="006657FE" w:rsidP="004A0197">
            <w:pPr>
              <w:pStyle w:val="TAC"/>
            </w:pPr>
            <w:r w:rsidRPr="00D15A15">
              <w:t>X</w:t>
            </w:r>
          </w:p>
        </w:tc>
      </w:tr>
      <w:tr w:rsidR="006657FE" w:rsidRPr="00D15A15" w14:paraId="6734133B" w14:textId="77777777" w:rsidTr="004A0197">
        <w:trPr>
          <w:jc w:val="center"/>
        </w:trPr>
        <w:tc>
          <w:tcPr>
            <w:tcW w:w="4361" w:type="dxa"/>
          </w:tcPr>
          <w:p w14:paraId="2BE95E21" w14:textId="77777777" w:rsidR="006657FE" w:rsidRPr="00D15A15" w:rsidRDefault="006657FE" w:rsidP="004A0197">
            <w:pPr>
              <w:pStyle w:val="TAL"/>
            </w:pPr>
            <w:r w:rsidRPr="00D15A15">
              <w:t>MDT</w:t>
            </w:r>
          </w:p>
        </w:tc>
        <w:tc>
          <w:tcPr>
            <w:tcW w:w="992" w:type="dxa"/>
          </w:tcPr>
          <w:p w14:paraId="32CCF294" w14:textId="77777777" w:rsidR="006657FE" w:rsidRPr="00D15A15" w:rsidRDefault="006657FE" w:rsidP="004A0197">
            <w:pPr>
              <w:pStyle w:val="TAC"/>
            </w:pPr>
            <w:r w:rsidRPr="00D15A15">
              <w:t>X</w:t>
            </w:r>
          </w:p>
        </w:tc>
        <w:tc>
          <w:tcPr>
            <w:tcW w:w="851" w:type="dxa"/>
          </w:tcPr>
          <w:p w14:paraId="7B82E264" w14:textId="77777777" w:rsidR="006657FE" w:rsidRPr="00D15A15" w:rsidRDefault="006657FE" w:rsidP="004A0197">
            <w:pPr>
              <w:pStyle w:val="TAC"/>
            </w:pPr>
            <w:r w:rsidRPr="00D15A15">
              <w:t>X</w:t>
            </w:r>
          </w:p>
        </w:tc>
      </w:tr>
      <w:tr w:rsidR="006657FE" w:rsidRPr="00D15A15" w14:paraId="0B92B7B3" w14:textId="77777777" w:rsidTr="004A0197">
        <w:trPr>
          <w:jc w:val="center"/>
        </w:trPr>
        <w:tc>
          <w:tcPr>
            <w:tcW w:w="4361" w:type="dxa"/>
          </w:tcPr>
          <w:p w14:paraId="53D2B6D8" w14:textId="77777777" w:rsidR="006657FE" w:rsidRPr="00D15A15" w:rsidRDefault="006657FE" w:rsidP="004A0197">
            <w:pPr>
              <w:pStyle w:val="TAL"/>
            </w:pPr>
            <w:r w:rsidRPr="00D15A15">
              <w:t>Location reporting</w:t>
            </w:r>
          </w:p>
        </w:tc>
        <w:tc>
          <w:tcPr>
            <w:tcW w:w="992" w:type="dxa"/>
          </w:tcPr>
          <w:p w14:paraId="55BD5256" w14:textId="77777777" w:rsidR="006657FE" w:rsidRPr="00D15A15" w:rsidRDefault="006657FE" w:rsidP="004A0197">
            <w:pPr>
              <w:pStyle w:val="TAC"/>
            </w:pPr>
            <w:r w:rsidRPr="00D15A15">
              <w:t>X</w:t>
            </w:r>
          </w:p>
        </w:tc>
        <w:tc>
          <w:tcPr>
            <w:tcW w:w="851" w:type="dxa"/>
          </w:tcPr>
          <w:p w14:paraId="5B0C8D39" w14:textId="77777777" w:rsidR="006657FE" w:rsidRPr="00D15A15" w:rsidRDefault="006657FE" w:rsidP="004A0197">
            <w:pPr>
              <w:pStyle w:val="TAC"/>
            </w:pPr>
            <w:r w:rsidRPr="00D15A15">
              <w:t>X</w:t>
            </w:r>
          </w:p>
        </w:tc>
      </w:tr>
      <w:tr w:rsidR="006657FE" w:rsidRPr="00D15A15" w14:paraId="312FDDC7" w14:textId="77777777" w:rsidTr="004A0197">
        <w:trPr>
          <w:jc w:val="center"/>
        </w:trPr>
        <w:tc>
          <w:tcPr>
            <w:tcW w:w="4361" w:type="dxa"/>
          </w:tcPr>
          <w:p w14:paraId="169E0866" w14:textId="77777777" w:rsidR="006657FE" w:rsidRPr="00D15A15" w:rsidRDefault="006657FE" w:rsidP="004A0197">
            <w:pPr>
              <w:pStyle w:val="TAL"/>
            </w:pPr>
            <w:r>
              <w:rPr>
                <w:snapToGrid w:val="0"/>
              </w:rPr>
              <w:t>QoE</w:t>
            </w:r>
          </w:p>
        </w:tc>
        <w:tc>
          <w:tcPr>
            <w:tcW w:w="992" w:type="dxa"/>
          </w:tcPr>
          <w:p w14:paraId="47B4F7A3" w14:textId="77777777" w:rsidR="006657FE" w:rsidRPr="00D15A15" w:rsidRDefault="006657FE" w:rsidP="004A0197">
            <w:pPr>
              <w:pStyle w:val="TAC"/>
            </w:pPr>
            <w:r>
              <w:rPr>
                <w:rFonts w:hint="eastAsia"/>
                <w:lang w:eastAsia="zh-CN"/>
              </w:rPr>
              <w:t>X</w:t>
            </w:r>
          </w:p>
        </w:tc>
        <w:tc>
          <w:tcPr>
            <w:tcW w:w="851" w:type="dxa"/>
          </w:tcPr>
          <w:p w14:paraId="048D061B" w14:textId="77777777" w:rsidR="006657FE" w:rsidRPr="00D15A15" w:rsidRDefault="006657FE" w:rsidP="004A0197">
            <w:pPr>
              <w:pStyle w:val="TAC"/>
            </w:pPr>
            <w:r>
              <w:rPr>
                <w:rFonts w:hint="eastAsia"/>
                <w:lang w:eastAsia="zh-CN"/>
              </w:rPr>
              <w:t>X</w:t>
            </w:r>
          </w:p>
        </w:tc>
      </w:tr>
      <w:tr w:rsidR="006657FE" w:rsidRPr="00D15A15" w14:paraId="5A7F40E9" w14:textId="77777777" w:rsidTr="004A0197">
        <w:trPr>
          <w:jc w:val="center"/>
        </w:trPr>
        <w:tc>
          <w:tcPr>
            <w:tcW w:w="4361" w:type="dxa"/>
            <w:tcBorders>
              <w:bottom w:val="nil"/>
            </w:tcBorders>
          </w:tcPr>
          <w:p w14:paraId="145BD5F7" w14:textId="77777777" w:rsidR="006657FE" w:rsidRPr="00D15A15" w:rsidRDefault="006657FE" w:rsidP="004A0197">
            <w:pPr>
              <w:pStyle w:val="TAL"/>
              <w:rPr>
                <w:b/>
              </w:rPr>
            </w:pPr>
            <w:r w:rsidRPr="00D15A15">
              <w:rPr>
                <w:b/>
              </w:rPr>
              <w:t>I</w:t>
            </w:r>
            <w:r w:rsidRPr="00D15A15">
              <w:rPr>
                <w:rFonts w:ascii="Times New Roman" w:hAnsi="Times New Roman"/>
                <w:sz w:val="20"/>
                <w:vertAlign w:val="subscript"/>
              </w:rPr>
              <w:t>u</w:t>
            </w:r>
            <w:r w:rsidRPr="00D15A15">
              <w:rPr>
                <w:b/>
              </w:rPr>
              <w:t xml:space="preserve"> Co-ordination functions:</w:t>
            </w:r>
          </w:p>
        </w:tc>
        <w:tc>
          <w:tcPr>
            <w:tcW w:w="992" w:type="dxa"/>
          </w:tcPr>
          <w:p w14:paraId="222C20D3" w14:textId="77777777" w:rsidR="006657FE" w:rsidRPr="00D15A15" w:rsidRDefault="006657FE" w:rsidP="004A0197">
            <w:pPr>
              <w:pStyle w:val="TAC"/>
            </w:pPr>
          </w:p>
        </w:tc>
        <w:tc>
          <w:tcPr>
            <w:tcW w:w="851" w:type="dxa"/>
          </w:tcPr>
          <w:p w14:paraId="11F40C0E" w14:textId="77777777" w:rsidR="006657FE" w:rsidRPr="00D15A15" w:rsidRDefault="006657FE" w:rsidP="004A0197">
            <w:pPr>
              <w:pStyle w:val="TAC"/>
            </w:pPr>
          </w:p>
        </w:tc>
      </w:tr>
      <w:tr w:rsidR="006657FE" w:rsidRPr="00D15A15" w14:paraId="6FA7C72E" w14:textId="77777777" w:rsidTr="004A0197">
        <w:trPr>
          <w:jc w:val="center"/>
        </w:trPr>
        <w:tc>
          <w:tcPr>
            <w:tcW w:w="4361" w:type="dxa"/>
          </w:tcPr>
          <w:p w14:paraId="5EEA23F4" w14:textId="77777777" w:rsidR="006657FE" w:rsidRPr="00D15A15" w:rsidRDefault="006657FE" w:rsidP="004A0197">
            <w:pPr>
              <w:pStyle w:val="TAL"/>
            </w:pPr>
            <w:r w:rsidRPr="00D15A15">
              <w:t>Paging co-ordination</w:t>
            </w:r>
          </w:p>
        </w:tc>
        <w:tc>
          <w:tcPr>
            <w:tcW w:w="992" w:type="dxa"/>
          </w:tcPr>
          <w:p w14:paraId="57722467" w14:textId="77777777" w:rsidR="006657FE" w:rsidRPr="00D15A15" w:rsidRDefault="006657FE" w:rsidP="004A0197">
            <w:pPr>
              <w:pStyle w:val="TAC"/>
            </w:pPr>
            <w:r w:rsidRPr="00D15A15">
              <w:t>X</w:t>
            </w:r>
          </w:p>
        </w:tc>
        <w:tc>
          <w:tcPr>
            <w:tcW w:w="851" w:type="dxa"/>
          </w:tcPr>
          <w:p w14:paraId="50EB5850" w14:textId="77777777" w:rsidR="006657FE" w:rsidRPr="00D15A15" w:rsidRDefault="006657FE" w:rsidP="004A0197">
            <w:pPr>
              <w:pStyle w:val="TAC"/>
            </w:pPr>
            <w:r w:rsidRPr="00D15A15">
              <w:t>X</w:t>
            </w:r>
          </w:p>
        </w:tc>
      </w:tr>
      <w:tr w:rsidR="006657FE" w:rsidRPr="00D15A15" w14:paraId="0882ED2D" w14:textId="77777777" w:rsidTr="004A0197">
        <w:trPr>
          <w:jc w:val="center"/>
        </w:trPr>
        <w:tc>
          <w:tcPr>
            <w:tcW w:w="4361" w:type="dxa"/>
          </w:tcPr>
          <w:p w14:paraId="129132EA" w14:textId="77777777" w:rsidR="006657FE" w:rsidRPr="00D15A15" w:rsidRDefault="006657FE" w:rsidP="004A0197">
            <w:pPr>
              <w:pStyle w:val="TAL"/>
            </w:pPr>
            <w:r w:rsidRPr="00D15A15">
              <w:t>NAS Node Selection Function</w:t>
            </w:r>
          </w:p>
        </w:tc>
        <w:tc>
          <w:tcPr>
            <w:tcW w:w="992" w:type="dxa"/>
          </w:tcPr>
          <w:p w14:paraId="675AF094" w14:textId="77777777" w:rsidR="006657FE" w:rsidRPr="00D15A15" w:rsidRDefault="006657FE" w:rsidP="004A0197">
            <w:pPr>
              <w:pStyle w:val="TAC"/>
            </w:pPr>
            <w:r w:rsidRPr="00D15A15">
              <w:t>X</w:t>
            </w:r>
          </w:p>
        </w:tc>
        <w:tc>
          <w:tcPr>
            <w:tcW w:w="851" w:type="dxa"/>
          </w:tcPr>
          <w:p w14:paraId="26CC5919" w14:textId="77777777" w:rsidR="006657FE" w:rsidRPr="00D15A15" w:rsidRDefault="006657FE" w:rsidP="004A0197">
            <w:pPr>
              <w:pStyle w:val="TAC"/>
            </w:pPr>
          </w:p>
        </w:tc>
      </w:tr>
      <w:tr w:rsidR="006657FE" w:rsidRPr="00D15A15" w14:paraId="522A16D4" w14:textId="77777777" w:rsidTr="004A0197">
        <w:trPr>
          <w:jc w:val="center"/>
        </w:trPr>
        <w:tc>
          <w:tcPr>
            <w:tcW w:w="4361" w:type="dxa"/>
          </w:tcPr>
          <w:p w14:paraId="21D189B4" w14:textId="77777777" w:rsidR="006657FE" w:rsidRPr="00D15A15" w:rsidRDefault="006657FE" w:rsidP="004A0197">
            <w:pPr>
              <w:pStyle w:val="TAL"/>
            </w:pPr>
            <w:r w:rsidRPr="00D15A15">
              <w:t>MOCN Rerouting Function</w:t>
            </w:r>
          </w:p>
        </w:tc>
        <w:tc>
          <w:tcPr>
            <w:tcW w:w="992" w:type="dxa"/>
          </w:tcPr>
          <w:p w14:paraId="7E9C7443" w14:textId="77777777" w:rsidR="006657FE" w:rsidRPr="00D15A15" w:rsidRDefault="006657FE" w:rsidP="004A0197">
            <w:pPr>
              <w:pStyle w:val="TAC"/>
            </w:pPr>
            <w:r w:rsidRPr="00D15A15">
              <w:t>X</w:t>
            </w:r>
          </w:p>
        </w:tc>
        <w:tc>
          <w:tcPr>
            <w:tcW w:w="851" w:type="dxa"/>
          </w:tcPr>
          <w:p w14:paraId="53251F2E" w14:textId="77777777" w:rsidR="006657FE" w:rsidRPr="00D15A15" w:rsidRDefault="006657FE" w:rsidP="004A0197">
            <w:pPr>
              <w:pStyle w:val="TAC"/>
            </w:pPr>
            <w:r w:rsidRPr="00D15A15">
              <w:t>X</w:t>
            </w:r>
          </w:p>
        </w:tc>
      </w:tr>
      <w:tr w:rsidR="006657FE" w:rsidRPr="00D15A15" w14:paraId="25CE3A9C" w14:textId="77777777" w:rsidTr="004A0197">
        <w:trPr>
          <w:jc w:val="center"/>
        </w:trPr>
        <w:tc>
          <w:tcPr>
            <w:tcW w:w="4361" w:type="dxa"/>
          </w:tcPr>
          <w:p w14:paraId="33BAAB2B" w14:textId="77777777" w:rsidR="006657FE" w:rsidRPr="00D15A15" w:rsidRDefault="006657FE" w:rsidP="004A0197">
            <w:pPr>
              <w:pStyle w:val="TAL"/>
            </w:pPr>
            <w:r w:rsidRPr="00D15A15">
              <w:t>SIPTO at Iu-PS</w:t>
            </w:r>
          </w:p>
        </w:tc>
        <w:tc>
          <w:tcPr>
            <w:tcW w:w="992" w:type="dxa"/>
          </w:tcPr>
          <w:p w14:paraId="1B455688" w14:textId="77777777" w:rsidR="006657FE" w:rsidRPr="00D15A15" w:rsidRDefault="006657FE" w:rsidP="004A0197">
            <w:pPr>
              <w:pStyle w:val="TAC"/>
            </w:pPr>
            <w:r w:rsidRPr="00D15A15">
              <w:t>X</w:t>
            </w:r>
          </w:p>
        </w:tc>
        <w:tc>
          <w:tcPr>
            <w:tcW w:w="851" w:type="dxa"/>
          </w:tcPr>
          <w:p w14:paraId="4E1564F0" w14:textId="77777777" w:rsidR="006657FE" w:rsidRPr="00D15A15" w:rsidRDefault="006657FE" w:rsidP="004A0197">
            <w:pPr>
              <w:pStyle w:val="TAC"/>
            </w:pPr>
            <w:r w:rsidRPr="00D15A15">
              <w:t>X</w:t>
            </w:r>
          </w:p>
        </w:tc>
      </w:tr>
      <w:tr w:rsidR="006657FE" w:rsidRPr="00D15A15" w14:paraId="2FDB848E" w14:textId="77777777" w:rsidTr="004A0197">
        <w:trPr>
          <w:jc w:val="center"/>
        </w:trPr>
        <w:tc>
          <w:tcPr>
            <w:tcW w:w="4361" w:type="dxa"/>
          </w:tcPr>
          <w:p w14:paraId="73AB29F7" w14:textId="77777777" w:rsidR="006657FE" w:rsidRPr="00D15A15" w:rsidRDefault="006657FE" w:rsidP="004A0197">
            <w:pPr>
              <w:pStyle w:val="TAL"/>
            </w:pPr>
            <w:r w:rsidRPr="00D15A15">
              <w:t>SIPTO at the Local Network with Standalone GW</w:t>
            </w:r>
          </w:p>
        </w:tc>
        <w:tc>
          <w:tcPr>
            <w:tcW w:w="992" w:type="dxa"/>
          </w:tcPr>
          <w:p w14:paraId="0875EAE2" w14:textId="77777777" w:rsidR="006657FE" w:rsidRPr="00D15A15" w:rsidRDefault="006657FE" w:rsidP="004A0197">
            <w:pPr>
              <w:pStyle w:val="TAC"/>
            </w:pPr>
            <w:r w:rsidRPr="00D15A15">
              <w:t>X</w:t>
            </w:r>
          </w:p>
        </w:tc>
        <w:tc>
          <w:tcPr>
            <w:tcW w:w="851" w:type="dxa"/>
          </w:tcPr>
          <w:p w14:paraId="2EC0A736" w14:textId="77777777" w:rsidR="006657FE" w:rsidRPr="00D15A15" w:rsidRDefault="006657FE" w:rsidP="004A0197">
            <w:pPr>
              <w:pStyle w:val="TAC"/>
            </w:pPr>
            <w:r w:rsidRPr="00D15A15">
              <w:t>X</w:t>
            </w:r>
          </w:p>
        </w:tc>
      </w:tr>
      <w:tr w:rsidR="006657FE" w:rsidRPr="00D15A15" w14:paraId="0D45BE83" w14:textId="77777777" w:rsidTr="004A0197">
        <w:trPr>
          <w:jc w:val="center"/>
        </w:trPr>
        <w:tc>
          <w:tcPr>
            <w:tcW w:w="4361" w:type="dxa"/>
          </w:tcPr>
          <w:p w14:paraId="13790F6F" w14:textId="77777777" w:rsidR="006657FE" w:rsidRPr="00D15A15" w:rsidRDefault="006657FE" w:rsidP="004A0197">
            <w:pPr>
              <w:pStyle w:val="TAL"/>
            </w:pPr>
          </w:p>
        </w:tc>
        <w:tc>
          <w:tcPr>
            <w:tcW w:w="992" w:type="dxa"/>
          </w:tcPr>
          <w:p w14:paraId="2651D29E" w14:textId="77777777" w:rsidR="006657FE" w:rsidRPr="00D15A15" w:rsidRDefault="006657FE" w:rsidP="004A0197">
            <w:pPr>
              <w:pStyle w:val="TAC"/>
            </w:pPr>
          </w:p>
        </w:tc>
        <w:tc>
          <w:tcPr>
            <w:tcW w:w="851" w:type="dxa"/>
          </w:tcPr>
          <w:p w14:paraId="2C09C134" w14:textId="77777777" w:rsidR="006657FE" w:rsidRPr="00D15A15" w:rsidRDefault="006657FE" w:rsidP="004A0197">
            <w:pPr>
              <w:pStyle w:val="TAC"/>
            </w:pPr>
          </w:p>
        </w:tc>
      </w:tr>
      <w:tr w:rsidR="006657FE" w:rsidRPr="00D15A15" w14:paraId="07158894" w14:textId="77777777" w:rsidTr="004A0197">
        <w:trPr>
          <w:jc w:val="center"/>
        </w:trPr>
        <w:tc>
          <w:tcPr>
            <w:tcW w:w="4361" w:type="dxa"/>
          </w:tcPr>
          <w:p w14:paraId="47AA5A2B" w14:textId="77777777" w:rsidR="006657FE" w:rsidRPr="00D15A15" w:rsidRDefault="006657FE" w:rsidP="004A0197">
            <w:pPr>
              <w:pStyle w:val="TAL"/>
            </w:pPr>
            <w:r w:rsidRPr="00D15A15">
              <w:rPr>
                <w:b/>
              </w:rPr>
              <w:t>MBMS functions</w:t>
            </w:r>
          </w:p>
        </w:tc>
        <w:tc>
          <w:tcPr>
            <w:tcW w:w="992" w:type="dxa"/>
          </w:tcPr>
          <w:p w14:paraId="6D51EE66" w14:textId="77777777" w:rsidR="006657FE" w:rsidRPr="00D15A15" w:rsidRDefault="006657FE" w:rsidP="004A0197">
            <w:pPr>
              <w:pStyle w:val="TAC"/>
            </w:pPr>
            <w:r w:rsidRPr="00D15A15">
              <w:t>X</w:t>
            </w:r>
          </w:p>
        </w:tc>
        <w:tc>
          <w:tcPr>
            <w:tcW w:w="851" w:type="dxa"/>
          </w:tcPr>
          <w:p w14:paraId="7B33A388" w14:textId="77777777" w:rsidR="006657FE" w:rsidRPr="00D15A15" w:rsidRDefault="006657FE" w:rsidP="004A0197">
            <w:pPr>
              <w:pStyle w:val="TAC"/>
            </w:pPr>
            <w:r w:rsidRPr="00D15A15">
              <w:t>X</w:t>
            </w:r>
          </w:p>
        </w:tc>
      </w:tr>
      <w:tr w:rsidR="006657FE" w:rsidRPr="00D15A15" w14:paraId="13B4F14C" w14:textId="77777777" w:rsidTr="004A0197">
        <w:trPr>
          <w:jc w:val="center"/>
        </w:trPr>
        <w:tc>
          <w:tcPr>
            <w:tcW w:w="4361" w:type="dxa"/>
          </w:tcPr>
          <w:p w14:paraId="60254618" w14:textId="77777777" w:rsidR="006657FE" w:rsidRPr="00D15A15" w:rsidRDefault="006657FE" w:rsidP="004A0197">
            <w:pPr>
              <w:pStyle w:val="TAL"/>
            </w:pPr>
            <w:r w:rsidRPr="00D15A15">
              <w:t>MBMS RAB Management</w:t>
            </w:r>
          </w:p>
        </w:tc>
        <w:tc>
          <w:tcPr>
            <w:tcW w:w="992" w:type="dxa"/>
          </w:tcPr>
          <w:p w14:paraId="10FEE6A1" w14:textId="77777777" w:rsidR="006657FE" w:rsidRPr="00D15A15" w:rsidRDefault="006657FE" w:rsidP="004A0197">
            <w:pPr>
              <w:pStyle w:val="TAC"/>
            </w:pPr>
            <w:r w:rsidRPr="00D15A15">
              <w:t>X</w:t>
            </w:r>
          </w:p>
        </w:tc>
        <w:tc>
          <w:tcPr>
            <w:tcW w:w="851" w:type="dxa"/>
          </w:tcPr>
          <w:p w14:paraId="1DE27526" w14:textId="77777777" w:rsidR="006657FE" w:rsidRPr="00D15A15" w:rsidRDefault="006657FE" w:rsidP="004A0197">
            <w:pPr>
              <w:pStyle w:val="TAC"/>
            </w:pPr>
            <w:r w:rsidRPr="00D15A15">
              <w:t>X</w:t>
            </w:r>
          </w:p>
        </w:tc>
      </w:tr>
      <w:tr w:rsidR="006657FE" w:rsidRPr="00D15A15" w14:paraId="7B06F2B8" w14:textId="77777777" w:rsidTr="004A0197">
        <w:trPr>
          <w:jc w:val="center"/>
        </w:trPr>
        <w:tc>
          <w:tcPr>
            <w:tcW w:w="4361" w:type="dxa"/>
          </w:tcPr>
          <w:p w14:paraId="1F99B6D2" w14:textId="77777777" w:rsidR="006657FE" w:rsidRPr="00D15A15" w:rsidRDefault="006657FE" w:rsidP="004A0197">
            <w:pPr>
              <w:pStyle w:val="TAL"/>
            </w:pPr>
            <w:r w:rsidRPr="00D15A15">
              <w:t>MBMS UE Linking Function</w:t>
            </w:r>
          </w:p>
        </w:tc>
        <w:tc>
          <w:tcPr>
            <w:tcW w:w="992" w:type="dxa"/>
          </w:tcPr>
          <w:p w14:paraId="67075155" w14:textId="77777777" w:rsidR="006657FE" w:rsidRPr="00D15A15" w:rsidRDefault="006657FE" w:rsidP="004A0197">
            <w:pPr>
              <w:pStyle w:val="TAC"/>
            </w:pPr>
            <w:r w:rsidRPr="00D15A15">
              <w:t>X</w:t>
            </w:r>
          </w:p>
        </w:tc>
        <w:tc>
          <w:tcPr>
            <w:tcW w:w="851" w:type="dxa"/>
          </w:tcPr>
          <w:p w14:paraId="1EC808D1" w14:textId="77777777" w:rsidR="006657FE" w:rsidRPr="00D15A15" w:rsidRDefault="006657FE" w:rsidP="004A0197">
            <w:pPr>
              <w:pStyle w:val="TAC"/>
            </w:pPr>
            <w:r w:rsidRPr="00D15A15">
              <w:t>X</w:t>
            </w:r>
          </w:p>
        </w:tc>
      </w:tr>
      <w:tr w:rsidR="006657FE" w:rsidRPr="00D15A15" w14:paraId="27C2B5E1" w14:textId="77777777" w:rsidTr="004A0197">
        <w:trPr>
          <w:jc w:val="center"/>
        </w:trPr>
        <w:tc>
          <w:tcPr>
            <w:tcW w:w="4361" w:type="dxa"/>
          </w:tcPr>
          <w:p w14:paraId="549A70E8" w14:textId="77777777" w:rsidR="006657FE" w:rsidRPr="00D15A15" w:rsidRDefault="006657FE" w:rsidP="004A0197">
            <w:pPr>
              <w:pStyle w:val="TAL"/>
            </w:pPr>
            <w:r w:rsidRPr="00D15A15">
              <w:t>MBMS Registration Control Function</w:t>
            </w:r>
          </w:p>
        </w:tc>
        <w:tc>
          <w:tcPr>
            <w:tcW w:w="992" w:type="dxa"/>
          </w:tcPr>
          <w:p w14:paraId="43EA5C0F" w14:textId="77777777" w:rsidR="006657FE" w:rsidRPr="00D15A15" w:rsidRDefault="006657FE" w:rsidP="004A0197">
            <w:pPr>
              <w:pStyle w:val="TAC"/>
            </w:pPr>
            <w:r w:rsidRPr="00D15A15">
              <w:t>X</w:t>
            </w:r>
          </w:p>
        </w:tc>
        <w:tc>
          <w:tcPr>
            <w:tcW w:w="851" w:type="dxa"/>
          </w:tcPr>
          <w:p w14:paraId="10DA74E2" w14:textId="77777777" w:rsidR="006657FE" w:rsidRPr="00D15A15" w:rsidRDefault="006657FE" w:rsidP="004A0197">
            <w:pPr>
              <w:pStyle w:val="TAC"/>
            </w:pPr>
            <w:r w:rsidRPr="00D15A15">
              <w:t>X</w:t>
            </w:r>
          </w:p>
        </w:tc>
      </w:tr>
      <w:tr w:rsidR="006657FE" w:rsidRPr="00D15A15" w14:paraId="645F55DF" w14:textId="77777777" w:rsidTr="004A0197">
        <w:trPr>
          <w:jc w:val="center"/>
        </w:trPr>
        <w:tc>
          <w:tcPr>
            <w:tcW w:w="4361" w:type="dxa"/>
          </w:tcPr>
          <w:p w14:paraId="73C83FEB" w14:textId="77777777" w:rsidR="006657FE" w:rsidRPr="00D15A15" w:rsidRDefault="006657FE" w:rsidP="004A0197">
            <w:pPr>
              <w:pStyle w:val="TAL"/>
            </w:pPr>
            <w:r w:rsidRPr="00D15A15">
              <w:lastRenderedPageBreak/>
              <w:t>MBMS Enquiry Function</w:t>
            </w:r>
          </w:p>
        </w:tc>
        <w:tc>
          <w:tcPr>
            <w:tcW w:w="992" w:type="dxa"/>
          </w:tcPr>
          <w:p w14:paraId="644909A3" w14:textId="77777777" w:rsidR="006657FE" w:rsidRPr="00D15A15" w:rsidRDefault="006657FE" w:rsidP="004A0197">
            <w:pPr>
              <w:pStyle w:val="TAC"/>
            </w:pPr>
            <w:r w:rsidRPr="00D15A15">
              <w:t>X</w:t>
            </w:r>
          </w:p>
        </w:tc>
        <w:tc>
          <w:tcPr>
            <w:tcW w:w="851" w:type="dxa"/>
          </w:tcPr>
          <w:p w14:paraId="6103A860" w14:textId="77777777" w:rsidR="006657FE" w:rsidRPr="00D15A15" w:rsidRDefault="006657FE" w:rsidP="004A0197">
            <w:pPr>
              <w:pStyle w:val="TAC"/>
            </w:pPr>
            <w:r w:rsidRPr="00D15A15">
              <w:t>X</w:t>
            </w:r>
          </w:p>
        </w:tc>
      </w:tr>
    </w:tbl>
    <w:p w14:paraId="386E348A" w14:textId="77777777" w:rsidR="006657FE" w:rsidRPr="00D15A15" w:rsidRDefault="006657FE" w:rsidP="006657FE"/>
    <w:p w14:paraId="76E25484" w14:textId="77777777" w:rsidR="006657FE" w:rsidRPr="00D15A15" w:rsidRDefault="006657FE" w:rsidP="006657FE">
      <w:pPr>
        <w:pStyle w:val="Heading2"/>
      </w:pPr>
      <w:bookmarkStart w:id="55" w:name="_Toc161656704"/>
      <w:r w:rsidRPr="00D15A15">
        <w:rPr>
          <w:caps/>
        </w:rPr>
        <w:t>5.2</w:t>
      </w:r>
      <w:r w:rsidRPr="00D15A15">
        <w:rPr>
          <w:caps/>
        </w:rPr>
        <w:tab/>
        <w:t xml:space="preserve">RAB </w:t>
      </w:r>
      <w:r w:rsidRPr="00D15A15">
        <w:t>management Functions</w:t>
      </w:r>
      <w:bookmarkEnd w:id="55"/>
    </w:p>
    <w:p w14:paraId="63D1499B" w14:textId="77777777" w:rsidR="006657FE" w:rsidRPr="00D15A15" w:rsidRDefault="006657FE" w:rsidP="006657FE">
      <w:pPr>
        <w:pStyle w:val="Heading3"/>
      </w:pPr>
      <w:bookmarkStart w:id="56" w:name="_Toc161656705"/>
      <w:r w:rsidRPr="00D15A15">
        <w:t>5.2.1</w:t>
      </w:r>
      <w:r w:rsidRPr="00D15A15">
        <w:tab/>
        <w:t>RAB establishment, modification and release function</w:t>
      </w:r>
      <w:bookmarkEnd w:id="56"/>
    </w:p>
    <w:p w14:paraId="6F01B0AC" w14:textId="77777777" w:rsidR="006657FE" w:rsidRPr="00D15A15" w:rsidRDefault="006657FE" w:rsidP="006657FE">
      <w:pPr>
        <w:rPr>
          <w:b/>
          <w:bCs/>
        </w:rPr>
      </w:pPr>
      <w:r w:rsidRPr="00D15A15">
        <w:t>The RAB, Radio Access Bearer, is defined to be set-up between UE and CN. Depending on subscription, service, requested QoS etc. different types of RABs will be used. It is the CN that controls towards the UTRAN the establishment, modification or release of a RAB. Furthermore, the CN selects the type of the transport bearer, i.e. ATM or IP.</w:t>
      </w:r>
    </w:p>
    <w:p w14:paraId="2EE3AFDF" w14:textId="77777777" w:rsidR="006657FE" w:rsidRPr="00D15A15" w:rsidRDefault="006657FE" w:rsidP="006657FE">
      <w:r w:rsidRPr="00D15A15">
        <w:t>The RAB identity is allocated by CN by mapping the value for the NAS Binding information (from the actual protocol IE for the respective CN domain) to the RAB ID as specified in TS 23.110 [3]. The RAB identity is globally significant on both the radio bearer and on the Iu bearer for a given UE in a particular CN domain.</w:t>
      </w:r>
    </w:p>
    <w:p w14:paraId="6FDEBB60" w14:textId="77777777" w:rsidR="006657FE" w:rsidRPr="00D15A15" w:rsidRDefault="006657FE" w:rsidP="006657FE">
      <w:r w:rsidRPr="00D15A15">
        <w:t>RAB establishment, modification and release is a CN initiated function.</w:t>
      </w:r>
    </w:p>
    <w:p w14:paraId="4EC74903" w14:textId="77777777" w:rsidR="006657FE" w:rsidRPr="00D15A15" w:rsidRDefault="006657FE" w:rsidP="006657FE">
      <w:r w:rsidRPr="00D15A15">
        <w:t>RAB establishment, modification and release is a UTRAN executed function.</w:t>
      </w:r>
    </w:p>
    <w:p w14:paraId="4E48CABC" w14:textId="77777777" w:rsidR="006657FE" w:rsidRPr="00D15A15" w:rsidRDefault="006657FE" w:rsidP="006657FE">
      <w:r w:rsidRPr="00D15A15">
        <w:t>RAB release request is a UTRAN initiated function, triggered when UTRAN e.g. fails to keep the RAB established with the UE.</w:t>
      </w:r>
    </w:p>
    <w:p w14:paraId="5996758C" w14:textId="77777777" w:rsidR="006657FE" w:rsidRPr="00D15A15" w:rsidRDefault="006657FE" w:rsidP="006657FE">
      <w:pPr>
        <w:pStyle w:val="Heading3"/>
      </w:pPr>
      <w:bookmarkStart w:id="57" w:name="_Toc161656706"/>
      <w:r w:rsidRPr="00D15A15">
        <w:t>5.2.2</w:t>
      </w:r>
      <w:r w:rsidRPr="00D15A15">
        <w:tab/>
        <w:t>RAB characteristics mapping to Uu bearers function</w:t>
      </w:r>
      <w:bookmarkEnd w:id="57"/>
    </w:p>
    <w:p w14:paraId="7C28613C" w14:textId="77777777" w:rsidR="006657FE" w:rsidRPr="00D15A15" w:rsidRDefault="006657FE" w:rsidP="006657FE">
      <w:r w:rsidRPr="00D15A15">
        <w:t>The RAB characteristics mapping function is used to map the radio access bearers to the Uu bearers. The mapping is performed during the establishment of the RAB. UTRAN shall perform the mapping between the bearers.</w:t>
      </w:r>
    </w:p>
    <w:p w14:paraId="342731C9" w14:textId="77777777" w:rsidR="006657FE" w:rsidRPr="00D15A15" w:rsidRDefault="006657FE" w:rsidP="006657FE">
      <w:r w:rsidRPr="00D15A15">
        <w:t>RAB mapping to Uu transmission bearers is a UTRAN function.</w:t>
      </w:r>
    </w:p>
    <w:p w14:paraId="5EADB094" w14:textId="77777777" w:rsidR="006657FE" w:rsidRPr="00D15A15" w:rsidRDefault="006657FE" w:rsidP="006657FE">
      <w:pPr>
        <w:pStyle w:val="Heading3"/>
      </w:pPr>
      <w:bookmarkStart w:id="58" w:name="_Toc161656707"/>
      <w:r w:rsidRPr="00D15A15">
        <w:t>5.2.3</w:t>
      </w:r>
      <w:r w:rsidRPr="00D15A15">
        <w:tab/>
        <w:t>RAB characteristics mapping to Iu transport bearers</w:t>
      </w:r>
      <w:bookmarkEnd w:id="58"/>
    </w:p>
    <w:p w14:paraId="485BFF52" w14:textId="77777777" w:rsidR="006657FE" w:rsidRPr="00D15A15" w:rsidRDefault="006657FE" w:rsidP="006657FE">
      <w:r w:rsidRPr="00D15A15">
        <w:t>The RAB characteristics mapping function is used to map the radio access bearers to the Iu interface transport bearers. The mapping is performed during the establishment of the RAB.</w:t>
      </w:r>
    </w:p>
    <w:p w14:paraId="0C5ED9AA" w14:textId="77777777" w:rsidR="006657FE" w:rsidRPr="00D15A15" w:rsidRDefault="006657FE" w:rsidP="006657FE">
      <w:r w:rsidRPr="00D15A15">
        <w:t>UTRAN shall perform this mapping between the bearers if AAL2 is used, since it is the UTRAN that establishes the AAL2 connections.</w:t>
      </w:r>
    </w:p>
    <w:p w14:paraId="2DD0FF50" w14:textId="77777777" w:rsidR="006657FE" w:rsidRPr="00D15A15" w:rsidRDefault="006657FE" w:rsidP="006657FE">
      <w:r w:rsidRPr="00D15A15">
        <w:t>In case of RAB towards the PS domain, UTRAN shall perform the mapping between the radio access bearers and the IP layer.</w:t>
      </w:r>
    </w:p>
    <w:p w14:paraId="45DF6E83" w14:textId="77777777" w:rsidR="006657FE" w:rsidRPr="00D15A15" w:rsidRDefault="006657FE" w:rsidP="006657FE">
      <w:r w:rsidRPr="00D15A15">
        <w:t>RAB characteristics mapping to Iu transport bearers is a UTRAN function.</w:t>
      </w:r>
    </w:p>
    <w:p w14:paraId="279F7840" w14:textId="77777777" w:rsidR="006657FE" w:rsidRPr="00D15A15" w:rsidRDefault="006657FE" w:rsidP="006657FE">
      <w:pPr>
        <w:pStyle w:val="Heading3"/>
      </w:pPr>
      <w:bookmarkStart w:id="59" w:name="_Toc161656708"/>
      <w:r w:rsidRPr="00D15A15">
        <w:t>5.2.4</w:t>
      </w:r>
      <w:r w:rsidRPr="00D15A15">
        <w:tab/>
        <w:t>RAB queuing, pre-emption and priority function</w:t>
      </w:r>
      <w:bookmarkEnd w:id="59"/>
    </w:p>
    <w:p w14:paraId="2BD4EEDE" w14:textId="77777777" w:rsidR="006657FE" w:rsidRPr="00D15A15" w:rsidRDefault="006657FE" w:rsidP="006657FE">
      <w:r w:rsidRPr="00D15A15">
        <w:t>The allocation/retention priority level of a RAB is determined by the CN based on e.g. subscription information, QoS information etc. Accordingly, the CN shall request RAB establishment or modification with an indication of the priority level and the pre-emption capability of that RAB and the queuing vulnerability. Queuing and resource pre-emption shall be performed by UTRAN accordingly.</w:t>
      </w:r>
    </w:p>
    <w:p w14:paraId="22DC764B" w14:textId="77777777" w:rsidR="006657FE" w:rsidRPr="00D15A15" w:rsidRDefault="006657FE" w:rsidP="006657FE">
      <w:r w:rsidRPr="00D15A15">
        <w:t>RAB queuing, pre-emption and allocation/retention priority handling is a UTRAN controlled function.</w:t>
      </w:r>
    </w:p>
    <w:p w14:paraId="7EB2E532" w14:textId="77777777" w:rsidR="006657FE" w:rsidRPr="00D15A15" w:rsidRDefault="006657FE" w:rsidP="006657FE">
      <w:r w:rsidRPr="00D15A15">
        <w:t>RAB queuing, pre-emption and allocation/retention priority setting is a CN function.</w:t>
      </w:r>
    </w:p>
    <w:p w14:paraId="300FBA15" w14:textId="77777777" w:rsidR="006657FE" w:rsidRPr="00D15A15" w:rsidRDefault="006657FE" w:rsidP="00611446">
      <w:pPr>
        <w:pStyle w:val="Heading2"/>
      </w:pPr>
      <w:bookmarkStart w:id="60" w:name="_Toc161656709"/>
      <w:r w:rsidRPr="00D15A15">
        <w:lastRenderedPageBreak/>
        <w:t>5.3</w:t>
      </w:r>
      <w:r w:rsidRPr="00D15A15">
        <w:tab/>
        <w:t>Radio Resource Management over Iu</w:t>
      </w:r>
      <w:bookmarkEnd w:id="60"/>
    </w:p>
    <w:p w14:paraId="66628879" w14:textId="77777777" w:rsidR="006657FE" w:rsidRPr="00D15A15" w:rsidRDefault="006657FE" w:rsidP="006657FE">
      <w:pPr>
        <w:pStyle w:val="Heading3"/>
      </w:pPr>
      <w:bookmarkStart w:id="61" w:name="_Toc161656710"/>
      <w:r w:rsidRPr="00D15A15">
        <w:rPr>
          <w:caps/>
        </w:rPr>
        <w:t>5.3.1</w:t>
      </w:r>
      <w:r w:rsidRPr="00D15A15">
        <w:rPr>
          <w:caps/>
        </w:rPr>
        <w:tab/>
        <w:t>R</w:t>
      </w:r>
      <w:r w:rsidRPr="00D15A15">
        <w:t>adio resource admission control</w:t>
      </w:r>
      <w:bookmarkEnd w:id="61"/>
    </w:p>
    <w:p w14:paraId="6D1A89C8" w14:textId="77777777" w:rsidR="006657FE" w:rsidRPr="00D15A15" w:rsidRDefault="006657FE" w:rsidP="006657FE">
      <w:r w:rsidRPr="00D15A15">
        <w:t>When UTRAN receives a request to establish or modify a radio access bearer from the CN, the current radio resource situation is analysed and the admission control either accepts or rejects the request. This is called "Radio resource admission control" and is handled by the UTRAN. If the request is queued, it is handled by the RAB queuing, pre-emption and priority function.</w:t>
      </w:r>
    </w:p>
    <w:p w14:paraId="2E24B937" w14:textId="77777777" w:rsidR="006657FE" w:rsidRPr="00D15A15" w:rsidRDefault="006657FE" w:rsidP="006657FE">
      <w:pPr>
        <w:pStyle w:val="Heading3"/>
      </w:pPr>
      <w:bookmarkStart w:id="62" w:name="_Toc161656711"/>
      <w:r w:rsidRPr="00D15A15">
        <w:t>5.3.2</w:t>
      </w:r>
      <w:r w:rsidRPr="00D15A15">
        <w:tab/>
        <w:t>Broadcast information management</w:t>
      </w:r>
      <w:bookmarkEnd w:id="62"/>
    </w:p>
    <w:p w14:paraId="51E23AB0" w14:textId="77777777" w:rsidR="006657FE" w:rsidRPr="00D15A15" w:rsidRDefault="006657FE" w:rsidP="006657FE">
      <w:r w:rsidRPr="00D15A15">
        <w:t>This function consists in the broadcast from network toward UE of some information in the coverage area of the whole network or different parts of the network.</w:t>
      </w:r>
    </w:p>
    <w:p w14:paraId="6EF24541" w14:textId="77777777" w:rsidR="006657FE" w:rsidRPr="00D15A15" w:rsidRDefault="006657FE" w:rsidP="006657FE">
      <w:r w:rsidRPr="00D15A15">
        <w:t>There are two kinds of Broadcast information management. UTRAN broadcast information, and Cell Broadcast information management. All UTRAN broadcast information management shall be handled locally within UTRAN. All Cell Broadcast information is controlled by CN and executed by UTRAN.</w:t>
      </w:r>
    </w:p>
    <w:p w14:paraId="5F57CE37" w14:textId="77777777" w:rsidR="006657FE" w:rsidRPr="00D15A15" w:rsidRDefault="006657FE" w:rsidP="006657FE">
      <w:pPr>
        <w:pStyle w:val="Heading2"/>
      </w:pPr>
      <w:bookmarkStart w:id="63" w:name="_Toc161656712"/>
      <w:r w:rsidRPr="00D15A15">
        <w:t>5.4</w:t>
      </w:r>
      <w:r w:rsidRPr="00D15A15">
        <w:tab/>
        <w:t>I</w:t>
      </w:r>
      <w:r w:rsidRPr="00D15A15">
        <w:rPr>
          <w:vertAlign w:val="subscript"/>
        </w:rPr>
        <w:t>u</w:t>
      </w:r>
      <w:r w:rsidRPr="00D15A15">
        <w:t xml:space="preserve"> link Management functions</w:t>
      </w:r>
      <w:bookmarkEnd w:id="63"/>
    </w:p>
    <w:p w14:paraId="468EFAB5" w14:textId="77777777" w:rsidR="006657FE" w:rsidRPr="00D15A15" w:rsidRDefault="006657FE" w:rsidP="006657FE">
      <w:pPr>
        <w:pStyle w:val="Heading3"/>
      </w:pPr>
      <w:bookmarkStart w:id="64" w:name="_Toc161656713"/>
      <w:r w:rsidRPr="00D15A15">
        <w:t>5.4.1</w:t>
      </w:r>
      <w:r w:rsidRPr="00D15A15">
        <w:tab/>
        <w:t>I</w:t>
      </w:r>
      <w:r w:rsidRPr="00D15A15">
        <w:rPr>
          <w:vertAlign w:val="subscript"/>
        </w:rPr>
        <w:t>u</w:t>
      </w:r>
      <w:r w:rsidRPr="00D15A15">
        <w:t xml:space="preserve"> Signalling Link Management function</w:t>
      </w:r>
      <w:bookmarkEnd w:id="64"/>
    </w:p>
    <w:p w14:paraId="7634CCB7" w14:textId="77777777" w:rsidR="006657FE" w:rsidRPr="00D15A15" w:rsidRDefault="006657FE" w:rsidP="006657FE">
      <w:r w:rsidRPr="00D15A15">
        <w:t>The I</w:t>
      </w:r>
      <w:r w:rsidRPr="00D15A15">
        <w:rPr>
          <w:rFonts w:ascii="Arial" w:hAnsi="Arial"/>
          <w:vertAlign w:val="subscript"/>
        </w:rPr>
        <w:t>u</w:t>
      </w:r>
      <w:r w:rsidRPr="00D15A15">
        <w:t xml:space="preserve"> signalling link management function provides a reliable transfer of the radio network signalling between UTRAN and CN. Both CN and UTRAN manage the function.</w:t>
      </w:r>
    </w:p>
    <w:p w14:paraId="629E75F3" w14:textId="77777777" w:rsidR="006657FE" w:rsidRPr="00D15A15" w:rsidRDefault="006657FE" w:rsidP="006657FE">
      <w:r w:rsidRPr="00D15A15">
        <w:t>This function is in particular responsible for Iu signalling connection establishment, which can be established either by the CN or the RNC and for I</w:t>
      </w:r>
      <w:r w:rsidRPr="00D15A15">
        <w:rPr>
          <w:vertAlign w:val="subscript"/>
        </w:rPr>
        <w:t>u</w:t>
      </w:r>
      <w:r w:rsidRPr="00D15A15">
        <w:t xml:space="preserve"> signalling connection release, which is controlled by CN possibly upon UTRAN request.</w:t>
      </w:r>
    </w:p>
    <w:p w14:paraId="741FD3A6" w14:textId="77777777" w:rsidR="006657FE" w:rsidRPr="00D15A15" w:rsidRDefault="006657FE" w:rsidP="006657FE">
      <w:pPr>
        <w:pStyle w:val="Heading3"/>
      </w:pPr>
      <w:bookmarkStart w:id="65" w:name="_Toc161656714"/>
      <w:r w:rsidRPr="00D15A15">
        <w:t>5.4.2</w:t>
      </w:r>
      <w:r w:rsidRPr="00D15A15">
        <w:tab/>
        <w:t>ATM Virtual Connection Management function</w:t>
      </w:r>
      <w:bookmarkEnd w:id="65"/>
    </w:p>
    <w:p w14:paraId="0407887C" w14:textId="77777777" w:rsidR="006657FE" w:rsidRPr="00D15A15" w:rsidRDefault="006657FE" w:rsidP="006657FE">
      <w:r w:rsidRPr="00D15A15">
        <w:t>This function refers to handling of ATM Virtual Connections (VCs) between CN and UTRAN.</w:t>
      </w:r>
    </w:p>
    <w:p w14:paraId="300BB638" w14:textId="77777777" w:rsidR="006657FE" w:rsidRPr="00D15A15" w:rsidRDefault="006657FE" w:rsidP="006657FE">
      <w:r w:rsidRPr="00D15A15">
        <w:t>This function shall be used to establish, maintain and release the ATM VCs. For permanent VCs, it is regarded to be an O&amp;M function.</w:t>
      </w:r>
    </w:p>
    <w:p w14:paraId="4C5A4C86" w14:textId="77777777" w:rsidR="006657FE" w:rsidRPr="00D15A15" w:rsidRDefault="006657FE" w:rsidP="006657FE">
      <w:r w:rsidRPr="00D15A15">
        <w:t>This function also includes the selection of a Virtual Circuit to be used for a particular RAB. The selection of ATM VC upon an Iu radio access bearer service request, shall be done by UTRAN. The selected VC shall fulfil the requirements of the request. The VC may consist of several sublinks: such as SCCP connections, AAL2 connections or IP flows.</w:t>
      </w:r>
    </w:p>
    <w:p w14:paraId="3F3683C7" w14:textId="77777777" w:rsidR="006657FE" w:rsidRPr="00D15A15" w:rsidRDefault="006657FE" w:rsidP="006657FE">
      <w:pPr>
        <w:pStyle w:val="Heading3"/>
      </w:pPr>
      <w:bookmarkStart w:id="66" w:name="_Toc161656715"/>
      <w:r w:rsidRPr="00D15A15">
        <w:t>5.4.3</w:t>
      </w:r>
      <w:r w:rsidRPr="00D15A15">
        <w:tab/>
        <w:t>AAL2 connection establish and release function</w:t>
      </w:r>
      <w:bookmarkEnd w:id="66"/>
    </w:p>
    <w:p w14:paraId="296A2DA1" w14:textId="77777777" w:rsidR="006657FE" w:rsidRPr="00D15A15" w:rsidRDefault="006657FE" w:rsidP="006657FE">
      <w:r w:rsidRPr="00D15A15">
        <w:t>This function is used to establish and release the AAL type 2 connections between CN and UTRAN upon an Iu radio access bearer service request. Both UTRAN and CN are taking part in the establishment of AAL2 connection. UTRAN shall initiate both establishment and release of AAL2 connections. In abnormal cases, the CN may also initiate release of AAL2 connections. The use of AAL2 for Iu transmission bearers depends on type of CN.</w:t>
      </w:r>
    </w:p>
    <w:p w14:paraId="69654623" w14:textId="77777777" w:rsidR="006657FE" w:rsidRPr="00D15A15" w:rsidRDefault="006657FE" w:rsidP="006657FE">
      <w:pPr>
        <w:pStyle w:val="Heading3"/>
      </w:pPr>
      <w:bookmarkStart w:id="67" w:name="_Toc161656716"/>
      <w:r w:rsidRPr="00D15A15">
        <w:t>5.4.4</w:t>
      </w:r>
      <w:r w:rsidRPr="00D15A15">
        <w:tab/>
        <w:t>AAL5 management function</w:t>
      </w:r>
      <w:bookmarkEnd w:id="67"/>
    </w:p>
    <w:p w14:paraId="6D40A5F2" w14:textId="77777777" w:rsidR="006657FE" w:rsidRPr="00D15A15" w:rsidRDefault="006657FE" w:rsidP="006657FE">
      <w:r w:rsidRPr="00D15A15">
        <w:t>AAL5 connections between CN and UTRAN shall be pre-configured at system initialisation. Basic configuration is PVCs. For user data, SVC is possible.</w:t>
      </w:r>
    </w:p>
    <w:p w14:paraId="642B3112" w14:textId="77777777" w:rsidR="006657FE" w:rsidRPr="00D15A15" w:rsidRDefault="006657FE" w:rsidP="006657FE">
      <w:r w:rsidRPr="00D15A15">
        <w:t>The AAL5 management is a function handled by both the CN and the UTRAN.</w:t>
      </w:r>
    </w:p>
    <w:p w14:paraId="680658A0" w14:textId="77777777" w:rsidR="006657FE" w:rsidRPr="00D15A15" w:rsidRDefault="006657FE" w:rsidP="006657FE">
      <w:pPr>
        <w:pStyle w:val="Heading3"/>
      </w:pPr>
      <w:bookmarkStart w:id="68" w:name="_Toc161656717"/>
      <w:r w:rsidRPr="00D15A15">
        <w:t>5.4.5</w:t>
      </w:r>
      <w:r w:rsidRPr="00D15A15">
        <w:tab/>
        <w:t>GTP-U tunnels management function</w:t>
      </w:r>
      <w:bookmarkEnd w:id="68"/>
    </w:p>
    <w:p w14:paraId="5682F134" w14:textId="77777777" w:rsidR="006657FE" w:rsidRPr="00D15A15" w:rsidRDefault="006657FE" w:rsidP="006657FE">
      <w:r w:rsidRPr="00D15A15">
        <w:t xml:space="preserve">This function is used to establish and release GTP-U tunnels between CN and UTRAN upon a radio access bearer service request. This involves assigning a tunnel identifier for each direction and the creation of a context containing the tunnel information. The tunnel identifier for the downlink is allocated by the UTRAN, and the tunnel identifier for the </w:t>
      </w:r>
      <w:r w:rsidRPr="00D15A15">
        <w:lastRenderedPageBreak/>
        <w:t>uplink is allocated by the CN. Both CN and UTRAN should maintain the context. The use of GTP-U for I</w:t>
      </w:r>
      <w:r w:rsidRPr="00D15A15">
        <w:rPr>
          <w:vertAlign w:val="subscript"/>
        </w:rPr>
        <w:t>u</w:t>
      </w:r>
      <w:r w:rsidRPr="00D15A15">
        <w:t xml:space="preserve"> transport bearers depends on type of CN.</w:t>
      </w:r>
    </w:p>
    <w:p w14:paraId="786C3420" w14:textId="77777777" w:rsidR="006657FE" w:rsidRPr="00D15A15" w:rsidRDefault="006657FE" w:rsidP="006657FE">
      <w:pPr>
        <w:pStyle w:val="Heading3"/>
      </w:pPr>
      <w:bookmarkStart w:id="69" w:name="_Toc161656718"/>
      <w:r w:rsidRPr="00D15A15">
        <w:t>5.4.6</w:t>
      </w:r>
      <w:r w:rsidRPr="00D15A15">
        <w:tab/>
        <w:t>TCP Management Function</w:t>
      </w:r>
      <w:bookmarkEnd w:id="69"/>
    </w:p>
    <w:p w14:paraId="6A18A077" w14:textId="77777777" w:rsidR="006657FE" w:rsidRPr="00D15A15" w:rsidRDefault="006657FE" w:rsidP="006657FE">
      <w:r w:rsidRPr="00D15A15">
        <w:t>This function is used to establish and release the TCP connections between CN and UTRAN over I</w:t>
      </w:r>
      <w:r w:rsidRPr="00D15A15">
        <w:rPr>
          <w:vertAlign w:val="subscript"/>
        </w:rPr>
        <w:t>u</w:t>
      </w:r>
      <w:r w:rsidRPr="00D15A15">
        <w:t>-BC.</w:t>
      </w:r>
    </w:p>
    <w:p w14:paraId="4DD0E459" w14:textId="77777777" w:rsidR="006657FE" w:rsidRPr="00D15A15" w:rsidRDefault="006657FE" w:rsidP="006657FE">
      <w:r w:rsidRPr="00D15A15">
        <w:t>The TCP management function exists in both UTRAN and CN.</w:t>
      </w:r>
    </w:p>
    <w:p w14:paraId="61D5127B" w14:textId="77777777" w:rsidR="006657FE" w:rsidRPr="00D15A15" w:rsidRDefault="006657FE" w:rsidP="006657FE">
      <w:pPr>
        <w:pStyle w:val="Heading3"/>
      </w:pPr>
      <w:bookmarkStart w:id="70" w:name="_Toc161656719"/>
      <w:r w:rsidRPr="00D15A15">
        <w:t>5.4.7</w:t>
      </w:r>
      <w:r w:rsidRPr="00D15A15">
        <w:tab/>
        <w:t>Buffer Management</w:t>
      </w:r>
      <w:bookmarkEnd w:id="70"/>
    </w:p>
    <w:p w14:paraId="4632E4F4" w14:textId="77777777" w:rsidR="006657FE" w:rsidRPr="00D15A15" w:rsidRDefault="006657FE" w:rsidP="006657FE">
      <w:r w:rsidRPr="00D15A15">
        <w:t>Congestion control shall be performed over the Iu user plane using buffer management and no flow control.</w:t>
      </w:r>
    </w:p>
    <w:p w14:paraId="2986508A" w14:textId="77777777" w:rsidR="006657FE" w:rsidRPr="00D15A15" w:rsidRDefault="006657FE" w:rsidP="006657FE">
      <w:r w:rsidRPr="00D15A15">
        <w:t>This function includes buffers to store received packet data units that at reception can not be processed due to e.g. congestion. In UTRAN, there must be a buffer management function handling received packets from the peer CN node.</w:t>
      </w:r>
    </w:p>
    <w:p w14:paraId="20CC8731" w14:textId="77777777" w:rsidR="006657FE" w:rsidRPr="00D15A15" w:rsidRDefault="006657FE" w:rsidP="006657FE">
      <w:r w:rsidRPr="00D15A15">
        <w:t>The used mechanism is not in the scope of the present document and not relevant to be standardised.</w:t>
      </w:r>
    </w:p>
    <w:p w14:paraId="616B1A19" w14:textId="77777777" w:rsidR="006657FE" w:rsidRPr="00D15A15" w:rsidRDefault="006657FE" w:rsidP="006657FE">
      <w:r w:rsidRPr="00D15A15">
        <w:t>Buffer management is a UTRAN function.</w:t>
      </w:r>
    </w:p>
    <w:p w14:paraId="64D50CDE" w14:textId="77777777" w:rsidR="006657FE" w:rsidRPr="00D15A15" w:rsidRDefault="006657FE" w:rsidP="006657FE">
      <w:pPr>
        <w:pStyle w:val="Heading3"/>
      </w:pPr>
      <w:bookmarkStart w:id="71" w:name="_Toc161656720"/>
      <w:r w:rsidRPr="00D15A15">
        <w:t>5.4.8</w:t>
      </w:r>
      <w:r w:rsidRPr="00D15A15">
        <w:tab/>
        <w:t>RTP Session Management Function</w:t>
      </w:r>
      <w:bookmarkEnd w:id="71"/>
    </w:p>
    <w:p w14:paraId="5C5B8E0B" w14:textId="77777777" w:rsidR="006657FE" w:rsidRPr="00D15A15" w:rsidRDefault="006657FE" w:rsidP="006657FE">
      <w:r w:rsidRPr="00D15A15">
        <w:t>This function is used to establish and release RTP sessions between CN and UTRAN upon a radio access bearer service request. This involves assigning a RTP session identifier for each direction and the creation of a context containing the RTP session information. The RTP session identifier for the downlink is allocated by the UTRAN, and the RTP session identifier for the uplink is allocated by the CN. Both CN and UTRAN should maintain the RTP session context. The use of RTP for Iu transport bearers depends on type of CN.</w:t>
      </w:r>
    </w:p>
    <w:p w14:paraId="3F651D54" w14:textId="77777777" w:rsidR="006657FE" w:rsidRPr="00D15A15" w:rsidRDefault="006657FE" w:rsidP="006657FE">
      <w:pPr>
        <w:pStyle w:val="Heading2"/>
      </w:pPr>
      <w:bookmarkStart w:id="72" w:name="_Toc161656721"/>
      <w:r w:rsidRPr="00D15A15">
        <w:t>5.5</w:t>
      </w:r>
      <w:r w:rsidRPr="00D15A15">
        <w:tab/>
        <w:t>I</w:t>
      </w:r>
      <w:r w:rsidRPr="00D15A15">
        <w:rPr>
          <w:vertAlign w:val="subscript"/>
        </w:rPr>
        <w:t>u</w:t>
      </w:r>
      <w:r w:rsidRPr="00D15A15">
        <w:t xml:space="preserve"> U-plane (RNL) Management Functions</w:t>
      </w:r>
      <w:bookmarkEnd w:id="72"/>
    </w:p>
    <w:p w14:paraId="2522F77C" w14:textId="77777777" w:rsidR="006657FE" w:rsidRPr="00D15A15" w:rsidRDefault="006657FE" w:rsidP="006657FE">
      <w:pPr>
        <w:pStyle w:val="Heading3"/>
      </w:pPr>
      <w:bookmarkStart w:id="73" w:name="_Toc161656722"/>
      <w:r w:rsidRPr="00D15A15">
        <w:t>5.5.1</w:t>
      </w:r>
      <w:r w:rsidRPr="00D15A15">
        <w:tab/>
        <w:t>I</w:t>
      </w:r>
      <w:r w:rsidRPr="00D15A15">
        <w:rPr>
          <w:vertAlign w:val="subscript"/>
        </w:rPr>
        <w:t>u</w:t>
      </w:r>
      <w:r w:rsidRPr="00D15A15">
        <w:t xml:space="preserve"> U-plane frame protocol mode selection function</w:t>
      </w:r>
      <w:bookmarkEnd w:id="73"/>
    </w:p>
    <w:p w14:paraId="497D0CF7" w14:textId="77777777" w:rsidR="006657FE" w:rsidRPr="00D15A15" w:rsidRDefault="006657FE" w:rsidP="006657FE">
      <w:r w:rsidRPr="00D15A15">
        <w:t>The I</w:t>
      </w:r>
      <w:r w:rsidRPr="00D15A15">
        <w:rPr>
          <w:vertAlign w:val="subscript"/>
        </w:rPr>
        <w:t>u</w:t>
      </w:r>
      <w:r w:rsidRPr="00D15A15">
        <w:t xml:space="preserve"> UP in the Radio Network Layer provides modes of operation that can be activated on RAB basis. For a given RAB, the I</w:t>
      </w:r>
      <w:r w:rsidRPr="00D15A15">
        <w:rPr>
          <w:vertAlign w:val="subscript"/>
        </w:rPr>
        <w:t>u</w:t>
      </w:r>
      <w:r w:rsidRPr="00D15A15">
        <w:t xml:space="preserve"> UP operates either in a Transparent or in Support mode. I</w:t>
      </w:r>
      <w:r w:rsidRPr="00D15A15">
        <w:rPr>
          <w:vertAlign w:val="subscript"/>
        </w:rPr>
        <w:t>u</w:t>
      </w:r>
      <w:r w:rsidRPr="00D15A15">
        <w:t xml:space="preserve"> U-plane frame protocol mode is selected by the CN. A set of appropriate U-plane version(s) is indicated within RANAP. The final U-plane version is selected during the Iu UP initiation procedure among the indicated version(s).</w:t>
      </w:r>
    </w:p>
    <w:p w14:paraId="5D672D0E" w14:textId="77777777" w:rsidR="006657FE" w:rsidRPr="00D15A15" w:rsidRDefault="006657FE" w:rsidP="006657FE">
      <w:r w:rsidRPr="00D15A15">
        <w:t>This function is a CN function.</w:t>
      </w:r>
    </w:p>
    <w:p w14:paraId="5A385D4F" w14:textId="77777777" w:rsidR="006657FE" w:rsidRPr="00D15A15" w:rsidRDefault="006657FE" w:rsidP="006657FE">
      <w:pPr>
        <w:pStyle w:val="Heading3"/>
      </w:pPr>
      <w:bookmarkStart w:id="74" w:name="_Toc161656723"/>
      <w:r w:rsidRPr="00D15A15">
        <w:t>5.5.2</w:t>
      </w:r>
      <w:r w:rsidRPr="00D15A15">
        <w:tab/>
        <w:t>I</w:t>
      </w:r>
      <w:r w:rsidRPr="00D15A15">
        <w:rPr>
          <w:vertAlign w:val="subscript"/>
        </w:rPr>
        <w:t>u</w:t>
      </w:r>
      <w:r w:rsidRPr="00D15A15">
        <w:t xml:space="preserve"> U-plane frame protocol initialisation</w:t>
      </w:r>
      <w:bookmarkEnd w:id="74"/>
    </w:p>
    <w:p w14:paraId="3F6076C4" w14:textId="77777777" w:rsidR="006657FE" w:rsidRPr="00D15A15" w:rsidRDefault="006657FE" w:rsidP="006657FE">
      <w:r w:rsidRPr="00D15A15">
        <w:t>I</w:t>
      </w:r>
      <w:r w:rsidRPr="00D15A15">
        <w:rPr>
          <w:vertAlign w:val="subscript"/>
        </w:rPr>
        <w:t>u</w:t>
      </w:r>
      <w:r w:rsidRPr="00D15A15">
        <w:t xml:space="preserve"> U-plane frame protocol is initialised by the UTRAN. In certain cases, as described in TS 23.153 [15], the I</w:t>
      </w:r>
      <w:r w:rsidRPr="00D15A15">
        <w:rPr>
          <w:vertAlign w:val="subscript"/>
        </w:rPr>
        <w:t>u</w:t>
      </w:r>
      <w:r w:rsidRPr="00D15A15">
        <w:t xml:space="preserve"> U-plane frame protocol may be initialised by the CN.</w:t>
      </w:r>
    </w:p>
    <w:p w14:paraId="72B91996" w14:textId="77777777" w:rsidR="006657FE" w:rsidRPr="00D15A15" w:rsidRDefault="006657FE" w:rsidP="006657FE">
      <w:pPr>
        <w:pStyle w:val="Heading2"/>
      </w:pPr>
      <w:bookmarkStart w:id="75" w:name="_Toc161656724"/>
      <w:r w:rsidRPr="00D15A15">
        <w:t>5.6</w:t>
      </w:r>
      <w:r w:rsidRPr="00D15A15">
        <w:tab/>
        <w:t>Mobility Management Functions</w:t>
      </w:r>
      <w:bookmarkEnd w:id="75"/>
    </w:p>
    <w:p w14:paraId="42178E45" w14:textId="77777777" w:rsidR="006657FE" w:rsidRPr="00D15A15" w:rsidRDefault="006657FE" w:rsidP="006657FE">
      <w:pPr>
        <w:pStyle w:val="Heading3"/>
      </w:pPr>
      <w:bookmarkStart w:id="76" w:name="_Toc161656725"/>
      <w:r w:rsidRPr="00D15A15">
        <w:t>5.6.1</w:t>
      </w:r>
      <w:r w:rsidRPr="00D15A15">
        <w:tab/>
        <w:t>Location information update function</w:t>
      </w:r>
      <w:bookmarkEnd w:id="76"/>
    </w:p>
    <w:p w14:paraId="1CB9D3CC" w14:textId="77777777" w:rsidR="006657FE" w:rsidRPr="00D15A15" w:rsidRDefault="006657FE" w:rsidP="006657FE">
      <w:pPr>
        <w:rPr>
          <w:b/>
        </w:rPr>
      </w:pPr>
      <w:r w:rsidRPr="00D15A15">
        <w:t>Some functionality within the CN, needs information about the present location of an active UE, i.e. a UE with established signalling connection. The Location information update function is used to transfer this information from the UTRAN to the CN. It is the UTRAN responsibility to send this information initially at the signalling connection establishment for a UE and at any change of the UE location as long as the signalling connection exists. For this function, the location information shall be at Location and Routing Area level.</w:t>
      </w:r>
    </w:p>
    <w:p w14:paraId="1FFEEDB6" w14:textId="77777777" w:rsidR="006657FE" w:rsidRPr="00D15A15" w:rsidRDefault="006657FE" w:rsidP="006657FE">
      <w:pPr>
        <w:pStyle w:val="Heading3"/>
      </w:pPr>
      <w:bookmarkStart w:id="77" w:name="_Toc161656726"/>
      <w:r w:rsidRPr="00D15A15">
        <w:lastRenderedPageBreak/>
        <w:t>5.6.2</w:t>
      </w:r>
      <w:r w:rsidRPr="00D15A15">
        <w:tab/>
        <w:t>Handover and Relocation functions</w:t>
      </w:r>
      <w:bookmarkEnd w:id="77"/>
    </w:p>
    <w:p w14:paraId="11F2263A" w14:textId="77777777" w:rsidR="006657FE" w:rsidRPr="00D15A15" w:rsidRDefault="006657FE" w:rsidP="006657FE">
      <w:pPr>
        <w:pStyle w:val="Heading4"/>
      </w:pPr>
      <w:bookmarkStart w:id="78" w:name="_Toc161656727"/>
      <w:r w:rsidRPr="00D15A15">
        <w:t>5.6.2.1</w:t>
      </w:r>
      <w:r w:rsidRPr="00D15A15">
        <w:tab/>
        <w:t>Inter RNC hard HO function, Iur not used or not available</w:t>
      </w:r>
      <w:bookmarkEnd w:id="78"/>
    </w:p>
    <w:p w14:paraId="11B14103" w14:textId="77777777" w:rsidR="006657FE" w:rsidRPr="00D15A15" w:rsidRDefault="006657FE" w:rsidP="006657FE">
      <w:r w:rsidRPr="00D15A15">
        <w:t>This functionality includes procedures for handover from one RNC to another RNC when Iur interface is not used or is not available, i.e. soft handover is not possible. The connection is switched in the CN, so both UTRAN and CN are involved. Both intra and inter CN entity cases are applicable. This functionality includes also the moving of the Serving RNS functionality from one RNC to another RNC.</w:t>
      </w:r>
    </w:p>
    <w:p w14:paraId="5817BD92" w14:textId="77777777" w:rsidR="006657FE" w:rsidRPr="00D15A15" w:rsidRDefault="006657FE" w:rsidP="006657FE">
      <w:pPr>
        <w:pStyle w:val="Heading4"/>
      </w:pPr>
      <w:bookmarkStart w:id="79" w:name="_Toc161656728"/>
      <w:r w:rsidRPr="00D15A15">
        <w:t>5.6.2.2</w:t>
      </w:r>
      <w:r w:rsidRPr="00D15A15">
        <w:tab/>
        <w:t>Serving RNS Relocation function</w:t>
      </w:r>
      <w:bookmarkEnd w:id="79"/>
    </w:p>
    <w:p w14:paraId="21D06DB2" w14:textId="77777777" w:rsidR="006657FE" w:rsidRPr="00D15A15" w:rsidRDefault="006657FE" w:rsidP="006657FE">
      <w:r w:rsidRPr="00D15A15">
        <w:t>This functionality allows moving the Serving RNS functionality from one RNC to another RNC, e.g. closer to where the UE has moved during the communication. The Serving RNS Relocation procedure may be applied when active cell management functionality has created a suitable situation for it. Both UTRAN and CN are involved.</w:t>
      </w:r>
    </w:p>
    <w:p w14:paraId="540D0F78" w14:textId="77777777" w:rsidR="006657FE" w:rsidRPr="00D15A15" w:rsidRDefault="006657FE" w:rsidP="006657FE">
      <w:pPr>
        <w:pStyle w:val="Heading4"/>
      </w:pPr>
      <w:bookmarkStart w:id="80" w:name="_Toc161656729"/>
      <w:r w:rsidRPr="00D15A15">
        <w:t>5.6.2.3</w:t>
      </w:r>
      <w:r w:rsidRPr="00D15A15">
        <w:tab/>
        <w:t>Inter system Handover (e.g. UMTS-GSM) function</w:t>
      </w:r>
      <w:bookmarkEnd w:id="80"/>
    </w:p>
    <w:p w14:paraId="14174537" w14:textId="77777777" w:rsidR="006657FE" w:rsidRPr="00D15A15" w:rsidRDefault="006657FE" w:rsidP="006657FE">
      <w:r w:rsidRPr="00D15A15">
        <w:t>Inter system handover is performed when a mobile hands over between cells belonging to different systems such as GSM and UMTS. For intersystem handover between UMTS and GSM, the GSM procedures are used within the GSM network. Both UTRAN and CN are involved.</w:t>
      </w:r>
    </w:p>
    <w:p w14:paraId="5BC7018E" w14:textId="77777777" w:rsidR="006657FE" w:rsidRPr="00D15A15" w:rsidRDefault="006657FE" w:rsidP="006657FE">
      <w:pPr>
        <w:pStyle w:val="NO"/>
      </w:pPr>
      <w:r w:rsidRPr="00D15A15">
        <w:t>NOTE:</w:t>
      </w:r>
      <w:r w:rsidRPr="00D15A15">
        <w:tab/>
        <w:t>The GSM BSSMAP procedures are outside the scope of the present document.</w:t>
      </w:r>
    </w:p>
    <w:p w14:paraId="7C9395B9" w14:textId="77777777" w:rsidR="006657FE" w:rsidRPr="00D15A15" w:rsidRDefault="006657FE" w:rsidP="006657FE">
      <w:pPr>
        <w:pStyle w:val="Heading3"/>
      </w:pPr>
      <w:bookmarkStart w:id="81" w:name="_Toc161656730"/>
      <w:r w:rsidRPr="00D15A15">
        <w:t>5.6.2A</w:t>
      </w:r>
      <w:r w:rsidRPr="00D15A15">
        <w:tab/>
        <w:t>Inter System Change (e.g. UMTS-GSM) function</w:t>
      </w:r>
      <w:bookmarkEnd w:id="81"/>
    </w:p>
    <w:p w14:paraId="44E3E50D" w14:textId="77777777" w:rsidR="006657FE" w:rsidRPr="00D15A15" w:rsidRDefault="006657FE" w:rsidP="006657FE">
      <w:r w:rsidRPr="00D15A15">
        <w:t>Inter system change is performed when a GPRS attached mobile moves from cells belonging to different systems such as GSM and UMTS. For intersystem change between UMTS and GSM, the GPRS procedures are used within the GPRS network. Both UTRAN and CN are involved.</w:t>
      </w:r>
    </w:p>
    <w:p w14:paraId="75D6ED86" w14:textId="77777777" w:rsidR="006657FE" w:rsidRPr="00D15A15" w:rsidRDefault="006657FE" w:rsidP="006657FE">
      <w:pPr>
        <w:pStyle w:val="Heading3"/>
      </w:pPr>
      <w:bookmarkStart w:id="82" w:name="_Toc161656731"/>
      <w:r w:rsidRPr="00D15A15">
        <w:t>5.6.3</w:t>
      </w:r>
      <w:r w:rsidRPr="00D15A15">
        <w:tab/>
        <w:t>Paging Triggering</w:t>
      </w:r>
      <w:bookmarkEnd w:id="82"/>
    </w:p>
    <w:p w14:paraId="51632AA9" w14:textId="77777777" w:rsidR="006657FE" w:rsidRPr="00D15A15" w:rsidRDefault="006657FE" w:rsidP="006657FE">
      <w:r w:rsidRPr="00D15A15">
        <w:t>The Core Network shall, when considered necessary, trigger the Location/Routing/RNC Area paging in the UTRAN system.</w:t>
      </w:r>
    </w:p>
    <w:p w14:paraId="64686E55" w14:textId="77777777" w:rsidR="006657FE" w:rsidRPr="00D15A15" w:rsidRDefault="006657FE" w:rsidP="006657FE">
      <w:pPr>
        <w:pStyle w:val="Heading3"/>
      </w:pPr>
      <w:bookmarkStart w:id="83" w:name="_Toc161656732"/>
      <w:r w:rsidRPr="00D15A15">
        <w:t>5.6.4</w:t>
      </w:r>
      <w:r w:rsidRPr="00D15A15">
        <w:tab/>
        <w:t>Shared Networks Access Control</w:t>
      </w:r>
      <w:bookmarkEnd w:id="83"/>
      <w:r w:rsidRPr="00D15A15">
        <w:t xml:space="preserve"> </w:t>
      </w:r>
    </w:p>
    <w:p w14:paraId="155DA406" w14:textId="77777777" w:rsidR="006657FE" w:rsidRPr="00D15A15" w:rsidRDefault="006657FE" w:rsidP="006657FE">
      <w:r w:rsidRPr="00D15A15">
        <w:t>The Shared Networks Access Control function allows the CN to request the UTRAN to apply UE specific access control to the UTRAN and the neighbouring networks on a PLMN or an SNA basis. The Shared Networks Access Control function is further described in TS 25.401 [1].</w:t>
      </w:r>
    </w:p>
    <w:p w14:paraId="446A384C" w14:textId="77777777" w:rsidR="006657FE" w:rsidRPr="00D15A15" w:rsidRDefault="006657FE" w:rsidP="006657FE">
      <w:pPr>
        <w:pStyle w:val="Heading3"/>
      </w:pPr>
      <w:bookmarkStart w:id="84" w:name="_Toc161656733"/>
      <w:r w:rsidRPr="00D15A15">
        <w:t>5.6.5</w:t>
      </w:r>
      <w:r w:rsidRPr="00D15A15">
        <w:tab/>
        <w:t>GERAN System Information Retrieval</w:t>
      </w:r>
      <w:bookmarkEnd w:id="84"/>
    </w:p>
    <w:p w14:paraId="39FE8557" w14:textId="77777777" w:rsidR="006657FE" w:rsidRPr="00D15A15" w:rsidRDefault="006657FE" w:rsidP="006657FE">
      <w:r w:rsidRPr="00D15A15">
        <w:t>In order to provide the UE with system information related to NACC towards a GERAN system - to be used as an optimisation - the GERAN System Information Retrieval function allows the source system to request GERAN (via CN) to provide this system information. The request and subsequent transfer of the GERAN System Information is performed transparently with the RIM function. The RIM function is further described in TS 25.401 [1]</w:t>
      </w:r>
    </w:p>
    <w:p w14:paraId="744E2A40" w14:textId="77777777" w:rsidR="006657FE" w:rsidRPr="00D15A15" w:rsidRDefault="006657FE" w:rsidP="006657FE">
      <w:pPr>
        <w:pStyle w:val="Heading2"/>
      </w:pPr>
      <w:bookmarkStart w:id="85" w:name="_Toc161656734"/>
      <w:r w:rsidRPr="00D15A15">
        <w:t>5.7</w:t>
      </w:r>
      <w:r w:rsidRPr="00D15A15">
        <w:tab/>
        <w:t>Security Functions</w:t>
      </w:r>
      <w:bookmarkEnd w:id="85"/>
    </w:p>
    <w:p w14:paraId="75B7DCAC" w14:textId="77777777" w:rsidR="006657FE" w:rsidRPr="00D15A15" w:rsidRDefault="006657FE" w:rsidP="006657FE">
      <w:pPr>
        <w:pStyle w:val="Heading3"/>
      </w:pPr>
      <w:bookmarkStart w:id="86" w:name="_Toc161656735"/>
      <w:r w:rsidRPr="00D15A15">
        <w:t>5.7.1</w:t>
      </w:r>
      <w:r w:rsidRPr="00D15A15">
        <w:tab/>
        <w:t>Data Confidentiality</w:t>
      </w:r>
      <w:bookmarkEnd w:id="86"/>
    </w:p>
    <w:p w14:paraId="2999A367" w14:textId="77777777" w:rsidR="006657FE" w:rsidRPr="00D15A15" w:rsidRDefault="006657FE" w:rsidP="006657FE">
      <w:pPr>
        <w:pStyle w:val="Heading4"/>
      </w:pPr>
      <w:bookmarkStart w:id="87" w:name="_Toc161656736"/>
      <w:r w:rsidRPr="00D15A15">
        <w:t>5.7.1.1</w:t>
      </w:r>
      <w:r w:rsidRPr="00D15A15">
        <w:tab/>
        <w:t>Radio interface ciphering function</w:t>
      </w:r>
      <w:bookmarkEnd w:id="87"/>
    </w:p>
    <w:p w14:paraId="061E7612" w14:textId="77777777" w:rsidR="006657FE" w:rsidRPr="00D15A15" w:rsidRDefault="006657FE" w:rsidP="006657FE">
      <w:r w:rsidRPr="00D15A15">
        <w:t>The radio interface shall be ciphered upon request of the Core Network. Both Signalling and user data may be subject to ciphering. The ciphering shall be done within UTRAN.</w:t>
      </w:r>
    </w:p>
    <w:p w14:paraId="59A4473C" w14:textId="77777777" w:rsidR="006657FE" w:rsidRPr="00D15A15" w:rsidRDefault="006657FE" w:rsidP="006657FE">
      <w:pPr>
        <w:pStyle w:val="Heading4"/>
      </w:pPr>
      <w:bookmarkStart w:id="88" w:name="_Toc161656737"/>
      <w:r w:rsidRPr="00D15A15">
        <w:lastRenderedPageBreak/>
        <w:t>5.7.1.2</w:t>
      </w:r>
      <w:r w:rsidRPr="00D15A15">
        <w:tab/>
        <w:t>Ciphering key management function</w:t>
      </w:r>
      <w:bookmarkEnd w:id="88"/>
    </w:p>
    <w:p w14:paraId="0E4DB991" w14:textId="77777777" w:rsidR="006657FE" w:rsidRPr="00D15A15" w:rsidRDefault="006657FE" w:rsidP="006657FE">
      <w:r w:rsidRPr="00D15A15">
        <w:t>The ciphering key and the permitted algorithm shall be supplied by the CN. UTRAN selects the used algorithm.</w:t>
      </w:r>
    </w:p>
    <w:p w14:paraId="56D4B150" w14:textId="77777777" w:rsidR="006657FE" w:rsidRPr="00D15A15" w:rsidRDefault="006657FE" w:rsidP="006657FE">
      <w:pPr>
        <w:pStyle w:val="Heading3"/>
      </w:pPr>
      <w:bookmarkStart w:id="89" w:name="_Toc161656738"/>
      <w:r w:rsidRPr="00D15A15">
        <w:t>5.7.2</w:t>
      </w:r>
      <w:r w:rsidRPr="00D15A15">
        <w:tab/>
        <w:t>Data integrity</w:t>
      </w:r>
      <w:bookmarkEnd w:id="89"/>
    </w:p>
    <w:p w14:paraId="38A32866" w14:textId="77777777" w:rsidR="006657FE" w:rsidRPr="00D15A15" w:rsidRDefault="006657FE" w:rsidP="006657FE">
      <w:pPr>
        <w:pStyle w:val="Heading4"/>
      </w:pPr>
      <w:bookmarkStart w:id="90" w:name="_Toc161656739"/>
      <w:r w:rsidRPr="00D15A15">
        <w:t>5.7.2.1</w:t>
      </w:r>
      <w:r w:rsidRPr="00D15A15">
        <w:tab/>
        <w:t>Integrity checking</w:t>
      </w:r>
      <w:bookmarkEnd w:id="90"/>
    </w:p>
    <w:p w14:paraId="66519ED4" w14:textId="77777777" w:rsidR="006657FE" w:rsidRPr="00D15A15" w:rsidRDefault="006657FE" w:rsidP="006657FE">
      <w:r w:rsidRPr="00D15A15">
        <w:t>The purpose of the integrity check is to make sure that the signalling continues between the same elements as by authentication. The integrity check shall be done within the UTRAN.</w:t>
      </w:r>
    </w:p>
    <w:p w14:paraId="644719AF" w14:textId="77777777" w:rsidR="006657FE" w:rsidRPr="00D15A15" w:rsidRDefault="006657FE" w:rsidP="006657FE">
      <w:pPr>
        <w:pStyle w:val="Heading4"/>
      </w:pPr>
      <w:bookmarkStart w:id="91" w:name="_Toc161656740"/>
      <w:r w:rsidRPr="00D15A15">
        <w:t>5.7.2.2</w:t>
      </w:r>
      <w:r w:rsidRPr="00D15A15">
        <w:tab/>
        <w:t>Integrity key management</w:t>
      </w:r>
      <w:bookmarkEnd w:id="91"/>
    </w:p>
    <w:p w14:paraId="16B13348" w14:textId="77777777" w:rsidR="006657FE" w:rsidRPr="00D15A15" w:rsidRDefault="006657FE" w:rsidP="006657FE">
      <w:r w:rsidRPr="00D15A15">
        <w:t>The integrity key and the permitted algorithm shall be supplied by the CN. UTRAN selects the used algorithm.</w:t>
      </w:r>
    </w:p>
    <w:p w14:paraId="2709096E" w14:textId="77777777" w:rsidR="006657FE" w:rsidRPr="00D15A15" w:rsidRDefault="006657FE" w:rsidP="006657FE">
      <w:pPr>
        <w:pStyle w:val="Heading2"/>
      </w:pPr>
      <w:bookmarkStart w:id="92" w:name="_Toc161656741"/>
      <w:r w:rsidRPr="00D15A15">
        <w:t>5.8</w:t>
      </w:r>
      <w:r w:rsidRPr="00D15A15">
        <w:tab/>
        <w:t>Service and Network Access Functions</w:t>
      </w:r>
      <w:bookmarkEnd w:id="92"/>
    </w:p>
    <w:p w14:paraId="20BB8440" w14:textId="77777777" w:rsidR="006657FE" w:rsidRPr="00D15A15" w:rsidRDefault="006657FE" w:rsidP="006657FE">
      <w:pPr>
        <w:pStyle w:val="Heading3"/>
      </w:pPr>
      <w:bookmarkStart w:id="93" w:name="_Toc161656742"/>
      <w:r w:rsidRPr="00D15A15">
        <w:t>5.8.1</w:t>
      </w:r>
      <w:r w:rsidRPr="00D15A15">
        <w:tab/>
        <w:t>Core Network signalling data transfer function</w:t>
      </w:r>
      <w:bookmarkEnd w:id="93"/>
    </w:p>
    <w:p w14:paraId="54CD4312" w14:textId="77777777" w:rsidR="006657FE" w:rsidRPr="00D15A15" w:rsidRDefault="006657FE" w:rsidP="006657FE">
      <w:r w:rsidRPr="00D15A15">
        <w:t>The NAS CN signalling data such as Call Control (CC), Session Management (SM), Mobility Management (MM), Short Message Services Point to Point and Supplementary Services (SS) shall be transparently conveyed between the CN and the UE. Over the Iu interface, the same Iu interface channel that is used for the UTRAN-CN signalling shall be used.</w:t>
      </w:r>
    </w:p>
    <w:p w14:paraId="6192EFBD" w14:textId="77777777" w:rsidR="006657FE" w:rsidRPr="00D15A15" w:rsidRDefault="006657FE" w:rsidP="006657FE">
      <w:pPr>
        <w:pStyle w:val="Heading3"/>
      </w:pPr>
      <w:bookmarkStart w:id="94" w:name="_Toc161656743"/>
      <w:r w:rsidRPr="00D15A15">
        <w:t>5.8.2</w:t>
      </w:r>
      <w:r w:rsidRPr="00D15A15">
        <w:tab/>
        <w:t>Data Volume Reporting</w:t>
      </w:r>
      <w:bookmarkEnd w:id="94"/>
    </w:p>
    <w:p w14:paraId="5D041C92" w14:textId="77777777" w:rsidR="006657FE" w:rsidRPr="00D15A15" w:rsidRDefault="006657FE" w:rsidP="006657FE">
      <w:r w:rsidRPr="00D15A15">
        <w:t>The data volume reporting function is used to report the volume of unacknowledged data to the CN. The function shall be in the UTRAN and is triggered from the CN.</w:t>
      </w:r>
    </w:p>
    <w:p w14:paraId="01C8F0FF" w14:textId="77777777" w:rsidR="006657FE" w:rsidRPr="00D15A15" w:rsidRDefault="006657FE" w:rsidP="006657FE">
      <w:pPr>
        <w:pStyle w:val="Heading3"/>
      </w:pPr>
      <w:bookmarkStart w:id="95" w:name="_Toc161656744"/>
      <w:r w:rsidRPr="00D15A15">
        <w:t>5.8.3</w:t>
      </w:r>
      <w:r w:rsidRPr="00D15A15">
        <w:tab/>
        <w:t>UE Tracing</w:t>
      </w:r>
      <w:bookmarkEnd w:id="95"/>
    </w:p>
    <w:p w14:paraId="14D225F4" w14:textId="77777777" w:rsidR="006657FE" w:rsidRPr="00D15A15" w:rsidRDefault="006657FE" w:rsidP="006657FE">
      <w:r w:rsidRPr="00D15A15">
        <w:t>This feature allows tracing of various events related to the UE and its activities. This is an O&amp;M functionality.</w:t>
      </w:r>
    </w:p>
    <w:p w14:paraId="5D06C7C6" w14:textId="77777777" w:rsidR="006657FE" w:rsidRPr="00D15A15" w:rsidRDefault="006657FE" w:rsidP="006657FE">
      <w:pPr>
        <w:pStyle w:val="Heading3"/>
      </w:pPr>
      <w:bookmarkStart w:id="96" w:name="_Toc161656745"/>
      <w:r w:rsidRPr="00D15A15">
        <w:t>5.8.4</w:t>
      </w:r>
      <w:r w:rsidRPr="00D15A15">
        <w:tab/>
        <w:t>Location reporting function</w:t>
      </w:r>
      <w:bookmarkEnd w:id="96"/>
    </w:p>
    <w:p w14:paraId="682AE85E" w14:textId="77777777" w:rsidR="006657FE" w:rsidRPr="00D15A15" w:rsidRDefault="006657FE" w:rsidP="006657FE">
      <w:r w:rsidRPr="00D15A15">
        <w:t>The positioning function performs the determination of the geographical position and optionally the velocity for an UE. The location reporting function transfers the positioning information between the UTRAN and the CN according to CN commands. This function involves UTRAN and CN.</w:t>
      </w:r>
    </w:p>
    <w:p w14:paraId="51215E80" w14:textId="77777777" w:rsidR="006657FE" w:rsidRPr="00D15A15" w:rsidRDefault="006657FE" w:rsidP="006657FE">
      <w:pPr>
        <w:pStyle w:val="Heading3"/>
      </w:pPr>
      <w:bookmarkStart w:id="97" w:name="_Toc161656746"/>
      <w:r w:rsidRPr="00D15A15">
        <w:t>5.8.5</w:t>
      </w:r>
      <w:r w:rsidRPr="00D15A15">
        <w:tab/>
        <w:t>MDT</w:t>
      </w:r>
      <w:bookmarkEnd w:id="97"/>
    </w:p>
    <w:p w14:paraId="0833341D" w14:textId="77777777" w:rsidR="006657FE" w:rsidRPr="00D15A15" w:rsidRDefault="006657FE" w:rsidP="006657FE">
      <w:r w:rsidRPr="00D15A15">
        <w:t>This feature enables the transfer of MDT measurements collected by the UE, as defined in TS 37.320 [30]. This is an O&amp;M functionality.</w:t>
      </w:r>
    </w:p>
    <w:p w14:paraId="2F62E752" w14:textId="77777777" w:rsidR="006657FE" w:rsidRPr="00D15A15" w:rsidRDefault="006657FE" w:rsidP="006657FE">
      <w:pPr>
        <w:pStyle w:val="Heading2"/>
      </w:pPr>
      <w:bookmarkStart w:id="98" w:name="_Toc161656747"/>
      <w:r w:rsidRPr="00D15A15">
        <w:t>5.9</w:t>
      </w:r>
      <w:r w:rsidRPr="00D15A15">
        <w:tab/>
        <w:t>Co-ordination Functions</w:t>
      </w:r>
      <w:bookmarkEnd w:id="98"/>
    </w:p>
    <w:p w14:paraId="005103C5" w14:textId="77777777" w:rsidR="006657FE" w:rsidRPr="00D15A15" w:rsidRDefault="006657FE" w:rsidP="006657FE">
      <w:pPr>
        <w:pStyle w:val="Heading3"/>
      </w:pPr>
      <w:bookmarkStart w:id="99" w:name="_Toc161656748"/>
      <w:r w:rsidRPr="00D15A15">
        <w:t>5.9.1</w:t>
      </w:r>
      <w:r w:rsidRPr="00D15A15">
        <w:tab/>
        <w:t>Paging Co-ordination function</w:t>
      </w:r>
      <w:bookmarkEnd w:id="99"/>
    </w:p>
    <w:p w14:paraId="3F0A3AEA" w14:textId="77777777" w:rsidR="006657FE" w:rsidRPr="00D15A15" w:rsidRDefault="006657FE" w:rsidP="006657FE">
      <w:r w:rsidRPr="00D15A15">
        <w:t>The two CN domain architecture implies need for a page co-ordination, i.e. handling of page triggered by one CN node when UE has a signalling connection to the other CN node. The paging co-ordination is performed by UTRAN and/or optionally by CN. The Common ID is used for UTRAN paging co-ordination. The CN provides the UTRAN with the Common ID.</w:t>
      </w:r>
    </w:p>
    <w:p w14:paraId="0682EC25" w14:textId="77777777" w:rsidR="006657FE" w:rsidRPr="00D15A15" w:rsidRDefault="006657FE" w:rsidP="006657FE">
      <w:r w:rsidRPr="00D15A15">
        <w:t>The paging co-ordination is a UTRAN function. Optionally the paging co-ordination may be performed in the CN.</w:t>
      </w:r>
    </w:p>
    <w:p w14:paraId="67A9EDBA" w14:textId="77777777" w:rsidR="006657FE" w:rsidRPr="00D15A15" w:rsidRDefault="006657FE" w:rsidP="006657FE">
      <w:pPr>
        <w:pStyle w:val="Heading3"/>
        <w:ind w:left="0" w:firstLine="0"/>
      </w:pPr>
      <w:bookmarkStart w:id="100" w:name="_Toc161656749"/>
      <w:r w:rsidRPr="00D15A15">
        <w:lastRenderedPageBreak/>
        <w:t>5.9.2</w:t>
      </w:r>
      <w:r w:rsidRPr="00D15A15">
        <w:tab/>
        <w:t>NAS Node Selection Function</w:t>
      </w:r>
      <w:bookmarkEnd w:id="100"/>
    </w:p>
    <w:p w14:paraId="7D11F1CD" w14:textId="77777777" w:rsidR="006657FE" w:rsidRPr="00D15A15" w:rsidRDefault="006657FE" w:rsidP="006657FE">
      <w:r w:rsidRPr="00D15A15">
        <w:t>The optional NAS Node Selection Function enables the RNC to initially assign CN resources to serve a UE and subsequently setup a signalling connection to the assigned CN resource.</w:t>
      </w:r>
    </w:p>
    <w:p w14:paraId="347641A1" w14:textId="77777777" w:rsidR="006657FE" w:rsidRPr="00D15A15" w:rsidRDefault="006657FE" w:rsidP="006657FE">
      <w:r w:rsidRPr="00D15A15">
        <w:t>The method by which the RNC initially assigns CN resources is implementation dependent.</w:t>
      </w:r>
    </w:p>
    <w:p w14:paraId="37C09694" w14:textId="77777777" w:rsidR="006657FE" w:rsidRPr="00D15A15" w:rsidRDefault="006657FE" w:rsidP="006657FE">
      <w:r w:rsidRPr="00D15A15">
        <w:t>The NNSF is described in detail in TS 23.236 [25].</w:t>
      </w:r>
    </w:p>
    <w:p w14:paraId="725D847A" w14:textId="77777777" w:rsidR="006657FE" w:rsidRPr="00D15A15" w:rsidRDefault="006657FE" w:rsidP="006657FE">
      <w:pPr>
        <w:pStyle w:val="Heading3"/>
      </w:pPr>
      <w:bookmarkStart w:id="101" w:name="_Toc161656750"/>
      <w:r w:rsidRPr="00D15A15">
        <w:t>5.9.3</w:t>
      </w:r>
      <w:r w:rsidRPr="00D15A15">
        <w:tab/>
        <w:t>Information Transfer Function</w:t>
      </w:r>
      <w:bookmarkEnd w:id="101"/>
      <w:r w:rsidRPr="00D15A15">
        <w:t xml:space="preserve"> </w:t>
      </w:r>
    </w:p>
    <w:p w14:paraId="08B03EED" w14:textId="77777777" w:rsidR="006657FE" w:rsidRPr="00D15A15" w:rsidRDefault="006657FE" w:rsidP="006657FE">
      <w:r w:rsidRPr="00D15A15">
        <w:t>The Information Transfer function allows configuration data to be passed from the CN to the RNC upon CN trigger. This function is operated in acknowledged mode. It should be used by the CN to maintain alignment between the data as configured in the CN and the configuration data provided to the UTRAN. This may be used e.g. to coordinate the SNA geographical definition (LA to SNA mapping) between CN and UTRAN in order to apply access control on an SNA basis.</w:t>
      </w:r>
    </w:p>
    <w:p w14:paraId="6C6AAE49" w14:textId="77777777" w:rsidR="006657FE" w:rsidRPr="00D15A15" w:rsidRDefault="006657FE" w:rsidP="006657FE">
      <w:pPr>
        <w:pStyle w:val="Heading3"/>
      </w:pPr>
      <w:bookmarkStart w:id="102" w:name="_Toc161656751"/>
      <w:r w:rsidRPr="00D15A15">
        <w:t>5.9.4</w:t>
      </w:r>
      <w:r w:rsidRPr="00D15A15">
        <w:tab/>
        <w:t>MOCN Rerouting Function</w:t>
      </w:r>
      <w:bookmarkEnd w:id="102"/>
    </w:p>
    <w:p w14:paraId="53AD1C75" w14:textId="77777777" w:rsidR="006657FE" w:rsidRPr="00D15A15" w:rsidRDefault="006657FE" w:rsidP="006657FE">
      <w:r w:rsidRPr="00D15A15">
        <w:t>Rerouting is a mechanism used as part of the assignment of CN operator in shared networks with MOCN configuration for network sharing non-supporting UEs when they perform initial attach /registration. In this case RNC may not know towards which CN to route the initial UE request message and the latter may be rerouted to another CN via RNC.</w:t>
      </w:r>
    </w:p>
    <w:p w14:paraId="33298ABF" w14:textId="77777777" w:rsidR="006657FE" w:rsidRPr="00D15A15" w:rsidRDefault="006657FE" w:rsidP="006657FE">
      <w:r w:rsidRPr="00D15A15">
        <w:t xml:space="preserve">The MOCN Rerouting Function is described in detail in TS 23.251 [26]. </w:t>
      </w:r>
    </w:p>
    <w:p w14:paraId="5BBC9DD9" w14:textId="77777777" w:rsidR="006657FE" w:rsidRPr="00D15A15" w:rsidRDefault="006657FE" w:rsidP="006657FE">
      <w:pPr>
        <w:pStyle w:val="Heading3"/>
      </w:pPr>
      <w:bookmarkStart w:id="103" w:name="_Toc161656752"/>
      <w:r w:rsidRPr="00D15A15">
        <w:t>5.9.5</w:t>
      </w:r>
      <w:r w:rsidRPr="00D15A15">
        <w:tab/>
        <w:t>SIPTO at Iu-PS Function</w:t>
      </w:r>
      <w:bookmarkEnd w:id="103"/>
    </w:p>
    <w:p w14:paraId="6E006D37" w14:textId="77777777" w:rsidR="006657FE" w:rsidRPr="00D15A15" w:rsidRDefault="006657FE" w:rsidP="006657FE">
      <w:r w:rsidRPr="00D15A15">
        <w:t>If supported, SIPTO at Iu-PS Function provides the capability to offload certain PS RABs from the CN at RAB setup. The SIPTO at Iu-PS is implementation dependent and may be implemented in a separate entity outside of RNS, for further information see TS 23.060 [29].</w:t>
      </w:r>
    </w:p>
    <w:p w14:paraId="216AB997" w14:textId="77777777" w:rsidR="006657FE" w:rsidRPr="00D15A15" w:rsidRDefault="006657FE" w:rsidP="006657FE">
      <w:pPr>
        <w:pStyle w:val="Heading3"/>
      </w:pPr>
      <w:bookmarkStart w:id="104" w:name="_Toc161656753"/>
      <w:r w:rsidRPr="00D15A15">
        <w:t>5.9.6</w:t>
      </w:r>
      <w:r w:rsidRPr="00D15A15">
        <w:tab/>
        <w:t>SIPTO at the Local Network with Standalone GW</w:t>
      </w:r>
      <w:bookmarkEnd w:id="104"/>
    </w:p>
    <w:p w14:paraId="165E8AD5" w14:textId="77777777" w:rsidR="006657FE" w:rsidRPr="00D15A15" w:rsidRDefault="006657FE" w:rsidP="006657FE">
      <w:r w:rsidRPr="00D15A15">
        <w:t>SIPTO@LN provides access to a defined IP network (e.g. the Internet) without the user plane traversing the mobile operator's core network by using standalone GW (with S-GW and L-GW collocated) in the local network, as specified in TS 23.060 [29].</w:t>
      </w:r>
    </w:p>
    <w:p w14:paraId="4400D0F7" w14:textId="77777777" w:rsidR="006657FE" w:rsidRPr="00D15A15" w:rsidRDefault="006657FE" w:rsidP="006657FE">
      <w:pPr>
        <w:pStyle w:val="Heading2"/>
      </w:pPr>
      <w:bookmarkStart w:id="105" w:name="_Toc161656754"/>
      <w:r w:rsidRPr="00D15A15">
        <w:rPr>
          <w:caps/>
        </w:rPr>
        <w:t>5.10</w:t>
      </w:r>
      <w:r w:rsidRPr="00D15A15">
        <w:rPr>
          <w:caps/>
        </w:rPr>
        <w:tab/>
        <w:t>MBMS F</w:t>
      </w:r>
      <w:r w:rsidRPr="00D15A15">
        <w:t>unctions</w:t>
      </w:r>
      <w:bookmarkEnd w:id="105"/>
    </w:p>
    <w:p w14:paraId="6E5D676C" w14:textId="77777777" w:rsidR="006657FE" w:rsidRPr="00D15A15" w:rsidRDefault="006657FE" w:rsidP="006657FE">
      <w:pPr>
        <w:pStyle w:val="Heading3"/>
      </w:pPr>
      <w:bookmarkStart w:id="106" w:name="_Toc161656755"/>
      <w:r w:rsidRPr="00D15A15">
        <w:t>5.10.1</w:t>
      </w:r>
      <w:r w:rsidRPr="00D15A15">
        <w:tab/>
        <w:t>MBMS RAB Management functions</w:t>
      </w:r>
      <w:bookmarkEnd w:id="106"/>
    </w:p>
    <w:p w14:paraId="10559652" w14:textId="77777777" w:rsidR="006657FE" w:rsidRPr="00D15A15" w:rsidRDefault="006657FE" w:rsidP="006657FE">
      <w:r w:rsidRPr="00D15A15">
        <w:t>The MBMS RAB, Radio Access Bearer, is defined to be set-up between the CN and one or several UEs for MBMS. Depending on the MBMS service characteristics, different types of MBMS RABs will be used. It is the CN that controls towards the UTRAN the establishment, update or release of an MBMS RAB. The MBMS RAB is defined for the PS domain only.</w:t>
      </w:r>
    </w:p>
    <w:p w14:paraId="3E747379" w14:textId="77777777" w:rsidR="006657FE" w:rsidRPr="00D15A15" w:rsidRDefault="006657FE" w:rsidP="006657FE">
      <w:pPr>
        <w:pStyle w:val="Heading3"/>
      </w:pPr>
      <w:bookmarkStart w:id="107" w:name="_Toc161656756"/>
      <w:r w:rsidRPr="00D15A15">
        <w:t>5.10.2</w:t>
      </w:r>
      <w:r w:rsidRPr="00D15A15">
        <w:tab/>
        <w:t>MBMS UE Linking Function</w:t>
      </w:r>
      <w:bookmarkEnd w:id="107"/>
    </w:p>
    <w:p w14:paraId="147EBED4" w14:textId="77777777" w:rsidR="006657FE" w:rsidRPr="00D15A15" w:rsidRDefault="006657FE" w:rsidP="006657FE">
      <w:r w:rsidRPr="00D15A15">
        <w:t>This function provides the RNC with the list of MBMS services that a given UE, with existing dedicated Iu-PS signalling connection, has “joined” or has “left” TS 23.246 [27].</w:t>
      </w:r>
    </w:p>
    <w:p w14:paraId="5D6B84A2" w14:textId="77777777" w:rsidR="006657FE" w:rsidRPr="00D15A15" w:rsidRDefault="006657FE" w:rsidP="006657FE">
      <w:pPr>
        <w:pStyle w:val="Heading3"/>
      </w:pPr>
      <w:bookmarkStart w:id="108" w:name="_Toc161656757"/>
      <w:r w:rsidRPr="00D15A15">
        <w:t>5.10.3</w:t>
      </w:r>
      <w:r w:rsidRPr="00D15A15">
        <w:tab/>
        <w:t>MBMS Registration Control Function</w:t>
      </w:r>
      <w:bookmarkEnd w:id="108"/>
    </w:p>
    <w:p w14:paraId="00CC2ED8" w14:textId="77777777" w:rsidR="006657FE" w:rsidRPr="00D15A15" w:rsidRDefault="006657FE" w:rsidP="006657FE">
      <w:r w:rsidRPr="00D15A15">
        <w:t>This function allows the RNC to either register or deregister to the PS core network domain for a specific MBMS bearer service so that it is notified whenever a session of this service starts.</w:t>
      </w:r>
    </w:p>
    <w:p w14:paraId="342DCED7" w14:textId="77777777" w:rsidR="006657FE" w:rsidRPr="00D15A15" w:rsidRDefault="006657FE" w:rsidP="006657FE">
      <w:r w:rsidRPr="00D15A15">
        <w:t>It also allows the CN to inform the RNC that a given MBMS bearer service is no longer available.</w:t>
      </w:r>
    </w:p>
    <w:p w14:paraId="5C64D4B0" w14:textId="77777777" w:rsidR="006657FE" w:rsidRPr="00D15A15" w:rsidRDefault="006657FE" w:rsidP="006657FE">
      <w:pPr>
        <w:pStyle w:val="Heading3"/>
      </w:pPr>
      <w:bookmarkStart w:id="109" w:name="_Toc161656758"/>
      <w:r w:rsidRPr="00D15A15">
        <w:lastRenderedPageBreak/>
        <w:t>5.10.4</w:t>
      </w:r>
      <w:r w:rsidRPr="00D15A15">
        <w:tab/>
        <w:t>MBMS Enquiry Function</w:t>
      </w:r>
      <w:bookmarkEnd w:id="109"/>
    </w:p>
    <w:p w14:paraId="23404D54" w14:textId="77777777" w:rsidR="006657FE" w:rsidRPr="00D15A15" w:rsidRDefault="006657FE" w:rsidP="006657FE">
      <w:r w:rsidRPr="00D15A15">
        <w:t>This function allows the RNC to request to the SGSN the list of MBMS bearer services that a given UE has “joined” TS 23.246 [27] or the IP Multicast Address and APN defined in TS 23.246 [27] which correspond to a given MBMS bearer service.</w:t>
      </w:r>
    </w:p>
    <w:p w14:paraId="74E3422A" w14:textId="77777777" w:rsidR="006657FE" w:rsidRPr="00D15A15" w:rsidRDefault="006657FE" w:rsidP="006657FE">
      <w:pPr>
        <w:pStyle w:val="Heading1"/>
      </w:pPr>
      <w:bookmarkStart w:id="110" w:name="_Toc161656759"/>
      <w:r w:rsidRPr="00D15A15">
        <w:t>6</w:t>
      </w:r>
      <w:r w:rsidRPr="00D15A15">
        <w:tab/>
        <w:t>I</w:t>
      </w:r>
      <w:r w:rsidRPr="00D15A15">
        <w:rPr>
          <w:vertAlign w:val="subscript"/>
        </w:rPr>
        <w:t>u</w:t>
      </w:r>
      <w:r w:rsidRPr="00D15A15">
        <w:t xml:space="preserve"> Interface Protocol Structure</w:t>
      </w:r>
      <w:bookmarkEnd w:id="110"/>
    </w:p>
    <w:p w14:paraId="4D6E3D5E" w14:textId="77777777" w:rsidR="006657FE" w:rsidRPr="00D15A15" w:rsidRDefault="006657FE" w:rsidP="006657FE">
      <w:pPr>
        <w:pStyle w:val="Heading2"/>
      </w:pPr>
      <w:bookmarkStart w:id="111" w:name="_Toc161656760"/>
      <w:r w:rsidRPr="00D15A15">
        <w:t>6.1</w:t>
      </w:r>
      <w:r w:rsidRPr="00D15A15">
        <w:tab/>
        <w:t>General</w:t>
      </w:r>
      <w:bookmarkEnd w:id="111"/>
    </w:p>
    <w:p w14:paraId="19351F95" w14:textId="77777777" w:rsidR="006657FE" w:rsidRPr="00D15A15" w:rsidRDefault="006657FE" w:rsidP="006657FE">
      <w:r w:rsidRPr="00D15A15">
        <w:t>The Radio Network signalling over Iu consists of the Radio Access Network Application Part (RANAP). The RANAP protocol consists of mechanisms to handle all procedures between the CN and UTRAN. It is also capable of conveying messages transparently between the CN and the UE without interpretation or processing by the UTRAN.</w:t>
      </w:r>
    </w:p>
    <w:p w14:paraId="26096834" w14:textId="77777777" w:rsidR="006657FE" w:rsidRPr="00D15A15" w:rsidRDefault="006657FE" w:rsidP="006657FE">
      <w:r w:rsidRPr="00D15A15">
        <w:t>Over the I</w:t>
      </w:r>
      <w:r w:rsidRPr="00D15A15">
        <w:rPr>
          <w:vertAlign w:val="subscript"/>
        </w:rPr>
        <w:t>u</w:t>
      </w:r>
      <w:r w:rsidRPr="00D15A15">
        <w:t xml:space="preserve"> interface the RANAP protocol is, e.g. used for:</w:t>
      </w:r>
    </w:p>
    <w:p w14:paraId="51EF5AE5" w14:textId="77777777" w:rsidR="006657FE" w:rsidRPr="00D15A15" w:rsidRDefault="006657FE" w:rsidP="006657FE">
      <w:pPr>
        <w:pStyle w:val="B1"/>
      </w:pPr>
      <w:r w:rsidRPr="00D15A15">
        <w:t>-</w:t>
      </w:r>
      <w:r w:rsidRPr="00D15A15">
        <w:tab/>
        <w:t>Facilitate a set of general UTRAN procedures from the Core Network such as paging -notification as defined by the notification SAP in TS 23.110 [3].</w:t>
      </w:r>
    </w:p>
    <w:p w14:paraId="667EF262" w14:textId="77777777" w:rsidR="006657FE" w:rsidRPr="00D15A15" w:rsidRDefault="006657FE" w:rsidP="006657FE">
      <w:pPr>
        <w:pStyle w:val="B1"/>
      </w:pPr>
      <w:r w:rsidRPr="00D15A15">
        <w:t>-</w:t>
      </w:r>
      <w:r w:rsidRPr="00D15A15">
        <w:tab/>
        <w:t>Separate each User Equipment (UE) on the protocol level for mobile specific signalling management as defined by the dedicated SAP in TS 23.110 [3].</w:t>
      </w:r>
    </w:p>
    <w:p w14:paraId="2F2588B9" w14:textId="77777777" w:rsidR="006657FE" w:rsidRPr="00D15A15" w:rsidRDefault="006657FE" w:rsidP="006657FE">
      <w:pPr>
        <w:pStyle w:val="B1"/>
      </w:pPr>
      <w:r w:rsidRPr="00D15A15">
        <w:t>-</w:t>
      </w:r>
      <w:r w:rsidRPr="00D15A15">
        <w:tab/>
        <w:t>Transfer of transparent non-access signalling as defined in the dedicated SAP in TS 23.110 [3].</w:t>
      </w:r>
    </w:p>
    <w:p w14:paraId="4DFAE2FE" w14:textId="77777777" w:rsidR="006657FE" w:rsidRPr="00D15A15" w:rsidRDefault="006657FE" w:rsidP="006657FE">
      <w:pPr>
        <w:pStyle w:val="B1"/>
      </w:pPr>
      <w:r w:rsidRPr="00D15A15">
        <w:t>-</w:t>
      </w:r>
      <w:r w:rsidRPr="00D15A15">
        <w:tab/>
        <w:t>Request of various types of UTRAN Radio Access Bearers through the dedicated SAP in TS 23.110 [3].</w:t>
      </w:r>
    </w:p>
    <w:p w14:paraId="2CE3168C" w14:textId="77777777" w:rsidR="006657FE" w:rsidRPr="00D15A15" w:rsidRDefault="006657FE" w:rsidP="006657FE">
      <w:pPr>
        <w:pStyle w:val="B1"/>
      </w:pPr>
      <w:r w:rsidRPr="00D15A15">
        <w:t>-</w:t>
      </w:r>
      <w:r w:rsidRPr="00D15A15">
        <w:tab/>
        <w:t>Perform the SRNS Relocation function.</w:t>
      </w:r>
    </w:p>
    <w:p w14:paraId="1EE4BE65" w14:textId="77777777" w:rsidR="006657FE" w:rsidRPr="00D15A15" w:rsidRDefault="006657FE" w:rsidP="006657FE">
      <w:pPr>
        <w:pStyle w:val="B1"/>
      </w:pPr>
      <w:r w:rsidRPr="00D15A15">
        <w:t>-</w:t>
      </w:r>
      <w:r w:rsidRPr="00D15A15">
        <w:tab/>
        <w:t>Perform the various MBMS procedures.</w:t>
      </w:r>
    </w:p>
    <w:p w14:paraId="4868F1BF" w14:textId="77777777" w:rsidR="006657FE" w:rsidRPr="00D15A15" w:rsidRDefault="006657FE" w:rsidP="006657FE">
      <w:pPr>
        <w:pStyle w:val="B1"/>
      </w:pPr>
      <w:r w:rsidRPr="00D15A15">
        <w:t>-</w:t>
      </w:r>
      <w:r w:rsidRPr="00D15A15">
        <w:tab/>
        <w:t>Perform SIPTO at Iu-PS (optional).</w:t>
      </w:r>
    </w:p>
    <w:p w14:paraId="7D0F0A0B" w14:textId="77777777" w:rsidR="006657FE" w:rsidRPr="00D15A15" w:rsidRDefault="006657FE" w:rsidP="006657FE">
      <w:r w:rsidRPr="00D15A15">
        <w:t>The Radio Access Bearers are provided by the Access Stratum.</w:t>
      </w:r>
    </w:p>
    <w:p w14:paraId="45014A26" w14:textId="77777777" w:rsidR="006657FE" w:rsidRPr="00D15A15" w:rsidRDefault="006657FE" w:rsidP="006657FE">
      <w:r w:rsidRPr="00D15A15">
        <w:t>Over Iu-BC, a datagram mechanism is used, so there is no clear separation of control and user planes, and the SABP protocol is used for data transfer and signalling.</w:t>
      </w:r>
    </w:p>
    <w:p w14:paraId="5D865AE9" w14:textId="77777777" w:rsidR="006657FE" w:rsidRPr="00D15A15" w:rsidRDefault="006657FE" w:rsidP="006657FE">
      <w:pPr>
        <w:pStyle w:val="Heading2"/>
      </w:pPr>
      <w:bookmarkStart w:id="112" w:name="_Toc161656761"/>
      <w:r w:rsidRPr="00D15A15">
        <w:lastRenderedPageBreak/>
        <w:t>6.2</w:t>
      </w:r>
      <w:r w:rsidRPr="00D15A15">
        <w:tab/>
        <w:t>Iu-CS</w:t>
      </w:r>
      <w:bookmarkEnd w:id="112"/>
    </w:p>
    <w:p w14:paraId="065A84F3" w14:textId="77777777" w:rsidR="006657FE" w:rsidRPr="00D15A15" w:rsidRDefault="006657FE" w:rsidP="006657FE">
      <w:pPr>
        <w:keepNext/>
        <w:keepLines/>
      </w:pPr>
      <w:r w:rsidRPr="00D15A15">
        <w:t>Figure 6.1 shows the protocol structure for I</w:t>
      </w:r>
      <w:r w:rsidRPr="00D15A15">
        <w:rPr>
          <w:vertAlign w:val="subscript"/>
        </w:rPr>
        <w:t>u</w:t>
      </w:r>
      <w:r w:rsidRPr="00D15A15">
        <w:t>-CS, following the structure described in TS 25.401 [1].</w:t>
      </w:r>
    </w:p>
    <w:bookmarkStart w:id="113" w:name="_MON_1138106870"/>
    <w:bookmarkStart w:id="114" w:name="_MON_1138472426"/>
    <w:bookmarkStart w:id="115" w:name="_MON_1138106682"/>
    <w:bookmarkStart w:id="116" w:name="_MON_1138106776"/>
    <w:bookmarkStart w:id="117" w:name="_MON_1138106816"/>
    <w:bookmarkEnd w:id="113"/>
    <w:bookmarkEnd w:id="114"/>
    <w:bookmarkEnd w:id="115"/>
    <w:bookmarkEnd w:id="116"/>
    <w:bookmarkEnd w:id="117"/>
    <w:bookmarkStart w:id="118" w:name="_MON_1138106854"/>
    <w:bookmarkEnd w:id="118"/>
    <w:p w14:paraId="59AB0BC2" w14:textId="77777777" w:rsidR="006657FE" w:rsidRPr="00D15A15" w:rsidRDefault="006657FE" w:rsidP="006657FE">
      <w:pPr>
        <w:pStyle w:val="TH"/>
      </w:pPr>
      <w:r w:rsidRPr="00D15A15">
        <w:object w:dxaOrig="7590" w:dyaOrig="7470" w14:anchorId="7C392D3F">
          <v:shape id="_x0000_i1028" type="#_x0000_t75" style="width:379.4pt;height:373.75pt" o:ole="" fillcolor="window">
            <v:imagedata r:id="rId13" o:title=""/>
          </v:shape>
          <o:OLEObject Type="Embed" ProgID="Word.Picture.8" ShapeID="_x0000_i1028" DrawAspect="Content" ObjectID="_1820142430" r:id="rId14"/>
        </w:object>
      </w:r>
    </w:p>
    <w:p w14:paraId="11EEF522" w14:textId="77777777" w:rsidR="006657FE" w:rsidRPr="00D15A15" w:rsidRDefault="006657FE" w:rsidP="00611446">
      <w:pPr>
        <w:pStyle w:val="TF"/>
      </w:pPr>
      <w:r w:rsidRPr="00D15A15">
        <w:t>Figure 6.1: I</w:t>
      </w:r>
      <w:r w:rsidRPr="00D15A15">
        <w:rPr>
          <w:vertAlign w:val="subscript"/>
        </w:rPr>
        <w:t>u</w:t>
      </w:r>
      <w:r w:rsidRPr="00D15A15">
        <w:t xml:space="preserve"> –Interface Protocol Structure towards CS Domain</w:t>
      </w:r>
    </w:p>
    <w:p w14:paraId="173EE329" w14:textId="77777777" w:rsidR="006657FE" w:rsidRPr="00D15A15" w:rsidRDefault="006657FE" w:rsidP="006657FE">
      <w:pPr>
        <w:pStyle w:val="Heading2"/>
      </w:pPr>
      <w:bookmarkStart w:id="119" w:name="_Toc161656762"/>
      <w:r w:rsidRPr="00D15A15">
        <w:t>6.3</w:t>
      </w:r>
      <w:r w:rsidRPr="00D15A15">
        <w:tab/>
        <w:t>I</w:t>
      </w:r>
      <w:r w:rsidRPr="00D15A15">
        <w:rPr>
          <w:vertAlign w:val="subscript"/>
        </w:rPr>
        <w:t>u</w:t>
      </w:r>
      <w:r w:rsidRPr="00D15A15">
        <w:t>-BC</w:t>
      </w:r>
      <w:bookmarkEnd w:id="119"/>
    </w:p>
    <w:p w14:paraId="629D4C26" w14:textId="77777777" w:rsidR="006657FE" w:rsidRPr="00D15A15" w:rsidRDefault="006657FE" w:rsidP="00611446">
      <w:r w:rsidRPr="00D15A15">
        <w:t>Figure 6.2 shows the protocol structure for the I</w:t>
      </w:r>
      <w:r w:rsidRPr="00D15A15">
        <w:rPr>
          <w:rFonts w:ascii="Arial" w:hAnsi="Arial"/>
          <w:vertAlign w:val="subscript"/>
        </w:rPr>
        <w:t>u</w:t>
      </w:r>
      <w:r w:rsidRPr="00D15A15">
        <w:t>-BC.</w:t>
      </w:r>
    </w:p>
    <w:bookmarkStart w:id="120" w:name="_MON_1073280250"/>
    <w:bookmarkStart w:id="121" w:name="_MON_1074678696"/>
    <w:bookmarkStart w:id="122" w:name="_MON_1074678729"/>
    <w:bookmarkStart w:id="123" w:name="_MON_1074678745"/>
    <w:bookmarkStart w:id="124" w:name="_MON_1074678763"/>
    <w:bookmarkStart w:id="125" w:name="_MON_1074678905"/>
    <w:bookmarkStart w:id="126" w:name="_MON_1074679094"/>
    <w:bookmarkStart w:id="127" w:name="_MON_1074679143"/>
    <w:bookmarkStart w:id="128" w:name="_MON_1074679187"/>
    <w:bookmarkStart w:id="129" w:name="_MON_1074679199"/>
    <w:bookmarkStart w:id="130" w:name="_MON_1075909748"/>
    <w:bookmarkStart w:id="131" w:name="_MON_1075909837"/>
    <w:bookmarkStart w:id="132" w:name="_MON_1073279696"/>
    <w:bookmarkStart w:id="133" w:name="_MON_1073280215"/>
    <w:bookmarkStart w:id="134" w:name="_MON_107328022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Start w:id="135" w:name="_MON_1073280242"/>
    <w:bookmarkEnd w:id="135"/>
    <w:p w14:paraId="477F26BF" w14:textId="77777777" w:rsidR="006657FE" w:rsidRPr="00D15A15" w:rsidRDefault="006657FE" w:rsidP="006657FE">
      <w:pPr>
        <w:pStyle w:val="TH"/>
      </w:pPr>
      <w:r w:rsidRPr="00D15A15">
        <w:object w:dxaOrig="4245" w:dyaOrig="6390" w14:anchorId="3889BFF9">
          <v:shape id="_x0000_i1029" type="#_x0000_t75" style="width:200.35pt;height:302.4pt" o:ole="" fillcolor="window">
            <v:imagedata r:id="rId15" o:title=""/>
          </v:shape>
          <o:OLEObject Type="Embed" ProgID="Word.Picture.8" ShapeID="_x0000_i1029" DrawAspect="Content" ObjectID="_1820142431" r:id="rId16"/>
        </w:object>
      </w:r>
    </w:p>
    <w:p w14:paraId="73FE382A" w14:textId="77777777" w:rsidR="006657FE" w:rsidRPr="00D15A15" w:rsidRDefault="006657FE" w:rsidP="00611446">
      <w:pPr>
        <w:pStyle w:val="TF"/>
      </w:pPr>
      <w:r w:rsidRPr="00D15A15">
        <w:t>Figure 6.2: I</w:t>
      </w:r>
      <w:r w:rsidRPr="00D15A15">
        <w:rPr>
          <w:vertAlign w:val="subscript"/>
        </w:rPr>
        <w:t>u</w:t>
      </w:r>
      <w:r w:rsidRPr="00D15A15">
        <w:t xml:space="preserve"> Interface Protocol Structure towards Broadcast Domain</w:t>
      </w:r>
    </w:p>
    <w:p w14:paraId="7ABD87BC" w14:textId="77777777" w:rsidR="006657FE" w:rsidRPr="00D15A15" w:rsidRDefault="006657FE" w:rsidP="006657FE">
      <w:pPr>
        <w:pStyle w:val="Heading2"/>
      </w:pPr>
      <w:bookmarkStart w:id="136" w:name="_Toc161656763"/>
      <w:r w:rsidRPr="00D15A15">
        <w:lastRenderedPageBreak/>
        <w:t>6.4</w:t>
      </w:r>
      <w:r w:rsidRPr="00D15A15">
        <w:tab/>
        <w:t>I</w:t>
      </w:r>
      <w:r w:rsidRPr="00D15A15">
        <w:rPr>
          <w:vertAlign w:val="subscript"/>
        </w:rPr>
        <w:t>u</w:t>
      </w:r>
      <w:r w:rsidRPr="00D15A15">
        <w:t>-PS</w:t>
      </w:r>
      <w:bookmarkEnd w:id="136"/>
    </w:p>
    <w:p w14:paraId="540D2777" w14:textId="77777777" w:rsidR="006657FE" w:rsidRPr="00D15A15" w:rsidRDefault="006657FE" w:rsidP="006657FE">
      <w:pPr>
        <w:keepNext/>
        <w:keepLines/>
      </w:pPr>
      <w:r w:rsidRPr="00D15A15">
        <w:t>Figure 6.3 shows the protocol structure for Iu-PS, following the structure described in TS 25.401 [1].</w:t>
      </w:r>
    </w:p>
    <w:bookmarkStart w:id="137" w:name="_MON_1073277423"/>
    <w:bookmarkStart w:id="138" w:name="_MON_1073277428"/>
    <w:bookmarkStart w:id="139" w:name="_MON_1073278912"/>
    <w:bookmarkStart w:id="140" w:name="_MON_1073278920"/>
    <w:bookmarkStart w:id="141" w:name="_MON_1073280323"/>
    <w:bookmarkStart w:id="142" w:name="_MON_1074679294"/>
    <w:bookmarkStart w:id="143" w:name="_MON_1074680864"/>
    <w:bookmarkStart w:id="144" w:name="_MON_1074680903"/>
    <w:bookmarkStart w:id="145" w:name="_MON_1074680937"/>
    <w:bookmarkStart w:id="146" w:name="_MON_1074680991"/>
    <w:bookmarkStart w:id="147" w:name="_MON_1074681004"/>
    <w:bookmarkStart w:id="148" w:name="_MON_1074681057"/>
    <w:bookmarkStart w:id="149" w:name="_MON_1075842876"/>
    <w:bookmarkStart w:id="150" w:name="_MON_1075875326"/>
    <w:bookmarkStart w:id="151" w:name="_MON_1075909584"/>
    <w:bookmarkStart w:id="152" w:name="_MON_1075909597"/>
    <w:bookmarkStart w:id="153" w:name="_MON_1075909639"/>
    <w:bookmarkStart w:id="154" w:name="_MON_1075909860"/>
    <w:bookmarkStart w:id="155" w:name="_MON_1075909918"/>
    <w:bookmarkStart w:id="156" w:name="_MON_1075910199"/>
    <w:bookmarkStart w:id="157" w:name="_MON_1075910218"/>
    <w:bookmarkStart w:id="158" w:name="_MON_1075910247"/>
    <w:bookmarkStart w:id="159" w:name="_MON_1073222545"/>
    <w:bookmarkStart w:id="160" w:name="_MON_1073222667"/>
    <w:bookmarkStart w:id="161" w:name="_MON_1073222702"/>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Start w:id="162" w:name="_MON_1073277380"/>
    <w:bookmarkEnd w:id="162"/>
    <w:p w14:paraId="17AFD6ED" w14:textId="77777777" w:rsidR="006657FE" w:rsidRPr="00D15A15" w:rsidRDefault="006657FE" w:rsidP="006657FE">
      <w:pPr>
        <w:pStyle w:val="TH"/>
      </w:pPr>
      <w:r w:rsidRPr="00D15A15">
        <w:object w:dxaOrig="8250" w:dyaOrig="6585" w14:anchorId="1796977D">
          <v:shape id="_x0000_i1030" type="#_x0000_t75" style="width:412.6pt;height:329.3pt" o:ole="" fillcolor="window">
            <v:imagedata r:id="rId17" o:title=""/>
          </v:shape>
          <o:OLEObject Type="Embed" ProgID="Word.Picture.8" ShapeID="_x0000_i1030" DrawAspect="Content" ObjectID="_1820142432" r:id="rId18"/>
        </w:object>
      </w:r>
    </w:p>
    <w:p w14:paraId="4FD4FBA4" w14:textId="77777777" w:rsidR="006657FE" w:rsidRPr="00D15A15" w:rsidRDefault="006657FE" w:rsidP="00611446">
      <w:pPr>
        <w:pStyle w:val="TF"/>
      </w:pPr>
      <w:r w:rsidRPr="00D15A15">
        <w:t>Figure 6.3: I</w:t>
      </w:r>
      <w:r w:rsidRPr="00D15A15">
        <w:rPr>
          <w:vertAlign w:val="subscript"/>
        </w:rPr>
        <w:t>u</w:t>
      </w:r>
      <w:r w:rsidRPr="00D15A15">
        <w:t xml:space="preserve"> Interface Protocol Structure towards PS Domain</w:t>
      </w:r>
    </w:p>
    <w:p w14:paraId="38C6AF99" w14:textId="77777777" w:rsidR="006657FE" w:rsidRPr="00D15A15" w:rsidRDefault="006657FE" w:rsidP="006657FE">
      <w:pPr>
        <w:pStyle w:val="Heading1"/>
      </w:pPr>
      <w:bookmarkStart w:id="163" w:name="_Toc161656764"/>
      <w:r w:rsidRPr="00D15A15">
        <w:t>7</w:t>
      </w:r>
      <w:r w:rsidRPr="00D15A15">
        <w:tab/>
        <w:t>Other I</w:t>
      </w:r>
      <w:r w:rsidRPr="00D15A15">
        <w:rPr>
          <w:vertAlign w:val="subscript"/>
        </w:rPr>
        <w:t>u</w:t>
      </w:r>
      <w:r w:rsidRPr="00D15A15">
        <w:t xml:space="preserve"> Interface Specifications</w:t>
      </w:r>
      <w:bookmarkEnd w:id="163"/>
    </w:p>
    <w:p w14:paraId="394B6570" w14:textId="77777777" w:rsidR="006657FE" w:rsidRPr="00D15A15" w:rsidRDefault="006657FE" w:rsidP="006657FE">
      <w:pPr>
        <w:pStyle w:val="Heading2"/>
        <w:rPr>
          <w:snapToGrid w:val="0"/>
        </w:rPr>
      </w:pPr>
      <w:bookmarkStart w:id="164" w:name="_Toc161656765"/>
      <w:r w:rsidRPr="00D15A15">
        <w:rPr>
          <w:snapToGrid w:val="0"/>
        </w:rPr>
        <w:t>7.1</w:t>
      </w:r>
      <w:r w:rsidRPr="00D15A15">
        <w:rPr>
          <w:snapToGrid w:val="0"/>
        </w:rPr>
        <w:tab/>
        <w:t>UTRAN I</w:t>
      </w:r>
      <w:r w:rsidRPr="00D15A15">
        <w:rPr>
          <w:snapToGrid w:val="0"/>
          <w:vertAlign w:val="subscript"/>
        </w:rPr>
        <w:t>u</w:t>
      </w:r>
      <w:r w:rsidRPr="00D15A15">
        <w:rPr>
          <w:snapToGrid w:val="0"/>
        </w:rPr>
        <w:t xml:space="preserve"> Interface: Layer 1 (3GPP TS 25.411)</w:t>
      </w:r>
      <w:bookmarkEnd w:id="164"/>
    </w:p>
    <w:p w14:paraId="1C7F3FE6" w14:textId="77777777" w:rsidR="006657FE" w:rsidRPr="00D15A15" w:rsidRDefault="006657FE" w:rsidP="006657FE">
      <w:r w:rsidRPr="00D15A15">
        <w:t>TS 25.411 [4] specifies the range of physical layer technologies that may be used to support the Iu interface.</w:t>
      </w:r>
    </w:p>
    <w:p w14:paraId="58C31599" w14:textId="77777777" w:rsidR="006657FE" w:rsidRPr="00D15A15" w:rsidRDefault="006657FE" w:rsidP="006657FE">
      <w:pPr>
        <w:pStyle w:val="Heading2"/>
        <w:rPr>
          <w:snapToGrid w:val="0"/>
        </w:rPr>
      </w:pPr>
      <w:bookmarkStart w:id="165" w:name="_Toc161656766"/>
      <w:r w:rsidRPr="00D15A15">
        <w:rPr>
          <w:snapToGrid w:val="0"/>
        </w:rPr>
        <w:t>7.2</w:t>
      </w:r>
      <w:r w:rsidRPr="00D15A15">
        <w:rPr>
          <w:snapToGrid w:val="0"/>
        </w:rPr>
        <w:tab/>
        <w:t>UTRAN I</w:t>
      </w:r>
      <w:r w:rsidRPr="00D15A15">
        <w:rPr>
          <w:snapToGrid w:val="0"/>
          <w:vertAlign w:val="subscript"/>
        </w:rPr>
        <w:t>u</w:t>
      </w:r>
      <w:r w:rsidRPr="00D15A15">
        <w:rPr>
          <w:snapToGrid w:val="0"/>
        </w:rPr>
        <w:t xml:space="preserve"> Interface: Signalling Transport (3GPP TS 25.412)</w:t>
      </w:r>
      <w:bookmarkEnd w:id="165"/>
    </w:p>
    <w:p w14:paraId="4F206D84" w14:textId="77777777" w:rsidR="006657FE" w:rsidRPr="00D15A15" w:rsidRDefault="006657FE" w:rsidP="006657FE">
      <w:pPr>
        <w:rPr>
          <w:snapToGrid w:val="0"/>
        </w:rPr>
      </w:pPr>
      <w:r w:rsidRPr="00D15A15">
        <w:rPr>
          <w:snapToGrid w:val="0"/>
        </w:rPr>
        <w:t>TS 25.412 [5] specifies the signalling bearers for the RANAP and transport network control plane protocols for both Iu-PS and Iu-CS.</w:t>
      </w:r>
    </w:p>
    <w:p w14:paraId="2A16401D" w14:textId="77777777" w:rsidR="006657FE" w:rsidRPr="00D15A15" w:rsidRDefault="006657FE" w:rsidP="006657FE">
      <w:pPr>
        <w:pStyle w:val="Heading2"/>
        <w:rPr>
          <w:snapToGrid w:val="0"/>
        </w:rPr>
      </w:pPr>
      <w:bookmarkStart w:id="166" w:name="_Toc161656767"/>
      <w:r w:rsidRPr="00D15A15">
        <w:rPr>
          <w:snapToGrid w:val="0"/>
        </w:rPr>
        <w:t>7.3</w:t>
      </w:r>
      <w:r w:rsidRPr="00D15A15">
        <w:rPr>
          <w:snapToGrid w:val="0"/>
        </w:rPr>
        <w:tab/>
        <w:t>UTRAN I</w:t>
      </w:r>
      <w:r w:rsidRPr="00D15A15">
        <w:rPr>
          <w:snapToGrid w:val="0"/>
          <w:vertAlign w:val="subscript"/>
        </w:rPr>
        <w:t>u</w:t>
      </w:r>
      <w:r w:rsidRPr="00D15A15">
        <w:rPr>
          <w:snapToGrid w:val="0"/>
        </w:rPr>
        <w:t xml:space="preserve"> Interface: RANAP Specification (3GPP TS 25.413)</w:t>
      </w:r>
      <w:bookmarkEnd w:id="166"/>
    </w:p>
    <w:p w14:paraId="32A6663D" w14:textId="77777777" w:rsidR="006657FE" w:rsidRPr="00D15A15" w:rsidRDefault="006657FE" w:rsidP="006657FE">
      <w:pPr>
        <w:rPr>
          <w:snapToGrid w:val="0"/>
        </w:rPr>
      </w:pPr>
      <w:r w:rsidRPr="00D15A15">
        <w:rPr>
          <w:snapToGrid w:val="0"/>
        </w:rPr>
        <w:t>TS 25.413 [6] specifies the RANAP protocol for radio network control plane signalling over the Iu interface.</w:t>
      </w:r>
    </w:p>
    <w:p w14:paraId="34ACF380" w14:textId="77777777" w:rsidR="006657FE" w:rsidRPr="00D15A15" w:rsidRDefault="006657FE" w:rsidP="006657FE">
      <w:pPr>
        <w:pStyle w:val="Heading2"/>
        <w:rPr>
          <w:snapToGrid w:val="0"/>
        </w:rPr>
      </w:pPr>
      <w:bookmarkStart w:id="167" w:name="_Toc161656768"/>
      <w:r w:rsidRPr="00D15A15">
        <w:rPr>
          <w:snapToGrid w:val="0"/>
        </w:rPr>
        <w:lastRenderedPageBreak/>
        <w:t>7.4</w:t>
      </w:r>
      <w:r w:rsidRPr="00D15A15">
        <w:rPr>
          <w:snapToGrid w:val="0"/>
        </w:rPr>
        <w:tab/>
        <w:t>UTRAN I</w:t>
      </w:r>
      <w:r w:rsidRPr="00D15A15">
        <w:rPr>
          <w:snapToGrid w:val="0"/>
          <w:vertAlign w:val="subscript"/>
        </w:rPr>
        <w:t>u</w:t>
      </w:r>
      <w:r w:rsidRPr="00D15A15">
        <w:rPr>
          <w:snapToGrid w:val="0"/>
        </w:rPr>
        <w:t xml:space="preserve"> Interface: Data Transport and Transport Signalling (3GPP TS 25.414)</w:t>
      </w:r>
      <w:bookmarkEnd w:id="167"/>
    </w:p>
    <w:p w14:paraId="6A0637F6" w14:textId="77777777" w:rsidR="006657FE" w:rsidRPr="00D15A15" w:rsidRDefault="006657FE" w:rsidP="006657FE">
      <w:pPr>
        <w:rPr>
          <w:snapToGrid w:val="0"/>
        </w:rPr>
      </w:pPr>
      <w:r w:rsidRPr="00D15A15">
        <w:rPr>
          <w:snapToGrid w:val="0"/>
        </w:rPr>
        <w:t>TS 25.414 [7] specifies the transport bearers for the user plane of the Iu interface. It also specifies the protocol used to control these transport bearers.</w:t>
      </w:r>
    </w:p>
    <w:p w14:paraId="0B9DB6A1" w14:textId="77777777" w:rsidR="006657FE" w:rsidRPr="00D15A15" w:rsidRDefault="006657FE" w:rsidP="006657FE">
      <w:pPr>
        <w:pStyle w:val="Heading2"/>
        <w:rPr>
          <w:snapToGrid w:val="0"/>
        </w:rPr>
      </w:pPr>
      <w:bookmarkStart w:id="168" w:name="_Toc161656769"/>
      <w:r w:rsidRPr="00D15A15">
        <w:rPr>
          <w:snapToGrid w:val="0"/>
        </w:rPr>
        <w:t>7.5</w:t>
      </w:r>
      <w:r w:rsidRPr="00D15A15">
        <w:rPr>
          <w:snapToGrid w:val="0"/>
        </w:rPr>
        <w:tab/>
        <w:t>UTRAN I</w:t>
      </w:r>
      <w:r w:rsidRPr="00D15A15">
        <w:rPr>
          <w:snapToGrid w:val="0"/>
          <w:vertAlign w:val="subscript"/>
        </w:rPr>
        <w:t>u</w:t>
      </w:r>
      <w:r w:rsidRPr="00D15A15">
        <w:rPr>
          <w:snapToGrid w:val="0"/>
        </w:rPr>
        <w:t xml:space="preserve"> Interface: CN-UTRAN User Plane Protocol (3GPP TS 25.415)</w:t>
      </w:r>
      <w:bookmarkEnd w:id="168"/>
    </w:p>
    <w:p w14:paraId="3C74054C" w14:textId="77777777" w:rsidR="006657FE" w:rsidRPr="00D15A15" w:rsidRDefault="006657FE" w:rsidP="006657FE">
      <w:pPr>
        <w:rPr>
          <w:snapToGrid w:val="0"/>
        </w:rPr>
      </w:pPr>
      <w:r w:rsidRPr="00D15A15">
        <w:rPr>
          <w:snapToGrid w:val="0"/>
        </w:rPr>
        <w:t>TS 25.415 [8] specifies the user plane frame handling protocol for the Iu interface.</w:t>
      </w:r>
    </w:p>
    <w:p w14:paraId="49FC0109" w14:textId="77777777" w:rsidR="006657FE" w:rsidRPr="00D15A15" w:rsidRDefault="006657FE" w:rsidP="006657FE">
      <w:pPr>
        <w:pStyle w:val="Heading2"/>
        <w:rPr>
          <w:snapToGrid w:val="0"/>
        </w:rPr>
      </w:pPr>
      <w:bookmarkStart w:id="169" w:name="_Toc161656770"/>
      <w:r w:rsidRPr="00D15A15">
        <w:rPr>
          <w:snapToGrid w:val="0"/>
        </w:rPr>
        <w:t>7.6</w:t>
      </w:r>
      <w:r w:rsidRPr="00D15A15">
        <w:rPr>
          <w:snapToGrid w:val="0"/>
        </w:rPr>
        <w:tab/>
        <w:t>UTRAN I</w:t>
      </w:r>
      <w:r w:rsidRPr="00D15A15">
        <w:rPr>
          <w:snapToGrid w:val="0"/>
          <w:vertAlign w:val="subscript"/>
        </w:rPr>
        <w:t>u</w:t>
      </w:r>
      <w:r w:rsidRPr="00D15A15">
        <w:rPr>
          <w:snapToGrid w:val="0"/>
        </w:rPr>
        <w:t xml:space="preserve"> Interface: Service Area Broadcast Protocol SABP (3GPP TS 25.419)</w:t>
      </w:r>
      <w:bookmarkEnd w:id="169"/>
    </w:p>
    <w:p w14:paraId="63C09A99" w14:textId="77777777" w:rsidR="006657FE" w:rsidRPr="00D15A15" w:rsidRDefault="006657FE" w:rsidP="006657FE">
      <w:r w:rsidRPr="00D15A15">
        <w:t>TS 25.419 [14] specifies the communication requirements over the Iu interface towards the BC domain.</w:t>
      </w:r>
    </w:p>
    <w:p w14:paraId="6EF7C1BC" w14:textId="77777777" w:rsidR="006657FE" w:rsidRPr="00D15A15" w:rsidRDefault="006657FE" w:rsidP="006657FE">
      <w:pPr>
        <w:pStyle w:val="Heading2"/>
        <w:rPr>
          <w:snapToGrid w:val="0"/>
        </w:rPr>
      </w:pPr>
      <w:bookmarkStart w:id="170" w:name="_Toc161656771"/>
      <w:r w:rsidRPr="00D15A15">
        <w:rPr>
          <w:snapToGrid w:val="0"/>
        </w:rPr>
        <w:t>7.7</w:t>
      </w:r>
      <w:r w:rsidRPr="00D15A15">
        <w:rPr>
          <w:snapToGrid w:val="0"/>
        </w:rPr>
        <w:tab/>
        <w:t>Summary</w:t>
      </w:r>
      <w:bookmarkEnd w:id="170"/>
    </w:p>
    <w:p w14:paraId="31D0478D" w14:textId="77777777" w:rsidR="006657FE" w:rsidRPr="00D15A15" w:rsidRDefault="006657FE" w:rsidP="006657FE">
      <w:r w:rsidRPr="00D15A15">
        <w:t>The present document, 3GPP TS 25.410, specifies the general aspects and principles of the I</w:t>
      </w:r>
      <w:r w:rsidRPr="00D15A15">
        <w:rPr>
          <w:vertAlign w:val="subscript"/>
        </w:rPr>
        <w:t>u</w:t>
      </w:r>
      <w:r w:rsidRPr="00D15A15">
        <w:t xml:space="preserve"> interface as a whole.</w:t>
      </w:r>
    </w:p>
    <w:p w14:paraId="1E55C89D" w14:textId="77777777" w:rsidR="006657FE" w:rsidRPr="00D15A15" w:rsidRDefault="006657FE" w:rsidP="006657FE">
      <w:r w:rsidRPr="00D15A15">
        <w:t>The relationship between the other technical specifications that define the UTRAN Iu interface is shown in figure 7.1.</w:t>
      </w:r>
    </w:p>
    <w:bookmarkStart w:id="171" w:name="_MON_1063708727"/>
    <w:bookmarkEnd w:id="171"/>
    <w:bookmarkStart w:id="172" w:name="_MON_1063708777"/>
    <w:bookmarkEnd w:id="172"/>
    <w:p w14:paraId="5BFDE116" w14:textId="77777777" w:rsidR="006657FE" w:rsidRPr="00D15A15" w:rsidRDefault="006657FE" w:rsidP="006657FE">
      <w:pPr>
        <w:pStyle w:val="TH"/>
      </w:pPr>
      <w:r w:rsidRPr="00D15A15">
        <w:object w:dxaOrig="8640" w:dyaOrig="5370" w14:anchorId="073E5CB2">
          <v:shape id="_x0000_i1031" type="#_x0000_t75" style="width:6in;height:268.6pt" o:ole="" fillcolor="window">
            <v:imagedata r:id="rId19" o:title=""/>
          </v:shape>
          <o:OLEObject Type="Embed" ProgID="Word.Picture.8" ShapeID="_x0000_i1031" DrawAspect="Content" ObjectID="_1820142433" r:id="rId20"/>
        </w:object>
      </w:r>
    </w:p>
    <w:p w14:paraId="35B0EFB8" w14:textId="77777777" w:rsidR="006657FE" w:rsidRPr="00D15A15" w:rsidRDefault="006657FE" w:rsidP="00611446">
      <w:pPr>
        <w:pStyle w:val="TF"/>
      </w:pPr>
      <w:r w:rsidRPr="00D15A15">
        <w:t>Figure 7.1: Summary of Iu Interface Specification Structure</w:t>
      </w:r>
    </w:p>
    <w:p w14:paraId="5FE940CE" w14:textId="77777777" w:rsidR="006657FE" w:rsidRDefault="006657FE" w:rsidP="006657FE">
      <w:pPr>
        <w:pStyle w:val="Heading8"/>
      </w:pPr>
      <w:r w:rsidRPr="00D15A15">
        <w:br w:type="page"/>
      </w:r>
      <w:bookmarkStart w:id="173" w:name="_Toc161656772"/>
      <w:r w:rsidRPr="00D15A15">
        <w:lastRenderedPageBreak/>
        <w:t>Annex A (informative):</w:t>
      </w:r>
      <w:r w:rsidRPr="00D15A15">
        <w:br/>
        <w:t>Change History</w:t>
      </w:r>
      <w:bookmarkEnd w:id="173"/>
    </w:p>
    <w:p w14:paraId="12680C4F" w14:textId="77777777" w:rsidR="006657FE" w:rsidRPr="009435D9" w:rsidRDefault="006657FE" w:rsidP="006657FE">
      <w:pPr>
        <w:pStyle w:val="TH"/>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709"/>
        <w:gridCol w:w="5670"/>
        <w:gridCol w:w="709"/>
      </w:tblGrid>
      <w:tr w:rsidR="006657FE" w:rsidRPr="00D15A15" w14:paraId="4FBFF073" w14:textId="77777777" w:rsidTr="004A0197">
        <w:trPr>
          <w:cantSplit/>
          <w:trHeight w:val="57"/>
          <w:tblHeader/>
        </w:trPr>
        <w:tc>
          <w:tcPr>
            <w:tcW w:w="800" w:type="dxa"/>
          </w:tcPr>
          <w:p w14:paraId="3CACF4A3" w14:textId="77777777" w:rsidR="006657FE" w:rsidRPr="00D15A15" w:rsidRDefault="006657FE" w:rsidP="004A0197">
            <w:pPr>
              <w:pStyle w:val="TAL"/>
              <w:rPr>
                <w:b/>
              </w:rPr>
            </w:pPr>
            <w:r w:rsidRPr="00D15A15">
              <w:rPr>
                <w:b/>
              </w:rPr>
              <w:t>Date / TSG</w:t>
            </w:r>
          </w:p>
        </w:tc>
        <w:tc>
          <w:tcPr>
            <w:tcW w:w="1066" w:type="dxa"/>
          </w:tcPr>
          <w:p w14:paraId="5231E50F" w14:textId="77777777" w:rsidR="006657FE" w:rsidRPr="00D15A15" w:rsidRDefault="006657FE" w:rsidP="004A0197">
            <w:pPr>
              <w:pStyle w:val="TAL"/>
              <w:rPr>
                <w:b/>
              </w:rPr>
            </w:pPr>
            <w:r w:rsidRPr="00D15A15">
              <w:rPr>
                <w:b/>
              </w:rPr>
              <w:t>TSG Doc</w:t>
            </w:r>
          </w:p>
        </w:tc>
        <w:tc>
          <w:tcPr>
            <w:tcW w:w="567" w:type="dxa"/>
          </w:tcPr>
          <w:p w14:paraId="5F2D541A" w14:textId="77777777" w:rsidR="006657FE" w:rsidRPr="00D15A15" w:rsidRDefault="006657FE" w:rsidP="004A0197">
            <w:pPr>
              <w:pStyle w:val="TAL"/>
              <w:rPr>
                <w:b/>
              </w:rPr>
            </w:pPr>
            <w:r w:rsidRPr="00D15A15">
              <w:rPr>
                <w:b/>
              </w:rPr>
              <w:t>CR</w:t>
            </w:r>
          </w:p>
        </w:tc>
        <w:tc>
          <w:tcPr>
            <w:tcW w:w="709" w:type="dxa"/>
          </w:tcPr>
          <w:p w14:paraId="6900599C" w14:textId="77777777" w:rsidR="006657FE" w:rsidRPr="00D15A15" w:rsidRDefault="006657FE" w:rsidP="004A0197">
            <w:pPr>
              <w:pStyle w:val="TAL"/>
              <w:rPr>
                <w:b/>
              </w:rPr>
            </w:pPr>
            <w:r w:rsidRPr="00D15A15">
              <w:rPr>
                <w:b/>
              </w:rPr>
              <w:t>Rev</w:t>
            </w:r>
          </w:p>
        </w:tc>
        <w:tc>
          <w:tcPr>
            <w:tcW w:w="5670" w:type="dxa"/>
          </w:tcPr>
          <w:p w14:paraId="4D7AB2A7" w14:textId="77777777" w:rsidR="006657FE" w:rsidRPr="00D15A15" w:rsidRDefault="006657FE" w:rsidP="004A0197">
            <w:pPr>
              <w:pStyle w:val="TAL"/>
              <w:rPr>
                <w:b/>
              </w:rPr>
            </w:pPr>
            <w:r w:rsidRPr="00D15A15">
              <w:rPr>
                <w:b/>
              </w:rPr>
              <w:t>Subject/Comment</w:t>
            </w:r>
          </w:p>
        </w:tc>
        <w:tc>
          <w:tcPr>
            <w:tcW w:w="709" w:type="dxa"/>
          </w:tcPr>
          <w:p w14:paraId="7724899B" w14:textId="77777777" w:rsidR="006657FE" w:rsidRPr="00D15A15" w:rsidRDefault="006657FE" w:rsidP="004A0197">
            <w:pPr>
              <w:pStyle w:val="TAL"/>
              <w:rPr>
                <w:b/>
              </w:rPr>
            </w:pPr>
            <w:r w:rsidRPr="00D15A15">
              <w:rPr>
                <w:b/>
              </w:rPr>
              <w:t>New</w:t>
            </w:r>
          </w:p>
        </w:tc>
      </w:tr>
      <w:tr w:rsidR="006657FE" w:rsidRPr="00D15A15" w14:paraId="67E44AEA" w14:textId="77777777" w:rsidTr="004A0197">
        <w:trPr>
          <w:cantSplit/>
          <w:trHeight w:val="57"/>
        </w:trPr>
        <w:tc>
          <w:tcPr>
            <w:tcW w:w="800" w:type="dxa"/>
          </w:tcPr>
          <w:p w14:paraId="11785069" w14:textId="77777777" w:rsidR="006657FE" w:rsidRPr="00D15A15" w:rsidRDefault="006657FE" w:rsidP="004A0197">
            <w:pPr>
              <w:pStyle w:val="TAL"/>
              <w:rPr>
                <w:snapToGrid w:val="0"/>
              </w:rPr>
            </w:pPr>
            <w:r w:rsidRPr="00D15A15">
              <w:rPr>
                <w:snapToGrid w:val="0"/>
              </w:rPr>
              <w:t>12/2008</w:t>
            </w:r>
          </w:p>
        </w:tc>
        <w:tc>
          <w:tcPr>
            <w:tcW w:w="1066" w:type="dxa"/>
          </w:tcPr>
          <w:p w14:paraId="4FB17D72" w14:textId="77777777" w:rsidR="006657FE" w:rsidRPr="00D15A15" w:rsidRDefault="006657FE" w:rsidP="004A0197">
            <w:pPr>
              <w:pStyle w:val="TAL"/>
            </w:pPr>
            <w:r w:rsidRPr="00D15A15">
              <w:t>-</w:t>
            </w:r>
          </w:p>
        </w:tc>
        <w:tc>
          <w:tcPr>
            <w:tcW w:w="567" w:type="dxa"/>
          </w:tcPr>
          <w:p w14:paraId="67266C2F" w14:textId="77777777" w:rsidR="006657FE" w:rsidRPr="00D15A15" w:rsidRDefault="006657FE" w:rsidP="004A0197">
            <w:pPr>
              <w:pStyle w:val="TAL"/>
              <w:rPr>
                <w:snapToGrid w:val="0"/>
              </w:rPr>
            </w:pPr>
            <w:r w:rsidRPr="00D15A15">
              <w:rPr>
                <w:snapToGrid w:val="0"/>
              </w:rPr>
              <w:t>-</w:t>
            </w:r>
          </w:p>
        </w:tc>
        <w:tc>
          <w:tcPr>
            <w:tcW w:w="709" w:type="dxa"/>
          </w:tcPr>
          <w:p w14:paraId="481124E2" w14:textId="77777777" w:rsidR="006657FE" w:rsidRPr="00D15A15" w:rsidRDefault="006657FE" w:rsidP="004A0197">
            <w:pPr>
              <w:pStyle w:val="TAL"/>
              <w:rPr>
                <w:snapToGrid w:val="0"/>
              </w:rPr>
            </w:pPr>
            <w:r w:rsidRPr="00D15A15">
              <w:rPr>
                <w:snapToGrid w:val="0"/>
              </w:rPr>
              <w:t>-</w:t>
            </w:r>
          </w:p>
        </w:tc>
        <w:tc>
          <w:tcPr>
            <w:tcW w:w="5670" w:type="dxa"/>
          </w:tcPr>
          <w:p w14:paraId="54C0DBD3" w14:textId="77777777" w:rsidR="006657FE" w:rsidRPr="00D15A15" w:rsidRDefault="006657FE" w:rsidP="004A0197">
            <w:pPr>
              <w:pStyle w:val="TAL"/>
              <w:rPr>
                <w:rFonts w:cs="Arial"/>
              </w:rPr>
            </w:pPr>
            <w:r w:rsidRPr="00D15A15">
              <w:rPr>
                <w:rFonts w:cs="Arial"/>
              </w:rPr>
              <w:t>Creation of Rel-8 version based on v7.0.0</w:t>
            </w:r>
          </w:p>
        </w:tc>
        <w:tc>
          <w:tcPr>
            <w:tcW w:w="709" w:type="dxa"/>
          </w:tcPr>
          <w:p w14:paraId="05BE12CF" w14:textId="77777777" w:rsidR="006657FE" w:rsidRPr="00D15A15" w:rsidRDefault="006657FE" w:rsidP="004A0197">
            <w:pPr>
              <w:pStyle w:val="TAL"/>
            </w:pPr>
            <w:r w:rsidRPr="00D15A15">
              <w:t>8.0.0</w:t>
            </w:r>
          </w:p>
        </w:tc>
      </w:tr>
      <w:tr w:rsidR="006657FE" w:rsidRPr="00D15A15" w14:paraId="2311F68C" w14:textId="77777777" w:rsidTr="004A0197">
        <w:trPr>
          <w:cantSplit/>
          <w:trHeight w:val="57"/>
        </w:trPr>
        <w:tc>
          <w:tcPr>
            <w:tcW w:w="800" w:type="dxa"/>
          </w:tcPr>
          <w:p w14:paraId="3C1AEA4B" w14:textId="77777777" w:rsidR="006657FE" w:rsidRPr="00D15A15" w:rsidRDefault="006657FE" w:rsidP="004A0197">
            <w:pPr>
              <w:pStyle w:val="TAL"/>
              <w:rPr>
                <w:snapToGrid w:val="0"/>
              </w:rPr>
            </w:pPr>
            <w:r w:rsidRPr="00D15A15">
              <w:rPr>
                <w:snapToGrid w:val="0"/>
              </w:rPr>
              <w:t>RP-43</w:t>
            </w:r>
          </w:p>
        </w:tc>
        <w:tc>
          <w:tcPr>
            <w:tcW w:w="1066" w:type="dxa"/>
          </w:tcPr>
          <w:p w14:paraId="6F9B1FAD" w14:textId="77777777" w:rsidR="006657FE" w:rsidRPr="00D15A15" w:rsidRDefault="006657FE" w:rsidP="004A0197">
            <w:pPr>
              <w:pStyle w:val="TAL"/>
            </w:pPr>
            <w:r w:rsidRPr="00D15A15">
              <w:t>RP-090078</w:t>
            </w:r>
          </w:p>
        </w:tc>
        <w:tc>
          <w:tcPr>
            <w:tcW w:w="567" w:type="dxa"/>
          </w:tcPr>
          <w:p w14:paraId="2D1B2749" w14:textId="77777777" w:rsidR="006657FE" w:rsidRPr="00D15A15" w:rsidRDefault="006657FE" w:rsidP="004A0197">
            <w:pPr>
              <w:pStyle w:val="TAL"/>
              <w:rPr>
                <w:snapToGrid w:val="0"/>
              </w:rPr>
            </w:pPr>
            <w:r w:rsidRPr="00D15A15">
              <w:rPr>
                <w:snapToGrid w:val="0"/>
              </w:rPr>
              <w:t>0068</w:t>
            </w:r>
          </w:p>
        </w:tc>
        <w:tc>
          <w:tcPr>
            <w:tcW w:w="709" w:type="dxa"/>
          </w:tcPr>
          <w:p w14:paraId="05BEE3AE" w14:textId="77777777" w:rsidR="006657FE" w:rsidRPr="00D15A15" w:rsidRDefault="006657FE" w:rsidP="004A0197">
            <w:pPr>
              <w:pStyle w:val="TAL"/>
              <w:rPr>
                <w:snapToGrid w:val="0"/>
              </w:rPr>
            </w:pPr>
            <w:r w:rsidRPr="00D15A15">
              <w:rPr>
                <w:snapToGrid w:val="0"/>
              </w:rPr>
              <w:t>1</w:t>
            </w:r>
          </w:p>
        </w:tc>
        <w:tc>
          <w:tcPr>
            <w:tcW w:w="5670" w:type="dxa"/>
          </w:tcPr>
          <w:p w14:paraId="07313A9E" w14:textId="77777777" w:rsidR="006657FE" w:rsidRPr="00D15A15" w:rsidRDefault="006657FE" w:rsidP="004A0197">
            <w:pPr>
              <w:pStyle w:val="TAL"/>
              <w:rPr>
                <w:rFonts w:cs="Arial"/>
              </w:rPr>
            </w:pPr>
            <w:r w:rsidRPr="00D15A15">
              <w:rPr>
                <w:rFonts w:cs="Arial"/>
              </w:rPr>
              <w:t>RANAP: Enhanced Relocation Complete Request in SCCP: Connection Request</w:t>
            </w:r>
          </w:p>
        </w:tc>
        <w:tc>
          <w:tcPr>
            <w:tcW w:w="709" w:type="dxa"/>
          </w:tcPr>
          <w:p w14:paraId="06A27FEA" w14:textId="77777777" w:rsidR="006657FE" w:rsidRPr="00D15A15" w:rsidRDefault="006657FE" w:rsidP="004A0197">
            <w:pPr>
              <w:pStyle w:val="TAL"/>
            </w:pPr>
            <w:r w:rsidRPr="00D15A15">
              <w:t>8.1.0</w:t>
            </w:r>
          </w:p>
        </w:tc>
      </w:tr>
      <w:tr w:rsidR="006657FE" w:rsidRPr="00D15A15" w14:paraId="3EB0221D" w14:textId="77777777" w:rsidTr="004A0197">
        <w:trPr>
          <w:cantSplit/>
          <w:trHeight w:val="57"/>
        </w:trPr>
        <w:tc>
          <w:tcPr>
            <w:tcW w:w="800" w:type="dxa"/>
          </w:tcPr>
          <w:p w14:paraId="032C17BA" w14:textId="77777777" w:rsidR="006657FE" w:rsidRPr="00D15A15" w:rsidRDefault="006657FE" w:rsidP="004A0197">
            <w:pPr>
              <w:pStyle w:val="TAL"/>
              <w:rPr>
                <w:snapToGrid w:val="0"/>
              </w:rPr>
            </w:pPr>
            <w:r w:rsidRPr="00D15A15">
              <w:rPr>
                <w:snapToGrid w:val="0"/>
              </w:rPr>
              <w:t>12/2009</w:t>
            </w:r>
          </w:p>
        </w:tc>
        <w:tc>
          <w:tcPr>
            <w:tcW w:w="1066" w:type="dxa"/>
          </w:tcPr>
          <w:p w14:paraId="4D96FD42" w14:textId="77777777" w:rsidR="006657FE" w:rsidRPr="00D15A15" w:rsidRDefault="006657FE" w:rsidP="004A0197">
            <w:pPr>
              <w:pStyle w:val="TAL"/>
            </w:pPr>
            <w:r w:rsidRPr="00D15A15">
              <w:t>-</w:t>
            </w:r>
          </w:p>
        </w:tc>
        <w:tc>
          <w:tcPr>
            <w:tcW w:w="567" w:type="dxa"/>
          </w:tcPr>
          <w:p w14:paraId="347E99C8" w14:textId="77777777" w:rsidR="006657FE" w:rsidRPr="00D15A15" w:rsidRDefault="006657FE" w:rsidP="004A0197">
            <w:pPr>
              <w:pStyle w:val="TAL"/>
              <w:rPr>
                <w:snapToGrid w:val="0"/>
              </w:rPr>
            </w:pPr>
            <w:r w:rsidRPr="00D15A15">
              <w:rPr>
                <w:snapToGrid w:val="0"/>
              </w:rPr>
              <w:t>-</w:t>
            </w:r>
          </w:p>
        </w:tc>
        <w:tc>
          <w:tcPr>
            <w:tcW w:w="709" w:type="dxa"/>
          </w:tcPr>
          <w:p w14:paraId="77DE5F1A" w14:textId="77777777" w:rsidR="006657FE" w:rsidRPr="00D15A15" w:rsidRDefault="006657FE" w:rsidP="004A0197">
            <w:pPr>
              <w:pStyle w:val="TAL"/>
              <w:rPr>
                <w:snapToGrid w:val="0"/>
              </w:rPr>
            </w:pPr>
            <w:r w:rsidRPr="00D15A15">
              <w:rPr>
                <w:snapToGrid w:val="0"/>
              </w:rPr>
              <w:t>-</w:t>
            </w:r>
          </w:p>
        </w:tc>
        <w:tc>
          <w:tcPr>
            <w:tcW w:w="5670" w:type="dxa"/>
          </w:tcPr>
          <w:p w14:paraId="28F3534B" w14:textId="77777777" w:rsidR="006657FE" w:rsidRPr="00D15A15" w:rsidRDefault="006657FE" w:rsidP="004A0197">
            <w:pPr>
              <w:pStyle w:val="TAL"/>
              <w:rPr>
                <w:rFonts w:cs="Arial"/>
              </w:rPr>
            </w:pPr>
            <w:r w:rsidRPr="00D15A15">
              <w:rPr>
                <w:rFonts w:cs="Arial"/>
              </w:rPr>
              <w:t>Created version 9.0.0 based on v. 8.1.0</w:t>
            </w:r>
          </w:p>
        </w:tc>
        <w:tc>
          <w:tcPr>
            <w:tcW w:w="709" w:type="dxa"/>
          </w:tcPr>
          <w:p w14:paraId="19CF3EFD" w14:textId="77777777" w:rsidR="006657FE" w:rsidRPr="00D15A15" w:rsidRDefault="006657FE" w:rsidP="004A0197">
            <w:pPr>
              <w:pStyle w:val="TAL"/>
            </w:pPr>
            <w:r w:rsidRPr="00D15A15">
              <w:t>9.0.0</w:t>
            </w:r>
          </w:p>
        </w:tc>
      </w:tr>
      <w:tr w:rsidR="006657FE" w:rsidRPr="00D15A15" w14:paraId="69C425D5" w14:textId="77777777" w:rsidTr="004A0197">
        <w:trPr>
          <w:cantSplit/>
          <w:trHeight w:val="57"/>
        </w:trPr>
        <w:tc>
          <w:tcPr>
            <w:tcW w:w="800" w:type="dxa"/>
          </w:tcPr>
          <w:p w14:paraId="061980D7" w14:textId="77777777" w:rsidR="006657FE" w:rsidRPr="00D15A15" w:rsidRDefault="006657FE" w:rsidP="004A0197">
            <w:pPr>
              <w:pStyle w:val="TAL"/>
              <w:rPr>
                <w:snapToGrid w:val="0"/>
              </w:rPr>
            </w:pPr>
            <w:r w:rsidRPr="00D15A15">
              <w:rPr>
                <w:snapToGrid w:val="0"/>
              </w:rPr>
              <w:t>12/2010</w:t>
            </w:r>
          </w:p>
        </w:tc>
        <w:tc>
          <w:tcPr>
            <w:tcW w:w="1066" w:type="dxa"/>
          </w:tcPr>
          <w:p w14:paraId="1B706477" w14:textId="77777777" w:rsidR="006657FE" w:rsidRPr="00D15A15" w:rsidRDefault="006657FE" w:rsidP="004A0197">
            <w:pPr>
              <w:pStyle w:val="TAL"/>
            </w:pPr>
          </w:p>
        </w:tc>
        <w:tc>
          <w:tcPr>
            <w:tcW w:w="567" w:type="dxa"/>
          </w:tcPr>
          <w:p w14:paraId="41CAF116" w14:textId="77777777" w:rsidR="006657FE" w:rsidRPr="00D15A15" w:rsidRDefault="006657FE" w:rsidP="004A0197">
            <w:pPr>
              <w:pStyle w:val="TAL"/>
              <w:rPr>
                <w:snapToGrid w:val="0"/>
              </w:rPr>
            </w:pPr>
          </w:p>
        </w:tc>
        <w:tc>
          <w:tcPr>
            <w:tcW w:w="709" w:type="dxa"/>
          </w:tcPr>
          <w:p w14:paraId="218FBA40" w14:textId="77777777" w:rsidR="006657FE" w:rsidRPr="00D15A15" w:rsidRDefault="006657FE" w:rsidP="004A0197">
            <w:pPr>
              <w:pStyle w:val="TAL"/>
              <w:rPr>
                <w:snapToGrid w:val="0"/>
              </w:rPr>
            </w:pPr>
          </w:p>
        </w:tc>
        <w:tc>
          <w:tcPr>
            <w:tcW w:w="5670" w:type="dxa"/>
          </w:tcPr>
          <w:p w14:paraId="21E8FA40" w14:textId="77777777" w:rsidR="006657FE" w:rsidRPr="00D15A15" w:rsidRDefault="006657FE" w:rsidP="004A0197">
            <w:pPr>
              <w:pStyle w:val="TAL"/>
              <w:rPr>
                <w:rFonts w:cs="Arial"/>
              </w:rPr>
            </w:pPr>
            <w:r w:rsidRPr="00D15A15">
              <w:rPr>
                <w:rFonts w:cs="Arial"/>
              </w:rPr>
              <w:t>Created version 10.0.0 based on v. 9.0.0</w:t>
            </w:r>
          </w:p>
        </w:tc>
        <w:tc>
          <w:tcPr>
            <w:tcW w:w="709" w:type="dxa"/>
          </w:tcPr>
          <w:p w14:paraId="01D52A4B" w14:textId="77777777" w:rsidR="006657FE" w:rsidRPr="00D15A15" w:rsidRDefault="006657FE" w:rsidP="004A0197">
            <w:pPr>
              <w:pStyle w:val="TAL"/>
            </w:pPr>
            <w:r w:rsidRPr="00D15A15">
              <w:t>10.0.0</w:t>
            </w:r>
          </w:p>
        </w:tc>
      </w:tr>
      <w:tr w:rsidR="006657FE" w:rsidRPr="00D15A15" w14:paraId="50D64EDE" w14:textId="77777777" w:rsidTr="004A0197">
        <w:trPr>
          <w:cantSplit/>
          <w:trHeight w:val="57"/>
        </w:trPr>
        <w:tc>
          <w:tcPr>
            <w:tcW w:w="800" w:type="dxa"/>
          </w:tcPr>
          <w:p w14:paraId="24EC4B21" w14:textId="77777777" w:rsidR="006657FE" w:rsidRPr="00D15A15" w:rsidRDefault="006657FE" w:rsidP="004A0197">
            <w:pPr>
              <w:pStyle w:val="TAL"/>
              <w:rPr>
                <w:snapToGrid w:val="0"/>
              </w:rPr>
            </w:pPr>
            <w:r w:rsidRPr="00D15A15">
              <w:rPr>
                <w:snapToGrid w:val="0"/>
              </w:rPr>
              <w:t>RP-50</w:t>
            </w:r>
          </w:p>
        </w:tc>
        <w:tc>
          <w:tcPr>
            <w:tcW w:w="1066" w:type="dxa"/>
          </w:tcPr>
          <w:p w14:paraId="180AE6F0" w14:textId="77777777" w:rsidR="006657FE" w:rsidRPr="00D15A15" w:rsidRDefault="006657FE" w:rsidP="004A0197">
            <w:pPr>
              <w:pStyle w:val="TAL"/>
            </w:pPr>
            <w:r w:rsidRPr="00D15A15">
              <w:t>RP-101389</w:t>
            </w:r>
          </w:p>
        </w:tc>
        <w:tc>
          <w:tcPr>
            <w:tcW w:w="567" w:type="dxa"/>
          </w:tcPr>
          <w:p w14:paraId="754A56A2" w14:textId="77777777" w:rsidR="006657FE" w:rsidRPr="00D15A15" w:rsidRDefault="006657FE" w:rsidP="004A0197">
            <w:pPr>
              <w:pStyle w:val="TAL"/>
              <w:rPr>
                <w:snapToGrid w:val="0"/>
              </w:rPr>
            </w:pPr>
            <w:r w:rsidRPr="00D15A15">
              <w:rPr>
                <w:snapToGrid w:val="0"/>
              </w:rPr>
              <w:t>0070</w:t>
            </w:r>
          </w:p>
        </w:tc>
        <w:tc>
          <w:tcPr>
            <w:tcW w:w="709" w:type="dxa"/>
          </w:tcPr>
          <w:p w14:paraId="3FEA6FB3" w14:textId="77777777" w:rsidR="006657FE" w:rsidRPr="00D15A15" w:rsidRDefault="006657FE" w:rsidP="004A0197">
            <w:pPr>
              <w:pStyle w:val="TAL"/>
              <w:rPr>
                <w:snapToGrid w:val="0"/>
              </w:rPr>
            </w:pPr>
            <w:r w:rsidRPr="00D15A15">
              <w:rPr>
                <w:snapToGrid w:val="0"/>
              </w:rPr>
              <w:t>-</w:t>
            </w:r>
          </w:p>
        </w:tc>
        <w:tc>
          <w:tcPr>
            <w:tcW w:w="5670" w:type="dxa"/>
          </w:tcPr>
          <w:p w14:paraId="1FCC00C5" w14:textId="77777777" w:rsidR="006657FE" w:rsidRPr="00D15A15" w:rsidRDefault="006657FE" w:rsidP="004A0197">
            <w:pPr>
              <w:pStyle w:val="TAL"/>
              <w:rPr>
                <w:rFonts w:cs="Arial"/>
              </w:rPr>
            </w:pPr>
            <w:r w:rsidRPr="00D15A15">
              <w:rPr>
                <w:rFonts w:cs="Arial"/>
              </w:rPr>
              <w:t>Introduction of the SIPTO at Iu-PS Function</w:t>
            </w:r>
          </w:p>
        </w:tc>
        <w:tc>
          <w:tcPr>
            <w:tcW w:w="709" w:type="dxa"/>
          </w:tcPr>
          <w:p w14:paraId="704637C4" w14:textId="77777777" w:rsidR="006657FE" w:rsidRPr="00D15A15" w:rsidRDefault="006657FE" w:rsidP="004A0197">
            <w:pPr>
              <w:pStyle w:val="TAL"/>
            </w:pPr>
            <w:r w:rsidRPr="00D15A15">
              <w:t>10.0.0</w:t>
            </w:r>
          </w:p>
        </w:tc>
      </w:tr>
      <w:tr w:rsidR="006657FE" w:rsidRPr="00D15A15" w14:paraId="511269EF" w14:textId="77777777" w:rsidTr="004A0197">
        <w:trPr>
          <w:cantSplit/>
          <w:trHeight w:val="57"/>
        </w:trPr>
        <w:tc>
          <w:tcPr>
            <w:tcW w:w="800" w:type="dxa"/>
          </w:tcPr>
          <w:p w14:paraId="489C6D72" w14:textId="77777777" w:rsidR="006657FE" w:rsidRPr="00D15A15" w:rsidRDefault="006657FE" w:rsidP="004A0197">
            <w:pPr>
              <w:pStyle w:val="TAL"/>
              <w:rPr>
                <w:snapToGrid w:val="0"/>
                <w:szCs w:val="18"/>
              </w:rPr>
            </w:pPr>
            <w:r w:rsidRPr="00D15A15">
              <w:rPr>
                <w:snapToGrid w:val="0"/>
                <w:szCs w:val="18"/>
              </w:rPr>
              <w:t>SP-49</w:t>
            </w:r>
          </w:p>
        </w:tc>
        <w:tc>
          <w:tcPr>
            <w:tcW w:w="1066" w:type="dxa"/>
          </w:tcPr>
          <w:p w14:paraId="341F7D3D" w14:textId="77777777" w:rsidR="006657FE" w:rsidRPr="00D15A15" w:rsidRDefault="006657FE" w:rsidP="004A0197">
            <w:pPr>
              <w:pStyle w:val="TAL"/>
              <w:rPr>
                <w:szCs w:val="18"/>
              </w:rPr>
            </w:pPr>
            <w:r w:rsidRPr="00D15A15">
              <w:rPr>
                <w:szCs w:val="18"/>
              </w:rPr>
              <w:t>SP-100629</w:t>
            </w:r>
          </w:p>
        </w:tc>
        <w:tc>
          <w:tcPr>
            <w:tcW w:w="567" w:type="dxa"/>
          </w:tcPr>
          <w:p w14:paraId="37146A4C" w14:textId="77777777" w:rsidR="006657FE" w:rsidRPr="00D15A15" w:rsidRDefault="006657FE" w:rsidP="004A0197">
            <w:pPr>
              <w:pStyle w:val="TAL"/>
              <w:rPr>
                <w:snapToGrid w:val="0"/>
                <w:szCs w:val="18"/>
              </w:rPr>
            </w:pPr>
          </w:p>
        </w:tc>
        <w:tc>
          <w:tcPr>
            <w:tcW w:w="709" w:type="dxa"/>
          </w:tcPr>
          <w:p w14:paraId="253EB6FC" w14:textId="77777777" w:rsidR="006657FE" w:rsidRPr="00D15A15" w:rsidRDefault="006657FE" w:rsidP="004A0197">
            <w:pPr>
              <w:pStyle w:val="TAL"/>
              <w:rPr>
                <w:snapToGrid w:val="0"/>
                <w:szCs w:val="18"/>
              </w:rPr>
            </w:pPr>
            <w:r w:rsidRPr="00D15A15">
              <w:rPr>
                <w:snapToGrid w:val="0"/>
                <w:szCs w:val="18"/>
              </w:rPr>
              <w:t>-</w:t>
            </w:r>
          </w:p>
        </w:tc>
        <w:tc>
          <w:tcPr>
            <w:tcW w:w="5670" w:type="dxa"/>
          </w:tcPr>
          <w:p w14:paraId="71FE9F0F" w14:textId="77777777" w:rsidR="006657FE" w:rsidRPr="00D15A15" w:rsidRDefault="006657FE" w:rsidP="004A0197">
            <w:pPr>
              <w:pStyle w:val="TAL"/>
              <w:rPr>
                <w:rFonts w:cs="Arial"/>
                <w:szCs w:val="18"/>
              </w:rPr>
            </w:pPr>
            <w:r w:rsidRPr="00D15A15">
              <w:rPr>
                <w:rFonts w:cs="Arial"/>
                <w:szCs w:val="18"/>
              </w:rPr>
              <w:t>Clarification on the use of References (TS 21.801 CR#0030)</w:t>
            </w:r>
          </w:p>
        </w:tc>
        <w:tc>
          <w:tcPr>
            <w:tcW w:w="709" w:type="dxa"/>
          </w:tcPr>
          <w:p w14:paraId="50290785" w14:textId="77777777" w:rsidR="006657FE" w:rsidRPr="00D15A15" w:rsidRDefault="006657FE" w:rsidP="004A0197">
            <w:pPr>
              <w:pStyle w:val="TAL"/>
              <w:rPr>
                <w:szCs w:val="18"/>
              </w:rPr>
            </w:pPr>
            <w:r w:rsidRPr="00D15A15">
              <w:rPr>
                <w:szCs w:val="18"/>
              </w:rPr>
              <w:t>10.1.0</w:t>
            </w:r>
          </w:p>
        </w:tc>
      </w:tr>
      <w:tr w:rsidR="006657FE" w:rsidRPr="00D15A15" w14:paraId="46B7B04F" w14:textId="77777777" w:rsidTr="004A0197">
        <w:trPr>
          <w:cantSplit/>
          <w:trHeight w:val="57"/>
        </w:trPr>
        <w:tc>
          <w:tcPr>
            <w:tcW w:w="800" w:type="dxa"/>
          </w:tcPr>
          <w:p w14:paraId="4A76CFE3" w14:textId="77777777" w:rsidR="006657FE" w:rsidRPr="00D15A15" w:rsidRDefault="006657FE" w:rsidP="004A0197">
            <w:pPr>
              <w:pStyle w:val="TAL"/>
              <w:rPr>
                <w:snapToGrid w:val="0"/>
              </w:rPr>
            </w:pPr>
            <w:r w:rsidRPr="00D15A15">
              <w:rPr>
                <w:snapToGrid w:val="0"/>
              </w:rPr>
              <w:t>RP-51</w:t>
            </w:r>
          </w:p>
        </w:tc>
        <w:tc>
          <w:tcPr>
            <w:tcW w:w="1066" w:type="dxa"/>
          </w:tcPr>
          <w:p w14:paraId="4B121E0B" w14:textId="77777777" w:rsidR="006657FE" w:rsidRPr="00D15A15" w:rsidRDefault="006657FE" w:rsidP="004A0197">
            <w:pPr>
              <w:pStyle w:val="TAL"/>
            </w:pPr>
            <w:r w:rsidRPr="00D15A15">
              <w:t>RP-110230</w:t>
            </w:r>
          </w:p>
        </w:tc>
        <w:tc>
          <w:tcPr>
            <w:tcW w:w="567" w:type="dxa"/>
          </w:tcPr>
          <w:p w14:paraId="11175907" w14:textId="77777777" w:rsidR="006657FE" w:rsidRPr="00D15A15" w:rsidRDefault="006657FE" w:rsidP="004A0197">
            <w:pPr>
              <w:pStyle w:val="TAL"/>
              <w:rPr>
                <w:snapToGrid w:val="0"/>
              </w:rPr>
            </w:pPr>
            <w:r w:rsidRPr="00D15A15">
              <w:rPr>
                <w:snapToGrid w:val="0"/>
              </w:rPr>
              <w:t>0074</w:t>
            </w:r>
          </w:p>
        </w:tc>
        <w:tc>
          <w:tcPr>
            <w:tcW w:w="709" w:type="dxa"/>
          </w:tcPr>
          <w:p w14:paraId="47BF0A87" w14:textId="77777777" w:rsidR="006657FE" w:rsidRPr="00D15A15" w:rsidRDefault="006657FE" w:rsidP="004A0197">
            <w:pPr>
              <w:pStyle w:val="TAL"/>
              <w:rPr>
                <w:snapToGrid w:val="0"/>
              </w:rPr>
            </w:pPr>
            <w:r w:rsidRPr="00D15A15">
              <w:rPr>
                <w:snapToGrid w:val="0"/>
              </w:rPr>
              <w:t>1</w:t>
            </w:r>
          </w:p>
        </w:tc>
        <w:tc>
          <w:tcPr>
            <w:tcW w:w="5670" w:type="dxa"/>
          </w:tcPr>
          <w:p w14:paraId="0703C499" w14:textId="77777777" w:rsidR="006657FE" w:rsidRPr="00D15A15" w:rsidRDefault="006657FE" w:rsidP="004A0197">
            <w:pPr>
              <w:pStyle w:val="TAL"/>
              <w:rPr>
                <w:rFonts w:cs="Arial"/>
              </w:rPr>
            </w:pPr>
            <w:r w:rsidRPr="00D15A15">
              <w:rPr>
                <w:rFonts w:cs="Arial"/>
              </w:rPr>
              <w:t>Support for MDT</w:t>
            </w:r>
          </w:p>
        </w:tc>
        <w:tc>
          <w:tcPr>
            <w:tcW w:w="709" w:type="dxa"/>
          </w:tcPr>
          <w:p w14:paraId="3699D61C" w14:textId="77777777" w:rsidR="006657FE" w:rsidRPr="00D15A15" w:rsidRDefault="006657FE" w:rsidP="004A0197">
            <w:pPr>
              <w:pStyle w:val="TAL"/>
            </w:pPr>
            <w:r w:rsidRPr="00D15A15">
              <w:t>10.1.0</w:t>
            </w:r>
          </w:p>
        </w:tc>
      </w:tr>
      <w:tr w:rsidR="006657FE" w:rsidRPr="00D15A15" w14:paraId="48DCDBE6" w14:textId="77777777" w:rsidTr="004A0197">
        <w:trPr>
          <w:cantSplit/>
          <w:trHeight w:val="57"/>
        </w:trPr>
        <w:tc>
          <w:tcPr>
            <w:tcW w:w="800" w:type="dxa"/>
          </w:tcPr>
          <w:p w14:paraId="0FF3B320" w14:textId="77777777" w:rsidR="006657FE" w:rsidRPr="00D15A15" w:rsidRDefault="006657FE" w:rsidP="004A0197">
            <w:pPr>
              <w:pStyle w:val="TAL"/>
              <w:rPr>
                <w:snapToGrid w:val="0"/>
              </w:rPr>
            </w:pPr>
            <w:r w:rsidRPr="00D15A15">
              <w:rPr>
                <w:snapToGrid w:val="0"/>
              </w:rPr>
              <w:t>RP-52</w:t>
            </w:r>
          </w:p>
        </w:tc>
        <w:tc>
          <w:tcPr>
            <w:tcW w:w="1066" w:type="dxa"/>
          </w:tcPr>
          <w:p w14:paraId="132B7FBC" w14:textId="77777777" w:rsidR="006657FE" w:rsidRPr="00D15A15" w:rsidRDefault="006657FE" w:rsidP="004A0197">
            <w:pPr>
              <w:pStyle w:val="TAL"/>
            </w:pPr>
            <w:r w:rsidRPr="00D15A15">
              <w:t>RP-110684</w:t>
            </w:r>
          </w:p>
        </w:tc>
        <w:tc>
          <w:tcPr>
            <w:tcW w:w="567" w:type="dxa"/>
          </w:tcPr>
          <w:p w14:paraId="06D0101D" w14:textId="77777777" w:rsidR="006657FE" w:rsidRPr="00D15A15" w:rsidRDefault="006657FE" w:rsidP="004A0197">
            <w:pPr>
              <w:pStyle w:val="TAL"/>
              <w:rPr>
                <w:snapToGrid w:val="0"/>
              </w:rPr>
            </w:pPr>
            <w:r w:rsidRPr="00D15A15">
              <w:rPr>
                <w:snapToGrid w:val="0"/>
              </w:rPr>
              <w:t>0075</w:t>
            </w:r>
          </w:p>
        </w:tc>
        <w:tc>
          <w:tcPr>
            <w:tcW w:w="709" w:type="dxa"/>
          </w:tcPr>
          <w:p w14:paraId="7706E094" w14:textId="77777777" w:rsidR="006657FE" w:rsidRPr="00D15A15" w:rsidRDefault="006657FE" w:rsidP="004A0197">
            <w:pPr>
              <w:pStyle w:val="TAL"/>
              <w:rPr>
                <w:snapToGrid w:val="0"/>
              </w:rPr>
            </w:pPr>
            <w:r w:rsidRPr="00D15A15">
              <w:rPr>
                <w:snapToGrid w:val="0"/>
              </w:rPr>
              <w:t>-</w:t>
            </w:r>
          </w:p>
        </w:tc>
        <w:tc>
          <w:tcPr>
            <w:tcW w:w="5670" w:type="dxa"/>
          </w:tcPr>
          <w:p w14:paraId="5DE288DF" w14:textId="77777777" w:rsidR="006657FE" w:rsidRPr="00D15A15" w:rsidRDefault="006657FE" w:rsidP="004A0197">
            <w:pPr>
              <w:pStyle w:val="TAL"/>
              <w:rPr>
                <w:rFonts w:cs="Arial"/>
              </w:rPr>
            </w:pPr>
            <w:r w:rsidRPr="00D15A15">
              <w:rPr>
                <w:rFonts w:cs="Arial"/>
              </w:rPr>
              <w:t>Correction of references</w:t>
            </w:r>
          </w:p>
        </w:tc>
        <w:tc>
          <w:tcPr>
            <w:tcW w:w="709" w:type="dxa"/>
          </w:tcPr>
          <w:p w14:paraId="56A9BDA2" w14:textId="77777777" w:rsidR="006657FE" w:rsidRPr="00D15A15" w:rsidRDefault="006657FE" w:rsidP="004A0197">
            <w:pPr>
              <w:pStyle w:val="TAL"/>
            </w:pPr>
            <w:r w:rsidRPr="00D15A15">
              <w:t>10.2.0</w:t>
            </w:r>
          </w:p>
        </w:tc>
      </w:tr>
      <w:tr w:rsidR="006657FE" w:rsidRPr="00D15A15" w14:paraId="67AB7C3D" w14:textId="77777777" w:rsidTr="004A0197">
        <w:trPr>
          <w:cantSplit/>
          <w:trHeight w:val="57"/>
        </w:trPr>
        <w:tc>
          <w:tcPr>
            <w:tcW w:w="800" w:type="dxa"/>
          </w:tcPr>
          <w:p w14:paraId="5BECDD8C" w14:textId="77777777" w:rsidR="006657FE" w:rsidRPr="00D15A15" w:rsidRDefault="006657FE" w:rsidP="004A0197">
            <w:pPr>
              <w:pStyle w:val="TAL"/>
              <w:rPr>
                <w:snapToGrid w:val="0"/>
              </w:rPr>
            </w:pPr>
            <w:r w:rsidRPr="00D15A15">
              <w:rPr>
                <w:snapToGrid w:val="0"/>
              </w:rPr>
              <w:t>09/2012</w:t>
            </w:r>
          </w:p>
        </w:tc>
        <w:tc>
          <w:tcPr>
            <w:tcW w:w="1066" w:type="dxa"/>
          </w:tcPr>
          <w:p w14:paraId="28FC1948" w14:textId="77777777" w:rsidR="006657FE" w:rsidRPr="00D15A15" w:rsidRDefault="006657FE" w:rsidP="004A0197">
            <w:pPr>
              <w:pStyle w:val="TAL"/>
            </w:pPr>
          </w:p>
        </w:tc>
        <w:tc>
          <w:tcPr>
            <w:tcW w:w="567" w:type="dxa"/>
          </w:tcPr>
          <w:p w14:paraId="6A629554" w14:textId="77777777" w:rsidR="006657FE" w:rsidRPr="00D15A15" w:rsidRDefault="006657FE" w:rsidP="004A0197">
            <w:pPr>
              <w:pStyle w:val="TAL"/>
              <w:rPr>
                <w:snapToGrid w:val="0"/>
              </w:rPr>
            </w:pPr>
          </w:p>
        </w:tc>
        <w:tc>
          <w:tcPr>
            <w:tcW w:w="709" w:type="dxa"/>
          </w:tcPr>
          <w:p w14:paraId="63079DDE" w14:textId="77777777" w:rsidR="006657FE" w:rsidRPr="00D15A15" w:rsidRDefault="006657FE" w:rsidP="004A0197">
            <w:pPr>
              <w:pStyle w:val="TAL"/>
              <w:rPr>
                <w:snapToGrid w:val="0"/>
              </w:rPr>
            </w:pPr>
          </w:p>
        </w:tc>
        <w:tc>
          <w:tcPr>
            <w:tcW w:w="5670" w:type="dxa"/>
          </w:tcPr>
          <w:p w14:paraId="36402C22" w14:textId="77777777" w:rsidR="006657FE" w:rsidRPr="00D15A15" w:rsidRDefault="006657FE" w:rsidP="004A0197">
            <w:pPr>
              <w:pStyle w:val="TAL"/>
              <w:rPr>
                <w:rFonts w:cs="Arial"/>
              </w:rPr>
            </w:pPr>
            <w:r w:rsidRPr="00D15A15">
              <w:rPr>
                <w:snapToGrid w:val="0"/>
              </w:rPr>
              <w:t>Update to Rel-11 version (MCC)</w:t>
            </w:r>
          </w:p>
        </w:tc>
        <w:tc>
          <w:tcPr>
            <w:tcW w:w="709" w:type="dxa"/>
          </w:tcPr>
          <w:p w14:paraId="56E9F010" w14:textId="77777777" w:rsidR="006657FE" w:rsidRPr="00D15A15" w:rsidRDefault="006657FE" w:rsidP="004A0197">
            <w:pPr>
              <w:pStyle w:val="TAL"/>
            </w:pPr>
            <w:r w:rsidRPr="00D15A15">
              <w:t>11.0.0</w:t>
            </w:r>
          </w:p>
        </w:tc>
      </w:tr>
      <w:tr w:rsidR="006657FE" w:rsidRPr="00D15A15" w14:paraId="173E5A30" w14:textId="77777777" w:rsidTr="004A0197">
        <w:trPr>
          <w:cantSplit/>
          <w:trHeight w:val="57"/>
        </w:trPr>
        <w:tc>
          <w:tcPr>
            <w:tcW w:w="800" w:type="dxa"/>
            <w:tcBorders>
              <w:top w:val="single" w:sz="2" w:space="0" w:color="auto"/>
              <w:left w:val="single" w:sz="2" w:space="0" w:color="auto"/>
              <w:bottom w:val="single" w:sz="2" w:space="0" w:color="auto"/>
              <w:right w:val="single" w:sz="2" w:space="0" w:color="auto"/>
            </w:tcBorders>
          </w:tcPr>
          <w:p w14:paraId="38CA159D" w14:textId="77777777" w:rsidR="006657FE" w:rsidRPr="00D15A15" w:rsidRDefault="006657FE" w:rsidP="004A0197">
            <w:pPr>
              <w:pStyle w:val="TAL"/>
              <w:rPr>
                <w:snapToGrid w:val="0"/>
              </w:rPr>
            </w:pPr>
            <w:r w:rsidRPr="00D15A15">
              <w:rPr>
                <w:snapToGrid w:val="0"/>
              </w:rPr>
              <w:t>RP-62</w:t>
            </w:r>
          </w:p>
        </w:tc>
        <w:tc>
          <w:tcPr>
            <w:tcW w:w="1066" w:type="dxa"/>
            <w:tcBorders>
              <w:top w:val="single" w:sz="2" w:space="0" w:color="auto"/>
              <w:left w:val="single" w:sz="2" w:space="0" w:color="auto"/>
              <w:bottom w:val="single" w:sz="2" w:space="0" w:color="auto"/>
              <w:right w:val="single" w:sz="2" w:space="0" w:color="auto"/>
            </w:tcBorders>
          </w:tcPr>
          <w:p w14:paraId="3BABFFA0" w14:textId="77777777" w:rsidR="006657FE" w:rsidRPr="00D15A15" w:rsidRDefault="006657FE" w:rsidP="004A0197">
            <w:pPr>
              <w:pStyle w:val="TAL"/>
            </w:pPr>
            <w:r w:rsidRPr="00D15A15">
              <w:t>RP-131909</w:t>
            </w:r>
          </w:p>
        </w:tc>
        <w:tc>
          <w:tcPr>
            <w:tcW w:w="567" w:type="dxa"/>
            <w:tcBorders>
              <w:top w:val="single" w:sz="2" w:space="0" w:color="auto"/>
              <w:left w:val="single" w:sz="2" w:space="0" w:color="auto"/>
              <w:bottom w:val="single" w:sz="2" w:space="0" w:color="auto"/>
              <w:right w:val="single" w:sz="2" w:space="0" w:color="auto"/>
            </w:tcBorders>
          </w:tcPr>
          <w:p w14:paraId="507A83ED" w14:textId="77777777" w:rsidR="006657FE" w:rsidRPr="00D15A15" w:rsidRDefault="006657FE" w:rsidP="004A0197">
            <w:pPr>
              <w:pStyle w:val="TAL"/>
              <w:rPr>
                <w:snapToGrid w:val="0"/>
              </w:rPr>
            </w:pPr>
            <w:r w:rsidRPr="00D15A15">
              <w:rPr>
                <w:snapToGrid w:val="0"/>
              </w:rPr>
              <w:t>0076</w:t>
            </w:r>
          </w:p>
        </w:tc>
        <w:tc>
          <w:tcPr>
            <w:tcW w:w="709" w:type="dxa"/>
            <w:tcBorders>
              <w:top w:val="single" w:sz="2" w:space="0" w:color="auto"/>
              <w:left w:val="single" w:sz="2" w:space="0" w:color="auto"/>
              <w:bottom w:val="single" w:sz="2" w:space="0" w:color="auto"/>
              <w:right w:val="single" w:sz="2" w:space="0" w:color="auto"/>
            </w:tcBorders>
          </w:tcPr>
          <w:p w14:paraId="0723FD08" w14:textId="77777777" w:rsidR="006657FE" w:rsidRPr="00D15A15" w:rsidRDefault="006657FE" w:rsidP="004A0197">
            <w:pPr>
              <w:pStyle w:val="TAL"/>
              <w:rPr>
                <w:snapToGrid w:val="0"/>
              </w:rPr>
            </w:pPr>
            <w:r w:rsidRPr="00D15A15">
              <w:rPr>
                <w:snapToGrid w:val="0"/>
              </w:rPr>
              <w:t>6</w:t>
            </w:r>
          </w:p>
        </w:tc>
        <w:tc>
          <w:tcPr>
            <w:tcW w:w="5670" w:type="dxa"/>
            <w:tcBorders>
              <w:top w:val="single" w:sz="2" w:space="0" w:color="auto"/>
              <w:left w:val="single" w:sz="2" w:space="0" w:color="auto"/>
              <w:bottom w:val="single" w:sz="2" w:space="0" w:color="auto"/>
              <w:right w:val="single" w:sz="2" w:space="0" w:color="auto"/>
            </w:tcBorders>
          </w:tcPr>
          <w:p w14:paraId="0AAEDEE5" w14:textId="77777777" w:rsidR="006657FE" w:rsidRPr="00D15A15" w:rsidRDefault="006657FE" w:rsidP="004A0197">
            <w:pPr>
              <w:pStyle w:val="TAL"/>
              <w:rPr>
                <w:snapToGrid w:val="0"/>
              </w:rPr>
            </w:pPr>
            <w:r w:rsidRPr="00D15A15">
              <w:rPr>
                <w:snapToGrid w:val="0"/>
              </w:rPr>
              <w:t>Introduction of Standalone GW for SIPTO@LN</w:t>
            </w:r>
          </w:p>
        </w:tc>
        <w:tc>
          <w:tcPr>
            <w:tcW w:w="709" w:type="dxa"/>
            <w:tcBorders>
              <w:top w:val="single" w:sz="2" w:space="0" w:color="auto"/>
              <w:left w:val="single" w:sz="2" w:space="0" w:color="auto"/>
              <w:bottom w:val="single" w:sz="2" w:space="0" w:color="auto"/>
              <w:right w:val="single" w:sz="2" w:space="0" w:color="auto"/>
            </w:tcBorders>
          </w:tcPr>
          <w:p w14:paraId="71A9B980" w14:textId="77777777" w:rsidR="006657FE" w:rsidRPr="00D15A15" w:rsidRDefault="006657FE" w:rsidP="004A0197">
            <w:pPr>
              <w:pStyle w:val="TAL"/>
            </w:pPr>
            <w:r w:rsidRPr="00D15A15">
              <w:t>12.0.0</w:t>
            </w:r>
          </w:p>
        </w:tc>
      </w:tr>
      <w:tr w:rsidR="006657FE" w:rsidRPr="00D15A15" w14:paraId="777E963B" w14:textId="77777777" w:rsidTr="004A0197">
        <w:trPr>
          <w:cantSplit/>
          <w:trHeight w:val="57"/>
        </w:trPr>
        <w:tc>
          <w:tcPr>
            <w:tcW w:w="800" w:type="dxa"/>
            <w:tcBorders>
              <w:top w:val="single" w:sz="2" w:space="0" w:color="auto"/>
              <w:left w:val="single" w:sz="2" w:space="0" w:color="auto"/>
              <w:bottom w:val="single" w:sz="2" w:space="0" w:color="auto"/>
              <w:right w:val="single" w:sz="2" w:space="0" w:color="auto"/>
            </w:tcBorders>
          </w:tcPr>
          <w:p w14:paraId="4E16B27C" w14:textId="77777777" w:rsidR="006657FE" w:rsidRPr="00D15A15" w:rsidRDefault="006657FE" w:rsidP="004A0197">
            <w:pPr>
              <w:pStyle w:val="TAL"/>
              <w:rPr>
                <w:snapToGrid w:val="0"/>
              </w:rPr>
            </w:pPr>
            <w:r w:rsidRPr="00D15A15">
              <w:rPr>
                <w:snapToGrid w:val="0"/>
              </w:rPr>
              <w:t>RP-70</w:t>
            </w:r>
          </w:p>
        </w:tc>
        <w:tc>
          <w:tcPr>
            <w:tcW w:w="1066" w:type="dxa"/>
            <w:tcBorders>
              <w:top w:val="single" w:sz="2" w:space="0" w:color="auto"/>
              <w:left w:val="single" w:sz="2" w:space="0" w:color="auto"/>
              <w:bottom w:val="single" w:sz="2" w:space="0" w:color="auto"/>
              <w:right w:val="single" w:sz="2" w:space="0" w:color="auto"/>
            </w:tcBorders>
          </w:tcPr>
          <w:p w14:paraId="57CA3116" w14:textId="77777777" w:rsidR="006657FE" w:rsidRPr="00D15A15" w:rsidRDefault="006657FE" w:rsidP="004A0197">
            <w:pPr>
              <w:pStyle w:val="TAL"/>
            </w:pPr>
            <w:r w:rsidRPr="00D15A15">
              <w:t>RP-152088</w:t>
            </w:r>
          </w:p>
        </w:tc>
        <w:tc>
          <w:tcPr>
            <w:tcW w:w="567" w:type="dxa"/>
            <w:tcBorders>
              <w:top w:val="single" w:sz="2" w:space="0" w:color="auto"/>
              <w:left w:val="single" w:sz="2" w:space="0" w:color="auto"/>
              <w:bottom w:val="single" w:sz="2" w:space="0" w:color="auto"/>
              <w:right w:val="single" w:sz="2" w:space="0" w:color="auto"/>
            </w:tcBorders>
          </w:tcPr>
          <w:p w14:paraId="02CA045E" w14:textId="77777777" w:rsidR="006657FE" w:rsidRPr="00D15A15" w:rsidRDefault="006657FE" w:rsidP="004A0197">
            <w:pPr>
              <w:pStyle w:val="TAL"/>
              <w:rPr>
                <w:snapToGrid w:val="0"/>
              </w:rPr>
            </w:pPr>
            <w:r w:rsidRPr="00D15A15">
              <w:rPr>
                <w:snapToGrid w:val="0"/>
              </w:rPr>
              <w:t>0077</w:t>
            </w:r>
          </w:p>
        </w:tc>
        <w:tc>
          <w:tcPr>
            <w:tcW w:w="709" w:type="dxa"/>
            <w:tcBorders>
              <w:top w:val="single" w:sz="2" w:space="0" w:color="auto"/>
              <w:left w:val="single" w:sz="2" w:space="0" w:color="auto"/>
              <w:bottom w:val="single" w:sz="2" w:space="0" w:color="auto"/>
              <w:right w:val="single" w:sz="2" w:space="0" w:color="auto"/>
            </w:tcBorders>
          </w:tcPr>
          <w:p w14:paraId="1B1648CB" w14:textId="77777777" w:rsidR="006657FE" w:rsidRPr="00D15A15" w:rsidRDefault="006657FE" w:rsidP="004A0197">
            <w:pPr>
              <w:pStyle w:val="TAL"/>
              <w:rPr>
                <w:snapToGrid w:val="0"/>
              </w:rPr>
            </w:pPr>
            <w:r w:rsidRPr="00D15A15">
              <w:rPr>
                <w:snapToGrid w:val="0"/>
              </w:rPr>
              <w:t>1</w:t>
            </w:r>
          </w:p>
        </w:tc>
        <w:tc>
          <w:tcPr>
            <w:tcW w:w="5670" w:type="dxa"/>
            <w:tcBorders>
              <w:top w:val="single" w:sz="2" w:space="0" w:color="auto"/>
              <w:left w:val="single" w:sz="2" w:space="0" w:color="auto"/>
              <w:bottom w:val="single" w:sz="2" w:space="0" w:color="auto"/>
              <w:right w:val="single" w:sz="2" w:space="0" w:color="auto"/>
            </w:tcBorders>
          </w:tcPr>
          <w:p w14:paraId="40F34188" w14:textId="77777777" w:rsidR="006657FE" w:rsidRPr="00D15A15" w:rsidRDefault="006657FE" w:rsidP="004A0197">
            <w:pPr>
              <w:pStyle w:val="TAL"/>
              <w:rPr>
                <w:snapToGrid w:val="0"/>
              </w:rPr>
            </w:pPr>
            <w:r w:rsidRPr="00D15A15">
              <w:rPr>
                <w:snapToGrid w:val="0"/>
              </w:rPr>
              <w:t>Introduction of improvements to CS/PS coordination in UTRAN Shared Network</w:t>
            </w:r>
          </w:p>
        </w:tc>
        <w:tc>
          <w:tcPr>
            <w:tcW w:w="709" w:type="dxa"/>
            <w:tcBorders>
              <w:top w:val="single" w:sz="2" w:space="0" w:color="auto"/>
              <w:left w:val="single" w:sz="2" w:space="0" w:color="auto"/>
              <w:bottom w:val="single" w:sz="2" w:space="0" w:color="auto"/>
              <w:right w:val="single" w:sz="2" w:space="0" w:color="auto"/>
            </w:tcBorders>
          </w:tcPr>
          <w:p w14:paraId="4F25C836" w14:textId="77777777" w:rsidR="006657FE" w:rsidRPr="00D15A15" w:rsidRDefault="006657FE" w:rsidP="004A0197">
            <w:pPr>
              <w:pStyle w:val="TAL"/>
            </w:pPr>
            <w:r w:rsidRPr="00D15A15">
              <w:t>13.0.0</w:t>
            </w:r>
          </w:p>
        </w:tc>
      </w:tr>
    </w:tbl>
    <w:p w14:paraId="4E5654BC" w14:textId="77777777" w:rsidR="006657FE" w:rsidRDefault="006657FE" w:rsidP="006657FE">
      <w:pPr>
        <w:pStyle w:val="TH"/>
      </w:pPr>
      <w:bookmarkStart w:id="174" w:name="historyclause"/>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6657FE" w:rsidRPr="00235394" w14:paraId="7D2A0A09" w14:textId="77777777" w:rsidTr="004A0197">
        <w:trPr>
          <w:cantSplit/>
        </w:trPr>
        <w:tc>
          <w:tcPr>
            <w:tcW w:w="9639" w:type="dxa"/>
            <w:gridSpan w:val="8"/>
            <w:tcBorders>
              <w:bottom w:val="nil"/>
            </w:tcBorders>
            <w:shd w:val="solid" w:color="FFFFFF" w:fill="auto"/>
          </w:tcPr>
          <w:p w14:paraId="60FDA183" w14:textId="77777777" w:rsidR="006657FE" w:rsidRPr="00235394" w:rsidRDefault="006657FE" w:rsidP="004A0197">
            <w:pPr>
              <w:pStyle w:val="TAL"/>
              <w:jc w:val="center"/>
              <w:rPr>
                <w:b/>
                <w:sz w:val="16"/>
              </w:rPr>
            </w:pPr>
            <w:r w:rsidRPr="00235394">
              <w:rPr>
                <w:b/>
              </w:rPr>
              <w:t>Change history</w:t>
            </w:r>
          </w:p>
        </w:tc>
      </w:tr>
      <w:tr w:rsidR="006657FE" w:rsidRPr="00235394" w14:paraId="6A2C5307" w14:textId="77777777" w:rsidTr="001E0EB3">
        <w:tc>
          <w:tcPr>
            <w:tcW w:w="800" w:type="dxa"/>
            <w:tcBorders>
              <w:bottom w:val="single" w:sz="4" w:space="0" w:color="auto"/>
            </w:tcBorders>
            <w:shd w:val="pct10" w:color="auto" w:fill="FFFFFF"/>
          </w:tcPr>
          <w:p w14:paraId="50CFE73E" w14:textId="77777777" w:rsidR="006657FE" w:rsidRPr="00235394" w:rsidRDefault="006657FE" w:rsidP="004A0197">
            <w:pPr>
              <w:pStyle w:val="TAL"/>
              <w:rPr>
                <w:b/>
                <w:sz w:val="16"/>
              </w:rPr>
            </w:pPr>
            <w:r w:rsidRPr="00235394">
              <w:rPr>
                <w:b/>
                <w:sz w:val="16"/>
              </w:rPr>
              <w:t>Date</w:t>
            </w:r>
          </w:p>
        </w:tc>
        <w:tc>
          <w:tcPr>
            <w:tcW w:w="901" w:type="dxa"/>
            <w:tcBorders>
              <w:bottom w:val="single" w:sz="4" w:space="0" w:color="auto"/>
            </w:tcBorders>
            <w:shd w:val="pct10" w:color="auto" w:fill="FFFFFF"/>
          </w:tcPr>
          <w:p w14:paraId="52E7059F" w14:textId="77777777" w:rsidR="006657FE" w:rsidRPr="00235394" w:rsidRDefault="006657FE" w:rsidP="004A0197">
            <w:pPr>
              <w:pStyle w:val="TAL"/>
              <w:rPr>
                <w:b/>
                <w:sz w:val="16"/>
              </w:rPr>
            </w:pPr>
            <w:r>
              <w:rPr>
                <w:b/>
                <w:sz w:val="16"/>
              </w:rPr>
              <w:t>Meeting</w:t>
            </w:r>
          </w:p>
        </w:tc>
        <w:tc>
          <w:tcPr>
            <w:tcW w:w="993" w:type="dxa"/>
            <w:tcBorders>
              <w:bottom w:val="single" w:sz="4" w:space="0" w:color="auto"/>
            </w:tcBorders>
            <w:shd w:val="pct10" w:color="auto" w:fill="FFFFFF"/>
          </w:tcPr>
          <w:p w14:paraId="03CF8546" w14:textId="77777777" w:rsidR="006657FE" w:rsidRPr="00235394" w:rsidRDefault="006657FE" w:rsidP="004A0197">
            <w:pPr>
              <w:pStyle w:val="TAL"/>
              <w:rPr>
                <w:b/>
                <w:sz w:val="16"/>
              </w:rPr>
            </w:pPr>
            <w:r w:rsidRPr="00235394">
              <w:rPr>
                <w:b/>
                <w:sz w:val="16"/>
              </w:rPr>
              <w:t>TDoc</w:t>
            </w:r>
          </w:p>
        </w:tc>
        <w:tc>
          <w:tcPr>
            <w:tcW w:w="425" w:type="dxa"/>
            <w:tcBorders>
              <w:bottom w:val="single" w:sz="4" w:space="0" w:color="auto"/>
            </w:tcBorders>
            <w:shd w:val="pct10" w:color="auto" w:fill="FFFFFF"/>
          </w:tcPr>
          <w:p w14:paraId="4B38801B" w14:textId="77777777" w:rsidR="006657FE" w:rsidRPr="00235394" w:rsidRDefault="006657FE" w:rsidP="004A0197">
            <w:pPr>
              <w:pStyle w:val="TAL"/>
              <w:rPr>
                <w:b/>
                <w:sz w:val="16"/>
              </w:rPr>
            </w:pPr>
            <w:r w:rsidRPr="00235394">
              <w:rPr>
                <w:b/>
                <w:sz w:val="16"/>
              </w:rPr>
              <w:t>CR</w:t>
            </w:r>
          </w:p>
        </w:tc>
        <w:tc>
          <w:tcPr>
            <w:tcW w:w="425" w:type="dxa"/>
            <w:tcBorders>
              <w:bottom w:val="single" w:sz="4" w:space="0" w:color="auto"/>
            </w:tcBorders>
            <w:shd w:val="pct10" w:color="auto" w:fill="FFFFFF"/>
          </w:tcPr>
          <w:p w14:paraId="5197760E" w14:textId="77777777" w:rsidR="006657FE" w:rsidRPr="00235394" w:rsidRDefault="006657FE" w:rsidP="004A0197">
            <w:pPr>
              <w:pStyle w:val="TAL"/>
              <w:rPr>
                <w:b/>
                <w:sz w:val="16"/>
              </w:rPr>
            </w:pPr>
            <w:r w:rsidRPr="00235394">
              <w:rPr>
                <w:b/>
                <w:sz w:val="16"/>
              </w:rPr>
              <w:t>Rev</w:t>
            </w:r>
          </w:p>
        </w:tc>
        <w:tc>
          <w:tcPr>
            <w:tcW w:w="425" w:type="dxa"/>
            <w:tcBorders>
              <w:bottom w:val="single" w:sz="4" w:space="0" w:color="auto"/>
            </w:tcBorders>
            <w:shd w:val="pct10" w:color="auto" w:fill="FFFFFF"/>
          </w:tcPr>
          <w:p w14:paraId="3A98E6A8" w14:textId="77777777" w:rsidR="006657FE" w:rsidRPr="00235394" w:rsidRDefault="006657FE" w:rsidP="004A0197">
            <w:pPr>
              <w:pStyle w:val="TAL"/>
              <w:rPr>
                <w:b/>
                <w:sz w:val="16"/>
              </w:rPr>
            </w:pPr>
            <w:r>
              <w:rPr>
                <w:b/>
                <w:sz w:val="16"/>
              </w:rPr>
              <w:t>Cat</w:t>
            </w:r>
          </w:p>
        </w:tc>
        <w:tc>
          <w:tcPr>
            <w:tcW w:w="4962" w:type="dxa"/>
            <w:tcBorders>
              <w:bottom w:val="single" w:sz="4" w:space="0" w:color="auto"/>
            </w:tcBorders>
            <w:shd w:val="pct10" w:color="auto" w:fill="FFFFFF"/>
          </w:tcPr>
          <w:p w14:paraId="16D58045" w14:textId="77777777" w:rsidR="006657FE" w:rsidRPr="00235394" w:rsidRDefault="006657FE" w:rsidP="004A0197">
            <w:pPr>
              <w:pStyle w:val="TAL"/>
              <w:rPr>
                <w:b/>
                <w:sz w:val="16"/>
              </w:rPr>
            </w:pPr>
            <w:r w:rsidRPr="00235394">
              <w:rPr>
                <w:b/>
                <w:sz w:val="16"/>
              </w:rPr>
              <w:t>Subject/Comment</w:t>
            </w:r>
          </w:p>
        </w:tc>
        <w:tc>
          <w:tcPr>
            <w:tcW w:w="708" w:type="dxa"/>
            <w:tcBorders>
              <w:bottom w:val="single" w:sz="4" w:space="0" w:color="auto"/>
            </w:tcBorders>
            <w:shd w:val="pct10" w:color="auto" w:fill="FFFFFF"/>
          </w:tcPr>
          <w:p w14:paraId="17A68440" w14:textId="77777777" w:rsidR="006657FE" w:rsidRPr="00235394" w:rsidRDefault="006657FE" w:rsidP="004A0197">
            <w:pPr>
              <w:pStyle w:val="TAL"/>
              <w:rPr>
                <w:b/>
                <w:sz w:val="16"/>
              </w:rPr>
            </w:pPr>
            <w:r w:rsidRPr="00235394">
              <w:rPr>
                <w:b/>
                <w:sz w:val="16"/>
              </w:rPr>
              <w:t>New</w:t>
            </w:r>
            <w:r>
              <w:rPr>
                <w:b/>
                <w:sz w:val="16"/>
              </w:rPr>
              <w:t xml:space="preserve"> version</w:t>
            </w:r>
          </w:p>
        </w:tc>
      </w:tr>
      <w:tr w:rsidR="006657FE" w:rsidRPr="007D6048" w14:paraId="6822DA55" w14:textId="77777777" w:rsidTr="001E0EB3">
        <w:tc>
          <w:tcPr>
            <w:tcW w:w="800" w:type="dxa"/>
            <w:tcBorders>
              <w:top w:val="single" w:sz="4" w:space="0" w:color="auto"/>
              <w:left w:val="single" w:sz="4" w:space="0" w:color="auto"/>
              <w:bottom w:val="single" w:sz="4" w:space="0" w:color="auto"/>
              <w:right w:val="single" w:sz="4" w:space="0" w:color="auto"/>
            </w:tcBorders>
            <w:shd w:val="solid" w:color="FFFFFF" w:fill="auto"/>
          </w:tcPr>
          <w:p w14:paraId="417A3432" w14:textId="77777777" w:rsidR="006657FE" w:rsidRPr="00343E07" w:rsidRDefault="006657FE" w:rsidP="004A0197">
            <w:pPr>
              <w:pStyle w:val="TAC"/>
              <w:rPr>
                <w:sz w:val="16"/>
                <w:szCs w:val="16"/>
              </w:rPr>
            </w:pPr>
            <w:r w:rsidRPr="00343E07">
              <w:rPr>
                <w:sz w:val="16"/>
                <w:szCs w:val="16"/>
              </w:rPr>
              <w:t>2017</w:t>
            </w:r>
            <w:r>
              <w:rPr>
                <w:sz w:val="16"/>
                <w:szCs w:val="16"/>
              </w:rPr>
              <w:t>-03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8313749" w14:textId="77777777" w:rsidR="006657FE" w:rsidRPr="00343E07" w:rsidRDefault="006657FE" w:rsidP="004A0197">
            <w:pPr>
              <w:pStyle w:val="TAC"/>
              <w:rPr>
                <w:sz w:val="16"/>
                <w:szCs w:val="16"/>
              </w:rPr>
            </w:pPr>
            <w:r>
              <w:rPr>
                <w:sz w:val="16"/>
                <w:szCs w:val="16"/>
              </w:rPr>
              <w:t>RAN#</w:t>
            </w:r>
            <w:r w:rsidRPr="00343E07">
              <w:rPr>
                <w:sz w:val="16"/>
                <w:szCs w:val="16"/>
              </w:rPr>
              <w:t>75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2AC2E" w14:textId="77777777" w:rsidR="006657FE" w:rsidRPr="00343E07" w:rsidRDefault="006657FE" w:rsidP="004A0197">
            <w:pPr>
              <w:pStyle w:val="TAC"/>
              <w:rPr>
                <w:sz w:val="16"/>
                <w:szCs w:val="16"/>
              </w:rPr>
            </w:pPr>
            <w:r w:rsidRPr="00343E07">
              <w:rPr>
                <w:sz w:val="16"/>
                <w:szCs w:val="16"/>
              </w:rPr>
              <w:t>RP-170545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4578C" w14:textId="77777777" w:rsidR="006657FE" w:rsidRPr="00343E07" w:rsidRDefault="006657FE" w:rsidP="004A0197">
            <w:pPr>
              <w:pStyle w:val="TAL"/>
              <w:rPr>
                <w:sz w:val="16"/>
                <w:szCs w:val="16"/>
              </w:rPr>
            </w:pPr>
            <w:r w:rsidRPr="00343E07">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0F72D9" w14:textId="77777777" w:rsidR="006657FE" w:rsidRPr="00343E07" w:rsidRDefault="006657FE" w:rsidP="004A0197">
            <w:pPr>
              <w:pStyle w:val="TAC"/>
              <w:rPr>
                <w:sz w:val="16"/>
                <w:szCs w:val="16"/>
              </w:rPr>
            </w:pPr>
            <w:r w:rsidRPr="00343E07">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5B245" w14:textId="77777777" w:rsidR="006657FE" w:rsidRPr="00343E07" w:rsidRDefault="006657FE" w:rsidP="004A0197">
            <w:pPr>
              <w:pStyle w:val="TAC"/>
              <w:rPr>
                <w:sz w:val="16"/>
                <w:szCs w:val="16"/>
              </w:rPr>
            </w:pPr>
            <w:r w:rsidRPr="00343E07">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84C6D3" w14:textId="77777777" w:rsidR="006657FE" w:rsidRPr="00343E07" w:rsidRDefault="006657FE" w:rsidP="004A0197">
            <w:pPr>
              <w:pStyle w:val="TAL"/>
              <w:rPr>
                <w:sz w:val="16"/>
                <w:szCs w:val="16"/>
              </w:rPr>
            </w:pPr>
            <w:r w:rsidRPr="00343E07">
              <w:rPr>
                <w:sz w:val="16"/>
                <w:szCs w:val="16"/>
              </w:rPr>
              <w:t>Introduction of QMC for streaming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C6A9D" w14:textId="77777777" w:rsidR="006657FE" w:rsidRPr="00343E07" w:rsidRDefault="006657FE" w:rsidP="004A0197">
            <w:pPr>
              <w:pStyle w:val="TAC"/>
              <w:rPr>
                <w:sz w:val="16"/>
                <w:szCs w:val="16"/>
              </w:rPr>
            </w:pPr>
            <w:r w:rsidRPr="00343E07">
              <w:rPr>
                <w:sz w:val="16"/>
                <w:szCs w:val="16"/>
              </w:rPr>
              <w:t>14.0.0</w:t>
            </w:r>
          </w:p>
        </w:tc>
      </w:tr>
      <w:tr w:rsidR="006657FE" w:rsidRPr="007D6048" w14:paraId="0D9B0DDB" w14:textId="77777777" w:rsidTr="001E0EB3">
        <w:tc>
          <w:tcPr>
            <w:tcW w:w="800" w:type="dxa"/>
            <w:tcBorders>
              <w:top w:val="single" w:sz="4" w:space="0" w:color="auto"/>
              <w:left w:val="single" w:sz="4" w:space="0" w:color="auto"/>
              <w:bottom w:val="single" w:sz="4" w:space="0" w:color="auto"/>
              <w:right w:val="single" w:sz="4" w:space="0" w:color="auto"/>
            </w:tcBorders>
            <w:shd w:val="solid" w:color="FFFFFF" w:fill="auto"/>
          </w:tcPr>
          <w:p w14:paraId="1C1ECBCB" w14:textId="77777777" w:rsidR="006657FE" w:rsidRPr="00343E07" w:rsidRDefault="006657FE" w:rsidP="004A0197">
            <w:pPr>
              <w:pStyle w:val="TAC"/>
              <w:rPr>
                <w:sz w:val="16"/>
                <w:szCs w:val="16"/>
              </w:rPr>
            </w:pPr>
            <w:r>
              <w:rPr>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47CE736" w14:textId="77777777" w:rsidR="006657FE" w:rsidRDefault="006657FE" w:rsidP="004A0197">
            <w:pPr>
              <w:pStyle w:val="TAC"/>
              <w:rPr>
                <w:sz w:val="16"/>
                <w:szCs w:val="16"/>
              </w:rPr>
            </w:pPr>
            <w:r>
              <w:rPr>
                <w:sz w:val="16"/>
                <w:szCs w:val="16"/>
              </w:rPr>
              <w:t>SA#80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BEF2DD" w14:textId="77777777" w:rsidR="006657FE" w:rsidRPr="00343E07" w:rsidRDefault="006657FE"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7BF83" w14:textId="77777777" w:rsidR="006657FE" w:rsidRPr="00343E07" w:rsidRDefault="006657FE" w:rsidP="004A019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AB30C" w14:textId="77777777" w:rsidR="006657FE" w:rsidRPr="00343E07" w:rsidRDefault="006657FE"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39E83" w14:textId="77777777" w:rsidR="006657FE" w:rsidRPr="00343E07" w:rsidRDefault="006657FE" w:rsidP="004A019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4E88D" w14:textId="77777777" w:rsidR="006657FE" w:rsidRPr="00343E07" w:rsidRDefault="006657FE" w:rsidP="004A0197">
            <w:pPr>
              <w:pStyle w:val="TAL"/>
              <w:rPr>
                <w:sz w:val="16"/>
                <w:szCs w:val="16"/>
              </w:rPr>
            </w:pPr>
            <w:r w:rsidRPr="001617A5">
              <w:rPr>
                <w:sz w:val="16"/>
                <w:szCs w:val="16"/>
              </w:rP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A1E5A" w14:textId="77777777" w:rsidR="006657FE" w:rsidRPr="001617A5" w:rsidRDefault="006657FE" w:rsidP="004A0197">
            <w:pPr>
              <w:pStyle w:val="TAC"/>
              <w:rPr>
                <w:sz w:val="16"/>
                <w:szCs w:val="16"/>
              </w:rPr>
            </w:pPr>
            <w:r w:rsidRPr="001617A5">
              <w:rPr>
                <w:sz w:val="16"/>
                <w:szCs w:val="16"/>
              </w:rPr>
              <w:t>15.0.0</w:t>
            </w:r>
          </w:p>
        </w:tc>
      </w:tr>
      <w:tr w:rsidR="00C12D64" w:rsidRPr="007D6048" w14:paraId="46FD9F30" w14:textId="77777777" w:rsidTr="0050567F">
        <w:tc>
          <w:tcPr>
            <w:tcW w:w="800" w:type="dxa"/>
            <w:tcBorders>
              <w:top w:val="single" w:sz="4" w:space="0" w:color="auto"/>
              <w:left w:val="single" w:sz="4" w:space="0" w:color="auto"/>
              <w:bottom w:val="single" w:sz="4" w:space="0" w:color="auto"/>
              <w:right w:val="single" w:sz="4" w:space="0" w:color="auto"/>
            </w:tcBorders>
            <w:shd w:val="solid" w:color="FFFFFF" w:fill="auto"/>
          </w:tcPr>
          <w:p w14:paraId="106F5604" w14:textId="77777777" w:rsidR="00C12D64" w:rsidRDefault="00C12D64" w:rsidP="004A0197">
            <w:pPr>
              <w:pStyle w:val="TAC"/>
              <w:rPr>
                <w:sz w:val="16"/>
                <w:szCs w:val="16"/>
              </w:rPr>
            </w:pPr>
            <w:r>
              <w:rPr>
                <w:sz w:val="16"/>
                <w:szCs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439E90" w14:textId="77777777" w:rsidR="00C12D64" w:rsidRDefault="0003547D" w:rsidP="004A0197">
            <w:pPr>
              <w:pStyle w:val="TAC"/>
              <w:rPr>
                <w:sz w:val="16"/>
                <w:szCs w:val="16"/>
              </w:rPr>
            </w:pPr>
            <w:r>
              <w:rPr>
                <w:sz w:val="16"/>
                <w:szCs w:val="16"/>
              </w:rPr>
              <w:t>SA</w:t>
            </w:r>
            <w:r w:rsidR="001E0EB3">
              <w:rPr>
                <w:sz w:val="16"/>
                <w:szCs w:val="16"/>
              </w:rPr>
              <w:t>#88-e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26BC40" w14:textId="77777777" w:rsidR="00C12D64" w:rsidRDefault="00C12D64"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B717" w14:textId="77777777" w:rsidR="00C12D64" w:rsidRDefault="00C12D64" w:rsidP="004A0197">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CF760" w14:textId="77777777" w:rsidR="00C12D64" w:rsidRDefault="00C12D64" w:rsidP="004A0197">
            <w:pPr>
              <w:pStyle w:val="TAC"/>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AE7D5" w14:textId="77777777" w:rsidR="00C12D64" w:rsidRDefault="00C12D64" w:rsidP="004A0197">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5C9492" w14:textId="77777777" w:rsidR="00C12D64" w:rsidRPr="001617A5" w:rsidRDefault="00C12D64" w:rsidP="004A0197">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C75BD" w14:textId="77777777" w:rsidR="00C12D64" w:rsidRPr="00844E9E" w:rsidRDefault="00C12D64" w:rsidP="004A0197">
            <w:pPr>
              <w:pStyle w:val="TAC"/>
              <w:rPr>
                <w:bCs/>
                <w:sz w:val="16"/>
                <w:szCs w:val="16"/>
              </w:rPr>
            </w:pPr>
            <w:r w:rsidRPr="00844E9E">
              <w:rPr>
                <w:bCs/>
                <w:sz w:val="16"/>
                <w:szCs w:val="16"/>
              </w:rPr>
              <w:t>16.0.0</w:t>
            </w:r>
          </w:p>
        </w:tc>
      </w:tr>
      <w:tr w:rsidR="00E552EA" w:rsidRPr="007D6048" w14:paraId="4A827D5F" w14:textId="77777777" w:rsidTr="002B4CCE">
        <w:tc>
          <w:tcPr>
            <w:tcW w:w="800" w:type="dxa"/>
            <w:tcBorders>
              <w:top w:val="single" w:sz="4" w:space="0" w:color="auto"/>
              <w:left w:val="single" w:sz="4" w:space="0" w:color="auto"/>
              <w:bottom w:val="single" w:sz="12" w:space="0" w:color="auto"/>
              <w:right w:val="single" w:sz="4" w:space="0" w:color="auto"/>
            </w:tcBorders>
            <w:shd w:val="solid" w:color="FFFFFF" w:fill="auto"/>
          </w:tcPr>
          <w:p w14:paraId="0AD0D1E0" w14:textId="77777777" w:rsidR="00E552EA" w:rsidRDefault="00E552EA" w:rsidP="00E552EA">
            <w:pPr>
              <w:pStyle w:val="TAC"/>
              <w:rPr>
                <w:sz w:val="16"/>
                <w:szCs w:val="16"/>
              </w:rPr>
            </w:pPr>
            <w:r>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08104543" w14:textId="77777777" w:rsidR="00E552EA" w:rsidRDefault="00E552EA" w:rsidP="00E552EA">
            <w:pPr>
              <w:pStyle w:val="TAC"/>
              <w:rPr>
                <w:sz w:val="16"/>
                <w:szCs w:val="16"/>
              </w:rPr>
            </w:pPr>
            <w:r>
              <w:rPr>
                <w:sz w:val="16"/>
                <w:szCs w:val="16"/>
              </w:rPr>
              <w:t>SA#95-</w:t>
            </w:r>
            <w:r>
              <w:rPr>
                <w:rFonts w:ascii="Batang" w:eastAsia="Batang" w:hAnsi="Batang" w:cs="Batang" w:hint="eastAsia"/>
                <w:sz w:val="16"/>
                <w:szCs w:val="16"/>
              </w:rPr>
              <w:t>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733DC85E" w14:textId="77777777" w:rsidR="00E552EA" w:rsidRDefault="00E552EA" w:rsidP="00E552EA">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3CC4B9" w14:textId="77777777" w:rsidR="00E552EA" w:rsidRDefault="00E552EA" w:rsidP="00E552EA">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53A960" w14:textId="77777777" w:rsidR="00E552EA" w:rsidRDefault="00E552EA" w:rsidP="00E552EA">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6959C40" w14:textId="77777777" w:rsidR="00E552EA" w:rsidRDefault="00E552EA" w:rsidP="00E552EA">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3497E498" w14:textId="77777777" w:rsidR="00E552EA" w:rsidRDefault="00E552EA" w:rsidP="00E552EA">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296E8A" w14:textId="77777777" w:rsidR="00E552EA" w:rsidRPr="00844E9E" w:rsidRDefault="00E552EA" w:rsidP="00E552EA">
            <w:pPr>
              <w:pStyle w:val="TAC"/>
              <w:rPr>
                <w:bCs/>
                <w:sz w:val="16"/>
                <w:szCs w:val="16"/>
              </w:rPr>
            </w:pPr>
            <w:r>
              <w:rPr>
                <w:sz w:val="16"/>
                <w:szCs w:val="16"/>
              </w:rPr>
              <w:t>17.0.0</w:t>
            </w:r>
          </w:p>
        </w:tc>
      </w:tr>
      <w:tr w:rsidR="002973AB" w:rsidRPr="007D6048" w14:paraId="41364B74" w14:textId="77777777" w:rsidTr="002B4CCE">
        <w:tc>
          <w:tcPr>
            <w:tcW w:w="800" w:type="dxa"/>
            <w:tcBorders>
              <w:top w:val="single" w:sz="12" w:space="0" w:color="auto"/>
              <w:left w:val="single" w:sz="4" w:space="0" w:color="auto"/>
              <w:bottom w:val="single" w:sz="12" w:space="0" w:color="auto"/>
              <w:right w:val="single" w:sz="4" w:space="0" w:color="auto"/>
            </w:tcBorders>
            <w:shd w:val="solid" w:color="FFFFFF" w:fill="auto"/>
          </w:tcPr>
          <w:p w14:paraId="0B108C2B" w14:textId="2DD6A7D1" w:rsidR="002973AB" w:rsidRDefault="002973AB" w:rsidP="002973AB">
            <w:pPr>
              <w:pStyle w:val="TAC"/>
              <w:rPr>
                <w:sz w:val="16"/>
                <w:szCs w:val="16"/>
              </w:rPr>
            </w:pPr>
            <w:r>
              <w:rPr>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14DDFB41" w14:textId="15EDCB97" w:rsidR="002973AB" w:rsidRDefault="002973AB" w:rsidP="002973AB">
            <w:pPr>
              <w:pStyle w:val="TAC"/>
              <w:rPr>
                <w:sz w:val="16"/>
                <w:szCs w:val="16"/>
              </w:rPr>
            </w:pPr>
            <w:r>
              <w:rPr>
                <w:sz w:val="16"/>
                <w:szCs w:val="16"/>
              </w:rPr>
              <w:t>SA#103-</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14:paraId="22FCB7D8" w14:textId="70090069" w:rsidR="002973AB" w:rsidRDefault="002973AB" w:rsidP="002973AB">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4259B08" w14:textId="5494B34D" w:rsidR="002973AB" w:rsidRDefault="002973AB" w:rsidP="002973AB">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B95946" w14:textId="52A6BC72" w:rsidR="002973AB" w:rsidRDefault="002973AB" w:rsidP="002973AB">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EA2A453" w14:textId="28AD1835" w:rsidR="002973AB" w:rsidRDefault="002973AB" w:rsidP="002973AB">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086F272" w14:textId="2A06E567" w:rsidR="002973AB" w:rsidRPr="004E4696" w:rsidRDefault="002973AB" w:rsidP="002973AB">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40FE7A4" w14:textId="14C2D4C9" w:rsidR="002973AB" w:rsidRPr="004E4696" w:rsidRDefault="002973AB" w:rsidP="002973AB">
            <w:pPr>
              <w:pStyle w:val="TAC"/>
              <w:rPr>
                <w:sz w:val="16"/>
                <w:szCs w:val="16"/>
              </w:rPr>
            </w:pPr>
            <w:r w:rsidRPr="00956B07">
              <w:rPr>
                <w:sz w:val="16"/>
                <w:szCs w:val="16"/>
              </w:rPr>
              <w:t>18.0.0</w:t>
            </w:r>
          </w:p>
        </w:tc>
      </w:tr>
      <w:tr w:rsidR="002B4CCE" w:rsidRPr="007D6048" w14:paraId="354A41B7" w14:textId="77777777" w:rsidTr="002B4CCE">
        <w:tc>
          <w:tcPr>
            <w:tcW w:w="800" w:type="dxa"/>
            <w:tcBorders>
              <w:top w:val="single" w:sz="12" w:space="0" w:color="auto"/>
              <w:left w:val="single" w:sz="4" w:space="0" w:color="auto"/>
              <w:bottom w:val="single" w:sz="4" w:space="0" w:color="auto"/>
              <w:right w:val="single" w:sz="4" w:space="0" w:color="auto"/>
            </w:tcBorders>
            <w:shd w:val="solid" w:color="FFFFFF" w:fill="auto"/>
          </w:tcPr>
          <w:p w14:paraId="162A2849" w14:textId="37148AF9" w:rsidR="002B4CCE" w:rsidRDefault="002B4CCE" w:rsidP="002973AB">
            <w:pPr>
              <w:pStyle w:val="TAC"/>
              <w:rPr>
                <w:sz w:val="16"/>
                <w:szCs w:val="16"/>
              </w:rPr>
            </w:pPr>
            <w:r>
              <w:rPr>
                <w:sz w:val="16"/>
                <w:szCs w:val="16"/>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6A583848" w14:textId="602206F0" w:rsidR="002B4CCE" w:rsidRDefault="002B4CCE" w:rsidP="002973AB">
            <w:pPr>
              <w:pStyle w:val="TAC"/>
              <w:rPr>
                <w:sz w:val="16"/>
                <w:szCs w:val="16"/>
              </w:rPr>
            </w:pPr>
            <w:r>
              <w:rPr>
                <w:sz w:val="16"/>
                <w:szCs w:val="16"/>
              </w:rPr>
              <w:t>-</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14:paraId="55741219" w14:textId="6A062112" w:rsidR="002B4CCE" w:rsidRDefault="002B4CCE" w:rsidP="002973AB">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0E73128" w14:textId="54E7747F" w:rsidR="002B4CCE" w:rsidRDefault="002B4CCE" w:rsidP="002973AB">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055B0D6" w14:textId="0A6F2424" w:rsidR="002B4CCE" w:rsidRDefault="002B4CCE" w:rsidP="002973AB">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26DCB66" w14:textId="37D95396" w:rsidR="002B4CCE" w:rsidRDefault="002B4CCE" w:rsidP="002973AB">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1920D0BD" w14:textId="3986FE6B" w:rsidR="002B4CCE" w:rsidRPr="00956B07" w:rsidRDefault="002B4CCE" w:rsidP="002973AB">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AF49D7B" w14:textId="44ABD7B8" w:rsidR="002B4CCE" w:rsidRPr="002B4CCE" w:rsidRDefault="002B4CCE" w:rsidP="002973AB">
            <w:pPr>
              <w:pStyle w:val="TAC"/>
              <w:rPr>
                <w:b/>
                <w:sz w:val="16"/>
                <w:szCs w:val="16"/>
              </w:rPr>
            </w:pPr>
            <w:r w:rsidRPr="002B4CCE">
              <w:rPr>
                <w:b/>
                <w:sz w:val="16"/>
                <w:szCs w:val="16"/>
              </w:rPr>
              <w:t>19.0.0</w:t>
            </w:r>
          </w:p>
        </w:tc>
      </w:tr>
    </w:tbl>
    <w:p w14:paraId="5AF988EA" w14:textId="77777777" w:rsidR="006657FE" w:rsidRPr="00D15A15" w:rsidRDefault="006657FE" w:rsidP="006657FE"/>
    <w:sectPr w:rsidR="006657FE" w:rsidRPr="00D15A1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765B6" w14:textId="77777777" w:rsidR="00A5534A" w:rsidRDefault="00A5534A">
      <w:r>
        <w:separator/>
      </w:r>
    </w:p>
  </w:endnote>
  <w:endnote w:type="continuationSeparator" w:id="0">
    <w:p w14:paraId="2CC52E59" w14:textId="77777777" w:rsidR="00A5534A" w:rsidRDefault="00A55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C1A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9EC2A" w14:textId="77777777" w:rsidR="00A5534A" w:rsidRDefault="00A5534A">
      <w:r>
        <w:separator/>
      </w:r>
    </w:p>
  </w:footnote>
  <w:footnote w:type="continuationSeparator" w:id="0">
    <w:p w14:paraId="1B3E1911" w14:textId="77777777" w:rsidR="00A5534A" w:rsidRDefault="00A55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8C05F" w14:textId="71DC2DF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4CCE">
      <w:rPr>
        <w:rFonts w:ascii="Arial" w:hAnsi="Arial" w:cs="Arial"/>
        <w:b/>
        <w:noProof/>
        <w:sz w:val="18"/>
        <w:szCs w:val="18"/>
      </w:rPr>
      <w:t>3GPP TS 25.410 V19.0.0 (2025-09)</w:t>
    </w:r>
    <w:r>
      <w:rPr>
        <w:rFonts w:ascii="Arial" w:hAnsi="Arial" w:cs="Arial"/>
        <w:b/>
        <w:sz w:val="18"/>
        <w:szCs w:val="18"/>
      </w:rPr>
      <w:fldChar w:fldCharType="end"/>
    </w:r>
  </w:p>
  <w:p w14:paraId="28B8F513"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223A">
      <w:rPr>
        <w:rFonts w:ascii="Arial" w:hAnsi="Arial" w:cs="Arial"/>
        <w:b/>
        <w:noProof/>
        <w:sz w:val="18"/>
        <w:szCs w:val="18"/>
      </w:rPr>
      <w:t>20</w:t>
    </w:r>
    <w:r>
      <w:rPr>
        <w:rFonts w:ascii="Arial" w:hAnsi="Arial" w:cs="Arial"/>
        <w:b/>
        <w:sz w:val="18"/>
        <w:szCs w:val="18"/>
      </w:rPr>
      <w:fldChar w:fldCharType="end"/>
    </w:r>
  </w:p>
  <w:p w14:paraId="5A9E976B" w14:textId="13DA050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4CCE">
      <w:rPr>
        <w:rFonts w:ascii="Arial" w:hAnsi="Arial" w:cs="Arial"/>
        <w:b/>
        <w:noProof/>
        <w:sz w:val="18"/>
        <w:szCs w:val="18"/>
      </w:rPr>
      <w:t>Release 19</w:t>
    </w:r>
    <w:r>
      <w:rPr>
        <w:rFonts w:ascii="Arial" w:hAnsi="Arial" w:cs="Arial"/>
        <w:b/>
        <w:sz w:val="18"/>
        <w:szCs w:val="18"/>
      </w:rPr>
      <w:fldChar w:fldCharType="end"/>
    </w:r>
  </w:p>
  <w:p w14:paraId="1123C295"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3295268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96679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178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547D"/>
    <w:rsid w:val="00040095"/>
    <w:rsid w:val="00051834"/>
    <w:rsid w:val="00054A22"/>
    <w:rsid w:val="000655A6"/>
    <w:rsid w:val="00080512"/>
    <w:rsid w:val="000D58AB"/>
    <w:rsid w:val="00194B5B"/>
    <w:rsid w:val="001D01C7"/>
    <w:rsid w:val="001D02C2"/>
    <w:rsid w:val="001E0EB3"/>
    <w:rsid w:val="001F168B"/>
    <w:rsid w:val="002347A2"/>
    <w:rsid w:val="002973AB"/>
    <w:rsid w:val="002B4CCE"/>
    <w:rsid w:val="002C1E59"/>
    <w:rsid w:val="00305C8B"/>
    <w:rsid w:val="003172DC"/>
    <w:rsid w:val="00350BA0"/>
    <w:rsid w:val="0035462D"/>
    <w:rsid w:val="003C3971"/>
    <w:rsid w:val="00437C4C"/>
    <w:rsid w:val="004A0197"/>
    <w:rsid w:val="004D3578"/>
    <w:rsid w:val="004E213A"/>
    <w:rsid w:val="004E4696"/>
    <w:rsid w:val="0050567F"/>
    <w:rsid w:val="00521B8A"/>
    <w:rsid w:val="00543E6C"/>
    <w:rsid w:val="00565087"/>
    <w:rsid w:val="005A405F"/>
    <w:rsid w:val="005D2E01"/>
    <w:rsid w:val="005D37DE"/>
    <w:rsid w:val="00607736"/>
    <w:rsid w:val="00611446"/>
    <w:rsid w:val="00614FDF"/>
    <w:rsid w:val="006379D6"/>
    <w:rsid w:val="006657FE"/>
    <w:rsid w:val="00671660"/>
    <w:rsid w:val="006E367B"/>
    <w:rsid w:val="006E5C86"/>
    <w:rsid w:val="00734A5B"/>
    <w:rsid w:val="00744E76"/>
    <w:rsid w:val="007467E3"/>
    <w:rsid w:val="00781F0F"/>
    <w:rsid w:val="008028A4"/>
    <w:rsid w:val="00844E9E"/>
    <w:rsid w:val="008768CA"/>
    <w:rsid w:val="008C557B"/>
    <w:rsid w:val="0090271F"/>
    <w:rsid w:val="00902E23"/>
    <w:rsid w:val="0091348E"/>
    <w:rsid w:val="00917CCB"/>
    <w:rsid w:val="00942EC2"/>
    <w:rsid w:val="009A43F8"/>
    <w:rsid w:val="009F37B7"/>
    <w:rsid w:val="00A10F02"/>
    <w:rsid w:val="00A1103A"/>
    <w:rsid w:val="00A164B4"/>
    <w:rsid w:val="00A2223A"/>
    <w:rsid w:val="00A53724"/>
    <w:rsid w:val="00A5534A"/>
    <w:rsid w:val="00A82346"/>
    <w:rsid w:val="00B107E2"/>
    <w:rsid w:val="00B15449"/>
    <w:rsid w:val="00BC0F7D"/>
    <w:rsid w:val="00C12D64"/>
    <w:rsid w:val="00C33079"/>
    <w:rsid w:val="00C45231"/>
    <w:rsid w:val="00C72833"/>
    <w:rsid w:val="00C93F40"/>
    <w:rsid w:val="00CA3D0C"/>
    <w:rsid w:val="00D738D6"/>
    <w:rsid w:val="00D755EB"/>
    <w:rsid w:val="00D87E00"/>
    <w:rsid w:val="00D9134D"/>
    <w:rsid w:val="00DA7A03"/>
    <w:rsid w:val="00DB1818"/>
    <w:rsid w:val="00DC309B"/>
    <w:rsid w:val="00DC4DA2"/>
    <w:rsid w:val="00DF2B1F"/>
    <w:rsid w:val="00DF62CD"/>
    <w:rsid w:val="00E51F1F"/>
    <w:rsid w:val="00E552EA"/>
    <w:rsid w:val="00E73173"/>
    <w:rsid w:val="00E77645"/>
    <w:rsid w:val="00E7764C"/>
    <w:rsid w:val="00EC4A25"/>
    <w:rsid w:val="00F025A2"/>
    <w:rsid w:val="00F04712"/>
    <w:rsid w:val="00F22EC7"/>
    <w:rsid w:val="00F32E76"/>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A47390F"/>
  <w15:chartTrackingRefBased/>
  <w15:docId w15:val="{866E085D-9D7B-432B-B10E-47719F5E6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2EA"/>
    <w:pPr>
      <w:overflowPunct w:val="0"/>
      <w:autoSpaceDE w:val="0"/>
      <w:autoSpaceDN w:val="0"/>
      <w:adjustRightInd w:val="0"/>
      <w:spacing w:after="180"/>
      <w:textAlignment w:val="baseline"/>
    </w:pPr>
  </w:style>
  <w:style w:type="paragraph" w:styleId="Heading1">
    <w:name w:val="heading 1"/>
    <w:next w:val="Normal"/>
    <w:qFormat/>
    <w:rsid w:val="00E552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552EA"/>
    <w:pPr>
      <w:pBdr>
        <w:top w:val="none" w:sz="0" w:space="0" w:color="auto"/>
      </w:pBdr>
      <w:spacing w:before="180"/>
      <w:outlineLvl w:val="1"/>
    </w:pPr>
    <w:rPr>
      <w:sz w:val="32"/>
    </w:rPr>
  </w:style>
  <w:style w:type="paragraph" w:styleId="Heading3">
    <w:name w:val="heading 3"/>
    <w:basedOn w:val="Heading2"/>
    <w:next w:val="Normal"/>
    <w:qFormat/>
    <w:rsid w:val="00E552EA"/>
    <w:pPr>
      <w:spacing w:before="120"/>
      <w:outlineLvl w:val="2"/>
    </w:pPr>
    <w:rPr>
      <w:sz w:val="28"/>
    </w:rPr>
  </w:style>
  <w:style w:type="paragraph" w:styleId="Heading4">
    <w:name w:val="heading 4"/>
    <w:basedOn w:val="Heading3"/>
    <w:next w:val="Normal"/>
    <w:qFormat/>
    <w:rsid w:val="00E552EA"/>
    <w:pPr>
      <w:ind w:left="1418" w:hanging="1418"/>
      <w:outlineLvl w:val="3"/>
    </w:pPr>
    <w:rPr>
      <w:sz w:val="24"/>
    </w:rPr>
  </w:style>
  <w:style w:type="paragraph" w:styleId="Heading5">
    <w:name w:val="heading 5"/>
    <w:basedOn w:val="Heading4"/>
    <w:next w:val="Normal"/>
    <w:qFormat/>
    <w:rsid w:val="00E552EA"/>
    <w:pPr>
      <w:ind w:left="1701" w:hanging="1701"/>
      <w:outlineLvl w:val="4"/>
    </w:pPr>
    <w:rPr>
      <w:sz w:val="22"/>
    </w:rPr>
  </w:style>
  <w:style w:type="paragraph" w:styleId="Heading6">
    <w:name w:val="heading 6"/>
    <w:basedOn w:val="H6"/>
    <w:next w:val="Normal"/>
    <w:qFormat/>
    <w:rsid w:val="00E552EA"/>
    <w:pPr>
      <w:outlineLvl w:val="5"/>
    </w:pPr>
  </w:style>
  <w:style w:type="paragraph" w:styleId="Heading7">
    <w:name w:val="heading 7"/>
    <w:basedOn w:val="H6"/>
    <w:next w:val="Normal"/>
    <w:qFormat/>
    <w:rsid w:val="00E552EA"/>
    <w:pPr>
      <w:outlineLvl w:val="6"/>
    </w:pPr>
  </w:style>
  <w:style w:type="paragraph" w:styleId="Heading8">
    <w:name w:val="heading 8"/>
    <w:basedOn w:val="Heading1"/>
    <w:next w:val="Normal"/>
    <w:qFormat/>
    <w:rsid w:val="00E552EA"/>
    <w:pPr>
      <w:ind w:left="0" w:firstLine="0"/>
      <w:outlineLvl w:val="7"/>
    </w:pPr>
  </w:style>
  <w:style w:type="paragraph" w:styleId="Heading9">
    <w:name w:val="heading 9"/>
    <w:basedOn w:val="Heading8"/>
    <w:next w:val="Normal"/>
    <w:qFormat/>
    <w:rsid w:val="00E55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52EA"/>
    <w:pPr>
      <w:ind w:left="1985" w:hanging="1985"/>
      <w:outlineLvl w:val="9"/>
    </w:pPr>
    <w:rPr>
      <w:sz w:val="20"/>
    </w:rPr>
  </w:style>
  <w:style w:type="paragraph" w:styleId="TOC9">
    <w:name w:val="toc 9"/>
    <w:basedOn w:val="TOC8"/>
    <w:semiHidden/>
    <w:rsid w:val="00E552EA"/>
    <w:pPr>
      <w:ind w:left="1418" w:hanging="1418"/>
    </w:pPr>
  </w:style>
  <w:style w:type="paragraph" w:styleId="TOC8">
    <w:name w:val="toc 8"/>
    <w:basedOn w:val="TOC1"/>
    <w:uiPriority w:val="39"/>
    <w:rsid w:val="00E552EA"/>
    <w:pPr>
      <w:spacing w:before="180"/>
      <w:ind w:left="2693" w:hanging="2693"/>
    </w:pPr>
    <w:rPr>
      <w:b/>
    </w:rPr>
  </w:style>
  <w:style w:type="paragraph" w:styleId="TOC1">
    <w:name w:val="toc 1"/>
    <w:uiPriority w:val="39"/>
    <w:rsid w:val="00E552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552EA"/>
    <w:pPr>
      <w:keepLines/>
      <w:tabs>
        <w:tab w:val="center" w:pos="4536"/>
        <w:tab w:val="right" w:pos="9072"/>
      </w:tabs>
    </w:pPr>
    <w:rPr>
      <w:noProof/>
    </w:rPr>
  </w:style>
  <w:style w:type="character" w:customStyle="1" w:styleId="ZGSM">
    <w:name w:val="ZGSM"/>
    <w:rsid w:val="00E552EA"/>
  </w:style>
  <w:style w:type="paragraph" w:styleId="Header">
    <w:name w:val="header"/>
    <w:rsid w:val="00E552E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552E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2EA"/>
    <w:pPr>
      <w:ind w:left="1701" w:hanging="1701"/>
    </w:pPr>
  </w:style>
  <w:style w:type="paragraph" w:styleId="TOC4">
    <w:name w:val="toc 4"/>
    <w:basedOn w:val="TOC3"/>
    <w:uiPriority w:val="39"/>
    <w:rsid w:val="00E552EA"/>
    <w:pPr>
      <w:ind w:left="1418" w:hanging="1418"/>
    </w:pPr>
  </w:style>
  <w:style w:type="paragraph" w:styleId="TOC3">
    <w:name w:val="toc 3"/>
    <w:basedOn w:val="TOC2"/>
    <w:uiPriority w:val="39"/>
    <w:rsid w:val="00E552EA"/>
    <w:pPr>
      <w:ind w:left="1134" w:hanging="1134"/>
    </w:pPr>
  </w:style>
  <w:style w:type="paragraph" w:styleId="TOC2">
    <w:name w:val="toc 2"/>
    <w:basedOn w:val="TOC1"/>
    <w:uiPriority w:val="39"/>
    <w:rsid w:val="00E552EA"/>
    <w:pPr>
      <w:keepNext w:val="0"/>
      <w:spacing w:before="0"/>
      <w:ind w:left="851" w:hanging="851"/>
    </w:pPr>
    <w:rPr>
      <w:sz w:val="20"/>
    </w:rPr>
  </w:style>
  <w:style w:type="paragraph" w:styleId="Footer">
    <w:name w:val="footer"/>
    <w:basedOn w:val="Header"/>
    <w:rsid w:val="00E552EA"/>
    <w:pPr>
      <w:jc w:val="center"/>
    </w:pPr>
    <w:rPr>
      <w:i/>
    </w:rPr>
  </w:style>
  <w:style w:type="paragraph" w:customStyle="1" w:styleId="TT">
    <w:name w:val="TT"/>
    <w:basedOn w:val="Heading1"/>
    <w:next w:val="Normal"/>
    <w:rsid w:val="00E552EA"/>
    <w:pPr>
      <w:outlineLvl w:val="9"/>
    </w:pPr>
  </w:style>
  <w:style w:type="paragraph" w:customStyle="1" w:styleId="NF">
    <w:name w:val="NF"/>
    <w:basedOn w:val="NO"/>
    <w:rsid w:val="00E552EA"/>
    <w:pPr>
      <w:keepNext/>
      <w:spacing w:after="0"/>
    </w:pPr>
    <w:rPr>
      <w:rFonts w:ascii="Arial" w:hAnsi="Arial"/>
      <w:sz w:val="18"/>
    </w:rPr>
  </w:style>
  <w:style w:type="paragraph" w:customStyle="1" w:styleId="NO">
    <w:name w:val="NO"/>
    <w:basedOn w:val="Normal"/>
    <w:rsid w:val="00E552EA"/>
    <w:pPr>
      <w:keepLines/>
      <w:ind w:left="1135" w:hanging="851"/>
    </w:pPr>
  </w:style>
  <w:style w:type="paragraph" w:customStyle="1" w:styleId="PL">
    <w:name w:val="PL"/>
    <w:rsid w:val="00E55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52EA"/>
    <w:pPr>
      <w:jc w:val="right"/>
    </w:pPr>
  </w:style>
  <w:style w:type="paragraph" w:customStyle="1" w:styleId="TAL">
    <w:name w:val="TAL"/>
    <w:basedOn w:val="Normal"/>
    <w:rsid w:val="00E552EA"/>
    <w:pPr>
      <w:keepNext/>
      <w:keepLines/>
      <w:spacing w:after="0"/>
    </w:pPr>
    <w:rPr>
      <w:rFonts w:ascii="Arial" w:hAnsi="Arial"/>
      <w:sz w:val="18"/>
    </w:rPr>
  </w:style>
  <w:style w:type="paragraph" w:customStyle="1" w:styleId="TAH">
    <w:name w:val="TAH"/>
    <w:basedOn w:val="TAC"/>
    <w:rsid w:val="00E552EA"/>
    <w:rPr>
      <w:b/>
    </w:rPr>
  </w:style>
  <w:style w:type="paragraph" w:customStyle="1" w:styleId="TAC">
    <w:name w:val="TAC"/>
    <w:basedOn w:val="TAL"/>
    <w:rsid w:val="00E552EA"/>
    <w:pPr>
      <w:jc w:val="center"/>
    </w:pPr>
  </w:style>
  <w:style w:type="paragraph" w:customStyle="1" w:styleId="LD">
    <w:name w:val="LD"/>
    <w:rsid w:val="00E552E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552EA"/>
    <w:pPr>
      <w:keepLines/>
      <w:ind w:left="1702" w:hanging="1418"/>
    </w:pPr>
  </w:style>
  <w:style w:type="paragraph" w:customStyle="1" w:styleId="FP">
    <w:name w:val="FP"/>
    <w:basedOn w:val="Normal"/>
    <w:rsid w:val="00E552EA"/>
    <w:pPr>
      <w:spacing w:after="0"/>
    </w:pPr>
  </w:style>
  <w:style w:type="paragraph" w:customStyle="1" w:styleId="NW">
    <w:name w:val="NW"/>
    <w:basedOn w:val="NO"/>
    <w:rsid w:val="00E552EA"/>
    <w:pPr>
      <w:spacing w:after="0"/>
    </w:pPr>
  </w:style>
  <w:style w:type="paragraph" w:customStyle="1" w:styleId="EW">
    <w:name w:val="EW"/>
    <w:basedOn w:val="EX"/>
    <w:rsid w:val="00E552EA"/>
    <w:pPr>
      <w:spacing w:after="0"/>
    </w:pPr>
  </w:style>
  <w:style w:type="paragraph" w:customStyle="1" w:styleId="B1">
    <w:name w:val="B1"/>
    <w:basedOn w:val="List"/>
    <w:rsid w:val="00E552EA"/>
  </w:style>
  <w:style w:type="paragraph" w:styleId="TOC6">
    <w:name w:val="toc 6"/>
    <w:basedOn w:val="TOC5"/>
    <w:next w:val="Normal"/>
    <w:semiHidden/>
    <w:rsid w:val="00E552EA"/>
    <w:pPr>
      <w:ind w:left="1985" w:hanging="1985"/>
    </w:pPr>
  </w:style>
  <w:style w:type="paragraph" w:styleId="TOC7">
    <w:name w:val="toc 7"/>
    <w:basedOn w:val="TOC6"/>
    <w:next w:val="Normal"/>
    <w:semiHidden/>
    <w:rsid w:val="00E552EA"/>
    <w:pPr>
      <w:ind w:left="2268" w:hanging="2268"/>
    </w:pPr>
  </w:style>
  <w:style w:type="paragraph" w:customStyle="1" w:styleId="EditorsNote">
    <w:name w:val="Editor's Note"/>
    <w:basedOn w:val="NO"/>
    <w:rsid w:val="00E552EA"/>
    <w:rPr>
      <w:color w:val="FF0000"/>
    </w:rPr>
  </w:style>
  <w:style w:type="paragraph" w:customStyle="1" w:styleId="TH">
    <w:name w:val="TH"/>
    <w:basedOn w:val="Normal"/>
    <w:rsid w:val="00E552EA"/>
    <w:pPr>
      <w:keepNext/>
      <w:keepLines/>
      <w:spacing w:before="60"/>
      <w:jc w:val="center"/>
    </w:pPr>
    <w:rPr>
      <w:rFonts w:ascii="Arial" w:hAnsi="Arial"/>
      <w:b/>
    </w:rPr>
  </w:style>
  <w:style w:type="paragraph" w:customStyle="1" w:styleId="ZA">
    <w:name w:val="ZA"/>
    <w:rsid w:val="00E552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2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2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2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2EA"/>
    <w:pPr>
      <w:ind w:left="851" w:hanging="851"/>
    </w:pPr>
  </w:style>
  <w:style w:type="paragraph" w:customStyle="1" w:styleId="ZH">
    <w:name w:val="ZH"/>
    <w:rsid w:val="00E552E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552EA"/>
    <w:pPr>
      <w:keepNext w:val="0"/>
      <w:spacing w:before="0" w:after="240"/>
    </w:pPr>
  </w:style>
  <w:style w:type="paragraph" w:customStyle="1" w:styleId="ZG">
    <w:name w:val="ZG"/>
    <w:rsid w:val="00E552E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552EA"/>
  </w:style>
  <w:style w:type="paragraph" w:customStyle="1" w:styleId="B3">
    <w:name w:val="B3"/>
    <w:basedOn w:val="List3"/>
    <w:rsid w:val="00E552EA"/>
  </w:style>
  <w:style w:type="paragraph" w:customStyle="1" w:styleId="B4">
    <w:name w:val="B4"/>
    <w:basedOn w:val="List4"/>
    <w:rsid w:val="00E552EA"/>
  </w:style>
  <w:style w:type="paragraph" w:customStyle="1" w:styleId="B5">
    <w:name w:val="B5"/>
    <w:basedOn w:val="List5"/>
    <w:rsid w:val="00E552EA"/>
  </w:style>
  <w:style w:type="paragraph" w:customStyle="1" w:styleId="ZTD">
    <w:name w:val="ZTD"/>
    <w:basedOn w:val="ZB"/>
    <w:rsid w:val="00E552EA"/>
    <w:pPr>
      <w:framePr w:hRule="auto" w:wrap="notBeside" w:y="852"/>
    </w:pPr>
    <w:rPr>
      <w:i w:val="0"/>
      <w:sz w:val="40"/>
    </w:rPr>
  </w:style>
  <w:style w:type="paragraph" w:customStyle="1" w:styleId="ZV">
    <w:name w:val="ZV"/>
    <w:basedOn w:val="ZU"/>
    <w:rsid w:val="00E552E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E552EA"/>
    <w:pPr>
      <w:ind w:left="284"/>
    </w:pPr>
  </w:style>
  <w:style w:type="paragraph" w:styleId="Index1">
    <w:name w:val="index 1"/>
    <w:basedOn w:val="Normal"/>
    <w:rsid w:val="00E552EA"/>
    <w:pPr>
      <w:keepLines/>
      <w:spacing w:after="0"/>
    </w:pPr>
  </w:style>
  <w:style w:type="paragraph" w:styleId="ListNumber2">
    <w:name w:val="List Number 2"/>
    <w:basedOn w:val="ListNumber"/>
    <w:rsid w:val="00E552EA"/>
    <w:pPr>
      <w:ind w:left="851"/>
    </w:pPr>
  </w:style>
  <w:style w:type="character" w:styleId="FootnoteReference">
    <w:name w:val="footnote reference"/>
    <w:rsid w:val="00E552EA"/>
    <w:rPr>
      <w:b/>
      <w:position w:val="6"/>
      <w:sz w:val="16"/>
    </w:rPr>
  </w:style>
  <w:style w:type="paragraph" w:styleId="FootnoteText">
    <w:name w:val="footnote text"/>
    <w:basedOn w:val="Normal"/>
    <w:link w:val="FootnoteTextChar"/>
    <w:rsid w:val="00E552EA"/>
    <w:pPr>
      <w:keepLines/>
      <w:spacing w:after="0"/>
      <w:ind w:left="454" w:hanging="454"/>
    </w:pPr>
    <w:rPr>
      <w:sz w:val="16"/>
    </w:rPr>
  </w:style>
  <w:style w:type="character" w:customStyle="1" w:styleId="FootnoteTextChar">
    <w:name w:val="Footnote Text Char"/>
    <w:link w:val="FootnoteText"/>
    <w:rsid w:val="00A2223A"/>
    <w:rPr>
      <w:sz w:val="16"/>
    </w:rPr>
  </w:style>
  <w:style w:type="paragraph" w:styleId="ListBullet2">
    <w:name w:val="List Bullet 2"/>
    <w:basedOn w:val="ListBullet"/>
    <w:rsid w:val="00E552EA"/>
    <w:pPr>
      <w:ind w:left="851"/>
    </w:pPr>
  </w:style>
  <w:style w:type="paragraph" w:styleId="ListBullet3">
    <w:name w:val="List Bullet 3"/>
    <w:basedOn w:val="ListBullet2"/>
    <w:rsid w:val="00E552EA"/>
    <w:pPr>
      <w:ind w:left="1135"/>
    </w:pPr>
  </w:style>
  <w:style w:type="paragraph" w:styleId="ListNumber">
    <w:name w:val="List Number"/>
    <w:basedOn w:val="List"/>
    <w:rsid w:val="00E552EA"/>
  </w:style>
  <w:style w:type="paragraph" w:styleId="List2">
    <w:name w:val="List 2"/>
    <w:basedOn w:val="List"/>
    <w:rsid w:val="00E552EA"/>
    <w:pPr>
      <w:ind w:left="851"/>
    </w:pPr>
  </w:style>
  <w:style w:type="paragraph" w:styleId="List3">
    <w:name w:val="List 3"/>
    <w:basedOn w:val="List2"/>
    <w:rsid w:val="00E552EA"/>
    <w:pPr>
      <w:ind w:left="1135"/>
    </w:pPr>
  </w:style>
  <w:style w:type="paragraph" w:styleId="List4">
    <w:name w:val="List 4"/>
    <w:basedOn w:val="List3"/>
    <w:rsid w:val="00E552EA"/>
    <w:pPr>
      <w:ind w:left="1418"/>
    </w:pPr>
  </w:style>
  <w:style w:type="paragraph" w:styleId="List5">
    <w:name w:val="List 5"/>
    <w:basedOn w:val="List4"/>
    <w:rsid w:val="00E552EA"/>
    <w:pPr>
      <w:ind w:left="1702"/>
    </w:pPr>
  </w:style>
  <w:style w:type="paragraph" w:styleId="List">
    <w:name w:val="List"/>
    <w:basedOn w:val="Normal"/>
    <w:rsid w:val="00E552EA"/>
    <w:pPr>
      <w:ind w:left="568" w:hanging="284"/>
    </w:pPr>
  </w:style>
  <w:style w:type="paragraph" w:styleId="ListBullet">
    <w:name w:val="List Bullet"/>
    <w:basedOn w:val="List"/>
    <w:rsid w:val="00E552EA"/>
  </w:style>
  <w:style w:type="paragraph" w:styleId="ListBullet4">
    <w:name w:val="List Bullet 4"/>
    <w:basedOn w:val="ListBullet3"/>
    <w:rsid w:val="00E552EA"/>
    <w:pPr>
      <w:ind w:left="1418"/>
    </w:pPr>
  </w:style>
  <w:style w:type="paragraph" w:styleId="ListBullet5">
    <w:name w:val="List Bullet 5"/>
    <w:basedOn w:val="ListBullet4"/>
    <w:rsid w:val="00E552EA"/>
    <w:pPr>
      <w:ind w:left="1702"/>
    </w:pPr>
  </w:style>
  <w:style w:type="paragraph" w:styleId="BalloonText">
    <w:name w:val="Balloon Text"/>
    <w:basedOn w:val="Normal"/>
    <w:link w:val="BalloonTextChar"/>
    <w:rsid w:val="001E0EB3"/>
    <w:pPr>
      <w:spacing w:after="0"/>
    </w:pPr>
    <w:rPr>
      <w:rFonts w:ascii="Segoe UI" w:hAnsi="Segoe UI" w:cs="Segoe UI"/>
      <w:sz w:val="18"/>
      <w:szCs w:val="18"/>
    </w:rPr>
  </w:style>
  <w:style w:type="character" w:customStyle="1" w:styleId="BalloonTextChar">
    <w:name w:val="Balloon Text Char"/>
    <w:link w:val="BalloonText"/>
    <w:rsid w:val="001E0EB3"/>
    <w:rPr>
      <w:rFonts w:ascii="Segoe UI"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9109</Words>
  <Characters>48099</Characters>
  <Application>Microsoft Office Word</Application>
  <DocSecurity>0</DocSecurity>
  <Lines>1265</Lines>
  <Paragraphs>1021</Paragraphs>
  <ScaleCrop>false</ScaleCrop>
  <HeadingPairs>
    <vt:vector size="2" baseType="variant">
      <vt:variant>
        <vt:lpstr>Title</vt:lpstr>
      </vt:variant>
      <vt:variant>
        <vt:i4>1</vt:i4>
      </vt:variant>
    </vt:vector>
  </HeadingPairs>
  <TitlesOfParts>
    <vt:vector size="1" baseType="lpstr">
      <vt:lpstr>3GPP TS 25.410</vt:lpstr>
    </vt:vector>
  </TitlesOfParts>
  <Manager/>
  <Company/>
  <LinksUpToDate>false</LinksUpToDate>
  <CharactersWithSpaces>56187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25.410</dc:title>
  <dc:subject>UTRAN Iu Interface: general aspects and principles (Release 19)</dc:subject>
  <dc:creator>MCC Support</dc:creator>
  <cp:keywords/>
  <dc:description/>
  <cp:lastModifiedBy>Rapp</cp:lastModifiedBy>
  <cp:revision>2</cp:revision>
  <dcterms:created xsi:type="dcterms:W3CDTF">2025-09-23T12:18:00Z</dcterms:created>
  <dcterms:modified xsi:type="dcterms:W3CDTF">2025-09-23T12:18:00Z</dcterms:modified>
</cp:coreProperties>
</file>