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DEB2E0" w14:textId="1AC43098" w:rsidR="004A1C37" w:rsidRPr="00B266B0" w:rsidRDefault="004A1C37" w:rsidP="004A1C37">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000830C7" w:rsidRPr="000830C7">
        <w:rPr>
          <w:bCs/>
          <w:noProof w:val="0"/>
          <w:sz w:val="24"/>
          <w:szCs w:val="24"/>
        </w:rPr>
        <w:t>R2-1704331</w:t>
      </w:r>
    </w:p>
    <w:p w14:paraId="6080F18C" w14:textId="77777777" w:rsidR="004A1C37" w:rsidRPr="00B266B0" w:rsidRDefault="004A1C37" w:rsidP="004A1C37">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p>
    <w:p w14:paraId="2AEDA726" w14:textId="77777777" w:rsidR="00CD4C7B" w:rsidRPr="00A87D2A" w:rsidRDefault="00CD4C7B" w:rsidP="00CD4C7B">
      <w:pPr>
        <w:pStyle w:val="Header"/>
        <w:rPr>
          <w:bCs/>
          <w:noProof w:val="0"/>
          <w:sz w:val="24"/>
          <w:lang w:val="de-DE"/>
        </w:rPr>
      </w:pPr>
    </w:p>
    <w:p w14:paraId="7A321F1D" w14:textId="77777777" w:rsidR="00CD4C7B" w:rsidRPr="00A87D2A" w:rsidRDefault="00CD4C7B" w:rsidP="00CD4C7B">
      <w:pPr>
        <w:pStyle w:val="Header"/>
        <w:rPr>
          <w:bCs/>
          <w:noProof w:val="0"/>
          <w:sz w:val="24"/>
          <w:lang w:val="de-DE"/>
        </w:rPr>
      </w:pPr>
    </w:p>
    <w:p w14:paraId="6FE09238" w14:textId="23DCE043" w:rsidR="00CD4C7B" w:rsidRPr="00A87D2A" w:rsidRDefault="00CD4C7B" w:rsidP="00CD4C7B">
      <w:pPr>
        <w:pStyle w:val="CRCoverPage"/>
        <w:tabs>
          <w:tab w:val="left" w:pos="1985"/>
        </w:tabs>
        <w:rPr>
          <w:rFonts w:cs="Arial"/>
          <w:b/>
          <w:bCs/>
          <w:sz w:val="24"/>
          <w:lang w:val="de-DE" w:eastAsia="ja-JP"/>
        </w:rPr>
      </w:pPr>
      <w:r w:rsidRPr="00A87D2A">
        <w:rPr>
          <w:rFonts w:cs="Arial"/>
          <w:b/>
          <w:bCs/>
          <w:sz w:val="24"/>
          <w:lang w:val="de-DE"/>
        </w:rPr>
        <w:t>Agenda item:</w:t>
      </w:r>
      <w:r w:rsidRPr="00A87D2A">
        <w:rPr>
          <w:rFonts w:cs="Arial"/>
          <w:b/>
          <w:bCs/>
          <w:sz w:val="24"/>
          <w:lang w:val="de-DE"/>
        </w:rPr>
        <w:tab/>
      </w:r>
      <w:r w:rsidR="0008391A">
        <w:rPr>
          <w:rFonts w:cs="Arial"/>
          <w:b/>
          <w:bCs/>
          <w:sz w:val="24"/>
        </w:rPr>
        <w:t>10.2.13</w:t>
      </w:r>
    </w:p>
    <w:p w14:paraId="155663C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E3DD53B" w14:textId="07197D4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23267">
        <w:rPr>
          <w:rFonts w:ascii="Arial" w:hAnsi="Arial" w:cs="Arial"/>
          <w:b/>
          <w:bCs/>
          <w:sz w:val="24"/>
        </w:rPr>
        <w:t xml:space="preserve">Cell global identity and </w:t>
      </w:r>
      <w:r w:rsidR="00E225D4">
        <w:rPr>
          <w:rFonts w:ascii="Arial" w:hAnsi="Arial" w:cs="Arial"/>
          <w:b/>
          <w:bCs/>
          <w:sz w:val="24"/>
        </w:rPr>
        <w:t>ANR</w:t>
      </w:r>
      <w:r w:rsidR="007A437A">
        <w:rPr>
          <w:rFonts w:ascii="Arial" w:hAnsi="Arial" w:cs="Arial"/>
          <w:b/>
          <w:bCs/>
          <w:sz w:val="24"/>
        </w:rPr>
        <w:t xml:space="preserve"> </w:t>
      </w:r>
      <w:r w:rsidR="00623267">
        <w:rPr>
          <w:rFonts w:ascii="Arial" w:hAnsi="Arial" w:cs="Arial"/>
          <w:b/>
          <w:bCs/>
          <w:sz w:val="24"/>
        </w:rPr>
        <w:t>functionality</w:t>
      </w:r>
    </w:p>
    <w:p w14:paraId="152A046A" w14:textId="092E6ED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D0698">
        <w:rPr>
          <w:rFonts w:ascii="Arial" w:hAnsi="Arial" w:cs="Arial"/>
          <w:b/>
          <w:bCs/>
          <w:sz w:val="24"/>
        </w:rPr>
        <w:t>NR_newRAT-Core - Release 15</w:t>
      </w:r>
    </w:p>
    <w:p w14:paraId="07F8110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2B20E10" w14:textId="77777777" w:rsidR="00CD4C7B" w:rsidRPr="006E13D1" w:rsidRDefault="00CD4C7B" w:rsidP="00CD4C7B">
      <w:pPr>
        <w:pStyle w:val="Heading1"/>
      </w:pPr>
      <w:r w:rsidRPr="006E13D1">
        <w:t>1</w:t>
      </w:r>
      <w:r w:rsidRPr="006E13D1">
        <w:tab/>
      </w:r>
      <w:r w:rsidR="0056573F">
        <w:t>Introduction</w:t>
      </w:r>
    </w:p>
    <w:p w14:paraId="3A67EE1E" w14:textId="50417AB6" w:rsidR="00F947F0" w:rsidRPr="00F947F0" w:rsidRDefault="00F947F0" w:rsidP="00F947F0">
      <w:pPr>
        <w:overflowPunct w:val="0"/>
        <w:autoSpaceDE w:val="0"/>
        <w:autoSpaceDN w:val="0"/>
        <w:adjustRightInd w:val="0"/>
        <w:textAlignment w:val="baseline"/>
        <w:rPr>
          <w:rFonts w:eastAsia="MS Mincho"/>
          <w:lang w:val="en-US" w:eastAsia="ja-JP"/>
        </w:rPr>
      </w:pPr>
      <w:r>
        <w:rPr>
          <w:rFonts w:eastAsia="MS Mincho"/>
          <w:lang w:val="en-US" w:eastAsia="ja-JP"/>
        </w:rPr>
        <w:t xml:space="preserve">The Work Item description </w:t>
      </w:r>
      <w:r>
        <w:rPr>
          <w:rFonts w:eastAsia="MS Mincho"/>
          <w:lang w:val="en-US" w:eastAsia="ja-JP"/>
        </w:rPr>
        <w:fldChar w:fldCharType="begin"/>
      </w:r>
      <w:r>
        <w:rPr>
          <w:rFonts w:eastAsia="MS Mincho"/>
          <w:lang w:val="en-US" w:eastAsia="ja-JP"/>
        </w:rPr>
        <w:instrText xml:space="preserve"> REF _Ref477512564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Pr>
          <w:rFonts w:eastAsia="MS Mincho"/>
          <w:lang w:val="en-US" w:eastAsia="ja-JP"/>
        </w:rPr>
        <w:t xml:space="preserve"> agreed during </w:t>
      </w:r>
      <w:r w:rsidR="00623267">
        <w:rPr>
          <w:rFonts w:eastAsia="MS Mincho"/>
          <w:lang w:val="en-US" w:eastAsia="ja-JP"/>
        </w:rPr>
        <w:t xml:space="preserve">RAN#75 </w:t>
      </w:r>
      <w:r>
        <w:rPr>
          <w:rFonts w:eastAsia="MS Mincho"/>
          <w:lang w:val="en-US" w:eastAsia="ja-JP"/>
        </w:rPr>
        <w:t>meeting</w:t>
      </w:r>
      <w:r w:rsidR="00C0156D">
        <w:rPr>
          <w:rFonts w:eastAsia="MS Mincho"/>
          <w:lang w:val="en-US" w:eastAsia="ja-JP"/>
        </w:rPr>
        <w:t xml:space="preserve"> includes the following mention of SON operations:</w:t>
      </w:r>
    </w:p>
    <w:tbl>
      <w:tblPr>
        <w:tblStyle w:val="TableGrid"/>
        <w:tblW w:w="0" w:type="auto"/>
        <w:tblLook w:val="04A0" w:firstRow="1" w:lastRow="0" w:firstColumn="1" w:lastColumn="0" w:noHBand="0" w:noVBand="1"/>
      </w:tblPr>
      <w:tblGrid>
        <w:gridCol w:w="9631"/>
      </w:tblGrid>
      <w:tr w:rsidR="00F947F0" w14:paraId="282E0CE8" w14:textId="77777777" w:rsidTr="007B0287">
        <w:tc>
          <w:tcPr>
            <w:tcW w:w="9631" w:type="dxa"/>
          </w:tcPr>
          <w:p w14:paraId="4026D482" w14:textId="77777777" w:rsidR="00F947F0" w:rsidRPr="00F947F0" w:rsidRDefault="00F947F0" w:rsidP="007B0287">
            <w:pPr>
              <w:overflowPunct w:val="0"/>
              <w:autoSpaceDE w:val="0"/>
              <w:autoSpaceDN w:val="0"/>
              <w:adjustRightInd w:val="0"/>
              <w:ind w:left="568" w:hanging="284"/>
              <w:textAlignment w:val="baseline"/>
              <w:rPr>
                <w:rFonts w:eastAsia="MS Mincho"/>
                <w:lang w:eastAsia="ja-JP"/>
              </w:rPr>
            </w:pPr>
            <w:r w:rsidRPr="00F947F0">
              <w:rPr>
                <w:rFonts w:eastAsia="MS Mincho"/>
                <w:lang w:eastAsia="ja-JP"/>
              </w:rPr>
              <w:t>-</w:t>
            </w:r>
            <w:r w:rsidRPr="00F947F0">
              <w:rPr>
                <w:rFonts w:eastAsia="MS Mincho"/>
                <w:lang w:eastAsia="ja-JP"/>
              </w:rPr>
              <w:tab/>
              <w:t>Support of Self-Organising Network (SON) functions, including [RAN3, RAN2]:</w:t>
            </w:r>
          </w:p>
          <w:p w14:paraId="2CB35060" w14:textId="77777777" w:rsidR="00F947F0" w:rsidRPr="00F947F0" w:rsidRDefault="00F947F0" w:rsidP="007B0287">
            <w:pPr>
              <w:overflowPunct w:val="0"/>
              <w:autoSpaceDE w:val="0"/>
              <w:autoSpaceDN w:val="0"/>
              <w:adjustRightInd w:val="0"/>
              <w:ind w:left="851" w:hanging="284"/>
              <w:textAlignment w:val="baseline"/>
              <w:rPr>
                <w:rFonts w:eastAsia="MS Mincho"/>
                <w:lang w:val="en-US" w:eastAsia="ja-JP"/>
              </w:rPr>
            </w:pPr>
            <w:r w:rsidRPr="00F947F0">
              <w:rPr>
                <w:rFonts w:eastAsia="MS Mincho"/>
                <w:lang w:val="en-US" w:eastAsia="ja-JP"/>
              </w:rPr>
              <w:t>-</w:t>
            </w:r>
            <w:r w:rsidRPr="00F947F0">
              <w:rPr>
                <w:rFonts w:eastAsia="MS Mincho"/>
                <w:lang w:val="en-US" w:eastAsia="ja-JP"/>
              </w:rPr>
              <w:tab/>
              <w:t>Automatic Neighboring Relation (ANR);</w:t>
            </w:r>
          </w:p>
          <w:p w14:paraId="761F41D9" w14:textId="77777777" w:rsidR="00F947F0" w:rsidRDefault="00F947F0" w:rsidP="007B0287">
            <w:pPr>
              <w:overflowPunct w:val="0"/>
              <w:autoSpaceDE w:val="0"/>
              <w:autoSpaceDN w:val="0"/>
              <w:adjustRightInd w:val="0"/>
              <w:ind w:left="851" w:hanging="284"/>
              <w:textAlignment w:val="baseline"/>
            </w:pPr>
            <w:r w:rsidRPr="00F947F0">
              <w:rPr>
                <w:rFonts w:eastAsia="MS Mincho"/>
                <w:lang w:val="en-US" w:eastAsia="ja-JP"/>
              </w:rPr>
              <w:t>-</w:t>
            </w:r>
            <w:r w:rsidRPr="00F947F0">
              <w:rPr>
                <w:rFonts w:eastAsia="MS Mincho"/>
                <w:lang w:val="en-US" w:eastAsia="ja-JP"/>
              </w:rPr>
              <w:tab/>
              <w:t>NG/Xx/Xn setup;</w:t>
            </w:r>
          </w:p>
        </w:tc>
      </w:tr>
    </w:tbl>
    <w:p w14:paraId="6B1EC596" w14:textId="77777777" w:rsidR="00791E6F" w:rsidRDefault="00791E6F" w:rsidP="00F947F0"/>
    <w:p w14:paraId="095725A6" w14:textId="342AE379" w:rsidR="00C0156D" w:rsidRDefault="00BD0698" w:rsidP="00F947F0">
      <w:r>
        <w:t xml:space="preserve">Whereas </w:t>
      </w:r>
      <w:r w:rsidR="00C0156D">
        <w:t>NG/X</w:t>
      </w:r>
      <w:r>
        <w:t>2</w:t>
      </w:r>
      <w:r w:rsidR="00C0156D">
        <w:t xml:space="preserve">/Xn setup is clearly a RAN3 issue, ANR </w:t>
      </w:r>
      <w:r w:rsidR="00314CDF">
        <w:t>h</w:t>
      </w:r>
      <w:r w:rsidR="00C0156D">
        <w:t>as some impact on UE behaviour and needs to be discussed in RAN2. The following describes the features that need to be investigated for ANR in the context of NR</w:t>
      </w:r>
      <w:r>
        <w:t>.</w:t>
      </w:r>
      <w:r w:rsidR="00623267">
        <w:t xml:space="preserve"> In relation to this topic, the availability of cell global identity (CGI) in both standalone and non-standalone scenarios is discussed.</w:t>
      </w:r>
    </w:p>
    <w:p w14:paraId="6F4BFE7C" w14:textId="0ED4510F" w:rsidR="00F947F0" w:rsidRDefault="00C25B13" w:rsidP="00F947F0">
      <w:pPr>
        <w:pStyle w:val="Heading1"/>
      </w:pPr>
      <w:r>
        <w:t>2</w:t>
      </w:r>
      <w:r w:rsidR="00F947F0">
        <w:tab/>
        <w:t>ANR in LTE</w:t>
      </w:r>
    </w:p>
    <w:p w14:paraId="516EC931" w14:textId="4B032AFF" w:rsidR="00DF01E9" w:rsidRDefault="00F947F0" w:rsidP="00CD4C7B">
      <w:r>
        <w:t xml:space="preserve">ANR </w:t>
      </w:r>
      <w:r w:rsidR="00C0156D">
        <w:t xml:space="preserve">in LTE </w:t>
      </w:r>
      <w:r>
        <w:t xml:space="preserve">is described in </w:t>
      </w:r>
      <w:r>
        <w:fldChar w:fldCharType="begin"/>
      </w:r>
      <w:r>
        <w:instrText xml:space="preserve"> REF _Ref477512632 \r \h </w:instrText>
      </w:r>
      <w:r>
        <w:fldChar w:fldCharType="separate"/>
      </w:r>
      <w:r>
        <w:t>[2]</w:t>
      </w:r>
      <w:r>
        <w:fldChar w:fldCharType="end"/>
      </w:r>
      <w:r w:rsidR="00DF01E9">
        <w:t xml:space="preserve"> </w:t>
      </w:r>
      <w:r w:rsidR="00791E6F">
        <w:t>for the S</w:t>
      </w:r>
      <w:r w:rsidR="00C0156D">
        <w:t>tage 2</w:t>
      </w:r>
      <w:r w:rsidR="00DF01E9">
        <w:t>. The UE task</w:t>
      </w:r>
      <w:r w:rsidR="00F12344">
        <w:t>s</w:t>
      </w:r>
      <w:r w:rsidR="00DF01E9">
        <w:t xml:space="preserve"> can be summarized </w:t>
      </w:r>
      <w:r w:rsidR="00791E6F">
        <w:t>in</w:t>
      </w:r>
      <w:r w:rsidR="00F12344">
        <w:t xml:space="preserve"> two actions:</w:t>
      </w:r>
    </w:p>
    <w:p w14:paraId="2229373E" w14:textId="5052B4D4" w:rsidR="00F12344" w:rsidRDefault="00F12344" w:rsidP="00F12344">
      <w:pPr>
        <w:pStyle w:val="B1"/>
      </w:pPr>
      <w:r>
        <w:t>-</w:t>
      </w:r>
      <w:r>
        <w:tab/>
      </w:r>
      <w:r w:rsidR="00A87D2A">
        <w:t>Detect and measure neighbour cells and report them to the network (also those which are unknown to the serving cell)</w:t>
      </w:r>
      <w:r w:rsidR="00E225D4">
        <w:t>,</w:t>
      </w:r>
    </w:p>
    <w:p w14:paraId="22390238" w14:textId="0FF015D1" w:rsidR="00F12344" w:rsidRDefault="00E225D4" w:rsidP="00F12344">
      <w:pPr>
        <w:pStyle w:val="B1"/>
      </w:pPr>
      <w:r>
        <w:t>-</w:t>
      </w:r>
      <w:r>
        <w:tab/>
        <w:t xml:space="preserve">Read </w:t>
      </w:r>
      <w:r w:rsidR="00A87D2A">
        <w:t xml:space="preserve">neighbouring cell’s </w:t>
      </w:r>
      <w:r>
        <w:t>ECGI</w:t>
      </w:r>
      <w:r w:rsidR="00F12344">
        <w:t xml:space="preserve"> (or other identifier broadcasted by the cell) and report it to the network</w:t>
      </w:r>
      <w:r w:rsidR="00C0156D">
        <w:t>.</w:t>
      </w:r>
    </w:p>
    <w:p w14:paraId="0016D6C5" w14:textId="62DC711A" w:rsidR="00C0156D" w:rsidRDefault="00C0156D" w:rsidP="00C0156D">
      <w:pPr>
        <w:pStyle w:val="B1"/>
        <w:ind w:left="0" w:firstLine="0"/>
      </w:pPr>
      <w:r>
        <w:t xml:space="preserve">The following figure from </w:t>
      </w:r>
      <w:r>
        <w:fldChar w:fldCharType="begin"/>
      </w:r>
      <w:r>
        <w:instrText xml:space="preserve"> REF _Ref477512632 \r \h </w:instrText>
      </w:r>
      <w:r>
        <w:fldChar w:fldCharType="separate"/>
      </w:r>
      <w:r>
        <w:t>[2]</w:t>
      </w:r>
      <w:r>
        <w:fldChar w:fldCharType="end"/>
      </w:r>
      <w:r>
        <w:t xml:space="preserve"> illustrate</w:t>
      </w:r>
      <w:r w:rsidR="00E225D4">
        <w:t>s</w:t>
      </w:r>
      <w:r>
        <w:t xml:space="preserve"> the </w:t>
      </w:r>
      <w:r w:rsidR="000549BF">
        <w:t xml:space="preserve">ANR feature for </w:t>
      </w:r>
      <w:r w:rsidR="003C61A2">
        <w:t>inter-RAT case</w:t>
      </w:r>
      <w:bookmarkStart w:id="1" w:name="_GoBack"/>
      <w:bookmarkEnd w:id="1"/>
      <w:r w:rsidR="000549BF">
        <w:t>.</w:t>
      </w:r>
    </w:p>
    <w:bookmarkStart w:id="2" w:name="_MON_1264352073"/>
    <w:bookmarkStart w:id="3" w:name="_MON_1264432208"/>
    <w:bookmarkEnd w:id="2"/>
    <w:bookmarkEnd w:id="3"/>
    <w:bookmarkStart w:id="4" w:name="_MON_1408532341"/>
    <w:bookmarkEnd w:id="4"/>
    <w:p w14:paraId="0739EE6E" w14:textId="2CC8D8C7" w:rsidR="002311DA" w:rsidRPr="005132EF" w:rsidRDefault="00623267" w:rsidP="002311DA">
      <w:pPr>
        <w:pStyle w:val="TH"/>
      </w:pPr>
      <w:r w:rsidRPr="005132EF">
        <w:object w:dxaOrig="9405" w:dyaOrig="6525" w14:anchorId="72BCE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326.2pt" o:ole="">
            <v:imagedata r:id="rId12" o:title=""/>
          </v:shape>
          <o:OLEObject Type="Embed" ProgID="Word.Picture.8" ShapeID="_x0000_i1025" DrawAspect="Content" ObjectID="_1555398323" r:id="rId13"/>
        </w:object>
      </w:r>
    </w:p>
    <w:p w14:paraId="547CA18A" w14:textId="2614D7B4" w:rsidR="002311DA" w:rsidRPr="005132EF" w:rsidRDefault="002311DA" w:rsidP="00623267">
      <w:pPr>
        <w:pStyle w:val="TF"/>
      </w:pPr>
      <w:r w:rsidRPr="005132EF">
        <w:t xml:space="preserve">Figure </w:t>
      </w:r>
      <w:r>
        <w:t>1</w:t>
      </w:r>
      <w:r w:rsidRPr="005132EF">
        <w:t>: Automatic Neighbour Relation Function</w:t>
      </w:r>
      <w:r w:rsidR="00623267">
        <w:t xml:space="preserve"> </w:t>
      </w:r>
      <w:r w:rsidR="00623267" w:rsidRPr="005132EF">
        <w:t>in case of UTRAN detected cell</w:t>
      </w:r>
    </w:p>
    <w:p w14:paraId="4F4BD6D9" w14:textId="491E4984" w:rsidR="00027CE4" w:rsidRDefault="00312788" w:rsidP="00F12344">
      <w:pPr>
        <w:pStyle w:val="B1"/>
        <w:ind w:left="0" w:firstLine="0"/>
      </w:pPr>
      <w:r>
        <w:t xml:space="preserve">Current ANR framework can be applied to intra-frequency and inter-frequency reporting for LTE. It can also apply for inter-RAT (UMTS) and WLAN, which was introduced by LWA feature. </w:t>
      </w:r>
      <w:r w:rsidR="00027CE4">
        <w:t xml:space="preserve">When NR is deployed, it makes sense to use </w:t>
      </w:r>
      <w:r w:rsidR="00547D9D">
        <w:t>UE</w:t>
      </w:r>
      <w:r w:rsidR="00791E6F">
        <w:t>s</w:t>
      </w:r>
      <w:r w:rsidR="00547D9D">
        <w:t xml:space="preserve"> under </w:t>
      </w:r>
      <w:r w:rsidR="00027CE4">
        <w:t xml:space="preserve">LTE </w:t>
      </w:r>
      <w:r w:rsidR="00547D9D">
        <w:t xml:space="preserve">coverage </w:t>
      </w:r>
      <w:r w:rsidR="00791E6F">
        <w:t>to find the relevant n</w:t>
      </w:r>
      <w:r w:rsidR="00027CE4">
        <w:t xml:space="preserve">eighbouring </w:t>
      </w:r>
      <w:r w:rsidR="00791E6F">
        <w:t>r</w:t>
      </w:r>
      <w:r w:rsidR="00027CE4">
        <w:t>elation</w:t>
      </w:r>
      <w:r w:rsidR="00791E6F">
        <w:t>s</w:t>
      </w:r>
      <w:r w:rsidR="00FA22E4">
        <w:t xml:space="preserve"> between LTE and NR cells.</w:t>
      </w:r>
    </w:p>
    <w:p w14:paraId="22CAE561" w14:textId="7483D569" w:rsidR="00027CE4" w:rsidRDefault="00312788" w:rsidP="00F12344">
      <w:pPr>
        <w:pStyle w:val="B1"/>
        <w:ind w:left="0" w:firstLine="0"/>
      </w:pPr>
      <w:r w:rsidRPr="00FA22E4">
        <w:rPr>
          <w:b/>
        </w:rPr>
        <w:t>Proposal 1:</w:t>
      </w:r>
      <w:r>
        <w:rPr>
          <w:b/>
        </w:rPr>
        <w:t xml:space="preserve"> </w:t>
      </w:r>
      <w:r w:rsidR="007002F5">
        <w:rPr>
          <w:b/>
        </w:rPr>
        <w:t>LTE inter-RAT ANR framework should be extended to cover NR.</w:t>
      </w:r>
    </w:p>
    <w:p w14:paraId="5CCE7DE6" w14:textId="77777777" w:rsidR="00F12344" w:rsidRPr="006E13D1" w:rsidRDefault="00F12344" w:rsidP="00F12344">
      <w:pPr>
        <w:pStyle w:val="Heading1"/>
      </w:pPr>
      <w:r>
        <w:t>3</w:t>
      </w:r>
      <w:r>
        <w:tab/>
        <w:t>ANR in NR</w:t>
      </w:r>
    </w:p>
    <w:p w14:paraId="78C0BB37" w14:textId="23AEC8EF" w:rsidR="00FA22E4" w:rsidRDefault="00027CE4" w:rsidP="00F12344">
      <w:pPr>
        <w:pStyle w:val="B1"/>
        <w:ind w:left="0" w:firstLine="0"/>
      </w:pPr>
      <w:r>
        <w:t>In NR, ANR tasks for the UE s</w:t>
      </w:r>
      <w:r w:rsidR="00FA22E4">
        <w:t>hould be similar and the same cases should be supported</w:t>
      </w:r>
      <w:r w:rsidR="000103CB">
        <w:t xml:space="preserve"> as in LTE</w:t>
      </w:r>
      <w:r w:rsidR="00C25B13">
        <w:t>, i.e.:</w:t>
      </w:r>
    </w:p>
    <w:p w14:paraId="33561771" w14:textId="3ADB5912" w:rsidR="0038353E" w:rsidRDefault="0038353E" w:rsidP="00791E6F">
      <w:pPr>
        <w:pStyle w:val="ListParagraph"/>
        <w:numPr>
          <w:ilvl w:val="0"/>
          <w:numId w:val="6"/>
        </w:numPr>
      </w:pPr>
      <w:r>
        <w:t>Intra-frequency and inter-frequency intra-NR ANR</w:t>
      </w:r>
    </w:p>
    <w:p w14:paraId="790CFD88" w14:textId="2CFB77AA" w:rsidR="0038353E" w:rsidRDefault="0038353E" w:rsidP="00791E6F">
      <w:pPr>
        <w:pStyle w:val="ListParagraph"/>
        <w:numPr>
          <w:ilvl w:val="0"/>
          <w:numId w:val="6"/>
        </w:numPr>
      </w:pPr>
      <w:r>
        <w:t xml:space="preserve">Inter-RAT ANR </w:t>
      </w:r>
      <w:r w:rsidR="000A69D9">
        <w:t>(</w:t>
      </w:r>
      <w:r>
        <w:t>covering LTE as</w:t>
      </w:r>
      <w:r w:rsidR="00A61856">
        <w:t xml:space="preserve"> only inter-RAT</w:t>
      </w:r>
      <w:r>
        <w:t xml:space="preserve"> mobility towards LTE is agreed to be supported</w:t>
      </w:r>
      <w:r w:rsidR="00A61856">
        <w:t xml:space="preserve"> at the moment)</w:t>
      </w:r>
    </w:p>
    <w:p w14:paraId="110028B1" w14:textId="47D86227" w:rsidR="00C25B13" w:rsidRPr="00791E6F" w:rsidRDefault="00C25B13" w:rsidP="00FA22E4">
      <w:r w:rsidRPr="00C25B13">
        <w:t>To achieve this</w:t>
      </w:r>
      <w:r>
        <w:t>,</w:t>
      </w:r>
      <w:r w:rsidRPr="00C25B13">
        <w:t xml:space="preserve"> it is required that UEs support proper </w:t>
      </w:r>
      <w:r>
        <w:t>ANR related tasks, similar</w:t>
      </w:r>
      <w:r w:rsidR="00791E6F">
        <w:t xml:space="preserve"> to the ones</w:t>
      </w:r>
      <w:r>
        <w:t xml:space="preserve"> mentioned in section 2 for LTE. It is therefore proposed to agree the following:</w:t>
      </w:r>
    </w:p>
    <w:p w14:paraId="1CDD137F" w14:textId="0BF4E31B" w:rsidR="00FA22E4" w:rsidRPr="00791E6F" w:rsidRDefault="00687E75" w:rsidP="00FA22E4">
      <w:pPr>
        <w:rPr>
          <w:b/>
        </w:rPr>
      </w:pPr>
      <w:r w:rsidRPr="00B1146E">
        <w:rPr>
          <w:b/>
        </w:rPr>
        <w:t>Proposal 2</w:t>
      </w:r>
      <w:r w:rsidRPr="00791E6F">
        <w:rPr>
          <w:b/>
        </w:rPr>
        <w:t>: UE</w:t>
      </w:r>
      <w:r w:rsidR="000103CB" w:rsidRPr="00791E6F">
        <w:rPr>
          <w:b/>
        </w:rPr>
        <w:t>s</w:t>
      </w:r>
      <w:r w:rsidRPr="00791E6F">
        <w:rPr>
          <w:b/>
        </w:rPr>
        <w:t xml:space="preserve"> </w:t>
      </w:r>
      <w:r w:rsidR="00C25B13" w:rsidRPr="00791E6F">
        <w:rPr>
          <w:b/>
        </w:rPr>
        <w:t xml:space="preserve">served by an NR cell </w:t>
      </w:r>
      <w:r w:rsidRPr="00791E6F">
        <w:rPr>
          <w:b/>
        </w:rPr>
        <w:t>are capable of ANR task</w:t>
      </w:r>
      <w:r w:rsidR="000103CB" w:rsidRPr="00791E6F">
        <w:rPr>
          <w:b/>
        </w:rPr>
        <w:t>s</w:t>
      </w:r>
      <w:r w:rsidRPr="00791E6F">
        <w:rPr>
          <w:b/>
        </w:rPr>
        <w:t xml:space="preserve"> towards</w:t>
      </w:r>
      <w:r w:rsidR="00C25B13" w:rsidRPr="00791E6F">
        <w:rPr>
          <w:b/>
        </w:rPr>
        <w:t xml:space="preserve"> neighbouring</w:t>
      </w:r>
      <w:r w:rsidRPr="00791E6F">
        <w:rPr>
          <w:b/>
        </w:rPr>
        <w:t xml:space="preserve"> NR cells</w:t>
      </w:r>
      <w:r w:rsidR="00A61856" w:rsidRPr="00791E6F">
        <w:rPr>
          <w:b/>
        </w:rPr>
        <w:t xml:space="preserve"> (intra- and inter-frequency)</w:t>
      </w:r>
      <w:r w:rsidRPr="00791E6F">
        <w:rPr>
          <w:b/>
        </w:rPr>
        <w:t>.</w:t>
      </w:r>
    </w:p>
    <w:p w14:paraId="3A16668D" w14:textId="5011BC8F" w:rsidR="007F6E1C" w:rsidRPr="00791E6F" w:rsidRDefault="007F6E1C" w:rsidP="00FA22E4">
      <w:pPr>
        <w:rPr>
          <w:b/>
        </w:rPr>
      </w:pPr>
      <w:r w:rsidRPr="00B1146E">
        <w:rPr>
          <w:b/>
        </w:rPr>
        <w:t>Proposal 3</w:t>
      </w:r>
      <w:r w:rsidRPr="00791E6F">
        <w:rPr>
          <w:b/>
        </w:rPr>
        <w:t xml:space="preserve">: </w:t>
      </w:r>
      <w:r w:rsidR="00C25B13" w:rsidRPr="00791E6F">
        <w:rPr>
          <w:b/>
        </w:rPr>
        <w:t xml:space="preserve">UEs served by an NR cell </w:t>
      </w:r>
      <w:r w:rsidRPr="00791E6F">
        <w:rPr>
          <w:b/>
        </w:rPr>
        <w:t>are capable of ANR task</w:t>
      </w:r>
      <w:r w:rsidR="000103CB" w:rsidRPr="00791E6F">
        <w:rPr>
          <w:b/>
        </w:rPr>
        <w:t>s</w:t>
      </w:r>
      <w:r w:rsidRPr="00791E6F">
        <w:rPr>
          <w:b/>
        </w:rPr>
        <w:t xml:space="preserve"> towards </w:t>
      </w:r>
      <w:r w:rsidR="00C25B13" w:rsidRPr="00791E6F">
        <w:rPr>
          <w:b/>
        </w:rPr>
        <w:t xml:space="preserve">neighbouring </w:t>
      </w:r>
      <w:r w:rsidR="00EE57E9" w:rsidRPr="00791E6F">
        <w:rPr>
          <w:b/>
        </w:rPr>
        <w:t>LTE</w:t>
      </w:r>
      <w:r w:rsidRPr="00791E6F">
        <w:rPr>
          <w:b/>
        </w:rPr>
        <w:t xml:space="preserve"> cells.</w:t>
      </w:r>
    </w:p>
    <w:p w14:paraId="086904DF" w14:textId="3A9BC73F" w:rsidR="00051117" w:rsidRDefault="00791E6F" w:rsidP="00FA22E4">
      <w:r>
        <w:t xml:space="preserve">Since </w:t>
      </w:r>
      <w:r w:rsidR="009B13B6">
        <w:t xml:space="preserve">operation </w:t>
      </w:r>
      <w:r>
        <w:t xml:space="preserve">in the </w:t>
      </w:r>
      <w:r w:rsidR="009B13B6">
        <w:t>unlicensed</w:t>
      </w:r>
      <w:r w:rsidR="00BF71DB">
        <w:t xml:space="preserve"> spectrum is also envisaged for NR</w:t>
      </w:r>
      <w:r>
        <w:t>, following is also proposed:</w:t>
      </w:r>
    </w:p>
    <w:p w14:paraId="3FEC83BA" w14:textId="37297105" w:rsidR="00BF71DB" w:rsidRDefault="00BF71DB" w:rsidP="00BF71DB">
      <w:pPr>
        <w:rPr>
          <w:b/>
        </w:rPr>
      </w:pPr>
      <w:r w:rsidRPr="00051117">
        <w:rPr>
          <w:b/>
        </w:rPr>
        <w:t xml:space="preserve">Proposal </w:t>
      </w:r>
      <w:r>
        <w:rPr>
          <w:b/>
        </w:rPr>
        <w:t>4</w:t>
      </w:r>
      <w:r w:rsidRPr="00791E6F">
        <w:rPr>
          <w:b/>
        </w:rPr>
        <w:t>:</w:t>
      </w:r>
      <w:r>
        <w:t xml:space="preserve"> </w:t>
      </w:r>
      <w:r w:rsidR="00A76573" w:rsidRPr="00791E6F">
        <w:rPr>
          <w:b/>
        </w:rPr>
        <w:t xml:space="preserve">UEs served by an NR cell </w:t>
      </w:r>
      <w:r w:rsidRPr="00791E6F">
        <w:rPr>
          <w:b/>
        </w:rPr>
        <w:t>are capable of ANR task</w:t>
      </w:r>
      <w:r w:rsidR="000103CB" w:rsidRPr="00791E6F">
        <w:rPr>
          <w:b/>
        </w:rPr>
        <w:t>s</w:t>
      </w:r>
      <w:r w:rsidRPr="00791E6F">
        <w:rPr>
          <w:b/>
        </w:rPr>
        <w:t xml:space="preserve"> towards</w:t>
      </w:r>
      <w:r w:rsidR="00A61856" w:rsidRPr="00791E6F">
        <w:rPr>
          <w:b/>
        </w:rPr>
        <w:t xml:space="preserve"> LTE and NR</w:t>
      </w:r>
      <w:r w:rsidRPr="00791E6F">
        <w:rPr>
          <w:b/>
        </w:rPr>
        <w:t xml:space="preserve"> cells in </w:t>
      </w:r>
      <w:r w:rsidR="009B13B6">
        <w:rPr>
          <w:b/>
        </w:rPr>
        <w:t xml:space="preserve">unlicensed </w:t>
      </w:r>
      <w:r w:rsidRPr="00791E6F">
        <w:rPr>
          <w:b/>
        </w:rPr>
        <w:t>spectrum</w:t>
      </w:r>
      <w:r w:rsidR="0038353E" w:rsidRPr="00791E6F">
        <w:rPr>
          <w:b/>
        </w:rPr>
        <w:t>.</w:t>
      </w:r>
    </w:p>
    <w:p w14:paraId="78AB610A" w14:textId="2AEB2C39" w:rsidR="004A1C37" w:rsidRPr="006E13D1" w:rsidRDefault="004A1C37" w:rsidP="004A1C37">
      <w:pPr>
        <w:pStyle w:val="Heading1"/>
      </w:pPr>
      <w:r>
        <w:lastRenderedPageBreak/>
        <w:t>4</w:t>
      </w:r>
      <w:r w:rsidR="00DA1565">
        <w:tab/>
      </w:r>
      <w:r w:rsidR="009B13B6">
        <w:t>Cell global identity</w:t>
      </w:r>
    </w:p>
    <w:p w14:paraId="3C57BAE4" w14:textId="24521FF7" w:rsidR="00F03E42" w:rsidRDefault="00E725F4" w:rsidP="00E725F4">
      <w:r>
        <w:t xml:space="preserve">As depicted in section 2 ANR framework in LTE relies on UE reading </w:t>
      </w:r>
      <w:r w:rsidR="00623267">
        <w:t>cell global identity (</w:t>
      </w:r>
      <w:r>
        <w:t>CGI</w:t>
      </w:r>
      <w:r w:rsidR="00623267">
        <w:t>)</w:t>
      </w:r>
      <w:r>
        <w:t xml:space="preserve"> from BCCH of the neighbouring cell and reporting it to its serving cell when instructed to do so. </w:t>
      </w:r>
      <w:r w:rsidR="009B13B6">
        <w:t xml:space="preserve">Similar </w:t>
      </w:r>
      <w:r>
        <w:t xml:space="preserve">approach </w:t>
      </w:r>
      <w:r w:rsidR="009B13B6">
        <w:t>sh</w:t>
      </w:r>
      <w:r>
        <w:t>ould be used for NR</w:t>
      </w:r>
      <w:r w:rsidR="009B13B6">
        <w:t xml:space="preserve">, which means that a UE should be able to obtain </w:t>
      </w:r>
      <w:r w:rsidR="00623267">
        <w:t>CGI</w:t>
      </w:r>
      <w:r w:rsidR="009B13B6">
        <w:t xml:space="preserve"> of non-serving NR cell while being served by another LTE or NR cell. </w:t>
      </w:r>
      <w:r w:rsidR="00F03E42">
        <w:t>As agreed during the Study Item phase and captured in [3]</w:t>
      </w:r>
      <w:r w:rsidR="00E57ACD">
        <w:t>:</w:t>
      </w:r>
    </w:p>
    <w:tbl>
      <w:tblPr>
        <w:tblStyle w:val="TableGrid"/>
        <w:tblW w:w="0" w:type="auto"/>
        <w:tblLook w:val="04A0" w:firstRow="1" w:lastRow="0" w:firstColumn="1" w:lastColumn="0" w:noHBand="0" w:noVBand="1"/>
      </w:tblPr>
      <w:tblGrid>
        <w:gridCol w:w="9631"/>
      </w:tblGrid>
      <w:tr w:rsidR="00F03E42" w14:paraId="29F464EC" w14:textId="77777777" w:rsidTr="00F03E42">
        <w:tc>
          <w:tcPr>
            <w:tcW w:w="9631" w:type="dxa"/>
          </w:tcPr>
          <w:p w14:paraId="1FD07253" w14:textId="77777777" w:rsidR="00F03E42" w:rsidRDefault="00F03E42" w:rsidP="00F03E42">
            <w:pPr>
              <w:pStyle w:val="B1"/>
            </w:pPr>
            <w:r w:rsidRPr="005132EF">
              <w:t>-</w:t>
            </w:r>
            <w:r w:rsidRPr="005132EF">
              <w:tab/>
            </w:r>
            <w:r w:rsidRPr="005D7FCD">
              <w:t>The minimum SI includes at least SFN, list of PLMN, Cell ID, cell camping parameters, RACH parameters.</w:t>
            </w:r>
          </w:p>
          <w:p w14:paraId="61C3A741" w14:textId="78FE3923" w:rsidR="00F03E42" w:rsidRPr="000830C7" w:rsidRDefault="00F03E42" w:rsidP="000830C7">
            <w:pPr>
              <w:pStyle w:val="B2"/>
              <w:rPr>
                <w:lang w:val="en-US" w:eastAsia="ja-JP"/>
              </w:rPr>
            </w:pPr>
            <w:r>
              <w:rPr>
                <w:lang w:val="en-US" w:eastAsia="ja-JP"/>
              </w:rPr>
              <w:t>-</w:t>
            </w:r>
            <w:r>
              <w:rPr>
                <w:lang w:val="en-US" w:eastAsia="ja-JP"/>
              </w:rPr>
              <w:tab/>
            </w:r>
            <w:r w:rsidRPr="00D92506">
              <w:rPr>
                <w:lang w:val="en-US" w:eastAsia="ja-JP"/>
              </w:rPr>
              <w:t>A unique global cell ID is broadcast for an NR cell</w:t>
            </w:r>
            <w:r>
              <w:rPr>
                <w:lang w:val="en-US" w:eastAsia="ja-JP"/>
              </w:rPr>
              <w:t>.</w:t>
            </w:r>
          </w:p>
        </w:tc>
      </w:tr>
    </w:tbl>
    <w:p w14:paraId="60A19A4D" w14:textId="585D850D" w:rsidR="008D5C15" w:rsidRDefault="008D5C15"/>
    <w:p w14:paraId="708F4DF5" w14:textId="66F1833F" w:rsidR="004A1C37" w:rsidRDefault="00E57ACD" w:rsidP="00BF71DB">
      <w:r>
        <w:t>Therefore, CGI will already be available for the UE after reading minimum SI of the neighbouring NR standalone cell. However, w</w:t>
      </w:r>
      <w:r w:rsidR="00AA096A">
        <w:t xml:space="preserve">ith regards to System Information delivery for </w:t>
      </w:r>
      <w:r w:rsidR="0098024A">
        <w:t>NSA deployments</w:t>
      </w:r>
      <w:r w:rsidR="00AA096A">
        <w:t xml:space="preserve">, </w:t>
      </w:r>
      <w:r w:rsidR="00DA1565">
        <w:t>RAN2 has agreed on the following during RAN2#97 meeting:</w:t>
      </w:r>
    </w:p>
    <w:p w14:paraId="094D0249" w14:textId="77777777" w:rsidR="00DA1565" w:rsidRDefault="00DA1565" w:rsidP="00DA1565">
      <w:pPr>
        <w:pStyle w:val="Doc-text2"/>
        <w:pBdr>
          <w:top w:val="single" w:sz="4" w:space="1" w:color="auto"/>
          <w:left w:val="single" w:sz="4" w:space="4" w:color="auto"/>
          <w:bottom w:val="single" w:sz="4" w:space="1" w:color="auto"/>
          <w:right w:val="single" w:sz="4" w:space="4" w:color="auto"/>
        </w:pBdr>
      </w:pPr>
      <w:r>
        <w:t>Agreements</w:t>
      </w:r>
    </w:p>
    <w:p w14:paraId="6A5D6E41" w14:textId="77777777" w:rsidR="00DA1565" w:rsidRDefault="00DA1565" w:rsidP="00DA1565">
      <w:pPr>
        <w:pStyle w:val="Doc-text2"/>
        <w:pBdr>
          <w:top w:val="single" w:sz="4" w:space="1" w:color="auto"/>
          <w:left w:val="single" w:sz="4" w:space="4" w:color="auto"/>
          <w:bottom w:val="single" w:sz="4" w:space="1" w:color="auto"/>
          <w:right w:val="single" w:sz="4" w:space="4" w:color="auto"/>
        </w:pBdr>
      </w:pPr>
      <w:r>
        <w:t xml:space="preserve">0: </w:t>
      </w:r>
      <w:r>
        <w:tab/>
      </w:r>
      <w:r w:rsidRPr="000830C7">
        <w:rPr>
          <w:b/>
        </w:rPr>
        <w:t>For EN-DC, the NR SN is not required to broadcast system information other than for timing and SFN.</w:t>
      </w:r>
      <w:r>
        <w:t xml:space="preserve"> </w:t>
      </w:r>
    </w:p>
    <w:p w14:paraId="1D5B953F" w14:textId="77777777" w:rsidR="00DA1565" w:rsidRDefault="00DA1565" w:rsidP="00DA1565">
      <w:pPr>
        <w:pStyle w:val="Doc-text2"/>
        <w:pBdr>
          <w:top w:val="single" w:sz="4" w:space="1" w:color="auto"/>
          <w:left w:val="single" w:sz="4" w:space="4" w:color="auto"/>
          <w:bottom w:val="single" w:sz="4" w:space="1" w:color="auto"/>
          <w:right w:val="single" w:sz="4" w:space="4" w:color="auto"/>
        </w:pBdr>
      </w:pPr>
      <w:r>
        <w:t>1:</w:t>
      </w:r>
      <w:r>
        <w:tab/>
        <w:t>RAN2 assumption is that EN-DC should support the deployment scenario that LTE eNB are not synchronized with NR gNB.</w:t>
      </w:r>
    </w:p>
    <w:p w14:paraId="5D795F5C" w14:textId="77777777" w:rsidR="00DA1565" w:rsidRDefault="00DA1565" w:rsidP="00DA1565">
      <w:pPr>
        <w:pStyle w:val="Doc-text2"/>
        <w:pBdr>
          <w:top w:val="single" w:sz="4" w:space="1" w:color="auto"/>
          <w:left w:val="single" w:sz="4" w:space="4" w:color="auto"/>
          <w:bottom w:val="single" w:sz="4" w:space="1" w:color="auto"/>
          <w:right w:val="single" w:sz="4" w:space="4" w:color="auto"/>
        </w:pBdr>
      </w:pPr>
      <w:r>
        <w:t>2:</w:t>
      </w:r>
      <w:r>
        <w:tab/>
        <w:t>For LTE-NR DC where MCG is comprised of LTE cell(s) and SCG is comprised of NR cell(s), system information (for initial configuration) is provided for the UE by dedicated RRC signalling via LTE eNB as Master Node.</w:t>
      </w:r>
    </w:p>
    <w:p w14:paraId="144C4595" w14:textId="77777777" w:rsidR="00DA1565" w:rsidRDefault="00DA1565" w:rsidP="00DA1565">
      <w:pPr>
        <w:pStyle w:val="Doc-text2"/>
        <w:pBdr>
          <w:top w:val="single" w:sz="4" w:space="1" w:color="auto"/>
          <w:left w:val="single" w:sz="4" w:space="4" w:color="auto"/>
          <w:bottom w:val="single" w:sz="4" w:space="1" w:color="auto"/>
          <w:right w:val="single" w:sz="4" w:space="4" w:color="auto"/>
        </w:pBdr>
      </w:pPr>
      <w:r>
        <w:t>FFS how to handle changes of system information in the SN</w:t>
      </w:r>
    </w:p>
    <w:p w14:paraId="4D1633F4" w14:textId="77777777" w:rsidR="00DA1565" w:rsidRDefault="00DA1565" w:rsidP="00DA1565">
      <w:pPr>
        <w:pStyle w:val="Doc-text2"/>
        <w:pBdr>
          <w:top w:val="single" w:sz="4" w:space="1" w:color="auto"/>
          <w:left w:val="single" w:sz="4" w:space="4" w:color="auto"/>
          <w:bottom w:val="single" w:sz="4" w:space="1" w:color="auto"/>
          <w:right w:val="single" w:sz="4" w:space="4" w:color="auto"/>
        </w:pBdr>
      </w:pPr>
      <w:r>
        <w:t>2a:</w:t>
      </w:r>
      <w:r>
        <w:tab/>
        <w:t>The UE acquires, at least, radio frame timing and SFN of SCG from the xSS/PBCH of NR PSCell.</w:t>
      </w:r>
    </w:p>
    <w:p w14:paraId="67D3F4C6" w14:textId="77777777" w:rsidR="00DA1565" w:rsidRDefault="00DA1565" w:rsidP="00DA1565">
      <w:pPr>
        <w:pStyle w:val="Doc-text2"/>
        <w:pBdr>
          <w:top w:val="single" w:sz="4" w:space="1" w:color="auto"/>
          <w:left w:val="single" w:sz="4" w:space="4" w:color="auto"/>
          <w:bottom w:val="single" w:sz="4" w:space="1" w:color="auto"/>
          <w:right w:val="single" w:sz="4" w:space="4" w:color="auto"/>
        </w:pBdr>
      </w:pPr>
      <w:r>
        <w:t>3:</w:t>
      </w:r>
      <w:r>
        <w:tab/>
        <w:t xml:space="preserve">For LTE-NR DC where MCG is comprised of NR cell(s) and SCG is comprised of LTE cell(s), </w:t>
      </w:r>
      <w:r w:rsidRPr="00F370F5">
        <w:t>system information (for in</w:t>
      </w:r>
      <w:r>
        <w:t>itial configuration</w:t>
      </w:r>
      <w:r w:rsidRPr="00F370F5">
        <w:t xml:space="preserve">) </w:t>
      </w:r>
      <w:r>
        <w:t>is provided for the UE by dedicated RRC signalling via NR gNB as Master Node.</w:t>
      </w:r>
    </w:p>
    <w:p w14:paraId="496247AA" w14:textId="77777777" w:rsidR="00DA1565" w:rsidRDefault="00DA1565" w:rsidP="00DA1565">
      <w:pPr>
        <w:pStyle w:val="Doc-text2"/>
        <w:pBdr>
          <w:top w:val="single" w:sz="4" w:space="1" w:color="auto"/>
          <w:left w:val="single" w:sz="4" w:space="4" w:color="auto"/>
          <w:bottom w:val="single" w:sz="4" w:space="1" w:color="auto"/>
          <w:right w:val="single" w:sz="4" w:space="4" w:color="auto"/>
        </w:pBdr>
      </w:pPr>
      <w:r>
        <w:t>3a:</w:t>
      </w:r>
      <w:r>
        <w:tab/>
        <w:t>In this case, the UE acquires radio frame timing and SFN of SCG from PSS/SSS and MIB on LTE PSCell.</w:t>
      </w:r>
    </w:p>
    <w:p w14:paraId="5A6428A3" w14:textId="77777777" w:rsidR="00DA1565" w:rsidRDefault="00DA1565" w:rsidP="00DA1565">
      <w:pPr>
        <w:pStyle w:val="Doc-text2"/>
      </w:pPr>
    </w:p>
    <w:p w14:paraId="6FE73FF7" w14:textId="03B8CC1C" w:rsidR="007A437A" w:rsidRDefault="004338D6" w:rsidP="00BF71DB">
      <w:r>
        <w:t>When agreeing on those, ANR functionality was clearly not taken into consideration. However, ANR functions need to be available for NR cells also in non-standalone deployments including “scenarios 3 family”</w:t>
      </w:r>
      <w:r w:rsidR="00E57ACD">
        <w:t xml:space="preserve"> as well</w:t>
      </w:r>
      <w:r>
        <w:t>.</w:t>
      </w:r>
      <w:r w:rsidR="00F71213">
        <w:t xml:space="preserve"> Therefore, NR SN should be able to broadcast its CGI in a similar manner as in standalone NR case. </w:t>
      </w:r>
    </w:p>
    <w:p w14:paraId="62A46351" w14:textId="7E350EEB" w:rsidR="00DA1565" w:rsidRPr="00623267" w:rsidRDefault="00F71213" w:rsidP="00BF71DB">
      <w:pPr>
        <w:rPr>
          <w:b/>
        </w:rPr>
      </w:pPr>
      <w:r>
        <w:rPr>
          <w:b/>
        </w:rPr>
        <w:t xml:space="preserve">Proposal </w:t>
      </w:r>
      <w:r w:rsidR="00E57ACD">
        <w:rPr>
          <w:b/>
        </w:rPr>
        <w:t>5</w:t>
      </w:r>
      <w:r>
        <w:rPr>
          <w:b/>
        </w:rPr>
        <w:t xml:space="preserve">: NR cell deployed as NR SN (Scenario 3) </w:t>
      </w:r>
      <w:r w:rsidR="00E57ACD">
        <w:rPr>
          <w:b/>
        </w:rPr>
        <w:t>broadcasts a</w:t>
      </w:r>
      <w:r w:rsidR="00E57ACD" w:rsidRPr="00E57ACD">
        <w:rPr>
          <w:b/>
        </w:rPr>
        <w:t xml:space="preserve"> unique global cell ID </w:t>
      </w:r>
      <w:r>
        <w:rPr>
          <w:b/>
        </w:rPr>
        <w:t>periodically</w:t>
      </w:r>
      <w:r w:rsidR="00064983">
        <w:rPr>
          <w:b/>
        </w:rPr>
        <w:t xml:space="preserve"> in System Information</w:t>
      </w:r>
      <w:r>
        <w:rPr>
          <w:b/>
        </w:rPr>
        <w:t>.</w:t>
      </w:r>
    </w:p>
    <w:p w14:paraId="0DBE97BF" w14:textId="22AEF306" w:rsidR="00CD4C7B" w:rsidRPr="006E13D1" w:rsidRDefault="004A1C37" w:rsidP="00CD4C7B">
      <w:pPr>
        <w:pStyle w:val="Heading1"/>
      </w:pPr>
      <w:r>
        <w:t>5</w:t>
      </w:r>
      <w:r w:rsidR="00CD4C7B" w:rsidRPr="006E13D1">
        <w:tab/>
      </w:r>
      <w:r w:rsidR="002311DA">
        <w:t>Conclusion</w:t>
      </w:r>
    </w:p>
    <w:p w14:paraId="63D024F2" w14:textId="3C90795A" w:rsidR="00CD4C7B" w:rsidRDefault="00E802EE" w:rsidP="00CD4C7B">
      <w:r>
        <w:t xml:space="preserve">In this contribution, we have discussed basic ANR related </w:t>
      </w:r>
      <w:r w:rsidR="004039BE">
        <w:t>functionality as well as the need of cell global identity presence for both SA and NSA NR deployments. Base</w:t>
      </w:r>
      <w:r w:rsidR="00CA419A">
        <w:t>d</w:t>
      </w:r>
      <w:r w:rsidR="004039BE">
        <w:t xml:space="preserve"> on the consideration</w:t>
      </w:r>
      <w:r w:rsidR="00CA419A">
        <w:t>s</w:t>
      </w:r>
      <w:r w:rsidR="004039BE">
        <w:t xml:space="preserve"> </w:t>
      </w:r>
      <w:r w:rsidR="00CA419A">
        <w:t>in</w:t>
      </w:r>
      <w:r w:rsidR="004039BE">
        <w:t xml:space="preserve"> previous sections, it is proposed to agree on the following</w:t>
      </w:r>
      <w:r>
        <w:t>:</w:t>
      </w:r>
    </w:p>
    <w:p w14:paraId="5E16FEDE" w14:textId="77777777" w:rsidR="00A76573" w:rsidRDefault="00A76573" w:rsidP="00A76573">
      <w:pPr>
        <w:pStyle w:val="B1"/>
        <w:ind w:left="0" w:firstLine="0"/>
      </w:pPr>
      <w:r w:rsidRPr="00FA22E4">
        <w:rPr>
          <w:b/>
        </w:rPr>
        <w:t>Proposal 1:</w:t>
      </w:r>
      <w:r>
        <w:rPr>
          <w:b/>
        </w:rPr>
        <w:t xml:space="preserve"> LTE inter-RAT ANR framework should be extended to cover NR.</w:t>
      </w:r>
    </w:p>
    <w:p w14:paraId="333C7EB7" w14:textId="77777777" w:rsidR="00A76573" w:rsidRPr="00791E6F" w:rsidRDefault="00A76573" w:rsidP="00A76573">
      <w:pPr>
        <w:rPr>
          <w:b/>
        </w:rPr>
      </w:pPr>
      <w:r w:rsidRPr="00A76573">
        <w:rPr>
          <w:b/>
        </w:rPr>
        <w:t>Proposal 2</w:t>
      </w:r>
      <w:r w:rsidRPr="00791E6F">
        <w:rPr>
          <w:b/>
        </w:rPr>
        <w:t>: UEs served by an NR cell are capable of ANR tasks towards neighbouring NR cells (intra- and inter-frequency).</w:t>
      </w:r>
    </w:p>
    <w:p w14:paraId="32D5F3D2" w14:textId="77777777" w:rsidR="00A76573" w:rsidRPr="00791E6F" w:rsidRDefault="00A76573" w:rsidP="00A76573">
      <w:pPr>
        <w:rPr>
          <w:b/>
        </w:rPr>
      </w:pPr>
      <w:r w:rsidRPr="00A76573">
        <w:rPr>
          <w:b/>
        </w:rPr>
        <w:t>Proposal 3</w:t>
      </w:r>
      <w:r w:rsidRPr="00791E6F">
        <w:rPr>
          <w:b/>
        </w:rPr>
        <w:t>: UEs served by an NR cell are capable of ANR tasks towards neighbouring LTE cells.</w:t>
      </w:r>
    </w:p>
    <w:p w14:paraId="54F781C0" w14:textId="715A102C" w:rsidR="00A76573" w:rsidRDefault="00A76573" w:rsidP="00A76573">
      <w:pPr>
        <w:rPr>
          <w:b/>
        </w:rPr>
      </w:pPr>
      <w:r w:rsidRPr="00A76573">
        <w:rPr>
          <w:b/>
        </w:rPr>
        <w:t>Proposal 4</w:t>
      </w:r>
      <w:r w:rsidRPr="00791E6F">
        <w:rPr>
          <w:b/>
        </w:rPr>
        <w:t>: UEs served by an NR cell are capable of ANR tasks towards LTE and NR cells in shared spectrum.</w:t>
      </w:r>
    </w:p>
    <w:p w14:paraId="272B5A2D" w14:textId="3CFE4BB6" w:rsidR="004039BE" w:rsidRPr="00791E6F" w:rsidRDefault="004039BE" w:rsidP="00A76573">
      <w:pPr>
        <w:rPr>
          <w:b/>
        </w:rPr>
      </w:pPr>
      <w:r>
        <w:rPr>
          <w:b/>
        </w:rPr>
        <w:t xml:space="preserve">Proposal </w:t>
      </w:r>
      <w:r w:rsidR="00E57ACD">
        <w:rPr>
          <w:b/>
        </w:rPr>
        <w:t>5</w:t>
      </w:r>
      <w:r>
        <w:rPr>
          <w:b/>
        </w:rPr>
        <w:t>: NR cell deployed as NR SN (Scenario 3) should broadcast its CGI periodically in System Information.</w:t>
      </w:r>
    </w:p>
    <w:p w14:paraId="3C504279" w14:textId="77777777" w:rsidR="00CD4C7B" w:rsidRPr="006E13D1" w:rsidRDefault="00CD4C7B" w:rsidP="00CD4C7B">
      <w:pPr>
        <w:pStyle w:val="Heading1"/>
      </w:pPr>
      <w:r w:rsidRPr="006E13D1">
        <w:lastRenderedPageBreak/>
        <w:t>References</w:t>
      </w:r>
    </w:p>
    <w:bookmarkStart w:id="5" w:name="_Ref477512564"/>
    <w:bookmarkStart w:id="6" w:name="_Ref75086397"/>
    <w:p w14:paraId="6E12E502" w14:textId="77777777" w:rsidR="002311DA" w:rsidRPr="006E13D1" w:rsidRDefault="00431A4F" w:rsidP="00431A4F">
      <w:pPr>
        <w:numPr>
          <w:ilvl w:val="0"/>
          <w:numId w:val="4"/>
        </w:numPr>
        <w:overflowPunct w:val="0"/>
        <w:autoSpaceDE w:val="0"/>
        <w:autoSpaceDN w:val="0"/>
        <w:adjustRightInd w:val="0"/>
        <w:textAlignment w:val="baseline"/>
      </w:pPr>
      <w:r>
        <w:fldChar w:fldCharType="begin"/>
      </w:r>
      <w:r>
        <w:instrText xml:space="preserve"> HYPERLINK "http://www.3gpp.org/ftp/tsg_ran/TSG_RAN/TSGR_75/Docs/RP-170855.zip" </w:instrText>
      </w:r>
      <w:r>
        <w:fldChar w:fldCharType="separate"/>
      </w:r>
      <w:r w:rsidRPr="00431A4F">
        <w:rPr>
          <w:rStyle w:val="Hyperlink"/>
        </w:rPr>
        <w:t>RP-170855</w:t>
      </w:r>
      <w:r>
        <w:fldChar w:fldCharType="end"/>
      </w:r>
      <w:r>
        <w:t xml:space="preserve">, </w:t>
      </w:r>
      <w:r w:rsidRPr="00431A4F">
        <w:rPr>
          <w:i/>
        </w:rPr>
        <w:t>New WID on New Radio Access Technology</w:t>
      </w:r>
      <w:r>
        <w:rPr>
          <w:i/>
        </w:rPr>
        <w:t xml:space="preserve">, </w:t>
      </w:r>
      <w:r w:rsidRPr="00431A4F">
        <w:t>NTT DOCOMO, INC.</w:t>
      </w:r>
      <w:bookmarkEnd w:id="5"/>
    </w:p>
    <w:bookmarkStart w:id="7" w:name="_Ref477512632"/>
    <w:p w14:paraId="6E046F5E" w14:textId="79EDFFA6" w:rsidR="00080512" w:rsidRDefault="00431A4F" w:rsidP="00791E6F">
      <w:pPr>
        <w:numPr>
          <w:ilvl w:val="0"/>
          <w:numId w:val="4"/>
        </w:numPr>
        <w:overflowPunct w:val="0"/>
        <w:autoSpaceDE w:val="0"/>
        <w:autoSpaceDN w:val="0"/>
        <w:adjustRightInd w:val="0"/>
        <w:textAlignment w:val="baseline"/>
      </w:pPr>
      <w:r>
        <w:fldChar w:fldCharType="begin"/>
      </w:r>
      <w:r>
        <w:instrText xml:space="preserve"> HYPERLINK "https://portal.3gpp.org/desktopmodules/Specifications/SpecificationDetails.aspx?specificationId=2430" </w:instrText>
      </w:r>
      <w:r>
        <w:fldChar w:fldCharType="separate"/>
      </w:r>
      <w:r w:rsidR="002311DA" w:rsidRPr="00431A4F">
        <w:rPr>
          <w:rStyle w:val="Hyperlink"/>
        </w:rPr>
        <w:t>3GPP TS 36.300</w:t>
      </w:r>
      <w:r>
        <w:fldChar w:fldCharType="end"/>
      </w:r>
      <w:r w:rsidR="00062DC4">
        <w:t>,</w:t>
      </w:r>
      <w:r w:rsidR="002311DA" w:rsidRPr="006E13D1">
        <w:t xml:space="preserve"> </w:t>
      </w:r>
      <w:r w:rsidR="002311DA" w:rsidRPr="00062DC4">
        <w:rPr>
          <w:i/>
        </w:rPr>
        <w:t>Overall description; Stage 2</w:t>
      </w:r>
      <w:bookmarkEnd w:id="6"/>
      <w:bookmarkEnd w:id="7"/>
    </w:p>
    <w:p w14:paraId="7C73A8AC" w14:textId="5B83D6F6" w:rsidR="00062DC4" w:rsidRPr="00CD4C7B" w:rsidRDefault="00062DC4" w:rsidP="00CF1BD4">
      <w:pPr>
        <w:numPr>
          <w:ilvl w:val="0"/>
          <w:numId w:val="4"/>
        </w:numPr>
        <w:overflowPunct w:val="0"/>
        <w:autoSpaceDE w:val="0"/>
        <w:autoSpaceDN w:val="0"/>
        <w:adjustRightInd w:val="0"/>
        <w:textAlignment w:val="baseline"/>
      </w:pPr>
      <w:r>
        <w:t xml:space="preserve">3GPP TR 38.804, </w:t>
      </w:r>
      <w:r w:rsidRPr="00062DC4">
        <w:rPr>
          <w:i/>
        </w:rPr>
        <w:t>Study on New Radio Access Technology; Radio Interface Protocol Aspects</w:t>
      </w:r>
    </w:p>
    <w:sectPr w:rsidR="00062DC4"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0F233" w14:textId="77777777" w:rsidR="00FD7E49" w:rsidRDefault="00FD7E49">
      <w:r>
        <w:separator/>
      </w:r>
    </w:p>
  </w:endnote>
  <w:endnote w:type="continuationSeparator" w:id="0">
    <w:p w14:paraId="6FF28A67" w14:textId="77777777" w:rsidR="00FD7E49" w:rsidRDefault="00FD7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51E10" w14:textId="77777777" w:rsidR="00FD7E49" w:rsidRDefault="00FD7E49">
      <w:r>
        <w:separator/>
      </w:r>
    </w:p>
  </w:footnote>
  <w:footnote w:type="continuationSeparator" w:id="0">
    <w:p w14:paraId="414FBC98" w14:textId="77777777" w:rsidR="00FD7E49" w:rsidRDefault="00FD7E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E812ED"/>
    <w:multiLevelType w:val="hybridMultilevel"/>
    <w:tmpl w:val="BBFADA0E"/>
    <w:lvl w:ilvl="0" w:tplc="98FC8A7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F07FCC"/>
    <w:multiLevelType w:val="hybridMultilevel"/>
    <w:tmpl w:val="BDB413BE"/>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27CE4"/>
    <w:rsid w:val="00033397"/>
    <w:rsid w:val="00040095"/>
    <w:rsid w:val="00051117"/>
    <w:rsid w:val="000549BF"/>
    <w:rsid w:val="00062DC4"/>
    <w:rsid w:val="00064983"/>
    <w:rsid w:val="00080512"/>
    <w:rsid w:val="000830C7"/>
    <w:rsid w:val="0008391A"/>
    <w:rsid w:val="00090468"/>
    <w:rsid w:val="000A69D9"/>
    <w:rsid w:val="000B7BCF"/>
    <w:rsid w:val="000C522B"/>
    <w:rsid w:val="000D58AB"/>
    <w:rsid w:val="00145075"/>
    <w:rsid w:val="001741A0"/>
    <w:rsid w:val="00194CD0"/>
    <w:rsid w:val="001B49C9"/>
    <w:rsid w:val="001B6FCA"/>
    <w:rsid w:val="001D6A1A"/>
    <w:rsid w:val="001F168B"/>
    <w:rsid w:val="001F7831"/>
    <w:rsid w:val="00204045"/>
    <w:rsid w:val="002121B6"/>
    <w:rsid w:val="00215060"/>
    <w:rsid w:val="0022606D"/>
    <w:rsid w:val="002311DA"/>
    <w:rsid w:val="00261416"/>
    <w:rsid w:val="002747EC"/>
    <w:rsid w:val="002753D9"/>
    <w:rsid w:val="00283DBB"/>
    <w:rsid w:val="002855BF"/>
    <w:rsid w:val="002A718B"/>
    <w:rsid w:val="002C5321"/>
    <w:rsid w:val="002D77BE"/>
    <w:rsid w:val="002F0D22"/>
    <w:rsid w:val="00312788"/>
    <w:rsid w:val="00314CDF"/>
    <w:rsid w:val="003172DC"/>
    <w:rsid w:val="00326069"/>
    <w:rsid w:val="00353FEC"/>
    <w:rsid w:val="0035462D"/>
    <w:rsid w:val="0035676E"/>
    <w:rsid w:val="003603DD"/>
    <w:rsid w:val="0038353E"/>
    <w:rsid w:val="00384527"/>
    <w:rsid w:val="00395502"/>
    <w:rsid w:val="003B40AD"/>
    <w:rsid w:val="003C4E37"/>
    <w:rsid w:val="003C61A2"/>
    <w:rsid w:val="003E16BE"/>
    <w:rsid w:val="00401855"/>
    <w:rsid w:val="004039BE"/>
    <w:rsid w:val="00431A4F"/>
    <w:rsid w:val="004338D6"/>
    <w:rsid w:val="00477455"/>
    <w:rsid w:val="004A0CF2"/>
    <w:rsid w:val="004A1C37"/>
    <w:rsid w:val="004D3578"/>
    <w:rsid w:val="004D380D"/>
    <w:rsid w:val="004E213A"/>
    <w:rsid w:val="00503171"/>
    <w:rsid w:val="00506C28"/>
    <w:rsid w:val="00534DA0"/>
    <w:rsid w:val="00543E6C"/>
    <w:rsid w:val="00547D9D"/>
    <w:rsid w:val="005629C3"/>
    <w:rsid w:val="00565087"/>
    <w:rsid w:val="0056573F"/>
    <w:rsid w:val="00611566"/>
    <w:rsid w:val="00616E25"/>
    <w:rsid w:val="00623267"/>
    <w:rsid w:val="00646D99"/>
    <w:rsid w:val="00656910"/>
    <w:rsid w:val="00666FD1"/>
    <w:rsid w:val="00687111"/>
    <w:rsid w:val="00687E75"/>
    <w:rsid w:val="006B10D3"/>
    <w:rsid w:val="006B5EFA"/>
    <w:rsid w:val="006C66D8"/>
    <w:rsid w:val="006D1E24"/>
    <w:rsid w:val="006D6C2F"/>
    <w:rsid w:val="006E1417"/>
    <w:rsid w:val="006F6A2C"/>
    <w:rsid w:val="007002F5"/>
    <w:rsid w:val="00710881"/>
    <w:rsid w:val="00734A5B"/>
    <w:rsid w:val="00744E76"/>
    <w:rsid w:val="00753410"/>
    <w:rsid w:val="00757D40"/>
    <w:rsid w:val="00781F0F"/>
    <w:rsid w:val="0078727C"/>
    <w:rsid w:val="0079049D"/>
    <w:rsid w:val="00791E6F"/>
    <w:rsid w:val="007A437A"/>
    <w:rsid w:val="007B082E"/>
    <w:rsid w:val="007B18D8"/>
    <w:rsid w:val="007C095F"/>
    <w:rsid w:val="007F5EA2"/>
    <w:rsid w:val="007F6E1C"/>
    <w:rsid w:val="008028A4"/>
    <w:rsid w:val="00813245"/>
    <w:rsid w:val="008768CA"/>
    <w:rsid w:val="00877EF9"/>
    <w:rsid w:val="00880559"/>
    <w:rsid w:val="008A4828"/>
    <w:rsid w:val="008B5306"/>
    <w:rsid w:val="008D5C15"/>
    <w:rsid w:val="0090271F"/>
    <w:rsid w:val="00902DB9"/>
    <w:rsid w:val="0090466A"/>
    <w:rsid w:val="00905431"/>
    <w:rsid w:val="0091610A"/>
    <w:rsid w:val="00936071"/>
    <w:rsid w:val="00940212"/>
    <w:rsid w:val="00942EC2"/>
    <w:rsid w:val="00961B32"/>
    <w:rsid w:val="00974BB0"/>
    <w:rsid w:val="009751BF"/>
    <w:rsid w:val="0098024A"/>
    <w:rsid w:val="00981550"/>
    <w:rsid w:val="009A0AF3"/>
    <w:rsid w:val="009A75F4"/>
    <w:rsid w:val="009B07CD"/>
    <w:rsid w:val="009B13B6"/>
    <w:rsid w:val="009C19E9"/>
    <w:rsid w:val="009E0F0A"/>
    <w:rsid w:val="00A10F02"/>
    <w:rsid w:val="00A204CA"/>
    <w:rsid w:val="00A227CA"/>
    <w:rsid w:val="00A42C5C"/>
    <w:rsid w:val="00A53724"/>
    <w:rsid w:val="00A61856"/>
    <w:rsid w:val="00A76573"/>
    <w:rsid w:val="00A82346"/>
    <w:rsid w:val="00A87D2A"/>
    <w:rsid w:val="00A9671C"/>
    <w:rsid w:val="00A97BE4"/>
    <w:rsid w:val="00AA096A"/>
    <w:rsid w:val="00AA1553"/>
    <w:rsid w:val="00AD6A89"/>
    <w:rsid w:val="00B1146E"/>
    <w:rsid w:val="00B15449"/>
    <w:rsid w:val="00B47FD1"/>
    <w:rsid w:val="00B516BB"/>
    <w:rsid w:val="00B9639F"/>
    <w:rsid w:val="00BB07D9"/>
    <w:rsid w:val="00BD0698"/>
    <w:rsid w:val="00BF71DB"/>
    <w:rsid w:val="00C0156D"/>
    <w:rsid w:val="00C12B51"/>
    <w:rsid w:val="00C24650"/>
    <w:rsid w:val="00C25B13"/>
    <w:rsid w:val="00C32390"/>
    <w:rsid w:val="00C33079"/>
    <w:rsid w:val="00C83A13"/>
    <w:rsid w:val="00C83FE0"/>
    <w:rsid w:val="00C92967"/>
    <w:rsid w:val="00CA3D0C"/>
    <w:rsid w:val="00CA419A"/>
    <w:rsid w:val="00CA654B"/>
    <w:rsid w:val="00CD1A2E"/>
    <w:rsid w:val="00CD4C7B"/>
    <w:rsid w:val="00D060B9"/>
    <w:rsid w:val="00D4374B"/>
    <w:rsid w:val="00D738D6"/>
    <w:rsid w:val="00D80795"/>
    <w:rsid w:val="00D87E00"/>
    <w:rsid w:val="00D9134D"/>
    <w:rsid w:val="00D96D11"/>
    <w:rsid w:val="00DA1565"/>
    <w:rsid w:val="00DA7A03"/>
    <w:rsid w:val="00DB1818"/>
    <w:rsid w:val="00DC309B"/>
    <w:rsid w:val="00DC4DA2"/>
    <w:rsid w:val="00DF01E9"/>
    <w:rsid w:val="00E042AE"/>
    <w:rsid w:val="00E225D4"/>
    <w:rsid w:val="00E35171"/>
    <w:rsid w:val="00E57ACD"/>
    <w:rsid w:val="00E62835"/>
    <w:rsid w:val="00E725F4"/>
    <w:rsid w:val="00E77645"/>
    <w:rsid w:val="00E802EE"/>
    <w:rsid w:val="00E83697"/>
    <w:rsid w:val="00E8437B"/>
    <w:rsid w:val="00EC4A25"/>
    <w:rsid w:val="00ED53C4"/>
    <w:rsid w:val="00EE57E9"/>
    <w:rsid w:val="00EF0AE0"/>
    <w:rsid w:val="00F025A2"/>
    <w:rsid w:val="00F03E42"/>
    <w:rsid w:val="00F07388"/>
    <w:rsid w:val="00F12344"/>
    <w:rsid w:val="00F2026E"/>
    <w:rsid w:val="00F2210A"/>
    <w:rsid w:val="00F37743"/>
    <w:rsid w:val="00F414C7"/>
    <w:rsid w:val="00F535D6"/>
    <w:rsid w:val="00F54A3D"/>
    <w:rsid w:val="00F653B8"/>
    <w:rsid w:val="00F71213"/>
    <w:rsid w:val="00F71B89"/>
    <w:rsid w:val="00F7353C"/>
    <w:rsid w:val="00F76F8F"/>
    <w:rsid w:val="00F947F0"/>
    <w:rsid w:val="00FA1266"/>
    <w:rsid w:val="00FA22E4"/>
    <w:rsid w:val="00FB48C4"/>
    <w:rsid w:val="00FC1192"/>
    <w:rsid w:val="00FC7349"/>
    <w:rsid w:val="00FC768B"/>
    <w:rsid w:val="00FD7E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134CCD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FChar">
    <w:name w:val="TF Char"/>
    <w:basedOn w:val="DefaultParagraphFont"/>
    <w:link w:val="TF"/>
    <w:rsid w:val="002311DA"/>
    <w:rPr>
      <w:rFonts w:ascii="Arial" w:hAnsi="Arial"/>
      <w:b/>
      <w:lang w:eastAsia="en-US"/>
    </w:rPr>
  </w:style>
  <w:style w:type="character" w:customStyle="1" w:styleId="THChar">
    <w:name w:val="TH Char"/>
    <w:link w:val="TH"/>
    <w:rsid w:val="002311DA"/>
    <w:rPr>
      <w:rFonts w:ascii="Arial" w:hAnsi="Arial"/>
      <w:b/>
      <w:lang w:eastAsia="en-US"/>
    </w:rPr>
  </w:style>
  <w:style w:type="character" w:styleId="Mention">
    <w:name w:val="Mention"/>
    <w:basedOn w:val="DefaultParagraphFont"/>
    <w:uiPriority w:val="99"/>
    <w:semiHidden/>
    <w:unhideWhenUsed/>
    <w:rsid w:val="00431A4F"/>
    <w:rPr>
      <w:color w:val="2B579A"/>
      <w:shd w:val="clear" w:color="auto" w:fill="E6E6E6"/>
    </w:rPr>
  </w:style>
  <w:style w:type="table" w:styleId="TableGrid">
    <w:name w:val="Table Grid"/>
    <w:basedOn w:val="TableNormal"/>
    <w:rsid w:val="00F94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6D6C2F"/>
    <w:rPr>
      <w:rFonts w:ascii="Arial" w:eastAsia="MS Mincho" w:hAnsi="Arial" w:cs="Arial"/>
      <w:szCs w:val="24"/>
    </w:rPr>
  </w:style>
  <w:style w:type="paragraph" w:customStyle="1" w:styleId="Doc-text2">
    <w:name w:val="Doc-text2"/>
    <w:basedOn w:val="Normal"/>
    <w:link w:val="Doc-text2Char"/>
    <w:qFormat/>
    <w:rsid w:val="006D6C2F"/>
    <w:pPr>
      <w:tabs>
        <w:tab w:val="left" w:pos="1622"/>
      </w:tabs>
      <w:spacing w:after="0"/>
      <w:ind w:left="1622" w:hanging="363"/>
    </w:pPr>
    <w:rPr>
      <w:rFonts w:ascii="Arial" w:eastAsia="MS Mincho" w:hAnsi="Arial" w:cs="Arial"/>
      <w:szCs w:val="24"/>
      <w:lang w:eastAsia="en-GB"/>
    </w:rPr>
  </w:style>
  <w:style w:type="paragraph" w:styleId="BalloonText">
    <w:name w:val="Balloon Text"/>
    <w:basedOn w:val="Normal"/>
    <w:link w:val="BalloonTextChar"/>
    <w:rsid w:val="00AD6A89"/>
    <w:pPr>
      <w:spacing w:after="0"/>
    </w:pPr>
    <w:rPr>
      <w:rFonts w:ascii="Segoe UI" w:hAnsi="Segoe UI" w:cs="Segoe UI"/>
      <w:sz w:val="18"/>
      <w:szCs w:val="18"/>
    </w:rPr>
  </w:style>
  <w:style w:type="character" w:customStyle="1" w:styleId="BalloonTextChar">
    <w:name w:val="Balloon Text Char"/>
    <w:basedOn w:val="DefaultParagraphFont"/>
    <w:link w:val="BalloonText"/>
    <w:rsid w:val="00AD6A89"/>
    <w:rPr>
      <w:rFonts w:ascii="Segoe UI" w:hAnsi="Segoe UI" w:cs="Segoe UI"/>
      <w:sz w:val="18"/>
      <w:szCs w:val="18"/>
      <w:lang w:eastAsia="en-US"/>
    </w:rPr>
  </w:style>
  <w:style w:type="character" w:styleId="CommentReference">
    <w:name w:val="annotation reference"/>
    <w:basedOn w:val="DefaultParagraphFont"/>
    <w:rsid w:val="00314CDF"/>
    <w:rPr>
      <w:sz w:val="16"/>
      <w:szCs w:val="16"/>
    </w:rPr>
  </w:style>
  <w:style w:type="paragraph" w:styleId="CommentText">
    <w:name w:val="annotation text"/>
    <w:basedOn w:val="Normal"/>
    <w:link w:val="CommentTextChar"/>
    <w:rsid w:val="00314CDF"/>
  </w:style>
  <w:style w:type="character" w:customStyle="1" w:styleId="CommentTextChar">
    <w:name w:val="Comment Text Char"/>
    <w:basedOn w:val="DefaultParagraphFont"/>
    <w:link w:val="CommentText"/>
    <w:rsid w:val="00314CDF"/>
    <w:rPr>
      <w:lang w:eastAsia="en-US"/>
    </w:rPr>
  </w:style>
  <w:style w:type="paragraph" w:styleId="CommentSubject">
    <w:name w:val="annotation subject"/>
    <w:basedOn w:val="CommentText"/>
    <w:next w:val="CommentText"/>
    <w:link w:val="CommentSubjectChar"/>
    <w:rsid w:val="00314CDF"/>
    <w:rPr>
      <w:b/>
      <w:bCs/>
    </w:rPr>
  </w:style>
  <w:style w:type="character" w:customStyle="1" w:styleId="CommentSubjectChar">
    <w:name w:val="Comment Subject Char"/>
    <w:basedOn w:val="CommentTextChar"/>
    <w:link w:val="CommentSubject"/>
    <w:rsid w:val="00314CDF"/>
    <w:rPr>
      <w:b/>
      <w:bCs/>
      <w:lang w:eastAsia="en-US"/>
    </w:rPr>
  </w:style>
  <w:style w:type="paragraph" w:styleId="ListParagraph">
    <w:name w:val="List Paragraph"/>
    <w:basedOn w:val="Normal"/>
    <w:uiPriority w:val="34"/>
    <w:qFormat/>
    <w:rsid w:val="0038353E"/>
    <w:pPr>
      <w:ind w:left="720"/>
      <w:contextualSpacing/>
    </w:pPr>
  </w:style>
  <w:style w:type="character" w:customStyle="1" w:styleId="B2Char">
    <w:name w:val="B2 Char"/>
    <w:link w:val="B2"/>
    <w:rsid w:val="00F03E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772867">
      <w:bodyDiv w:val="1"/>
      <w:marLeft w:val="0"/>
      <w:marRight w:val="0"/>
      <w:marTop w:val="0"/>
      <w:marBottom w:val="0"/>
      <w:divBdr>
        <w:top w:val="none" w:sz="0" w:space="0" w:color="auto"/>
        <w:left w:val="none" w:sz="0" w:space="0" w:color="auto"/>
        <w:bottom w:val="none" w:sz="0" w:space="0" w:color="auto"/>
        <w:right w:val="none" w:sz="0" w:space="0" w:color="auto"/>
      </w:divBdr>
    </w:div>
    <w:div w:id="1203713657">
      <w:bodyDiv w:val="1"/>
      <w:marLeft w:val="0"/>
      <w:marRight w:val="0"/>
      <w:marTop w:val="0"/>
      <w:marBottom w:val="0"/>
      <w:divBdr>
        <w:top w:val="none" w:sz="0" w:space="0" w:color="auto"/>
        <w:left w:val="none" w:sz="0" w:space="0" w:color="auto"/>
        <w:bottom w:val="none" w:sz="0" w:space="0" w:color="auto"/>
        <w:right w:val="none" w:sz="0" w:space="0" w:color="auto"/>
      </w:divBdr>
    </w:div>
    <w:div w:id="188968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SP-5AIRPNAIUNRU-859666464-236</_dlc_DocId>
    <_dlc_DocIdUrl xmlns="71c5aaf6-e6ce-465b-b873-5148d2a4c105">
      <Url>https://nokia.sharepoint.com/sites/c5g/e2earch/_layouts/15/DocIdRedir.aspx?ID=SP-5AIRPNAIUNRU-859666464-236</Url>
      <Description>SP-5AIRPNAIUNRU-859666464-236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2D7C9-7EF0-455A-86B2-30C6B6D37EA6}">
  <ds:schemaRefs>
    <ds:schemaRef ds:uri="http://schemas.microsoft.com/sharepoint/events"/>
  </ds:schemaRefs>
</ds:datastoreItem>
</file>

<file path=customXml/itemProps2.xml><?xml version="1.0" encoding="utf-8"?>
<ds:datastoreItem xmlns:ds="http://schemas.openxmlformats.org/officeDocument/2006/customXml" ds:itemID="{9BE4B4F9-BD68-4ABB-8185-A2339E936D5A}">
  <ds:schemaRefs>
    <ds:schemaRef ds:uri="http://schemas.microsoft.com/sharepoint/v3/contenttype/forms"/>
  </ds:schemaRefs>
</ds:datastoreItem>
</file>

<file path=customXml/itemProps3.xml><?xml version="1.0" encoding="utf-8"?>
<ds:datastoreItem xmlns:ds="http://schemas.openxmlformats.org/officeDocument/2006/customXml" ds:itemID="{24AAB881-FE0C-4BAC-B645-34A2429153D1}">
  <ds:schemaRefs>
    <ds:schemaRef ds:uri="http://purl.org/dc/terms/"/>
    <ds:schemaRef ds:uri="http://purl.org/dc/elements/1.1/"/>
    <ds:schemaRef ds:uri="http://purl.org/dc/dcmitype/"/>
    <ds:schemaRef ds:uri="a3840f4f-04be-43d1-b2ef-6ff1382503c7"/>
    <ds:schemaRef ds:uri="71c5aaf6-e6ce-465b-b873-5148d2a4c105"/>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3b34c8f0-1ef5-4d1e-bb66-517ce7fe7356"/>
    <ds:schemaRef ds:uri="http://www.w3.org/XML/1998/namespace"/>
  </ds:schemaRefs>
</ds:datastoreItem>
</file>

<file path=customXml/itemProps4.xml><?xml version="1.0" encoding="utf-8"?>
<ds:datastoreItem xmlns:ds="http://schemas.openxmlformats.org/officeDocument/2006/customXml" ds:itemID="{1FEEEB22-559A-4176-BB6B-C668AC280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CA713F-A112-4A4D-A9B3-CA1DF5B6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877</Words>
  <Characters>5263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Dawid Koziol</cp:lastModifiedBy>
  <cp:revision>2</cp:revision>
  <dcterms:created xsi:type="dcterms:W3CDTF">2017-05-04T08:19:00Z</dcterms:created>
  <dcterms:modified xsi:type="dcterms:W3CDTF">2017-05-04T08:19:00Z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97b3ace1-1747-454e-abb6-ea0cbd6ab5f0</vt:lpwstr>
  </property>
</Properties>
</file>