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4E10D" w14:textId="30066E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E452A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E452A">
          <w:rPr>
            <w:b/>
            <w:noProof/>
            <w:sz w:val="24"/>
          </w:rPr>
          <w:t>111-e</w:t>
        </w:r>
      </w:fldSimple>
      <w:r>
        <w:rPr>
          <w:b/>
          <w:i/>
          <w:noProof/>
          <w:sz w:val="28"/>
        </w:rPr>
        <w:tab/>
      </w:r>
      <w:r w:rsidR="00EE2EA3" w:rsidRPr="00EE2EA3">
        <w:rPr>
          <w:b/>
          <w:iCs/>
          <w:noProof/>
          <w:sz w:val="28"/>
        </w:rPr>
        <w:t>R2-2007544</w:t>
      </w:r>
    </w:p>
    <w:p w14:paraId="6F1A6F42" w14:textId="5628FF68" w:rsidR="001E41F3" w:rsidRDefault="000932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452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F7BE0">
        <w:fldChar w:fldCharType="begin"/>
      </w:r>
      <w:r w:rsidR="001F7BE0">
        <w:instrText xml:space="preserve"> DOCPROPERTY  Country  \* MERGEFORMAT </w:instrText>
      </w:r>
      <w:r w:rsidR="001F7BE0">
        <w:fldChar w:fldCharType="end"/>
      </w:r>
      <w:fldSimple w:instr=" DOCPROPERTY  StartDate  \* MERGEFORMAT ">
        <w:r w:rsidR="00CE452A">
          <w:rPr>
            <w:b/>
            <w:noProof/>
            <w:sz w:val="24"/>
          </w:rPr>
          <w:t>August 17</w:t>
        </w:r>
        <w:r w:rsidR="00CE452A" w:rsidRPr="00CE452A">
          <w:rPr>
            <w:b/>
            <w:noProof/>
            <w:sz w:val="24"/>
            <w:vertAlign w:val="superscript"/>
          </w:rPr>
          <w:t>th</w:t>
        </w:r>
        <w:r w:rsidR="00CE452A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E452A">
          <w:rPr>
            <w:b/>
            <w:noProof/>
            <w:sz w:val="24"/>
          </w:rPr>
          <w:t>28</w:t>
        </w:r>
        <w:r w:rsidR="00CE452A" w:rsidRPr="00CE452A">
          <w:rPr>
            <w:b/>
            <w:noProof/>
            <w:sz w:val="24"/>
            <w:vertAlign w:val="superscript"/>
          </w:rPr>
          <w:t>th</w:t>
        </w:r>
        <w:r w:rsidR="00CE452A">
          <w:rPr>
            <w:b/>
            <w:noProof/>
            <w:sz w:val="24"/>
          </w:rPr>
          <w:t xml:space="preserve"> </w:t>
        </w:r>
      </w:fldSimple>
      <w:r w:rsidR="00CE452A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1EAF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B38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16AC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B54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2CD8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9A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454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7911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2751B" w14:textId="77777777" w:rsidR="001E41F3" w:rsidRPr="00410371" w:rsidRDefault="00093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452A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5A35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F438B" w14:textId="47A5253D" w:rsidR="001E41F3" w:rsidRPr="00410371" w:rsidRDefault="000932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24F1">
                <w:rPr>
                  <w:b/>
                  <w:noProof/>
                  <w:sz w:val="28"/>
                </w:rPr>
                <w:t>draft</w:t>
              </w:r>
            </w:fldSimple>
            <w:r w:rsidR="004E6A96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341EF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AA4F4" w14:textId="691B8A72" w:rsidR="001E41F3" w:rsidRPr="00410371" w:rsidRDefault="00122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46F5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4A559D" w14:textId="479B9DE9" w:rsidR="001E41F3" w:rsidRPr="00410371" w:rsidRDefault="000932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452A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35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573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D28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BEF8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E4F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70CD87" w14:textId="77777777" w:rsidTr="00547111">
        <w:tc>
          <w:tcPr>
            <w:tcW w:w="9641" w:type="dxa"/>
            <w:gridSpan w:val="9"/>
          </w:tcPr>
          <w:p w14:paraId="63588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998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13C06E" w14:textId="77777777" w:rsidTr="00A7671C">
        <w:tc>
          <w:tcPr>
            <w:tcW w:w="2835" w:type="dxa"/>
          </w:tcPr>
          <w:p w14:paraId="42A476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E4C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B1D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4C0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89B3A" w14:textId="16717B2E" w:rsidR="00F25D98" w:rsidRDefault="00CE45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7C9">
              <w:rPr>
                <w:rFonts w:eastAsia="Malgun Gothic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37D8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47342" w14:textId="3FB26D30" w:rsidR="00F25D98" w:rsidRDefault="00CE45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7C9">
              <w:rPr>
                <w:rFonts w:eastAsia="Malgun Gothic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675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7B1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9F2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57B5FC" w14:textId="77777777" w:rsidTr="00547111">
        <w:tc>
          <w:tcPr>
            <w:tcW w:w="9640" w:type="dxa"/>
            <w:gridSpan w:val="11"/>
          </w:tcPr>
          <w:p w14:paraId="75580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00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D5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44B0E" w14:textId="38F6D57D" w:rsidR="001E41F3" w:rsidRDefault="00EE48D6">
            <w:pPr>
              <w:pStyle w:val="CRCoverPage"/>
              <w:spacing w:after="0"/>
              <w:ind w:left="100"/>
              <w:rPr>
                <w:noProof/>
              </w:rPr>
            </w:pPr>
            <w:r w:rsidRPr="00EE48D6">
              <w:t>Correction on the definition of Ci field in BFR MAC CE</w:t>
            </w:r>
          </w:p>
        </w:tc>
      </w:tr>
      <w:tr w:rsidR="001E41F3" w14:paraId="54B44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CA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890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39C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B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2FAFE" w14:textId="05FBB14D" w:rsidR="001E41F3" w:rsidRDefault="000932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E452A" w:rsidRPr="00BA07C9">
                <w:rPr>
                  <w:rFonts w:eastAsia="Malgun Gothic"/>
                  <w:noProof/>
                </w:rPr>
                <w:t>Qualcomm Incorporated</w:t>
              </w:r>
              <w:r w:rsidR="00CE452A">
                <w:rPr>
                  <w:rFonts w:eastAsia="Malgun Gothic"/>
                  <w:noProof/>
                </w:rPr>
                <w:t xml:space="preserve"> </w:t>
              </w:r>
            </w:fldSimple>
          </w:p>
        </w:tc>
      </w:tr>
      <w:tr w:rsidR="001E41F3" w14:paraId="5609FB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D2C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1EE90" w14:textId="1BC61A3D" w:rsidR="001E41F3" w:rsidRDefault="000932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E452A">
                <w:rPr>
                  <w:noProof/>
                </w:rPr>
                <w:t>R2</w:t>
              </w:r>
            </w:fldSimple>
          </w:p>
        </w:tc>
      </w:tr>
      <w:tr w:rsidR="001E41F3" w14:paraId="0CADB6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F3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A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1D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3DB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688794" w14:textId="7137C39C" w:rsidR="001E41F3" w:rsidRDefault="000932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E452A" w:rsidRPr="00CE452A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25E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7D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475B2E" w14:textId="1F61B097" w:rsidR="001E41F3" w:rsidRDefault="000932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452A">
                <w:rPr>
                  <w:noProof/>
                </w:rPr>
                <w:t>2020-0</w:t>
              </w:r>
              <w:r w:rsidR="001224F1">
                <w:rPr>
                  <w:noProof/>
                </w:rPr>
                <w:t>8</w:t>
              </w:r>
              <w:r w:rsidR="00CE452A">
                <w:rPr>
                  <w:noProof/>
                </w:rPr>
                <w:t>-</w:t>
              </w:r>
              <w:r w:rsidR="001224F1">
                <w:rPr>
                  <w:noProof/>
                </w:rPr>
                <w:t>06</w:t>
              </w:r>
            </w:fldSimple>
          </w:p>
        </w:tc>
      </w:tr>
      <w:tr w:rsidR="001E41F3" w14:paraId="6E6971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8C6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3A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D8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66B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A8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0C1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45F2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56714" w14:textId="55D73AFC" w:rsidR="001E41F3" w:rsidRDefault="000932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45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03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27F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F0B49" w14:textId="1E0CF06F" w:rsidR="001E41F3" w:rsidRDefault="000932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452A">
                <w:rPr>
                  <w:noProof/>
                </w:rPr>
                <w:t>Rel-16</w:t>
              </w:r>
            </w:fldSimple>
          </w:p>
        </w:tc>
      </w:tr>
      <w:tr w:rsidR="001E41F3" w14:paraId="6728C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BC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E23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B04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5ACA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586AA" w14:textId="77777777" w:rsidTr="00547111">
        <w:tc>
          <w:tcPr>
            <w:tcW w:w="1843" w:type="dxa"/>
          </w:tcPr>
          <w:p w14:paraId="237B7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C6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733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3C1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24024" w14:textId="4D9C90CB" w:rsidR="002F7C9B" w:rsidRDefault="00C14D08" w:rsidP="004A176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bookmarkStart w:id="2" w:name="_Hlk47035748"/>
            <w:r w:rsidRPr="00F66F90">
              <w:rPr>
                <w:rFonts w:cs="Arial"/>
                <w:noProof/>
              </w:rPr>
              <w:t xml:space="preserve">When BFR is triggered for </w:t>
            </w:r>
            <w:r w:rsidR="00A54D84">
              <w:rPr>
                <w:rFonts w:cs="Arial"/>
                <w:noProof/>
              </w:rPr>
              <w:t>a</w:t>
            </w:r>
            <w:r w:rsidR="00A54D84" w:rsidRPr="00F66F90">
              <w:rPr>
                <w:rFonts w:cs="Arial"/>
                <w:noProof/>
              </w:rPr>
              <w:t xml:space="preserve"> </w:t>
            </w:r>
            <w:r w:rsidR="00CB062C">
              <w:rPr>
                <w:rFonts w:cs="Arial"/>
                <w:noProof/>
              </w:rPr>
              <w:t>SCell</w:t>
            </w:r>
            <w:r w:rsidRPr="00F66F90">
              <w:rPr>
                <w:rFonts w:cs="Arial"/>
                <w:noProof/>
              </w:rPr>
              <w:t xml:space="preserve"> and not cancelled, </w:t>
            </w:r>
            <w:r w:rsidR="003D4803">
              <w:rPr>
                <w:rFonts w:cs="Arial"/>
                <w:noProof/>
              </w:rPr>
              <w:t>i</w:t>
            </w:r>
            <w:r w:rsidR="00CB062C">
              <w:rPr>
                <w:rFonts w:cs="Arial"/>
                <w:noProof/>
              </w:rPr>
              <w:t xml:space="preserve">n some cases UE </w:t>
            </w:r>
            <w:r w:rsidR="009A7FF2">
              <w:rPr>
                <w:rFonts w:cs="Arial"/>
                <w:noProof/>
              </w:rPr>
              <w:t xml:space="preserve">may have a PUSCH resource available </w:t>
            </w:r>
            <w:r w:rsidR="00703AE4">
              <w:rPr>
                <w:rFonts w:cs="Arial"/>
                <w:noProof/>
              </w:rPr>
              <w:t>soon</w:t>
            </w:r>
            <w:r w:rsidR="00AC4EA7">
              <w:rPr>
                <w:rFonts w:cs="Arial"/>
                <w:noProof/>
              </w:rPr>
              <w:t xml:space="preserve"> after </w:t>
            </w:r>
            <w:r w:rsidR="003D4803">
              <w:rPr>
                <w:rFonts w:cs="Arial"/>
                <w:noProof/>
              </w:rPr>
              <w:t xml:space="preserve">the </w:t>
            </w:r>
            <w:r w:rsidR="00AC4EA7">
              <w:rPr>
                <w:rFonts w:cs="Arial"/>
                <w:noProof/>
              </w:rPr>
              <w:t>BFR is triggered</w:t>
            </w:r>
            <w:r w:rsidR="00A36F61">
              <w:rPr>
                <w:rFonts w:cs="Arial"/>
                <w:noProof/>
              </w:rPr>
              <w:t>,</w:t>
            </w:r>
            <w:r w:rsidR="009A7FF2">
              <w:rPr>
                <w:rFonts w:cs="Arial"/>
                <w:noProof/>
              </w:rPr>
              <w:t xml:space="preserve"> </w:t>
            </w:r>
            <w:r w:rsidR="00703AE4">
              <w:rPr>
                <w:rFonts w:cs="Arial"/>
                <w:noProof/>
              </w:rPr>
              <w:t xml:space="preserve">but </w:t>
            </w:r>
            <w:r w:rsidR="00A36F61">
              <w:rPr>
                <w:rFonts w:cs="Arial"/>
                <w:noProof/>
              </w:rPr>
              <w:t xml:space="preserve">UE </w:t>
            </w:r>
            <w:r w:rsidR="003552E7">
              <w:rPr>
                <w:rFonts w:cs="Arial"/>
                <w:noProof/>
              </w:rPr>
              <w:t xml:space="preserve">hasn’t </w:t>
            </w:r>
            <w:r w:rsidR="0065254D">
              <w:rPr>
                <w:rFonts w:cs="Arial"/>
                <w:noProof/>
              </w:rPr>
              <w:t xml:space="preserve">completed its search for </w:t>
            </w:r>
            <w:r w:rsidR="009A540E">
              <w:rPr>
                <w:rFonts w:cs="Arial"/>
                <w:noProof/>
              </w:rPr>
              <w:t xml:space="preserve">a </w:t>
            </w:r>
            <w:r w:rsidR="00CB062C">
              <w:rPr>
                <w:rFonts w:cs="Arial"/>
                <w:noProof/>
              </w:rPr>
              <w:t>suitable candidate beam for the</w:t>
            </w:r>
            <w:r w:rsidR="003552E7">
              <w:rPr>
                <w:rFonts w:cs="Arial"/>
                <w:noProof/>
              </w:rPr>
              <w:t xml:space="preserve"> beam</w:t>
            </w:r>
            <w:r w:rsidR="00CB062C">
              <w:rPr>
                <w:rFonts w:cs="Arial"/>
                <w:noProof/>
              </w:rPr>
              <w:t xml:space="preserve"> recovery</w:t>
            </w:r>
            <w:r w:rsidR="00A36F61">
              <w:rPr>
                <w:rFonts w:cs="Arial"/>
                <w:noProof/>
              </w:rPr>
              <w:t xml:space="preserve"> yet</w:t>
            </w:r>
            <w:r w:rsidR="003552E7">
              <w:rPr>
                <w:rFonts w:cs="Arial"/>
                <w:noProof/>
              </w:rPr>
              <w:t xml:space="preserve">. </w:t>
            </w:r>
            <w:r w:rsidR="003D4803" w:rsidRPr="003D4803">
              <w:rPr>
                <w:rFonts w:cs="Arial"/>
                <w:noProof/>
              </w:rPr>
              <w:t>This is because RAN4 (TS38.133, Section 8.5.5/6) has a fairly loose requirement on how fast UE is required to evaluate and determine a new candidate team before it triggers BFR RACH or BFR MAC CE. According to the RAN4 spec, this time can be a multiple of DRX cycle or periodicity of SSB/CSI configured in the candidate beam set. So the chance of such cases is quite high.</w:t>
            </w:r>
          </w:p>
          <w:p w14:paraId="7222F458" w14:textId="77777777" w:rsidR="002F7C9B" w:rsidRDefault="002F7C9B" w:rsidP="004A1767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</w:p>
          <w:p w14:paraId="0E7475D4" w14:textId="38DBD8CC" w:rsidR="00303E01" w:rsidRDefault="00CE772B" w:rsidP="00F1080A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</w:rPr>
              <w:t>Then a</w:t>
            </w:r>
            <w:r w:rsidR="003552E7">
              <w:rPr>
                <w:rFonts w:cs="Arial"/>
                <w:noProof/>
              </w:rPr>
              <w:t xml:space="preserve">ccording to current </w:t>
            </w:r>
            <w:r w:rsidR="003D4803">
              <w:rPr>
                <w:rFonts w:cs="Arial"/>
                <w:noProof/>
              </w:rPr>
              <w:t xml:space="preserve">RAN2 </w:t>
            </w:r>
            <w:r w:rsidR="003552E7">
              <w:rPr>
                <w:rFonts w:cs="Arial"/>
                <w:noProof/>
              </w:rPr>
              <w:t xml:space="preserve">sepc, </w:t>
            </w:r>
            <w:r w:rsidR="00E63C74">
              <w:rPr>
                <w:rFonts w:cs="Arial"/>
                <w:noProof/>
                <w:lang w:val="en-US"/>
              </w:rPr>
              <w:t>i</w:t>
            </w:r>
            <w:r w:rsidR="00E63C74" w:rsidRPr="00F02EC4">
              <w:rPr>
                <w:rFonts w:cs="Arial"/>
                <w:noProof/>
                <w:lang w:val="en-US"/>
              </w:rPr>
              <w:t xml:space="preserve">f UE receives a </w:t>
            </w:r>
            <w:r w:rsidR="00E63C74">
              <w:rPr>
                <w:rFonts w:cs="Arial"/>
                <w:noProof/>
                <w:lang w:val="en-US"/>
              </w:rPr>
              <w:t>UL grant</w:t>
            </w:r>
            <w:r w:rsidR="00E63C74" w:rsidRPr="00F02EC4">
              <w:rPr>
                <w:rFonts w:cs="Arial"/>
                <w:noProof/>
                <w:lang w:val="en-US"/>
              </w:rPr>
              <w:t xml:space="preserve"> that can be used to send a BFR MAC CE while in the middle of evaluating the availability of a new candidate beam</w:t>
            </w:r>
            <w:r w:rsidR="00E63C74">
              <w:rPr>
                <w:rFonts w:cs="Arial"/>
                <w:noProof/>
                <w:lang w:val="en-US"/>
              </w:rPr>
              <w:t xml:space="preserve"> for SCell i</w:t>
            </w:r>
            <w:r w:rsidR="00E63C74" w:rsidRPr="00F02EC4">
              <w:rPr>
                <w:rFonts w:cs="Arial"/>
                <w:noProof/>
                <w:lang w:val="en-US"/>
              </w:rPr>
              <w:t xml:space="preserve">, </w:t>
            </w:r>
            <w:r w:rsidR="003552E7">
              <w:rPr>
                <w:rFonts w:cs="Arial"/>
                <w:noProof/>
              </w:rPr>
              <w:t xml:space="preserve">UE has to transmit a BFR MAC CE with availability bit of beam failure information </w:t>
            </w:r>
            <w:r w:rsidR="000F0C58">
              <w:rPr>
                <w:rFonts w:cs="Arial"/>
                <w:noProof/>
              </w:rPr>
              <w:t xml:space="preserve">set to </w:t>
            </w:r>
            <w:r w:rsidR="003552E7">
              <w:rPr>
                <w:rFonts w:cs="Arial"/>
                <w:noProof/>
              </w:rPr>
              <w:t xml:space="preserve">zero for this SCell, i.e. AC = 0 </w:t>
            </w:r>
            <w:r w:rsidR="00CE526E">
              <w:rPr>
                <w:rFonts w:cs="Arial"/>
                <w:noProof/>
              </w:rPr>
              <w:t xml:space="preserve">and Ci field of this SCell </w:t>
            </w:r>
            <w:r w:rsidR="004B0116">
              <w:rPr>
                <w:rFonts w:cs="Arial"/>
                <w:noProof/>
              </w:rPr>
              <w:t>set</w:t>
            </w:r>
            <w:r w:rsidR="00CE526E">
              <w:rPr>
                <w:rFonts w:cs="Arial"/>
                <w:noProof/>
              </w:rPr>
              <w:t xml:space="preserve"> to 1.</w:t>
            </w:r>
            <w:r w:rsidR="000F0C58">
              <w:rPr>
                <w:rFonts w:cs="Arial"/>
                <w:noProof/>
              </w:rPr>
              <w:t xml:space="preserve"> </w:t>
            </w:r>
            <w:r w:rsidR="00B276CB">
              <w:rPr>
                <w:rFonts w:cs="Arial"/>
                <w:noProof/>
              </w:rPr>
              <w:t xml:space="preserve">In addition, the agreement </w:t>
            </w:r>
            <w:r w:rsidR="000F0C58">
              <w:rPr>
                <w:rFonts w:cs="Arial"/>
                <w:noProof/>
              </w:rPr>
              <w:t xml:space="preserve">made </w:t>
            </w:r>
            <w:r w:rsidR="00B276CB">
              <w:rPr>
                <w:rFonts w:cs="Arial"/>
                <w:noProof/>
              </w:rPr>
              <w:t>i</w:t>
            </w:r>
            <w:r w:rsidR="003552E7">
              <w:rPr>
                <w:rFonts w:cs="Arial"/>
                <w:noProof/>
              </w:rPr>
              <w:t xml:space="preserve">n </w:t>
            </w:r>
            <w:r w:rsidR="003552E7" w:rsidRPr="00F66F90">
              <w:rPr>
                <w:rFonts w:cs="Arial"/>
                <w:noProof/>
              </w:rPr>
              <w:t>RAN2 #109bis-e</w:t>
            </w:r>
            <w:r w:rsidR="003552E7">
              <w:rPr>
                <w:rFonts w:cs="Arial"/>
                <w:noProof/>
              </w:rPr>
              <w:t>,</w:t>
            </w:r>
            <w:r w:rsidR="003552E7" w:rsidRPr="00F66F90">
              <w:rPr>
                <w:rFonts w:cs="Arial"/>
                <w:noProof/>
              </w:rPr>
              <w:t xml:space="preserve"> ‘</w:t>
            </w:r>
            <w:r w:rsidR="003552E7" w:rsidRPr="00EB56ED">
              <w:rPr>
                <w:rFonts w:cs="Arial"/>
                <w:i/>
                <w:iCs/>
                <w:noProof/>
              </w:rPr>
              <w:t>All BFRs triggered prior to MAC PDU assembly for beam failure recovery for a SCell shall be cancelled when a MAC PDU is transmitted and this PDU includes a BFR MAC CE or Truncated BFR MAC CE which contains beam failure information of that SCell</w:t>
            </w:r>
            <w:r w:rsidR="003552E7" w:rsidRPr="00F66F90">
              <w:rPr>
                <w:rFonts w:cs="Arial"/>
                <w:noProof/>
              </w:rPr>
              <w:t>’</w:t>
            </w:r>
            <w:r w:rsidR="00B276CB">
              <w:rPr>
                <w:rFonts w:cs="Arial"/>
                <w:noProof/>
              </w:rPr>
              <w:t>, would require UE to cancel the</w:t>
            </w:r>
            <w:r w:rsidR="003552E7">
              <w:rPr>
                <w:rFonts w:cs="Arial"/>
                <w:noProof/>
              </w:rPr>
              <w:t xml:space="preserve"> BFR </w:t>
            </w:r>
            <w:r w:rsidR="00B276CB">
              <w:rPr>
                <w:rFonts w:cs="Arial"/>
                <w:noProof/>
              </w:rPr>
              <w:t xml:space="preserve">because beam failure information </w:t>
            </w:r>
            <w:r w:rsidR="0025604D">
              <w:rPr>
                <w:rFonts w:cs="Arial"/>
                <w:noProof/>
              </w:rPr>
              <w:t xml:space="preserve">(AC=0) </w:t>
            </w:r>
            <w:r w:rsidR="00B276CB">
              <w:rPr>
                <w:rFonts w:cs="Arial"/>
                <w:noProof/>
              </w:rPr>
              <w:t xml:space="preserve">has been </w:t>
            </w:r>
            <w:r w:rsidR="00AC4EA7">
              <w:rPr>
                <w:rFonts w:cs="Arial"/>
                <w:noProof/>
              </w:rPr>
              <w:t>sent</w:t>
            </w:r>
            <w:r w:rsidR="003552E7">
              <w:rPr>
                <w:rFonts w:cs="Arial"/>
                <w:noProof/>
              </w:rPr>
              <w:t>.</w:t>
            </w:r>
            <w:r w:rsidR="00410F06">
              <w:rPr>
                <w:rFonts w:cs="Arial"/>
                <w:noProof/>
              </w:rPr>
              <w:t xml:space="preserve"> </w:t>
            </w:r>
            <w:r w:rsidR="0089572B">
              <w:rPr>
                <w:rFonts w:cs="Arial"/>
                <w:noProof/>
              </w:rPr>
              <w:t xml:space="preserve">UE </w:t>
            </w:r>
            <w:r w:rsidR="00E55E73">
              <w:rPr>
                <w:rFonts w:cs="Arial"/>
                <w:noProof/>
              </w:rPr>
              <w:t xml:space="preserve">therefore would </w:t>
            </w:r>
            <w:r w:rsidR="00410F06">
              <w:rPr>
                <w:rFonts w:cs="Arial"/>
                <w:noProof/>
              </w:rPr>
              <w:t xml:space="preserve">loose </w:t>
            </w:r>
            <w:r w:rsidR="00410F06">
              <w:rPr>
                <w:rFonts w:cs="Arial"/>
                <w:noProof/>
                <w:lang w:val="en-US"/>
              </w:rPr>
              <w:t xml:space="preserve">the chance </w:t>
            </w:r>
            <w:r w:rsidR="0089572B">
              <w:rPr>
                <w:rFonts w:cs="Arial"/>
                <w:noProof/>
                <w:lang w:val="en-US"/>
              </w:rPr>
              <w:t>to</w:t>
            </w:r>
            <w:r w:rsidR="00410F06">
              <w:rPr>
                <w:rFonts w:cs="Arial"/>
                <w:noProof/>
                <w:lang w:val="en-US"/>
              </w:rPr>
              <w:t xml:space="preserve"> report </w:t>
            </w:r>
            <w:r w:rsidR="00325E73">
              <w:rPr>
                <w:rFonts w:cs="Arial"/>
                <w:noProof/>
                <w:lang w:val="en-US"/>
              </w:rPr>
              <w:t>a suitable</w:t>
            </w:r>
            <w:r w:rsidR="00410F06">
              <w:rPr>
                <w:rFonts w:cs="Arial"/>
                <w:noProof/>
                <w:lang w:val="en-US"/>
              </w:rPr>
              <w:t xml:space="preserve"> candidate beam. </w:t>
            </w:r>
          </w:p>
          <w:p w14:paraId="3401DBC6" w14:textId="3E213ACA" w:rsidR="00303E01" w:rsidRDefault="00303E01" w:rsidP="00F1080A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</w:p>
          <w:p w14:paraId="23E0949C" w14:textId="37097016" w:rsidR="00812F6B" w:rsidRDefault="00812F6B" w:rsidP="00812F6B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When network receives </w:t>
            </w:r>
            <w:r w:rsidR="00B153BA">
              <w:rPr>
                <w:rFonts w:cs="Arial"/>
                <w:noProof/>
                <w:lang w:val="en-US"/>
              </w:rPr>
              <w:t>this</w:t>
            </w:r>
            <w:r>
              <w:rPr>
                <w:rFonts w:cs="Arial"/>
                <w:noProof/>
                <w:lang w:val="en-US"/>
              </w:rPr>
              <w:t xml:space="preserve"> BFR MAC CE, it may have to perform beam management </w:t>
            </w:r>
            <w:r w:rsidR="006924B6">
              <w:rPr>
                <w:rFonts w:cs="Arial"/>
                <w:noProof/>
                <w:lang w:val="en-US"/>
              </w:rPr>
              <w:t xml:space="preserve">procedure </w:t>
            </w:r>
            <w:r>
              <w:rPr>
                <w:rFonts w:cs="Arial"/>
                <w:noProof/>
                <w:lang w:val="en-US"/>
              </w:rPr>
              <w:t xml:space="preserve">for the failed SCell </w:t>
            </w:r>
            <w:r w:rsidR="006924B6">
              <w:rPr>
                <w:rFonts w:cs="Arial"/>
                <w:noProof/>
                <w:lang w:val="en-US"/>
              </w:rPr>
              <w:t xml:space="preserve">i </w:t>
            </w:r>
            <w:r>
              <w:rPr>
                <w:rFonts w:cs="Arial"/>
                <w:noProof/>
                <w:lang w:val="en-US"/>
              </w:rPr>
              <w:t>to help UE search and identify a new serving beam,</w:t>
            </w:r>
            <w:r w:rsidRPr="003426EE">
              <w:rPr>
                <w:rFonts w:cs="Arial"/>
                <w:noProof/>
                <w:lang w:val="en-US"/>
              </w:rPr>
              <w:t xml:space="preserve"> even if UE may be able to determine a new candidate beam</w:t>
            </w:r>
            <w:r>
              <w:rPr>
                <w:rFonts w:cs="Arial"/>
                <w:noProof/>
                <w:lang w:val="en-US"/>
              </w:rPr>
              <w:t xml:space="preserve"> by itself if it had more time to evaluate. </w:t>
            </w:r>
            <w:r w:rsidRPr="00F02EC4">
              <w:rPr>
                <w:rFonts w:cs="Arial"/>
                <w:noProof/>
                <w:lang w:val="en-US"/>
              </w:rPr>
              <w:t>The</w:t>
            </w:r>
            <w:r>
              <w:rPr>
                <w:rFonts w:cs="Arial"/>
                <w:noProof/>
                <w:lang w:val="en-US"/>
              </w:rPr>
              <w:t>re</w:t>
            </w:r>
            <w:r w:rsidRPr="00F02EC4">
              <w:rPr>
                <w:rFonts w:cs="Arial"/>
                <w:noProof/>
                <w:lang w:val="en-US"/>
              </w:rPr>
              <w:t xml:space="preserve">fore, it is desirable that UE is not required to </w:t>
            </w:r>
            <w:r w:rsidR="00DC4E08">
              <w:rPr>
                <w:rFonts w:cs="Arial"/>
                <w:noProof/>
                <w:lang w:val="en-US"/>
              </w:rPr>
              <w:t>include beam failure information for SCell i</w:t>
            </w:r>
            <w:r w:rsidR="00DC4E08" w:rsidRPr="00F02EC4">
              <w:rPr>
                <w:rFonts w:cs="Arial"/>
                <w:noProof/>
                <w:lang w:val="en-US"/>
              </w:rPr>
              <w:t xml:space="preserve"> </w:t>
            </w:r>
            <w:r w:rsidR="005F2903">
              <w:rPr>
                <w:rFonts w:cs="Arial"/>
                <w:noProof/>
                <w:lang w:val="en-US"/>
              </w:rPr>
              <w:t xml:space="preserve">in a </w:t>
            </w:r>
            <w:r w:rsidRPr="00F02EC4">
              <w:rPr>
                <w:rFonts w:cs="Arial"/>
                <w:noProof/>
                <w:lang w:val="en-US"/>
              </w:rPr>
              <w:t>BFR MAC CE until it has finished evaluating the candidate beam</w:t>
            </w:r>
            <w:r w:rsidR="005F2903">
              <w:rPr>
                <w:rFonts w:cs="Arial"/>
                <w:noProof/>
                <w:lang w:val="en-US"/>
              </w:rPr>
              <w:t>s for SCell i</w:t>
            </w:r>
            <w:r w:rsidRPr="00F02EC4">
              <w:rPr>
                <w:rFonts w:cs="Arial"/>
                <w:noProof/>
                <w:lang w:val="en-US"/>
              </w:rPr>
              <w:t xml:space="preserve"> regardless </w:t>
            </w:r>
            <w:r>
              <w:rPr>
                <w:rFonts w:cs="Arial"/>
                <w:noProof/>
                <w:lang w:val="en-US"/>
              </w:rPr>
              <w:t xml:space="preserve">of the outcome, i.e. </w:t>
            </w:r>
            <w:r w:rsidRPr="00F02EC4">
              <w:rPr>
                <w:rFonts w:cs="Arial"/>
                <w:noProof/>
                <w:lang w:val="en-US"/>
              </w:rPr>
              <w:t>whether there is a new candidate beam or not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68569914" w14:textId="77777777" w:rsidR="00F02EC4" w:rsidRDefault="00F02EC4" w:rsidP="00F1080A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</w:p>
          <w:p w14:paraId="0C1599BA" w14:textId="1BB0F6F5" w:rsidR="00C14D08" w:rsidRPr="008F2955" w:rsidRDefault="00092A85" w:rsidP="00F1080A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lastRenderedPageBreak/>
              <w:t xml:space="preserve">We think a </w:t>
            </w:r>
            <w:r w:rsidR="00A24040">
              <w:rPr>
                <w:rFonts w:cs="Arial"/>
                <w:noProof/>
                <w:lang w:val="en-US"/>
              </w:rPr>
              <w:t xml:space="preserve">simple </w:t>
            </w:r>
            <w:r>
              <w:rPr>
                <w:rFonts w:cs="Arial"/>
                <w:noProof/>
                <w:lang w:val="en-US"/>
              </w:rPr>
              <w:t xml:space="preserve">fix </w:t>
            </w:r>
            <w:r w:rsidR="00A24040">
              <w:rPr>
                <w:rFonts w:cs="Arial"/>
                <w:noProof/>
                <w:lang w:val="en-US"/>
              </w:rPr>
              <w:t xml:space="preserve">to the problem described above </w:t>
            </w:r>
            <w:r>
              <w:rPr>
                <w:rFonts w:cs="Arial"/>
                <w:noProof/>
                <w:lang w:val="en-US"/>
              </w:rPr>
              <w:t xml:space="preserve">can be that </w:t>
            </w:r>
            <w:bookmarkEnd w:id="2"/>
            <w:r w:rsidR="00253894">
              <w:rPr>
                <w:rFonts w:cs="Arial"/>
                <w:noProof/>
                <w:lang w:val="en-US"/>
              </w:rPr>
              <w:t xml:space="preserve">when a BFR MAC CE is to be generated, </w:t>
            </w:r>
            <w:r w:rsidR="00E1363D">
              <w:rPr>
                <w:rFonts w:cs="Arial"/>
                <w:noProof/>
                <w:lang w:val="en-US"/>
              </w:rPr>
              <w:t xml:space="preserve">if SCell </w:t>
            </w:r>
            <w:r w:rsidR="005447E6">
              <w:rPr>
                <w:rFonts w:cs="Arial"/>
                <w:noProof/>
                <w:lang w:val="en-US"/>
              </w:rPr>
              <w:t xml:space="preserve">i </w:t>
            </w:r>
            <w:r w:rsidR="00E1363D">
              <w:rPr>
                <w:rFonts w:cs="Arial"/>
                <w:noProof/>
                <w:lang w:val="en-US"/>
              </w:rPr>
              <w:t xml:space="preserve">has beam failure </w:t>
            </w:r>
            <w:r w:rsidR="00903B26">
              <w:rPr>
                <w:rFonts w:cs="Arial"/>
                <w:noProof/>
                <w:lang w:val="en-US"/>
              </w:rPr>
              <w:t xml:space="preserve">triggered </w:t>
            </w:r>
            <w:r w:rsidR="00E1363D">
              <w:rPr>
                <w:rFonts w:cs="Arial"/>
                <w:noProof/>
                <w:lang w:val="en-US"/>
              </w:rPr>
              <w:t>but UE has not finished evaluati</w:t>
            </w:r>
            <w:r w:rsidR="00FE4B87">
              <w:rPr>
                <w:rFonts w:cs="Arial"/>
                <w:noProof/>
                <w:lang w:val="en-US"/>
              </w:rPr>
              <w:t>ng</w:t>
            </w:r>
            <w:r w:rsidR="00E1363D">
              <w:rPr>
                <w:rFonts w:cs="Arial"/>
                <w:noProof/>
              </w:rPr>
              <w:t xml:space="preserve"> candidate beam</w:t>
            </w:r>
            <w:r w:rsidR="00FE4B87">
              <w:rPr>
                <w:rFonts w:cs="Arial"/>
                <w:noProof/>
              </w:rPr>
              <w:t>s</w:t>
            </w:r>
            <w:r w:rsidR="00E1363D">
              <w:rPr>
                <w:rFonts w:cs="Arial"/>
                <w:noProof/>
              </w:rPr>
              <w:t xml:space="preserve"> for </w:t>
            </w:r>
            <w:r w:rsidR="00452C52">
              <w:rPr>
                <w:rFonts w:cs="Arial"/>
                <w:noProof/>
              </w:rPr>
              <w:t>SCell</w:t>
            </w:r>
            <w:r w:rsidR="00FE4B87">
              <w:rPr>
                <w:rFonts w:cs="Arial"/>
                <w:noProof/>
              </w:rPr>
              <w:t xml:space="preserve"> i, UE should still set Ci field to 0</w:t>
            </w:r>
            <w:r w:rsidR="00E1363D">
              <w:rPr>
                <w:rFonts w:cs="Arial"/>
                <w:noProof/>
              </w:rPr>
              <w:t xml:space="preserve">. </w:t>
            </w:r>
            <w:bookmarkStart w:id="3" w:name="_GoBack"/>
            <w:bookmarkEnd w:id="3"/>
          </w:p>
        </w:tc>
      </w:tr>
      <w:tr w:rsidR="001E41F3" w14:paraId="07BB9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B7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6C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8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CE9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3E06C" w14:textId="674A3E84" w:rsidR="001E41F3" w:rsidRDefault="00EE48D6" w:rsidP="004B4E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bookmarkStart w:id="4" w:name="_Hlk47035798"/>
            <w:r>
              <w:rPr>
                <w:noProof/>
              </w:rPr>
              <w:t>Change the de</w:t>
            </w:r>
            <w:r w:rsidR="006F454B">
              <w:rPr>
                <w:noProof/>
              </w:rPr>
              <w:t>f</w:t>
            </w:r>
            <w:r>
              <w:rPr>
                <w:noProof/>
              </w:rPr>
              <w:t>in</w:t>
            </w:r>
            <w:r w:rsidR="006F454B">
              <w:rPr>
                <w:noProof/>
              </w:rPr>
              <w:t>i</w:t>
            </w:r>
            <w:r>
              <w:rPr>
                <w:noProof/>
              </w:rPr>
              <w:t xml:space="preserve">tion of Ci field </w:t>
            </w:r>
            <w:r w:rsidR="00E1363D">
              <w:rPr>
                <w:noProof/>
              </w:rPr>
              <w:t xml:space="preserve">(both BFR MAC CE and </w:t>
            </w:r>
            <w:r w:rsidR="00E1363D" w:rsidRPr="00030779">
              <w:rPr>
                <w:lang w:eastAsia="ko-KR"/>
              </w:rPr>
              <w:t>Truncated BFR MAC CE</w:t>
            </w:r>
            <w:r w:rsidR="00E1363D">
              <w:rPr>
                <w:noProof/>
              </w:rPr>
              <w:t xml:space="preserve">) </w:t>
            </w:r>
            <w:r>
              <w:rPr>
                <w:noProof/>
              </w:rPr>
              <w:t>to remove the ‘</w:t>
            </w:r>
            <w:r w:rsidRPr="00EE48D6">
              <w:rPr>
                <w:noProof/>
              </w:rPr>
              <w:t>the beam failure is not detected and</w:t>
            </w:r>
            <w:r>
              <w:rPr>
                <w:noProof/>
              </w:rPr>
              <w:t>’</w:t>
            </w:r>
            <w:bookmarkEnd w:id="4"/>
            <w:r w:rsidR="003B1C21">
              <w:rPr>
                <w:noProof/>
              </w:rPr>
              <w:t>.</w:t>
            </w:r>
          </w:p>
        </w:tc>
      </w:tr>
      <w:tr w:rsidR="001E41F3" w14:paraId="19A46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37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A023B" w14:textId="77777777" w:rsidR="001E41F3" w:rsidRDefault="001E41F3" w:rsidP="004B4EF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08B3E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3B1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5DFE6" w14:textId="529FBA31" w:rsidR="001E41F3" w:rsidRDefault="00BF6788" w:rsidP="004B4E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Network </w:t>
            </w:r>
            <w:r w:rsidR="0089572B">
              <w:rPr>
                <w:noProof/>
              </w:rPr>
              <w:t xml:space="preserve">has to </w:t>
            </w:r>
            <w:r>
              <w:rPr>
                <w:noProof/>
              </w:rPr>
              <w:t xml:space="preserve">perform unnecessary beam mangement procedure to </w:t>
            </w:r>
            <w:r w:rsidR="00A24040">
              <w:rPr>
                <w:rFonts w:cs="Arial"/>
                <w:noProof/>
                <w:lang w:val="en-US"/>
              </w:rPr>
              <w:t>help UE search and identify a new serving beam</w:t>
            </w:r>
            <w:r w:rsidR="00A33E27">
              <w:rPr>
                <w:rFonts w:cs="Arial"/>
                <w:noProof/>
                <w:lang w:val="en-US"/>
              </w:rPr>
              <w:t xml:space="preserve">, which results in </w:t>
            </w:r>
            <w:r w:rsidR="00A24040">
              <w:rPr>
                <w:rFonts w:cs="Arial"/>
                <w:noProof/>
                <w:lang w:val="en-US"/>
              </w:rPr>
              <w:t>more overhead, more power consumption, and longer delay in recovery</w:t>
            </w:r>
            <w:r w:rsidR="0089572B">
              <w:rPr>
                <w:noProof/>
              </w:rPr>
              <w:t>.</w:t>
            </w:r>
          </w:p>
        </w:tc>
      </w:tr>
      <w:tr w:rsidR="001E41F3" w14:paraId="51235DC2" w14:textId="77777777" w:rsidTr="00547111">
        <w:tc>
          <w:tcPr>
            <w:tcW w:w="2694" w:type="dxa"/>
            <w:gridSpan w:val="2"/>
          </w:tcPr>
          <w:p w14:paraId="18E17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F5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FE8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0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2291B" w14:textId="15784F41" w:rsidR="001E41F3" w:rsidRDefault="00EE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6.1.3.23</w:t>
            </w:r>
          </w:p>
        </w:tc>
      </w:tr>
      <w:tr w:rsidR="001E41F3" w14:paraId="6310E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90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04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2CC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13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6099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F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9647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6CD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574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39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C71A1" w14:textId="03581B1B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1C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AD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666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C6A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6A1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A45EF" w14:textId="66148FC8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9C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C2C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ED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4B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248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D218C" w14:textId="3DDCD59B" w:rsidR="001E41F3" w:rsidRDefault="00CE45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CD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51F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262FE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9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5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70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91F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285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2674A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4547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A1E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AA4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7481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B2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0D1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CE2DA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FE5" w14:textId="77777777" w:rsidR="00CE452A" w:rsidRPr="00C368FE" w:rsidRDefault="00CE452A" w:rsidP="00CE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lastRenderedPageBreak/>
        <w:t>Start of Changes</w:t>
      </w:r>
    </w:p>
    <w:p w14:paraId="0D95F3B3" w14:textId="77777777" w:rsidR="00EE48D6" w:rsidRPr="00030779" w:rsidRDefault="00EE48D6" w:rsidP="00EE48D6">
      <w:pPr>
        <w:pStyle w:val="Heading4"/>
        <w:rPr>
          <w:noProof/>
          <w:lang w:eastAsia="zh-CN"/>
        </w:rPr>
      </w:pPr>
      <w:bookmarkStart w:id="5" w:name="_Toc37296300"/>
      <w:bookmarkStart w:id="6" w:name="_Toc46490431"/>
      <w:r w:rsidRPr="00030779">
        <w:rPr>
          <w:noProof/>
        </w:rPr>
        <w:t>6.1.3.</w:t>
      </w:r>
      <w:r w:rsidRPr="00030779">
        <w:rPr>
          <w:noProof/>
          <w:lang w:eastAsia="zh-CN"/>
        </w:rPr>
        <w:t>23</w:t>
      </w:r>
      <w:r w:rsidRPr="00030779">
        <w:rPr>
          <w:noProof/>
        </w:rPr>
        <w:tab/>
        <w:t>BFR MAC CEs</w:t>
      </w:r>
      <w:bookmarkEnd w:id="5"/>
      <w:bookmarkEnd w:id="6"/>
    </w:p>
    <w:p w14:paraId="4CB2D00D" w14:textId="77777777" w:rsidR="00EE48D6" w:rsidRPr="00030779" w:rsidRDefault="00EE48D6" w:rsidP="00EE48D6">
      <w:pPr>
        <w:rPr>
          <w:rFonts w:eastAsiaTheme="minorEastAsia"/>
          <w:lang w:eastAsia="ko-KR"/>
        </w:rPr>
      </w:pPr>
      <w:r w:rsidRPr="00030779">
        <w:rPr>
          <w:lang w:eastAsia="ko-KR"/>
        </w:rPr>
        <w:t>The MAC CEs for BFR consists of either:</w:t>
      </w:r>
    </w:p>
    <w:p w14:paraId="02E45B24" w14:textId="77777777" w:rsidR="00EE48D6" w:rsidRPr="00030779" w:rsidRDefault="00EE48D6" w:rsidP="00EE48D6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BFR MAC CE; or</w:t>
      </w:r>
    </w:p>
    <w:p w14:paraId="0D893472" w14:textId="77777777" w:rsidR="00EE48D6" w:rsidRPr="00030779" w:rsidRDefault="00EE48D6" w:rsidP="00EE48D6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Truncated BFR MAC CE.</w:t>
      </w:r>
    </w:p>
    <w:p w14:paraId="63ADAE04" w14:textId="77777777" w:rsidR="00EE48D6" w:rsidRPr="00030779" w:rsidRDefault="00EE48D6" w:rsidP="00EE48D6">
      <w:pPr>
        <w:rPr>
          <w:lang w:eastAsia="ko-KR"/>
        </w:rPr>
      </w:pPr>
      <w:r w:rsidRPr="00030779">
        <w:rPr>
          <w:lang w:eastAsia="ko-KR"/>
        </w:rPr>
        <w:t>The BFR MAC CE and Truncated BFR MAC CE are identified by a MAC subheader with LCID/eLCID as specified in Table 6.2.1-2 and Table 6.2.1-2b.</w:t>
      </w:r>
    </w:p>
    <w:p w14:paraId="18F9AD91" w14:textId="77777777" w:rsidR="00EE48D6" w:rsidRPr="00030779" w:rsidRDefault="00EE48D6" w:rsidP="00EE48D6">
      <w:pPr>
        <w:rPr>
          <w:lang w:eastAsia="ko-KR"/>
        </w:rPr>
      </w:pPr>
      <w:r w:rsidRPr="00030779">
        <w:rPr>
          <w:lang w:eastAsia="ko-KR"/>
        </w:rPr>
        <w:t xml:space="preserve">The BFR MAC CE and Truncated BFR MAC CE have a variable size. They include a bitmap and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, beam failure recovery information i.e. octets containing candidate beam availability indication (AC) for SCells indicated in the bitmap. </w:t>
      </w:r>
      <w:r w:rsidRPr="00030779">
        <w:t>For BFR MAC CE, a</w:t>
      </w:r>
      <w:r w:rsidRPr="00030779">
        <w:rPr>
          <w:lang w:eastAsia="ko-KR"/>
        </w:rPr>
        <w:t xml:space="preserve"> single octet bitmap is used when the highest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of this MAC entity's SCell for which beam failure is detected is less than 8, otherwise four octets are used. A MAC PDU shall contain at most one BFR MAC CE.</w:t>
      </w:r>
    </w:p>
    <w:p w14:paraId="3D844C8C" w14:textId="77777777" w:rsidR="00EE48D6" w:rsidRPr="00030779" w:rsidRDefault="00EE48D6" w:rsidP="00EE48D6">
      <w:r w:rsidRPr="00030779">
        <w:t>For Truncated BFR MAC CE, a single octet bitmap is used for the following cases, otherwise four octets are used:</w:t>
      </w:r>
    </w:p>
    <w:p w14:paraId="17796B88" w14:textId="77777777" w:rsidR="00EE48D6" w:rsidRPr="00030779" w:rsidRDefault="00EE48D6" w:rsidP="00EE48D6">
      <w:pPr>
        <w:pStyle w:val="B1"/>
      </w:pPr>
      <w:r w:rsidRPr="00030779">
        <w:t>-</w:t>
      </w:r>
      <w:r w:rsidRPr="00030779">
        <w:tab/>
        <w:t xml:space="preserve">the highest </w:t>
      </w:r>
      <w:r w:rsidRPr="00030779">
        <w:rPr>
          <w:i/>
        </w:rPr>
        <w:t>ServCellIndex</w:t>
      </w:r>
      <w:r w:rsidRPr="00030779">
        <w:t xml:space="preserve"> of this MAC entity's SCell for which beam failure is detected is less than 8; or</w:t>
      </w:r>
    </w:p>
    <w:p w14:paraId="281EFDA0" w14:textId="77777777" w:rsidR="00EE48D6" w:rsidRPr="00030779" w:rsidRDefault="00EE48D6" w:rsidP="00EE48D6">
      <w:pPr>
        <w:pStyle w:val="B1"/>
      </w:pPr>
      <w:r w:rsidRPr="00030779">
        <w:t>-</w:t>
      </w:r>
      <w:r w:rsidRPr="00030779">
        <w:tab/>
        <w:t>beam failure is detected for SpCell (as specified in Clause 5.17) and the SpCell is to be indicated in a Truncated BFR MAC CE and the UL-SCH resources available for transmission cannot accommodate the Truncated BFR MAC CE with the four octets bitmap plus its subheader as a result of LCP.</w:t>
      </w:r>
    </w:p>
    <w:p w14:paraId="47F4A5F6" w14:textId="77777777" w:rsidR="00EE48D6" w:rsidRPr="00030779" w:rsidRDefault="00EE48D6" w:rsidP="00EE48D6">
      <w:pPr>
        <w:rPr>
          <w:lang w:eastAsia="ko-KR"/>
        </w:rPr>
      </w:pPr>
      <w:r w:rsidRPr="00030779">
        <w:rPr>
          <w:lang w:eastAsia="ko-KR"/>
        </w:rPr>
        <w:t>The fields in the BFR MAC CEs are defined as follows:</w:t>
      </w:r>
    </w:p>
    <w:p w14:paraId="0F8FA91C" w14:textId="77777777" w:rsidR="00EE48D6" w:rsidRPr="00030779" w:rsidRDefault="00EE48D6" w:rsidP="00EE48D6">
      <w:pPr>
        <w:pStyle w:val="B1"/>
      </w:pPr>
      <w:r w:rsidRPr="00030779">
        <w:t>-</w:t>
      </w:r>
      <w:r w:rsidRPr="00030779">
        <w:tab/>
        <w:t>SP: This field indicates beam failure detection (as specified in clause 5.17) for the SpCell of this MAC entity. The SP field is set to 1 to indicate that beam failure is detected for SpCell only when BFR MAC CE or Truncated BFR MAC CE is to be included into a MAC PDU as part of Random Access Procedure (as specified in 5.1.3a and 5.1.4), otherwise, it is set to 0;</w:t>
      </w:r>
    </w:p>
    <w:p w14:paraId="15574960" w14:textId="77777777" w:rsidR="00EE48D6" w:rsidRPr="00030779" w:rsidRDefault="00EE48D6" w:rsidP="00EE48D6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C</w:t>
      </w:r>
      <w:r w:rsidRPr="00030779">
        <w:rPr>
          <w:vertAlign w:val="subscript"/>
          <w:lang w:eastAsia="ko-KR"/>
        </w:rPr>
        <w:t xml:space="preserve">i </w:t>
      </w:r>
      <w:r w:rsidRPr="00030779">
        <w:rPr>
          <w:lang w:eastAsia="ko-KR"/>
        </w:rPr>
        <w:t xml:space="preserve">(BFR MAC CE): This field indicates beam failure detection (as specified in clause 5.17) and the presence of an octet containing the AC field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as specified in TS 38.331 [5].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1 indicates that beam failure is detected and the octet containing the AC field is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0 indicates that </w:t>
      </w:r>
      <w:r w:rsidRPr="00EE48D6">
        <w:rPr>
          <w:strike/>
          <w:color w:val="FF0000"/>
          <w:lang w:eastAsia="ko-KR"/>
        </w:rPr>
        <w:t>the beam failure is not detected and</w:t>
      </w:r>
      <w:r w:rsidRPr="00030779">
        <w:rPr>
          <w:lang w:eastAsia="ko-KR"/>
        </w:rPr>
        <w:t xml:space="preserve"> octet containing the AC field is not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octets containing the AC field are present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>;</w:t>
      </w:r>
    </w:p>
    <w:p w14:paraId="50A6B62D" w14:textId="77777777" w:rsidR="00EE48D6" w:rsidRPr="00030779" w:rsidRDefault="00EE48D6" w:rsidP="00EE48D6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C</w:t>
      </w:r>
      <w:r w:rsidRPr="00030779">
        <w:rPr>
          <w:vertAlign w:val="subscript"/>
          <w:lang w:eastAsia="ko-KR"/>
        </w:rPr>
        <w:t xml:space="preserve">i </w:t>
      </w:r>
      <w:r w:rsidRPr="00030779">
        <w:rPr>
          <w:lang w:eastAsia="ko-KR"/>
        </w:rPr>
        <w:t xml:space="preserve">(Truncated BFR MAC CE): This field indicates beam failure detection (as specified in clause 5.17)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as specified in TS 38.331 [5].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1 indicates that beam failure is detected and the octet containing the AC field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 may be present. The C</w:t>
      </w:r>
      <w:r w:rsidRPr="00030779">
        <w:rPr>
          <w:vertAlign w:val="subscript"/>
          <w:lang w:eastAsia="ko-KR"/>
        </w:rPr>
        <w:t>i</w:t>
      </w:r>
      <w:r w:rsidRPr="00030779">
        <w:rPr>
          <w:lang w:eastAsia="ko-KR"/>
        </w:rPr>
        <w:t xml:space="preserve"> field set to 0 indicates that </w:t>
      </w:r>
      <w:r w:rsidRPr="00EE48D6">
        <w:rPr>
          <w:strike/>
          <w:color w:val="FF0000"/>
          <w:lang w:eastAsia="ko-KR"/>
        </w:rPr>
        <w:t>the beam failure is not detected and</w:t>
      </w:r>
      <w:r w:rsidRPr="00EE48D6">
        <w:rPr>
          <w:color w:val="FF0000"/>
          <w:lang w:eastAsia="ko-KR"/>
        </w:rPr>
        <w:t xml:space="preserve"> </w:t>
      </w:r>
      <w:r w:rsidRPr="00030779">
        <w:rPr>
          <w:lang w:eastAsia="ko-KR"/>
        </w:rPr>
        <w:t xml:space="preserve">the octet containing the AC field is not present for the SCell with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 i. The octets containing the AC field, if present, are included in ascending order based on the </w:t>
      </w:r>
      <w:r w:rsidRPr="00030779">
        <w:rPr>
          <w:i/>
          <w:lang w:eastAsia="ko-KR"/>
        </w:rPr>
        <w:t>ServCellIndex</w:t>
      </w:r>
      <w:r w:rsidRPr="00030779">
        <w:rPr>
          <w:lang w:eastAsia="ko-KR"/>
        </w:rPr>
        <w:t xml:space="preserve">. </w:t>
      </w:r>
      <w:r w:rsidRPr="00030779">
        <w:rPr>
          <w:rFonts w:eastAsia="Malgun Gothic"/>
          <w:lang w:eastAsia="ko-KR"/>
        </w:rPr>
        <w:t xml:space="preserve">The number of </w:t>
      </w:r>
      <w:r w:rsidRPr="00030779">
        <w:rPr>
          <w:lang w:eastAsia="ko-KR"/>
        </w:rPr>
        <w:t>octets containing the AC field</w:t>
      </w:r>
      <w:r w:rsidRPr="00030779">
        <w:rPr>
          <w:rFonts w:eastAsia="Malgun Gothic"/>
          <w:lang w:eastAsia="ko-KR"/>
        </w:rPr>
        <w:t xml:space="preserve"> included is maximised, while not exceeding the available grant size</w:t>
      </w:r>
      <w:r w:rsidRPr="00030779">
        <w:rPr>
          <w:lang w:eastAsia="ko-KR"/>
        </w:rPr>
        <w:t>;</w:t>
      </w:r>
    </w:p>
    <w:p w14:paraId="26A7AF12" w14:textId="77777777" w:rsidR="00EE48D6" w:rsidRPr="00030779" w:rsidRDefault="00EE48D6" w:rsidP="00EE48D6">
      <w:pPr>
        <w:pStyle w:val="NO"/>
      </w:pPr>
      <w:r w:rsidRPr="00030779">
        <w:t>NOTE:</w:t>
      </w:r>
      <w:r w:rsidRPr="00030779">
        <w:tab/>
        <w:t>The number of the octets containing the AC field in the Truncated BFR MAC CE can be zero.</w:t>
      </w:r>
    </w:p>
    <w:p w14:paraId="09F40D66" w14:textId="77777777" w:rsidR="00EE48D6" w:rsidRPr="00030779" w:rsidRDefault="00EE48D6" w:rsidP="00EE48D6">
      <w:pPr>
        <w:pStyle w:val="B1"/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 xml:space="preserve">AC: This field indicates the presence of the </w:t>
      </w:r>
      <w:r w:rsidRPr="00030779">
        <w:t>Candidate RS ID field in this octet</w:t>
      </w:r>
      <w:r w:rsidRPr="00030779">
        <w:rPr>
          <w:lang w:eastAsia="ko-KR"/>
        </w:rPr>
        <w:t xml:space="preserve">. </w:t>
      </w:r>
      <w:r w:rsidRPr="00030779">
        <w:rPr>
          <w:rFonts w:ascii="Times" w:hAnsi="Times" w:cs="Times"/>
          <w:iCs/>
        </w:rPr>
        <w:t xml:space="preserve">If at least one of the SSBs with SS-RSRP above </w:t>
      </w:r>
      <w:r w:rsidRPr="00030779">
        <w:rPr>
          <w:rFonts w:ascii="Times" w:hAnsi="Times" w:cs="Times"/>
          <w:i/>
          <w:iCs/>
        </w:rPr>
        <w:t>rsrp-Threshold</w:t>
      </w:r>
      <w:r w:rsidRPr="00030779">
        <w:rPr>
          <w:rFonts w:ascii="Times" w:hAnsi="Times" w:cs="Times"/>
          <w:i/>
          <w:iCs/>
          <w:lang w:eastAsia="ko-KR"/>
        </w:rPr>
        <w:t>BFR</w:t>
      </w:r>
      <w:r w:rsidRPr="00030779">
        <w:rPr>
          <w:rFonts w:ascii="Times" w:hAnsi="Times" w:cs="Times"/>
          <w:iCs/>
        </w:rPr>
        <w:t xml:space="preserve"> amongst the SSBs in </w:t>
      </w:r>
      <w:r w:rsidRPr="00030779">
        <w:rPr>
          <w:rFonts w:ascii="Times" w:hAnsi="Times" w:cs="Times"/>
          <w:i/>
          <w:iCs/>
        </w:rPr>
        <w:t>candidateBeamRSSCellList</w:t>
      </w:r>
      <w:r w:rsidRPr="00030779">
        <w:rPr>
          <w:rFonts w:ascii="Times" w:hAnsi="Times" w:cs="Times"/>
          <w:iCs/>
        </w:rPr>
        <w:t xml:space="preserve"> or the CSI-RSs with CSI-RSRP above </w:t>
      </w:r>
      <w:r w:rsidRPr="00030779">
        <w:rPr>
          <w:rFonts w:ascii="Times" w:hAnsi="Times" w:cs="Times"/>
          <w:i/>
          <w:iCs/>
        </w:rPr>
        <w:t>rsrp-ThresholdBFR</w:t>
      </w:r>
      <w:r w:rsidRPr="00030779">
        <w:rPr>
          <w:rFonts w:ascii="Times" w:hAnsi="Times" w:cs="Times"/>
          <w:iCs/>
        </w:rPr>
        <w:t xml:space="preserve"> amongst the CSI-RSs in </w:t>
      </w:r>
      <w:r w:rsidRPr="00030779">
        <w:rPr>
          <w:rFonts w:ascii="Times" w:hAnsi="Times" w:cs="Times"/>
          <w:i/>
          <w:iCs/>
        </w:rPr>
        <w:t>candidateBeamRSSCellList</w:t>
      </w:r>
      <w:r w:rsidRPr="00030779">
        <w:rPr>
          <w:rFonts w:ascii="Times" w:hAnsi="Times" w:cs="Times"/>
          <w:iCs/>
        </w:rPr>
        <w:t xml:space="preserve"> is available, the AC field is set to 1; otherwise, it is set to 0.</w:t>
      </w:r>
      <w:r w:rsidRPr="00030779">
        <w:rPr>
          <w:lang w:eastAsia="ko-KR"/>
        </w:rPr>
        <w:t xml:space="preserve"> If the AC field set to 1, the </w:t>
      </w:r>
      <w:r w:rsidRPr="00030779">
        <w:t xml:space="preserve">Candidate RS ID field is present. </w:t>
      </w:r>
      <w:r w:rsidRPr="00030779">
        <w:rPr>
          <w:lang w:eastAsia="ko-KR"/>
        </w:rPr>
        <w:t xml:space="preserve">If the AC field set to 0, </w:t>
      </w:r>
      <w:r w:rsidRPr="00030779">
        <w:t>R bits are present instead;</w:t>
      </w:r>
    </w:p>
    <w:p w14:paraId="72B2BCF2" w14:textId="77777777" w:rsidR="00EE48D6" w:rsidRPr="00030779" w:rsidRDefault="00EE48D6" w:rsidP="00EE48D6">
      <w:pPr>
        <w:pStyle w:val="B1"/>
      </w:pPr>
      <w:r w:rsidRPr="00030779">
        <w:t>-</w:t>
      </w:r>
      <w:r w:rsidRPr="00030779">
        <w:tab/>
      </w:r>
      <w:r w:rsidRPr="00030779">
        <w:rPr>
          <w:rFonts w:eastAsia="Malgun Gothic"/>
          <w:lang w:eastAsia="ko-KR"/>
        </w:rPr>
        <w:t>Candidate RS ID:</w:t>
      </w:r>
      <w:r w:rsidRPr="00030779">
        <w:t xml:space="preserve"> This field is set to the index of an SSB with SS-RSRP above </w:t>
      </w:r>
      <w:r w:rsidRPr="00030779">
        <w:rPr>
          <w:i/>
          <w:lang w:eastAsia="ko-KR"/>
        </w:rPr>
        <w:t>rsrp-ThresholdBFR</w:t>
      </w:r>
      <w:r w:rsidRPr="00030779">
        <w:rPr>
          <w:lang w:eastAsia="ko-KR"/>
        </w:rPr>
        <w:t xml:space="preserve"> amongst the SSBs in </w:t>
      </w:r>
      <w:r w:rsidRPr="00030779">
        <w:rPr>
          <w:i/>
          <w:szCs w:val="16"/>
        </w:rPr>
        <w:t>candidateBeamRSSCellLis</w:t>
      </w:r>
      <w:r w:rsidRPr="00030779">
        <w:rPr>
          <w:szCs w:val="16"/>
        </w:rPr>
        <w:t>t</w:t>
      </w:r>
      <w:r w:rsidRPr="00030779">
        <w:rPr>
          <w:lang w:eastAsia="ko-KR"/>
        </w:rPr>
        <w:t xml:space="preserve"> or to the index of a CSI-RS with CSI-RSRP above </w:t>
      </w:r>
      <w:r w:rsidRPr="00030779">
        <w:rPr>
          <w:i/>
          <w:lang w:eastAsia="ko-KR"/>
        </w:rPr>
        <w:t>rsrp-ThresholdBFR</w:t>
      </w:r>
      <w:r w:rsidRPr="00030779">
        <w:rPr>
          <w:lang w:eastAsia="ko-KR"/>
        </w:rPr>
        <w:t xml:space="preserve"> amongst the CSI-RSs in </w:t>
      </w:r>
      <w:r w:rsidRPr="00030779">
        <w:rPr>
          <w:i/>
          <w:szCs w:val="16"/>
        </w:rPr>
        <w:t>candidateBeamRSSCellLis</w:t>
      </w:r>
      <w:r w:rsidRPr="00030779">
        <w:rPr>
          <w:szCs w:val="16"/>
        </w:rPr>
        <w:t>t</w:t>
      </w:r>
      <w:r w:rsidRPr="00030779">
        <w:t>. The length of this field is 6 bits.</w:t>
      </w:r>
    </w:p>
    <w:p w14:paraId="4E078746" w14:textId="77777777" w:rsidR="00EE48D6" w:rsidRPr="00030779" w:rsidRDefault="00EE48D6" w:rsidP="00EE48D6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R: Reserved bit, set to 0.</w:t>
      </w:r>
    </w:p>
    <w:p w14:paraId="11DD6FE9" w14:textId="77777777" w:rsidR="00EE48D6" w:rsidRPr="00030779" w:rsidRDefault="00EE48D6" w:rsidP="00EE48D6">
      <w:pPr>
        <w:pStyle w:val="TH"/>
        <w:rPr>
          <w:rFonts w:eastAsiaTheme="minorEastAsia"/>
          <w:lang w:eastAsia="ko-KR"/>
        </w:rPr>
      </w:pPr>
      <w:r w:rsidRPr="00030779">
        <w:object w:dxaOrig="4575" w:dyaOrig="2730" w14:anchorId="5606A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45pt;height:135.95pt" o:ole="">
            <v:imagedata r:id="rId21" o:title=""/>
          </v:shape>
          <o:OLEObject Type="Embed" ProgID="Visio.Drawing.15" ShapeID="_x0000_i1025" DrawAspect="Content" ObjectID="_1658310969" r:id="rId22"/>
        </w:object>
      </w:r>
    </w:p>
    <w:p w14:paraId="771AEB33" w14:textId="77777777" w:rsidR="00EE48D6" w:rsidRPr="00030779" w:rsidRDefault="00EE48D6" w:rsidP="00EE48D6">
      <w:pPr>
        <w:pStyle w:val="TF"/>
        <w:rPr>
          <w:noProof/>
        </w:rPr>
      </w:pPr>
      <w:r w:rsidRPr="00030779">
        <w:rPr>
          <w:noProof/>
        </w:rPr>
        <w:t xml:space="preserve">Figure 6.1.3.23-1: </w:t>
      </w:r>
      <w:r w:rsidRPr="00030779">
        <w:rPr>
          <w:noProof/>
          <w:lang w:eastAsia="ko-KR"/>
        </w:rPr>
        <w:t>SCell BFR</w:t>
      </w:r>
      <w:r w:rsidRPr="00030779">
        <w:rPr>
          <w:noProof/>
        </w:rPr>
        <w:t xml:space="preserve"> and Truncated SCell BFR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 the hig</w:t>
      </w:r>
      <w:r w:rsidRPr="00030779">
        <w:rPr>
          <w:noProof/>
          <w:lang w:eastAsia="ko-KR"/>
        </w:rPr>
        <w:t>h</w:t>
      </w:r>
      <w:r w:rsidRPr="00030779">
        <w:rPr>
          <w:noProof/>
        </w:rPr>
        <w:t xml:space="preserve">est </w:t>
      </w:r>
      <w:r w:rsidRPr="00030779">
        <w:rPr>
          <w:i/>
          <w:noProof/>
        </w:rPr>
        <w:t>S</w:t>
      </w:r>
      <w:r w:rsidRPr="00030779">
        <w:rPr>
          <w:i/>
          <w:noProof/>
          <w:lang w:eastAsia="ko-KR"/>
        </w:rPr>
        <w:t>erv</w:t>
      </w:r>
      <w:r w:rsidRPr="00030779">
        <w:rPr>
          <w:i/>
          <w:noProof/>
        </w:rPr>
        <w:t>CellIndex</w:t>
      </w:r>
      <w:r w:rsidRPr="00030779">
        <w:rPr>
          <w:noProof/>
        </w:rPr>
        <w:t xml:space="preserve"> of this MAC entity's SCell configured with BFD is less than 8</w:t>
      </w:r>
    </w:p>
    <w:p w14:paraId="5EBDEE26" w14:textId="77777777" w:rsidR="00EE48D6" w:rsidRPr="00030779" w:rsidRDefault="00EE48D6" w:rsidP="00EE48D6">
      <w:pPr>
        <w:pStyle w:val="TH"/>
        <w:rPr>
          <w:lang w:eastAsia="ko-KR"/>
        </w:rPr>
      </w:pPr>
      <w:r w:rsidRPr="00030779">
        <w:object w:dxaOrig="4575" w:dyaOrig="4425" w14:anchorId="57706315">
          <v:shape id="_x0000_i1026" type="#_x0000_t75" style="width:229.45pt;height:221.35pt" o:ole="">
            <v:imagedata r:id="rId23" o:title=""/>
          </v:shape>
          <o:OLEObject Type="Embed" ProgID="Visio.Drawing.15" ShapeID="_x0000_i1026" DrawAspect="Content" ObjectID="_1658310970" r:id="rId24"/>
        </w:object>
      </w:r>
    </w:p>
    <w:p w14:paraId="376613ED" w14:textId="77777777" w:rsidR="00EE48D6" w:rsidRPr="00030779" w:rsidRDefault="00EE48D6" w:rsidP="00EE48D6">
      <w:pPr>
        <w:pStyle w:val="TF"/>
        <w:rPr>
          <w:noProof/>
        </w:rPr>
      </w:pPr>
      <w:r w:rsidRPr="00030779">
        <w:rPr>
          <w:noProof/>
        </w:rPr>
        <w:t>Figure 6.1.3.</w:t>
      </w:r>
      <w:r w:rsidRPr="00030779">
        <w:rPr>
          <w:noProof/>
          <w:lang w:eastAsia="ko-KR"/>
        </w:rPr>
        <w:t>23</w:t>
      </w:r>
      <w:r w:rsidRPr="00030779">
        <w:rPr>
          <w:noProof/>
        </w:rPr>
        <w:t>-</w:t>
      </w:r>
      <w:r w:rsidRPr="00030779">
        <w:rPr>
          <w:noProof/>
          <w:lang w:eastAsia="ko-KR"/>
        </w:rPr>
        <w:t>2</w:t>
      </w:r>
      <w:r w:rsidRPr="00030779">
        <w:rPr>
          <w:noProof/>
        </w:rPr>
        <w:t xml:space="preserve">: </w:t>
      </w:r>
      <w:r w:rsidRPr="00030779">
        <w:rPr>
          <w:noProof/>
          <w:lang w:eastAsia="ko-KR"/>
        </w:rPr>
        <w:t>SCell BFR</w:t>
      </w:r>
      <w:r w:rsidRPr="00030779">
        <w:rPr>
          <w:noProof/>
        </w:rPr>
        <w:t xml:space="preserve"> and Truncated SCell BFR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 the hig</w:t>
      </w:r>
      <w:r w:rsidRPr="00030779">
        <w:rPr>
          <w:noProof/>
          <w:lang w:eastAsia="ko-KR"/>
        </w:rPr>
        <w:t>h</w:t>
      </w:r>
      <w:r w:rsidRPr="00030779">
        <w:rPr>
          <w:noProof/>
        </w:rPr>
        <w:t xml:space="preserve">est </w:t>
      </w:r>
      <w:r w:rsidRPr="00030779">
        <w:rPr>
          <w:i/>
          <w:noProof/>
        </w:rPr>
        <w:t>S</w:t>
      </w:r>
      <w:r w:rsidRPr="00030779">
        <w:rPr>
          <w:i/>
          <w:noProof/>
          <w:lang w:eastAsia="ko-KR"/>
        </w:rPr>
        <w:t>erv</w:t>
      </w:r>
      <w:r w:rsidRPr="00030779">
        <w:rPr>
          <w:i/>
          <w:noProof/>
        </w:rPr>
        <w:t>CellIndex</w:t>
      </w:r>
      <w:r w:rsidRPr="00030779">
        <w:rPr>
          <w:noProof/>
        </w:rPr>
        <w:t xml:space="preserve"> of this MAC entity's SCell configured with BFD is equal to or higher than 8</w:t>
      </w:r>
    </w:p>
    <w:p w14:paraId="68A3E1A9" w14:textId="7214EE80" w:rsidR="00CE452A" w:rsidRDefault="00CE452A">
      <w:pPr>
        <w:rPr>
          <w:noProof/>
        </w:rPr>
      </w:pPr>
    </w:p>
    <w:p w14:paraId="55A055D3" w14:textId="77777777" w:rsidR="00CE452A" w:rsidRPr="002172C8" w:rsidRDefault="00CE452A" w:rsidP="00CE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280EAA19" w14:textId="77777777" w:rsidR="00CE452A" w:rsidRDefault="00CE452A">
      <w:pPr>
        <w:rPr>
          <w:noProof/>
        </w:rPr>
      </w:pPr>
    </w:p>
    <w:sectPr w:rsidR="00CE452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B8E57" w14:textId="77777777" w:rsidR="00093230" w:rsidRDefault="00093230">
      <w:r>
        <w:separator/>
      </w:r>
    </w:p>
  </w:endnote>
  <w:endnote w:type="continuationSeparator" w:id="0">
    <w:p w14:paraId="3718D8DF" w14:textId="77777777" w:rsidR="00093230" w:rsidRDefault="0009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FD3A4" w14:textId="77777777" w:rsidR="001A5B85" w:rsidRDefault="001A5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CBD40" w14:textId="77777777" w:rsidR="001A5B85" w:rsidRDefault="001A5B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2B54B" w14:textId="77777777" w:rsidR="001A5B85" w:rsidRDefault="001A5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1B9B3" w14:textId="77777777" w:rsidR="00093230" w:rsidRDefault="00093230">
      <w:r>
        <w:separator/>
      </w:r>
    </w:p>
  </w:footnote>
  <w:footnote w:type="continuationSeparator" w:id="0">
    <w:p w14:paraId="283054C3" w14:textId="77777777" w:rsidR="00093230" w:rsidRDefault="0009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CE6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5A63" w14:textId="77777777" w:rsidR="001A5B85" w:rsidRDefault="001A5B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477E5" w14:textId="77777777" w:rsidR="001A5B85" w:rsidRDefault="001A5B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22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6A2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6EE5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F7ED7"/>
    <w:multiLevelType w:val="hybridMultilevel"/>
    <w:tmpl w:val="1C36CD7E"/>
    <w:lvl w:ilvl="0" w:tplc="6DE436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106A0A"/>
    <w:multiLevelType w:val="hybridMultilevel"/>
    <w:tmpl w:val="E4E6CCB2"/>
    <w:lvl w:ilvl="0" w:tplc="82A091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A37E6C"/>
    <w:multiLevelType w:val="hybridMultilevel"/>
    <w:tmpl w:val="046C1ADC"/>
    <w:lvl w:ilvl="0" w:tplc="FAECEA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CE82751"/>
    <w:multiLevelType w:val="hybridMultilevel"/>
    <w:tmpl w:val="9CD6333E"/>
    <w:lvl w:ilvl="0" w:tplc="B1E40CF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2C1633"/>
    <w:multiLevelType w:val="hybridMultilevel"/>
    <w:tmpl w:val="872AB9EE"/>
    <w:lvl w:ilvl="0" w:tplc="3DB22C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A85"/>
    <w:rsid w:val="00093230"/>
    <w:rsid w:val="000A5DCE"/>
    <w:rsid w:val="000A6394"/>
    <w:rsid w:val="000B7FED"/>
    <w:rsid w:val="000C038A"/>
    <w:rsid w:val="000C6598"/>
    <w:rsid w:val="000F0C58"/>
    <w:rsid w:val="001224F1"/>
    <w:rsid w:val="00145D43"/>
    <w:rsid w:val="00151F1E"/>
    <w:rsid w:val="00192C46"/>
    <w:rsid w:val="00197F50"/>
    <w:rsid w:val="001A08B3"/>
    <w:rsid w:val="001A5B85"/>
    <w:rsid w:val="001A617C"/>
    <w:rsid w:val="001A7B60"/>
    <w:rsid w:val="001B52F0"/>
    <w:rsid w:val="001B7A65"/>
    <w:rsid w:val="001E41F3"/>
    <w:rsid w:val="001F1D4E"/>
    <w:rsid w:val="001F7BE0"/>
    <w:rsid w:val="002134E0"/>
    <w:rsid w:val="00214441"/>
    <w:rsid w:val="002403D1"/>
    <w:rsid w:val="00253894"/>
    <w:rsid w:val="0025604D"/>
    <w:rsid w:val="0026004D"/>
    <w:rsid w:val="002640DD"/>
    <w:rsid w:val="00274020"/>
    <w:rsid w:val="00275D12"/>
    <w:rsid w:val="00284FEB"/>
    <w:rsid w:val="002860C4"/>
    <w:rsid w:val="002A0487"/>
    <w:rsid w:val="002B5741"/>
    <w:rsid w:val="002F3039"/>
    <w:rsid w:val="002F7C9B"/>
    <w:rsid w:val="00303E01"/>
    <w:rsid w:val="00305409"/>
    <w:rsid w:val="00306641"/>
    <w:rsid w:val="00321B29"/>
    <w:rsid w:val="00325E73"/>
    <w:rsid w:val="003426EE"/>
    <w:rsid w:val="003552E7"/>
    <w:rsid w:val="003609EF"/>
    <w:rsid w:val="0036231A"/>
    <w:rsid w:val="00374DD4"/>
    <w:rsid w:val="003B1C21"/>
    <w:rsid w:val="003D4803"/>
    <w:rsid w:val="003E07B5"/>
    <w:rsid w:val="003E1A36"/>
    <w:rsid w:val="00410371"/>
    <w:rsid w:val="00410F06"/>
    <w:rsid w:val="004242F1"/>
    <w:rsid w:val="00426A59"/>
    <w:rsid w:val="00426B62"/>
    <w:rsid w:val="00437C88"/>
    <w:rsid w:val="00444E92"/>
    <w:rsid w:val="00452C52"/>
    <w:rsid w:val="00461942"/>
    <w:rsid w:val="004838DC"/>
    <w:rsid w:val="00484800"/>
    <w:rsid w:val="004859F6"/>
    <w:rsid w:val="004957E9"/>
    <w:rsid w:val="004A1767"/>
    <w:rsid w:val="004B0116"/>
    <w:rsid w:val="004B4EFA"/>
    <w:rsid w:val="004B75B7"/>
    <w:rsid w:val="004E6A96"/>
    <w:rsid w:val="0051215F"/>
    <w:rsid w:val="00514522"/>
    <w:rsid w:val="0051580D"/>
    <w:rsid w:val="005447E6"/>
    <w:rsid w:val="00547111"/>
    <w:rsid w:val="00563E19"/>
    <w:rsid w:val="00564DAF"/>
    <w:rsid w:val="00592D74"/>
    <w:rsid w:val="005A3440"/>
    <w:rsid w:val="005E2C44"/>
    <w:rsid w:val="005F2903"/>
    <w:rsid w:val="00621188"/>
    <w:rsid w:val="006257ED"/>
    <w:rsid w:val="0065254D"/>
    <w:rsid w:val="006808B6"/>
    <w:rsid w:val="00680976"/>
    <w:rsid w:val="006924B6"/>
    <w:rsid w:val="00695808"/>
    <w:rsid w:val="006B46FB"/>
    <w:rsid w:val="006B79B1"/>
    <w:rsid w:val="006E21FB"/>
    <w:rsid w:val="006F454B"/>
    <w:rsid w:val="00703AE4"/>
    <w:rsid w:val="00703D56"/>
    <w:rsid w:val="00712773"/>
    <w:rsid w:val="00761E74"/>
    <w:rsid w:val="007775B5"/>
    <w:rsid w:val="00792342"/>
    <w:rsid w:val="007977A8"/>
    <w:rsid w:val="007A663D"/>
    <w:rsid w:val="007B512A"/>
    <w:rsid w:val="007C2097"/>
    <w:rsid w:val="007D63A0"/>
    <w:rsid w:val="007D6A07"/>
    <w:rsid w:val="007E2720"/>
    <w:rsid w:val="007E77AF"/>
    <w:rsid w:val="007F3A44"/>
    <w:rsid w:val="007F7259"/>
    <w:rsid w:val="008040A8"/>
    <w:rsid w:val="00812F6B"/>
    <w:rsid w:val="008173BB"/>
    <w:rsid w:val="008279FA"/>
    <w:rsid w:val="008336F2"/>
    <w:rsid w:val="008626E7"/>
    <w:rsid w:val="00870EE7"/>
    <w:rsid w:val="008863B9"/>
    <w:rsid w:val="0089572B"/>
    <w:rsid w:val="008A45A6"/>
    <w:rsid w:val="008D3619"/>
    <w:rsid w:val="008E3345"/>
    <w:rsid w:val="008F0814"/>
    <w:rsid w:val="008F2955"/>
    <w:rsid w:val="008F686C"/>
    <w:rsid w:val="00903B26"/>
    <w:rsid w:val="0091279B"/>
    <w:rsid w:val="009148DE"/>
    <w:rsid w:val="00941E30"/>
    <w:rsid w:val="00943E7E"/>
    <w:rsid w:val="009777D9"/>
    <w:rsid w:val="00991B88"/>
    <w:rsid w:val="009A540E"/>
    <w:rsid w:val="009A5753"/>
    <w:rsid w:val="009A579D"/>
    <w:rsid w:val="009A7FF2"/>
    <w:rsid w:val="009E3297"/>
    <w:rsid w:val="009F734F"/>
    <w:rsid w:val="00A0403D"/>
    <w:rsid w:val="00A24040"/>
    <w:rsid w:val="00A246B6"/>
    <w:rsid w:val="00A33E27"/>
    <w:rsid w:val="00A35D41"/>
    <w:rsid w:val="00A36F61"/>
    <w:rsid w:val="00A47E70"/>
    <w:rsid w:val="00A50CF0"/>
    <w:rsid w:val="00A54D84"/>
    <w:rsid w:val="00A7671C"/>
    <w:rsid w:val="00AA2CBC"/>
    <w:rsid w:val="00AA3F48"/>
    <w:rsid w:val="00AB5AF2"/>
    <w:rsid w:val="00AB7584"/>
    <w:rsid w:val="00AC4EA7"/>
    <w:rsid w:val="00AC5820"/>
    <w:rsid w:val="00AD1CD8"/>
    <w:rsid w:val="00B05B1A"/>
    <w:rsid w:val="00B14A85"/>
    <w:rsid w:val="00B153BA"/>
    <w:rsid w:val="00B258BB"/>
    <w:rsid w:val="00B276CB"/>
    <w:rsid w:val="00B67B97"/>
    <w:rsid w:val="00B968C8"/>
    <w:rsid w:val="00BA3EC5"/>
    <w:rsid w:val="00BA51D9"/>
    <w:rsid w:val="00BA59FA"/>
    <w:rsid w:val="00BB5DFC"/>
    <w:rsid w:val="00BD279D"/>
    <w:rsid w:val="00BD6BB8"/>
    <w:rsid w:val="00BF6788"/>
    <w:rsid w:val="00C013A9"/>
    <w:rsid w:val="00C14D08"/>
    <w:rsid w:val="00C15F4D"/>
    <w:rsid w:val="00C66BA2"/>
    <w:rsid w:val="00C7668A"/>
    <w:rsid w:val="00C95985"/>
    <w:rsid w:val="00CA1929"/>
    <w:rsid w:val="00CB062C"/>
    <w:rsid w:val="00CB3DBE"/>
    <w:rsid w:val="00CC5026"/>
    <w:rsid w:val="00CC68D0"/>
    <w:rsid w:val="00CE452A"/>
    <w:rsid w:val="00CE526E"/>
    <w:rsid w:val="00CE57FB"/>
    <w:rsid w:val="00CE772B"/>
    <w:rsid w:val="00D03F9A"/>
    <w:rsid w:val="00D06D51"/>
    <w:rsid w:val="00D11F8F"/>
    <w:rsid w:val="00D24991"/>
    <w:rsid w:val="00D50255"/>
    <w:rsid w:val="00D57264"/>
    <w:rsid w:val="00D57A84"/>
    <w:rsid w:val="00D66520"/>
    <w:rsid w:val="00DC4E08"/>
    <w:rsid w:val="00DE34CF"/>
    <w:rsid w:val="00DF1D70"/>
    <w:rsid w:val="00E1363D"/>
    <w:rsid w:val="00E13F3D"/>
    <w:rsid w:val="00E34898"/>
    <w:rsid w:val="00E55E73"/>
    <w:rsid w:val="00E63C74"/>
    <w:rsid w:val="00E64117"/>
    <w:rsid w:val="00E85514"/>
    <w:rsid w:val="00E96851"/>
    <w:rsid w:val="00EA4A33"/>
    <w:rsid w:val="00EB09B7"/>
    <w:rsid w:val="00EB2B7D"/>
    <w:rsid w:val="00EB56ED"/>
    <w:rsid w:val="00ED5C1C"/>
    <w:rsid w:val="00EE2EA3"/>
    <w:rsid w:val="00EE48D6"/>
    <w:rsid w:val="00EE7D7C"/>
    <w:rsid w:val="00EF63FC"/>
    <w:rsid w:val="00F02EC4"/>
    <w:rsid w:val="00F1080A"/>
    <w:rsid w:val="00F210CE"/>
    <w:rsid w:val="00F25D98"/>
    <w:rsid w:val="00F300FB"/>
    <w:rsid w:val="00F33EEA"/>
    <w:rsid w:val="00F66F90"/>
    <w:rsid w:val="00F845BF"/>
    <w:rsid w:val="00FB6386"/>
    <w:rsid w:val="00FE4B87"/>
    <w:rsid w:val="00FE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303E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E4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E45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E45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45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E48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E48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E48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0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64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BC3A-9AC3-4D80-97F4-58BE45DF571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9ED9AB-B83D-408D-A9EB-105E1477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FF8D0-6ECF-45FB-890D-8319846A80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0831B-8205-44C8-B136-958D04A3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1429</Words>
  <Characters>7605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Qualcomm-Ruiming</cp:lastModifiedBy>
  <cp:revision>2</cp:revision>
  <cp:lastPrinted>1900-01-01T08:00:00Z</cp:lastPrinted>
  <dcterms:created xsi:type="dcterms:W3CDTF">2020-08-07T03:47:00Z</dcterms:created>
  <dcterms:modified xsi:type="dcterms:W3CDTF">2020-08-07T03:47:00Z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