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90ED8" w14:textId="58474BBA" w:rsidR="00CB416B" w:rsidRPr="00CE0424" w:rsidRDefault="00CB416B" w:rsidP="00CB41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10-e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82090" w:rsidRPr="00B82090">
        <w:rPr>
          <w:sz w:val="32"/>
          <w:szCs w:val="32"/>
        </w:rPr>
        <w:t>R2-2005118</w:t>
      </w:r>
      <w:bookmarkStart w:id="0" w:name="_GoBack"/>
      <w:bookmarkEnd w:id="0"/>
    </w:p>
    <w:p w14:paraId="211B2912" w14:textId="77777777" w:rsidR="00CB416B" w:rsidRPr="002A54BE" w:rsidRDefault="00CB416B" w:rsidP="00CB416B">
      <w:pPr>
        <w:pStyle w:val="3GPPHeader"/>
      </w:pPr>
      <w:r w:rsidRPr="00DD24F8">
        <w:t xml:space="preserve">Electronic meeting, </w:t>
      </w:r>
      <w:r w:rsidRPr="00605538">
        <w:t xml:space="preserve">1st - 12th </w:t>
      </w:r>
      <w:proofErr w:type="gramStart"/>
      <w:r w:rsidRPr="00605538">
        <w:t>June,</w:t>
      </w:r>
      <w:proofErr w:type="gramEnd"/>
      <w:r w:rsidRPr="00605538">
        <w:t xml:space="preserve">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7F9E480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0756D7">
        <w:rPr>
          <w:rFonts w:ascii="Arial" w:hAnsi="Arial" w:cs="Arial"/>
          <w:b/>
        </w:rPr>
        <w:t>[DRAFT]</w:t>
      </w:r>
      <w:r w:rsidRPr="000756D7">
        <w:rPr>
          <w:rFonts w:ascii="Arial" w:hAnsi="Arial" w:cs="Arial"/>
          <w:bCs/>
        </w:rPr>
        <w:t xml:space="preserve"> </w:t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>on SCell dormancy requirement scope</w:t>
      </w:r>
    </w:p>
    <w:p w14:paraId="7E778B80" w14:textId="43EAE358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>on SCell dormancy requirement scope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R4-2005424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23B18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FA1880" w:rsidRPr="00FA1880">
        <w:rPr>
          <w:rFonts w:ascii="Arial" w:hAnsi="Arial" w:cs="Arial"/>
          <w:bCs/>
        </w:rPr>
        <w:t>LTE_NR_DC_CA_enh-Core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4E630C65" w14:textId="353B1A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69488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07EC2">
        <w:rPr>
          <w:rFonts w:ascii="Arial" w:hAnsi="Arial" w:cs="Arial"/>
          <w:bCs/>
          <w:lang w:eastAsia="ja-JP"/>
        </w:rPr>
        <w:t>RAN</w:t>
      </w:r>
      <w:r w:rsidR="00A46B42">
        <w:rPr>
          <w:rFonts w:ascii="Arial" w:hAnsi="Arial" w:cs="Arial"/>
          <w:bCs/>
          <w:lang w:eastAsia="ja-JP"/>
        </w:rPr>
        <w:t xml:space="preserve"> </w:t>
      </w:r>
      <w:r w:rsidR="00A46B42">
        <w:rPr>
          <w:rFonts w:ascii="Arial" w:hAnsi="Arial" w:cs="Arial"/>
          <w:bCs/>
        </w:rPr>
        <w:t>WG1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B2472A" w14:textId="0E5BD7D7" w:rsidR="00453AB5" w:rsidRPr="00C909E7" w:rsidRDefault="001D11B2" w:rsidP="00B3435D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r w:rsidR="00245490" w:rsidRPr="00245490">
        <w:rPr>
          <w:rFonts w:ascii="Arial" w:hAnsi="Arial" w:cs="Arial"/>
        </w:rPr>
        <w:t>SCell dormancy requirement scope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</w:t>
      </w:r>
      <w:r w:rsidR="00437095">
        <w:rPr>
          <w:rFonts w:ascii="Arial" w:hAnsi="Arial" w:cs="Arial"/>
        </w:rPr>
        <w:t>10-e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221B71" w:rsidRPr="00221B71">
        <w:rPr>
          <w:rFonts w:ascii="Arial" w:hAnsi="Arial" w:cs="Arial"/>
        </w:rPr>
        <w:t>no timer-based transition is defined between non-dormant BWP and dormant</w:t>
      </w:r>
      <w:r w:rsidR="00A67997">
        <w:rPr>
          <w:rFonts w:ascii="Arial" w:hAnsi="Arial" w:cs="Arial"/>
        </w:rPr>
        <w:t xml:space="preserve">, i.e. </w:t>
      </w:r>
      <w:r w:rsidR="00A67997" w:rsidRPr="00A67997">
        <w:rPr>
          <w:rFonts w:ascii="Arial" w:hAnsi="Arial" w:cs="Arial"/>
        </w:rPr>
        <w:t xml:space="preserve">RAN4 </w:t>
      </w:r>
      <w:r w:rsidR="00A67997">
        <w:rPr>
          <w:rFonts w:ascii="Arial" w:hAnsi="Arial" w:cs="Arial"/>
        </w:rPr>
        <w:t xml:space="preserve">is not </w:t>
      </w:r>
      <w:r w:rsidR="00A67997" w:rsidRPr="00A67997">
        <w:rPr>
          <w:rFonts w:ascii="Arial" w:hAnsi="Arial" w:cs="Arial"/>
        </w:rPr>
        <w:t>expected to derive</w:t>
      </w:r>
      <w:r w:rsidR="00DF0559">
        <w:rPr>
          <w:rFonts w:ascii="Arial" w:hAnsi="Arial" w:cs="Arial"/>
        </w:rPr>
        <w:t xml:space="preserve"> any</w:t>
      </w:r>
      <w:r w:rsidR="00A67997" w:rsidRPr="00A67997">
        <w:rPr>
          <w:rFonts w:ascii="Arial" w:hAnsi="Arial" w:cs="Arial"/>
        </w:rPr>
        <w:t xml:space="preserve"> requirements associated with any kind of timer-based transition</w:t>
      </w:r>
      <w:r w:rsidR="005C660B">
        <w:rPr>
          <w:rFonts w:ascii="Arial" w:hAnsi="Arial" w:cs="Arial"/>
        </w:rPr>
        <w:t xml:space="preserve"> for BWP dormancy</w:t>
      </w:r>
      <w:r w:rsidR="00207769">
        <w:rPr>
          <w:rFonts w:ascii="Arial" w:hAnsi="Arial" w:cs="Arial"/>
        </w:rPr>
        <w:t xml:space="preserve">. </w:t>
      </w: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107CFA87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0448AD">
        <w:rPr>
          <w:rFonts w:ascii="Arial" w:hAnsi="Arial" w:cs="Arial"/>
          <w:lang w:eastAsia="ja-JP"/>
        </w:rPr>
        <w:t>RAN</w:t>
      </w:r>
      <w:r w:rsidR="000448AD">
        <w:rPr>
          <w:rFonts w:ascii="Arial" w:hAnsi="Arial" w:cs="Arial"/>
          <w:lang w:eastAsia="ja-JP"/>
        </w:rPr>
        <w:t>2</w:t>
      </w:r>
      <w:r w:rsidR="000448AD" w:rsidRPr="000448AD">
        <w:rPr>
          <w:rFonts w:ascii="Arial" w:hAnsi="Arial" w:cs="Arial"/>
          <w:lang w:eastAsia="ja-JP"/>
        </w:rPr>
        <w:t xml:space="preserve"> respectfully asks RAN</w:t>
      </w:r>
      <w:r w:rsidR="000448AD">
        <w:rPr>
          <w:rFonts w:ascii="Arial" w:hAnsi="Arial" w:cs="Arial"/>
          <w:lang w:eastAsia="ja-JP"/>
        </w:rPr>
        <w:t>4</w:t>
      </w:r>
      <w:r w:rsidR="000448AD" w:rsidRPr="000448AD">
        <w:rPr>
          <w:rFonts w:ascii="Arial" w:hAnsi="Arial" w:cs="Arial"/>
          <w:lang w:eastAsia="ja-JP"/>
        </w:rPr>
        <w:t xml:space="preserve"> to take the above decision into account.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80953A" w14:textId="1D08EFA5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11-bis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 xml:space="preserve">12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B45D0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8F2ABB">
        <w:rPr>
          <w:rFonts w:ascii="Arial" w:hAnsi="Arial" w:cs="Arial"/>
          <w:bCs/>
        </w:rPr>
        <w:t>India</w:t>
      </w:r>
    </w:p>
    <w:p w14:paraId="419D24C1" w14:textId="19F4C2F9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12</w:t>
      </w:r>
      <w:r w:rsidRPr="00FE4132">
        <w:rPr>
          <w:rFonts w:ascii="Arial" w:hAnsi="Arial" w:cs="Arial"/>
          <w:bCs/>
        </w:rPr>
        <w:tab/>
        <w:t>20</w:t>
      </w:r>
      <w:r w:rsidR="006E6046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 w:rsidR="006E6046">
        <w:rPr>
          <w:rFonts w:ascii="Arial" w:hAnsi="Arial" w:cs="Arial"/>
          <w:bCs/>
        </w:rPr>
        <w:t>16</w:t>
      </w:r>
      <w:r w:rsidRPr="00FE4132">
        <w:rPr>
          <w:rFonts w:ascii="Arial" w:hAnsi="Arial" w:cs="Arial"/>
          <w:bCs/>
        </w:rPr>
        <w:t xml:space="preserve"> to 2019-</w:t>
      </w:r>
      <w:r w:rsidR="006E6046">
        <w:rPr>
          <w:rFonts w:ascii="Arial" w:hAnsi="Arial" w:cs="Arial"/>
          <w:bCs/>
        </w:rPr>
        <w:t>11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6E6046">
        <w:rPr>
          <w:rFonts w:ascii="Arial" w:hAnsi="Arial" w:cs="Arial"/>
          <w:bCs/>
        </w:rPr>
        <w:t>0</w:t>
      </w:r>
      <w:r w:rsidRPr="00FE4132">
        <w:rPr>
          <w:rFonts w:ascii="Arial" w:hAnsi="Arial" w:cs="Arial"/>
          <w:bCs/>
        </w:rPr>
        <w:tab/>
      </w:r>
      <w:r w:rsidR="00EC03C6">
        <w:rPr>
          <w:rFonts w:ascii="Arial" w:hAnsi="Arial" w:cs="Arial"/>
          <w:bCs/>
        </w:rPr>
        <w:t>US</w:t>
      </w: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B2F33" w14:textId="77777777" w:rsidR="00107CB7" w:rsidRDefault="00107CB7">
      <w:r>
        <w:separator/>
      </w:r>
    </w:p>
  </w:endnote>
  <w:endnote w:type="continuationSeparator" w:id="0">
    <w:p w14:paraId="1A072F43" w14:textId="77777777" w:rsidR="00107CB7" w:rsidRDefault="0010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ED1C5" w14:textId="77777777" w:rsidR="00107CB7" w:rsidRDefault="00107CB7">
      <w:r>
        <w:separator/>
      </w:r>
    </w:p>
  </w:footnote>
  <w:footnote w:type="continuationSeparator" w:id="0">
    <w:p w14:paraId="758AB5BE" w14:textId="77777777" w:rsidR="00107CB7" w:rsidRDefault="00107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3A9"/>
    <w:rsid w:val="00000185"/>
    <w:rsid w:val="0001248D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1001E0"/>
    <w:rsid w:val="00103422"/>
    <w:rsid w:val="00107CB7"/>
    <w:rsid w:val="00110987"/>
    <w:rsid w:val="0011581D"/>
    <w:rsid w:val="0011711B"/>
    <w:rsid w:val="00117ACB"/>
    <w:rsid w:val="0014107E"/>
    <w:rsid w:val="00176061"/>
    <w:rsid w:val="0019792C"/>
    <w:rsid w:val="001B7558"/>
    <w:rsid w:val="001D11B2"/>
    <w:rsid w:val="001D44D9"/>
    <w:rsid w:val="001E04F5"/>
    <w:rsid w:val="002068C9"/>
    <w:rsid w:val="00207769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C4706"/>
    <w:rsid w:val="003E1A57"/>
    <w:rsid w:val="003E3F5C"/>
    <w:rsid w:val="003E5585"/>
    <w:rsid w:val="003E799D"/>
    <w:rsid w:val="003F2694"/>
    <w:rsid w:val="003F529D"/>
    <w:rsid w:val="003F57D1"/>
    <w:rsid w:val="0043416B"/>
    <w:rsid w:val="00437095"/>
    <w:rsid w:val="00441715"/>
    <w:rsid w:val="00453AB5"/>
    <w:rsid w:val="00463675"/>
    <w:rsid w:val="00471E22"/>
    <w:rsid w:val="004958C4"/>
    <w:rsid w:val="004C13D7"/>
    <w:rsid w:val="005229D5"/>
    <w:rsid w:val="00523370"/>
    <w:rsid w:val="0052553C"/>
    <w:rsid w:val="0054523D"/>
    <w:rsid w:val="0055547F"/>
    <w:rsid w:val="005A51F5"/>
    <w:rsid w:val="005B0671"/>
    <w:rsid w:val="005B1F65"/>
    <w:rsid w:val="005C660B"/>
    <w:rsid w:val="005D3278"/>
    <w:rsid w:val="005E0421"/>
    <w:rsid w:val="005E7D9C"/>
    <w:rsid w:val="006015C5"/>
    <w:rsid w:val="006362DC"/>
    <w:rsid w:val="00646402"/>
    <w:rsid w:val="00661203"/>
    <w:rsid w:val="00680DE0"/>
    <w:rsid w:val="006B2EE2"/>
    <w:rsid w:val="006C7FDA"/>
    <w:rsid w:val="006E6046"/>
    <w:rsid w:val="006E779B"/>
    <w:rsid w:val="00710545"/>
    <w:rsid w:val="007211A9"/>
    <w:rsid w:val="007411DF"/>
    <w:rsid w:val="00765330"/>
    <w:rsid w:val="00777D78"/>
    <w:rsid w:val="007862AE"/>
    <w:rsid w:val="007E737B"/>
    <w:rsid w:val="007F04CD"/>
    <w:rsid w:val="00823553"/>
    <w:rsid w:val="008366AB"/>
    <w:rsid w:val="00846E6C"/>
    <w:rsid w:val="00847973"/>
    <w:rsid w:val="008568DD"/>
    <w:rsid w:val="00862FF1"/>
    <w:rsid w:val="008C74FE"/>
    <w:rsid w:val="008E40BF"/>
    <w:rsid w:val="008F2ABB"/>
    <w:rsid w:val="00923E7C"/>
    <w:rsid w:val="00924484"/>
    <w:rsid w:val="00992FE3"/>
    <w:rsid w:val="009B2C81"/>
    <w:rsid w:val="009B4259"/>
    <w:rsid w:val="009B4618"/>
    <w:rsid w:val="009E2A4B"/>
    <w:rsid w:val="00A07A72"/>
    <w:rsid w:val="00A13CC0"/>
    <w:rsid w:val="00A16EC6"/>
    <w:rsid w:val="00A25F33"/>
    <w:rsid w:val="00A31ADB"/>
    <w:rsid w:val="00A33ECA"/>
    <w:rsid w:val="00A41662"/>
    <w:rsid w:val="00A46B42"/>
    <w:rsid w:val="00A55C28"/>
    <w:rsid w:val="00A567AD"/>
    <w:rsid w:val="00A67997"/>
    <w:rsid w:val="00A9792D"/>
    <w:rsid w:val="00AA123B"/>
    <w:rsid w:val="00AB3121"/>
    <w:rsid w:val="00AC5003"/>
    <w:rsid w:val="00AD3EAF"/>
    <w:rsid w:val="00AE4717"/>
    <w:rsid w:val="00AF4B35"/>
    <w:rsid w:val="00B002D6"/>
    <w:rsid w:val="00B12E6E"/>
    <w:rsid w:val="00B3435D"/>
    <w:rsid w:val="00B45D0D"/>
    <w:rsid w:val="00B75237"/>
    <w:rsid w:val="00B814A4"/>
    <w:rsid w:val="00B82090"/>
    <w:rsid w:val="00BE74E5"/>
    <w:rsid w:val="00C05653"/>
    <w:rsid w:val="00C10D32"/>
    <w:rsid w:val="00C323A9"/>
    <w:rsid w:val="00C5008E"/>
    <w:rsid w:val="00C563BE"/>
    <w:rsid w:val="00C909E7"/>
    <w:rsid w:val="00CA4569"/>
    <w:rsid w:val="00CB0E4E"/>
    <w:rsid w:val="00CB416B"/>
    <w:rsid w:val="00CC5F3C"/>
    <w:rsid w:val="00CD3DBD"/>
    <w:rsid w:val="00D012FF"/>
    <w:rsid w:val="00D0441F"/>
    <w:rsid w:val="00D3499E"/>
    <w:rsid w:val="00D678D3"/>
    <w:rsid w:val="00D87495"/>
    <w:rsid w:val="00D90673"/>
    <w:rsid w:val="00D9469F"/>
    <w:rsid w:val="00DF0559"/>
    <w:rsid w:val="00DF71FA"/>
    <w:rsid w:val="00E03405"/>
    <w:rsid w:val="00E07EC2"/>
    <w:rsid w:val="00E15C3C"/>
    <w:rsid w:val="00E174E8"/>
    <w:rsid w:val="00E242CB"/>
    <w:rsid w:val="00E406C0"/>
    <w:rsid w:val="00E440B1"/>
    <w:rsid w:val="00E649D8"/>
    <w:rsid w:val="00E73C76"/>
    <w:rsid w:val="00EA10C6"/>
    <w:rsid w:val="00EC03C6"/>
    <w:rsid w:val="00EC4FDB"/>
    <w:rsid w:val="00ED0241"/>
    <w:rsid w:val="00EF1BF4"/>
    <w:rsid w:val="00EF54DC"/>
    <w:rsid w:val="00F069EE"/>
    <w:rsid w:val="00F06B47"/>
    <w:rsid w:val="00F3579A"/>
    <w:rsid w:val="00F74523"/>
    <w:rsid w:val="00FA188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27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1154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32</cp:revision>
  <cp:lastPrinted>2002-04-23T07:10:00Z</cp:lastPrinted>
  <dcterms:created xsi:type="dcterms:W3CDTF">2019-11-21T23:54:00Z</dcterms:created>
  <dcterms:modified xsi:type="dcterms:W3CDTF">2020-05-21T13:08:00Z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