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505972C2"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#107</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R2-190</w:t>
      </w:r>
      <w:r w:rsidR="0019156E">
        <w:rPr>
          <w:rFonts w:ascii="Arial" w:hAnsi="Arial" w:cs="Arial"/>
          <w:b/>
          <w:sz w:val="24"/>
        </w:rPr>
        <w:t>9403</w:t>
      </w:r>
    </w:p>
    <w:p w14:paraId="71DCD6A9" w14:textId="717534B6" w:rsidR="00700715" w:rsidRPr="00FC7BBB" w:rsidRDefault="00B87FD6" w:rsidP="00700715">
      <w:pPr>
        <w:spacing w:after="0"/>
        <w:rPr>
          <w:rFonts w:ascii="Arial" w:hAnsi="Arial" w:cs="Arial"/>
          <w:b/>
          <w:sz w:val="24"/>
        </w:rPr>
      </w:pPr>
      <w:r>
        <w:rPr>
          <w:rFonts w:ascii="Arial" w:hAnsi="Arial" w:cs="Arial"/>
          <w:b/>
          <w:sz w:val="24"/>
          <w:lang w:val="en-US"/>
        </w:rPr>
        <w:t>Prague</w:t>
      </w:r>
      <w:r w:rsidR="00700715">
        <w:rPr>
          <w:rFonts w:ascii="Arial" w:hAnsi="Arial" w:cs="Arial"/>
          <w:b/>
          <w:sz w:val="24"/>
          <w:lang w:val="en-US"/>
        </w:rPr>
        <w:t xml:space="preserve">, </w:t>
      </w:r>
      <w:r>
        <w:rPr>
          <w:rFonts w:ascii="Arial" w:hAnsi="Arial" w:cs="Arial"/>
          <w:b/>
          <w:sz w:val="24"/>
          <w:lang w:val="en-US"/>
        </w:rPr>
        <w:t>Czech</w:t>
      </w:r>
      <w:r w:rsidR="00371090">
        <w:rPr>
          <w:rFonts w:ascii="Arial" w:hAnsi="Arial" w:cs="Arial"/>
          <w:b/>
          <w:sz w:val="24"/>
          <w:lang w:val="en-US"/>
        </w:rPr>
        <w:t xml:space="preserve">, </w:t>
      </w:r>
      <w:r>
        <w:rPr>
          <w:rFonts w:ascii="Arial" w:hAnsi="Arial" w:cs="Arial"/>
          <w:b/>
          <w:sz w:val="24"/>
          <w:lang w:val="en-US"/>
        </w:rPr>
        <w:t>26 – 31 August</w:t>
      </w:r>
      <w:r w:rsidR="00371090">
        <w:rPr>
          <w:rFonts w:ascii="Arial" w:hAnsi="Arial" w:cs="Arial"/>
          <w:b/>
          <w:sz w:val="24"/>
          <w:lang w:val="en-US"/>
        </w:rPr>
        <w:t>,</w:t>
      </w:r>
      <w:r w:rsidR="00700715">
        <w:rPr>
          <w:rFonts w:ascii="Arial" w:hAnsi="Arial" w:cs="Arial"/>
          <w:b/>
          <w:sz w:val="24"/>
          <w:lang w:val="en-US"/>
        </w:rPr>
        <w:t xml:space="preserve">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44131483"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41732D">
        <w:rPr>
          <w:rFonts w:ascii="Arial" w:hAnsi="Arial" w:cs="Arial"/>
          <w:b/>
          <w:bCs/>
          <w:sz w:val="24"/>
          <w:lang w:val="en-US"/>
        </w:rPr>
        <w:t>11.1</w:t>
      </w:r>
      <w:r w:rsidR="007F7E8C">
        <w:rPr>
          <w:rFonts w:ascii="Arial" w:hAnsi="Arial" w:cs="Arial"/>
          <w:b/>
          <w:bCs/>
          <w:sz w:val="24"/>
          <w:lang w:val="en-US"/>
        </w:rPr>
        <w:t>8</w:t>
      </w:r>
      <w:bookmarkStart w:id="1" w:name="_GoBack"/>
      <w:bookmarkEnd w:id="1"/>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0AE74978"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008658DD">
        <w:rPr>
          <w:rFonts w:ascii="Arial" w:hAnsi="Arial" w:cs="Arial"/>
          <w:b/>
          <w:bCs/>
          <w:sz w:val="24"/>
          <w:lang w:val="en-US"/>
        </w:rPr>
        <w:t>Access Control</w:t>
      </w:r>
      <w:r w:rsidR="00623CA3">
        <w:rPr>
          <w:rFonts w:ascii="Arial" w:hAnsi="Arial" w:cs="Arial"/>
          <w:b/>
          <w:bCs/>
          <w:sz w:val="24"/>
          <w:lang w:val="en-US"/>
        </w:rPr>
        <w:t xml:space="preserve"> for SNPN and CAG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583CC0">
      <w:pPr>
        <w:pStyle w:val="Heading1"/>
      </w:pPr>
      <w:r>
        <w:t>Introduction</w:t>
      </w:r>
      <w:r w:rsidR="00DE31C2">
        <w:t xml:space="preserve"> </w:t>
      </w:r>
    </w:p>
    <w:p w14:paraId="021D9C37" w14:textId="5A3527F7" w:rsidR="00396B04" w:rsidRDefault="00371090">
      <w:pPr>
        <w:rPr>
          <w:rFonts w:ascii="Times New Roman" w:hAnsi="Times New Roman"/>
        </w:rPr>
      </w:pPr>
      <w:r w:rsidRPr="00371090">
        <w:rPr>
          <w:rFonts w:ascii="Times New Roman" w:hAnsi="Times New Roman"/>
        </w:rPr>
        <w:t>SA2 sent a LS</w:t>
      </w:r>
      <w:r>
        <w:rPr>
          <w:rFonts w:ascii="Times New Roman" w:hAnsi="Times New Roman"/>
        </w:rPr>
        <w:t xml:space="preserve"> [1]</w:t>
      </w:r>
      <w:r w:rsidRPr="00371090">
        <w:rPr>
          <w:rFonts w:ascii="Times New Roman" w:hAnsi="Times New Roman"/>
        </w:rPr>
        <w:t xml:space="preserve"> to RAN2 regarding the support </w:t>
      </w:r>
      <w:r w:rsidR="00FB0CC0">
        <w:rPr>
          <w:rFonts w:ascii="Times New Roman" w:hAnsi="Times New Roman"/>
        </w:rPr>
        <w:t xml:space="preserve">of </w:t>
      </w:r>
      <w:r w:rsidRPr="00371090">
        <w:rPr>
          <w:rFonts w:ascii="Times New Roman" w:hAnsi="Times New Roman"/>
        </w:rPr>
        <w:t>non-public networks (NPN)</w:t>
      </w:r>
      <w:r>
        <w:rPr>
          <w:rFonts w:ascii="Times New Roman" w:hAnsi="Times New Roman"/>
        </w:rPr>
        <w:t>. According to the LS, 2 solutions have been selected:</w:t>
      </w:r>
    </w:p>
    <w:p w14:paraId="0675FE75" w14:textId="6714BD1D" w:rsidR="00371090" w:rsidRDefault="006F7696" w:rsidP="006F7696">
      <w:pPr>
        <w:ind w:left="720"/>
        <w:rPr>
          <w:rFonts w:ascii="Times New Roman" w:hAnsi="Times New Roman"/>
        </w:rPr>
      </w:pPr>
      <w:r>
        <w:rPr>
          <w:rFonts w:ascii="Times New Roman" w:hAnsi="Times New Roman"/>
        </w:rPr>
        <w:t xml:space="preserve">Solution#1: </w:t>
      </w:r>
      <w:r w:rsidRPr="00623CA3">
        <w:rPr>
          <w:rFonts w:ascii="Times New Roman" w:hAnsi="Times New Roman"/>
        </w:rPr>
        <w:t xml:space="preserve">Support </w:t>
      </w:r>
      <w:r w:rsidRPr="00623CA3">
        <w:t>a stand-alone Non-Public Network (SNPN) deployment</w:t>
      </w:r>
      <w:r>
        <w:t>, i.e. not relying on network functions provided by a PLMN</w:t>
      </w:r>
    </w:p>
    <w:p w14:paraId="269E98B6" w14:textId="0B382A42" w:rsidR="006F7696" w:rsidRDefault="006F7696" w:rsidP="006F7696">
      <w:pPr>
        <w:ind w:left="720"/>
      </w:pPr>
      <w:r>
        <w:rPr>
          <w:rFonts w:ascii="Times New Roman" w:hAnsi="Times New Roman"/>
        </w:rPr>
        <w:t xml:space="preserve">Solution#2: Support </w:t>
      </w:r>
      <w:r>
        <w:t>a non-stand-alone Non-Public Network deployment, i.e. with the support of a PLMN.</w:t>
      </w:r>
    </w:p>
    <w:p w14:paraId="153B8207" w14:textId="43AB09CD" w:rsidR="00346395" w:rsidRDefault="00197628" w:rsidP="006F7696">
      <w:r>
        <w:t>The action to RAN2 is to specify the related RAN functionality to support the 2 solutions.</w:t>
      </w:r>
    </w:p>
    <w:p w14:paraId="21A7FC1F" w14:textId="395FD81A" w:rsidR="006F7696" w:rsidRDefault="006F7696" w:rsidP="006F7696">
      <w:r>
        <w:t>In this contribution, the RAN2 impac</w:t>
      </w:r>
      <w:r w:rsidR="009A1773">
        <w:t>t</w:t>
      </w:r>
      <w:r w:rsidR="00E13F95">
        <w:t>s</w:t>
      </w:r>
      <w:r w:rsidR="00623CA3">
        <w:t xml:space="preserve"> for </w:t>
      </w:r>
      <w:r w:rsidR="008658DD">
        <w:t>access control</w:t>
      </w:r>
      <w:r w:rsidR="009A1773">
        <w:t xml:space="preserve"> for </w:t>
      </w:r>
      <w:r w:rsidR="002961A3">
        <w:t>the Solution#1</w:t>
      </w:r>
      <w:r w:rsidR="00623CA3">
        <w:t xml:space="preserve"> and# 2</w:t>
      </w:r>
      <w:r w:rsidR="009A1773">
        <w:t xml:space="preserve"> are analysed</w:t>
      </w:r>
      <w:r>
        <w:t xml:space="preserve"> based on the </w:t>
      </w:r>
      <w:r w:rsidR="002961A3">
        <w:t>SA2 CRs [2]</w:t>
      </w:r>
      <w:r w:rsidR="006A344B">
        <w:t>.</w:t>
      </w:r>
    </w:p>
    <w:p w14:paraId="6988593C" w14:textId="5437EC8A" w:rsidR="003F6588" w:rsidRPr="003F6588" w:rsidRDefault="00201426" w:rsidP="00583CC0">
      <w:pPr>
        <w:pStyle w:val="Heading1"/>
      </w:pPr>
      <w:r w:rsidRPr="00583CC0">
        <w:t>Discussion</w:t>
      </w:r>
    </w:p>
    <w:p w14:paraId="07C468C1" w14:textId="2869EDB2" w:rsidR="00F97F3F" w:rsidRPr="00F97F3F" w:rsidRDefault="008658DD" w:rsidP="008658DD">
      <w:pPr>
        <w:pStyle w:val="Heading2"/>
        <w:rPr>
          <w:lang w:val="en-US"/>
        </w:rPr>
      </w:pPr>
      <w:r>
        <w:rPr>
          <w:lang w:val="en-US"/>
        </w:rPr>
        <w:t>Access Control for SNPN</w:t>
      </w:r>
    </w:p>
    <w:p w14:paraId="4821A6E2" w14:textId="270F30B6" w:rsidR="008658DD" w:rsidRDefault="008658DD" w:rsidP="008658DD">
      <w:pPr>
        <w:pStyle w:val="B1"/>
        <w:ind w:left="0" w:firstLine="0"/>
      </w:pPr>
      <w:r>
        <w:t xml:space="preserve">Since the SNPN ID (a combination of PLMN ID and NID) may not be unique (e.g. NID is locally managed and chosen individually and the PLMN ID is not required to be globally unique), there is a need for </w:t>
      </w:r>
      <w:r w:rsidR="00FB0CC0">
        <w:t>a</w:t>
      </w:r>
      <w:r>
        <w:t xml:space="preserve"> UE </w:t>
      </w:r>
      <w:r w:rsidR="00FB0CC0">
        <w:t xml:space="preserve">without subscription to the SNPN </w:t>
      </w:r>
      <w:r>
        <w:t>not to camp on such cell. In [2], 2 cases have been identified which affects the UE behavior:</w:t>
      </w:r>
    </w:p>
    <w:p w14:paraId="4E0BF588" w14:textId="1846019B" w:rsidR="008658DD" w:rsidRDefault="008658DD" w:rsidP="008658DD">
      <w:pPr>
        <w:pStyle w:val="B1"/>
        <w:numPr>
          <w:ilvl w:val="0"/>
          <w:numId w:val="34"/>
        </w:numPr>
      </w:pPr>
      <w:r>
        <w:rPr>
          <w:noProof/>
        </w:rPr>
        <w:t xml:space="preserve">If a UE performs </w:t>
      </w:r>
      <w:r>
        <w:t>the registration or service request procedure</w:t>
      </w:r>
      <w:r>
        <w:rPr>
          <w:noProof/>
        </w:rPr>
        <w:t xml:space="preserve"> in an SNPN identified by a PLMN ID and </w:t>
      </w:r>
      <w:r w:rsidRPr="006A06D7">
        <w:rPr>
          <w:noProof/>
        </w:rPr>
        <w:t xml:space="preserve">a locally </w:t>
      </w:r>
      <w:r>
        <w:rPr>
          <w:noProof/>
        </w:rPr>
        <w:t>managed</w:t>
      </w:r>
      <w:r w:rsidRPr="006A06D7">
        <w:rPr>
          <w:noProof/>
        </w:rPr>
        <w:t xml:space="preserve"> NID and </w:t>
      </w:r>
      <w:r>
        <w:rPr>
          <w:noProof/>
        </w:rPr>
        <w:t xml:space="preserve">there is no subscription for the UE, then the AMF shall reject the UE with an appropriate cause code to temporarily prevent the UE from automatically selecting and registering </w:t>
      </w:r>
      <w:r w:rsidR="00FB0CC0">
        <w:rPr>
          <w:noProof/>
        </w:rPr>
        <w:t xml:space="preserve">again </w:t>
      </w:r>
      <w:r>
        <w:rPr>
          <w:noProof/>
        </w:rPr>
        <w:t>with the same SNPN.</w:t>
      </w:r>
    </w:p>
    <w:p w14:paraId="3BD73C8C" w14:textId="311D04E7" w:rsidR="008658DD" w:rsidRDefault="008658DD" w:rsidP="008658DD">
      <w:pPr>
        <w:pStyle w:val="ListParagraph"/>
        <w:numPr>
          <w:ilvl w:val="0"/>
          <w:numId w:val="34"/>
        </w:numPr>
        <w:rPr>
          <w:noProof/>
        </w:rPr>
      </w:pPr>
      <w:r>
        <w:rPr>
          <w:noProof/>
        </w:rPr>
        <w:t xml:space="preserve">If a UE performs </w:t>
      </w:r>
      <w:r>
        <w:t>the registration or service request procedure</w:t>
      </w:r>
      <w:r>
        <w:rPr>
          <w:noProof/>
        </w:rPr>
        <w:t xml:space="preserve"> in an SNPN identified by a PLMN ID and </w:t>
      </w:r>
      <w:r w:rsidRPr="006A06D7">
        <w:rPr>
          <w:noProof/>
        </w:rPr>
        <w:t xml:space="preserve">a </w:t>
      </w:r>
      <w:r>
        <w:rPr>
          <w:noProof/>
        </w:rPr>
        <w:t>universally</w:t>
      </w:r>
      <w:r w:rsidRPr="006A06D7">
        <w:rPr>
          <w:noProof/>
        </w:rPr>
        <w:t xml:space="preserve"> </w:t>
      </w:r>
      <w:r>
        <w:rPr>
          <w:noProof/>
        </w:rPr>
        <w:t>managed</w:t>
      </w:r>
      <w:r w:rsidRPr="006A06D7">
        <w:rPr>
          <w:noProof/>
        </w:rPr>
        <w:t xml:space="preserve"> NID and </w:t>
      </w:r>
      <w:r>
        <w:rPr>
          <w:noProof/>
        </w:rPr>
        <w:t xml:space="preserve">there is no subscription for the UE, then the AMF shall reject the UE with an appropriate cause code to permanently prevent the UE from </w:t>
      </w:r>
      <w:bookmarkStart w:id="2" w:name="_Hlk2174409"/>
      <w:r>
        <w:rPr>
          <w:noProof/>
        </w:rPr>
        <w:t xml:space="preserve">automatically selecting and </w:t>
      </w:r>
      <w:bookmarkEnd w:id="2"/>
      <w:r>
        <w:rPr>
          <w:noProof/>
        </w:rPr>
        <w:t xml:space="preserve">registering </w:t>
      </w:r>
      <w:r w:rsidR="00FB0CC0">
        <w:rPr>
          <w:noProof/>
        </w:rPr>
        <w:t xml:space="preserve">again </w:t>
      </w:r>
      <w:r>
        <w:rPr>
          <w:noProof/>
        </w:rPr>
        <w:t>with the same SNPN.</w:t>
      </w:r>
    </w:p>
    <w:p w14:paraId="4B3A8E0A" w14:textId="601CCF6A" w:rsidR="008658DD" w:rsidRDefault="008658DD" w:rsidP="008658DD">
      <w:pPr>
        <w:pStyle w:val="B1"/>
        <w:ind w:left="0" w:firstLine="0"/>
      </w:pPr>
      <w:r>
        <w:t xml:space="preserve">In both cases, the AMF will reject the registration and the service request from the UE. However, the UE behavior is different depending on whether the NID is locally managed or universally managed. If the NID is locally managed, the UE is not allowed to select cell associated with the SNPN temporarily. If the NID is universally managed, the UE is not allowed to select cell associated with the SNPN permanently.  </w:t>
      </w:r>
      <w:r w:rsidR="00276510">
        <w:t>Such temporary or permanent suspension of a SNPN can be done in the UE NAS layer</w:t>
      </w:r>
    </w:p>
    <w:p w14:paraId="5190E1A4" w14:textId="68AD8D5C" w:rsidR="008658DD" w:rsidRDefault="00276510" w:rsidP="008658DD">
      <w:r>
        <w:rPr>
          <w:b/>
          <w:lang w:val="en-US"/>
        </w:rPr>
        <w:t>Observation</w:t>
      </w:r>
      <w:r>
        <w:rPr>
          <w:b/>
        </w:rPr>
        <w:t>#1</w:t>
      </w:r>
      <w:r w:rsidR="008658DD" w:rsidRPr="002D4569">
        <w:rPr>
          <w:b/>
        </w:rPr>
        <w:t>:</w:t>
      </w:r>
      <w:r w:rsidR="008658DD">
        <w:t xml:space="preserve"> If a UE selects a SNPN ID that is rejected by the AMF, it is left to UE NAS to perform another network selection in SNPN access mode. No impact to UE AS.</w:t>
      </w:r>
    </w:p>
    <w:p w14:paraId="3E2D349C" w14:textId="77777777" w:rsidR="008658DD" w:rsidRDefault="008658DD" w:rsidP="008658DD">
      <w:pPr>
        <w:rPr>
          <w:lang w:val="en-US"/>
        </w:rPr>
      </w:pPr>
      <w:r>
        <w:rPr>
          <w:lang w:val="en-US"/>
        </w:rPr>
        <w:t>As on network access control in case of network congestion/overload, SA2 specifies that the existing unified access control can be used:</w:t>
      </w:r>
    </w:p>
    <w:p w14:paraId="67480AF4" w14:textId="77777777" w:rsidR="008658DD" w:rsidRPr="006A06D7" w:rsidRDefault="008658DD" w:rsidP="008658DD">
      <w:pPr>
        <w:overflowPunct w:val="0"/>
        <w:autoSpaceDE w:val="0"/>
        <w:autoSpaceDN w:val="0"/>
        <w:adjustRightInd w:val="0"/>
        <w:ind w:left="576"/>
        <w:textAlignment w:val="baseline"/>
      </w:pPr>
      <w:r w:rsidRPr="006A06D7">
        <w:t xml:space="preserve">In order to prevent access to </w:t>
      </w:r>
      <w:r>
        <w:t>S</w:t>
      </w:r>
      <w:r w:rsidRPr="006A06D7">
        <w:t>NPN</w:t>
      </w:r>
      <w:r>
        <w:t>s</w:t>
      </w:r>
      <w:r w:rsidRPr="006A06D7">
        <w:t xml:space="preserve"> for authorized UE(s) </w:t>
      </w:r>
      <w:r>
        <w:t>in case of</w:t>
      </w:r>
      <w:r w:rsidRPr="006A06D7">
        <w:t xml:space="preserve"> network congestion/overload, unified access control information is configured per non-public network (i.e. as part of the subscr</w:t>
      </w:r>
      <w:bookmarkStart w:id="3" w:name="_Hlk529786733"/>
      <w:r w:rsidRPr="006A06D7">
        <w:t>iption information that the UE has for a given non-public network)</w:t>
      </w:r>
      <w:bookmarkEnd w:id="3"/>
      <w:r w:rsidRPr="006A06D7">
        <w:t>.</w:t>
      </w:r>
    </w:p>
    <w:p w14:paraId="51D91B04" w14:textId="23FFD26A" w:rsidR="008658DD" w:rsidRDefault="008658DD" w:rsidP="008658DD">
      <w:r>
        <w:t xml:space="preserve">Since </w:t>
      </w:r>
      <w:r w:rsidR="00FB0CC0">
        <w:t xml:space="preserve">an </w:t>
      </w:r>
      <w:r>
        <w:t>SNPN cell carrie</w:t>
      </w:r>
      <w:r w:rsidR="00FB0CC0">
        <w:t>s</w:t>
      </w:r>
      <w:r>
        <w:t xml:space="preserve"> PLMNID together with NID, some extensions to the ASN.1 signalling </w:t>
      </w:r>
      <w:r w:rsidR="004F34D0">
        <w:t xml:space="preserve">are </w:t>
      </w:r>
      <w:r>
        <w:t xml:space="preserve">needed to include </w:t>
      </w:r>
      <w:r w:rsidR="00847FCC">
        <w:t xml:space="preserve">the </w:t>
      </w:r>
      <w:r w:rsidR="008D3A3E">
        <w:t xml:space="preserve">NID.  From the ASN.1 structure as shown in Annex, there is no possibility of extending PLMN with NID in </w:t>
      </w:r>
      <w:proofErr w:type="spellStart"/>
      <w:r w:rsidR="008D3A3E" w:rsidRPr="001C79C3">
        <w:rPr>
          <w:i/>
        </w:rPr>
        <w:t>uac-BarringInfo</w:t>
      </w:r>
      <w:proofErr w:type="spellEnd"/>
      <w:r w:rsidR="008D3A3E">
        <w:t xml:space="preserve"> or in </w:t>
      </w:r>
      <w:proofErr w:type="spellStart"/>
      <w:r w:rsidR="008D3A3E" w:rsidRPr="001C79C3">
        <w:rPr>
          <w:i/>
        </w:rPr>
        <w:t>uac</w:t>
      </w:r>
      <w:proofErr w:type="spellEnd"/>
      <w:r w:rsidR="008D3A3E" w:rsidRPr="001C79C3">
        <w:rPr>
          <w:i/>
        </w:rPr>
        <w:t>-</w:t>
      </w:r>
      <w:proofErr w:type="spellStart"/>
      <w:r w:rsidR="008D3A3E" w:rsidRPr="001C79C3">
        <w:rPr>
          <w:i/>
        </w:rPr>
        <w:t>BarringPerPLMN</w:t>
      </w:r>
      <w:proofErr w:type="spellEnd"/>
      <w:r w:rsidR="008D3A3E" w:rsidRPr="001C79C3">
        <w:rPr>
          <w:i/>
        </w:rPr>
        <w:t>-List</w:t>
      </w:r>
      <w:r w:rsidR="008D3A3E">
        <w:t>. The simplest way is to include a non-critical extension to SIB1 as follow:</w:t>
      </w:r>
    </w:p>
    <w:p w14:paraId="0D8290E7" w14:textId="0D451A25" w:rsidR="008D3A3E" w:rsidRDefault="008D3A3E" w:rsidP="001C79C3">
      <w:pPr>
        <w:ind w:left="720"/>
      </w:pPr>
      <w:r>
        <w:t xml:space="preserve">     </w:t>
      </w:r>
      <w:proofErr w:type="spellStart"/>
      <w:r>
        <w:t>uac</w:t>
      </w:r>
      <w:proofErr w:type="spellEnd"/>
      <w:r>
        <w:t>-</w:t>
      </w:r>
      <w:proofErr w:type="spellStart"/>
      <w:r>
        <w:t>BarringPerSNPN</w:t>
      </w:r>
      <w:proofErr w:type="spellEnd"/>
      <w:r w:rsidRPr="00645E3C">
        <w:t>-List             UAC-</w:t>
      </w:r>
      <w:proofErr w:type="spellStart"/>
      <w:r w:rsidRPr="00645E3C">
        <w:t>BarringPer</w:t>
      </w:r>
      <w:r>
        <w:t>SNPN</w:t>
      </w:r>
      <w:proofErr w:type="spellEnd"/>
      <w:r w:rsidRPr="00645E3C">
        <w:t xml:space="preserve">-List                                     </w:t>
      </w:r>
    </w:p>
    <w:p w14:paraId="10EE4345" w14:textId="63DF260F" w:rsidR="008658DD" w:rsidRDefault="001C79C3" w:rsidP="008658DD">
      <w:r>
        <w:t>and the definition for</w:t>
      </w:r>
      <w:r w:rsidRPr="001C79C3">
        <w:t xml:space="preserve"> </w:t>
      </w:r>
      <w:r w:rsidRPr="001C79C3">
        <w:rPr>
          <w:i/>
        </w:rPr>
        <w:t>UAC-</w:t>
      </w:r>
      <w:proofErr w:type="spellStart"/>
      <w:r w:rsidRPr="001C79C3">
        <w:rPr>
          <w:i/>
        </w:rPr>
        <w:t>BarringPerSNPN</w:t>
      </w:r>
      <w:proofErr w:type="spellEnd"/>
      <w:r w:rsidRPr="001C79C3">
        <w:rPr>
          <w:i/>
        </w:rPr>
        <w:t>-List</w:t>
      </w:r>
      <w:r>
        <w:t xml:space="preserve"> is as follow, similar to the </w:t>
      </w:r>
      <w:r w:rsidRPr="001C79C3">
        <w:rPr>
          <w:i/>
        </w:rPr>
        <w:t>UAC-</w:t>
      </w:r>
      <w:proofErr w:type="spellStart"/>
      <w:r w:rsidRPr="001C79C3">
        <w:rPr>
          <w:i/>
        </w:rPr>
        <w:t>BarringPerPLMN</w:t>
      </w:r>
      <w:proofErr w:type="spellEnd"/>
      <w:r w:rsidRPr="001C79C3">
        <w:rPr>
          <w:i/>
        </w:rPr>
        <w:t>-List</w:t>
      </w:r>
      <w:r>
        <w:t>:</w:t>
      </w:r>
    </w:p>
    <w:p w14:paraId="6F0646E6" w14:textId="3E56932B" w:rsidR="001C79C3" w:rsidRPr="00645E3C" w:rsidRDefault="001C79C3" w:rsidP="001C79C3">
      <w:pPr>
        <w:pStyle w:val="PL"/>
      </w:pPr>
      <w:r>
        <w:t>UAC-BarringPerSNPN</w:t>
      </w:r>
      <w:r w:rsidRPr="00645E3C">
        <w:t xml:space="preserve">-List ::=         </w:t>
      </w:r>
      <w:r w:rsidRPr="00645E3C">
        <w:rPr>
          <w:color w:val="993366"/>
        </w:rPr>
        <w:t>SEQUENCE</w:t>
      </w:r>
      <w:r w:rsidRPr="00645E3C">
        <w:t xml:space="preserve"> (</w:t>
      </w:r>
      <w:r w:rsidRPr="00645E3C">
        <w:rPr>
          <w:color w:val="993366"/>
        </w:rPr>
        <w:t>SIZE</w:t>
      </w:r>
      <w:r>
        <w:t xml:space="preserve"> (1.. maxSNPN</w:t>
      </w:r>
      <w:r w:rsidRPr="00645E3C">
        <w:t>))</w:t>
      </w:r>
      <w:r w:rsidRPr="00645E3C">
        <w:rPr>
          <w:color w:val="993366"/>
        </w:rPr>
        <w:t xml:space="preserve"> OF</w:t>
      </w:r>
      <w:r w:rsidRPr="00645E3C">
        <w:t xml:space="preserve"> UAC-BarringPerPLMN</w:t>
      </w:r>
    </w:p>
    <w:p w14:paraId="5EDACDB4" w14:textId="77777777" w:rsidR="001C79C3" w:rsidRPr="00645E3C" w:rsidRDefault="001C79C3" w:rsidP="001C79C3">
      <w:pPr>
        <w:pStyle w:val="PL"/>
      </w:pPr>
    </w:p>
    <w:p w14:paraId="0B125ED1" w14:textId="46B0BCC3" w:rsidR="001C79C3" w:rsidRPr="00645E3C" w:rsidRDefault="001C79C3" w:rsidP="001C79C3">
      <w:pPr>
        <w:pStyle w:val="PL"/>
      </w:pPr>
      <w:r w:rsidRPr="00645E3C">
        <w:t>UAC-Barrin</w:t>
      </w:r>
      <w:r>
        <w:t>gPerSNPN</w:t>
      </w:r>
      <w:r w:rsidRPr="00645E3C">
        <w:t xml:space="preserve"> ::=              </w:t>
      </w:r>
      <w:r w:rsidRPr="00645E3C">
        <w:rPr>
          <w:color w:val="993366"/>
        </w:rPr>
        <w:t>SEQUENCE</w:t>
      </w:r>
      <w:r w:rsidRPr="00645E3C">
        <w:t xml:space="preserve"> {</w:t>
      </w:r>
    </w:p>
    <w:p w14:paraId="5ACC2508" w14:textId="3A3E0ECF" w:rsidR="001C79C3" w:rsidRPr="00645E3C" w:rsidRDefault="001C79C3" w:rsidP="001C79C3">
      <w:pPr>
        <w:pStyle w:val="PL"/>
      </w:pPr>
      <w:r>
        <w:t xml:space="preserve">    SNPN</w:t>
      </w:r>
      <w:r w:rsidRPr="00645E3C">
        <w:t xml:space="preserve">-IdentityIndex                  </w:t>
      </w:r>
      <w:r w:rsidRPr="00645E3C">
        <w:rPr>
          <w:color w:val="993366"/>
        </w:rPr>
        <w:t>INTEGER</w:t>
      </w:r>
      <w:r>
        <w:t xml:space="preserve"> (1..maxSNPN</w:t>
      </w:r>
      <w:r w:rsidRPr="00645E3C">
        <w:t>),</w:t>
      </w:r>
    </w:p>
    <w:p w14:paraId="64B58B15" w14:textId="77777777" w:rsidR="001C79C3" w:rsidRPr="00645E3C" w:rsidRDefault="001C79C3" w:rsidP="001C79C3">
      <w:pPr>
        <w:pStyle w:val="PL"/>
      </w:pPr>
      <w:r w:rsidRPr="00645E3C">
        <w:t xml:space="preserve">    uac-ACBarringListType               </w:t>
      </w:r>
      <w:r w:rsidRPr="00645E3C">
        <w:rPr>
          <w:color w:val="993366"/>
        </w:rPr>
        <w:t>CHOICE</w:t>
      </w:r>
      <w:r w:rsidRPr="00645E3C">
        <w:t>{</w:t>
      </w:r>
    </w:p>
    <w:p w14:paraId="23A5830A" w14:textId="77777777" w:rsidR="001C79C3" w:rsidRPr="00645E3C" w:rsidRDefault="001C79C3" w:rsidP="001C79C3">
      <w:pPr>
        <w:pStyle w:val="PL"/>
      </w:pPr>
      <w:r w:rsidRPr="00645E3C">
        <w:t xml:space="preserve">        uac-ImplicitACBarringList           </w:t>
      </w:r>
      <w:r w:rsidRPr="00645E3C">
        <w:rPr>
          <w:color w:val="993366"/>
        </w:rPr>
        <w:t>SEQUENCE</w:t>
      </w:r>
      <w:r w:rsidRPr="00645E3C">
        <w:t xml:space="preserve"> (</w:t>
      </w:r>
      <w:r w:rsidRPr="00645E3C">
        <w:rPr>
          <w:color w:val="993366"/>
        </w:rPr>
        <w:t>SIZE</w:t>
      </w:r>
      <w:r w:rsidRPr="00645E3C">
        <w:t>(maxAccessCat-1))</w:t>
      </w:r>
      <w:r w:rsidRPr="00645E3C">
        <w:rPr>
          <w:color w:val="993366"/>
        </w:rPr>
        <w:t xml:space="preserve"> OF</w:t>
      </w:r>
      <w:r w:rsidRPr="00645E3C">
        <w:t xml:space="preserve"> UAC-BarringInfoSetIndex,</w:t>
      </w:r>
    </w:p>
    <w:p w14:paraId="1FA0EB61" w14:textId="77777777" w:rsidR="001C79C3" w:rsidRPr="00645E3C" w:rsidRDefault="001C79C3" w:rsidP="001C79C3">
      <w:pPr>
        <w:pStyle w:val="PL"/>
      </w:pPr>
      <w:r w:rsidRPr="00645E3C">
        <w:t xml:space="preserve">        uac-ExplicitACBarringList           UAC-BarringPerCatList</w:t>
      </w:r>
    </w:p>
    <w:p w14:paraId="1D30AA69" w14:textId="77777777" w:rsidR="001C79C3" w:rsidRDefault="001C79C3" w:rsidP="008658DD"/>
    <w:p w14:paraId="082785B0" w14:textId="5E1375A7" w:rsidR="001C79C3" w:rsidRDefault="001C79C3" w:rsidP="008658DD">
      <w:r>
        <w:t>The SNPN</w:t>
      </w:r>
      <w:r w:rsidRPr="00645E3C">
        <w:t>-</w:t>
      </w:r>
      <w:proofErr w:type="spellStart"/>
      <w:r w:rsidRPr="00645E3C">
        <w:t>IdentityIndex</w:t>
      </w:r>
      <w:proofErr w:type="spellEnd"/>
      <w:r>
        <w:t xml:space="preserve"> will provide the entry of the SNPN ID list (it is a list of 2-tuple containing {PLMN-ID, NID}) that will also be broadcast in SIB1</w:t>
      </w:r>
      <w:r w:rsidR="0048223A">
        <w:t xml:space="preserve"> for network identification</w:t>
      </w:r>
      <w:r>
        <w:t>.</w:t>
      </w:r>
    </w:p>
    <w:p w14:paraId="0E605958" w14:textId="140DD985" w:rsidR="008658DD" w:rsidRDefault="001C79C3" w:rsidP="008658DD">
      <w:pPr>
        <w:rPr>
          <w:lang w:val="en-US"/>
        </w:rPr>
      </w:pPr>
      <w:r>
        <w:rPr>
          <w:b/>
        </w:rPr>
        <w:t>Proposal</w:t>
      </w:r>
      <w:r>
        <w:rPr>
          <w:b/>
          <w:lang w:val="en-US"/>
        </w:rPr>
        <w:t>#1</w:t>
      </w:r>
      <w:r w:rsidR="008658DD" w:rsidRPr="00DE6345">
        <w:rPr>
          <w:b/>
          <w:lang w:val="en-US"/>
        </w:rPr>
        <w:t>:</w:t>
      </w:r>
      <w:r w:rsidR="008658DD">
        <w:rPr>
          <w:lang w:val="en-US"/>
        </w:rPr>
        <w:t xml:space="preserve"> To support access control for SNPN, some extensions to the ASN.1 </w:t>
      </w:r>
      <w:proofErr w:type="spellStart"/>
      <w:r w:rsidR="008658DD">
        <w:rPr>
          <w:lang w:val="en-US"/>
        </w:rPr>
        <w:t>signalling</w:t>
      </w:r>
      <w:proofErr w:type="spellEnd"/>
      <w:r w:rsidR="008658DD">
        <w:rPr>
          <w:lang w:val="en-US"/>
        </w:rPr>
        <w:t xml:space="preserve"> is needed to include NID to the UAC ASN.1 structure</w:t>
      </w:r>
      <w:r>
        <w:rPr>
          <w:lang w:val="en-US"/>
        </w:rPr>
        <w:t xml:space="preserve"> in SIB1</w:t>
      </w:r>
      <w:r w:rsidR="008658DD">
        <w:rPr>
          <w:lang w:val="en-US"/>
        </w:rPr>
        <w:t>.</w:t>
      </w:r>
    </w:p>
    <w:p w14:paraId="555FA9B5" w14:textId="44C38352" w:rsidR="001C79C3" w:rsidRDefault="001C79C3" w:rsidP="008658DD">
      <w:pPr>
        <w:rPr>
          <w:lang w:val="en-US"/>
        </w:rPr>
      </w:pPr>
      <w:r>
        <w:rPr>
          <w:lang w:val="en-US"/>
        </w:rPr>
        <w:t xml:space="preserve">In order to limit the overhead of the UAC, it would be good to keep the </w:t>
      </w:r>
      <w:r w:rsidR="0048223A">
        <w:rPr>
          <w:lang w:val="en-US"/>
        </w:rPr>
        <w:t xml:space="preserve">total </w:t>
      </w:r>
      <w:r>
        <w:rPr>
          <w:lang w:val="en-US"/>
        </w:rPr>
        <w:t>number of PLMN and SNPN to 12 (</w:t>
      </w:r>
      <w:proofErr w:type="spellStart"/>
      <w:r>
        <w:rPr>
          <w:lang w:val="en-US"/>
        </w:rPr>
        <w:t>maxPLMN</w:t>
      </w:r>
      <w:proofErr w:type="spellEnd"/>
      <w:r>
        <w:rPr>
          <w:lang w:val="en-US"/>
        </w:rPr>
        <w:t>)</w:t>
      </w:r>
      <w:r w:rsidR="0048223A">
        <w:rPr>
          <w:lang w:val="en-US"/>
        </w:rPr>
        <w:t xml:space="preserve"> in a cell</w:t>
      </w:r>
      <w:r>
        <w:rPr>
          <w:lang w:val="en-US"/>
        </w:rPr>
        <w:t xml:space="preserve"> as in current UAC.</w:t>
      </w:r>
    </w:p>
    <w:p w14:paraId="5536F225" w14:textId="6ECDA407" w:rsidR="00847FCC" w:rsidRPr="00E877FF" w:rsidRDefault="001C79C3" w:rsidP="008658DD">
      <w:pPr>
        <w:rPr>
          <w:lang w:val="en-US"/>
        </w:rPr>
      </w:pPr>
      <w:r w:rsidRPr="00381068">
        <w:rPr>
          <w:b/>
          <w:lang w:val="en-US"/>
        </w:rPr>
        <w:t>Proposal#2:</w:t>
      </w:r>
      <w:r w:rsidR="00381068">
        <w:rPr>
          <w:lang w:val="en-US"/>
        </w:rPr>
        <w:t xml:space="preserve"> Keep</w:t>
      </w:r>
      <w:r>
        <w:rPr>
          <w:lang w:val="en-US"/>
        </w:rPr>
        <w:t xml:space="preserve"> the total number of PLMN and SNPN that can provide explicit </w:t>
      </w:r>
      <w:r w:rsidR="00381068">
        <w:rPr>
          <w:lang w:val="en-US"/>
        </w:rPr>
        <w:t>UAC Barring per access category</w:t>
      </w:r>
      <w:r>
        <w:rPr>
          <w:lang w:val="en-US"/>
        </w:rPr>
        <w:t xml:space="preserve"> to 12</w:t>
      </w:r>
      <w:r w:rsidR="00381068">
        <w:rPr>
          <w:lang w:val="en-US"/>
        </w:rPr>
        <w:t>, as in Rel-15.</w:t>
      </w:r>
      <w:r>
        <w:rPr>
          <w:lang w:val="en-US"/>
        </w:rPr>
        <w:t xml:space="preserve"> </w:t>
      </w:r>
    </w:p>
    <w:p w14:paraId="078FD85C" w14:textId="20260A44" w:rsidR="00AE4B34" w:rsidRDefault="008658DD" w:rsidP="008658DD">
      <w:pPr>
        <w:pStyle w:val="Heading2"/>
      </w:pPr>
      <w:r>
        <w:t>Access Control for CAG</w:t>
      </w:r>
    </w:p>
    <w:p w14:paraId="7341E521" w14:textId="77777777" w:rsidR="008658DD" w:rsidRDefault="008658DD" w:rsidP="00847FCC">
      <w:r>
        <w:t>UAC where currently the UAC barring configuration is just based on PLMN index indexing the PLMN list in SIB1. It is specified in SA2 specification that the same handling can be extended for NPN via S-NSSAI as follow:</w:t>
      </w:r>
    </w:p>
    <w:p w14:paraId="0E38B115" w14:textId="77777777" w:rsidR="00847FCC" w:rsidRDefault="008658DD" w:rsidP="008658DD">
      <w:pPr>
        <w:ind w:left="720"/>
        <w:rPr>
          <w:rFonts w:ascii="Times New Roman" w:eastAsia="Calibri" w:hAnsi="Times New Roman"/>
          <w:szCs w:val="22"/>
        </w:rPr>
      </w:pPr>
      <w:r w:rsidRPr="00847FCC">
        <w:rPr>
          <w:rFonts w:ascii="Times New Roman" w:eastAsia="Calibri" w:hAnsi="Times New Roman"/>
          <w:szCs w:val="22"/>
        </w:rPr>
        <w:t xml:space="preserve">In order to prevent access to NPNs for authorized UE(s) in case of network congestion/overload and if a </w:t>
      </w:r>
      <w:r w:rsidRPr="00847FCC">
        <w:t>dedicated</w:t>
      </w:r>
      <w:r w:rsidRPr="00847FCC">
        <w:rPr>
          <w:rFonts w:ascii="Times New Roman" w:eastAsia="Calibri" w:hAnsi="Times New Roman"/>
          <w:szCs w:val="22"/>
        </w:rPr>
        <w:t xml:space="preserve"> S-NSSAI has been allocated for an NPN, the Unified Access Control can be used using the operator-defined access categories with access category criteria type (as defined in TS 24.501[47]) set to the S-NSSAI used for an NPN.</w:t>
      </w:r>
    </w:p>
    <w:p w14:paraId="4200121B" w14:textId="2FEE2D24" w:rsidR="008658DD" w:rsidRDefault="008658DD" w:rsidP="00847FCC">
      <w:r w:rsidRPr="00847FCC">
        <w:t>Hence the existing UAC can be reused for PNI-NPN based on operator-defined access categories and no further RAN2 impact is foreseen.</w:t>
      </w:r>
    </w:p>
    <w:p w14:paraId="72B72783" w14:textId="111B01EC" w:rsidR="00847FCC" w:rsidRDefault="00381068" w:rsidP="00847FCC">
      <w:pPr>
        <w:rPr>
          <w:rFonts w:ascii="Calibri" w:hAnsi="Calibri"/>
          <w:szCs w:val="22"/>
          <w:lang w:val="en-US"/>
        </w:rPr>
      </w:pPr>
      <w:r>
        <w:rPr>
          <w:b/>
          <w:lang w:val="en-US"/>
        </w:rPr>
        <w:t>Observation#2</w:t>
      </w:r>
      <w:r w:rsidR="00847FCC" w:rsidRPr="00847FCC">
        <w:rPr>
          <w:b/>
          <w:lang w:val="en-US"/>
        </w:rPr>
        <w:t>:</w:t>
      </w:r>
      <w:r w:rsidR="00847FCC">
        <w:rPr>
          <w:lang w:val="en-US"/>
        </w:rPr>
        <w:t xml:space="preserve"> No change to the UAC to control network congestion/overload is needed for CAG since </w:t>
      </w:r>
      <w:r w:rsidR="00847FCC" w:rsidRPr="00847FCC">
        <w:rPr>
          <w:rFonts w:ascii="Times New Roman" w:eastAsia="Calibri" w:hAnsi="Times New Roman"/>
          <w:szCs w:val="22"/>
        </w:rPr>
        <w:t>the operator-defined access categories with access category criteria type (as defined in TS 24.501[47]) set to the S-NSSAI</w:t>
      </w:r>
      <w:r w:rsidR="00847FCC">
        <w:rPr>
          <w:rFonts w:ascii="Times New Roman" w:eastAsia="Calibri" w:hAnsi="Times New Roman"/>
          <w:szCs w:val="22"/>
        </w:rPr>
        <w:t xml:space="preserve"> can be used</w:t>
      </w:r>
      <w:r w:rsidR="00847FCC">
        <w:rPr>
          <w:lang w:val="en-US"/>
        </w:rPr>
        <w:t xml:space="preserve">.  </w:t>
      </w:r>
    </w:p>
    <w:p w14:paraId="499EDE34" w14:textId="00E461EB" w:rsidR="000176A4" w:rsidRPr="0099619E" w:rsidRDefault="000D3BDE" w:rsidP="00583CC0">
      <w:pPr>
        <w:pStyle w:val="Heading1"/>
        <w:rPr>
          <w:lang w:val="en-US"/>
        </w:rPr>
      </w:pPr>
      <w:r w:rsidRPr="00583CC0">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1793B7C5" w14:textId="77777777" w:rsidR="00847FCC" w:rsidRDefault="00847FCC" w:rsidP="00847FCC">
      <w:r>
        <w:rPr>
          <w:b/>
          <w:lang w:val="en-US"/>
        </w:rPr>
        <w:t>Observation</w:t>
      </w:r>
      <w:r>
        <w:rPr>
          <w:b/>
        </w:rPr>
        <w:t>#1</w:t>
      </w:r>
      <w:r w:rsidRPr="002D4569">
        <w:rPr>
          <w:b/>
        </w:rPr>
        <w:t>:</w:t>
      </w:r>
      <w:r>
        <w:t xml:space="preserve"> If a UE selects a SNPN ID that is rejected by the AMF, it is left to UE NAS to perform another network selection in SNPN access mode. No impact to UE AS.</w:t>
      </w:r>
    </w:p>
    <w:p w14:paraId="71C7FBCD" w14:textId="77777777" w:rsidR="00381068" w:rsidRDefault="00381068" w:rsidP="00381068">
      <w:pPr>
        <w:rPr>
          <w:lang w:val="en-US"/>
        </w:rPr>
      </w:pPr>
      <w:r>
        <w:rPr>
          <w:b/>
        </w:rPr>
        <w:t>Proposal</w:t>
      </w:r>
      <w:r>
        <w:rPr>
          <w:b/>
          <w:lang w:val="en-US"/>
        </w:rPr>
        <w:t>#1</w:t>
      </w:r>
      <w:r w:rsidRPr="00DE6345">
        <w:rPr>
          <w:b/>
          <w:lang w:val="en-US"/>
        </w:rPr>
        <w:t>:</w:t>
      </w:r>
      <w:r>
        <w:rPr>
          <w:lang w:val="en-US"/>
        </w:rPr>
        <w:t xml:space="preserve"> To support access control for SNPN, some extensions to the ASN.1 </w:t>
      </w:r>
      <w:proofErr w:type="spellStart"/>
      <w:r>
        <w:rPr>
          <w:lang w:val="en-US"/>
        </w:rPr>
        <w:t>signalling</w:t>
      </w:r>
      <w:proofErr w:type="spellEnd"/>
      <w:r>
        <w:rPr>
          <w:lang w:val="en-US"/>
        </w:rPr>
        <w:t xml:space="preserve"> is needed to include NID to the UAC ASN.1 structure in SIB1.</w:t>
      </w:r>
    </w:p>
    <w:p w14:paraId="4B16DE04" w14:textId="77777777" w:rsidR="00381068" w:rsidRPr="00E877FF" w:rsidRDefault="00381068" w:rsidP="00381068">
      <w:pPr>
        <w:rPr>
          <w:lang w:val="en-US"/>
        </w:rPr>
      </w:pPr>
      <w:r w:rsidRPr="00381068">
        <w:rPr>
          <w:b/>
          <w:lang w:val="en-US"/>
        </w:rPr>
        <w:t>Proposal#2:</w:t>
      </w:r>
      <w:r>
        <w:rPr>
          <w:lang w:val="en-US"/>
        </w:rPr>
        <w:t xml:space="preserve"> Keep the total number of PLMN and SNPN that can provide explicit UAC Barring per access category to 12, as in Rel-15. </w:t>
      </w:r>
    </w:p>
    <w:p w14:paraId="448F9CB3" w14:textId="3E51D923" w:rsidR="00847FCC" w:rsidRDefault="00381068" w:rsidP="00847FCC">
      <w:pPr>
        <w:rPr>
          <w:rFonts w:ascii="Calibri" w:hAnsi="Calibri"/>
          <w:szCs w:val="22"/>
          <w:lang w:val="en-US"/>
        </w:rPr>
      </w:pPr>
      <w:r>
        <w:rPr>
          <w:b/>
          <w:lang w:val="en-US"/>
        </w:rPr>
        <w:t>Observation#2</w:t>
      </w:r>
      <w:r w:rsidR="00847FCC" w:rsidRPr="00847FCC">
        <w:rPr>
          <w:b/>
          <w:lang w:val="en-US"/>
        </w:rPr>
        <w:t>:</w:t>
      </w:r>
      <w:r w:rsidR="00847FCC">
        <w:rPr>
          <w:lang w:val="en-US"/>
        </w:rPr>
        <w:t xml:space="preserve"> No change to the UAC to control network congestion/overload is needed for CAG since </w:t>
      </w:r>
      <w:r w:rsidR="00847FCC" w:rsidRPr="00847FCC">
        <w:rPr>
          <w:rFonts w:ascii="Times New Roman" w:eastAsia="Calibri" w:hAnsi="Times New Roman"/>
          <w:szCs w:val="22"/>
        </w:rPr>
        <w:t>the operator-defined access categories with access category criteria type (as defined in TS 24.501[47]) set to the S-NSSAI</w:t>
      </w:r>
      <w:r w:rsidR="00847FCC">
        <w:rPr>
          <w:rFonts w:ascii="Times New Roman" w:eastAsia="Calibri" w:hAnsi="Times New Roman"/>
          <w:szCs w:val="22"/>
        </w:rPr>
        <w:t xml:space="preserve"> can be used</w:t>
      </w:r>
      <w:r w:rsidR="00847FCC">
        <w:rPr>
          <w:lang w:val="en-US"/>
        </w:rPr>
        <w:t xml:space="preserve">.  </w:t>
      </w:r>
    </w:p>
    <w:p w14:paraId="568D0875" w14:textId="77777777" w:rsidR="00427643" w:rsidRDefault="00427643" w:rsidP="00583CC0">
      <w:pPr>
        <w:pStyle w:val="Heading1"/>
        <w:rPr>
          <w:lang w:val="en-US"/>
        </w:rPr>
      </w:pPr>
      <w:r w:rsidRPr="0099619E">
        <w:rPr>
          <w:lang w:val="en-US"/>
        </w:rPr>
        <w:t>References</w:t>
      </w:r>
    </w:p>
    <w:p w14:paraId="74CC589D" w14:textId="6D1595A0" w:rsidR="00835855" w:rsidRDefault="00835855" w:rsidP="00835855">
      <w:pPr>
        <w:ind w:left="360"/>
      </w:pPr>
      <w:r w:rsidRPr="00835855">
        <w:t>[</w:t>
      </w:r>
      <w:r w:rsidR="00921879">
        <w:t>1</w:t>
      </w:r>
      <w:r w:rsidRPr="00835855">
        <w:t xml:space="preserve">] </w:t>
      </w:r>
      <w:r w:rsidR="00921879">
        <w:t>S2-1902812</w:t>
      </w:r>
      <w:r w:rsidRPr="00B97E5E">
        <w:t xml:space="preserve">, </w:t>
      </w:r>
      <w:r>
        <w:t>“</w:t>
      </w:r>
      <w:r w:rsidR="00A94334">
        <w:fldChar w:fldCharType="begin"/>
      </w:r>
      <w:r w:rsidR="00A94334">
        <w:instrText xml:space="preserve"> DOCPROPERTY  CrTitle  \* MERGEFORMAT </w:instrText>
      </w:r>
      <w:r w:rsidR="00A94334">
        <w:fldChar w:fldCharType="separate"/>
      </w:r>
      <w:r w:rsidR="003105CC">
        <w:t>TS 23.501: Introducing Non-public network</w:t>
      </w:r>
      <w:r w:rsidR="00A94334">
        <w:fldChar w:fldCharType="end"/>
      </w:r>
      <w:r>
        <w:t xml:space="preserve">”, </w:t>
      </w:r>
      <w:r w:rsidR="003105CC">
        <w:rPr>
          <w:noProof/>
        </w:rPr>
        <w:fldChar w:fldCharType="begin"/>
      </w:r>
      <w:r w:rsidR="003105CC">
        <w:rPr>
          <w:noProof/>
        </w:rPr>
        <w:instrText xml:space="preserve"> DOCPROPERTY  SourceIfWg  \* MERGEFORMAT </w:instrText>
      </w:r>
      <w:r w:rsidR="003105CC">
        <w:rPr>
          <w:noProof/>
        </w:rPr>
        <w:fldChar w:fldCharType="separate"/>
      </w:r>
      <w:r w:rsidR="003105CC">
        <w:rPr>
          <w:noProof/>
        </w:rPr>
        <w:t>Qualcomm Incorporated</w:t>
      </w:r>
      <w:r w:rsidR="003105CC">
        <w:rPr>
          <w:noProof/>
        </w:rPr>
        <w:fldChar w:fldCharType="end"/>
      </w:r>
      <w:r w:rsidR="003105CC">
        <w:rPr>
          <w:noProof/>
        </w:rPr>
        <w:t xml:space="preserve"> et al</w:t>
      </w:r>
    </w:p>
    <w:p w14:paraId="3408E349" w14:textId="130DACE8" w:rsidR="00442AB1" w:rsidRPr="002B120C" w:rsidRDefault="00100A71" w:rsidP="002B120C">
      <w:pPr>
        <w:ind w:left="360"/>
      </w:pPr>
      <w:r>
        <w:t>[2</w:t>
      </w:r>
      <w:r w:rsidR="00D66649">
        <w:t xml:space="preserve">] </w:t>
      </w:r>
      <w:r w:rsidR="003105CC" w:rsidRPr="003105CC">
        <w:t>S2-1901391</w:t>
      </w:r>
      <w:r w:rsidR="00D66649">
        <w:t>, “</w:t>
      </w:r>
      <w:r w:rsidR="003105CC" w:rsidRPr="003105CC">
        <w:t>Introducing support for Non-Public Networks</w:t>
      </w:r>
      <w:r w:rsidR="003105CC">
        <w:t>”, Ericsson et al</w:t>
      </w:r>
    </w:p>
    <w:p w14:paraId="5404419F" w14:textId="43696FB5" w:rsidR="00442AB1" w:rsidRDefault="008D7F7D" w:rsidP="008D7F7D">
      <w:pPr>
        <w:pStyle w:val="Heading1"/>
      </w:pPr>
      <w:r>
        <w:t>Annex: UAC ASN.1 structure in SIB1</w:t>
      </w:r>
    </w:p>
    <w:p w14:paraId="23A3A767" w14:textId="05D8A637" w:rsidR="008D7F7D" w:rsidRPr="008D7F7D" w:rsidRDefault="00E27F2D" w:rsidP="008D7F7D">
      <w:r>
        <w:t>UAC-</w:t>
      </w:r>
      <w:proofErr w:type="spellStart"/>
      <w:r>
        <w:t>BarringInfo</w:t>
      </w:r>
      <w:proofErr w:type="spellEnd"/>
      <w:r>
        <w:t xml:space="preserve"> in SIB1:</w:t>
      </w:r>
    </w:p>
    <w:p w14:paraId="7C9C7D6C" w14:textId="77777777" w:rsidR="008D7F7D" w:rsidRPr="00645E3C" w:rsidRDefault="008D7F7D" w:rsidP="008D7F7D">
      <w:pPr>
        <w:pStyle w:val="PL"/>
      </w:pPr>
      <w:r w:rsidRPr="00645E3C">
        <w:t xml:space="preserve">    uac-BarringInfo                     </w:t>
      </w:r>
      <w:r w:rsidRPr="00645E3C">
        <w:rPr>
          <w:color w:val="993366"/>
        </w:rPr>
        <w:t>SEQUENCE</w:t>
      </w:r>
      <w:r w:rsidRPr="00645E3C">
        <w:t xml:space="preserve"> {</w:t>
      </w:r>
    </w:p>
    <w:p w14:paraId="1A849B70" w14:textId="77777777" w:rsidR="008D7F7D" w:rsidRPr="00645E3C" w:rsidRDefault="008D7F7D" w:rsidP="008D7F7D">
      <w:pPr>
        <w:pStyle w:val="PL"/>
        <w:rPr>
          <w:color w:val="808080"/>
        </w:rPr>
      </w:pPr>
      <w:r w:rsidRPr="00645E3C">
        <w:t xml:space="preserve">        uac-BarringForCommon                UAC-BarringPerCatList                                       </w:t>
      </w:r>
      <w:r w:rsidRPr="00645E3C">
        <w:rPr>
          <w:color w:val="993366"/>
        </w:rPr>
        <w:t>OPTIONAL</w:t>
      </w:r>
      <w:r w:rsidRPr="00645E3C">
        <w:t xml:space="preserve">,   </w:t>
      </w:r>
      <w:r w:rsidRPr="00645E3C">
        <w:rPr>
          <w:color w:val="808080"/>
        </w:rPr>
        <w:t>-- Need S</w:t>
      </w:r>
    </w:p>
    <w:p w14:paraId="6C4BCD42" w14:textId="77777777" w:rsidR="008D7F7D" w:rsidRPr="00645E3C" w:rsidRDefault="008D7F7D" w:rsidP="008D7F7D">
      <w:pPr>
        <w:pStyle w:val="PL"/>
        <w:rPr>
          <w:color w:val="808080"/>
        </w:rPr>
      </w:pPr>
      <w:r w:rsidRPr="00645E3C">
        <w:t xml:space="preserve">        uac-BarringPerPLMN-List             UAC-BarringPerPLMN-List                                     </w:t>
      </w:r>
      <w:r w:rsidRPr="00645E3C">
        <w:rPr>
          <w:color w:val="993366"/>
        </w:rPr>
        <w:t>OPTIONAL</w:t>
      </w:r>
      <w:r w:rsidRPr="00645E3C">
        <w:t xml:space="preserve">,   </w:t>
      </w:r>
      <w:r w:rsidRPr="00645E3C">
        <w:rPr>
          <w:color w:val="808080"/>
        </w:rPr>
        <w:t>-- Need S</w:t>
      </w:r>
    </w:p>
    <w:p w14:paraId="330E584F" w14:textId="77777777" w:rsidR="008D7F7D" w:rsidRPr="00645E3C" w:rsidRDefault="008D7F7D" w:rsidP="008D7F7D">
      <w:pPr>
        <w:pStyle w:val="PL"/>
      </w:pPr>
      <w:r w:rsidRPr="00645E3C">
        <w:t xml:space="preserve">        uac-BarringInfoSetList              UAC-BarringInfoSetList,</w:t>
      </w:r>
    </w:p>
    <w:p w14:paraId="485EA7F0" w14:textId="77777777" w:rsidR="008D7F7D" w:rsidRPr="00645E3C" w:rsidRDefault="008D7F7D" w:rsidP="008D7F7D">
      <w:pPr>
        <w:pStyle w:val="PL"/>
      </w:pPr>
      <w:r w:rsidRPr="00645E3C">
        <w:t xml:space="preserve">        uac-AccessCategory1-SelectionAssistanceInfo </w:t>
      </w:r>
      <w:r w:rsidRPr="00645E3C">
        <w:rPr>
          <w:color w:val="993366"/>
        </w:rPr>
        <w:t>CHOICE</w:t>
      </w:r>
      <w:r w:rsidRPr="00645E3C">
        <w:t xml:space="preserve"> {</w:t>
      </w:r>
    </w:p>
    <w:p w14:paraId="725D88D6" w14:textId="77777777" w:rsidR="008D7F7D" w:rsidRPr="00645E3C" w:rsidRDefault="008D7F7D" w:rsidP="008D7F7D">
      <w:pPr>
        <w:pStyle w:val="PL"/>
      </w:pPr>
      <w:r w:rsidRPr="00645E3C">
        <w:t xml:space="preserve">            plmnCommon                           UAC-AccessCategory1-SelectionAssistanceInfo,</w:t>
      </w:r>
    </w:p>
    <w:p w14:paraId="0957741B" w14:textId="77777777" w:rsidR="008D7F7D" w:rsidRPr="00645E3C" w:rsidRDefault="008D7F7D" w:rsidP="008D7F7D">
      <w:pPr>
        <w:pStyle w:val="PL"/>
      </w:pPr>
      <w:r w:rsidRPr="00645E3C">
        <w:t xml:space="preserve">            individualPLMNList                   </w:t>
      </w:r>
      <w:r w:rsidRPr="00645E3C">
        <w:rPr>
          <w:color w:val="993366"/>
        </w:rPr>
        <w:t>SEQUENCE</w:t>
      </w:r>
      <w:r w:rsidRPr="00645E3C">
        <w:t xml:space="preserve"> (</w:t>
      </w:r>
      <w:r w:rsidRPr="00645E3C">
        <w:rPr>
          <w:color w:val="993366"/>
        </w:rPr>
        <w:t>SIZE</w:t>
      </w:r>
      <w:r w:rsidRPr="00645E3C">
        <w:t xml:space="preserve"> (2..maxPLMN))</w:t>
      </w:r>
      <w:r w:rsidRPr="00645E3C">
        <w:rPr>
          <w:color w:val="993366"/>
        </w:rPr>
        <w:t xml:space="preserve"> OF</w:t>
      </w:r>
      <w:r w:rsidRPr="00645E3C">
        <w:t xml:space="preserve"> UAC-AccessCategory1-SelectionAssistanceInfo</w:t>
      </w:r>
    </w:p>
    <w:p w14:paraId="7B0DD4BF" w14:textId="77777777" w:rsidR="008D7F7D" w:rsidRPr="00645E3C" w:rsidRDefault="008D7F7D" w:rsidP="008D7F7D">
      <w:pPr>
        <w:pStyle w:val="PL"/>
        <w:rPr>
          <w:color w:val="808080"/>
        </w:rPr>
      </w:pPr>
      <w:r w:rsidRPr="00645E3C">
        <w:lastRenderedPageBreak/>
        <w:t xml:space="preserve">        }                                                                                               </w:t>
      </w:r>
      <w:r w:rsidRPr="00645E3C">
        <w:rPr>
          <w:color w:val="993366"/>
        </w:rPr>
        <w:t>OPTIONAL</w:t>
      </w:r>
      <w:r w:rsidRPr="00645E3C">
        <w:t xml:space="preserve">    </w:t>
      </w:r>
      <w:r w:rsidRPr="00645E3C">
        <w:rPr>
          <w:color w:val="808080"/>
        </w:rPr>
        <w:t>-- Need S</w:t>
      </w:r>
    </w:p>
    <w:p w14:paraId="5CA79247" w14:textId="77777777" w:rsidR="008D7F7D" w:rsidRPr="00645E3C" w:rsidRDefault="008D7F7D" w:rsidP="008D7F7D">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EEF47A6" w14:textId="77777777" w:rsidR="008D7F7D" w:rsidRDefault="008D7F7D" w:rsidP="008D7F7D"/>
    <w:p w14:paraId="543CC0E4" w14:textId="77777777" w:rsidR="008D7F7D" w:rsidRDefault="008D7F7D" w:rsidP="008D7F7D"/>
    <w:p w14:paraId="36172555" w14:textId="77777777" w:rsidR="008D7F7D" w:rsidRPr="00645E3C" w:rsidRDefault="008D7F7D" w:rsidP="008D7F7D">
      <w:pPr>
        <w:pStyle w:val="PL"/>
      </w:pPr>
      <w:r w:rsidRPr="00645E3C">
        <w:t xml:space="preserve">UAC-BarringPerPLMN-List ::=         </w:t>
      </w:r>
      <w:r w:rsidRPr="00645E3C">
        <w:rPr>
          <w:color w:val="993366"/>
        </w:rPr>
        <w:t>SEQUENCE</w:t>
      </w:r>
      <w:r w:rsidRPr="00645E3C">
        <w:t xml:space="preserve"> (</w:t>
      </w:r>
      <w:r w:rsidRPr="00645E3C">
        <w:rPr>
          <w:color w:val="993366"/>
        </w:rPr>
        <w:t>SIZE</w:t>
      </w:r>
      <w:r w:rsidRPr="00645E3C">
        <w:t xml:space="preserve"> (1.. maxPLMN))</w:t>
      </w:r>
      <w:r w:rsidRPr="00645E3C">
        <w:rPr>
          <w:color w:val="993366"/>
        </w:rPr>
        <w:t xml:space="preserve"> OF</w:t>
      </w:r>
      <w:r w:rsidRPr="00645E3C">
        <w:t xml:space="preserve"> UAC-BarringPerPLMN</w:t>
      </w:r>
    </w:p>
    <w:p w14:paraId="310008B1" w14:textId="77777777" w:rsidR="008D7F7D" w:rsidRPr="00645E3C" w:rsidRDefault="008D7F7D" w:rsidP="008D7F7D">
      <w:pPr>
        <w:pStyle w:val="PL"/>
      </w:pPr>
    </w:p>
    <w:p w14:paraId="695A4DD5" w14:textId="77777777" w:rsidR="008D7F7D" w:rsidRPr="00645E3C" w:rsidRDefault="008D7F7D" w:rsidP="008D7F7D">
      <w:pPr>
        <w:pStyle w:val="PL"/>
      </w:pPr>
      <w:r w:rsidRPr="00645E3C">
        <w:t xml:space="preserve">UAC-BarringPerPLMN ::=              </w:t>
      </w:r>
      <w:r w:rsidRPr="00645E3C">
        <w:rPr>
          <w:color w:val="993366"/>
        </w:rPr>
        <w:t>SEQUENCE</w:t>
      </w:r>
      <w:r w:rsidRPr="00645E3C">
        <w:t xml:space="preserve"> {</w:t>
      </w:r>
    </w:p>
    <w:p w14:paraId="4868D4EC" w14:textId="77777777" w:rsidR="008D7F7D" w:rsidRPr="00645E3C" w:rsidRDefault="008D7F7D" w:rsidP="008D7F7D">
      <w:pPr>
        <w:pStyle w:val="PL"/>
      </w:pPr>
      <w:r w:rsidRPr="00645E3C">
        <w:t xml:space="preserve">    plmn-IdentityIndex                  </w:t>
      </w:r>
      <w:r w:rsidRPr="00645E3C">
        <w:rPr>
          <w:color w:val="993366"/>
        </w:rPr>
        <w:t>INTEGER</w:t>
      </w:r>
      <w:r w:rsidRPr="00645E3C">
        <w:t xml:space="preserve"> (1..maxPLMN),</w:t>
      </w:r>
    </w:p>
    <w:p w14:paraId="78BD34D4" w14:textId="77777777" w:rsidR="008D7F7D" w:rsidRPr="00645E3C" w:rsidRDefault="008D7F7D" w:rsidP="008D7F7D">
      <w:pPr>
        <w:pStyle w:val="PL"/>
      </w:pPr>
      <w:r w:rsidRPr="00645E3C">
        <w:t xml:space="preserve">    uac-ACBarringListType               </w:t>
      </w:r>
      <w:r w:rsidRPr="00645E3C">
        <w:rPr>
          <w:color w:val="993366"/>
        </w:rPr>
        <w:t>CHOICE</w:t>
      </w:r>
      <w:r w:rsidRPr="00645E3C">
        <w:t>{</w:t>
      </w:r>
    </w:p>
    <w:p w14:paraId="0DA093B8" w14:textId="77777777" w:rsidR="008D7F7D" w:rsidRPr="00645E3C" w:rsidRDefault="008D7F7D" w:rsidP="008D7F7D">
      <w:pPr>
        <w:pStyle w:val="PL"/>
      </w:pPr>
      <w:r w:rsidRPr="00645E3C">
        <w:t xml:space="preserve">        uac-ImplicitACBarringList           </w:t>
      </w:r>
      <w:r w:rsidRPr="00645E3C">
        <w:rPr>
          <w:color w:val="993366"/>
        </w:rPr>
        <w:t>SEQUENCE</w:t>
      </w:r>
      <w:r w:rsidRPr="00645E3C">
        <w:t xml:space="preserve"> (</w:t>
      </w:r>
      <w:r w:rsidRPr="00645E3C">
        <w:rPr>
          <w:color w:val="993366"/>
        </w:rPr>
        <w:t>SIZE</w:t>
      </w:r>
      <w:r w:rsidRPr="00645E3C">
        <w:t>(maxAccessCat-1))</w:t>
      </w:r>
      <w:r w:rsidRPr="00645E3C">
        <w:rPr>
          <w:color w:val="993366"/>
        </w:rPr>
        <w:t xml:space="preserve"> OF</w:t>
      </w:r>
      <w:r w:rsidRPr="00645E3C">
        <w:t xml:space="preserve"> UAC-BarringInfoSetIndex,</w:t>
      </w:r>
    </w:p>
    <w:p w14:paraId="644FA021" w14:textId="77777777" w:rsidR="008D7F7D" w:rsidRPr="00645E3C" w:rsidRDefault="008D7F7D" w:rsidP="008D7F7D">
      <w:pPr>
        <w:pStyle w:val="PL"/>
      </w:pPr>
      <w:r w:rsidRPr="00645E3C">
        <w:t xml:space="preserve">        uac-ExplicitACBarringList           UAC-BarringPerCatList</w:t>
      </w:r>
    </w:p>
    <w:p w14:paraId="5DBF0B39" w14:textId="77777777" w:rsidR="008D7F7D" w:rsidRPr="00645E3C" w:rsidRDefault="008D7F7D" w:rsidP="008D7F7D">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051E5F81" w14:textId="77777777" w:rsidR="008D7F7D" w:rsidRPr="00645E3C" w:rsidRDefault="008D7F7D" w:rsidP="008D7F7D">
      <w:pPr>
        <w:pStyle w:val="PL"/>
      </w:pPr>
      <w:r w:rsidRPr="00645E3C">
        <w:t>}</w:t>
      </w:r>
    </w:p>
    <w:p w14:paraId="39C0D77A" w14:textId="77777777" w:rsidR="008D7F7D" w:rsidRPr="008D7F7D" w:rsidRDefault="008D7F7D" w:rsidP="008D7F7D"/>
    <w:sectPr w:rsidR="008D7F7D" w:rsidRPr="008D7F7D"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87F5B" w14:textId="77777777" w:rsidR="00A94334" w:rsidRDefault="00A94334"/>
  </w:endnote>
  <w:endnote w:type="continuationSeparator" w:id="0">
    <w:p w14:paraId="09C3E1D0" w14:textId="77777777" w:rsidR="00A94334" w:rsidRDefault="00A94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E4B01" w14:textId="77777777" w:rsidR="00A94334" w:rsidRDefault="00A94334"/>
  </w:footnote>
  <w:footnote w:type="continuationSeparator" w:id="0">
    <w:p w14:paraId="52D8E637" w14:textId="77777777" w:rsidR="00A94334" w:rsidRDefault="00A943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04C4C"/>
    <w:multiLevelType w:val="hybridMultilevel"/>
    <w:tmpl w:val="7EF4D24A"/>
    <w:lvl w:ilvl="0" w:tplc="EE5CF8D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E35C41"/>
    <w:multiLevelType w:val="hybridMultilevel"/>
    <w:tmpl w:val="ECA0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0B5AB8"/>
    <w:multiLevelType w:val="hybridMultilevel"/>
    <w:tmpl w:val="0FDA5C56"/>
    <w:lvl w:ilvl="0" w:tplc="76701CC6">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9"/>
  </w:num>
  <w:num w:numId="4">
    <w:abstractNumId w:val="0"/>
  </w:num>
  <w:num w:numId="5">
    <w:abstractNumId w:val="24"/>
  </w:num>
  <w:num w:numId="6">
    <w:abstractNumId w:val="11"/>
  </w:num>
  <w:num w:numId="7">
    <w:abstractNumId w:val="16"/>
  </w:num>
  <w:num w:numId="8">
    <w:abstractNumId w:val="15"/>
  </w:num>
  <w:num w:numId="9">
    <w:abstractNumId w:val="13"/>
  </w:num>
  <w:num w:numId="10">
    <w:abstractNumId w:val="25"/>
  </w:num>
  <w:num w:numId="11">
    <w:abstractNumId w:val="5"/>
  </w:num>
  <w:num w:numId="12">
    <w:abstractNumId w:val="36"/>
  </w:num>
  <w:num w:numId="13">
    <w:abstractNumId w:val="14"/>
  </w:num>
  <w:num w:numId="14">
    <w:abstractNumId w:val="30"/>
  </w:num>
  <w:num w:numId="15">
    <w:abstractNumId w:val="27"/>
  </w:num>
  <w:num w:numId="16">
    <w:abstractNumId w:val="17"/>
  </w:num>
  <w:num w:numId="17">
    <w:abstractNumId w:val="18"/>
  </w:num>
  <w:num w:numId="18">
    <w:abstractNumId w:val="22"/>
  </w:num>
  <w:num w:numId="19">
    <w:abstractNumId w:val="28"/>
  </w:num>
  <w:num w:numId="20">
    <w:abstractNumId w:val="10"/>
  </w:num>
  <w:num w:numId="21">
    <w:abstractNumId w:val="23"/>
  </w:num>
  <w:num w:numId="22">
    <w:abstractNumId w:val="21"/>
  </w:num>
  <w:num w:numId="23">
    <w:abstractNumId w:val="6"/>
  </w:num>
  <w:num w:numId="24">
    <w:abstractNumId w:val="31"/>
  </w:num>
  <w:num w:numId="25">
    <w:abstractNumId w:val="7"/>
  </w:num>
  <w:num w:numId="26">
    <w:abstractNumId w:val="35"/>
  </w:num>
  <w:num w:numId="27">
    <w:abstractNumId w:val="1"/>
  </w:num>
  <w:num w:numId="28">
    <w:abstractNumId w:val="4"/>
  </w:num>
  <w:num w:numId="29">
    <w:abstractNumId w:val="19"/>
  </w:num>
  <w:num w:numId="30">
    <w:abstractNumId w:val="3"/>
  </w:num>
  <w:num w:numId="31">
    <w:abstractNumId w:val="12"/>
  </w:num>
  <w:num w:numId="32">
    <w:abstractNumId w:val="26"/>
  </w:num>
  <w:num w:numId="33">
    <w:abstractNumId w:val="8"/>
  </w:num>
  <w:num w:numId="34">
    <w:abstractNumId w:val="29"/>
  </w:num>
  <w:num w:numId="35">
    <w:abstractNumId w:val="33"/>
  </w:num>
  <w:num w:numId="36">
    <w:abstractNumId w:val="34"/>
  </w:num>
  <w:num w:numId="3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001D"/>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A93"/>
    <w:rsid w:val="00083C43"/>
    <w:rsid w:val="000844F6"/>
    <w:rsid w:val="0008472D"/>
    <w:rsid w:val="000849A3"/>
    <w:rsid w:val="00085ECD"/>
    <w:rsid w:val="00085F49"/>
    <w:rsid w:val="00086C7B"/>
    <w:rsid w:val="00087CB2"/>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67F0"/>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9F2"/>
    <w:rsid w:val="000E7DF1"/>
    <w:rsid w:val="000F071B"/>
    <w:rsid w:val="000F0B3F"/>
    <w:rsid w:val="000F110E"/>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0A71"/>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CA3"/>
    <w:rsid w:val="00190A84"/>
    <w:rsid w:val="00190C98"/>
    <w:rsid w:val="00190DE3"/>
    <w:rsid w:val="00191484"/>
    <w:rsid w:val="0019156E"/>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C79C3"/>
    <w:rsid w:val="001D030C"/>
    <w:rsid w:val="001D05F9"/>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2AB6"/>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1299"/>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6510"/>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20C"/>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C61"/>
    <w:rsid w:val="002C31B8"/>
    <w:rsid w:val="002C40AC"/>
    <w:rsid w:val="002C4E8C"/>
    <w:rsid w:val="002C5164"/>
    <w:rsid w:val="002C528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421D"/>
    <w:rsid w:val="00345712"/>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068"/>
    <w:rsid w:val="003814C2"/>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6F"/>
    <w:rsid w:val="003F10A4"/>
    <w:rsid w:val="003F32DA"/>
    <w:rsid w:val="003F3986"/>
    <w:rsid w:val="003F434D"/>
    <w:rsid w:val="003F4E97"/>
    <w:rsid w:val="003F55AF"/>
    <w:rsid w:val="003F5DED"/>
    <w:rsid w:val="003F622F"/>
    <w:rsid w:val="003F658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ADF"/>
    <w:rsid w:val="00453D78"/>
    <w:rsid w:val="00455335"/>
    <w:rsid w:val="0045551F"/>
    <w:rsid w:val="0045554F"/>
    <w:rsid w:val="004566D2"/>
    <w:rsid w:val="004569D7"/>
    <w:rsid w:val="00456CB4"/>
    <w:rsid w:val="00457668"/>
    <w:rsid w:val="00460454"/>
    <w:rsid w:val="00460461"/>
    <w:rsid w:val="00460C7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71CF"/>
    <w:rsid w:val="004774BC"/>
    <w:rsid w:val="0048182E"/>
    <w:rsid w:val="00481D38"/>
    <w:rsid w:val="0048223A"/>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974"/>
    <w:rsid w:val="004E7AE2"/>
    <w:rsid w:val="004E7CEC"/>
    <w:rsid w:val="004F029E"/>
    <w:rsid w:val="004F09DE"/>
    <w:rsid w:val="004F1401"/>
    <w:rsid w:val="004F158E"/>
    <w:rsid w:val="004F186E"/>
    <w:rsid w:val="004F3145"/>
    <w:rsid w:val="004F34D0"/>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198D"/>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DE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44B"/>
    <w:rsid w:val="006A35D7"/>
    <w:rsid w:val="006A4BB6"/>
    <w:rsid w:val="006A5E95"/>
    <w:rsid w:val="006A651F"/>
    <w:rsid w:val="006A67C7"/>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251F"/>
    <w:rsid w:val="006C2795"/>
    <w:rsid w:val="006C2E82"/>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46E"/>
    <w:rsid w:val="006D3CF1"/>
    <w:rsid w:val="006D4081"/>
    <w:rsid w:val="006D496B"/>
    <w:rsid w:val="006D4B5E"/>
    <w:rsid w:val="006D4C15"/>
    <w:rsid w:val="006D73DC"/>
    <w:rsid w:val="006D768F"/>
    <w:rsid w:val="006D7881"/>
    <w:rsid w:val="006D7F21"/>
    <w:rsid w:val="006E00BD"/>
    <w:rsid w:val="006E04C0"/>
    <w:rsid w:val="006E09F4"/>
    <w:rsid w:val="006E200C"/>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7696"/>
    <w:rsid w:val="0070020C"/>
    <w:rsid w:val="007004CD"/>
    <w:rsid w:val="00700715"/>
    <w:rsid w:val="00700AC5"/>
    <w:rsid w:val="00700D86"/>
    <w:rsid w:val="00701118"/>
    <w:rsid w:val="00701A6C"/>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8A3"/>
    <w:rsid w:val="007D7E23"/>
    <w:rsid w:val="007E029C"/>
    <w:rsid w:val="007E0325"/>
    <w:rsid w:val="007E038C"/>
    <w:rsid w:val="007E04CB"/>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7F7E8C"/>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47FCC"/>
    <w:rsid w:val="00850ABB"/>
    <w:rsid w:val="00851C1E"/>
    <w:rsid w:val="00851DDA"/>
    <w:rsid w:val="00852C1A"/>
    <w:rsid w:val="00853B1B"/>
    <w:rsid w:val="0085449A"/>
    <w:rsid w:val="00855618"/>
    <w:rsid w:val="008558DE"/>
    <w:rsid w:val="00855C07"/>
    <w:rsid w:val="00856F84"/>
    <w:rsid w:val="008570AD"/>
    <w:rsid w:val="008575DD"/>
    <w:rsid w:val="00862A49"/>
    <w:rsid w:val="00864AA0"/>
    <w:rsid w:val="00864CF4"/>
    <w:rsid w:val="00864FDB"/>
    <w:rsid w:val="00865458"/>
    <w:rsid w:val="008658DD"/>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587C"/>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A3E"/>
    <w:rsid w:val="008D3D03"/>
    <w:rsid w:val="008D59D4"/>
    <w:rsid w:val="008D7321"/>
    <w:rsid w:val="008D7F7D"/>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548C"/>
    <w:rsid w:val="00915749"/>
    <w:rsid w:val="00915AD4"/>
    <w:rsid w:val="00915FB0"/>
    <w:rsid w:val="00916AA2"/>
    <w:rsid w:val="00916BB1"/>
    <w:rsid w:val="00916F7D"/>
    <w:rsid w:val="00920248"/>
    <w:rsid w:val="00920CE3"/>
    <w:rsid w:val="00921383"/>
    <w:rsid w:val="00921774"/>
    <w:rsid w:val="00921879"/>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44A"/>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16AD"/>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1AC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334"/>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34"/>
    <w:rsid w:val="00AE4BEC"/>
    <w:rsid w:val="00AE5944"/>
    <w:rsid w:val="00AE68D6"/>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80C"/>
    <w:rsid w:val="00B74D6F"/>
    <w:rsid w:val="00B755A7"/>
    <w:rsid w:val="00B76A54"/>
    <w:rsid w:val="00B77031"/>
    <w:rsid w:val="00B7715A"/>
    <w:rsid w:val="00B773E0"/>
    <w:rsid w:val="00B77FF1"/>
    <w:rsid w:val="00B80185"/>
    <w:rsid w:val="00B80831"/>
    <w:rsid w:val="00B81443"/>
    <w:rsid w:val="00B8299C"/>
    <w:rsid w:val="00B82B42"/>
    <w:rsid w:val="00B832C7"/>
    <w:rsid w:val="00B8422D"/>
    <w:rsid w:val="00B84CCB"/>
    <w:rsid w:val="00B84D18"/>
    <w:rsid w:val="00B84FFA"/>
    <w:rsid w:val="00B852D6"/>
    <w:rsid w:val="00B86220"/>
    <w:rsid w:val="00B87090"/>
    <w:rsid w:val="00B871B7"/>
    <w:rsid w:val="00B87FD6"/>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6BF"/>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525"/>
    <w:rsid w:val="00C75ED1"/>
    <w:rsid w:val="00C760DD"/>
    <w:rsid w:val="00C77B24"/>
    <w:rsid w:val="00C80F3B"/>
    <w:rsid w:val="00C81022"/>
    <w:rsid w:val="00C82096"/>
    <w:rsid w:val="00C83434"/>
    <w:rsid w:val="00C834E2"/>
    <w:rsid w:val="00C83AB6"/>
    <w:rsid w:val="00C83AD3"/>
    <w:rsid w:val="00C83E32"/>
    <w:rsid w:val="00C8418C"/>
    <w:rsid w:val="00C84389"/>
    <w:rsid w:val="00C84417"/>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1E9"/>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156"/>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299"/>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245"/>
    <w:rsid w:val="00E13C5C"/>
    <w:rsid w:val="00E13C8B"/>
    <w:rsid w:val="00E13F95"/>
    <w:rsid w:val="00E1430E"/>
    <w:rsid w:val="00E144DD"/>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27F2D"/>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951"/>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58EB"/>
    <w:rsid w:val="00E76732"/>
    <w:rsid w:val="00E768CC"/>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879"/>
    <w:rsid w:val="00EC5906"/>
    <w:rsid w:val="00EC5B4F"/>
    <w:rsid w:val="00EC64F2"/>
    <w:rsid w:val="00EC6552"/>
    <w:rsid w:val="00ED0DFE"/>
    <w:rsid w:val="00ED16A3"/>
    <w:rsid w:val="00ED19F1"/>
    <w:rsid w:val="00ED1BE7"/>
    <w:rsid w:val="00ED2473"/>
    <w:rsid w:val="00ED2DEA"/>
    <w:rsid w:val="00ED364B"/>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656"/>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F3F"/>
    <w:rsid w:val="00FA04BA"/>
    <w:rsid w:val="00FA14EF"/>
    <w:rsid w:val="00FA16C7"/>
    <w:rsid w:val="00FA2A07"/>
    <w:rsid w:val="00FA30CA"/>
    <w:rsid w:val="00FA38FD"/>
    <w:rsid w:val="00FA403C"/>
    <w:rsid w:val="00FA4516"/>
    <w:rsid w:val="00FA45C9"/>
    <w:rsid w:val="00FA48D8"/>
    <w:rsid w:val="00FA4E0B"/>
    <w:rsid w:val="00FA4F79"/>
    <w:rsid w:val="00FA5ADF"/>
    <w:rsid w:val="00FA5F4F"/>
    <w:rsid w:val="00FA647D"/>
    <w:rsid w:val="00FA659B"/>
    <w:rsid w:val="00FA6FE9"/>
    <w:rsid w:val="00FB02E2"/>
    <w:rsid w:val="00FB0CC0"/>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2">
    <w:name w:val="B2"/>
    <w:basedOn w:val="List2"/>
    <w:link w:val="B2Char"/>
    <w:rsid w:val="00F97F3F"/>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olor w:val="000000"/>
      <w:szCs w:val="20"/>
      <w:lang w:eastAsia="ja-JP"/>
    </w:rPr>
  </w:style>
  <w:style w:type="paragraph" w:customStyle="1" w:styleId="B3">
    <w:name w:val="B3"/>
    <w:basedOn w:val="List3"/>
    <w:link w:val="B3Car"/>
    <w:rsid w:val="00F97F3F"/>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F97F3F"/>
    <w:rPr>
      <w:rFonts w:eastAsia="Times New Roman"/>
      <w:color w:val="000000"/>
      <w:lang w:val="en-GB" w:eastAsia="ja-JP"/>
    </w:rPr>
  </w:style>
  <w:style w:type="character" w:customStyle="1" w:styleId="B2Char">
    <w:name w:val="B2 Char"/>
    <w:link w:val="B2"/>
    <w:rsid w:val="00F97F3F"/>
    <w:rPr>
      <w:rFonts w:eastAsia="Times New Roman"/>
      <w:color w:val="000000"/>
      <w:lang w:val="en-GB" w:eastAsia="ja-JP"/>
    </w:rPr>
  </w:style>
  <w:style w:type="paragraph" w:styleId="List2">
    <w:name w:val="List 2"/>
    <w:basedOn w:val="Normal"/>
    <w:semiHidden/>
    <w:unhideWhenUsed/>
    <w:rsid w:val="00F97F3F"/>
    <w:pPr>
      <w:ind w:left="566" w:hanging="283"/>
      <w:contextualSpacing/>
    </w:pPr>
  </w:style>
  <w:style w:type="paragraph" w:styleId="List3">
    <w:name w:val="List 3"/>
    <w:basedOn w:val="Normal"/>
    <w:semiHidden/>
    <w:unhideWhenUsed/>
    <w:rsid w:val="00F97F3F"/>
    <w:pPr>
      <w:ind w:left="849" w:hanging="283"/>
      <w:contextualSpacing/>
    </w:pPr>
  </w:style>
  <w:style w:type="character" w:customStyle="1" w:styleId="NOChar">
    <w:name w:val="NO Char"/>
    <w:link w:val="NO"/>
    <w:rsid w:val="00AE4B34"/>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74028928">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949041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7634111">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339663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3BBF8-AA72-4339-A033-44D918184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04C47236-FE3A-4CFA-9A0E-6BAB6BEAD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3</Pages>
  <Words>1194</Words>
  <Characters>6808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7987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(Sudeep)-1</cp:lastModifiedBy>
  <cp:revision>3</cp:revision>
  <cp:lastPrinted>2017-10-24T05:18:00Z</cp:lastPrinted>
  <dcterms:created xsi:type="dcterms:W3CDTF">2019-08-15T19:53:00Z</dcterms:created>
  <dcterms:modified xsi:type="dcterms:W3CDTF">2019-08-16T01:56:00Z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2019-08-15 14:21:10Z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