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EA1E" w14:textId="44506737" w:rsidR="001B636D" w:rsidRPr="007F48FC" w:rsidRDefault="001B636D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E0605C">
        <w:rPr>
          <w:rFonts w:ascii="Arial" w:hAnsi="Arial" w:cs="Arial"/>
          <w:b/>
          <w:bCs/>
          <w:sz w:val="28"/>
          <w:lang w:val="en-US"/>
        </w:rPr>
        <w:t>165</w:t>
      </w:r>
      <w:r w:rsidR="00200881">
        <w:rPr>
          <w:rFonts w:ascii="Arial" w:hAnsi="Arial" w:cs="Arial"/>
          <w:b/>
          <w:bCs/>
          <w:sz w:val="28"/>
          <w:lang w:val="en-US"/>
        </w:rPr>
        <w:t>4</w:t>
      </w:r>
    </w:p>
    <w:p w14:paraId="7EF23CD6" w14:textId="77777777" w:rsidR="001B636D" w:rsidRDefault="001B636D" w:rsidP="001B636D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2E14E9EF" w14:textId="77777777" w:rsidR="001B636D" w:rsidRPr="00C81F96" w:rsidRDefault="001B636D" w:rsidP="001B636D"/>
    <w:bookmarkEnd w:id="1"/>
    <w:p w14:paraId="2B0B0DE5" w14:textId="5B947077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 xml:space="preserve">inter-band UL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1BAB87A0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0881">
        <w:rPr>
          <w:rFonts w:ascii="Arial" w:hAnsi="Arial" w:cs="Arial"/>
          <w:bCs/>
          <w:sz w:val="22"/>
          <w:szCs w:val="22"/>
        </w:rPr>
        <w:t>RAN1</w:t>
      </w:r>
    </w:p>
    <w:p w14:paraId="77F9BF4A" w14:textId="36E2D6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</w:p>
    <w:p w14:paraId="432C797C" w14:textId="7F9226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</w:t>
      </w:r>
      <w:r w:rsidR="007B1EB5">
        <w:rPr>
          <w:rFonts w:ascii="Arial" w:hAnsi="Arial" w:cs="Arial"/>
          <w:sz w:val="22"/>
          <w:szCs w:val="22"/>
          <w:lang w:eastAsia="zh-CN"/>
        </w:rPr>
        <w:t>2, RAN4</w:t>
      </w:r>
    </w:p>
    <w:bookmarkEnd w:id="7"/>
    <w:bookmarkEnd w:id="8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452DC8EA" w:rsidR="008F5AFE" w:rsidRPr="00342D86" w:rsidRDefault="008F5AFE" w:rsidP="007B1EB5">
      <w:pPr>
        <w:pStyle w:val="Contact"/>
        <w:tabs>
          <w:tab w:val="clear" w:pos="2268"/>
          <w:tab w:val="left" w:pos="3905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7B1EB5">
        <w:rPr>
          <w:b w:val="0"/>
          <w:lang w:val="en-GB"/>
        </w:rPr>
        <w:t>Yanping Xing</w:t>
      </w:r>
      <w:r w:rsidRPr="00342D86">
        <w:rPr>
          <w:bCs/>
          <w:lang w:val="en-GB"/>
        </w:rPr>
        <w:tab/>
      </w:r>
    </w:p>
    <w:p w14:paraId="169C2495" w14:textId="3C5EF020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hyperlink r:id="rId8" w:history="1">
        <w:r w:rsidR="007B1EB5" w:rsidRPr="008608E6">
          <w:rPr>
            <w:rStyle w:val="af4"/>
            <w:b w:val="0"/>
            <w:bCs/>
          </w:rPr>
          <w:t>xingyanping@xiaomi.com</w:t>
        </w:r>
      </w:hyperlink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870BC1" w14:textId="655359F9" w:rsidR="007B1EB5" w:rsidRDefault="007B1EB5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AN4 sent an LS</w:t>
      </w:r>
      <w:r w:rsidR="005B19A9">
        <w:rPr>
          <w:rFonts w:ascii="Arial" w:hAnsi="Arial" w:cs="Arial"/>
          <w:lang w:eastAsia="zh-CN"/>
        </w:rPr>
        <w:t xml:space="preserve"> </w:t>
      </w:r>
      <w:r w:rsidR="005B19A9" w:rsidRPr="007B1EB5">
        <w:rPr>
          <w:rFonts w:ascii="Arial" w:hAnsi="Arial" w:cs="Arial"/>
          <w:lang w:eastAsia="zh-CN"/>
        </w:rPr>
        <w:t>in R4-2522413</w:t>
      </w:r>
      <w:r w:rsidR="005B19A9">
        <w:rPr>
          <w:rFonts w:ascii="Arial" w:hAnsi="Arial" w:cs="Arial"/>
          <w:lang w:eastAsia="zh-CN"/>
        </w:rPr>
        <w:t xml:space="preserve"> </w:t>
      </w:r>
      <w:r w:rsidRPr="007B1EB5">
        <w:rPr>
          <w:rFonts w:ascii="Arial" w:hAnsi="Arial" w:cs="Arial"/>
          <w:lang w:eastAsia="zh-CN"/>
        </w:rPr>
        <w:t>on supporting UE 1Tx-1Tx switching period capability for NR inter-band UL CA and SUL band combinations from Rel-16</w:t>
      </w:r>
      <w:r w:rsidR="005B19A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5B19A9">
        <w:rPr>
          <w:rFonts w:ascii="Arial" w:hAnsi="Arial" w:cs="Arial"/>
          <w:lang w:eastAsia="zh-CN"/>
        </w:rPr>
        <w:t xml:space="preserve">The LS is sent to RAN2 </w:t>
      </w:r>
      <w:r>
        <w:rPr>
          <w:rFonts w:ascii="Arial" w:hAnsi="Arial" w:cs="Arial"/>
          <w:lang w:eastAsia="zh-CN"/>
        </w:rPr>
        <w:t xml:space="preserve">and RAN1 is cc-ed. </w:t>
      </w:r>
    </w:p>
    <w:p w14:paraId="74AD148E" w14:textId="128D04DD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ccording to </w:t>
      </w:r>
      <w:r w:rsidRPr="007B1EB5">
        <w:rPr>
          <w:rFonts w:ascii="Arial" w:hAnsi="Arial" w:cs="Arial"/>
          <w:lang w:eastAsia="zh-CN"/>
        </w:rPr>
        <w:t>the conclusion in RAN#110,</w:t>
      </w:r>
      <w:r>
        <w:rPr>
          <w:rFonts w:ascii="Arial" w:hAnsi="Arial" w:cs="Arial"/>
          <w:lang w:eastAsia="zh-CN"/>
        </w:rPr>
        <w:t xml:space="preserve"> RAN tasks RAN1/RAN2 to check and report back to RAN#111.</w:t>
      </w:r>
    </w:p>
    <w:p w14:paraId="470046F6" w14:textId="0AA959D1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RAN1#124, </w:t>
      </w:r>
      <w:r w:rsidR="008745DE">
        <w:rPr>
          <w:rFonts w:ascii="Arial" w:hAnsi="Arial" w:cs="Arial"/>
          <w:lang w:eastAsia="zh-CN"/>
        </w:rPr>
        <w:t>the following conclusion is made.</w:t>
      </w:r>
    </w:p>
    <w:p w14:paraId="35E68307" w14:textId="77777777" w:rsidR="005B19A9" w:rsidRPr="005B19A9" w:rsidRDefault="005B19A9" w:rsidP="005B19A9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Conclusion:</w:t>
      </w:r>
    </w:p>
    <w:p w14:paraId="086FE83C" w14:textId="1DE757A2" w:rsidR="005B19A9" w:rsidRPr="008745DE" w:rsidRDefault="005B19A9" w:rsidP="008745DE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T</w:t>
      </w:r>
      <w:r w:rsidRPr="005B19A9">
        <w:rPr>
          <w:rFonts w:eastAsia="MS Mincho"/>
          <w:szCs w:val="24"/>
          <w:lang w:eastAsia="ja-JP"/>
        </w:rPr>
        <w:t>here is no RAN1 impact to support 1Tx-1Tx switching capability for NR inter-band UL CA and SUL band combinations from Rel-1</w:t>
      </w:r>
      <w:r w:rsidRPr="005B19A9">
        <w:rPr>
          <w:rFonts w:eastAsia="MS Mincho"/>
          <w:color w:val="000000"/>
          <w:szCs w:val="24"/>
          <w:lang w:eastAsia="ja-JP"/>
        </w:rPr>
        <w:t xml:space="preserve">6 if </w:t>
      </w:r>
      <w:r w:rsidRPr="005B19A9">
        <w:rPr>
          <w:rFonts w:eastAsia="MS Mincho" w:hint="eastAsia"/>
          <w:color w:val="000000"/>
          <w:szCs w:val="24"/>
          <w:lang w:eastAsia="ja-JP"/>
        </w:rPr>
        <w:t xml:space="preserve">no new signaling for </w:t>
      </w:r>
      <w:r w:rsidRPr="005B19A9">
        <w:rPr>
          <w:rFonts w:eastAsia="MS Mincho"/>
          <w:color w:val="000000"/>
          <w:szCs w:val="24"/>
          <w:lang w:eastAsia="ja-JP"/>
        </w:rPr>
        <w:t xml:space="preserve">1Tx-1Tx switching </w:t>
      </w:r>
      <w:r w:rsidRPr="005B19A9">
        <w:rPr>
          <w:rFonts w:eastAsia="MS Mincho" w:hint="eastAsia"/>
          <w:color w:val="000000"/>
          <w:szCs w:val="24"/>
          <w:lang w:eastAsia="ja-JP"/>
        </w:rPr>
        <w:t>is introduced</w:t>
      </w:r>
      <w:r w:rsidRPr="005B19A9">
        <w:rPr>
          <w:rFonts w:eastAsia="MS Mincho"/>
          <w:color w:val="000000"/>
          <w:szCs w:val="24"/>
          <w:lang w:eastAsia="ja-JP"/>
        </w:rPr>
        <w:t>.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AD1552" w14:textId="195E1E98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="008F5AFE" w:rsidRPr="00AA63C5">
        <w:rPr>
          <w:rFonts w:ascii="Arial" w:hAnsi="Arial" w:cs="Arial"/>
        </w:rPr>
        <w:t xml:space="preserve">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</w:t>
      </w:r>
      <w:r w:rsidR="00912375">
        <w:rPr>
          <w:rFonts w:ascii="Arial" w:hAnsi="Arial" w:cs="Arial"/>
        </w:rPr>
        <w:t xml:space="preserve"> to </w:t>
      </w:r>
      <w:r w:rsidR="008745DE">
        <w:rPr>
          <w:rFonts w:ascii="Arial" w:hAnsi="Arial" w:cs="Arial"/>
        </w:rPr>
        <w:t>take the above RAN1 conclusion into account.</w:t>
      </w:r>
    </w:p>
    <w:p w14:paraId="2DE0F92B" w14:textId="64FBD65E" w:rsidR="00B97703" w:rsidRPr="00912375" w:rsidRDefault="00B97703" w:rsidP="00AE4BA2">
      <w:pPr>
        <w:pStyle w:val="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</w:t>
      </w:r>
      <w:r w:rsidR="000F6242" w:rsidRPr="00912375">
        <w:t xml:space="preserve"> WG</w:t>
      </w:r>
      <w:r w:rsidR="007B1EB5">
        <w:t>1</w:t>
      </w:r>
      <w:r w:rsidR="000F6242" w:rsidRPr="00912375">
        <w:t xml:space="preserve"> meetings</w:t>
      </w:r>
    </w:p>
    <w:p w14:paraId="30FAD4B7" w14:textId="6A4E5CD7" w:rsidR="002F1940" w:rsidRPr="00F67390" w:rsidRDefault="00BE091B" w:rsidP="002F1940">
      <w:pPr>
        <w:rPr>
          <w:rFonts w:ascii="Arial" w:hAnsi="Arial" w:cs="Arial"/>
        </w:rPr>
      </w:pPr>
      <w:bookmarkStart w:id="9" w:name="OLE_LINK53"/>
      <w:bookmarkStart w:id="10" w:name="OLE_LINK54"/>
      <w:r w:rsidRPr="00F67390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 w:rsidR="007B1EB5">
        <w:rPr>
          <w:rFonts w:ascii="Arial" w:hAnsi="Arial" w:cs="Arial"/>
        </w:rPr>
        <w:t>24</w:t>
      </w:r>
      <w:r w:rsidR="00CC1DA8">
        <w:rPr>
          <w:rFonts w:ascii="Arial" w:hAnsi="Arial" w:cs="Arial"/>
        </w:rPr>
        <w:t>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t</w:t>
      </w:r>
      <w:r w:rsidR="007B1EB5">
        <w:rPr>
          <w:rFonts w:ascii="Arial" w:hAnsi="Arial" w:cs="Arial" w:hint="eastAsia"/>
          <w:vertAlign w:val="superscript"/>
          <w:lang w:eastAsia="zh-CN"/>
        </w:rPr>
        <w:t>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</w:t>
      </w:r>
      <w:r w:rsidR="007B1EB5">
        <w:rPr>
          <w:rFonts w:ascii="Arial" w:hAnsi="Arial" w:cs="Arial"/>
        </w:rPr>
        <w:t>6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  <w:r w:rsidR="007B1EB5">
        <w:rPr>
          <w:rFonts w:ascii="Arial" w:hAnsi="Arial" w:cs="Arial"/>
        </w:rPr>
        <w:t>, MT</w:t>
      </w:r>
    </w:p>
    <w:bookmarkEnd w:id="9"/>
    <w:bookmarkEnd w:id="10"/>
    <w:p w14:paraId="5BB41A21" w14:textId="7E9E8318" w:rsidR="007B1EB5" w:rsidRPr="00F67390" w:rsidRDefault="007B1EB5" w:rsidP="007B1EB5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F67390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>
        <w:rPr>
          <w:rFonts w:ascii="Arial" w:hAnsi="Arial" w:cs="Arial"/>
          <w:vertAlign w:val="superscript"/>
          <w:lang w:eastAsia="zh-CN"/>
        </w:rPr>
        <w:t>nd</w:t>
      </w:r>
      <w:r w:rsidRPr="00F673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F6739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F67390">
        <w:rPr>
          <w:rFonts w:ascii="Arial" w:hAnsi="Arial" w:cs="Arial"/>
        </w:rPr>
        <w:tab/>
      </w:r>
      <w:r>
        <w:rPr>
          <w:rFonts w:ascii="Arial" w:hAnsi="Arial" w:cs="Arial"/>
        </w:rPr>
        <w:tab/>
        <w:t>Dalian, China</w:t>
      </w:r>
    </w:p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FF999" w14:textId="77777777" w:rsidR="00DC402D" w:rsidRDefault="00DC402D">
      <w:pPr>
        <w:spacing w:after="0"/>
      </w:pPr>
      <w:r>
        <w:separator/>
      </w:r>
    </w:p>
  </w:endnote>
  <w:endnote w:type="continuationSeparator" w:id="0">
    <w:p w14:paraId="6A6240E5" w14:textId="77777777" w:rsidR="00DC402D" w:rsidRDefault="00DC40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2941D" w14:textId="77777777" w:rsidR="00DC402D" w:rsidRDefault="00DC402D">
      <w:pPr>
        <w:spacing w:after="0"/>
      </w:pPr>
      <w:r>
        <w:separator/>
      </w:r>
    </w:p>
  </w:footnote>
  <w:footnote w:type="continuationSeparator" w:id="0">
    <w:p w14:paraId="53ED725C" w14:textId="77777777" w:rsidR="00DC402D" w:rsidRDefault="00DC40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B636D"/>
    <w:rsid w:val="001C7FCE"/>
    <w:rsid w:val="001F2928"/>
    <w:rsid w:val="00200881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42D86"/>
    <w:rsid w:val="0035148F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B19A9"/>
    <w:rsid w:val="005E6DCE"/>
    <w:rsid w:val="00626DED"/>
    <w:rsid w:val="00683725"/>
    <w:rsid w:val="00684112"/>
    <w:rsid w:val="006A3D23"/>
    <w:rsid w:val="006C0449"/>
    <w:rsid w:val="00701542"/>
    <w:rsid w:val="00723CE0"/>
    <w:rsid w:val="0073366E"/>
    <w:rsid w:val="00786CB9"/>
    <w:rsid w:val="007A3328"/>
    <w:rsid w:val="007B1EB5"/>
    <w:rsid w:val="007F4F92"/>
    <w:rsid w:val="008138B2"/>
    <w:rsid w:val="00823866"/>
    <w:rsid w:val="00834896"/>
    <w:rsid w:val="0083776A"/>
    <w:rsid w:val="008745DE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C1050"/>
    <w:rsid w:val="00BE091B"/>
    <w:rsid w:val="00C0035D"/>
    <w:rsid w:val="00C01DBD"/>
    <w:rsid w:val="00C17DF1"/>
    <w:rsid w:val="00C2786A"/>
    <w:rsid w:val="00C47252"/>
    <w:rsid w:val="00C75881"/>
    <w:rsid w:val="00C770DA"/>
    <w:rsid w:val="00CA683E"/>
    <w:rsid w:val="00CC1DA8"/>
    <w:rsid w:val="00CF6087"/>
    <w:rsid w:val="00D23501"/>
    <w:rsid w:val="00D565C5"/>
    <w:rsid w:val="00D93EFF"/>
    <w:rsid w:val="00D96317"/>
    <w:rsid w:val="00DA7173"/>
    <w:rsid w:val="00DA7B47"/>
    <w:rsid w:val="00DB1E4C"/>
    <w:rsid w:val="00DC402D"/>
    <w:rsid w:val="00DD4838"/>
    <w:rsid w:val="00DF24D8"/>
    <w:rsid w:val="00DF409C"/>
    <w:rsid w:val="00E046E0"/>
    <w:rsid w:val="00E0605C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5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E826BA"/>
  </w:style>
  <w:style w:type="paragraph" w:styleId="af7">
    <w:name w:val="annotation subject"/>
    <w:basedOn w:val="a6"/>
    <w:next w:val="a6"/>
    <w:link w:val="af8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826BA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E826BA"/>
    <w:rPr>
      <w:rFonts w:ascii="Arial" w:hAnsi="Arial"/>
      <w:b/>
      <w:bCs/>
    </w:rPr>
  </w:style>
  <w:style w:type="character" w:styleId="af9">
    <w:name w:val="Unresolved Mention"/>
    <w:basedOn w:val="a0"/>
    <w:uiPriority w:val="99"/>
    <w:semiHidden/>
    <w:unhideWhenUsed/>
    <w:rsid w:val="007B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10</cp:revision>
  <cp:lastPrinted>2002-04-23T07:10:00Z</cp:lastPrinted>
  <dcterms:created xsi:type="dcterms:W3CDTF">2025-11-20T16:53:00Z</dcterms:created>
  <dcterms:modified xsi:type="dcterms:W3CDTF">2026-02-12T11:14:00Z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  <property fmtid="{D5CDD505-2E9C-101B-9397-08002B2CF9AE}" pid="5" name="CWMdbc2d200076711f180002d9e00002c9e">
    <vt:lpwstr>CWMLoPtvl1onFX3rLX3OySjJ2m3Go2pUOcwz1uvyGGdC7aWY6EXJ9H/skj2ajp65wbJdEvZl5rv7w/6Qfej03EZ+A==</vt:lpwstr>
  </property>
</Properties>
</file>