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92231617"/>
    <w:bookmarkEnd w:id="0"/>
    <w:p w14:paraId="2106CAFE" w14:textId="63E895E0" w:rsidR="008905B0" w:rsidRPr="00F01404" w:rsidRDefault="008905B0" w:rsidP="008905B0">
      <w:pPr>
        <w:tabs>
          <w:tab w:val="right" w:pos="9216"/>
        </w:tabs>
        <w:spacing w:after="0"/>
        <w:rPr>
          <w:b/>
          <w:kern w:val="2"/>
          <w:sz w:val="22"/>
          <w:lang w:eastAsia="zh-CN"/>
        </w:rPr>
      </w:pPr>
      <w:r w:rsidRPr="00F01404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CEF3BB" wp14:editId="54691F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5AD7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01404">
        <w:rPr>
          <w:b/>
          <w:kern w:val="2"/>
          <w:sz w:val="22"/>
          <w:lang w:eastAsia="zh-CN"/>
        </w:rPr>
        <w:t>3</w:t>
      </w:r>
      <w:r w:rsidRPr="003629EF">
        <w:rPr>
          <w:b/>
          <w:kern w:val="2"/>
          <w:sz w:val="22"/>
          <w:lang w:eastAsia="zh-CN"/>
        </w:rPr>
        <w:t>GPP TSG-RAN WG1 Meeting #12</w:t>
      </w:r>
      <w:r>
        <w:rPr>
          <w:b/>
          <w:kern w:val="2"/>
          <w:sz w:val="22"/>
          <w:lang w:eastAsia="zh-CN"/>
        </w:rPr>
        <w:t>2</w:t>
      </w:r>
      <w:r w:rsidRPr="00F01404">
        <w:rPr>
          <w:b/>
          <w:kern w:val="2"/>
          <w:sz w:val="22"/>
          <w:lang w:eastAsia="zh-CN"/>
        </w:rPr>
        <w:tab/>
      </w:r>
      <w:bookmarkStart w:id="1" w:name="OLE_LINK124"/>
      <w:r w:rsidRPr="00F01404">
        <w:rPr>
          <w:b/>
          <w:kern w:val="2"/>
          <w:sz w:val="22"/>
          <w:lang w:eastAsia="zh-CN"/>
        </w:rPr>
        <w:t xml:space="preserve">   </w:t>
      </w:r>
      <w:r w:rsidR="004535CA" w:rsidRPr="004535CA">
        <w:rPr>
          <w:b/>
          <w:kern w:val="2"/>
          <w:sz w:val="22"/>
          <w:lang w:eastAsia="zh-CN"/>
        </w:rPr>
        <w:t>R1-250522</w:t>
      </w:r>
      <w:r w:rsidR="00C33F59">
        <w:rPr>
          <w:b/>
          <w:kern w:val="2"/>
          <w:sz w:val="22"/>
          <w:lang w:eastAsia="zh-CN"/>
        </w:rPr>
        <w:t>5</w:t>
      </w:r>
    </w:p>
    <w:p w14:paraId="1CA631BD" w14:textId="5553DCFA" w:rsidR="008905B0" w:rsidRPr="00F01404" w:rsidRDefault="008905B0" w:rsidP="008905B0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bookmarkStart w:id="2" w:name="_Hlk161242871"/>
      <w:r w:rsidRPr="005D0F3A">
        <w:rPr>
          <w:b/>
          <w:kern w:val="2"/>
          <w:sz w:val="22"/>
          <w:lang w:eastAsia="zh-CN"/>
        </w:rPr>
        <w:t>Bengaluru, India, Aug</w:t>
      </w:r>
      <w:r w:rsidR="00C93908">
        <w:rPr>
          <w:b/>
          <w:kern w:val="2"/>
          <w:sz w:val="22"/>
          <w:lang w:eastAsia="zh-CN"/>
        </w:rPr>
        <w:t>ust</w:t>
      </w:r>
      <w:r w:rsidRPr="005D0F3A">
        <w:rPr>
          <w:b/>
          <w:kern w:val="2"/>
          <w:sz w:val="22"/>
          <w:lang w:eastAsia="zh-CN"/>
        </w:rPr>
        <w:t xml:space="preserve"> 25</w:t>
      </w:r>
      <w:r>
        <w:rPr>
          <w:b/>
          <w:kern w:val="2"/>
          <w:sz w:val="22"/>
          <w:lang w:eastAsia="zh-CN"/>
        </w:rPr>
        <w:t>-</w:t>
      </w:r>
      <w:r w:rsidRPr="005D0F3A">
        <w:rPr>
          <w:b/>
          <w:kern w:val="2"/>
          <w:sz w:val="22"/>
          <w:lang w:eastAsia="zh-CN"/>
        </w:rPr>
        <w:t>29, 2025</w:t>
      </w:r>
    </w:p>
    <w:bookmarkEnd w:id="1"/>
    <w:bookmarkEnd w:id="2"/>
    <w:p w14:paraId="6EDE6A8C" w14:textId="77777777" w:rsidR="00886E9C" w:rsidRPr="008905B0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7F349C4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8905B0">
        <w:rPr>
          <w:b/>
          <w:kern w:val="2"/>
          <w:sz w:val="22"/>
          <w:lang w:eastAsia="zh-CN"/>
        </w:rPr>
        <w:t>8.8</w:t>
      </w:r>
    </w:p>
    <w:p w14:paraId="595017C4" w14:textId="3995B553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 </w:t>
      </w:r>
    </w:p>
    <w:p w14:paraId="70AC8EDF" w14:textId="7E8BA2F8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7A19E0">
        <w:rPr>
          <w:b/>
          <w:kern w:val="2"/>
          <w:sz w:val="22"/>
          <w:lang w:eastAsia="zh-CN"/>
        </w:rPr>
        <w:t>Calibration results and m</w:t>
      </w:r>
      <w:r w:rsidR="008905B0" w:rsidRPr="008905B0">
        <w:rPr>
          <w:b/>
          <w:kern w:val="2"/>
          <w:sz w:val="22"/>
          <w:lang w:eastAsia="zh-CN"/>
        </w:rPr>
        <w:t xml:space="preserve">aintenance issues </w:t>
      </w:r>
      <w:r w:rsidR="00BD5B06">
        <w:rPr>
          <w:b/>
          <w:kern w:val="2"/>
          <w:sz w:val="22"/>
          <w:lang w:eastAsia="zh-CN"/>
        </w:rPr>
        <w:t>for</w:t>
      </w:r>
      <w:r w:rsidR="008905B0" w:rsidRPr="008905B0">
        <w:rPr>
          <w:b/>
          <w:kern w:val="2"/>
          <w:sz w:val="22"/>
          <w:lang w:eastAsia="zh-CN"/>
        </w:rPr>
        <w:t xml:space="preserve"> 7-24 GHz channel model</w:t>
      </w:r>
      <w:r w:rsidR="00C93908">
        <w:rPr>
          <w:b/>
          <w:kern w:val="2"/>
          <w:sz w:val="22"/>
          <w:lang w:eastAsia="zh-CN"/>
        </w:rPr>
        <w:t>l</w:t>
      </w:r>
      <w:r w:rsidR="008905B0" w:rsidRPr="008905B0">
        <w:rPr>
          <w:b/>
          <w:kern w:val="2"/>
          <w:sz w:val="22"/>
          <w:lang w:eastAsia="zh-CN"/>
        </w:rPr>
        <w:t>ing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3" w:name="_Ref124589705"/>
      <w:bookmarkStart w:id="4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3"/>
      <w:bookmarkEnd w:id="4"/>
    </w:p>
    <w:p w14:paraId="3F54715F" w14:textId="77E0E93F" w:rsidR="00002C44" w:rsidRPr="00A750DA" w:rsidRDefault="00002C44" w:rsidP="00AE1743">
      <w:pPr>
        <w:adjustRightInd w:val="0"/>
        <w:spacing w:beforeLines="50" w:before="120" w:after="0"/>
        <w:jc w:val="both"/>
        <w:rPr>
          <w:kern w:val="2"/>
          <w:sz w:val="22"/>
          <w:szCs w:val="22"/>
        </w:rPr>
      </w:pPr>
      <w:r w:rsidRPr="004F13FB">
        <w:rPr>
          <w:kern w:val="2"/>
          <w:sz w:val="22"/>
          <w:szCs w:val="22"/>
        </w:rPr>
        <w:t>After RAN1 #121 meeting, spec. editor updated the Rel-19 draft CRs for 7-24 GHz [1]. Given the limited email discussion time, some of the suggested updates are still controversial</w:t>
      </w:r>
      <w:r w:rsidR="0053413C" w:rsidRPr="00E831D7">
        <w:rPr>
          <w:kern w:val="2"/>
          <w:sz w:val="22"/>
          <w:szCs w:val="22"/>
        </w:rPr>
        <w:t>.</w:t>
      </w:r>
      <w:r w:rsidR="0053413C">
        <w:rPr>
          <w:kern w:val="2"/>
          <w:sz w:val="22"/>
          <w:szCs w:val="22"/>
        </w:rPr>
        <w:t xml:space="preserve"> In this contribution, pending issues </w:t>
      </w:r>
      <w:r w:rsidR="0053413C">
        <w:rPr>
          <w:rFonts w:eastAsiaTheme="minorEastAsia"/>
          <w:kern w:val="2"/>
          <w:sz w:val="22"/>
          <w:szCs w:val="22"/>
          <w:lang w:eastAsia="zh-CN"/>
        </w:rPr>
        <w:t>i</w:t>
      </w:r>
      <w:r w:rsidR="0053413C">
        <w:rPr>
          <w:rFonts w:eastAsiaTheme="minorEastAsia" w:hint="eastAsia"/>
          <w:kern w:val="2"/>
          <w:sz w:val="22"/>
          <w:szCs w:val="22"/>
          <w:lang w:eastAsia="zh-CN"/>
        </w:rPr>
        <w:t>n</w:t>
      </w:r>
      <w:r w:rsidR="0053413C">
        <w:rPr>
          <w:rFonts w:eastAsiaTheme="minorEastAsia"/>
          <w:kern w:val="2"/>
          <w:sz w:val="22"/>
          <w:szCs w:val="22"/>
          <w:lang w:eastAsia="zh-CN"/>
        </w:rPr>
        <w:t xml:space="preserve">volving </w:t>
      </w:r>
      <w:r w:rsidR="0053413C" w:rsidRPr="0053413C">
        <w:rPr>
          <w:rFonts w:eastAsiaTheme="minorEastAsia"/>
          <w:kern w:val="2"/>
          <w:sz w:val="22"/>
          <w:szCs w:val="22"/>
          <w:lang w:eastAsia="zh-CN"/>
        </w:rPr>
        <w:t>disputable update and</w:t>
      </w:r>
      <w:r w:rsidR="0053413C" w:rsidRPr="0053413C">
        <w:rPr>
          <w:kern w:val="2"/>
          <w:sz w:val="22"/>
          <w:szCs w:val="22"/>
        </w:rPr>
        <w:t xml:space="preserve"> </w:t>
      </w:r>
      <w:r w:rsidR="0053413C">
        <w:rPr>
          <w:kern w:val="2"/>
          <w:sz w:val="22"/>
          <w:szCs w:val="22"/>
        </w:rPr>
        <w:t xml:space="preserve">typo correction are discussed. </w:t>
      </w:r>
      <w:r w:rsidR="00EE7C99">
        <w:rPr>
          <w:kern w:val="2"/>
          <w:sz w:val="22"/>
          <w:szCs w:val="22"/>
        </w:rPr>
        <w:t>The complete calibration results are also attached.</w:t>
      </w:r>
    </w:p>
    <w:p w14:paraId="79137EE2" w14:textId="089CF020" w:rsidR="007A19E0" w:rsidRDefault="007A19E0" w:rsidP="00A750D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Calibration results</w:t>
      </w:r>
    </w:p>
    <w:p w14:paraId="07B4BACB" w14:textId="25D8B136" w:rsidR="007A19E0" w:rsidRPr="007A19E0" w:rsidRDefault="007A19E0" w:rsidP="007A19E0">
      <w:pPr>
        <w:rPr>
          <w:lang w:val="en-US"/>
        </w:rPr>
      </w:pPr>
      <w:r>
        <w:rPr>
          <w:lang w:val="en-US"/>
        </w:rPr>
        <w:t>The attached excel spreadsheets contain our calibration results.</w:t>
      </w:r>
    </w:p>
    <w:p w14:paraId="0350981B" w14:textId="00A29AA6" w:rsidR="00785DB8" w:rsidRPr="00A750DA" w:rsidRDefault="0053413C" w:rsidP="00A750D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Pending</w:t>
      </w:r>
      <w:r w:rsidR="00994CBA" w:rsidRPr="00A750DA">
        <w:rPr>
          <w:rFonts w:ascii="Times New Roman" w:hAnsi="Times New Roman"/>
          <w:sz w:val="28"/>
          <w:szCs w:val="28"/>
        </w:rPr>
        <w:t xml:space="preserve"> issues</w:t>
      </w:r>
    </w:p>
    <w:p w14:paraId="24BCE60D" w14:textId="77777777" w:rsidR="006F44E7" w:rsidRPr="00A750DA" w:rsidRDefault="006F44E7" w:rsidP="00D7475B">
      <w:pPr>
        <w:pStyle w:val="Heading2"/>
      </w:pPr>
      <w:r w:rsidRPr="00E831D7">
        <w:t>Issue 1</w:t>
      </w:r>
    </w:p>
    <w:p w14:paraId="2EC41056" w14:textId="335A5843" w:rsidR="00DD49C5" w:rsidRPr="00A750DA" w:rsidRDefault="00DD49C5" w:rsidP="00A750DA">
      <w:pPr>
        <w:spacing w:after="120"/>
        <w:rPr>
          <w:sz w:val="22"/>
          <w:szCs w:val="22"/>
          <w:lang w:eastAsia="zh-CN"/>
        </w:rPr>
      </w:pPr>
      <w:r w:rsidRPr="00A750DA">
        <w:rPr>
          <w:rFonts w:hint="eastAsia"/>
          <w:sz w:val="22"/>
          <w:szCs w:val="22"/>
          <w:lang w:eastAsia="zh-CN"/>
        </w:rPr>
        <w:t>I</w:t>
      </w:r>
      <w:r w:rsidRPr="00E831D7">
        <w:rPr>
          <w:sz w:val="22"/>
          <w:szCs w:val="22"/>
          <w:lang w:eastAsia="zh-CN"/>
        </w:rPr>
        <w:t>n the endorsed 38.</w:t>
      </w:r>
      <w:r>
        <w:rPr>
          <w:sz w:val="22"/>
          <w:szCs w:val="22"/>
          <w:lang w:eastAsia="zh-CN"/>
        </w:rPr>
        <w:t>901</w:t>
      </w:r>
      <w:r w:rsidRPr="00A750DA">
        <w:rPr>
          <w:sz w:val="22"/>
          <w:szCs w:val="22"/>
          <w:lang w:eastAsia="zh-CN"/>
        </w:rPr>
        <w:t xml:space="preserve"> draft CR [1], there exists the following highlighted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49C5" w:rsidRPr="00FB1E40" w14:paraId="448F2F01" w14:textId="77777777" w:rsidTr="00F034A2">
        <w:trPr>
          <w:trHeight w:val="985"/>
        </w:trPr>
        <w:tc>
          <w:tcPr>
            <w:tcW w:w="9621" w:type="dxa"/>
          </w:tcPr>
          <w:p w14:paraId="3C5A4352" w14:textId="77777777" w:rsidR="00DD49C5" w:rsidRPr="00986E9E" w:rsidRDefault="00DD49C5" w:rsidP="00F034A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6DD56F3D" w14:textId="77777777" w:rsidR="00DD49C5" w:rsidRPr="00986E9E" w:rsidRDefault="00DD49C5" w:rsidP="00F034A2">
            <w:pPr>
              <w:rPr>
                <w:rFonts w:eastAsia="SimSun"/>
                <w:b/>
                <w:u w:val="single"/>
              </w:rPr>
            </w:pPr>
            <w:r w:rsidRPr="007E4413">
              <w:rPr>
                <w:rFonts w:eastAsia="SimSun"/>
                <w:b/>
                <w:u w:val="single"/>
              </w:rPr>
              <w:t>Handheld UT Model:</w:t>
            </w:r>
          </w:p>
          <w:p w14:paraId="53E64919" w14:textId="42E39C72" w:rsidR="00DD49C5" w:rsidRPr="00A750DA" w:rsidRDefault="00DD49C5" w:rsidP="00A750DA">
            <w:pPr>
              <w:spacing w:after="0"/>
              <w:jc w:val="both"/>
              <w:rPr>
                <w:rFonts w:eastAsia="SimSun"/>
              </w:rPr>
            </w:pPr>
            <w:r w:rsidRPr="007E4413">
              <w:rPr>
                <w:rFonts w:eastAsia="SimSun"/>
              </w:rPr>
              <w:t xml:space="preserve">Each polarized field component of the reference radiation pattern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should be rotated according to the orientation and polarization direction of the each of UT antennae to get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using equation </w:t>
            </w:r>
            <w:r w:rsidRPr="00A750DA">
              <w:rPr>
                <w:rFonts w:eastAsia="SimSun"/>
                <w:highlight w:val="yellow"/>
              </w:rPr>
              <w:t>(7.3-3)</w:t>
            </w:r>
            <w:r w:rsidRPr="007E4413">
              <w:rPr>
                <w:rFonts w:eastAsia="SimSun"/>
              </w:rPr>
              <w:t xml:space="preserve">, and then rotated based on the orientation of the UT in the global coordinate system to get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Pr="007E4413"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Pr="007E4413">
              <w:rPr>
                <w:rFonts w:eastAsia="SimSun"/>
              </w:rPr>
              <w:t xml:space="preserve"> using Clause 7.1.3 equation (7.1-11).</w:t>
            </w:r>
          </w:p>
        </w:tc>
      </w:tr>
    </w:tbl>
    <w:p w14:paraId="0FF658FF" w14:textId="2230C0F5" w:rsidR="00DD49C5" w:rsidRPr="00A750DA" w:rsidRDefault="00DD49C5" w:rsidP="00A750DA">
      <w:pPr>
        <w:widowControl w:val="0"/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A750DA">
        <w:rPr>
          <w:rFonts w:hint="eastAsia"/>
          <w:sz w:val="22"/>
          <w:szCs w:val="22"/>
          <w:lang w:eastAsia="zh-CN"/>
        </w:rPr>
        <w:t>C</w:t>
      </w:r>
      <w:r w:rsidRPr="00A750DA">
        <w:rPr>
          <w:sz w:val="22"/>
          <w:szCs w:val="22"/>
          <w:lang w:eastAsia="zh-CN"/>
        </w:rPr>
        <w:t>onsidering</w:t>
      </w:r>
      <w:r>
        <w:rPr>
          <w:sz w:val="22"/>
          <w:szCs w:val="22"/>
          <w:lang w:eastAsia="zh-CN"/>
        </w:rPr>
        <w:t xml:space="preserve"> </w:t>
      </w:r>
      <w:r w:rsidR="00115A66">
        <w:rPr>
          <w:sz w:val="22"/>
          <w:szCs w:val="22"/>
          <w:lang w:eastAsia="zh-CN"/>
        </w:rPr>
        <w:t xml:space="preserve">UT antennas in different candidate locations have different orientations, equation (7.3-3) </w:t>
      </w:r>
      <w:r w:rsidR="00034E1C">
        <w:rPr>
          <w:sz w:val="22"/>
          <w:szCs w:val="22"/>
          <w:lang w:eastAsia="zh-CN"/>
        </w:rPr>
        <w:t xml:space="preserve">attached below </w:t>
      </w:r>
      <w:r w:rsidR="00115A66">
        <w:rPr>
          <w:sz w:val="22"/>
          <w:szCs w:val="22"/>
          <w:lang w:eastAsia="zh-CN"/>
        </w:rPr>
        <w:t xml:space="preserve">that cannot realize orientation rotation </w:t>
      </w:r>
      <w:r w:rsidR="00595F7D">
        <w:rPr>
          <w:sz w:val="22"/>
          <w:szCs w:val="22"/>
          <w:lang w:eastAsia="zh-CN"/>
        </w:rPr>
        <w:t xml:space="preserve">(and incurs notation misalignment) </w:t>
      </w:r>
      <w:r w:rsidR="00115A66">
        <w:rPr>
          <w:sz w:val="22"/>
          <w:szCs w:val="22"/>
          <w:lang w:eastAsia="zh-CN"/>
        </w:rPr>
        <w:t xml:space="preserve">should be </w:t>
      </w:r>
      <w:r w:rsidR="00034E1C">
        <w:rPr>
          <w:sz w:val="22"/>
          <w:szCs w:val="22"/>
          <w:lang w:eastAsia="zh-CN"/>
        </w:rPr>
        <w:t>replaced</w:t>
      </w:r>
      <w:r w:rsidR="00115A66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4E1C" w:rsidRPr="00FB1E40" w14:paraId="62B41581" w14:textId="77777777" w:rsidTr="00F034A2">
        <w:trPr>
          <w:trHeight w:val="985"/>
        </w:trPr>
        <w:tc>
          <w:tcPr>
            <w:tcW w:w="9621" w:type="dxa"/>
          </w:tcPr>
          <w:p w14:paraId="4995B830" w14:textId="28440266" w:rsidR="001B612E" w:rsidRPr="00A750DA" w:rsidRDefault="00FE5D64" w:rsidP="00A750DA">
            <w:pPr>
              <w:pStyle w:val="EQ"/>
              <w:wordWrap w:val="0"/>
              <w:spacing w:after="120"/>
              <w:ind w:firstLineChars="1200" w:firstLine="2400"/>
              <w:jc w:val="right"/>
              <w:rPr>
                <w:rFonts w:eastAsia="DengXian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eastAsia="DengXian"/>
                </w:rPr>
                <m:t>=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="001B612E" w:rsidRPr="001B612E">
              <w:rPr>
                <w:rFonts w:eastAsia="DengXian"/>
              </w:rPr>
              <w:t>,</w:t>
            </w:r>
            <w:r w:rsidR="00E831D7">
              <w:rPr>
                <w:rFonts w:eastAsia="DengXian"/>
              </w:rPr>
              <w:t xml:space="preserve">                                        </w:t>
            </w:r>
            <w:r w:rsidR="001B612E" w:rsidRPr="001B612E">
              <w:rPr>
                <w:rFonts w:eastAsia="DengXian"/>
              </w:rPr>
              <w:tab/>
              <w:t>(7.3-3)</w:t>
            </w:r>
          </w:p>
          <w:p w14:paraId="04C2914F" w14:textId="2E68AAA4" w:rsidR="001B612E" w:rsidRPr="001B612E" w:rsidRDefault="001B612E" w:rsidP="00A750DA">
            <w:pPr>
              <w:keepLines/>
              <w:tabs>
                <w:tab w:val="center" w:pos="4536"/>
                <w:tab w:val="right" w:pos="9072"/>
              </w:tabs>
              <w:wordWrap w:val="0"/>
              <w:spacing w:after="120"/>
              <w:jc w:val="right"/>
              <w:rPr>
                <w:rFonts w:eastAsia="SimSun"/>
              </w:rPr>
            </w:pPr>
            <w:r w:rsidRPr="001B612E">
              <w:rPr>
                <w:rFonts w:eastAsia="SimSun"/>
                <w:lang w:eastAsia="zh-C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cos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SimSun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,</w:t>
            </w:r>
            <w:r w:rsidRPr="001B612E">
              <w:rPr>
                <w:rFonts w:eastAsia="SimSun"/>
              </w:rPr>
              <w:tab/>
            </w:r>
            <w:r w:rsidR="00E831D7">
              <w:rPr>
                <w:rFonts w:eastAsia="SimSun"/>
              </w:rPr>
              <w:t xml:space="preserve">                                                     </w:t>
            </w:r>
            <w:r w:rsidRPr="001B612E">
              <w:rPr>
                <w:rFonts w:eastAsia="SimSun"/>
              </w:rPr>
              <w:t>(7.3-3a)</w:t>
            </w:r>
          </w:p>
          <w:p w14:paraId="620B3318" w14:textId="2C86FCB9" w:rsidR="00034E1C" w:rsidRPr="00CC4F6E" w:rsidRDefault="001B612E" w:rsidP="00A750DA">
            <w:pPr>
              <w:keepLines/>
              <w:tabs>
                <w:tab w:val="center" w:pos="4536"/>
                <w:tab w:val="right" w:pos="9072"/>
              </w:tabs>
              <w:wordWrap w:val="0"/>
              <w:spacing w:after="0"/>
              <w:jc w:val="right"/>
              <w:rPr>
                <w:rFonts w:eastAsia="SimSun"/>
              </w:rPr>
            </w:pPr>
            <w:r w:rsidRPr="001B612E">
              <w:rPr>
                <w:rFonts w:eastAsia="SimSu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sin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.</w:t>
            </w:r>
            <w:r w:rsidRPr="001B612E">
              <w:rPr>
                <w:rFonts w:eastAsia="SimSun"/>
              </w:rPr>
              <w:tab/>
            </w:r>
            <w:r w:rsidR="00E831D7">
              <w:rPr>
                <w:rFonts w:eastAsia="SimSun"/>
              </w:rPr>
              <w:t xml:space="preserve">                                                     </w:t>
            </w:r>
            <w:r w:rsidRPr="001B612E">
              <w:rPr>
                <w:rFonts w:eastAsia="SimSun"/>
              </w:rPr>
              <w:t>(7.3-3b)</w:t>
            </w:r>
          </w:p>
        </w:tc>
      </w:tr>
    </w:tbl>
    <w:p w14:paraId="78C0D7FE" w14:textId="5D28C63B" w:rsidR="00DD49C5" w:rsidRPr="00EB7FA8" w:rsidRDefault="0053413C" w:rsidP="00F44B2F">
      <w:pPr>
        <w:widowControl w:val="0"/>
        <w:spacing w:beforeLines="50" w:before="120" w:afterLines="50" w:after="120"/>
        <w:rPr>
          <w:b/>
          <w:sz w:val="22"/>
          <w:szCs w:val="22"/>
          <w:lang w:eastAsia="zh-CN"/>
        </w:rPr>
      </w:pPr>
      <w:r w:rsidRPr="00EB7FA8">
        <w:rPr>
          <w:rFonts w:eastAsia="Microsoft YaHei" w:cs="Times"/>
          <w:b/>
          <w:i/>
          <w:iCs/>
          <w:sz w:val="22"/>
          <w:szCs w:val="22"/>
        </w:rPr>
        <w:t>Proposal 1</w:t>
      </w:r>
      <w:r w:rsidRPr="00E831D7">
        <w:rPr>
          <w:b/>
          <w:i/>
          <w:sz w:val="22"/>
          <w:szCs w:val="22"/>
        </w:rPr>
        <w:t>: Update the TR 38.</w:t>
      </w:r>
      <w:r>
        <w:rPr>
          <w:b/>
          <w:i/>
          <w:sz w:val="22"/>
          <w:szCs w:val="22"/>
        </w:rPr>
        <w:t>901</w:t>
      </w:r>
      <w:r w:rsidRPr="00EB7FA8">
        <w:rPr>
          <w:b/>
          <w:i/>
          <w:sz w:val="22"/>
          <w:szCs w:val="22"/>
        </w:rPr>
        <w:t xml:space="preserve"> draft CR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3388E" w:rsidRPr="00FB1E40" w14:paraId="03CED6AB" w14:textId="77777777" w:rsidTr="00F034A2">
        <w:trPr>
          <w:trHeight w:val="985"/>
        </w:trPr>
        <w:tc>
          <w:tcPr>
            <w:tcW w:w="9621" w:type="dxa"/>
          </w:tcPr>
          <w:p w14:paraId="03AB2FD3" w14:textId="3EDBC9D5" w:rsidR="0073388E" w:rsidRPr="00986E9E" w:rsidRDefault="0073388E" w:rsidP="00F034A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lastRenderedPageBreak/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59565205" w14:textId="77777777" w:rsidR="0073388E" w:rsidRDefault="0073388E" w:rsidP="00F034A2">
            <w:pPr>
              <w:rPr>
                <w:rFonts w:eastAsia="SimSun"/>
                <w:b/>
                <w:u w:val="single"/>
              </w:rPr>
            </w:pPr>
            <w:r w:rsidRPr="007E4413">
              <w:rPr>
                <w:rFonts w:eastAsia="SimSun"/>
                <w:b/>
                <w:u w:val="single"/>
              </w:rPr>
              <w:t>Handheld UT Model:</w:t>
            </w:r>
          </w:p>
          <w:p w14:paraId="19836FCF" w14:textId="6265145D" w:rsidR="0073388E" w:rsidRPr="00986E9E" w:rsidRDefault="0073388E" w:rsidP="00EB7FA8">
            <w:pPr>
              <w:spacing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  <w:p w14:paraId="594BACDE" w14:textId="77777777" w:rsidR="00E831D7" w:rsidRDefault="0073388E" w:rsidP="00F034A2">
            <w:pPr>
              <w:spacing w:after="0"/>
              <w:jc w:val="both"/>
              <w:rPr>
                <w:rFonts w:eastAsia="SimSun"/>
              </w:rPr>
            </w:pPr>
            <w:r w:rsidRPr="007E4413">
              <w:rPr>
                <w:rFonts w:eastAsia="SimSun"/>
              </w:rPr>
              <w:t xml:space="preserve">Each polarized field component of the reference radiation pattern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should be rotated according to the orientation and polarization direction of the each of UT antennae to get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using equation </w:t>
            </w:r>
            <w:r w:rsidRPr="00F034A2">
              <w:rPr>
                <w:rFonts w:eastAsia="SimSun"/>
                <w:strike/>
                <w:color w:val="FF0000"/>
              </w:rPr>
              <w:t>(7.3-3),</w:t>
            </w:r>
            <w:r w:rsidRPr="007E4413">
              <w:rPr>
                <w:rFonts w:eastAsia="SimSun"/>
              </w:rPr>
              <w:t xml:space="preserve"> </w:t>
            </w:r>
          </w:p>
          <w:p w14:paraId="7316EB34" w14:textId="00AD0D45" w:rsidR="00E831D7" w:rsidRPr="007F7964" w:rsidRDefault="00FE5D64" w:rsidP="00EB7FA8">
            <w:pPr>
              <w:spacing w:after="120"/>
              <w:ind w:firstLineChars="1150" w:firstLine="2300"/>
              <w:rPr>
                <w:rFonts w:eastAsia="SimSun"/>
                <w:color w:val="FF0000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/>
                  <w:color w:val="FF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w:rPr>
                            <w:rFonts w:ascii="Cambria Math"/>
                            <w:color w:val="FF000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="00E831D7" w:rsidRPr="007F7964">
              <w:rPr>
                <w:color w:val="FF0000"/>
              </w:rPr>
              <w:t>,</w:t>
            </w:r>
            <w:r w:rsidR="00E831D7" w:rsidRPr="007F7964">
              <w:rPr>
                <w:color w:val="FF0000"/>
              </w:rPr>
              <w:tab/>
            </w:r>
            <w:r w:rsidR="00E831D7">
              <w:rPr>
                <w:color w:val="FF0000"/>
              </w:rPr>
              <w:t xml:space="preserve">                                   </w:t>
            </w:r>
            <w:r w:rsidR="00E831D7" w:rsidRPr="007F7964">
              <w:rPr>
                <w:color w:val="FF0000"/>
              </w:rPr>
              <w:t>(7.3-</w:t>
            </w:r>
            <w:r w:rsidR="00E831D7">
              <w:rPr>
                <w:color w:val="FF0000"/>
              </w:rPr>
              <w:t>x</w:t>
            </w:r>
            <w:r w:rsidR="00E831D7" w:rsidRPr="007F7964">
              <w:rPr>
                <w:color w:val="FF0000"/>
              </w:rPr>
              <w:t>)</w:t>
            </w:r>
          </w:p>
          <w:p w14:paraId="514A0E5E" w14:textId="19C1F9DD" w:rsidR="00E831D7" w:rsidRPr="007F7964" w:rsidRDefault="00E831D7" w:rsidP="00EB7FA8">
            <w:pPr>
              <w:keepLines/>
              <w:tabs>
                <w:tab w:val="center" w:pos="4820"/>
                <w:tab w:val="right" w:pos="9072"/>
              </w:tabs>
              <w:spacing w:after="120"/>
              <w:jc w:val="right"/>
              <w:rPr>
                <w:rFonts w:eastAsia="DengXian"/>
                <w:color w:val="FF0000"/>
              </w:rPr>
            </w:pPr>
            <w:r w:rsidRPr="007F7964">
              <w:rPr>
                <w:rFonts w:eastAsia="SimSun"/>
                <w:color w:val="FF0000"/>
              </w:rPr>
              <w:tab/>
            </w:r>
            <m:oMath>
              <m:func>
                <m:func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/>
                      <w:color w:val="FF0000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</w:rPr>
                        <m:t>u</m:t>
                      </m:r>
                    </m:sub>
                  </m:sSub>
                </m:e>
              </m:func>
              <m:r>
                <w:rPr>
                  <w:rFonts w:ascii="Cambria Math" w:eastAsia="DengXian"/>
                  <w:color w:val="FF0000"/>
                </w:rPr>
                <m:t>=</m:t>
              </m:r>
              <m:f>
                <m:f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DengXian"/>
                      <w:color w:val="FF0000"/>
                    </w:rPr>
                    <m:t>-</m:t>
                  </m:r>
                  <m:d>
                    <m:d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cos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'-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color w:val="FF000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'-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color w:val="FF000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e>
                  </m:d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DengXian"/>
                          <w:color w:val="FF0000"/>
                        </w:rPr>
                        <m:t>1</m:t>
                      </m:r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F7964">
              <w:rPr>
                <w:rFonts w:eastAsia="DengXian"/>
                <w:color w:val="FF0000"/>
              </w:rPr>
              <w:tab/>
            </w:r>
            <w:r>
              <w:rPr>
                <w:rFonts w:eastAsia="DengXian"/>
                <w:color w:val="FF0000"/>
              </w:rPr>
              <w:t xml:space="preserve">                    </w:t>
            </w:r>
            <w:r w:rsidRPr="007F7964">
              <w:rPr>
                <w:rFonts w:eastAsia="DengXian"/>
                <w:color w:val="FF0000"/>
              </w:rPr>
              <w:t>(7.</w:t>
            </w:r>
            <w:r w:rsidRPr="007F7964">
              <w:rPr>
                <w:rFonts w:eastAsia="DengXian"/>
                <w:color w:val="FF0000"/>
                <w:lang w:eastAsia="ko-KR"/>
              </w:rPr>
              <w:t>3-x</w:t>
            </w:r>
            <w:r w:rsidRPr="007F7964">
              <w:rPr>
                <w:rFonts w:eastAsia="DengXian"/>
                <w:color w:val="FF0000"/>
              </w:rPr>
              <w:t>)</w:t>
            </w:r>
          </w:p>
          <w:p w14:paraId="21161C51" w14:textId="0E3638E6" w:rsidR="00E831D7" w:rsidRPr="007F7964" w:rsidRDefault="00E831D7" w:rsidP="00EB7FA8">
            <w:pPr>
              <w:keepLines/>
              <w:tabs>
                <w:tab w:val="center" w:pos="4820"/>
                <w:tab w:val="right" w:pos="9072"/>
              </w:tabs>
              <w:wordWrap w:val="0"/>
              <w:spacing w:after="120"/>
              <w:jc w:val="right"/>
              <w:rPr>
                <w:rFonts w:eastAsia="DengXian"/>
                <w:color w:val="FF0000"/>
              </w:rPr>
            </w:pPr>
            <w:r w:rsidRPr="007F7964">
              <w:rPr>
                <w:rFonts w:eastAsia="SimSun"/>
                <w:color w:val="FF0000"/>
              </w:rPr>
              <w:tab/>
            </w:r>
            <m:oMath>
              <m:func>
                <m:func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/>
                      <w:color w:val="FF0000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</w:rPr>
                        <m:t>u</m:t>
                      </m:r>
                    </m:sub>
                  </m:sSub>
                </m:e>
              </m:func>
              <m:r>
                <w:rPr>
                  <w:rFonts w:ascii="Cambria Math" w:eastAsia="DengXian"/>
                  <w:color w:val="FF0000"/>
                </w:rPr>
                <m:t>=</m:t>
              </m:r>
              <m:f>
                <m:f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ϕ</m:t>
                          </m:r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  <m:r>
                    <w:rPr>
                      <w:rFonts w:ascii="Cambria Math" w:eastAsia="DengXian"/>
                      <w:color w:val="FF0000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ϕ</m:t>
                          </m:r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DengXian"/>
                          <w:color w:val="FF0000"/>
                        </w:rPr>
                        <m:t>1</m:t>
                      </m:r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F7964">
              <w:rPr>
                <w:rFonts w:eastAsia="DengXian"/>
                <w:color w:val="FF0000"/>
              </w:rPr>
              <w:tab/>
            </w:r>
            <w:r>
              <w:rPr>
                <w:rFonts w:eastAsia="DengXian"/>
                <w:color w:val="FF0000"/>
              </w:rPr>
              <w:t xml:space="preserve">                    </w:t>
            </w:r>
            <w:r w:rsidRPr="007F7964">
              <w:rPr>
                <w:rFonts w:eastAsia="DengXian"/>
                <w:color w:val="FF0000"/>
              </w:rPr>
              <w:t>(7.</w:t>
            </w:r>
            <w:r w:rsidRPr="007F7964">
              <w:rPr>
                <w:rFonts w:eastAsia="DengXian"/>
                <w:color w:val="FF0000"/>
                <w:lang w:eastAsia="ko-KR"/>
              </w:rPr>
              <w:t>3-x</w:t>
            </w:r>
            <w:r w:rsidRPr="007F7964">
              <w:rPr>
                <w:rFonts w:eastAsia="DengXian"/>
                <w:color w:val="FF0000"/>
              </w:rPr>
              <w:t>)</w:t>
            </w:r>
          </w:p>
          <w:p w14:paraId="6D70F57F" w14:textId="296E07F1" w:rsidR="0073388E" w:rsidRDefault="00B343DF" w:rsidP="00F034A2">
            <w:pPr>
              <w:spacing w:after="0"/>
              <w:jc w:val="both"/>
              <w:rPr>
                <w:rFonts w:eastAsia="SimSun"/>
              </w:rPr>
            </w:pPr>
            <w:r w:rsidRPr="00093649">
              <w:rPr>
                <w:rFonts w:eastAsia="SimSun"/>
                <w:color w:val="FF0000"/>
              </w:rPr>
              <w:t>where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>,</w:t>
            </w:r>
            <w:r>
              <w:rPr>
                <w:rFonts w:eastAsia="SimSun"/>
                <w:color w:val="FF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β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γ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 xml:space="preserve">are obtained according to </w:t>
            </w:r>
            <w:r w:rsidRPr="00955794">
              <w:rPr>
                <w:rFonts w:eastAsia="SimSun"/>
                <w:color w:val="FF0000"/>
                <w:lang w:eastAsia="zh-CN"/>
              </w:rPr>
              <w:t>the orientation and polarization direction of each UT antenna</w:t>
            </w:r>
            <w:r>
              <w:rPr>
                <w:rFonts w:eastAsia="SimSun"/>
                <w:color w:val="FF0000"/>
                <w:lang w:eastAsia="zh-CN"/>
              </w:rPr>
              <w:t>,</w:t>
            </w:r>
            <w:r>
              <w:rPr>
                <w:rFonts w:eastAsia="SimSun"/>
              </w:rPr>
              <w:t xml:space="preserve"> </w:t>
            </w:r>
            <w:r w:rsidR="0073388E" w:rsidRPr="007E4413">
              <w:rPr>
                <w:rFonts w:eastAsia="SimSun"/>
              </w:rPr>
              <w:t xml:space="preserve">and then rotated based on the orientation of the UT in the global coordinate system to get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="0073388E" w:rsidRPr="007E4413"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="0073388E" w:rsidRPr="007E4413">
              <w:rPr>
                <w:rFonts w:eastAsia="SimSun"/>
              </w:rPr>
              <w:t xml:space="preserve"> using Clause 7.1.3 equation (7.1-11).</w:t>
            </w:r>
          </w:p>
          <w:p w14:paraId="5F9575A3" w14:textId="3FC46C06" w:rsidR="0073388E" w:rsidRPr="00CC4F6E" w:rsidRDefault="0073388E" w:rsidP="00EB7FA8">
            <w:pPr>
              <w:spacing w:after="0"/>
              <w:jc w:val="center"/>
              <w:rPr>
                <w:rFonts w:eastAsia="SimSun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</w:tc>
      </w:tr>
    </w:tbl>
    <w:p w14:paraId="6292572A" w14:textId="77777777" w:rsidR="00595F7D" w:rsidRPr="00CC4F6E" w:rsidRDefault="00595F7D" w:rsidP="00D7475B">
      <w:pPr>
        <w:pStyle w:val="Heading2"/>
      </w:pPr>
      <w:r>
        <w:t>Issue 2</w:t>
      </w:r>
    </w:p>
    <w:p w14:paraId="1A0919D1" w14:textId="308DD869" w:rsidR="00595F7D" w:rsidRPr="00CC4F6E" w:rsidRDefault="00595F7D" w:rsidP="00595F7D">
      <w:pPr>
        <w:spacing w:after="120"/>
        <w:rPr>
          <w:sz w:val="22"/>
          <w:szCs w:val="22"/>
          <w:lang w:eastAsia="zh-CN"/>
        </w:rPr>
      </w:pPr>
      <w:r w:rsidRPr="00CC4F6E">
        <w:rPr>
          <w:rFonts w:hint="eastAsia"/>
          <w:sz w:val="22"/>
          <w:szCs w:val="22"/>
          <w:lang w:eastAsia="zh-CN"/>
        </w:rPr>
        <w:t>I</w:t>
      </w:r>
      <w:r w:rsidRPr="00E831D7">
        <w:rPr>
          <w:sz w:val="22"/>
          <w:szCs w:val="22"/>
          <w:lang w:eastAsia="zh-CN"/>
        </w:rPr>
        <w:t>n the endorsed 38.</w:t>
      </w:r>
      <w:r>
        <w:rPr>
          <w:sz w:val="22"/>
          <w:szCs w:val="22"/>
          <w:lang w:eastAsia="zh-CN"/>
        </w:rPr>
        <w:t>901</w:t>
      </w:r>
      <w:r w:rsidRPr="00CC4F6E">
        <w:rPr>
          <w:sz w:val="22"/>
          <w:szCs w:val="22"/>
          <w:lang w:eastAsia="zh-CN"/>
        </w:rPr>
        <w:t xml:space="preserve"> draft CR [1], there exists the following highlighted </w:t>
      </w:r>
      <w:r>
        <w:rPr>
          <w:sz w:val="22"/>
          <w:szCs w:val="22"/>
          <w:lang w:eastAsia="zh-CN"/>
        </w:rPr>
        <w:t>typo</w:t>
      </w:r>
      <w:r w:rsidRPr="00CC4F6E">
        <w:rPr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95F7D" w:rsidRPr="00FB1E40" w14:paraId="51354B2E" w14:textId="77777777" w:rsidTr="00F034A2">
        <w:trPr>
          <w:trHeight w:val="985"/>
        </w:trPr>
        <w:tc>
          <w:tcPr>
            <w:tcW w:w="9621" w:type="dxa"/>
          </w:tcPr>
          <w:p w14:paraId="0657D936" w14:textId="77777777" w:rsidR="00595F7D" w:rsidRPr="00986E9E" w:rsidRDefault="00595F7D" w:rsidP="00F034A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1C04F049" w14:textId="77777777" w:rsidR="00595F7D" w:rsidRPr="007E4413" w:rsidRDefault="00595F7D" w:rsidP="00595F7D">
            <w:pPr>
              <w:rPr>
                <w:lang w:eastAsia="zh-CN"/>
              </w:rPr>
            </w:pPr>
            <w:r w:rsidRPr="007E4413">
              <w:rPr>
                <w:b/>
                <w:u w:val="single"/>
                <w:lang w:eastAsia="zh-CN"/>
              </w:rPr>
              <w:t>Model-1</w:t>
            </w:r>
            <w:r w:rsidRPr="007E4413">
              <w:rPr>
                <w:lang w:eastAsia="zh-CN"/>
              </w:rPr>
              <w:t>:</w:t>
            </w:r>
          </w:p>
          <w:p w14:paraId="7D6E3580" w14:textId="77777777" w:rsidR="006C70EB" w:rsidRPr="007E4413" w:rsidRDefault="006C70EB" w:rsidP="00EB7FA8">
            <w:pPr>
              <w:spacing w:after="120"/>
              <w:jc w:val="both"/>
              <w:rPr>
                <w:rFonts w:eastAsia="MS Mincho"/>
              </w:rPr>
            </w:pPr>
            <w:r w:rsidRPr="007E4413">
              <w:rPr>
                <w:rFonts w:eastAsia="SimSun"/>
                <w:lang w:eastAsia="zh-CN"/>
              </w:rPr>
              <w:t>In case of polarized antenna elements assume</w:t>
            </w:r>
            <w:r w:rsidRPr="007E4413"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</m:oMath>
            <w:r w:rsidRPr="007E4413">
              <w:rPr>
                <w:rFonts w:eastAsia="MS Mincho"/>
              </w:rPr>
              <w:t xml:space="preserve"> is the polarization slant angle where </w:t>
            </w:r>
            <m:oMath>
              <m:r>
                <w:rPr>
                  <w:rFonts w:ascii="Cambria Math" w:eastAsia="MS Mincho" w:hAnsi="Cambria Math"/>
                </w:rPr>
                <m:t>ζ=0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MS Mincho"/>
              </w:rPr>
              <w:t xml:space="preserve"> degrees corresponds to a purely vertically polarized antenna element and </w:t>
            </w:r>
            <m:oMath>
              <m:r>
                <w:rPr>
                  <w:rFonts w:ascii="Cambria Math" w:eastAsia="MS Mincho" w:hAnsi="Cambria Math"/>
                </w:rPr>
                <m:t>ζ=±45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SimSun"/>
              </w:rPr>
              <w:t xml:space="preserve">degrees correspond to a pair of cross-polarized antenna elements. Then </w:t>
            </w:r>
            <w:r w:rsidRPr="007E4413">
              <w:rPr>
                <w:rFonts w:eastAsia="MS Mincho"/>
              </w:rPr>
              <w:t xml:space="preserve">the antenna element field components in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/>
                    </w:rPr>
                    <m:t>θ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</w:rPr>
                    <m:t>ϕ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direction </w:t>
            </w:r>
            <w:r w:rsidRPr="007E4413">
              <w:rPr>
                <w:rFonts w:eastAsia="SimSun"/>
              </w:rPr>
              <w:t>are</w:t>
            </w:r>
            <w:r w:rsidRPr="007E4413">
              <w:rPr>
                <w:rFonts w:eastAsia="MS Mincho"/>
              </w:rPr>
              <w:t xml:space="preserve"> given by</w:t>
            </w:r>
          </w:p>
          <w:p w14:paraId="1D58808A" w14:textId="61CC0410" w:rsidR="006C70EB" w:rsidRPr="00EB7FA8" w:rsidRDefault="006C70EB" w:rsidP="00EB7FA8">
            <w:pPr>
              <w:pStyle w:val="EQ"/>
              <w:wordWrap w:val="0"/>
              <w:spacing w:after="120"/>
              <w:ind w:firstLineChars="1200" w:firstLine="2400"/>
              <w:jc w:val="right"/>
              <w:rPr>
                <w:rFonts w:eastAsia="DengXian"/>
                <w:lang w:eastAsia="zh-CN"/>
              </w:rPr>
            </w:pPr>
            <w:r w:rsidRPr="007E4413">
              <w:tab/>
            </w:r>
            <m:oMath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eastAsia="DengXian"/>
                </w:rPr>
                <m:t>=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Pr="001B612E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                                       </w:t>
            </w:r>
            <w:r w:rsidRPr="001B612E">
              <w:rPr>
                <w:rFonts w:eastAsia="DengXian"/>
              </w:rPr>
              <w:tab/>
              <w:t>(7.3-3)</w:t>
            </w:r>
          </w:p>
          <w:p w14:paraId="6747FE27" w14:textId="77777777" w:rsidR="006C70EB" w:rsidRPr="007E4413" w:rsidRDefault="006C70EB" w:rsidP="00EB7FA8">
            <w:pPr>
              <w:spacing w:after="120"/>
              <w:jc w:val="both"/>
              <w:rPr>
                <w:rFonts w:eastAsia="SimSun"/>
                <w:lang w:eastAsia="zh-CN"/>
              </w:rPr>
            </w:pPr>
            <w:r w:rsidRPr="007E4413">
              <w:rPr>
                <w:rFonts w:eastAsia="SimSun"/>
                <w:lang w:eastAsia="zh-CN"/>
              </w:rPr>
              <w:t xml:space="preserve">where </w:t>
            </w:r>
          </w:p>
          <w:p w14:paraId="6CD102CC" w14:textId="11BE2927" w:rsidR="00F034A2" w:rsidRPr="001B612E" w:rsidRDefault="006C70EB" w:rsidP="00F034A2">
            <w:pPr>
              <w:keepLines/>
              <w:tabs>
                <w:tab w:val="center" w:pos="4536"/>
                <w:tab w:val="right" w:pos="9072"/>
              </w:tabs>
              <w:wordWrap w:val="0"/>
              <w:spacing w:after="120"/>
              <w:jc w:val="right"/>
              <w:rPr>
                <w:rFonts w:eastAsia="SimSun"/>
              </w:rPr>
            </w:pPr>
            <w:r w:rsidRPr="007E4413">
              <w:rPr>
                <w:rFonts w:eastAsia="SimSun"/>
                <w:lang w:eastAsia="zh-C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cos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SimSun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highlight w:val="yellow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highlight w:val="yellow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F034A2" w:rsidRPr="001B612E">
              <w:rPr>
                <w:rFonts w:eastAsia="SimSun"/>
              </w:rPr>
              <w:t>,</w:t>
            </w:r>
            <w:r w:rsidR="00F034A2" w:rsidRPr="001B612E">
              <w:rPr>
                <w:rFonts w:eastAsia="SimSun"/>
              </w:rPr>
              <w:tab/>
            </w:r>
            <w:r w:rsidR="00F034A2">
              <w:rPr>
                <w:rFonts w:eastAsia="SimSun"/>
              </w:rPr>
              <w:t xml:space="preserve">                                                     </w:t>
            </w:r>
            <w:r w:rsidR="00F034A2" w:rsidRPr="001B612E">
              <w:rPr>
                <w:rFonts w:eastAsia="SimSun"/>
              </w:rPr>
              <w:t>(7.3-3a)</w:t>
            </w:r>
          </w:p>
          <w:p w14:paraId="21D3B0E0" w14:textId="11E94EAD" w:rsidR="00595F7D" w:rsidRPr="00CC4F6E" w:rsidRDefault="00F034A2" w:rsidP="00EB7FA8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SimSun"/>
              </w:rPr>
            </w:pPr>
            <w:r w:rsidRPr="001B612E">
              <w:rPr>
                <w:rFonts w:eastAsia="SimSu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sin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.</w:t>
            </w:r>
            <w:r w:rsidRPr="001B612E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                                                     </w:t>
            </w:r>
            <w:r w:rsidRPr="001B612E">
              <w:rPr>
                <w:rFonts w:eastAsia="SimSun"/>
              </w:rPr>
              <w:t>(7.3-3b)</w:t>
            </w:r>
          </w:p>
        </w:tc>
      </w:tr>
    </w:tbl>
    <w:p w14:paraId="1A82B88C" w14:textId="13AA21A3" w:rsidR="00F61115" w:rsidRDefault="00F034A2" w:rsidP="00F034A2">
      <w:pPr>
        <w:pStyle w:val="ListParagraph"/>
        <w:widowControl w:val="0"/>
        <w:spacing w:beforeLines="50" w:before="120" w:afterLines="50" w:after="120"/>
        <w:ind w:left="0"/>
        <w:rPr>
          <w:rFonts w:eastAsia="Times"/>
          <w:sz w:val="22"/>
          <w:szCs w:val="22"/>
          <w:lang w:val="en-GB" w:eastAsia="zh-CN"/>
        </w:rPr>
      </w:pPr>
      <w:r w:rsidRPr="00F034A2">
        <w:rPr>
          <w:rFonts w:eastAsia="Times"/>
          <w:sz w:val="22"/>
          <w:szCs w:val="22"/>
          <w:lang w:val="en-GB" w:eastAsia="zh-CN"/>
        </w:rPr>
        <w:t>which should be corrected as below:</w:t>
      </w:r>
    </w:p>
    <w:p w14:paraId="44C589E8" w14:textId="1BD56DFE" w:rsidR="00F034A2" w:rsidRPr="00EB7FA8" w:rsidRDefault="00F034A2" w:rsidP="00F034A2">
      <w:pPr>
        <w:widowControl w:val="0"/>
        <w:spacing w:beforeLines="50" w:before="120" w:afterLines="50" w:after="120"/>
        <w:rPr>
          <w:b/>
          <w:sz w:val="22"/>
          <w:szCs w:val="22"/>
          <w:lang w:eastAsia="zh-CN"/>
        </w:rPr>
      </w:pPr>
      <w:r w:rsidRPr="00EB7FA8">
        <w:rPr>
          <w:rFonts w:eastAsia="Microsoft YaHei" w:cs="Times"/>
          <w:b/>
          <w:i/>
          <w:iCs/>
          <w:sz w:val="22"/>
          <w:szCs w:val="22"/>
        </w:rPr>
        <w:t xml:space="preserve">Proposal </w:t>
      </w:r>
      <w:r>
        <w:rPr>
          <w:rFonts w:eastAsia="Microsoft YaHei" w:cs="Times"/>
          <w:b/>
          <w:i/>
          <w:iCs/>
          <w:sz w:val="22"/>
          <w:szCs w:val="22"/>
        </w:rPr>
        <w:t>2</w:t>
      </w:r>
      <w:r w:rsidRPr="00E831D7">
        <w:rPr>
          <w:b/>
          <w:i/>
          <w:sz w:val="22"/>
          <w:szCs w:val="22"/>
        </w:rPr>
        <w:t>: Update the TR 38.</w:t>
      </w:r>
      <w:r>
        <w:rPr>
          <w:b/>
          <w:i/>
          <w:sz w:val="22"/>
          <w:szCs w:val="22"/>
        </w:rPr>
        <w:t>901</w:t>
      </w:r>
      <w:r w:rsidRPr="00EB7FA8">
        <w:rPr>
          <w:b/>
          <w:i/>
          <w:sz w:val="22"/>
          <w:szCs w:val="22"/>
        </w:rPr>
        <w:t xml:space="preserve"> draft CR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034A2" w:rsidRPr="00FB1E40" w14:paraId="085420C2" w14:textId="77777777" w:rsidTr="00F034A2">
        <w:trPr>
          <w:trHeight w:val="985"/>
        </w:trPr>
        <w:tc>
          <w:tcPr>
            <w:tcW w:w="9621" w:type="dxa"/>
          </w:tcPr>
          <w:p w14:paraId="3F15181E" w14:textId="77777777" w:rsidR="00F034A2" w:rsidRDefault="00F034A2" w:rsidP="00F034A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lastRenderedPageBreak/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1EBF0E16" w14:textId="77A3FA46" w:rsidR="00F034A2" w:rsidRPr="00DB41E2" w:rsidRDefault="00F034A2" w:rsidP="00DB41E2">
            <w:pPr>
              <w:spacing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  <w:p w14:paraId="274B0427" w14:textId="77777777" w:rsidR="00F034A2" w:rsidRPr="007E4413" w:rsidRDefault="00F034A2" w:rsidP="00F034A2">
            <w:pPr>
              <w:rPr>
                <w:lang w:eastAsia="zh-CN"/>
              </w:rPr>
            </w:pPr>
            <w:r w:rsidRPr="007E4413">
              <w:rPr>
                <w:b/>
                <w:u w:val="single"/>
                <w:lang w:eastAsia="zh-CN"/>
              </w:rPr>
              <w:t>Model-1</w:t>
            </w:r>
            <w:r w:rsidRPr="007E4413">
              <w:rPr>
                <w:lang w:eastAsia="zh-CN"/>
              </w:rPr>
              <w:t>:</w:t>
            </w:r>
          </w:p>
          <w:p w14:paraId="03EB0A10" w14:textId="77777777" w:rsidR="00F034A2" w:rsidRPr="007E4413" w:rsidRDefault="00F034A2" w:rsidP="00F034A2">
            <w:pPr>
              <w:spacing w:after="120"/>
              <w:jc w:val="both"/>
              <w:rPr>
                <w:rFonts w:eastAsia="MS Mincho"/>
              </w:rPr>
            </w:pPr>
            <w:r w:rsidRPr="007E4413">
              <w:rPr>
                <w:rFonts w:eastAsia="SimSun"/>
                <w:lang w:eastAsia="zh-CN"/>
              </w:rPr>
              <w:t>In case of polarized antenna elements assume</w:t>
            </w:r>
            <w:r w:rsidRPr="007E4413"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</m:oMath>
            <w:r w:rsidRPr="007E4413">
              <w:rPr>
                <w:rFonts w:eastAsia="MS Mincho"/>
              </w:rPr>
              <w:t xml:space="preserve"> is the polarization slant angle where </w:t>
            </w:r>
            <m:oMath>
              <m:r>
                <w:rPr>
                  <w:rFonts w:ascii="Cambria Math" w:eastAsia="MS Mincho" w:hAnsi="Cambria Math"/>
                </w:rPr>
                <m:t>ζ=0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MS Mincho"/>
              </w:rPr>
              <w:t xml:space="preserve"> degrees corresponds to a purely vertically polarized antenna element and </w:t>
            </w:r>
            <m:oMath>
              <m:r>
                <w:rPr>
                  <w:rFonts w:ascii="Cambria Math" w:eastAsia="MS Mincho" w:hAnsi="Cambria Math"/>
                </w:rPr>
                <m:t>ζ=±45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SimSun"/>
              </w:rPr>
              <w:t xml:space="preserve">degrees correspond to a pair of cross-polarized antenna elements. Then </w:t>
            </w:r>
            <w:r w:rsidRPr="007E4413">
              <w:rPr>
                <w:rFonts w:eastAsia="MS Mincho"/>
              </w:rPr>
              <w:t xml:space="preserve">the antenna element field components in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/>
                    </w:rPr>
                    <m:t>θ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</w:rPr>
                    <m:t>ϕ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direction </w:t>
            </w:r>
            <w:r w:rsidRPr="007E4413">
              <w:rPr>
                <w:rFonts w:eastAsia="SimSun"/>
              </w:rPr>
              <w:t>are</w:t>
            </w:r>
            <w:r w:rsidRPr="007E4413">
              <w:rPr>
                <w:rFonts w:eastAsia="MS Mincho"/>
              </w:rPr>
              <w:t xml:space="preserve"> given by</w:t>
            </w:r>
          </w:p>
          <w:p w14:paraId="6AEDBCA2" w14:textId="77777777" w:rsidR="00F034A2" w:rsidRPr="00EB7FA8" w:rsidRDefault="00F034A2" w:rsidP="00F034A2">
            <w:pPr>
              <w:pStyle w:val="EQ"/>
              <w:wordWrap w:val="0"/>
              <w:spacing w:after="120"/>
              <w:ind w:firstLineChars="1200" w:firstLine="2400"/>
              <w:jc w:val="right"/>
              <w:rPr>
                <w:rFonts w:eastAsia="DengXian"/>
                <w:lang w:eastAsia="zh-CN"/>
              </w:rPr>
            </w:pPr>
            <w:r w:rsidRPr="007E4413">
              <w:tab/>
            </w:r>
            <m:oMath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eastAsia="DengXian"/>
                </w:rPr>
                <m:t>=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Pr="001B612E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                                       </w:t>
            </w:r>
            <w:r w:rsidRPr="001B612E">
              <w:rPr>
                <w:rFonts w:eastAsia="DengXian"/>
              </w:rPr>
              <w:tab/>
              <w:t>(7.3-3)</w:t>
            </w:r>
          </w:p>
          <w:p w14:paraId="3D6A953A" w14:textId="77777777" w:rsidR="00F034A2" w:rsidRPr="007E4413" w:rsidRDefault="00F034A2" w:rsidP="00F034A2">
            <w:pPr>
              <w:spacing w:after="120"/>
              <w:jc w:val="both"/>
              <w:rPr>
                <w:rFonts w:eastAsia="SimSun"/>
                <w:lang w:eastAsia="zh-CN"/>
              </w:rPr>
            </w:pPr>
            <w:r w:rsidRPr="007E4413">
              <w:rPr>
                <w:rFonts w:eastAsia="SimSun"/>
                <w:lang w:eastAsia="zh-CN"/>
              </w:rPr>
              <w:t xml:space="preserve">where </w:t>
            </w:r>
          </w:p>
          <w:p w14:paraId="3CEBAE02" w14:textId="05AE0718" w:rsidR="00F034A2" w:rsidRPr="001B612E" w:rsidRDefault="00F034A2" w:rsidP="00F034A2">
            <w:pPr>
              <w:keepLines/>
              <w:tabs>
                <w:tab w:val="center" w:pos="4536"/>
                <w:tab w:val="right" w:pos="9072"/>
              </w:tabs>
              <w:wordWrap w:val="0"/>
              <w:spacing w:after="120"/>
              <w:jc w:val="right"/>
              <w:rPr>
                <w:rFonts w:eastAsia="SimSun"/>
              </w:rPr>
            </w:pPr>
            <w:r w:rsidRPr="007E4413">
              <w:rPr>
                <w:rFonts w:eastAsia="SimSun"/>
                <w:lang w:eastAsia="zh-C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cos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SimSun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strike/>
                                      <w:color w:val="FF0000"/>
                                    </w:rPr>
                                    <m:t>sin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strike/>
                                      <w:color w:val="FF0000"/>
                                    </w:rPr>
                                    <m:t>cos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,</w:t>
            </w:r>
            <w:r w:rsidRPr="001B612E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                        </w:t>
            </w:r>
            <w:r w:rsidR="00DB41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                       </w:t>
            </w:r>
            <w:r w:rsidRPr="001B612E">
              <w:rPr>
                <w:rFonts w:eastAsia="SimSun"/>
              </w:rPr>
              <w:t>(7.3-3a)</w:t>
            </w:r>
          </w:p>
          <w:p w14:paraId="68C54823" w14:textId="77777777" w:rsidR="00F034A2" w:rsidRDefault="00F034A2" w:rsidP="00F034A2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SimSun"/>
              </w:rPr>
            </w:pPr>
            <w:r w:rsidRPr="001B612E">
              <w:rPr>
                <w:rFonts w:eastAsia="SimSu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sin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.</w:t>
            </w:r>
            <w:r w:rsidRPr="001B612E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                                                     </w:t>
            </w:r>
            <w:r w:rsidRPr="001B612E">
              <w:rPr>
                <w:rFonts w:eastAsia="SimSun"/>
              </w:rPr>
              <w:t>(7.3-3b)</w:t>
            </w:r>
          </w:p>
          <w:p w14:paraId="387F57B2" w14:textId="44EA2FE0" w:rsidR="00F034A2" w:rsidRPr="00DB41E2" w:rsidRDefault="00F034A2" w:rsidP="00DB41E2">
            <w:pPr>
              <w:spacing w:beforeLines="50" w:before="120"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</w:tc>
      </w:tr>
    </w:tbl>
    <w:p w14:paraId="06AED015" w14:textId="77777777" w:rsidR="00DB41E2" w:rsidRPr="00DB41E2" w:rsidRDefault="00DB41E2" w:rsidP="00DB41E2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240" w:after="120"/>
        <w:ind w:left="431" w:hanging="431"/>
        <w:jc w:val="both"/>
        <w:outlineLvl w:val="0"/>
        <w:rPr>
          <w:rFonts w:eastAsiaTheme="minorEastAsia"/>
          <w:b/>
          <w:bCs/>
          <w:sz w:val="28"/>
          <w:szCs w:val="28"/>
          <w:lang w:eastAsia="zh-CN"/>
        </w:rPr>
      </w:pPr>
      <w:r w:rsidRPr="00DB41E2">
        <w:rPr>
          <w:rFonts w:eastAsiaTheme="minorEastAsia"/>
          <w:b/>
          <w:bCs/>
          <w:sz w:val="28"/>
          <w:szCs w:val="28"/>
          <w:lang w:eastAsia="zh-CN"/>
        </w:rPr>
        <w:t>Conclusion</w:t>
      </w:r>
    </w:p>
    <w:p w14:paraId="7B7163EE" w14:textId="6C7D007E" w:rsidR="00DB41E2" w:rsidRPr="00DB41E2" w:rsidRDefault="00DB41E2" w:rsidP="00DB41E2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DB41E2">
        <w:rPr>
          <w:rFonts w:eastAsia="SimSun"/>
          <w:sz w:val="22"/>
          <w:szCs w:val="22"/>
          <w:lang w:val="en-US"/>
        </w:rPr>
        <w:t>In this contribution, we have discussed some pending issues related to</w:t>
      </w:r>
      <w:r>
        <w:rPr>
          <w:rFonts w:eastAsia="SimSun"/>
          <w:sz w:val="22"/>
          <w:szCs w:val="22"/>
          <w:lang w:val="en-US"/>
        </w:rPr>
        <w:t xml:space="preserve"> 7-24 GHz channel modelling</w:t>
      </w:r>
      <w:r w:rsidRPr="00DB41E2">
        <w:rPr>
          <w:rFonts w:eastAsia="SimSun"/>
          <w:sz w:val="22"/>
          <w:szCs w:val="22"/>
          <w:lang w:val="en-US"/>
        </w:rPr>
        <w:t xml:space="preserve">, and made the following proposals: </w:t>
      </w:r>
    </w:p>
    <w:p w14:paraId="5D1DA7D2" w14:textId="77777777" w:rsidR="00DB41E2" w:rsidRPr="00EB7FA8" w:rsidRDefault="00DB41E2" w:rsidP="00DB41E2">
      <w:pPr>
        <w:widowControl w:val="0"/>
        <w:spacing w:beforeLines="50" w:before="120" w:afterLines="50" w:after="120"/>
        <w:rPr>
          <w:b/>
          <w:sz w:val="22"/>
          <w:szCs w:val="22"/>
          <w:lang w:eastAsia="zh-CN"/>
        </w:rPr>
      </w:pPr>
      <w:r w:rsidRPr="00EB7FA8">
        <w:rPr>
          <w:rFonts w:eastAsia="Microsoft YaHei" w:cs="Times"/>
          <w:b/>
          <w:i/>
          <w:iCs/>
          <w:sz w:val="22"/>
          <w:szCs w:val="22"/>
        </w:rPr>
        <w:t>Proposal 1</w:t>
      </w:r>
      <w:r w:rsidRPr="00E831D7">
        <w:rPr>
          <w:b/>
          <w:i/>
          <w:sz w:val="22"/>
          <w:szCs w:val="22"/>
        </w:rPr>
        <w:t>: Update the TR 38.</w:t>
      </w:r>
      <w:r>
        <w:rPr>
          <w:b/>
          <w:i/>
          <w:sz w:val="22"/>
          <w:szCs w:val="22"/>
        </w:rPr>
        <w:t>901</w:t>
      </w:r>
      <w:r w:rsidRPr="00EB7FA8">
        <w:rPr>
          <w:b/>
          <w:i/>
          <w:sz w:val="22"/>
          <w:szCs w:val="22"/>
        </w:rPr>
        <w:t xml:space="preserve"> draft CR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B41E2" w:rsidRPr="00FB1E40" w14:paraId="63CA366B" w14:textId="77777777" w:rsidTr="00CC4F6E">
        <w:trPr>
          <w:trHeight w:val="985"/>
        </w:trPr>
        <w:tc>
          <w:tcPr>
            <w:tcW w:w="9621" w:type="dxa"/>
          </w:tcPr>
          <w:p w14:paraId="55BC0478" w14:textId="77777777" w:rsidR="00DB41E2" w:rsidRPr="00986E9E" w:rsidRDefault="00DB41E2" w:rsidP="00CC4F6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29045FFD" w14:textId="77777777" w:rsidR="00DB41E2" w:rsidRDefault="00DB41E2" w:rsidP="00CC4F6E">
            <w:pPr>
              <w:rPr>
                <w:rFonts w:eastAsia="SimSun"/>
                <w:b/>
                <w:u w:val="single"/>
              </w:rPr>
            </w:pPr>
            <w:r w:rsidRPr="007E4413">
              <w:rPr>
                <w:rFonts w:eastAsia="SimSun"/>
                <w:b/>
                <w:u w:val="single"/>
              </w:rPr>
              <w:t>Handheld UT Model:</w:t>
            </w:r>
          </w:p>
          <w:p w14:paraId="27E33212" w14:textId="77777777" w:rsidR="00DB41E2" w:rsidRPr="00986E9E" w:rsidRDefault="00DB41E2" w:rsidP="00CC4F6E">
            <w:pPr>
              <w:spacing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  <w:p w14:paraId="5204A91D" w14:textId="77777777" w:rsidR="00DB41E2" w:rsidRDefault="00DB41E2" w:rsidP="00CC4F6E">
            <w:pPr>
              <w:spacing w:after="0"/>
              <w:jc w:val="both"/>
              <w:rPr>
                <w:rFonts w:eastAsia="SimSun"/>
              </w:rPr>
            </w:pPr>
            <w:r w:rsidRPr="007E4413">
              <w:rPr>
                <w:rFonts w:eastAsia="SimSun"/>
              </w:rPr>
              <w:t xml:space="preserve">Each polarized field component of the reference radiation pattern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″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should be rotated according to the orientation and polarization direction of the each of UT antennae to get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'</m:t>
                      </m:r>
                    </m:sup>
                  </m:sSup>
                </m:e>
              </m:d>
            </m:oMath>
            <w:r w:rsidRPr="007E4413">
              <w:rPr>
                <w:rFonts w:eastAsia="SimSun"/>
              </w:rPr>
              <w:t xml:space="preserve"> using equation </w:t>
            </w:r>
            <w:r w:rsidRPr="00F034A2">
              <w:rPr>
                <w:rFonts w:eastAsia="SimSun"/>
                <w:strike/>
                <w:color w:val="FF0000"/>
              </w:rPr>
              <w:t>(7.3-3),</w:t>
            </w:r>
            <w:r w:rsidRPr="007E4413">
              <w:rPr>
                <w:rFonts w:eastAsia="SimSun"/>
              </w:rPr>
              <w:t xml:space="preserve"> </w:t>
            </w:r>
          </w:p>
          <w:p w14:paraId="17D8AFCE" w14:textId="77777777" w:rsidR="00DB41E2" w:rsidRPr="007F7964" w:rsidRDefault="00FE5D64" w:rsidP="00CC4F6E">
            <w:pPr>
              <w:spacing w:after="120"/>
              <w:ind w:firstLineChars="1150" w:firstLine="2300"/>
              <w:rPr>
                <w:rFonts w:eastAsia="SimSun"/>
                <w:color w:val="FF0000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color w:val="FF0000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/>
                  <w:color w:val="FF000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w:rPr>
                            <w:rFonts w:ascii="Cambria Math"/>
                            <w:color w:val="FF000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w:rPr>
                            <w:rFonts w:ascii="Cambria Math"/>
                            <w:color w:val="FF000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FF0000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color w:val="FF0000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FF0000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  <w:color w:val="FF0000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="00DB41E2" w:rsidRPr="007F7964">
              <w:rPr>
                <w:color w:val="FF0000"/>
              </w:rPr>
              <w:t>,</w:t>
            </w:r>
            <w:r w:rsidR="00DB41E2" w:rsidRPr="007F7964">
              <w:rPr>
                <w:color w:val="FF0000"/>
              </w:rPr>
              <w:tab/>
            </w:r>
            <w:r w:rsidR="00DB41E2">
              <w:rPr>
                <w:color w:val="FF0000"/>
              </w:rPr>
              <w:t xml:space="preserve">                                   </w:t>
            </w:r>
            <w:r w:rsidR="00DB41E2" w:rsidRPr="007F7964">
              <w:rPr>
                <w:color w:val="FF0000"/>
              </w:rPr>
              <w:t>(7.3-</w:t>
            </w:r>
            <w:r w:rsidR="00DB41E2">
              <w:rPr>
                <w:color w:val="FF0000"/>
              </w:rPr>
              <w:t>x</w:t>
            </w:r>
            <w:r w:rsidR="00DB41E2" w:rsidRPr="007F7964">
              <w:rPr>
                <w:color w:val="FF0000"/>
              </w:rPr>
              <w:t>)</w:t>
            </w:r>
          </w:p>
          <w:p w14:paraId="6EDD2562" w14:textId="77777777" w:rsidR="00DB41E2" w:rsidRPr="007F7964" w:rsidRDefault="00DB41E2" w:rsidP="00CC4F6E">
            <w:pPr>
              <w:keepLines/>
              <w:tabs>
                <w:tab w:val="center" w:pos="4820"/>
                <w:tab w:val="right" w:pos="9072"/>
              </w:tabs>
              <w:spacing w:after="120"/>
              <w:jc w:val="right"/>
              <w:rPr>
                <w:rFonts w:eastAsia="DengXian"/>
                <w:color w:val="FF0000"/>
              </w:rPr>
            </w:pPr>
            <w:r w:rsidRPr="007F7964">
              <w:rPr>
                <w:rFonts w:eastAsia="SimSun"/>
                <w:color w:val="FF0000"/>
              </w:rPr>
              <w:tab/>
            </w:r>
            <m:oMath>
              <m:func>
                <m:func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/>
                      <w:color w:val="FF0000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</w:rPr>
                        <m:t>u</m:t>
                      </m:r>
                    </m:sub>
                  </m:sSub>
                </m:e>
              </m:func>
              <m:r>
                <w:rPr>
                  <w:rFonts w:ascii="Cambria Math" w:eastAsia="DengXian"/>
                  <w:color w:val="FF0000"/>
                </w:rPr>
                <m:t>=</m:t>
              </m:r>
              <m:f>
                <m:f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DengXian"/>
                      <w:color w:val="FF0000"/>
                    </w:rPr>
                    <m:t>-</m:t>
                  </m:r>
                  <m:d>
                    <m:d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cos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'-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color w:val="FF000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DengXian"/>
                              <w:color w:val="FF0000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'-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color w:val="FF000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e>
                  </m:d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  <w:color w:val="FF0000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DengXian"/>
                          <w:color w:val="FF0000"/>
                        </w:rPr>
                        <m:t>1</m:t>
                      </m:r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F7964">
              <w:rPr>
                <w:rFonts w:eastAsia="DengXian"/>
                <w:color w:val="FF0000"/>
              </w:rPr>
              <w:tab/>
            </w:r>
            <w:r>
              <w:rPr>
                <w:rFonts w:eastAsia="DengXian"/>
                <w:color w:val="FF0000"/>
              </w:rPr>
              <w:t xml:space="preserve">                    </w:t>
            </w:r>
            <w:r w:rsidRPr="007F7964">
              <w:rPr>
                <w:rFonts w:eastAsia="DengXian"/>
                <w:color w:val="FF0000"/>
              </w:rPr>
              <w:t>(7.</w:t>
            </w:r>
            <w:r w:rsidRPr="007F7964">
              <w:rPr>
                <w:rFonts w:eastAsia="DengXian"/>
                <w:color w:val="FF0000"/>
                <w:lang w:eastAsia="ko-KR"/>
              </w:rPr>
              <w:t>3-x</w:t>
            </w:r>
            <w:r w:rsidRPr="007F7964">
              <w:rPr>
                <w:rFonts w:eastAsia="DengXian"/>
                <w:color w:val="FF0000"/>
              </w:rPr>
              <w:t>)</w:t>
            </w:r>
          </w:p>
          <w:p w14:paraId="34F01F9B" w14:textId="77777777" w:rsidR="00DB41E2" w:rsidRPr="007F7964" w:rsidRDefault="00DB41E2" w:rsidP="00CC4F6E">
            <w:pPr>
              <w:keepLines/>
              <w:tabs>
                <w:tab w:val="center" w:pos="4820"/>
                <w:tab w:val="right" w:pos="9072"/>
              </w:tabs>
              <w:wordWrap w:val="0"/>
              <w:spacing w:after="120"/>
              <w:jc w:val="right"/>
              <w:rPr>
                <w:rFonts w:eastAsia="DengXian"/>
                <w:color w:val="FF0000"/>
              </w:rPr>
            </w:pPr>
            <w:r w:rsidRPr="007F7964">
              <w:rPr>
                <w:rFonts w:eastAsia="SimSun"/>
                <w:color w:val="FF0000"/>
              </w:rPr>
              <w:tab/>
            </w:r>
            <m:oMath>
              <m:func>
                <m:func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/>
                      <w:color w:val="FF0000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/>
                          <w:color w:val="FF000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</w:rPr>
                        <m:t>u</m:t>
                      </m:r>
                    </m:sub>
                  </m:sSub>
                </m:e>
              </m:func>
              <m:r>
                <w:rPr>
                  <w:rFonts w:ascii="Cambria Math" w:eastAsia="DengXian"/>
                  <w:color w:val="FF0000"/>
                </w:rPr>
                <m:t>=</m:t>
              </m:r>
              <m:f>
                <m:fPr>
                  <m:ctrlPr>
                    <w:rPr>
                      <w:rFonts w:ascii="Cambria Math" w:eastAsia="DengXian" w:hAnsi="Cambria Math"/>
                      <w:i/>
                      <w:color w:val="FF0000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ϕ</m:t>
                          </m:r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  <m:r>
                    <w:rPr>
                      <w:rFonts w:ascii="Cambria Math" w:eastAsia="DengXian"/>
                      <w:color w:val="FF0000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FF0000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DengXian"/>
                          <w:color w:val="FF0000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ϕ</m:t>
                          </m:r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FF0000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DengXian" w:hAnsi="Cambria Math"/>
                          <w:i/>
                          <w:color w:val="FF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DengXian"/>
                          <w:color w:val="FF0000"/>
                        </w:rPr>
                        <m:t>1</m:t>
                      </m:r>
                      <m:r>
                        <w:rPr>
                          <w:rFonts w:ascii="Cambria Math" w:eastAsia="DengXian"/>
                          <w:color w:val="FF000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color w:val="FF000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DengXian"/>
                                  <w:color w:val="FF0000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FF0000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ϕ</m:t>
                                          </m:r>
                                          <m:r>
                                            <w:rPr>
                                              <w:rFonts w:ascii="Cambria Math" w:eastAsia="DengXian"/>
                                              <w:color w:val="FF0000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SimSun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/>
                                                  <w:color w:val="FF0000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SimSun" w:hAnsi="Cambria Math"/>
                                                  <w:color w:val="FF0000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7F7964">
              <w:rPr>
                <w:rFonts w:eastAsia="DengXian"/>
                <w:color w:val="FF0000"/>
              </w:rPr>
              <w:tab/>
            </w:r>
            <w:r>
              <w:rPr>
                <w:rFonts w:eastAsia="DengXian"/>
                <w:color w:val="FF0000"/>
              </w:rPr>
              <w:t xml:space="preserve">                    </w:t>
            </w:r>
            <w:r w:rsidRPr="007F7964">
              <w:rPr>
                <w:rFonts w:eastAsia="DengXian"/>
                <w:color w:val="FF0000"/>
              </w:rPr>
              <w:t>(7.</w:t>
            </w:r>
            <w:r w:rsidRPr="007F7964">
              <w:rPr>
                <w:rFonts w:eastAsia="DengXian"/>
                <w:color w:val="FF0000"/>
                <w:lang w:eastAsia="ko-KR"/>
              </w:rPr>
              <w:t>3-x</w:t>
            </w:r>
            <w:r w:rsidRPr="007F7964">
              <w:rPr>
                <w:rFonts w:eastAsia="DengXian"/>
                <w:color w:val="FF0000"/>
              </w:rPr>
              <w:t>)</w:t>
            </w:r>
          </w:p>
          <w:p w14:paraId="7AF952A6" w14:textId="77777777" w:rsidR="00DB41E2" w:rsidRDefault="00DB41E2" w:rsidP="00CC4F6E">
            <w:pPr>
              <w:spacing w:after="0"/>
              <w:jc w:val="both"/>
              <w:rPr>
                <w:rFonts w:eastAsia="SimSun"/>
              </w:rPr>
            </w:pPr>
            <w:r w:rsidRPr="00093649">
              <w:rPr>
                <w:rFonts w:eastAsia="SimSun"/>
                <w:color w:val="FF0000"/>
              </w:rPr>
              <w:t>where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>,</w:t>
            </w:r>
            <w:r>
              <w:rPr>
                <w:rFonts w:eastAsia="SimSun"/>
                <w:color w:val="FF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β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/>
                      <w:color w:val="FF0000"/>
                    </w:rPr>
                    <m:t>γ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</w:rPr>
                    <m:t>u</m:t>
                  </m:r>
                </m:sub>
              </m:sSub>
            </m:oMath>
            <w:r>
              <w:rPr>
                <w:rFonts w:eastAsia="SimSun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 xml:space="preserve">are obtained according to </w:t>
            </w:r>
            <w:r w:rsidRPr="00955794">
              <w:rPr>
                <w:rFonts w:eastAsia="SimSun"/>
                <w:color w:val="FF0000"/>
                <w:lang w:eastAsia="zh-CN"/>
              </w:rPr>
              <w:t>the orientation and polarization direction of each UT antenna</w:t>
            </w:r>
            <w:r>
              <w:rPr>
                <w:rFonts w:eastAsia="SimSun"/>
                <w:color w:val="FF0000"/>
                <w:lang w:eastAsia="zh-C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7E4413">
              <w:rPr>
                <w:rFonts w:eastAsia="SimSun"/>
              </w:rPr>
              <w:t xml:space="preserve">and then rotated based on the orientation of the UT in the global coordinate system to get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Pr="007E4413"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ϕ</m:t>
                  </m:r>
                </m:e>
              </m:d>
            </m:oMath>
            <w:r w:rsidRPr="007E4413">
              <w:rPr>
                <w:rFonts w:eastAsia="SimSun"/>
              </w:rPr>
              <w:t xml:space="preserve"> using Clause 7.1.3 equation (7.1-11).</w:t>
            </w:r>
          </w:p>
          <w:p w14:paraId="49E4A63C" w14:textId="77777777" w:rsidR="00DB41E2" w:rsidRPr="00CC4F6E" w:rsidRDefault="00DB41E2" w:rsidP="00CC4F6E">
            <w:pPr>
              <w:spacing w:after="0"/>
              <w:jc w:val="center"/>
              <w:rPr>
                <w:rFonts w:eastAsia="SimSun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</w:tc>
      </w:tr>
    </w:tbl>
    <w:p w14:paraId="7C04DCC3" w14:textId="77777777" w:rsidR="00DB41E2" w:rsidRPr="00EB7FA8" w:rsidRDefault="00DB41E2" w:rsidP="00DB41E2">
      <w:pPr>
        <w:widowControl w:val="0"/>
        <w:spacing w:beforeLines="50" w:before="120" w:afterLines="50" w:after="120"/>
        <w:rPr>
          <w:b/>
          <w:sz w:val="22"/>
          <w:szCs w:val="22"/>
          <w:lang w:eastAsia="zh-CN"/>
        </w:rPr>
      </w:pPr>
      <w:r w:rsidRPr="00EB7FA8">
        <w:rPr>
          <w:rFonts w:eastAsia="Microsoft YaHei" w:cs="Times"/>
          <w:b/>
          <w:i/>
          <w:iCs/>
          <w:sz w:val="22"/>
          <w:szCs w:val="22"/>
        </w:rPr>
        <w:t xml:space="preserve">Proposal </w:t>
      </w:r>
      <w:r>
        <w:rPr>
          <w:rFonts w:eastAsia="Microsoft YaHei" w:cs="Times"/>
          <w:b/>
          <w:i/>
          <w:iCs/>
          <w:sz w:val="22"/>
          <w:szCs w:val="22"/>
        </w:rPr>
        <w:t>2</w:t>
      </w:r>
      <w:r w:rsidRPr="00E831D7">
        <w:rPr>
          <w:b/>
          <w:i/>
          <w:sz w:val="22"/>
          <w:szCs w:val="22"/>
        </w:rPr>
        <w:t>: Update the TR 38.</w:t>
      </w:r>
      <w:r>
        <w:rPr>
          <w:b/>
          <w:i/>
          <w:sz w:val="22"/>
          <w:szCs w:val="22"/>
        </w:rPr>
        <w:t>901</w:t>
      </w:r>
      <w:r w:rsidRPr="00EB7FA8">
        <w:rPr>
          <w:b/>
          <w:i/>
          <w:sz w:val="22"/>
          <w:szCs w:val="22"/>
        </w:rPr>
        <w:t xml:space="preserve"> draft CR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B41E2" w:rsidRPr="00FB1E40" w14:paraId="4A4DDC7F" w14:textId="77777777" w:rsidTr="00CC4F6E">
        <w:trPr>
          <w:trHeight w:val="985"/>
        </w:trPr>
        <w:tc>
          <w:tcPr>
            <w:tcW w:w="9621" w:type="dxa"/>
          </w:tcPr>
          <w:p w14:paraId="619631A1" w14:textId="77777777" w:rsidR="00DB41E2" w:rsidRDefault="00DB41E2" w:rsidP="00CC4F6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r w:rsidRPr="00785DB8">
              <w:rPr>
                <w:rFonts w:ascii="Arial" w:eastAsia="DengXian" w:hAnsi="Arial"/>
                <w:sz w:val="28"/>
              </w:rPr>
              <w:lastRenderedPageBreak/>
              <w:t>7.3.2</w:t>
            </w:r>
            <w:r w:rsidRPr="00785DB8">
              <w:rPr>
                <w:rFonts w:ascii="Arial" w:eastAsia="DengXian" w:hAnsi="Arial"/>
                <w:sz w:val="28"/>
              </w:rPr>
              <w:tab/>
              <w:t>Polarized antenna modelling</w:t>
            </w:r>
          </w:p>
          <w:p w14:paraId="59FAD304" w14:textId="77777777" w:rsidR="00DB41E2" w:rsidRPr="00DB41E2" w:rsidRDefault="00DB41E2" w:rsidP="00CC4F6E">
            <w:pPr>
              <w:spacing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  <w:p w14:paraId="067E1F04" w14:textId="77777777" w:rsidR="00DB41E2" w:rsidRPr="007E4413" w:rsidRDefault="00DB41E2" w:rsidP="00CC4F6E">
            <w:pPr>
              <w:rPr>
                <w:lang w:eastAsia="zh-CN"/>
              </w:rPr>
            </w:pPr>
            <w:r w:rsidRPr="007E4413">
              <w:rPr>
                <w:b/>
                <w:u w:val="single"/>
                <w:lang w:eastAsia="zh-CN"/>
              </w:rPr>
              <w:t>Model-1</w:t>
            </w:r>
            <w:r w:rsidRPr="007E4413">
              <w:rPr>
                <w:lang w:eastAsia="zh-CN"/>
              </w:rPr>
              <w:t>:</w:t>
            </w:r>
          </w:p>
          <w:p w14:paraId="2F7898C6" w14:textId="77777777" w:rsidR="00DB41E2" w:rsidRPr="007E4413" w:rsidRDefault="00DB41E2" w:rsidP="00CC4F6E">
            <w:pPr>
              <w:spacing w:after="120"/>
              <w:jc w:val="both"/>
              <w:rPr>
                <w:rFonts w:eastAsia="MS Mincho"/>
              </w:rPr>
            </w:pPr>
            <w:r w:rsidRPr="007E4413">
              <w:rPr>
                <w:rFonts w:eastAsia="SimSun"/>
                <w:lang w:eastAsia="zh-CN"/>
              </w:rPr>
              <w:t>In case of polarized antenna elements assume</w:t>
            </w:r>
            <w:r w:rsidRPr="007E4413"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</m:oMath>
            <w:r w:rsidRPr="007E4413">
              <w:rPr>
                <w:rFonts w:eastAsia="MS Mincho"/>
              </w:rPr>
              <w:t xml:space="preserve"> is the polarization slant angle where </w:t>
            </w:r>
            <m:oMath>
              <m:r>
                <w:rPr>
                  <w:rFonts w:ascii="Cambria Math" w:eastAsia="MS Mincho" w:hAnsi="Cambria Math"/>
                </w:rPr>
                <m:t>ζ=0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MS Mincho"/>
              </w:rPr>
              <w:t xml:space="preserve"> degrees corresponds to a purely vertically polarized antenna element and </w:t>
            </w:r>
            <m:oMath>
              <m:r>
                <w:rPr>
                  <w:rFonts w:ascii="Cambria Math" w:eastAsia="MS Mincho" w:hAnsi="Cambria Math"/>
                </w:rPr>
                <m:t>ζ=±45</m:t>
              </m:r>
            </m:oMath>
            <w:r w:rsidRPr="007E4413">
              <w:rPr>
                <w:rFonts w:eastAsia="SimSun"/>
                <w:noProof/>
                <w:position w:val="-10"/>
              </w:rPr>
              <w:t xml:space="preserve"> </w:t>
            </w:r>
            <w:r w:rsidRPr="007E4413">
              <w:rPr>
                <w:rFonts w:eastAsia="SimSun"/>
              </w:rPr>
              <w:t xml:space="preserve">degrees correspond to a pair of cross-polarized antenna elements. Then </w:t>
            </w:r>
            <w:r w:rsidRPr="007E4413">
              <w:rPr>
                <w:rFonts w:eastAsia="MS Mincho"/>
              </w:rPr>
              <w:t xml:space="preserve">the antenna element field components in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/>
                    </w:rPr>
                    <m:t>θ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</w:rPr>
                    <m:t>ϕ</m:t>
                  </m:r>
                </m:e>
                <m:sup>
                  <m:r>
                    <w:rPr>
                      <w:rFonts w:ascii="Cambria Math" w:eastAsia="SimSun"/>
                    </w:rPr>
                    <m:t>'</m:t>
                  </m:r>
                </m:sup>
              </m:sSup>
            </m:oMath>
            <w:r w:rsidRPr="007E4413">
              <w:rPr>
                <w:rFonts w:eastAsia="SimSun"/>
              </w:rPr>
              <w:t xml:space="preserve"> </w:t>
            </w:r>
            <w:r w:rsidRPr="007E4413">
              <w:rPr>
                <w:rFonts w:eastAsia="MS Mincho"/>
              </w:rPr>
              <w:t xml:space="preserve">direction </w:t>
            </w:r>
            <w:r w:rsidRPr="007E4413">
              <w:rPr>
                <w:rFonts w:eastAsia="SimSun"/>
              </w:rPr>
              <w:t>are</w:t>
            </w:r>
            <w:r w:rsidRPr="007E4413">
              <w:rPr>
                <w:rFonts w:eastAsia="MS Mincho"/>
              </w:rPr>
              <w:t xml:space="preserve"> given by</w:t>
            </w:r>
          </w:p>
          <w:p w14:paraId="40899FDF" w14:textId="77777777" w:rsidR="00DB41E2" w:rsidRPr="00EB7FA8" w:rsidRDefault="00DB41E2" w:rsidP="00CC4F6E">
            <w:pPr>
              <w:pStyle w:val="EQ"/>
              <w:wordWrap w:val="0"/>
              <w:spacing w:after="120"/>
              <w:ind w:firstLineChars="1200" w:firstLine="2400"/>
              <w:jc w:val="right"/>
              <w:rPr>
                <w:rFonts w:eastAsia="DengXian"/>
                <w:lang w:eastAsia="zh-CN"/>
              </w:rPr>
            </w:pPr>
            <w:r w:rsidRPr="007E4413">
              <w:tab/>
            </w:r>
            <m:oMath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eastAsia="DengXian"/>
                </w:rPr>
                <m:t>=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 w:eastAsia="DengXia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DengXian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Pr="001B612E">
              <w:rPr>
                <w:rFonts w:eastAsia="DengXian"/>
              </w:rPr>
              <w:t>,</w:t>
            </w:r>
            <w:r>
              <w:rPr>
                <w:rFonts w:eastAsia="DengXian"/>
              </w:rPr>
              <w:t xml:space="preserve">                                        </w:t>
            </w:r>
            <w:r w:rsidRPr="001B612E">
              <w:rPr>
                <w:rFonts w:eastAsia="DengXian"/>
              </w:rPr>
              <w:tab/>
              <w:t>(7.3-3)</w:t>
            </w:r>
          </w:p>
          <w:p w14:paraId="7AC713D6" w14:textId="77777777" w:rsidR="00DB41E2" w:rsidRPr="007E4413" w:rsidRDefault="00DB41E2" w:rsidP="00CC4F6E">
            <w:pPr>
              <w:spacing w:after="120"/>
              <w:jc w:val="both"/>
              <w:rPr>
                <w:rFonts w:eastAsia="SimSun"/>
                <w:lang w:eastAsia="zh-CN"/>
              </w:rPr>
            </w:pPr>
            <w:r w:rsidRPr="007E4413">
              <w:rPr>
                <w:rFonts w:eastAsia="SimSun"/>
                <w:lang w:eastAsia="zh-CN"/>
              </w:rPr>
              <w:t xml:space="preserve">where </w:t>
            </w:r>
          </w:p>
          <w:p w14:paraId="4250F32D" w14:textId="77777777" w:rsidR="00DB41E2" w:rsidRPr="001B612E" w:rsidRDefault="00DB41E2" w:rsidP="00CC4F6E">
            <w:pPr>
              <w:keepLines/>
              <w:tabs>
                <w:tab w:val="center" w:pos="4536"/>
                <w:tab w:val="right" w:pos="9072"/>
              </w:tabs>
              <w:wordWrap w:val="0"/>
              <w:spacing w:after="120"/>
              <w:jc w:val="right"/>
              <w:rPr>
                <w:rFonts w:eastAsia="SimSun"/>
              </w:rPr>
            </w:pPr>
            <w:r w:rsidRPr="007E4413">
              <w:rPr>
                <w:rFonts w:eastAsia="SimSun"/>
                <w:lang w:eastAsia="zh-C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cos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 w:eastAsia="SimSun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strike/>
                                      <w:color w:val="FF0000"/>
                                    </w:rPr>
                                    <m:t>sin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  <w:strike/>
                                      <w:color w:val="FF0000"/>
                                    </w:rPr>
                                    <m:t>cos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,</w:t>
            </w:r>
            <w:r w:rsidRPr="001B612E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                                                </w:t>
            </w:r>
            <w:r w:rsidRPr="001B612E">
              <w:rPr>
                <w:rFonts w:eastAsia="SimSun"/>
              </w:rPr>
              <w:t>(7.3-3a)</w:t>
            </w:r>
          </w:p>
          <w:p w14:paraId="368DD7B2" w14:textId="77777777" w:rsidR="00DB41E2" w:rsidRDefault="00DB41E2" w:rsidP="00CC4F6E">
            <w:pPr>
              <w:keepLines/>
              <w:tabs>
                <w:tab w:val="center" w:pos="4536"/>
                <w:tab w:val="right" w:pos="9072"/>
              </w:tabs>
              <w:spacing w:after="0"/>
              <w:rPr>
                <w:rFonts w:eastAsia="SimSun"/>
              </w:rPr>
            </w:pPr>
            <w:r w:rsidRPr="001B612E">
              <w:rPr>
                <w:rFonts w:eastAsia="SimSun"/>
              </w:rPr>
              <w:tab/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sin</m:t>
                  </m:r>
                </m:fName>
                <m:e>
                  <m:r>
                    <w:rPr>
                      <w:rFonts w:ascii="Cambria Math" w:eastAsia="SimSun"/>
                    </w:rPr>
                    <m:t>ψ</m:t>
                  </m:r>
                </m:e>
              </m:func>
              <m:r>
                <w:rPr>
                  <w:rFonts w:ascii="Cambria Math" w:eastAsia="SimSun"/>
                </w:rPr>
                <m:t>=</m:t>
              </m:r>
              <m:f>
                <m:fPr>
                  <m:ctrlPr>
                    <w:rPr>
                      <w:rFonts w:ascii="Cambria Math" w:eastAsia="SimSun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SimSun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SimSun"/>
                        </w:rPr>
                        <m:t>1</m:t>
                      </m:r>
                      <m:r>
                        <w:rPr>
                          <w:rFonts w:ascii="Cambria Math" w:eastAsia="SimSu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 w:eastAsia="SimSu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SimSun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eastAsia="SimSu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1B612E">
              <w:rPr>
                <w:rFonts w:eastAsia="SimSun"/>
              </w:rPr>
              <w:t>.</w:t>
            </w:r>
            <w:r w:rsidRPr="001B612E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                                                     </w:t>
            </w:r>
            <w:r w:rsidRPr="001B612E">
              <w:rPr>
                <w:rFonts w:eastAsia="SimSun"/>
              </w:rPr>
              <w:t>(7.3-3b)</w:t>
            </w:r>
          </w:p>
          <w:p w14:paraId="7A98930A" w14:textId="77777777" w:rsidR="00DB41E2" w:rsidRPr="00DB41E2" w:rsidRDefault="00DB41E2" w:rsidP="00CC4F6E">
            <w:pPr>
              <w:spacing w:beforeLines="50" w:before="120" w:afterLines="50" w:after="120"/>
              <w:jc w:val="center"/>
              <w:rPr>
                <w:rFonts w:eastAsia="SimSun"/>
                <w:b/>
                <w:u w:val="single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</w:tc>
      </w:tr>
    </w:tbl>
    <w:p w14:paraId="32FBA52B" w14:textId="04482D37" w:rsidR="00565248" w:rsidRPr="001D20D9" w:rsidRDefault="00565248" w:rsidP="001D20D9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3052F5A6" w14:textId="65A67C2A" w:rsidR="00160E17" w:rsidRPr="004F13FB" w:rsidRDefault="00DB41E2" w:rsidP="004F13FB">
      <w:pPr>
        <w:pStyle w:val="ListParagraph"/>
        <w:numPr>
          <w:ilvl w:val="0"/>
          <w:numId w:val="8"/>
        </w:numPr>
        <w:rPr>
          <w:sz w:val="22"/>
          <w:lang w:val="en-GB"/>
        </w:rPr>
      </w:pPr>
      <w:bookmarkStart w:id="5" w:name="_Ref188469620"/>
      <w:bookmarkStart w:id="6" w:name="_Ref188800476"/>
      <w:bookmarkStart w:id="7" w:name="_Ref172798204"/>
      <w:bookmarkStart w:id="8" w:name="_Ref188804715"/>
      <w:bookmarkStart w:id="9" w:name="_Ref158132683"/>
      <w:r w:rsidRPr="004F13FB">
        <w:rPr>
          <w:rFonts w:eastAsiaTheme="minorEastAsia"/>
          <w:sz w:val="22"/>
          <w:szCs w:val="22"/>
          <w:lang w:eastAsia="zh-CN"/>
        </w:rPr>
        <w:t>R1-250</w:t>
      </w:r>
      <w:r>
        <w:rPr>
          <w:rFonts w:eastAsiaTheme="minorEastAsia"/>
          <w:sz w:val="22"/>
          <w:szCs w:val="22"/>
          <w:lang w:eastAsia="zh-CN"/>
        </w:rPr>
        <w:t>49</w:t>
      </w:r>
      <w:r>
        <w:rPr>
          <w:rFonts w:eastAsiaTheme="minorEastAsia"/>
          <w:sz w:val="22"/>
          <w:szCs w:val="22"/>
          <w:lang w:val="en-GB" w:eastAsia="zh-CN"/>
        </w:rPr>
        <w:t>64</w:t>
      </w:r>
      <w:r w:rsidRPr="004F13FB">
        <w:rPr>
          <w:rFonts w:eastAsiaTheme="minorEastAsia"/>
          <w:sz w:val="22"/>
          <w:szCs w:val="22"/>
          <w:lang w:eastAsia="zh-CN"/>
        </w:rPr>
        <w:t xml:space="preserve">, “Introduction of </w:t>
      </w:r>
      <w:r w:rsidR="000C5D50">
        <w:rPr>
          <w:rFonts w:eastAsiaTheme="minorEastAsia"/>
          <w:sz w:val="22"/>
          <w:szCs w:val="22"/>
          <w:lang w:val="en-GB" w:eastAsia="zh-CN"/>
        </w:rPr>
        <w:t>Rel-19 7-24 GHz channel model enhancements</w:t>
      </w:r>
      <w:r w:rsidRPr="004F13FB">
        <w:rPr>
          <w:rFonts w:eastAsiaTheme="minorEastAsia"/>
          <w:sz w:val="22"/>
          <w:szCs w:val="22"/>
          <w:lang w:eastAsia="zh-CN"/>
        </w:rPr>
        <w:t>”, RAN1 #121, May 19-23, 2025.</w:t>
      </w:r>
      <w:bookmarkEnd w:id="5"/>
      <w:bookmarkEnd w:id="6"/>
      <w:bookmarkEnd w:id="7"/>
      <w:bookmarkEnd w:id="8"/>
      <w:bookmarkEnd w:id="9"/>
    </w:p>
    <w:sectPr w:rsidR="00160E17" w:rsidRPr="004F13FB" w:rsidSect="00525A21">
      <w:footerReference w:type="even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0C6A6" w14:textId="77777777" w:rsidR="00FE5D64" w:rsidRDefault="00FE5D64">
      <w:r>
        <w:separator/>
      </w:r>
    </w:p>
  </w:endnote>
  <w:endnote w:type="continuationSeparator" w:id="0">
    <w:p w14:paraId="6A92505D" w14:textId="77777777" w:rsidR="00FE5D64" w:rsidRDefault="00FE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F034A2" w:rsidRDefault="00F034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F034A2" w:rsidRDefault="00F03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697D" w14:textId="77777777" w:rsidR="00FE5D64" w:rsidRDefault="00FE5D64">
      <w:r>
        <w:separator/>
      </w:r>
    </w:p>
  </w:footnote>
  <w:footnote w:type="continuationSeparator" w:id="0">
    <w:p w14:paraId="324930B9" w14:textId="77777777" w:rsidR="00FE5D64" w:rsidRDefault="00FE5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F9F73B"/>
    <w:multiLevelType w:val="singleLevel"/>
    <w:tmpl w:val="D2F9F73B"/>
    <w:lvl w:ilvl="0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  <w:sz w:val="11"/>
        <w:szCs w:val="11"/>
      </w:rPr>
    </w:lvl>
  </w:abstractNum>
  <w:abstractNum w:abstractNumId="1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0301D"/>
    <w:multiLevelType w:val="hybridMultilevel"/>
    <w:tmpl w:val="1A1E71BA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0B597C4D"/>
    <w:multiLevelType w:val="multilevel"/>
    <w:tmpl w:val="16BCA1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A3B15"/>
    <w:multiLevelType w:val="hybridMultilevel"/>
    <w:tmpl w:val="0C880F3E"/>
    <w:lvl w:ilvl="0" w:tplc="102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3C56A1"/>
    <w:multiLevelType w:val="multilevel"/>
    <w:tmpl w:val="0D3C56A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108D25DD"/>
    <w:multiLevelType w:val="hybridMultilevel"/>
    <w:tmpl w:val="833063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71883"/>
    <w:multiLevelType w:val="hybridMultilevel"/>
    <w:tmpl w:val="25D0F3C2"/>
    <w:lvl w:ilvl="0" w:tplc="0C9AF18A">
      <w:start w:val="1"/>
      <w:numFmt w:val="decimal"/>
      <w:pStyle w:val="proposal"/>
      <w:lvlText w:val="Proposal %1: "/>
      <w:lvlJc w:val="left"/>
      <w:pPr>
        <w:ind w:left="1270" w:hanging="420"/>
      </w:pPr>
      <w:rPr>
        <w:rFonts w:hint="eastAsia"/>
        <w:b/>
        <w:i/>
        <w:iCs/>
      </w:rPr>
    </w:lvl>
    <w:lvl w:ilvl="1" w:tplc="04090019">
      <w:start w:val="1"/>
      <w:numFmt w:val="lowerLetter"/>
      <w:lvlText w:val="%2)"/>
      <w:lvlJc w:val="left"/>
      <w:pPr>
        <w:ind w:left="1690" w:hanging="420"/>
      </w:pPr>
    </w:lvl>
    <w:lvl w:ilvl="2" w:tplc="0409001B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9" w15:restartNumberingAfterBreak="0">
    <w:nsid w:val="284D4600"/>
    <w:multiLevelType w:val="hybridMultilevel"/>
    <w:tmpl w:val="C3E0F68C"/>
    <w:lvl w:ilvl="0" w:tplc="174647AC">
      <w:start w:val="1"/>
      <w:numFmt w:val="decimal"/>
      <w:pStyle w:val="observation"/>
      <w:lvlText w:val="Observation %1: "/>
      <w:lvlJc w:val="left"/>
      <w:pPr>
        <w:ind w:left="703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-3412" w:hanging="420"/>
      </w:pPr>
    </w:lvl>
    <w:lvl w:ilvl="2" w:tplc="0409001B" w:tentative="1">
      <w:start w:val="1"/>
      <w:numFmt w:val="lowerRoman"/>
      <w:lvlText w:val="%3."/>
      <w:lvlJc w:val="right"/>
      <w:pPr>
        <w:ind w:left="-2992" w:hanging="420"/>
      </w:pPr>
    </w:lvl>
    <w:lvl w:ilvl="3" w:tplc="0409000F" w:tentative="1">
      <w:start w:val="1"/>
      <w:numFmt w:val="decimal"/>
      <w:lvlText w:val="%4."/>
      <w:lvlJc w:val="left"/>
      <w:pPr>
        <w:ind w:left="-2572" w:hanging="420"/>
      </w:pPr>
    </w:lvl>
    <w:lvl w:ilvl="4" w:tplc="04090019" w:tentative="1">
      <w:start w:val="1"/>
      <w:numFmt w:val="lowerLetter"/>
      <w:lvlText w:val="%5)"/>
      <w:lvlJc w:val="left"/>
      <w:pPr>
        <w:ind w:left="-2152" w:hanging="420"/>
      </w:pPr>
    </w:lvl>
    <w:lvl w:ilvl="5" w:tplc="0409001B" w:tentative="1">
      <w:start w:val="1"/>
      <w:numFmt w:val="lowerRoman"/>
      <w:lvlText w:val="%6."/>
      <w:lvlJc w:val="right"/>
      <w:pPr>
        <w:ind w:left="-1732" w:hanging="420"/>
      </w:pPr>
    </w:lvl>
    <w:lvl w:ilvl="6" w:tplc="0409000F" w:tentative="1">
      <w:start w:val="1"/>
      <w:numFmt w:val="decimal"/>
      <w:lvlText w:val="%7."/>
      <w:lvlJc w:val="left"/>
      <w:pPr>
        <w:ind w:left="-1312" w:hanging="420"/>
      </w:pPr>
    </w:lvl>
    <w:lvl w:ilvl="7" w:tplc="04090019" w:tentative="1">
      <w:start w:val="1"/>
      <w:numFmt w:val="lowerLetter"/>
      <w:lvlText w:val="%8)"/>
      <w:lvlJc w:val="left"/>
      <w:pPr>
        <w:ind w:left="-892" w:hanging="420"/>
      </w:pPr>
    </w:lvl>
    <w:lvl w:ilvl="8" w:tplc="0409001B" w:tentative="1">
      <w:start w:val="1"/>
      <w:numFmt w:val="lowerRoman"/>
      <w:lvlText w:val="%9."/>
      <w:lvlJc w:val="right"/>
      <w:pPr>
        <w:ind w:left="-472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65E48"/>
    <w:multiLevelType w:val="hybridMultilevel"/>
    <w:tmpl w:val="F99C7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9037A"/>
    <w:multiLevelType w:val="hybridMultilevel"/>
    <w:tmpl w:val="5ED2FB28"/>
    <w:lvl w:ilvl="0" w:tplc="63BCB1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60C29"/>
    <w:multiLevelType w:val="hybridMultilevel"/>
    <w:tmpl w:val="832E1940"/>
    <w:lvl w:ilvl="0" w:tplc="F5125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6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C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81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4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88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D2E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67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81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A300EC"/>
    <w:multiLevelType w:val="hybridMultilevel"/>
    <w:tmpl w:val="557626BC"/>
    <w:lvl w:ilvl="0" w:tplc="E7B6BE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9E2A19"/>
    <w:multiLevelType w:val="multilevel"/>
    <w:tmpl w:val="409E2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1030B0"/>
    <w:multiLevelType w:val="hybridMultilevel"/>
    <w:tmpl w:val="EE9C9D2A"/>
    <w:lvl w:ilvl="0" w:tplc="9A2C3A9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B73302"/>
    <w:multiLevelType w:val="hybridMultilevel"/>
    <w:tmpl w:val="086A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A404A6E"/>
    <w:multiLevelType w:val="hybridMultilevel"/>
    <w:tmpl w:val="57EC544C"/>
    <w:lvl w:ilvl="0" w:tplc="60400B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477204"/>
    <w:multiLevelType w:val="hybridMultilevel"/>
    <w:tmpl w:val="579A2896"/>
    <w:lvl w:ilvl="0" w:tplc="E39C579C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E205D"/>
    <w:multiLevelType w:val="multilevel"/>
    <w:tmpl w:val="473EA1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18"/>
        </w:tabs>
        <w:ind w:left="918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%1.%2.%3.%4"/>
      <w:lvlJc w:val="left"/>
      <w:pPr>
        <w:ind w:left="141" w:firstLine="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25" w15:restartNumberingAfterBreak="0">
    <w:nsid w:val="528E6092"/>
    <w:multiLevelType w:val="multilevel"/>
    <w:tmpl w:val="528E609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A8471A"/>
    <w:multiLevelType w:val="multilevel"/>
    <w:tmpl w:val="DD661578"/>
    <w:lvl w:ilvl="0">
      <w:start w:val="3"/>
      <w:numFmt w:val="decimal"/>
      <w:lvlText w:val="3.%1"/>
      <w:lvlJc w:val="left"/>
      <w:pPr>
        <w:tabs>
          <w:tab w:val="num" w:pos="432"/>
        </w:tabs>
        <w:ind w:left="432" w:hanging="432"/>
      </w:pPr>
      <w:rPr>
        <w:rFonts w:hint="eastAsia"/>
        <w:sz w:val="24"/>
        <w:szCs w:val="24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774"/>
        </w:tabs>
        <w:ind w:left="774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18"/>
        </w:tabs>
        <w:ind w:left="918" w:hanging="7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%1.%2.%3.%4"/>
      <w:lvlJc w:val="left"/>
      <w:pPr>
        <w:ind w:left="141" w:firstLine="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27" w15:restartNumberingAfterBreak="0">
    <w:nsid w:val="52DD2499"/>
    <w:multiLevelType w:val="hybridMultilevel"/>
    <w:tmpl w:val="4FF0F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B2557"/>
    <w:multiLevelType w:val="hybridMultilevel"/>
    <w:tmpl w:val="861EBFF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225535"/>
    <w:multiLevelType w:val="hybridMultilevel"/>
    <w:tmpl w:val="35B48534"/>
    <w:lvl w:ilvl="0" w:tplc="B8C601EC">
      <w:start w:val="1"/>
      <w:numFmt w:val="decimal"/>
      <w:lvlText w:val="2.%1"/>
      <w:lvlJc w:val="left"/>
      <w:pPr>
        <w:ind w:left="420" w:hanging="420"/>
      </w:pPr>
      <w:rPr>
        <w:rFonts w:hint="eastAsia"/>
        <w:b/>
        <w:color w:val="000000" w:themeColor="text1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945588"/>
    <w:multiLevelType w:val="hybridMultilevel"/>
    <w:tmpl w:val="2A6241E8"/>
    <w:lvl w:ilvl="0" w:tplc="82265A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22B09"/>
    <w:multiLevelType w:val="hybridMultilevel"/>
    <w:tmpl w:val="7D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61F29"/>
    <w:multiLevelType w:val="hybridMultilevel"/>
    <w:tmpl w:val="725CCFC2"/>
    <w:lvl w:ilvl="0" w:tplc="2F402688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35" w15:restartNumberingAfterBreak="0">
    <w:nsid w:val="65AD69D7"/>
    <w:multiLevelType w:val="hybridMultilevel"/>
    <w:tmpl w:val="7C2E5202"/>
    <w:lvl w:ilvl="0" w:tplc="237CA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B2731"/>
    <w:multiLevelType w:val="hybridMultilevel"/>
    <w:tmpl w:val="35F4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2C0EEA1"/>
    <w:multiLevelType w:val="singleLevel"/>
    <w:tmpl w:val="EE9415CA"/>
    <w:lvl w:ilvl="0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sz w:val="13"/>
        <w:szCs w:val="13"/>
      </w:rPr>
    </w:lvl>
  </w:abstractNum>
  <w:abstractNum w:abstractNumId="3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9"/>
  </w:num>
  <w:num w:numId="4">
    <w:abstractNumId w:val="10"/>
  </w:num>
  <w:num w:numId="5">
    <w:abstractNumId w:val="2"/>
  </w:num>
  <w:num w:numId="6">
    <w:abstractNumId w:val="32"/>
  </w:num>
  <w:num w:numId="7">
    <w:abstractNumId w:val="17"/>
  </w:num>
  <w:num w:numId="8">
    <w:abstractNumId w:val="15"/>
  </w:num>
  <w:num w:numId="9">
    <w:abstractNumId w:val="31"/>
  </w:num>
  <w:num w:numId="10">
    <w:abstractNumId w:val="29"/>
  </w:num>
  <w:num w:numId="11">
    <w:abstractNumId w:val="8"/>
  </w:num>
  <w:num w:numId="12">
    <w:abstractNumId w:val="9"/>
  </w:num>
  <w:num w:numId="13">
    <w:abstractNumId w:val="1"/>
  </w:num>
  <w:num w:numId="14">
    <w:abstractNumId w:val="4"/>
  </w:num>
  <w:num w:numId="15">
    <w:abstractNumId w:val="36"/>
  </w:num>
  <w:num w:numId="16">
    <w:abstractNumId w:val="38"/>
  </w:num>
  <w:num w:numId="17">
    <w:abstractNumId w:val="0"/>
  </w:num>
  <w:num w:numId="18">
    <w:abstractNumId w:val="36"/>
  </w:num>
  <w:num w:numId="19">
    <w:abstractNumId w:val="25"/>
  </w:num>
  <w:num w:numId="20">
    <w:abstractNumId w:val="16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14"/>
  </w:num>
  <w:num w:numId="26">
    <w:abstractNumId w:val="13"/>
  </w:num>
  <w:num w:numId="27">
    <w:abstractNumId w:val="34"/>
  </w:num>
  <w:num w:numId="28">
    <w:abstractNumId w:val="7"/>
  </w:num>
  <w:num w:numId="29">
    <w:abstractNumId w:val="6"/>
  </w:num>
  <w:num w:numId="30">
    <w:abstractNumId w:val="28"/>
  </w:num>
  <w:num w:numId="31">
    <w:abstractNumId w:val="19"/>
  </w:num>
  <w:num w:numId="32">
    <w:abstractNumId w:val="27"/>
  </w:num>
  <w:num w:numId="33">
    <w:abstractNumId w:val="33"/>
  </w:num>
  <w:num w:numId="34">
    <w:abstractNumId w:val="2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5"/>
  </w:num>
  <w:num w:numId="40">
    <w:abstractNumId w:val="35"/>
  </w:num>
  <w:num w:numId="41">
    <w:abstractNumId w:val="30"/>
  </w:num>
  <w:num w:numId="42">
    <w:abstractNumId w:val="11"/>
  </w:num>
  <w:num w:numId="43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01"/>
    <w:rsid w:val="00000A54"/>
    <w:rsid w:val="00000B62"/>
    <w:rsid w:val="00001021"/>
    <w:rsid w:val="000012F4"/>
    <w:rsid w:val="0000157C"/>
    <w:rsid w:val="000018A0"/>
    <w:rsid w:val="00001E8F"/>
    <w:rsid w:val="00002113"/>
    <w:rsid w:val="000021E0"/>
    <w:rsid w:val="000025CA"/>
    <w:rsid w:val="00002694"/>
    <w:rsid w:val="00002835"/>
    <w:rsid w:val="00002C44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0DC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9C1"/>
    <w:rsid w:val="00010BE3"/>
    <w:rsid w:val="00010CD8"/>
    <w:rsid w:val="00010EE0"/>
    <w:rsid w:val="000113BA"/>
    <w:rsid w:val="00011469"/>
    <w:rsid w:val="0001181D"/>
    <w:rsid w:val="00011A7E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BAF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39E"/>
    <w:rsid w:val="0002179D"/>
    <w:rsid w:val="000217CA"/>
    <w:rsid w:val="0002180A"/>
    <w:rsid w:val="00021947"/>
    <w:rsid w:val="00021C33"/>
    <w:rsid w:val="00021C7F"/>
    <w:rsid w:val="00021DFC"/>
    <w:rsid w:val="00021E90"/>
    <w:rsid w:val="00022322"/>
    <w:rsid w:val="000223E8"/>
    <w:rsid w:val="00022467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9C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2C2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061"/>
    <w:rsid w:val="0003448D"/>
    <w:rsid w:val="000345EF"/>
    <w:rsid w:val="00034928"/>
    <w:rsid w:val="00034D66"/>
    <w:rsid w:val="00034E1C"/>
    <w:rsid w:val="00034EB5"/>
    <w:rsid w:val="00034F8D"/>
    <w:rsid w:val="0003503B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CE5"/>
    <w:rsid w:val="00037D0F"/>
    <w:rsid w:val="00040107"/>
    <w:rsid w:val="000407FE"/>
    <w:rsid w:val="00040AD7"/>
    <w:rsid w:val="00041352"/>
    <w:rsid w:val="00041973"/>
    <w:rsid w:val="000419B9"/>
    <w:rsid w:val="00041C5C"/>
    <w:rsid w:val="000420FB"/>
    <w:rsid w:val="0004262C"/>
    <w:rsid w:val="000427F4"/>
    <w:rsid w:val="0004294B"/>
    <w:rsid w:val="00042A33"/>
    <w:rsid w:val="00043021"/>
    <w:rsid w:val="00043121"/>
    <w:rsid w:val="000431D2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35F"/>
    <w:rsid w:val="00045435"/>
    <w:rsid w:val="000455A8"/>
    <w:rsid w:val="000457A5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0785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13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57EAE"/>
    <w:rsid w:val="00057FAD"/>
    <w:rsid w:val="000601B0"/>
    <w:rsid w:val="000603F0"/>
    <w:rsid w:val="0006049A"/>
    <w:rsid w:val="000604F8"/>
    <w:rsid w:val="0006052D"/>
    <w:rsid w:val="00060884"/>
    <w:rsid w:val="0006096A"/>
    <w:rsid w:val="000609DB"/>
    <w:rsid w:val="00060AA9"/>
    <w:rsid w:val="00060B32"/>
    <w:rsid w:val="00060B85"/>
    <w:rsid w:val="00060BA5"/>
    <w:rsid w:val="00060D7F"/>
    <w:rsid w:val="00060EB8"/>
    <w:rsid w:val="00060F05"/>
    <w:rsid w:val="000612C2"/>
    <w:rsid w:val="00061573"/>
    <w:rsid w:val="00061866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3C47"/>
    <w:rsid w:val="0006411B"/>
    <w:rsid w:val="0006427B"/>
    <w:rsid w:val="000642D1"/>
    <w:rsid w:val="000643A3"/>
    <w:rsid w:val="0006440F"/>
    <w:rsid w:val="000644E7"/>
    <w:rsid w:val="00064BFC"/>
    <w:rsid w:val="00064E25"/>
    <w:rsid w:val="00065683"/>
    <w:rsid w:val="0006573F"/>
    <w:rsid w:val="00065C0D"/>
    <w:rsid w:val="00065D2A"/>
    <w:rsid w:val="00065D38"/>
    <w:rsid w:val="00065FD4"/>
    <w:rsid w:val="00066542"/>
    <w:rsid w:val="0006654B"/>
    <w:rsid w:val="000668FB"/>
    <w:rsid w:val="00066A6F"/>
    <w:rsid w:val="00066ECD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2B9"/>
    <w:rsid w:val="0007254E"/>
    <w:rsid w:val="000725F2"/>
    <w:rsid w:val="00072661"/>
    <w:rsid w:val="0007270E"/>
    <w:rsid w:val="00072F05"/>
    <w:rsid w:val="0007357B"/>
    <w:rsid w:val="000737DA"/>
    <w:rsid w:val="00073B31"/>
    <w:rsid w:val="00074445"/>
    <w:rsid w:val="000746AA"/>
    <w:rsid w:val="00074C52"/>
    <w:rsid w:val="000752E5"/>
    <w:rsid w:val="000753C8"/>
    <w:rsid w:val="0007555F"/>
    <w:rsid w:val="00075611"/>
    <w:rsid w:val="000757FA"/>
    <w:rsid w:val="00075A5A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77"/>
    <w:rsid w:val="000778C2"/>
    <w:rsid w:val="00077FE0"/>
    <w:rsid w:val="0008041F"/>
    <w:rsid w:val="000804BF"/>
    <w:rsid w:val="00080990"/>
    <w:rsid w:val="00080EDD"/>
    <w:rsid w:val="0008118C"/>
    <w:rsid w:val="000812B1"/>
    <w:rsid w:val="000812C8"/>
    <w:rsid w:val="000818F9"/>
    <w:rsid w:val="00081B0E"/>
    <w:rsid w:val="00081DD5"/>
    <w:rsid w:val="00081E04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4EFE"/>
    <w:rsid w:val="000852D9"/>
    <w:rsid w:val="00085380"/>
    <w:rsid w:val="0008544F"/>
    <w:rsid w:val="00085C24"/>
    <w:rsid w:val="00085DB7"/>
    <w:rsid w:val="00086024"/>
    <w:rsid w:val="00086056"/>
    <w:rsid w:val="00086102"/>
    <w:rsid w:val="00086292"/>
    <w:rsid w:val="000864C4"/>
    <w:rsid w:val="00086716"/>
    <w:rsid w:val="0008674D"/>
    <w:rsid w:val="0008677C"/>
    <w:rsid w:val="0008682B"/>
    <w:rsid w:val="00086AE0"/>
    <w:rsid w:val="00086BFA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663"/>
    <w:rsid w:val="00090BB8"/>
    <w:rsid w:val="00090FA3"/>
    <w:rsid w:val="00091469"/>
    <w:rsid w:val="0009179F"/>
    <w:rsid w:val="00091944"/>
    <w:rsid w:val="00091B10"/>
    <w:rsid w:val="00091B5E"/>
    <w:rsid w:val="00091E1D"/>
    <w:rsid w:val="00091F45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49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9E"/>
    <w:rsid w:val="00095EEF"/>
    <w:rsid w:val="000961C7"/>
    <w:rsid w:val="000961D2"/>
    <w:rsid w:val="00096210"/>
    <w:rsid w:val="00096355"/>
    <w:rsid w:val="00096813"/>
    <w:rsid w:val="000969FD"/>
    <w:rsid w:val="00096A23"/>
    <w:rsid w:val="00096BDD"/>
    <w:rsid w:val="0009700B"/>
    <w:rsid w:val="000970B5"/>
    <w:rsid w:val="000972E8"/>
    <w:rsid w:val="00097316"/>
    <w:rsid w:val="000973C3"/>
    <w:rsid w:val="000973CA"/>
    <w:rsid w:val="00097761"/>
    <w:rsid w:val="000978BD"/>
    <w:rsid w:val="00097968"/>
    <w:rsid w:val="00097A3F"/>
    <w:rsid w:val="00097C97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A6B"/>
    <w:rsid w:val="000A1D82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AA1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8A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6BE"/>
    <w:rsid w:val="000B0727"/>
    <w:rsid w:val="000B0794"/>
    <w:rsid w:val="000B0B23"/>
    <w:rsid w:val="000B125B"/>
    <w:rsid w:val="000B1519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2EB"/>
    <w:rsid w:val="000B7479"/>
    <w:rsid w:val="000B7F11"/>
    <w:rsid w:val="000B7FFC"/>
    <w:rsid w:val="000C063B"/>
    <w:rsid w:val="000C084C"/>
    <w:rsid w:val="000C086D"/>
    <w:rsid w:val="000C0B1F"/>
    <w:rsid w:val="000C0B5A"/>
    <w:rsid w:val="000C105B"/>
    <w:rsid w:val="000C13B8"/>
    <w:rsid w:val="000C152D"/>
    <w:rsid w:val="000C170B"/>
    <w:rsid w:val="000C172A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2CE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A82"/>
    <w:rsid w:val="000C4C22"/>
    <w:rsid w:val="000C4C43"/>
    <w:rsid w:val="000C4CDA"/>
    <w:rsid w:val="000C50D6"/>
    <w:rsid w:val="000C515F"/>
    <w:rsid w:val="000C526D"/>
    <w:rsid w:val="000C5396"/>
    <w:rsid w:val="000C55F5"/>
    <w:rsid w:val="000C5AD2"/>
    <w:rsid w:val="000C5B35"/>
    <w:rsid w:val="000C5D50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242"/>
    <w:rsid w:val="000C7321"/>
    <w:rsid w:val="000C73B4"/>
    <w:rsid w:val="000C7863"/>
    <w:rsid w:val="000C7D4E"/>
    <w:rsid w:val="000C7E14"/>
    <w:rsid w:val="000D01BA"/>
    <w:rsid w:val="000D0265"/>
    <w:rsid w:val="000D03E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085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8A8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4F22"/>
    <w:rsid w:val="000D54AC"/>
    <w:rsid w:val="000D55D1"/>
    <w:rsid w:val="000D5999"/>
    <w:rsid w:val="000D5A4C"/>
    <w:rsid w:val="000D5F83"/>
    <w:rsid w:val="000D62C8"/>
    <w:rsid w:val="000D630B"/>
    <w:rsid w:val="000D66EB"/>
    <w:rsid w:val="000D6A2B"/>
    <w:rsid w:val="000D6D5C"/>
    <w:rsid w:val="000D6FFD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48E"/>
    <w:rsid w:val="000E1506"/>
    <w:rsid w:val="000E1653"/>
    <w:rsid w:val="000E17A9"/>
    <w:rsid w:val="000E1AF5"/>
    <w:rsid w:val="000E1B54"/>
    <w:rsid w:val="000E1D14"/>
    <w:rsid w:val="000E1DD9"/>
    <w:rsid w:val="000E2067"/>
    <w:rsid w:val="000E2129"/>
    <w:rsid w:val="000E22E9"/>
    <w:rsid w:val="000E2303"/>
    <w:rsid w:val="000E2ABC"/>
    <w:rsid w:val="000E2C23"/>
    <w:rsid w:val="000E2EB9"/>
    <w:rsid w:val="000E2F1F"/>
    <w:rsid w:val="000E2F29"/>
    <w:rsid w:val="000E30E0"/>
    <w:rsid w:val="000E31AD"/>
    <w:rsid w:val="000E34CA"/>
    <w:rsid w:val="000E36AD"/>
    <w:rsid w:val="000E3AC9"/>
    <w:rsid w:val="000E3B0C"/>
    <w:rsid w:val="000E3B40"/>
    <w:rsid w:val="000E3D46"/>
    <w:rsid w:val="000E419D"/>
    <w:rsid w:val="000E42F9"/>
    <w:rsid w:val="000E4346"/>
    <w:rsid w:val="000E4622"/>
    <w:rsid w:val="000E48F5"/>
    <w:rsid w:val="000E53F0"/>
    <w:rsid w:val="000E53F4"/>
    <w:rsid w:val="000E552B"/>
    <w:rsid w:val="000E5866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165"/>
    <w:rsid w:val="000E725C"/>
    <w:rsid w:val="000E7792"/>
    <w:rsid w:val="000E78D5"/>
    <w:rsid w:val="000E7B10"/>
    <w:rsid w:val="000E7B80"/>
    <w:rsid w:val="000E7E5D"/>
    <w:rsid w:val="000E7FCB"/>
    <w:rsid w:val="000F055E"/>
    <w:rsid w:val="000F0E0B"/>
    <w:rsid w:val="000F1177"/>
    <w:rsid w:val="000F11C0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39"/>
    <w:rsid w:val="000F52C8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0AE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962"/>
    <w:rsid w:val="00101A5D"/>
    <w:rsid w:val="00101B74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3C0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C76"/>
    <w:rsid w:val="00105E93"/>
    <w:rsid w:val="00106304"/>
    <w:rsid w:val="0010635D"/>
    <w:rsid w:val="0010676D"/>
    <w:rsid w:val="00106C44"/>
    <w:rsid w:val="00106E3D"/>
    <w:rsid w:val="00106E80"/>
    <w:rsid w:val="00106F93"/>
    <w:rsid w:val="001070EC"/>
    <w:rsid w:val="00107B63"/>
    <w:rsid w:val="00110287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AB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D9A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59B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A66"/>
    <w:rsid w:val="00115CB2"/>
    <w:rsid w:val="00115DCE"/>
    <w:rsid w:val="00116046"/>
    <w:rsid w:val="00116231"/>
    <w:rsid w:val="0011626C"/>
    <w:rsid w:val="001163C1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0A5"/>
    <w:rsid w:val="0012218A"/>
    <w:rsid w:val="001221B7"/>
    <w:rsid w:val="001222C8"/>
    <w:rsid w:val="001222F7"/>
    <w:rsid w:val="0012243F"/>
    <w:rsid w:val="00122640"/>
    <w:rsid w:val="00122738"/>
    <w:rsid w:val="001229D0"/>
    <w:rsid w:val="00122A07"/>
    <w:rsid w:val="001230C2"/>
    <w:rsid w:val="00123406"/>
    <w:rsid w:val="001239DE"/>
    <w:rsid w:val="00124252"/>
    <w:rsid w:val="001243E2"/>
    <w:rsid w:val="00124774"/>
    <w:rsid w:val="00124802"/>
    <w:rsid w:val="00124944"/>
    <w:rsid w:val="00124DFF"/>
    <w:rsid w:val="00125A3A"/>
    <w:rsid w:val="00125C52"/>
    <w:rsid w:val="00125E63"/>
    <w:rsid w:val="00126595"/>
    <w:rsid w:val="001266F1"/>
    <w:rsid w:val="0012670B"/>
    <w:rsid w:val="001268B9"/>
    <w:rsid w:val="0012690F"/>
    <w:rsid w:val="00126A0C"/>
    <w:rsid w:val="00126B58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45F"/>
    <w:rsid w:val="0013147E"/>
    <w:rsid w:val="00131543"/>
    <w:rsid w:val="001315D7"/>
    <w:rsid w:val="00131878"/>
    <w:rsid w:val="00131908"/>
    <w:rsid w:val="00131CCC"/>
    <w:rsid w:val="00131D04"/>
    <w:rsid w:val="00131FD4"/>
    <w:rsid w:val="0013226B"/>
    <w:rsid w:val="00132527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4DC"/>
    <w:rsid w:val="00134714"/>
    <w:rsid w:val="00134C6F"/>
    <w:rsid w:val="0013514C"/>
    <w:rsid w:val="00135226"/>
    <w:rsid w:val="001352DA"/>
    <w:rsid w:val="00135811"/>
    <w:rsid w:val="00135CDC"/>
    <w:rsid w:val="00135E13"/>
    <w:rsid w:val="00136676"/>
    <w:rsid w:val="0013682F"/>
    <w:rsid w:val="001369BA"/>
    <w:rsid w:val="001369F4"/>
    <w:rsid w:val="00136B55"/>
    <w:rsid w:val="00136BDF"/>
    <w:rsid w:val="00136E64"/>
    <w:rsid w:val="00137117"/>
    <w:rsid w:val="001372B1"/>
    <w:rsid w:val="00137423"/>
    <w:rsid w:val="00137481"/>
    <w:rsid w:val="0013763B"/>
    <w:rsid w:val="00137793"/>
    <w:rsid w:val="00137AD1"/>
    <w:rsid w:val="0014075C"/>
    <w:rsid w:val="001408D4"/>
    <w:rsid w:val="00140BDA"/>
    <w:rsid w:val="001412B7"/>
    <w:rsid w:val="001415CD"/>
    <w:rsid w:val="00141A72"/>
    <w:rsid w:val="00141BC1"/>
    <w:rsid w:val="00141CD9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72D"/>
    <w:rsid w:val="00142D9A"/>
    <w:rsid w:val="00142E67"/>
    <w:rsid w:val="00143010"/>
    <w:rsid w:val="001430CD"/>
    <w:rsid w:val="00143135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46B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174"/>
    <w:rsid w:val="0014735E"/>
    <w:rsid w:val="00147A6D"/>
    <w:rsid w:val="00147AA8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22E"/>
    <w:rsid w:val="00153822"/>
    <w:rsid w:val="00153836"/>
    <w:rsid w:val="0015383D"/>
    <w:rsid w:val="00153A56"/>
    <w:rsid w:val="00154025"/>
    <w:rsid w:val="001542BB"/>
    <w:rsid w:val="0015451E"/>
    <w:rsid w:val="0015458B"/>
    <w:rsid w:val="0015475A"/>
    <w:rsid w:val="00154989"/>
    <w:rsid w:val="00154F1D"/>
    <w:rsid w:val="00155094"/>
    <w:rsid w:val="0015521D"/>
    <w:rsid w:val="0015575E"/>
    <w:rsid w:val="0015578B"/>
    <w:rsid w:val="001557A1"/>
    <w:rsid w:val="001557B0"/>
    <w:rsid w:val="001564EE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05"/>
    <w:rsid w:val="00160AA5"/>
    <w:rsid w:val="00160AC5"/>
    <w:rsid w:val="00160C35"/>
    <w:rsid w:val="00160E17"/>
    <w:rsid w:val="0016136A"/>
    <w:rsid w:val="00161472"/>
    <w:rsid w:val="0016149D"/>
    <w:rsid w:val="00161578"/>
    <w:rsid w:val="00161786"/>
    <w:rsid w:val="0016193A"/>
    <w:rsid w:val="00161A58"/>
    <w:rsid w:val="00161CA1"/>
    <w:rsid w:val="00161DFF"/>
    <w:rsid w:val="00161FE8"/>
    <w:rsid w:val="00162243"/>
    <w:rsid w:val="0016232C"/>
    <w:rsid w:val="001625AA"/>
    <w:rsid w:val="001625BE"/>
    <w:rsid w:val="00162A3C"/>
    <w:rsid w:val="00162B07"/>
    <w:rsid w:val="00162FDB"/>
    <w:rsid w:val="0016317A"/>
    <w:rsid w:val="00163472"/>
    <w:rsid w:val="0016379E"/>
    <w:rsid w:val="00163997"/>
    <w:rsid w:val="00163E56"/>
    <w:rsid w:val="00163F9D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55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2F88"/>
    <w:rsid w:val="001730A5"/>
    <w:rsid w:val="00173182"/>
    <w:rsid w:val="001731F8"/>
    <w:rsid w:val="001733E6"/>
    <w:rsid w:val="0017351F"/>
    <w:rsid w:val="00173684"/>
    <w:rsid w:val="00173EAF"/>
    <w:rsid w:val="00173FE0"/>
    <w:rsid w:val="001742EB"/>
    <w:rsid w:val="001743D9"/>
    <w:rsid w:val="00174596"/>
    <w:rsid w:val="00174EF9"/>
    <w:rsid w:val="00174F8F"/>
    <w:rsid w:val="00175047"/>
    <w:rsid w:val="0017511D"/>
    <w:rsid w:val="001755C5"/>
    <w:rsid w:val="00175762"/>
    <w:rsid w:val="0017585E"/>
    <w:rsid w:val="00175B42"/>
    <w:rsid w:val="00175C29"/>
    <w:rsid w:val="00175CBA"/>
    <w:rsid w:val="00175E09"/>
    <w:rsid w:val="00175E15"/>
    <w:rsid w:val="00176156"/>
    <w:rsid w:val="001762D7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637"/>
    <w:rsid w:val="0017780D"/>
    <w:rsid w:val="001778C2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D30"/>
    <w:rsid w:val="00180E49"/>
    <w:rsid w:val="00180F33"/>
    <w:rsid w:val="0018106A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923"/>
    <w:rsid w:val="00183B3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6E74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0F0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186"/>
    <w:rsid w:val="00192293"/>
    <w:rsid w:val="001923FE"/>
    <w:rsid w:val="001925A9"/>
    <w:rsid w:val="00192E82"/>
    <w:rsid w:val="001930B6"/>
    <w:rsid w:val="00193142"/>
    <w:rsid w:val="001936A8"/>
    <w:rsid w:val="00193747"/>
    <w:rsid w:val="001938C3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6FF1"/>
    <w:rsid w:val="00197426"/>
    <w:rsid w:val="00197661"/>
    <w:rsid w:val="0019785D"/>
    <w:rsid w:val="00197883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3F31"/>
    <w:rsid w:val="001A4206"/>
    <w:rsid w:val="001A430A"/>
    <w:rsid w:val="001A4BB4"/>
    <w:rsid w:val="001A4C57"/>
    <w:rsid w:val="001A50B1"/>
    <w:rsid w:val="001A520B"/>
    <w:rsid w:val="001A5F42"/>
    <w:rsid w:val="001A5F82"/>
    <w:rsid w:val="001A6604"/>
    <w:rsid w:val="001A6625"/>
    <w:rsid w:val="001A6674"/>
    <w:rsid w:val="001A6A18"/>
    <w:rsid w:val="001A6D86"/>
    <w:rsid w:val="001A745C"/>
    <w:rsid w:val="001A7754"/>
    <w:rsid w:val="001A7794"/>
    <w:rsid w:val="001A79A4"/>
    <w:rsid w:val="001A7D9C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39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4FDA"/>
    <w:rsid w:val="001B50B3"/>
    <w:rsid w:val="001B51C1"/>
    <w:rsid w:val="001B527B"/>
    <w:rsid w:val="001B56DE"/>
    <w:rsid w:val="001B5847"/>
    <w:rsid w:val="001B5860"/>
    <w:rsid w:val="001B5925"/>
    <w:rsid w:val="001B5E24"/>
    <w:rsid w:val="001B5F0F"/>
    <w:rsid w:val="001B5FDC"/>
    <w:rsid w:val="001B612E"/>
    <w:rsid w:val="001B61DE"/>
    <w:rsid w:val="001B66C2"/>
    <w:rsid w:val="001B674A"/>
    <w:rsid w:val="001B67B0"/>
    <w:rsid w:val="001B6982"/>
    <w:rsid w:val="001B6A05"/>
    <w:rsid w:val="001B6AC4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A22"/>
    <w:rsid w:val="001C3CE7"/>
    <w:rsid w:val="001C3D1C"/>
    <w:rsid w:val="001C3FC8"/>
    <w:rsid w:val="001C4047"/>
    <w:rsid w:val="001C41CF"/>
    <w:rsid w:val="001C41EF"/>
    <w:rsid w:val="001C47A6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661"/>
    <w:rsid w:val="001C6B82"/>
    <w:rsid w:val="001C76EB"/>
    <w:rsid w:val="001D026C"/>
    <w:rsid w:val="001D026E"/>
    <w:rsid w:val="001D04B9"/>
    <w:rsid w:val="001D080D"/>
    <w:rsid w:val="001D134C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2F"/>
    <w:rsid w:val="001D4FC4"/>
    <w:rsid w:val="001D501C"/>
    <w:rsid w:val="001D5080"/>
    <w:rsid w:val="001D50BC"/>
    <w:rsid w:val="001D50E5"/>
    <w:rsid w:val="001D51E7"/>
    <w:rsid w:val="001D522F"/>
    <w:rsid w:val="001D52E4"/>
    <w:rsid w:val="001D5430"/>
    <w:rsid w:val="001D58A4"/>
    <w:rsid w:val="001D5C90"/>
    <w:rsid w:val="001D5D39"/>
    <w:rsid w:val="001D5F12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6A"/>
    <w:rsid w:val="001E0172"/>
    <w:rsid w:val="001E025D"/>
    <w:rsid w:val="001E0456"/>
    <w:rsid w:val="001E058F"/>
    <w:rsid w:val="001E09C4"/>
    <w:rsid w:val="001E0B06"/>
    <w:rsid w:val="001E0BD8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2C"/>
    <w:rsid w:val="001E21E6"/>
    <w:rsid w:val="001E21F7"/>
    <w:rsid w:val="001E2A51"/>
    <w:rsid w:val="001E2E73"/>
    <w:rsid w:val="001E2EF6"/>
    <w:rsid w:val="001E2F8E"/>
    <w:rsid w:val="001E31EE"/>
    <w:rsid w:val="001E3367"/>
    <w:rsid w:val="001E3623"/>
    <w:rsid w:val="001E3746"/>
    <w:rsid w:val="001E39F0"/>
    <w:rsid w:val="001E3AE2"/>
    <w:rsid w:val="001E3CF5"/>
    <w:rsid w:val="001E3E0C"/>
    <w:rsid w:val="001E443A"/>
    <w:rsid w:val="001E468B"/>
    <w:rsid w:val="001E46F5"/>
    <w:rsid w:val="001E5098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C1D"/>
    <w:rsid w:val="001E6DBA"/>
    <w:rsid w:val="001E6E4E"/>
    <w:rsid w:val="001E6F22"/>
    <w:rsid w:val="001E72D2"/>
    <w:rsid w:val="001E7803"/>
    <w:rsid w:val="001E7870"/>
    <w:rsid w:val="001E7B63"/>
    <w:rsid w:val="001F06A9"/>
    <w:rsid w:val="001F0720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154"/>
    <w:rsid w:val="001F229B"/>
    <w:rsid w:val="001F2335"/>
    <w:rsid w:val="001F235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3E64"/>
    <w:rsid w:val="001F43DF"/>
    <w:rsid w:val="001F478F"/>
    <w:rsid w:val="001F47D8"/>
    <w:rsid w:val="001F49CC"/>
    <w:rsid w:val="001F4A65"/>
    <w:rsid w:val="001F4E2C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6F"/>
    <w:rsid w:val="001F6F94"/>
    <w:rsid w:val="001F7049"/>
    <w:rsid w:val="001F71DC"/>
    <w:rsid w:val="001F7246"/>
    <w:rsid w:val="001F74E4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30B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87E"/>
    <w:rsid w:val="00202914"/>
    <w:rsid w:val="0020293F"/>
    <w:rsid w:val="00202D8D"/>
    <w:rsid w:val="00202EB9"/>
    <w:rsid w:val="00202F2F"/>
    <w:rsid w:val="00202F91"/>
    <w:rsid w:val="00203019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5E"/>
    <w:rsid w:val="00206C84"/>
    <w:rsid w:val="00206E6A"/>
    <w:rsid w:val="00206FD5"/>
    <w:rsid w:val="002072C2"/>
    <w:rsid w:val="00207697"/>
    <w:rsid w:val="002076F3"/>
    <w:rsid w:val="00207920"/>
    <w:rsid w:val="00207AEE"/>
    <w:rsid w:val="00207C53"/>
    <w:rsid w:val="00207EF2"/>
    <w:rsid w:val="00210664"/>
    <w:rsid w:val="00210771"/>
    <w:rsid w:val="0021083C"/>
    <w:rsid w:val="00210CE1"/>
    <w:rsid w:val="00210E96"/>
    <w:rsid w:val="00210F74"/>
    <w:rsid w:val="00211030"/>
    <w:rsid w:val="00211052"/>
    <w:rsid w:val="00211583"/>
    <w:rsid w:val="00211AD5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9DD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5D3"/>
    <w:rsid w:val="00216787"/>
    <w:rsid w:val="00216D45"/>
    <w:rsid w:val="00216E44"/>
    <w:rsid w:val="00216F23"/>
    <w:rsid w:val="00217120"/>
    <w:rsid w:val="00217290"/>
    <w:rsid w:val="00217556"/>
    <w:rsid w:val="002175F8"/>
    <w:rsid w:val="002177EA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0F27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4DE"/>
    <w:rsid w:val="0022369F"/>
    <w:rsid w:val="00223D1D"/>
    <w:rsid w:val="00223F0A"/>
    <w:rsid w:val="002244E0"/>
    <w:rsid w:val="002247C0"/>
    <w:rsid w:val="00224841"/>
    <w:rsid w:val="00224DBE"/>
    <w:rsid w:val="00224E55"/>
    <w:rsid w:val="00224FC7"/>
    <w:rsid w:val="0022507C"/>
    <w:rsid w:val="00225431"/>
    <w:rsid w:val="0022590D"/>
    <w:rsid w:val="00225DAB"/>
    <w:rsid w:val="00226183"/>
    <w:rsid w:val="002261FC"/>
    <w:rsid w:val="00226200"/>
    <w:rsid w:val="002264DF"/>
    <w:rsid w:val="0022682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39A"/>
    <w:rsid w:val="00230682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ABC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7AB"/>
    <w:rsid w:val="002349F0"/>
    <w:rsid w:val="00234C5F"/>
    <w:rsid w:val="00234F90"/>
    <w:rsid w:val="0023519B"/>
    <w:rsid w:val="002351EA"/>
    <w:rsid w:val="0023546E"/>
    <w:rsid w:val="00235827"/>
    <w:rsid w:val="0023585F"/>
    <w:rsid w:val="002359D9"/>
    <w:rsid w:val="00235C7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1A1"/>
    <w:rsid w:val="0024185C"/>
    <w:rsid w:val="00241933"/>
    <w:rsid w:val="00242173"/>
    <w:rsid w:val="002426D7"/>
    <w:rsid w:val="002428BE"/>
    <w:rsid w:val="002429B3"/>
    <w:rsid w:val="00242B83"/>
    <w:rsid w:val="00242E15"/>
    <w:rsid w:val="00243212"/>
    <w:rsid w:val="0024339A"/>
    <w:rsid w:val="00243540"/>
    <w:rsid w:val="00243641"/>
    <w:rsid w:val="002437DD"/>
    <w:rsid w:val="00243997"/>
    <w:rsid w:val="00243ABD"/>
    <w:rsid w:val="00243D73"/>
    <w:rsid w:val="00243E42"/>
    <w:rsid w:val="00244113"/>
    <w:rsid w:val="0024429C"/>
    <w:rsid w:val="00244489"/>
    <w:rsid w:val="0024448F"/>
    <w:rsid w:val="0024452C"/>
    <w:rsid w:val="002445E5"/>
    <w:rsid w:val="0024485C"/>
    <w:rsid w:val="002451D6"/>
    <w:rsid w:val="00245579"/>
    <w:rsid w:val="0024569D"/>
    <w:rsid w:val="00245D0A"/>
    <w:rsid w:val="00245E26"/>
    <w:rsid w:val="0024603E"/>
    <w:rsid w:val="002460C5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47F70"/>
    <w:rsid w:val="002502B1"/>
    <w:rsid w:val="00250385"/>
    <w:rsid w:val="002503CC"/>
    <w:rsid w:val="00250570"/>
    <w:rsid w:val="00250760"/>
    <w:rsid w:val="002507E3"/>
    <w:rsid w:val="00250815"/>
    <w:rsid w:val="00250FBD"/>
    <w:rsid w:val="002510E5"/>
    <w:rsid w:val="002514DB"/>
    <w:rsid w:val="002514E8"/>
    <w:rsid w:val="002517A3"/>
    <w:rsid w:val="00251819"/>
    <w:rsid w:val="002521CE"/>
    <w:rsid w:val="0025253F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000"/>
    <w:rsid w:val="0025508A"/>
    <w:rsid w:val="00255367"/>
    <w:rsid w:val="002553E6"/>
    <w:rsid w:val="00255817"/>
    <w:rsid w:val="002559A4"/>
    <w:rsid w:val="00255C09"/>
    <w:rsid w:val="00255FD7"/>
    <w:rsid w:val="002560F6"/>
    <w:rsid w:val="00256328"/>
    <w:rsid w:val="0025644A"/>
    <w:rsid w:val="0025665A"/>
    <w:rsid w:val="002567FB"/>
    <w:rsid w:val="00256FE1"/>
    <w:rsid w:val="0025700F"/>
    <w:rsid w:val="002571F4"/>
    <w:rsid w:val="00257239"/>
    <w:rsid w:val="00257423"/>
    <w:rsid w:val="00257906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4F8B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6F6A"/>
    <w:rsid w:val="00267038"/>
    <w:rsid w:val="0026736C"/>
    <w:rsid w:val="0026741D"/>
    <w:rsid w:val="0026750E"/>
    <w:rsid w:val="00267702"/>
    <w:rsid w:val="0026779D"/>
    <w:rsid w:val="00267A28"/>
    <w:rsid w:val="002704C4"/>
    <w:rsid w:val="002704D5"/>
    <w:rsid w:val="00270872"/>
    <w:rsid w:val="00270BA1"/>
    <w:rsid w:val="00270F79"/>
    <w:rsid w:val="0027102E"/>
    <w:rsid w:val="002710F0"/>
    <w:rsid w:val="00271359"/>
    <w:rsid w:val="002716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2FB7"/>
    <w:rsid w:val="002732C4"/>
    <w:rsid w:val="0027383B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BA5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5F1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907"/>
    <w:rsid w:val="00283C70"/>
    <w:rsid w:val="00283E8D"/>
    <w:rsid w:val="00283EB3"/>
    <w:rsid w:val="0028415F"/>
    <w:rsid w:val="0028417E"/>
    <w:rsid w:val="002841E4"/>
    <w:rsid w:val="00284439"/>
    <w:rsid w:val="00284512"/>
    <w:rsid w:val="0028467B"/>
    <w:rsid w:val="00284F77"/>
    <w:rsid w:val="002850E0"/>
    <w:rsid w:val="00285637"/>
    <w:rsid w:val="00285708"/>
    <w:rsid w:val="00285943"/>
    <w:rsid w:val="00285DF4"/>
    <w:rsid w:val="00285F63"/>
    <w:rsid w:val="0028636D"/>
    <w:rsid w:val="002865FA"/>
    <w:rsid w:val="00286787"/>
    <w:rsid w:val="002868F8"/>
    <w:rsid w:val="002869C0"/>
    <w:rsid w:val="00286B1C"/>
    <w:rsid w:val="00286B25"/>
    <w:rsid w:val="00286EB3"/>
    <w:rsid w:val="0028720F"/>
    <w:rsid w:val="00287D6A"/>
    <w:rsid w:val="002901A5"/>
    <w:rsid w:val="002904F8"/>
    <w:rsid w:val="00290569"/>
    <w:rsid w:val="00290712"/>
    <w:rsid w:val="00290B2A"/>
    <w:rsid w:val="00290BAE"/>
    <w:rsid w:val="00291206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0F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5E2E"/>
    <w:rsid w:val="00296515"/>
    <w:rsid w:val="00296761"/>
    <w:rsid w:val="00296B7E"/>
    <w:rsid w:val="00296FCC"/>
    <w:rsid w:val="002976AF"/>
    <w:rsid w:val="00297836"/>
    <w:rsid w:val="00297B7D"/>
    <w:rsid w:val="00297C4B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7C8"/>
    <w:rsid w:val="002A6AC7"/>
    <w:rsid w:val="002A6AD1"/>
    <w:rsid w:val="002A718E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C"/>
    <w:rsid w:val="002B11FF"/>
    <w:rsid w:val="002B1579"/>
    <w:rsid w:val="002B1813"/>
    <w:rsid w:val="002B18F2"/>
    <w:rsid w:val="002B1AC9"/>
    <w:rsid w:val="002B1E9E"/>
    <w:rsid w:val="002B28AD"/>
    <w:rsid w:val="002B2C2C"/>
    <w:rsid w:val="002B2C81"/>
    <w:rsid w:val="002B2E84"/>
    <w:rsid w:val="002B30BA"/>
    <w:rsid w:val="002B331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5C6A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474"/>
    <w:rsid w:val="002C0844"/>
    <w:rsid w:val="002C0866"/>
    <w:rsid w:val="002C08D0"/>
    <w:rsid w:val="002C08D2"/>
    <w:rsid w:val="002C18D8"/>
    <w:rsid w:val="002C1E2C"/>
    <w:rsid w:val="002C1E75"/>
    <w:rsid w:val="002C2064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8C7"/>
    <w:rsid w:val="002C5C96"/>
    <w:rsid w:val="002C5E89"/>
    <w:rsid w:val="002C676C"/>
    <w:rsid w:val="002C6A56"/>
    <w:rsid w:val="002C6FA6"/>
    <w:rsid w:val="002C71C1"/>
    <w:rsid w:val="002C720E"/>
    <w:rsid w:val="002C73B3"/>
    <w:rsid w:val="002C7CDD"/>
    <w:rsid w:val="002D00EE"/>
    <w:rsid w:val="002D01F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921"/>
    <w:rsid w:val="002D3E06"/>
    <w:rsid w:val="002D3E3B"/>
    <w:rsid w:val="002D4020"/>
    <w:rsid w:val="002D403F"/>
    <w:rsid w:val="002D4221"/>
    <w:rsid w:val="002D457F"/>
    <w:rsid w:val="002D4919"/>
    <w:rsid w:val="002D4A80"/>
    <w:rsid w:val="002D52C0"/>
    <w:rsid w:val="002D5A94"/>
    <w:rsid w:val="002D5B0D"/>
    <w:rsid w:val="002D5C06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10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7BB"/>
    <w:rsid w:val="002E3897"/>
    <w:rsid w:val="002E3984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4FBB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47"/>
    <w:rsid w:val="002E6CC8"/>
    <w:rsid w:val="002E6FD0"/>
    <w:rsid w:val="002E704C"/>
    <w:rsid w:val="002E7202"/>
    <w:rsid w:val="002E7342"/>
    <w:rsid w:val="002E737C"/>
    <w:rsid w:val="002E7660"/>
    <w:rsid w:val="002E76D4"/>
    <w:rsid w:val="002E7764"/>
    <w:rsid w:val="002E791F"/>
    <w:rsid w:val="002E7AF0"/>
    <w:rsid w:val="002E7B67"/>
    <w:rsid w:val="002E7BFF"/>
    <w:rsid w:val="002E7C3D"/>
    <w:rsid w:val="002E7DBD"/>
    <w:rsid w:val="002E7E1B"/>
    <w:rsid w:val="002E7FDC"/>
    <w:rsid w:val="002E7FDD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557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206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3A4E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8C"/>
    <w:rsid w:val="003059CE"/>
    <w:rsid w:val="00305E55"/>
    <w:rsid w:val="00305EC6"/>
    <w:rsid w:val="00305F15"/>
    <w:rsid w:val="00305F3F"/>
    <w:rsid w:val="003061EC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7E3"/>
    <w:rsid w:val="00310901"/>
    <w:rsid w:val="00310A8C"/>
    <w:rsid w:val="00310D3B"/>
    <w:rsid w:val="003115F8"/>
    <w:rsid w:val="00311776"/>
    <w:rsid w:val="003117CF"/>
    <w:rsid w:val="00311D14"/>
    <w:rsid w:val="00311D70"/>
    <w:rsid w:val="00311EF9"/>
    <w:rsid w:val="003124B3"/>
    <w:rsid w:val="003124BC"/>
    <w:rsid w:val="0031272B"/>
    <w:rsid w:val="00312845"/>
    <w:rsid w:val="00312CAB"/>
    <w:rsid w:val="00312E53"/>
    <w:rsid w:val="00312EDA"/>
    <w:rsid w:val="00312FFC"/>
    <w:rsid w:val="0031304E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874"/>
    <w:rsid w:val="003149FC"/>
    <w:rsid w:val="00314C7A"/>
    <w:rsid w:val="00314DB7"/>
    <w:rsid w:val="00314EFA"/>
    <w:rsid w:val="00315017"/>
    <w:rsid w:val="00315600"/>
    <w:rsid w:val="00315F8F"/>
    <w:rsid w:val="00316263"/>
    <w:rsid w:val="00316331"/>
    <w:rsid w:val="003165BE"/>
    <w:rsid w:val="00316810"/>
    <w:rsid w:val="0031681E"/>
    <w:rsid w:val="0031684A"/>
    <w:rsid w:val="003169C7"/>
    <w:rsid w:val="00316AB2"/>
    <w:rsid w:val="00316C61"/>
    <w:rsid w:val="00316CC6"/>
    <w:rsid w:val="00316E58"/>
    <w:rsid w:val="00317471"/>
    <w:rsid w:val="003176C7"/>
    <w:rsid w:val="00317A87"/>
    <w:rsid w:val="00317B8B"/>
    <w:rsid w:val="00317DBC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CCE"/>
    <w:rsid w:val="00321D66"/>
    <w:rsid w:val="00321F47"/>
    <w:rsid w:val="003229BF"/>
    <w:rsid w:val="00322EBD"/>
    <w:rsid w:val="00322ED3"/>
    <w:rsid w:val="00323472"/>
    <w:rsid w:val="0032351E"/>
    <w:rsid w:val="0032353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4B0"/>
    <w:rsid w:val="00325971"/>
    <w:rsid w:val="003259B1"/>
    <w:rsid w:val="003259D4"/>
    <w:rsid w:val="00325AE8"/>
    <w:rsid w:val="00325AFF"/>
    <w:rsid w:val="00325C68"/>
    <w:rsid w:val="00326008"/>
    <w:rsid w:val="00326129"/>
    <w:rsid w:val="00326823"/>
    <w:rsid w:val="00326857"/>
    <w:rsid w:val="00326985"/>
    <w:rsid w:val="0032698A"/>
    <w:rsid w:val="00326B57"/>
    <w:rsid w:val="00326C9F"/>
    <w:rsid w:val="00326FE4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03"/>
    <w:rsid w:val="00331288"/>
    <w:rsid w:val="003313CF"/>
    <w:rsid w:val="003316C1"/>
    <w:rsid w:val="00331CF6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7A"/>
    <w:rsid w:val="00335781"/>
    <w:rsid w:val="003359A3"/>
    <w:rsid w:val="00335A5E"/>
    <w:rsid w:val="00335D51"/>
    <w:rsid w:val="00335E5A"/>
    <w:rsid w:val="00335EA4"/>
    <w:rsid w:val="00336013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314"/>
    <w:rsid w:val="003427F4"/>
    <w:rsid w:val="00342802"/>
    <w:rsid w:val="00342B55"/>
    <w:rsid w:val="00342DE0"/>
    <w:rsid w:val="00342E6A"/>
    <w:rsid w:val="00343681"/>
    <w:rsid w:val="00343DF8"/>
    <w:rsid w:val="00343E3A"/>
    <w:rsid w:val="0034400B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6FB4"/>
    <w:rsid w:val="00347189"/>
    <w:rsid w:val="0034731F"/>
    <w:rsid w:val="003478F5"/>
    <w:rsid w:val="0034798E"/>
    <w:rsid w:val="00347B59"/>
    <w:rsid w:val="00347D06"/>
    <w:rsid w:val="00350041"/>
    <w:rsid w:val="003502DD"/>
    <w:rsid w:val="003508AD"/>
    <w:rsid w:val="00350A74"/>
    <w:rsid w:val="00350D60"/>
    <w:rsid w:val="00350D9C"/>
    <w:rsid w:val="00350F2B"/>
    <w:rsid w:val="00351010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1FBF"/>
    <w:rsid w:val="0035201E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3EF0"/>
    <w:rsid w:val="0035405C"/>
    <w:rsid w:val="003541DA"/>
    <w:rsid w:val="003541F1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DE4"/>
    <w:rsid w:val="00356E89"/>
    <w:rsid w:val="00356E90"/>
    <w:rsid w:val="00356E93"/>
    <w:rsid w:val="00356FFA"/>
    <w:rsid w:val="00357286"/>
    <w:rsid w:val="003573A4"/>
    <w:rsid w:val="003574B2"/>
    <w:rsid w:val="003575C2"/>
    <w:rsid w:val="003579AB"/>
    <w:rsid w:val="00357CD5"/>
    <w:rsid w:val="00357FC6"/>
    <w:rsid w:val="0036058A"/>
    <w:rsid w:val="00360591"/>
    <w:rsid w:val="00360839"/>
    <w:rsid w:val="00360AD5"/>
    <w:rsid w:val="00360BF8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5D3"/>
    <w:rsid w:val="00362989"/>
    <w:rsid w:val="00362B30"/>
    <w:rsid w:val="0036312F"/>
    <w:rsid w:val="003632B6"/>
    <w:rsid w:val="0036332A"/>
    <w:rsid w:val="003633A4"/>
    <w:rsid w:val="00363482"/>
    <w:rsid w:val="003634B4"/>
    <w:rsid w:val="003634E2"/>
    <w:rsid w:val="0036351D"/>
    <w:rsid w:val="0036357E"/>
    <w:rsid w:val="003636BA"/>
    <w:rsid w:val="003638ED"/>
    <w:rsid w:val="00363C30"/>
    <w:rsid w:val="00363D38"/>
    <w:rsid w:val="003640F3"/>
    <w:rsid w:val="00364132"/>
    <w:rsid w:val="003642CD"/>
    <w:rsid w:val="003642D9"/>
    <w:rsid w:val="00364790"/>
    <w:rsid w:val="00364A78"/>
    <w:rsid w:val="00364C3B"/>
    <w:rsid w:val="00364D0A"/>
    <w:rsid w:val="00364E7F"/>
    <w:rsid w:val="00365032"/>
    <w:rsid w:val="0036524F"/>
    <w:rsid w:val="0036548D"/>
    <w:rsid w:val="00365D2B"/>
    <w:rsid w:val="00365E17"/>
    <w:rsid w:val="0036603F"/>
    <w:rsid w:val="003662B5"/>
    <w:rsid w:val="0036684A"/>
    <w:rsid w:val="0036684F"/>
    <w:rsid w:val="0036686C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1C6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5E"/>
    <w:rsid w:val="00373667"/>
    <w:rsid w:val="003736F2"/>
    <w:rsid w:val="0037372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5CA7"/>
    <w:rsid w:val="00375CD0"/>
    <w:rsid w:val="0037660D"/>
    <w:rsid w:val="00376E02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AB7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2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54E"/>
    <w:rsid w:val="0038488B"/>
    <w:rsid w:val="00384A48"/>
    <w:rsid w:val="00384ABF"/>
    <w:rsid w:val="00384C3E"/>
    <w:rsid w:val="00384DC1"/>
    <w:rsid w:val="00384F48"/>
    <w:rsid w:val="00385043"/>
    <w:rsid w:val="0038570C"/>
    <w:rsid w:val="0038573E"/>
    <w:rsid w:val="00385D57"/>
    <w:rsid w:val="003861E5"/>
    <w:rsid w:val="0038676B"/>
    <w:rsid w:val="00386966"/>
    <w:rsid w:val="00386C04"/>
    <w:rsid w:val="003870AA"/>
    <w:rsid w:val="003872CB"/>
    <w:rsid w:val="003873A6"/>
    <w:rsid w:val="00387BA4"/>
    <w:rsid w:val="0039022D"/>
    <w:rsid w:val="0039037A"/>
    <w:rsid w:val="003906E6"/>
    <w:rsid w:val="003907BC"/>
    <w:rsid w:val="00390A8D"/>
    <w:rsid w:val="00390CC2"/>
    <w:rsid w:val="00391070"/>
    <w:rsid w:val="00391171"/>
    <w:rsid w:val="0039141A"/>
    <w:rsid w:val="003914E7"/>
    <w:rsid w:val="00391785"/>
    <w:rsid w:val="00391C2E"/>
    <w:rsid w:val="00391CEC"/>
    <w:rsid w:val="00391CF7"/>
    <w:rsid w:val="00391D92"/>
    <w:rsid w:val="00391E19"/>
    <w:rsid w:val="00391F1E"/>
    <w:rsid w:val="00392572"/>
    <w:rsid w:val="0039273C"/>
    <w:rsid w:val="003927C8"/>
    <w:rsid w:val="00392E53"/>
    <w:rsid w:val="00393123"/>
    <w:rsid w:val="0039329D"/>
    <w:rsid w:val="00393306"/>
    <w:rsid w:val="0039332F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B15"/>
    <w:rsid w:val="00395E56"/>
    <w:rsid w:val="00396093"/>
    <w:rsid w:val="003961A7"/>
    <w:rsid w:val="0039623E"/>
    <w:rsid w:val="00396258"/>
    <w:rsid w:val="00396303"/>
    <w:rsid w:val="003964AE"/>
    <w:rsid w:val="00396545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471"/>
    <w:rsid w:val="003A1662"/>
    <w:rsid w:val="003A1714"/>
    <w:rsid w:val="003A196D"/>
    <w:rsid w:val="003A1A78"/>
    <w:rsid w:val="003A1BA4"/>
    <w:rsid w:val="003A1E53"/>
    <w:rsid w:val="003A20C2"/>
    <w:rsid w:val="003A212F"/>
    <w:rsid w:val="003A21BA"/>
    <w:rsid w:val="003A22A6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997"/>
    <w:rsid w:val="003A4C19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B61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A7EEC"/>
    <w:rsid w:val="003B0234"/>
    <w:rsid w:val="003B0495"/>
    <w:rsid w:val="003B061B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534"/>
    <w:rsid w:val="003B1747"/>
    <w:rsid w:val="003B2506"/>
    <w:rsid w:val="003B2540"/>
    <w:rsid w:val="003B2729"/>
    <w:rsid w:val="003B298E"/>
    <w:rsid w:val="003B2A9F"/>
    <w:rsid w:val="003B2C91"/>
    <w:rsid w:val="003B2F9D"/>
    <w:rsid w:val="003B2FC3"/>
    <w:rsid w:val="003B3296"/>
    <w:rsid w:val="003B350B"/>
    <w:rsid w:val="003B3ACB"/>
    <w:rsid w:val="003B3BF9"/>
    <w:rsid w:val="003B40D1"/>
    <w:rsid w:val="003B4244"/>
    <w:rsid w:val="003B443B"/>
    <w:rsid w:val="003B4600"/>
    <w:rsid w:val="003B47D0"/>
    <w:rsid w:val="003B48E0"/>
    <w:rsid w:val="003B4A9A"/>
    <w:rsid w:val="003B4B94"/>
    <w:rsid w:val="003B4DD3"/>
    <w:rsid w:val="003B4E27"/>
    <w:rsid w:val="003B4F7F"/>
    <w:rsid w:val="003B507F"/>
    <w:rsid w:val="003B53D8"/>
    <w:rsid w:val="003B58FA"/>
    <w:rsid w:val="003B5952"/>
    <w:rsid w:val="003B5BE6"/>
    <w:rsid w:val="003B5E2A"/>
    <w:rsid w:val="003B5F4D"/>
    <w:rsid w:val="003B5FF7"/>
    <w:rsid w:val="003B6120"/>
    <w:rsid w:val="003B6383"/>
    <w:rsid w:val="003B663C"/>
    <w:rsid w:val="003B671C"/>
    <w:rsid w:val="003B689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162"/>
    <w:rsid w:val="003C526B"/>
    <w:rsid w:val="003C55F2"/>
    <w:rsid w:val="003C5982"/>
    <w:rsid w:val="003C5B93"/>
    <w:rsid w:val="003C5BC2"/>
    <w:rsid w:val="003C5DD3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04A"/>
    <w:rsid w:val="003D246C"/>
    <w:rsid w:val="003D28AA"/>
    <w:rsid w:val="003D2A12"/>
    <w:rsid w:val="003D2E4D"/>
    <w:rsid w:val="003D3214"/>
    <w:rsid w:val="003D3513"/>
    <w:rsid w:val="003D3638"/>
    <w:rsid w:val="003D3897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1F"/>
    <w:rsid w:val="003D5FB8"/>
    <w:rsid w:val="003D60AD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4C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CA8"/>
    <w:rsid w:val="003E2DB4"/>
    <w:rsid w:val="003E2DB8"/>
    <w:rsid w:val="003E2DC7"/>
    <w:rsid w:val="003E3A86"/>
    <w:rsid w:val="003E3C8B"/>
    <w:rsid w:val="003E42AB"/>
    <w:rsid w:val="003E44ED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6B2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382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360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56E"/>
    <w:rsid w:val="00405C9A"/>
    <w:rsid w:val="00405EE7"/>
    <w:rsid w:val="00405F8D"/>
    <w:rsid w:val="004060CD"/>
    <w:rsid w:val="004061B0"/>
    <w:rsid w:val="004063A2"/>
    <w:rsid w:val="00406580"/>
    <w:rsid w:val="00406737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795"/>
    <w:rsid w:val="00413D05"/>
    <w:rsid w:val="0041411B"/>
    <w:rsid w:val="00414BD6"/>
    <w:rsid w:val="00415201"/>
    <w:rsid w:val="00415677"/>
    <w:rsid w:val="004156B1"/>
    <w:rsid w:val="004158B0"/>
    <w:rsid w:val="004158DA"/>
    <w:rsid w:val="004159D3"/>
    <w:rsid w:val="00415ADD"/>
    <w:rsid w:val="00415B2E"/>
    <w:rsid w:val="00415EE8"/>
    <w:rsid w:val="00416070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222"/>
    <w:rsid w:val="004202C5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9DA"/>
    <w:rsid w:val="00422AB9"/>
    <w:rsid w:val="00422BCC"/>
    <w:rsid w:val="00422C54"/>
    <w:rsid w:val="00422CAD"/>
    <w:rsid w:val="00422E03"/>
    <w:rsid w:val="00422E0A"/>
    <w:rsid w:val="00423140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5CF"/>
    <w:rsid w:val="00427731"/>
    <w:rsid w:val="004279C2"/>
    <w:rsid w:val="004279F5"/>
    <w:rsid w:val="00427F22"/>
    <w:rsid w:val="0043004F"/>
    <w:rsid w:val="00430098"/>
    <w:rsid w:val="00430168"/>
    <w:rsid w:val="004303E6"/>
    <w:rsid w:val="004304A4"/>
    <w:rsid w:val="00430512"/>
    <w:rsid w:val="004305DD"/>
    <w:rsid w:val="0043063A"/>
    <w:rsid w:val="0043091C"/>
    <w:rsid w:val="00430985"/>
    <w:rsid w:val="00430C05"/>
    <w:rsid w:val="0043112B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81"/>
    <w:rsid w:val="00432E9D"/>
    <w:rsid w:val="00432F0A"/>
    <w:rsid w:val="004331CE"/>
    <w:rsid w:val="00433592"/>
    <w:rsid w:val="004335AB"/>
    <w:rsid w:val="00433792"/>
    <w:rsid w:val="00433B2D"/>
    <w:rsid w:val="00433BA4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4F5"/>
    <w:rsid w:val="00436936"/>
    <w:rsid w:val="00436B40"/>
    <w:rsid w:val="00437097"/>
    <w:rsid w:val="00437606"/>
    <w:rsid w:val="00437C3F"/>
    <w:rsid w:val="00437C53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555"/>
    <w:rsid w:val="004455FD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B65"/>
    <w:rsid w:val="00446D35"/>
    <w:rsid w:val="00447E50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5CA"/>
    <w:rsid w:val="004539C7"/>
    <w:rsid w:val="00453BEC"/>
    <w:rsid w:val="00453CBA"/>
    <w:rsid w:val="00453D4E"/>
    <w:rsid w:val="00453D69"/>
    <w:rsid w:val="004542A3"/>
    <w:rsid w:val="00454403"/>
    <w:rsid w:val="0045441B"/>
    <w:rsid w:val="004546B8"/>
    <w:rsid w:val="00454743"/>
    <w:rsid w:val="00454AD5"/>
    <w:rsid w:val="00454DF4"/>
    <w:rsid w:val="00454EB3"/>
    <w:rsid w:val="00454FAD"/>
    <w:rsid w:val="00454FE3"/>
    <w:rsid w:val="004550CD"/>
    <w:rsid w:val="00455343"/>
    <w:rsid w:val="00455757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840"/>
    <w:rsid w:val="004578AF"/>
    <w:rsid w:val="00457E61"/>
    <w:rsid w:val="00457EE2"/>
    <w:rsid w:val="00460362"/>
    <w:rsid w:val="004603B7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9B9"/>
    <w:rsid w:val="00462A74"/>
    <w:rsid w:val="00462D60"/>
    <w:rsid w:val="00462EE6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16D"/>
    <w:rsid w:val="00464A7D"/>
    <w:rsid w:val="00464DE0"/>
    <w:rsid w:val="00465063"/>
    <w:rsid w:val="00465074"/>
    <w:rsid w:val="00465144"/>
    <w:rsid w:val="004653A9"/>
    <w:rsid w:val="0046576C"/>
    <w:rsid w:val="00465950"/>
    <w:rsid w:val="00465992"/>
    <w:rsid w:val="00465ACF"/>
    <w:rsid w:val="00465E11"/>
    <w:rsid w:val="00465F0B"/>
    <w:rsid w:val="00466850"/>
    <w:rsid w:val="00466A61"/>
    <w:rsid w:val="00466D4F"/>
    <w:rsid w:val="00466DA4"/>
    <w:rsid w:val="00466DC3"/>
    <w:rsid w:val="00466DE2"/>
    <w:rsid w:val="00466EA6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359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3D17"/>
    <w:rsid w:val="0047402B"/>
    <w:rsid w:val="004741EB"/>
    <w:rsid w:val="004742D0"/>
    <w:rsid w:val="0047433B"/>
    <w:rsid w:val="004743C8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87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3FE9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586"/>
    <w:rsid w:val="00487896"/>
    <w:rsid w:val="004879D3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695"/>
    <w:rsid w:val="00494919"/>
    <w:rsid w:val="004949B4"/>
    <w:rsid w:val="00494EE6"/>
    <w:rsid w:val="00495292"/>
    <w:rsid w:val="004955E5"/>
    <w:rsid w:val="00495637"/>
    <w:rsid w:val="004956FB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1CF"/>
    <w:rsid w:val="004A147F"/>
    <w:rsid w:val="004A15CE"/>
    <w:rsid w:val="004A15D5"/>
    <w:rsid w:val="004A1808"/>
    <w:rsid w:val="004A187C"/>
    <w:rsid w:val="004A18B3"/>
    <w:rsid w:val="004A1965"/>
    <w:rsid w:val="004A204A"/>
    <w:rsid w:val="004A22E0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250"/>
    <w:rsid w:val="004A454B"/>
    <w:rsid w:val="004A45B3"/>
    <w:rsid w:val="004A4625"/>
    <w:rsid w:val="004A46B3"/>
    <w:rsid w:val="004A47BE"/>
    <w:rsid w:val="004A4B5A"/>
    <w:rsid w:val="004A4C70"/>
    <w:rsid w:val="004A4E16"/>
    <w:rsid w:val="004A5345"/>
    <w:rsid w:val="004A54FE"/>
    <w:rsid w:val="004A57D2"/>
    <w:rsid w:val="004A58FB"/>
    <w:rsid w:val="004A5929"/>
    <w:rsid w:val="004A6112"/>
    <w:rsid w:val="004A6309"/>
    <w:rsid w:val="004A6329"/>
    <w:rsid w:val="004A6900"/>
    <w:rsid w:val="004A74B6"/>
    <w:rsid w:val="004A7B1E"/>
    <w:rsid w:val="004A7D0D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2AAD"/>
    <w:rsid w:val="004B2C3F"/>
    <w:rsid w:val="004B325B"/>
    <w:rsid w:val="004B3628"/>
    <w:rsid w:val="004B36F6"/>
    <w:rsid w:val="004B3753"/>
    <w:rsid w:val="004B37F8"/>
    <w:rsid w:val="004B3CED"/>
    <w:rsid w:val="004B4139"/>
    <w:rsid w:val="004B4356"/>
    <w:rsid w:val="004B4706"/>
    <w:rsid w:val="004B4877"/>
    <w:rsid w:val="004B488F"/>
    <w:rsid w:val="004B49E2"/>
    <w:rsid w:val="004B4DC5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A5F"/>
    <w:rsid w:val="004B6CB1"/>
    <w:rsid w:val="004B7109"/>
    <w:rsid w:val="004B7689"/>
    <w:rsid w:val="004B76E5"/>
    <w:rsid w:val="004B778B"/>
    <w:rsid w:val="004B7836"/>
    <w:rsid w:val="004B7919"/>
    <w:rsid w:val="004B7A7C"/>
    <w:rsid w:val="004B7B6B"/>
    <w:rsid w:val="004B7BF0"/>
    <w:rsid w:val="004C0260"/>
    <w:rsid w:val="004C044D"/>
    <w:rsid w:val="004C09CE"/>
    <w:rsid w:val="004C0B18"/>
    <w:rsid w:val="004C0C62"/>
    <w:rsid w:val="004C0D02"/>
    <w:rsid w:val="004C106E"/>
    <w:rsid w:val="004C1161"/>
    <w:rsid w:val="004C12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D0E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52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0E66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2CF"/>
    <w:rsid w:val="004D338B"/>
    <w:rsid w:val="004D362E"/>
    <w:rsid w:val="004D3738"/>
    <w:rsid w:val="004D3770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E90"/>
    <w:rsid w:val="004D5F99"/>
    <w:rsid w:val="004D60F0"/>
    <w:rsid w:val="004D6112"/>
    <w:rsid w:val="004D61CB"/>
    <w:rsid w:val="004D6259"/>
    <w:rsid w:val="004D6385"/>
    <w:rsid w:val="004D67CB"/>
    <w:rsid w:val="004D6F48"/>
    <w:rsid w:val="004D6FD5"/>
    <w:rsid w:val="004D71A9"/>
    <w:rsid w:val="004D71FD"/>
    <w:rsid w:val="004D79BC"/>
    <w:rsid w:val="004D79F5"/>
    <w:rsid w:val="004D7CFD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55A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3F9A"/>
    <w:rsid w:val="004E417C"/>
    <w:rsid w:val="004E43EC"/>
    <w:rsid w:val="004E4519"/>
    <w:rsid w:val="004E48EA"/>
    <w:rsid w:val="004E49C5"/>
    <w:rsid w:val="004E4CC0"/>
    <w:rsid w:val="004E4F2B"/>
    <w:rsid w:val="004E522B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13FB"/>
    <w:rsid w:val="004F2092"/>
    <w:rsid w:val="004F26FA"/>
    <w:rsid w:val="004F2825"/>
    <w:rsid w:val="004F2938"/>
    <w:rsid w:val="004F2986"/>
    <w:rsid w:val="004F2E17"/>
    <w:rsid w:val="004F326C"/>
    <w:rsid w:val="004F37F0"/>
    <w:rsid w:val="004F394C"/>
    <w:rsid w:val="004F3B42"/>
    <w:rsid w:val="004F3D05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88D"/>
    <w:rsid w:val="00500E29"/>
    <w:rsid w:val="00500EBC"/>
    <w:rsid w:val="00501044"/>
    <w:rsid w:val="005011E9"/>
    <w:rsid w:val="005013B7"/>
    <w:rsid w:val="00501650"/>
    <w:rsid w:val="00501A3F"/>
    <w:rsid w:val="00501A95"/>
    <w:rsid w:val="00501D13"/>
    <w:rsid w:val="0050280D"/>
    <w:rsid w:val="00502A5E"/>
    <w:rsid w:val="00502B00"/>
    <w:rsid w:val="0050302F"/>
    <w:rsid w:val="005032B2"/>
    <w:rsid w:val="00503740"/>
    <w:rsid w:val="00503BB1"/>
    <w:rsid w:val="00503CAF"/>
    <w:rsid w:val="00503CBC"/>
    <w:rsid w:val="00503CFC"/>
    <w:rsid w:val="00504201"/>
    <w:rsid w:val="0050420E"/>
    <w:rsid w:val="005048BE"/>
    <w:rsid w:val="00504CE2"/>
    <w:rsid w:val="0050510E"/>
    <w:rsid w:val="00505386"/>
    <w:rsid w:val="00505408"/>
    <w:rsid w:val="00505A3C"/>
    <w:rsid w:val="00505CF1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18"/>
    <w:rsid w:val="00507C22"/>
    <w:rsid w:val="0051015F"/>
    <w:rsid w:val="0051039C"/>
    <w:rsid w:val="0051050F"/>
    <w:rsid w:val="00510C16"/>
    <w:rsid w:val="00511476"/>
    <w:rsid w:val="00511590"/>
    <w:rsid w:val="0051160D"/>
    <w:rsid w:val="00511648"/>
    <w:rsid w:val="00511A5C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292"/>
    <w:rsid w:val="005142F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4E2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4D0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49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790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AA0"/>
    <w:rsid w:val="00532B08"/>
    <w:rsid w:val="00532DBC"/>
    <w:rsid w:val="00532FC9"/>
    <w:rsid w:val="005331CE"/>
    <w:rsid w:val="005334D0"/>
    <w:rsid w:val="00533841"/>
    <w:rsid w:val="00533C96"/>
    <w:rsid w:val="00534082"/>
    <w:rsid w:val="0053413C"/>
    <w:rsid w:val="00534924"/>
    <w:rsid w:val="00534C5F"/>
    <w:rsid w:val="00535095"/>
    <w:rsid w:val="0053509D"/>
    <w:rsid w:val="00535193"/>
    <w:rsid w:val="00535394"/>
    <w:rsid w:val="00535517"/>
    <w:rsid w:val="00535B59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68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731"/>
    <w:rsid w:val="00555873"/>
    <w:rsid w:val="00555A65"/>
    <w:rsid w:val="00555ADF"/>
    <w:rsid w:val="00555DE9"/>
    <w:rsid w:val="00555FB6"/>
    <w:rsid w:val="0055637B"/>
    <w:rsid w:val="00556BFE"/>
    <w:rsid w:val="00556DA8"/>
    <w:rsid w:val="00556F00"/>
    <w:rsid w:val="00556F7B"/>
    <w:rsid w:val="00556FA8"/>
    <w:rsid w:val="00557065"/>
    <w:rsid w:val="00557534"/>
    <w:rsid w:val="005576F7"/>
    <w:rsid w:val="00557798"/>
    <w:rsid w:val="005577D4"/>
    <w:rsid w:val="00557943"/>
    <w:rsid w:val="00557E2A"/>
    <w:rsid w:val="00560757"/>
    <w:rsid w:val="005608FE"/>
    <w:rsid w:val="00560A3B"/>
    <w:rsid w:val="00560DD9"/>
    <w:rsid w:val="00560E1B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815"/>
    <w:rsid w:val="005638DA"/>
    <w:rsid w:val="00563ACB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397"/>
    <w:rsid w:val="0056665A"/>
    <w:rsid w:val="00566CD3"/>
    <w:rsid w:val="0056715B"/>
    <w:rsid w:val="00567347"/>
    <w:rsid w:val="005674B3"/>
    <w:rsid w:val="0056782C"/>
    <w:rsid w:val="00567B4B"/>
    <w:rsid w:val="00567CE8"/>
    <w:rsid w:val="00567F32"/>
    <w:rsid w:val="00570448"/>
    <w:rsid w:val="00570586"/>
    <w:rsid w:val="0057060A"/>
    <w:rsid w:val="00570BD9"/>
    <w:rsid w:val="00570E0E"/>
    <w:rsid w:val="005711AE"/>
    <w:rsid w:val="005713D1"/>
    <w:rsid w:val="00571458"/>
    <w:rsid w:val="005719CC"/>
    <w:rsid w:val="00571DD6"/>
    <w:rsid w:val="00571F80"/>
    <w:rsid w:val="00571FFE"/>
    <w:rsid w:val="005723FC"/>
    <w:rsid w:val="00572669"/>
    <w:rsid w:val="00572E94"/>
    <w:rsid w:val="00572F53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BDA"/>
    <w:rsid w:val="00575C45"/>
    <w:rsid w:val="00575C90"/>
    <w:rsid w:val="00575D7A"/>
    <w:rsid w:val="00575ED0"/>
    <w:rsid w:val="00576278"/>
    <w:rsid w:val="005762B1"/>
    <w:rsid w:val="00576316"/>
    <w:rsid w:val="005769E8"/>
    <w:rsid w:val="00576A03"/>
    <w:rsid w:val="00576A78"/>
    <w:rsid w:val="00576C0C"/>
    <w:rsid w:val="00576D51"/>
    <w:rsid w:val="00576DF7"/>
    <w:rsid w:val="005777F4"/>
    <w:rsid w:val="0057799E"/>
    <w:rsid w:val="00577ACF"/>
    <w:rsid w:val="00577C39"/>
    <w:rsid w:val="00577CFB"/>
    <w:rsid w:val="00577F9C"/>
    <w:rsid w:val="0058025A"/>
    <w:rsid w:val="0058072A"/>
    <w:rsid w:val="0058074E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2C0A"/>
    <w:rsid w:val="005832A4"/>
    <w:rsid w:val="0058368D"/>
    <w:rsid w:val="00583984"/>
    <w:rsid w:val="00583AFC"/>
    <w:rsid w:val="00583BC3"/>
    <w:rsid w:val="00583C09"/>
    <w:rsid w:val="00583C49"/>
    <w:rsid w:val="00583D0C"/>
    <w:rsid w:val="00583DB3"/>
    <w:rsid w:val="00583DEE"/>
    <w:rsid w:val="00583FF2"/>
    <w:rsid w:val="005842F2"/>
    <w:rsid w:val="00584627"/>
    <w:rsid w:val="00584671"/>
    <w:rsid w:val="005849D7"/>
    <w:rsid w:val="005851B0"/>
    <w:rsid w:val="005856BB"/>
    <w:rsid w:val="00585834"/>
    <w:rsid w:val="00585BA0"/>
    <w:rsid w:val="00585CDB"/>
    <w:rsid w:val="00585EE9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247"/>
    <w:rsid w:val="0059039E"/>
    <w:rsid w:val="00590C9A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C76"/>
    <w:rsid w:val="00592D24"/>
    <w:rsid w:val="00592F35"/>
    <w:rsid w:val="00592F6B"/>
    <w:rsid w:val="0059330C"/>
    <w:rsid w:val="005934F3"/>
    <w:rsid w:val="0059365B"/>
    <w:rsid w:val="005936B4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5F7D"/>
    <w:rsid w:val="005961C6"/>
    <w:rsid w:val="005961C9"/>
    <w:rsid w:val="005968E2"/>
    <w:rsid w:val="005968EB"/>
    <w:rsid w:val="00596925"/>
    <w:rsid w:val="005969B5"/>
    <w:rsid w:val="005969E3"/>
    <w:rsid w:val="00597780"/>
    <w:rsid w:val="0059778A"/>
    <w:rsid w:val="005977D3"/>
    <w:rsid w:val="00597920"/>
    <w:rsid w:val="00597C38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60E"/>
    <w:rsid w:val="005A191B"/>
    <w:rsid w:val="005A1933"/>
    <w:rsid w:val="005A19AA"/>
    <w:rsid w:val="005A1FDA"/>
    <w:rsid w:val="005A20E8"/>
    <w:rsid w:val="005A21CC"/>
    <w:rsid w:val="005A2608"/>
    <w:rsid w:val="005A2622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00A"/>
    <w:rsid w:val="005A5284"/>
    <w:rsid w:val="005A52E0"/>
    <w:rsid w:val="005A5386"/>
    <w:rsid w:val="005A53E9"/>
    <w:rsid w:val="005A5467"/>
    <w:rsid w:val="005A549F"/>
    <w:rsid w:val="005A5934"/>
    <w:rsid w:val="005A5CD5"/>
    <w:rsid w:val="005A5E37"/>
    <w:rsid w:val="005A6053"/>
    <w:rsid w:val="005A6253"/>
    <w:rsid w:val="005A6358"/>
    <w:rsid w:val="005A63D2"/>
    <w:rsid w:val="005A65C2"/>
    <w:rsid w:val="005A68CC"/>
    <w:rsid w:val="005A6998"/>
    <w:rsid w:val="005A6C62"/>
    <w:rsid w:val="005A6F46"/>
    <w:rsid w:val="005A700D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0F3F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2FD6"/>
    <w:rsid w:val="005B327E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49E"/>
    <w:rsid w:val="005B47A3"/>
    <w:rsid w:val="005B486F"/>
    <w:rsid w:val="005B4A61"/>
    <w:rsid w:val="005B4A91"/>
    <w:rsid w:val="005B4C6D"/>
    <w:rsid w:val="005B5017"/>
    <w:rsid w:val="005B5503"/>
    <w:rsid w:val="005B56ED"/>
    <w:rsid w:val="005B595F"/>
    <w:rsid w:val="005B5B9E"/>
    <w:rsid w:val="005B5DEC"/>
    <w:rsid w:val="005B5F21"/>
    <w:rsid w:val="005B5F24"/>
    <w:rsid w:val="005B5F79"/>
    <w:rsid w:val="005B6096"/>
    <w:rsid w:val="005B6182"/>
    <w:rsid w:val="005B681A"/>
    <w:rsid w:val="005B6834"/>
    <w:rsid w:val="005B68F7"/>
    <w:rsid w:val="005B7339"/>
    <w:rsid w:val="005B76C4"/>
    <w:rsid w:val="005B78FA"/>
    <w:rsid w:val="005B792A"/>
    <w:rsid w:val="005B7A6C"/>
    <w:rsid w:val="005B7CFB"/>
    <w:rsid w:val="005B7EC7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686"/>
    <w:rsid w:val="005C29C3"/>
    <w:rsid w:val="005C2BB0"/>
    <w:rsid w:val="005C2BB3"/>
    <w:rsid w:val="005C2CA8"/>
    <w:rsid w:val="005C2E4E"/>
    <w:rsid w:val="005C30D3"/>
    <w:rsid w:val="005C3249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57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C7FE9"/>
    <w:rsid w:val="005D0052"/>
    <w:rsid w:val="005D03AD"/>
    <w:rsid w:val="005D040C"/>
    <w:rsid w:val="005D041B"/>
    <w:rsid w:val="005D04B2"/>
    <w:rsid w:val="005D083A"/>
    <w:rsid w:val="005D08FE"/>
    <w:rsid w:val="005D0A9A"/>
    <w:rsid w:val="005D0FFB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2B6"/>
    <w:rsid w:val="005D4866"/>
    <w:rsid w:val="005D4A9A"/>
    <w:rsid w:val="005D4D3F"/>
    <w:rsid w:val="005D4E51"/>
    <w:rsid w:val="005D5047"/>
    <w:rsid w:val="005D50EE"/>
    <w:rsid w:val="005D53F5"/>
    <w:rsid w:val="005D5715"/>
    <w:rsid w:val="005D5814"/>
    <w:rsid w:val="005D5B81"/>
    <w:rsid w:val="005D5BA0"/>
    <w:rsid w:val="005D5C63"/>
    <w:rsid w:val="005D5F79"/>
    <w:rsid w:val="005D5F7D"/>
    <w:rsid w:val="005D5FAD"/>
    <w:rsid w:val="005D62C2"/>
    <w:rsid w:val="005D6520"/>
    <w:rsid w:val="005D6565"/>
    <w:rsid w:val="005D6743"/>
    <w:rsid w:val="005D68B9"/>
    <w:rsid w:val="005D6BA9"/>
    <w:rsid w:val="005D6F86"/>
    <w:rsid w:val="005D7387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86B"/>
    <w:rsid w:val="005E2FF1"/>
    <w:rsid w:val="005E34F8"/>
    <w:rsid w:val="005E38B5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5F24"/>
    <w:rsid w:val="005E60C9"/>
    <w:rsid w:val="005E63DD"/>
    <w:rsid w:val="005E6427"/>
    <w:rsid w:val="005E6543"/>
    <w:rsid w:val="005E6551"/>
    <w:rsid w:val="005E684F"/>
    <w:rsid w:val="005E6AEB"/>
    <w:rsid w:val="005E6BCB"/>
    <w:rsid w:val="005E6C6F"/>
    <w:rsid w:val="005E727E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7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34F"/>
    <w:rsid w:val="005F351E"/>
    <w:rsid w:val="005F3CB3"/>
    <w:rsid w:val="005F3DCE"/>
    <w:rsid w:val="005F400A"/>
    <w:rsid w:val="005F4045"/>
    <w:rsid w:val="005F40FE"/>
    <w:rsid w:val="005F4549"/>
    <w:rsid w:val="005F4714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173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0F78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902"/>
    <w:rsid w:val="00604D89"/>
    <w:rsid w:val="0060519C"/>
    <w:rsid w:val="00605203"/>
    <w:rsid w:val="00605416"/>
    <w:rsid w:val="006056B3"/>
    <w:rsid w:val="00605797"/>
    <w:rsid w:val="0060583E"/>
    <w:rsid w:val="006059EE"/>
    <w:rsid w:val="00605A36"/>
    <w:rsid w:val="00605C5A"/>
    <w:rsid w:val="0060624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6BF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2F09"/>
    <w:rsid w:val="006132B2"/>
    <w:rsid w:val="006135FD"/>
    <w:rsid w:val="00613713"/>
    <w:rsid w:val="00613732"/>
    <w:rsid w:val="00613DE6"/>
    <w:rsid w:val="00613DF1"/>
    <w:rsid w:val="00613F61"/>
    <w:rsid w:val="006141BA"/>
    <w:rsid w:val="006144C6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5DA5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CC1"/>
    <w:rsid w:val="00617E9A"/>
    <w:rsid w:val="006201C7"/>
    <w:rsid w:val="00620298"/>
    <w:rsid w:val="006205C1"/>
    <w:rsid w:val="006205C3"/>
    <w:rsid w:val="00620CC0"/>
    <w:rsid w:val="00620E6F"/>
    <w:rsid w:val="00620FDE"/>
    <w:rsid w:val="00621000"/>
    <w:rsid w:val="00621293"/>
    <w:rsid w:val="00621477"/>
    <w:rsid w:val="006214D4"/>
    <w:rsid w:val="0062180E"/>
    <w:rsid w:val="00621AE3"/>
    <w:rsid w:val="00621F79"/>
    <w:rsid w:val="00622409"/>
    <w:rsid w:val="006224DC"/>
    <w:rsid w:val="006228B1"/>
    <w:rsid w:val="00622CA1"/>
    <w:rsid w:val="00622D0F"/>
    <w:rsid w:val="006231B0"/>
    <w:rsid w:val="0062340D"/>
    <w:rsid w:val="00623693"/>
    <w:rsid w:val="00623989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12"/>
    <w:rsid w:val="00627CA2"/>
    <w:rsid w:val="006300C6"/>
    <w:rsid w:val="006302B2"/>
    <w:rsid w:val="006307AE"/>
    <w:rsid w:val="00630A27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097"/>
    <w:rsid w:val="0063328E"/>
    <w:rsid w:val="0063335C"/>
    <w:rsid w:val="0063369F"/>
    <w:rsid w:val="006337F9"/>
    <w:rsid w:val="00633854"/>
    <w:rsid w:val="006339D3"/>
    <w:rsid w:val="00633A05"/>
    <w:rsid w:val="00633A4B"/>
    <w:rsid w:val="00633CAB"/>
    <w:rsid w:val="00633CDF"/>
    <w:rsid w:val="00633D43"/>
    <w:rsid w:val="006343C8"/>
    <w:rsid w:val="0063440B"/>
    <w:rsid w:val="00634455"/>
    <w:rsid w:val="006348EC"/>
    <w:rsid w:val="006349A0"/>
    <w:rsid w:val="00634C2C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CF"/>
    <w:rsid w:val="00635FF3"/>
    <w:rsid w:val="00636026"/>
    <w:rsid w:val="00636457"/>
    <w:rsid w:val="0063664B"/>
    <w:rsid w:val="00636784"/>
    <w:rsid w:val="006368F3"/>
    <w:rsid w:val="00636F82"/>
    <w:rsid w:val="006371C3"/>
    <w:rsid w:val="006372AD"/>
    <w:rsid w:val="0063768E"/>
    <w:rsid w:val="006376EE"/>
    <w:rsid w:val="006377CA"/>
    <w:rsid w:val="00637A86"/>
    <w:rsid w:val="00637C32"/>
    <w:rsid w:val="00637CA0"/>
    <w:rsid w:val="0064026D"/>
    <w:rsid w:val="00640462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673"/>
    <w:rsid w:val="00641707"/>
    <w:rsid w:val="006418F0"/>
    <w:rsid w:val="00641951"/>
    <w:rsid w:val="00641B12"/>
    <w:rsid w:val="00642059"/>
    <w:rsid w:val="00642538"/>
    <w:rsid w:val="006428AC"/>
    <w:rsid w:val="00642A3C"/>
    <w:rsid w:val="00642EB1"/>
    <w:rsid w:val="0064316C"/>
    <w:rsid w:val="00643232"/>
    <w:rsid w:val="0064338E"/>
    <w:rsid w:val="006433D1"/>
    <w:rsid w:val="006436DF"/>
    <w:rsid w:val="00643CD3"/>
    <w:rsid w:val="00643ECF"/>
    <w:rsid w:val="006449EC"/>
    <w:rsid w:val="00644B0C"/>
    <w:rsid w:val="00644C82"/>
    <w:rsid w:val="00644CBE"/>
    <w:rsid w:val="00644F23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14B"/>
    <w:rsid w:val="006473D1"/>
    <w:rsid w:val="006474F5"/>
    <w:rsid w:val="006475E2"/>
    <w:rsid w:val="00647791"/>
    <w:rsid w:val="00650170"/>
    <w:rsid w:val="00650894"/>
    <w:rsid w:val="00650AC6"/>
    <w:rsid w:val="0065100C"/>
    <w:rsid w:val="0065120A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7DB"/>
    <w:rsid w:val="0065294D"/>
    <w:rsid w:val="00652AF2"/>
    <w:rsid w:val="00652BD8"/>
    <w:rsid w:val="00652D75"/>
    <w:rsid w:val="00652F73"/>
    <w:rsid w:val="00652FA4"/>
    <w:rsid w:val="0065323A"/>
    <w:rsid w:val="00653656"/>
    <w:rsid w:val="00653758"/>
    <w:rsid w:val="00653841"/>
    <w:rsid w:val="006538B6"/>
    <w:rsid w:val="00653E2B"/>
    <w:rsid w:val="00653EA0"/>
    <w:rsid w:val="00653F50"/>
    <w:rsid w:val="00653FAA"/>
    <w:rsid w:val="0065441E"/>
    <w:rsid w:val="00654516"/>
    <w:rsid w:val="00654A18"/>
    <w:rsid w:val="00654B7F"/>
    <w:rsid w:val="006551F3"/>
    <w:rsid w:val="0065545C"/>
    <w:rsid w:val="006555D9"/>
    <w:rsid w:val="00656001"/>
    <w:rsid w:val="006560AB"/>
    <w:rsid w:val="006562A9"/>
    <w:rsid w:val="00656812"/>
    <w:rsid w:val="00656E9D"/>
    <w:rsid w:val="0065711D"/>
    <w:rsid w:val="0065719F"/>
    <w:rsid w:val="006571FB"/>
    <w:rsid w:val="006572A6"/>
    <w:rsid w:val="006573B9"/>
    <w:rsid w:val="0065760B"/>
    <w:rsid w:val="00657741"/>
    <w:rsid w:val="006579A8"/>
    <w:rsid w:val="00657E7A"/>
    <w:rsid w:val="00657FF6"/>
    <w:rsid w:val="00660967"/>
    <w:rsid w:val="006609BC"/>
    <w:rsid w:val="00660AF3"/>
    <w:rsid w:val="00660B61"/>
    <w:rsid w:val="00660BD5"/>
    <w:rsid w:val="00660DA8"/>
    <w:rsid w:val="00660ED2"/>
    <w:rsid w:val="00660F29"/>
    <w:rsid w:val="00660FFB"/>
    <w:rsid w:val="0066124A"/>
    <w:rsid w:val="00661383"/>
    <w:rsid w:val="006614F2"/>
    <w:rsid w:val="00661544"/>
    <w:rsid w:val="0066163B"/>
    <w:rsid w:val="00661707"/>
    <w:rsid w:val="00661749"/>
    <w:rsid w:val="00661912"/>
    <w:rsid w:val="00661AB4"/>
    <w:rsid w:val="00661C77"/>
    <w:rsid w:val="00661CA0"/>
    <w:rsid w:val="006626CC"/>
    <w:rsid w:val="00662729"/>
    <w:rsid w:val="00662900"/>
    <w:rsid w:val="006629F8"/>
    <w:rsid w:val="00662CD6"/>
    <w:rsid w:val="00662D61"/>
    <w:rsid w:val="00663237"/>
    <w:rsid w:val="0066324D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9DC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761"/>
    <w:rsid w:val="00667EAC"/>
    <w:rsid w:val="0067034C"/>
    <w:rsid w:val="00670602"/>
    <w:rsid w:val="00670605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524"/>
    <w:rsid w:val="00672706"/>
    <w:rsid w:val="00672A85"/>
    <w:rsid w:val="00672E18"/>
    <w:rsid w:val="00672F0E"/>
    <w:rsid w:val="00672F92"/>
    <w:rsid w:val="00673193"/>
    <w:rsid w:val="006731A0"/>
    <w:rsid w:val="006732DF"/>
    <w:rsid w:val="00673B85"/>
    <w:rsid w:val="00673FF1"/>
    <w:rsid w:val="006741E4"/>
    <w:rsid w:val="006742FA"/>
    <w:rsid w:val="006744D9"/>
    <w:rsid w:val="00674523"/>
    <w:rsid w:val="00674954"/>
    <w:rsid w:val="00674A22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2F8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56"/>
    <w:rsid w:val="006813B7"/>
    <w:rsid w:val="006814EC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12"/>
    <w:rsid w:val="00684CED"/>
    <w:rsid w:val="00684E93"/>
    <w:rsid w:val="00684EB8"/>
    <w:rsid w:val="00685211"/>
    <w:rsid w:val="00685F53"/>
    <w:rsid w:val="006860DF"/>
    <w:rsid w:val="00686273"/>
    <w:rsid w:val="006862B3"/>
    <w:rsid w:val="006862E1"/>
    <w:rsid w:val="006863FD"/>
    <w:rsid w:val="006866C0"/>
    <w:rsid w:val="006866EF"/>
    <w:rsid w:val="00686721"/>
    <w:rsid w:val="006867FE"/>
    <w:rsid w:val="00687024"/>
    <w:rsid w:val="00687092"/>
    <w:rsid w:val="006870D0"/>
    <w:rsid w:val="00687EB2"/>
    <w:rsid w:val="00687F7D"/>
    <w:rsid w:val="00687F9F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8B"/>
    <w:rsid w:val="00694BAD"/>
    <w:rsid w:val="00694D81"/>
    <w:rsid w:val="00694FCB"/>
    <w:rsid w:val="006951D3"/>
    <w:rsid w:val="006956D7"/>
    <w:rsid w:val="006957C5"/>
    <w:rsid w:val="00695B1D"/>
    <w:rsid w:val="00695D19"/>
    <w:rsid w:val="00695E49"/>
    <w:rsid w:val="00696593"/>
    <w:rsid w:val="00696D35"/>
    <w:rsid w:val="00697047"/>
    <w:rsid w:val="00697217"/>
    <w:rsid w:val="00697648"/>
    <w:rsid w:val="00697725"/>
    <w:rsid w:val="006977FF"/>
    <w:rsid w:val="00697A58"/>
    <w:rsid w:val="00697F17"/>
    <w:rsid w:val="006A0187"/>
    <w:rsid w:val="006A0680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4AF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BF"/>
    <w:rsid w:val="006B13C1"/>
    <w:rsid w:val="006B1407"/>
    <w:rsid w:val="006B151F"/>
    <w:rsid w:val="006B186A"/>
    <w:rsid w:val="006B1C59"/>
    <w:rsid w:val="006B217F"/>
    <w:rsid w:val="006B226D"/>
    <w:rsid w:val="006B233B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6DF"/>
    <w:rsid w:val="006B3D16"/>
    <w:rsid w:val="006B3E16"/>
    <w:rsid w:val="006B4293"/>
    <w:rsid w:val="006B4331"/>
    <w:rsid w:val="006B469E"/>
    <w:rsid w:val="006B49F6"/>
    <w:rsid w:val="006B4A67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6D"/>
    <w:rsid w:val="006B69C4"/>
    <w:rsid w:val="006B6A5D"/>
    <w:rsid w:val="006B6A7D"/>
    <w:rsid w:val="006B6B41"/>
    <w:rsid w:val="006B6C34"/>
    <w:rsid w:val="006B6C3E"/>
    <w:rsid w:val="006B6CC0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8CB"/>
    <w:rsid w:val="006C1993"/>
    <w:rsid w:val="006C19D1"/>
    <w:rsid w:val="006C19FF"/>
    <w:rsid w:val="006C2028"/>
    <w:rsid w:val="006C2056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92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94D"/>
    <w:rsid w:val="006C6B20"/>
    <w:rsid w:val="006C6F20"/>
    <w:rsid w:val="006C704C"/>
    <w:rsid w:val="006C70EB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9FA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8CF"/>
    <w:rsid w:val="006D5EB3"/>
    <w:rsid w:val="006D61EE"/>
    <w:rsid w:val="006D63AC"/>
    <w:rsid w:val="006D66B6"/>
    <w:rsid w:val="006D66DC"/>
    <w:rsid w:val="006D681F"/>
    <w:rsid w:val="006D6F36"/>
    <w:rsid w:val="006D7134"/>
    <w:rsid w:val="006D7740"/>
    <w:rsid w:val="006D788C"/>
    <w:rsid w:val="006D7BDC"/>
    <w:rsid w:val="006D7D3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996"/>
    <w:rsid w:val="006E2B0D"/>
    <w:rsid w:val="006E2C6C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82C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8B4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1C24"/>
    <w:rsid w:val="006F26AD"/>
    <w:rsid w:val="006F2888"/>
    <w:rsid w:val="006F2B24"/>
    <w:rsid w:val="006F3044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4E7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2F6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DA8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8A2"/>
    <w:rsid w:val="007018EC"/>
    <w:rsid w:val="00701947"/>
    <w:rsid w:val="00701DA0"/>
    <w:rsid w:val="00701FBC"/>
    <w:rsid w:val="007027C6"/>
    <w:rsid w:val="00702C38"/>
    <w:rsid w:val="007035D4"/>
    <w:rsid w:val="007036BB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3B"/>
    <w:rsid w:val="00705F4A"/>
    <w:rsid w:val="00706009"/>
    <w:rsid w:val="00706076"/>
    <w:rsid w:val="00706435"/>
    <w:rsid w:val="00706633"/>
    <w:rsid w:val="00706A3B"/>
    <w:rsid w:val="00706CEE"/>
    <w:rsid w:val="00706D99"/>
    <w:rsid w:val="00706E8A"/>
    <w:rsid w:val="00706E8F"/>
    <w:rsid w:val="00706F12"/>
    <w:rsid w:val="007070F0"/>
    <w:rsid w:val="00707221"/>
    <w:rsid w:val="0070733C"/>
    <w:rsid w:val="0070764E"/>
    <w:rsid w:val="007076F5"/>
    <w:rsid w:val="007079C2"/>
    <w:rsid w:val="00707A97"/>
    <w:rsid w:val="00707CFB"/>
    <w:rsid w:val="0071009D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4B"/>
    <w:rsid w:val="00711BB4"/>
    <w:rsid w:val="00711F11"/>
    <w:rsid w:val="00711FDD"/>
    <w:rsid w:val="0071260D"/>
    <w:rsid w:val="0071286E"/>
    <w:rsid w:val="00712B7E"/>
    <w:rsid w:val="00712CBA"/>
    <w:rsid w:val="0071306F"/>
    <w:rsid w:val="0071385F"/>
    <w:rsid w:val="00713A90"/>
    <w:rsid w:val="00713AAD"/>
    <w:rsid w:val="00713B2A"/>
    <w:rsid w:val="00713C4B"/>
    <w:rsid w:val="00713EE0"/>
    <w:rsid w:val="0071409E"/>
    <w:rsid w:val="00714542"/>
    <w:rsid w:val="00714869"/>
    <w:rsid w:val="00714876"/>
    <w:rsid w:val="00715079"/>
    <w:rsid w:val="00715B74"/>
    <w:rsid w:val="00715E0D"/>
    <w:rsid w:val="00715E70"/>
    <w:rsid w:val="00715EFF"/>
    <w:rsid w:val="00715F4E"/>
    <w:rsid w:val="00715F60"/>
    <w:rsid w:val="00716001"/>
    <w:rsid w:val="00716187"/>
    <w:rsid w:val="007161E7"/>
    <w:rsid w:val="00716258"/>
    <w:rsid w:val="00716365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D4D"/>
    <w:rsid w:val="00720DCE"/>
    <w:rsid w:val="00720F4D"/>
    <w:rsid w:val="00721134"/>
    <w:rsid w:val="007213BC"/>
    <w:rsid w:val="00721672"/>
    <w:rsid w:val="007217B0"/>
    <w:rsid w:val="00721CB7"/>
    <w:rsid w:val="00721D0D"/>
    <w:rsid w:val="00721DBA"/>
    <w:rsid w:val="00721E31"/>
    <w:rsid w:val="00721FD3"/>
    <w:rsid w:val="007225A9"/>
    <w:rsid w:val="007225D7"/>
    <w:rsid w:val="00722B6B"/>
    <w:rsid w:val="0072338A"/>
    <w:rsid w:val="007233FF"/>
    <w:rsid w:val="00723537"/>
    <w:rsid w:val="00723562"/>
    <w:rsid w:val="007236F8"/>
    <w:rsid w:val="0072386D"/>
    <w:rsid w:val="00723C19"/>
    <w:rsid w:val="00723E59"/>
    <w:rsid w:val="00723EA4"/>
    <w:rsid w:val="00724239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580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C18"/>
    <w:rsid w:val="00727E45"/>
    <w:rsid w:val="00727F4F"/>
    <w:rsid w:val="007305C3"/>
    <w:rsid w:val="00730600"/>
    <w:rsid w:val="00730AF5"/>
    <w:rsid w:val="00731013"/>
    <w:rsid w:val="00731221"/>
    <w:rsid w:val="0073128D"/>
    <w:rsid w:val="0073136F"/>
    <w:rsid w:val="00731428"/>
    <w:rsid w:val="007315E3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88E"/>
    <w:rsid w:val="00733CCC"/>
    <w:rsid w:val="00733D5D"/>
    <w:rsid w:val="00733D76"/>
    <w:rsid w:val="00733FA9"/>
    <w:rsid w:val="0073413D"/>
    <w:rsid w:val="0073419D"/>
    <w:rsid w:val="00734626"/>
    <w:rsid w:val="00734828"/>
    <w:rsid w:val="00734F4C"/>
    <w:rsid w:val="00734FDD"/>
    <w:rsid w:val="0073503C"/>
    <w:rsid w:val="0073511F"/>
    <w:rsid w:val="00735177"/>
    <w:rsid w:val="007351DB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C47"/>
    <w:rsid w:val="00736D20"/>
    <w:rsid w:val="00736DF7"/>
    <w:rsid w:val="00737096"/>
    <w:rsid w:val="007370ED"/>
    <w:rsid w:val="00737580"/>
    <w:rsid w:val="00737707"/>
    <w:rsid w:val="00737C55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0DDA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DBE"/>
    <w:rsid w:val="00742F94"/>
    <w:rsid w:val="00743185"/>
    <w:rsid w:val="00743917"/>
    <w:rsid w:val="00743ADE"/>
    <w:rsid w:val="00743C64"/>
    <w:rsid w:val="00743D90"/>
    <w:rsid w:val="00744035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2E83"/>
    <w:rsid w:val="00753109"/>
    <w:rsid w:val="00753473"/>
    <w:rsid w:val="007534DA"/>
    <w:rsid w:val="007535AF"/>
    <w:rsid w:val="00753C85"/>
    <w:rsid w:val="00754480"/>
    <w:rsid w:val="00754517"/>
    <w:rsid w:val="00754631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47D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1BCB"/>
    <w:rsid w:val="00761DB4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4AB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9FA"/>
    <w:rsid w:val="00767CFC"/>
    <w:rsid w:val="00767ECB"/>
    <w:rsid w:val="00767F77"/>
    <w:rsid w:val="00770146"/>
    <w:rsid w:val="00770215"/>
    <w:rsid w:val="00770B2E"/>
    <w:rsid w:val="00770C50"/>
    <w:rsid w:val="00770C66"/>
    <w:rsid w:val="00770D4B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AAE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3F3"/>
    <w:rsid w:val="0077480B"/>
    <w:rsid w:val="00774973"/>
    <w:rsid w:val="00775060"/>
    <w:rsid w:val="007754EA"/>
    <w:rsid w:val="007758C8"/>
    <w:rsid w:val="00775907"/>
    <w:rsid w:val="0077592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7E8"/>
    <w:rsid w:val="00777AEE"/>
    <w:rsid w:val="00777D42"/>
    <w:rsid w:val="00777E61"/>
    <w:rsid w:val="0078012D"/>
    <w:rsid w:val="007801F3"/>
    <w:rsid w:val="0078032B"/>
    <w:rsid w:val="007808F0"/>
    <w:rsid w:val="00781234"/>
    <w:rsid w:val="007815DF"/>
    <w:rsid w:val="007816AF"/>
    <w:rsid w:val="00781B3F"/>
    <w:rsid w:val="00781FF4"/>
    <w:rsid w:val="0078207D"/>
    <w:rsid w:val="007822EB"/>
    <w:rsid w:val="0078246E"/>
    <w:rsid w:val="00782483"/>
    <w:rsid w:val="00783078"/>
    <w:rsid w:val="00783092"/>
    <w:rsid w:val="007833C9"/>
    <w:rsid w:val="007833E4"/>
    <w:rsid w:val="00783518"/>
    <w:rsid w:val="007838E4"/>
    <w:rsid w:val="00783A15"/>
    <w:rsid w:val="00783AB7"/>
    <w:rsid w:val="00783F31"/>
    <w:rsid w:val="00783FD5"/>
    <w:rsid w:val="00784143"/>
    <w:rsid w:val="007841F7"/>
    <w:rsid w:val="0078441B"/>
    <w:rsid w:val="007846F4"/>
    <w:rsid w:val="00784850"/>
    <w:rsid w:val="0078522D"/>
    <w:rsid w:val="00785296"/>
    <w:rsid w:val="00785499"/>
    <w:rsid w:val="00785DB8"/>
    <w:rsid w:val="0078600A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877B7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54B"/>
    <w:rsid w:val="0079183D"/>
    <w:rsid w:val="00791A44"/>
    <w:rsid w:val="00791CC0"/>
    <w:rsid w:val="00791E9E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BC9"/>
    <w:rsid w:val="00795DD8"/>
    <w:rsid w:val="00795F38"/>
    <w:rsid w:val="0079628B"/>
    <w:rsid w:val="00796354"/>
    <w:rsid w:val="007963F7"/>
    <w:rsid w:val="00796840"/>
    <w:rsid w:val="00796FBD"/>
    <w:rsid w:val="0079701B"/>
    <w:rsid w:val="00797171"/>
    <w:rsid w:val="00797194"/>
    <w:rsid w:val="007973D3"/>
    <w:rsid w:val="0079758B"/>
    <w:rsid w:val="0079767D"/>
    <w:rsid w:val="00797ED3"/>
    <w:rsid w:val="00797EE6"/>
    <w:rsid w:val="00797F2A"/>
    <w:rsid w:val="007A0135"/>
    <w:rsid w:val="007A017D"/>
    <w:rsid w:val="007A0316"/>
    <w:rsid w:val="007A065B"/>
    <w:rsid w:val="007A19E0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26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5EA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CD"/>
    <w:rsid w:val="007A6098"/>
    <w:rsid w:val="007A6346"/>
    <w:rsid w:val="007A639A"/>
    <w:rsid w:val="007A6809"/>
    <w:rsid w:val="007A6A8C"/>
    <w:rsid w:val="007A72FB"/>
    <w:rsid w:val="007A748E"/>
    <w:rsid w:val="007A74D3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B3D"/>
    <w:rsid w:val="007B1ED3"/>
    <w:rsid w:val="007B1F93"/>
    <w:rsid w:val="007B2063"/>
    <w:rsid w:val="007B2153"/>
    <w:rsid w:val="007B27D2"/>
    <w:rsid w:val="007B28AF"/>
    <w:rsid w:val="007B292A"/>
    <w:rsid w:val="007B2980"/>
    <w:rsid w:val="007B2D45"/>
    <w:rsid w:val="007B2DA1"/>
    <w:rsid w:val="007B3015"/>
    <w:rsid w:val="007B31A5"/>
    <w:rsid w:val="007B3305"/>
    <w:rsid w:val="007B334C"/>
    <w:rsid w:val="007B3AD1"/>
    <w:rsid w:val="007B3BE0"/>
    <w:rsid w:val="007B4248"/>
    <w:rsid w:val="007B437F"/>
    <w:rsid w:val="007B4BA7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5ED4"/>
    <w:rsid w:val="007B60E1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4FF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B31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C"/>
    <w:rsid w:val="007C4FFD"/>
    <w:rsid w:val="007C5473"/>
    <w:rsid w:val="007C54FC"/>
    <w:rsid w:val="007C5588"/>
    <w:rsid w:val="007C5954"/>
    <w:rsid w:val="007C599A"/>
    <w:rsid w:val="007C5D8E"/>
    <w:rsid w:val="007C5E19"/>
    <w:rsid w:val="007C6558"/>
    <w:rsid w:val="007C6670"/>
    <w:rsid w:val="007C6687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2DA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2F4"/>
    <w:rsid w:val="007D24E6"/>
    <w:rsid w:val="007D2595"/>
    <w:rsid w:val="007D27A0"/>
    <w:rsid w:val="007D2899"/>
    <w:rsid w:val="007D2EEE"/>
    <w:rsid w:val="007D32C7"/>
    <w:rsid w:val="007D360A"/>
    <w:rsid w:val="007D3E85"/>
    <w:rsid w:val="007D41E6"/>
    <w:rsid w:val="007D433E"/>
    <w:rsid w:val="007D44DA"/>
    <w:rsid w:val="007D478F"/>
    <w:rsid w:val="007D47CD"/>
    <w:rsid w:val="007D4DC9"/>
    <w:rsid w:val="007D5112"/>
    <w:rsid w:val="007D5364"/>
    <w:rsid w:val="007D5457"/>
    <w:rsid w:val="007D569A"/>
    <w:rsid w:val="007D57A1"/>
    <w:rsid w:val="007D57D8"/>
    <w:rsid w:val="007D5BFB"/>
    <w:rsid w:val="007D638F"/>
    <w:rsid w:val="007D66A7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689"/>
    <w:rsid w:val="007E08CF"/>
    <w:rsid w:val="007E0AB0"/>
    <w:rsid w:val="007E0D76"/>
    <w:rsid w:val="007E0D84"/>
    <w:rsid w:val="007E0DE3"/>
    <w:rsid w:val="007E0FAA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CDF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9F7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DF7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268"/>
    <w:rsid w:val="007E73C2"/>
    <w:rsid w:val="007E74CA"/>
    <w:rsid w:val="007E74E4"/>
    <w:rsid w:val="007E77DE"/>
    <w:rsid w:val="007E7821"/>
    <w:rsid w:val="007E79C0"/>
    <w:rsid w:val="007E7DAE"/>
    <w:rsid w:val="007F0788"/>
    <w:rsid w:val="007F0B26"/>
    <w:rsid w:val="007F0DCA"/>
    <w:rsid w:val="007F0F16"/>
    <w:rsid w:val="007F1241"/>
    <w:rsid w:val="007F137B"/>
    <w:rsid w:val="007F1496"/>
    <w:rsid w:val="007F1587"/>
    <w:rsid w:val="007F166D"/>
    <w:rsid w:val="007F174F"/>
    <w:rsid w:val="007F18BB"/>
    <w:rsid w:val="007F1A55"/>
    <w:rsid w:val="007F1A91"/>
    <w:rsid w:val="007F1D88"/>
    <w:rsid w:val="007F20E1"/>
    <w:rsid w:val="007F2106"/>
    <w:rsid w:val="007F228F"/>
    <w:rsid w:val="007F2462"/>
    <w:rsid w:val="007F2AAA"/>
    <w:rsid w:val="007F2AE7"/>
    <w:rsid w:val="007F2F74"/>
    <w:rsid w:val="007F3432"/>
    <w:rsid w:val="007F376F"/>
    <w:rsid w:val="007F3B30"/>
    <w:rsid w:val="007F3DF9"/>
    <w:rsid w:val="007F3E1A"/>
    <w:rsid w:val="007F3E81"/>
    <w:rsid w:val="007F3E82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2B3"/>
    <w:rsid w:val="007F537A"/>
    <w:rsid w:val="007F53FF"/>
    <w:rsid w:val="007F5A11"/>
    <w:rsid w:val="007F5F94"/>
    <w:rsid w:val="007F5FFD"/>
    <w:rsid w:val="007F60F5"/>
    <w:rsid w:val="007F6189"/>
    <w:rsid w:val="007F6294"/>
    <w:rsid w:val="007F62B2"/>
    <w:rsid w:val="007F641D"/>
    <w:rsid w:val="007F65F6"/>
    <w:rsid w:val="007F667D"/>
    <w:rsid w:val="007F66CF"/>
    <w:rsid w:val="007F6BD3"/>
    <w:rsid w:val="007F6E2A"/>
    <w:rsid w:val="007F70A4"/>
    <w:rsid w:val="007F70FE"/>
    <w:rsid w:val="007F7473"/>
    <w:rsid w:val="007F7550"/>
    <w:rsid w:val="007F7964"/>
    <w:rsid w:val="007F7987"/>
    <w:rsid w:val="007F7AB9"/>
    <w:rsid w:val="00800130"/>
    <w:rsid w:val="00800407"/>
    <w:rsid w:val="0080041E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DEE"/>
    <w:rsid w:val="00801E04"/>
    <w:rsid w:val="00801E27"/>
    <w:rsid w:val="00801EB0"/>
    <w:rsid w:val="0080217F"/>
    <w:rsid w:val="008021C5"/>
    <w:rsid w:val="0080230D"/>
    <w:rsid w:val="0080234E"/>
    <w:rsid w:val="00802377"/>
    <w:rsid w:val="00802622"/>
    <w:rsid w:val="0080265C"/>
    <w:rsid w:val="00802B2B"/>
    <w:rsid w:val="00802BE3"/>
    <w:rsid w:val="00802D6E"/>
    <w:rsid w:val="00802FF9"/>
    <w:rsid w:val="008030B0"/>
    <w:rsid w:val="00803312"/>
    <w:rsid w:val="008037D8"/>
    <w:rsid w:val="008038C0"/>
    <w:rsid w:val="00803A8F"/>
    <w:rsid w:val="00803BB2"/>
    <w:rsid w:val="00803FE0"/>
    <w:rsid w:val="008040C1"/>
    <w:rsid w:val="00804438"/>
    <w:rsid w:val="00804516"/>
    <w:rsid w:val="0080456E"/>
    <w:rsid w:val="00804CEB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6D4D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0EBD"/>
    <w:rsid w:val="00811071"/>
    <w:rsid w:val="00811553"/>
    <w:rsid w:val="00811565"/>
    <w:rsid w:val="00811722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DF9"/>
    <w:rsid w:val="00813F1A"/>
    <w:rsid w:val="008140F4"/>
    <w:rsid w:val="008144EA"/>
    <w:rsid w:val="00814C1B"/>
    <w:rsid w:val="00814D48"/>
    <w:rsid w:val="00814DA3"/>
    <w:rsid w:val="00815126"/>
    <w:rsid w:val="008151BA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81"/>
    <w:rsid w:val="008174FF"/>
    <w:rsid w:val="00817528"/>
    <w:rsid w:val="00817A62"/>
    <w:rsid w:val="00817B14"/>
    <w:rsid w:val="00817EDF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286E"/>
    <w:rsid w:val="00823350"/>
    <w:rsid w:val="00823976"/>
    <w:rsid w:val="00823B67"/>
    <w:rsid w:val="00823CB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C34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3E2B"/>
    <w:rsid w:val="00833F61"/>
    <w:rsid w:val="00834639"/>
    <w:rsid w:val="008349A3"/>
    <w:rsid w:val="008349F9"/>
    <w:rsid w:val="00834C0B"/>
    <w:rsid w:val="00834D2A"/>
    <w:rsid w:val="00834FD6"/>
    <w:rsid w:val="008352A1"/>
    <w:rsid w:val="0083552C"/>
    <w:rsid w:val="00835722"/>
    <w:rsid w:val="0083592A"/>
    <w:rsid w:val="00835AD1"/>
    <w:rsid w:val="00835BEE"/>
    <w:rsid w:val="00835EFC"/>
    <w:rsid w:val="00835FD5"/>
    <w:rsid w:val="00836274"/>
    <w:rsid w:val="008366E3"/>
    <w:rsid w:val="008368A7"/>
    <w:rsid w:val="00836C03"/>
    <w:rsid w:val="00836E0C"/>
    <w:rsid w:val="00837135"/>
    <w:rsid w:val="008371FB"/>
    <w:rsid w:val="0083742C"/>
    <w:rsid w:val="00837AA5"/>
    <w:rsid w:val="00837BA0"/>
    <w:rsid w:val="0084009E"/>
    <w:rsid w:val="0084026C"/>
    <w:rsid w:val="008402B5"/>
    <w:rsid w:val="008402EA"/>
    <w:rsid w:val="0084078A"/>
    <w:rsid w:val="00840870"/>
    <w:rsid w:val="00840C7F"/>
    <w:rsid w:val="00840FC0"/>
    <w:rsid w:val="00841072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E4E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4DC8"/>
    <w:rsid w:val="00845120"/>
    <w:rsid w:val="008455A8"/>
    <w:rsid w:val="008455F4"/>
    <w:rsid w:val="00845A9D"/>
    <w:rsid w:val="00845B5F"/>
    <w:rsid w:val="00845CC5"/>
    <w:rsid w:val="00845F8A"/>
    <w:rsid w:val="0084611F"/>
    <w:rsid w:val="00846244"/>
    <w:rsid w:val="0084627F"/>
    <w:rsid w:val="00846302"/>
    <w:rsid w:val="00846311"/>
    <w:rsid w:val="00846373"/>
    <w:rsid w:val="0084660F"/>
    <w:rsid w:val="0084681E"/>
    <w:rsid w:val="008468CF"/>
    <w:rsid w:val="008469C9"/>
    <w:rsid w:val="00846A26"/>
    <w:rsid w:val="00846BEB"/>
    <w:rsid w:val="00846C7F"/>
    <w:rsid w:val="00846F6E"/>
    <w:rsid w:val="00846FFB"/>
    <w:rsid w:val="008470B5"/>
    <w:rsid w:val="00847141"/>
    <w:rsid w:val="008471BE"/>
    <w:rsid w:val="00847482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0DD9"/>
    <w:rsid w:val="00851041"/>
    <w:rsid w:val="00851355"/>
    <w:rsid w:val="00851579"/>
    <w:rsid w:val="008515FC"/>
    <w:rsid w:val="0085161D"/>
    <w:rsid w:val="008517DA"/>
    <w:rsid w:val="00851A50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4B4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75E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2D6"/>
    <w:rsid w:val="008664F6"/>
    <w:rsid w:val="00866EB1"/>
    <w:rsid w:val="00866F1A"/>
    <w:rsid w:val="0086702E"/>
    <w:rsid w:val="008672F0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0E5"/>
    <w:rsid w:val="008722CE"/>
    <w:rsid w:val="008724AC"/>
    <w:rsid w:val="008727F0"/>
    <w:rsid w:val="00872812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54"/>
    <w:rsid w:val="00877AC2"/>
    <w:rsid w:val="008805AE"/>
    <w:rsid w:val="00880642"/>
    <w:rsid w:val="008809E5"/>
    <w:rsid w:val="00880B69"/>
    <w:rsid w:val="00880B98"/>
    <w:rsid w:val="00880BAF"/>
    <w:rsid w:val="00880BF5"/>
    <w:rsid w:val="00880C34"/>
    <w:rsid w:val="00880C47"/>
    <w:rsid w:val="00880C6A"/>
    <w:rsid w:val="00880E58"/>
    <w:rsid w:val="00880F1F"/>
    <w:rsid w:val="00880F6C"/>
    <w:rsid w:val="00881166"/>
    <w:rsid w:val="008812A9"/>
    <w:rsid w:val="00881473"/>
    <w:rsid w:val="00881958"/>
    <w:rsid w:val="00881AE6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0C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C14"/>
    <w:rsid w:val="00885EA8"/>
    <w:rsid w:val="008860F2"/>
    <w:rsid w:val="00886252"/>
    <w:rsid w:val="008863FC"/>
    <w:rsid w:val="00886623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0"/>
    <w:rsid w:val="008905B4"/>
    <w:rsid w:val="00890712"/>
    <w:rsid w:val="0089086F"/>
    <w:rsid w:val="00890BBD"/>
    <w:rsid w:val="00890E53"/>
    <w:rsid w:val="00891056"/>
    <w:rsid w:val="008911CC"/>
    <w:rsid w:val="00891718"/>
    <w:rsid w:val="00891970"/>
    <w:rsid w:val="0089197F"/>
    <w:rsid w:val="00891A8B"/>
    <w:rsid w:val="00891ACF"/>
    <w:rsid w:val="00891B15"/>
    <w:rsid w:val="00891D41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2C6"/>
    <w:rsid w:val="008943EC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873"/>
    <w:rsid w:val="008958CA"/>
    <w:rsid w:val="00895912"/>
    <w:rsid w:val="00895A14"/>
    <w:rsid w:val="00895B37"/>
    <w:rsid w:val="00895C3C"/>
    <w:rsid w:val="00895D75"/>
    <w:rsid w:val="00895F7B"/>
    <w:rsid w:val="00896209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2C9"/>
    <w:rsid w:val="008A2466"/>
    <w:rsid w:val="008A2572"/>
    <w:rsid w:val="008A2610"/>
    <w:rsid w:val="008A2701"/>
    <w:rsid w:val="008A285F"/>
    <w:rsid w:val="008A2976"/>
    <w:rsid w:val="008A2FFA"/>
    <w:rsid w:val="008A3ADF"/>
    <w:rsid w:val="008A432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0CC"/>
    <w:rsid w:val="008A7873"/>
    <w:rsid w:val="008A79AD"/>
    <w:rsid w:val="008A7A62"/>
    <w:rsid w:val="008A7A85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469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A19"/>
    <w:rsid w:val="008B4C54"/>
    <w:rsid w:val="008B4E9B"/>
    <w:rsid w:val="008B5072"/>
    <w:rsid w:val="008B5120"/>
    <w:rsid w:val="008B576B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D93"/>
    <w:rsid w:val="008C1FDE"/>
    <w:rsid w:val="008C21F0"/>
    <w:rsid w:val="008C22B2"/>
    <w:rsid w:val="008C232A"/>
    <w:rsid w:val="008C23A2"/>
    <w:rsid w:val="008C26A6"/>
    <w:rsid w:val="008C2D9F"/>
    <w:rsid w:val="008C37AC"/>
    <w:rsid w:val="008C3916"/>
    <w:rsid w:val="008C3C2B"/>
    <w:rsid w:val="008C3C74"/>
    <w:rsid w:val="008C3C7E"/>
    <w:rsid w:val="008C4389"/>
    <w:rsid w:val="008C481A"/>
    <w:rsid w:val="008C4BF9"/>
    <w:rsid w:val="008C4D7E"/>
    <w:rsid w:val="008C50FA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0FAA"/>
    <w:rsid w:val="008D1074"/>
    <w:rsid w:val="008D10EE"/>
    <w:rsid w:val="008D1151"/>
    <w:rsid w:val="008D1323"/>
    <w:rsid w:val="008D1B71"/>
    <w:rsid w:val="008D1DB0"/>
    <w:rsid w:val="008D1F01"/>
    <w:rsid w:val="008D207A"/>
    <w:rsid w:val="008D2125"/>
    <w:rsid w:val="008D2157"/>
    <w:rsid w:val="008D23C6"/>
    <w:rsid w:val="008D25EF"/>
    <w:rsid w:val="008D28B1"/>
    <w:rsid w:val="008D28E7"/>
    <w:rsid w:val="008D2924"/>
    <w:rsid w:val="008D2A6A"/>
    <w:rsid w:val="008D2AC3"/>
    <w:rsid w:val="008D2E76"/>
    <w:rsid w:val="008D2FA4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32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B42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59F"/>
    <w:rsid w:val="008E5AFF"/>
    <w:rsid w:val="008E5C71"/>
    <w:rsid w:val="008E632F"/>
    <w:rsid w:val="008E663E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8BF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54B"/>
    <w:rsid w:val="008F16A9"/>
    <w:rsid w:val="008F18A5"/>
    <w:rsid w:val="008F18F0"/>
    <w:rsid w:val="008F1A60"/>
    <w:rsid w:val="008F1ACD"/>
    <w:rsid w:val="008F1C88"/>
    <w:rsid w:val="008F1DA0"/>
    <w:rsid w:val="008F1F60"/>
    <w:rsid w:val="008F2442"/>
    <w:rsid w:val="008F284F"/>
    <w:rsid w:val="008F2889"/>
    <w:rsid w:val="008F2C1A"/>
    <w:rsid w:val="008F2CF2"/>
    <w:rsid w:val="008F2E34"/>
    <w:rsid w:val="008F2E41"/>
    <w:rsid w:val="008F2E8A"/>
    <w:rsid w:val="008F2EA1"/>
    <w:rsid w:val="008F2F94"/>
    <w:rsid w:val="008F319B"/>
    <w:rsid w:val="008F33AA"/>
    <w:rsid w:val="008F34E4"/>
    <w:rsid w:val="008F38DA"/>
    <w:rsid w:val="008F38FD"/>
    <w:rsid w:val="008F3DE0"/>
    <w:rsid w:val="008F3F55"/>
    <w:rsid w:val="008F42F1"/>
    <w:rsid w:val="008F43D3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815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A47"/>
    <w:rsid w:val="008F6B2E"/>
    <w:rsid w:val="008F6C5A"/>
    <w:rsid w:val="008F6E21"/>
    <w:rsid w:val="008F6E42"/>
    <w:rsid w:val="008F71AB"/>
    <w:rsid w:val="008F72CF"/>
    <w:rsid w:val="008F72E9"/>
    <w:rsid w:val="008F73DB"/>
    <w:rsid w:val="008F75B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79D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768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78F"/>
    <w:rsid w:val="00904910"/>
    <w:rsid w:val="009049F2"/>
    <w:rsid w:val="00904AAF"/>
    <w:rsid w:val="00904B94"/>
    <w:rsid w:val="00904C3D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62F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66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0CF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4D"/>
    <w:rsid w:val="00915B95"/>
    <w:rsid w:val="00915CB4"/>
    <w:rsid w:val="00915D45"/>
    <w:rsid w:val="00915EF2"/>
    <w:rsid w:val="009165C8"/>
    <w:rsid w:val="009167A6"/>
    <w:rsid w:val="00916AD5"/>
    <w:rsid w:val="0091730F"/>
    <w:rsid w:val="00917AE8"/>
    <w:rsid w:val="00917C97"/>
    <w:rsid w:val="00917CA2"/>
    <w:rsid w:val="00917FEE"/>
    <w:rsid w:val="00920255"/>
    <w:rsid w:val="0092047E"/>
    <w:rsid w:val="009205CD"/>
    <w:rsid w:val="00920B21"/>
    <w:rsid w:val="00920B63"/>
    <w:rsid w:val="00920F3A"/>
    <w:rsid w:val="00921019"/>
    <w:rsid w:val="00921151"/>
    <w:rsid w:val="009211CD"/>
    <w:rsid w:val="009213B7"/>
    <w:rsid w:val="00921695"/>
    <w:rsid w:val="00921858"/>
    <w:rsid w:val="00921D22"/>
    <w:rsid w:val="0092276F"/>
    <w:rsid w:val="009227C1"/>
    <w:rsid w:val="00922B50"/>
    <w:rsid w:val="00922D0A"/>
    <w:rsid w:val="00922DE5"/>
    <w:rsid w:val="009230A4"/>
    <w:rsid w:val="009230FD"/>
    <w:rsid w:val="00923499"/>
    <w:rsid w:val="009234CB"/>
    <w:rsid w:val="00923567"/>
    <w:rsid w:val="009238DA"/>
    <w:rsid w:val="00923B70"/>
    <w:rsid w:val="00923C16"/>
    <w:rsid w:val="0092405A"/>
    <w:rsid w:val="009243D0"/>
    <w:rsid w:val="009247DF"/>
    <w:rsid w:val="00924936"/>
    <w:rsid w:val="00924A9D"/>
    <w:rsid w:val="00924F10"/>
    <w:rsid w:val="00924F71"/>
    <w:rsid w:val="0092526D"/>
    <w:rsid w:val="00925BD7"/>
    <w:rsid w:val="00925CCB"/>
    <w:rsid w:val="00925D54"/>
    <w:rsid w:val="00925DBC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27E40"/>
    <w:rsid w:val="009301A4"/>
    <w:rsid w:val="0093033C"/>
    <w:rsid w:val="00930579"/>
    <w:rsid w:val="00930AD3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AB9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05"/>
    <w:rsid w:val="00935639"/>
    <w:rsid w:val="009358F2"/>
    <w:rsid w:val="00935D85"/>
    <w:rsid w:val="009360BF"/>
    <w:rsid w:val="00936680"/>
    <w:rsid w:val="00936962"/>
    <w:rsid w:val="00936A1E"/>
    <w:rsid w:val="00936F22"/>
    <w:rsid w:val="009371A0"/>
    <w:rsid w:val="0093763B"/>
    <w:rsid w:val="0093769C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1F5B"/>
    <w:rsid w:val="009421AA"/>
    <w:rsid w:val="00942356"/>
    <w:rsid w:val="009427B8"/>
    <w:rsid w:val="009427FF"/>
    <w:rsid w:val="009428CB"/>
    <w:rsid w:val="00942A08"/>
    <w:rsid w:val="0094347F"/>
    <w:rsid w:val="009437C3"/>
    <w:rsid w:val="00943A2D"/>
    <w:rsid w:val="00943AB0"/>
    <w:rsid w:val="009440C1"/>
    <w:rsid w:val="009441B9"/>
    <w:rsid w:val="00944444"/>
    <w:rsid w:val="00944623"/>
    <w:rsid w:val="00944747"/>
    <w:rsid w:val="0094476A"/>
    <w:rsid w:val="009447F1"/>
    <w:rsid w:val="00944A7B"/>
    <w:rsid w:val="00945028"/>
    <w:rsid w:val="00945347"/>
    <w:rsid w:val="009453A6"/>
    <w:rsid w:val="00945517"/>
    <w:rsid w:val="0094552F"/>
    <w:rsid w:val="00945BFE"/>
    <w:rsid w:val="00945D58"/>
    <w:rsid w:val="0094669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7B2"/>
    <w:rsid w:val="00950813"/>
    <w:rsid w:val="00950C8D"/>
    <w:rsid w:val="00950D63"/>
    <w:rsid w:val="00951552"/>
    <w:rsid w:val="009518A7"/>
    <w:rsid w:val="00951969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00D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6BC"/>
    <w:rsid w:val="00954702"/>
    <w:rsid w:val="00954F65"/>
    <w:rsid w:val="00955542"/>
    <w:rsid w:val="009555BB"/>
    <w:rsid w:val="0095561E"/>
    <w:rsid w:val="00955635"/>
    <w:rsid w:val="00955678"/>
    <w:rsid w:val="00955794"/>
    <w:rsid w:val="0095594D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2DBD"/>
    <w:rsid w:val="00963189"/>
    <w:rsid w:val="009631F2"/>
    <w:rsid w:val="0096321A"/>
    <w:rsid w:val="009632AC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7A1"/>
    <w:rsid w:val="00964AA5"/>
    <w:rsid w:val="009656C5"/>
    <w:rsid w:val="00965912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32D"/>
    <w:rsid w:val="00967651"/>
    <w:rsid w:val="00967A57"/>
    <w:rsid w:val="00967B18"/>
    <w:rsid w:val="00967F8F"/>
    <w:rsid w:val="00970040"/>
    <w:rsid w:val="009701F0"/>
    <w:rsid w:val="00970BDC"/>
    <w:rsid w:val="00970CE1"/>
    <w:rsid w:val="00970D72"/>
    <w:rsid w:val="00970DB4"/>
    <w:rsid w:val="00970EAF"/>
    <w:rsid w:val="009710DC"/>
    <w:rsid w:val="00971137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138"/>
    <w:rsid w:val="00972A36"/>
    <w:rsid w:val="00972BDF"/>
    <w:rsid w:val="00972DC0"/>
    <w:rsid w:val="00972DEB"/>
    <w:rsid w:val="0097318A"/>
    <w:rsid w:val="00973219"/>
    <w:rsid w:val="0097328A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B2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3BE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90A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519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E9E"/>
    <w:rsid w:val="00986FE0"/>
    <w:rsid w:val="0098716E"/>
    <w:rsid w:val="00987459"/>
    <w:rsid w:val="0098750E"/>
    <w:rsid w:val="0098769F"/>
    <w:rsid w:val="009878A0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9E1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CBA"/>
    <w:rsid w:val="00994EC2"/>
    <w:rsid w:val="00995177"/>
    <w:rsid w:val="00995180"/>
    <w:rsid w:val="009957EF"/>
    <w:rsid w:val="0099598D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7DB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B71"/>
    <w:rsid w:val="009A0CF7"/>
    <w:rsid w:val="009A0ED1"/>
    <w:rsid w:val="009A1221"/>
    <w:rsid w:val="009A19C3"/>
    <w:rsid w:val="009A1ADF"/>
    <w:rsid w:val="009A1BF3"/>
    <w:rsid w:val="009A1C33"/>
    <w:rsid w:val="009A23BD"/>
    <w:rsid w:val="009A25C5"/>
    <w:rsid w:val="009A2D3A"/>
    <w:rsid w:val="009A3111"/>
    <w:rsid w:val="009A37BA"/>
    <w:rsid w:val="009A3881"/>
    <w:rsid w:val="009A39F8"/>
    <w:rsid w:val="009A3D8F"/>
    <w:rsid w:val="009A3E26"/>
    <w:rsid w:val="009A4651"/>
    <w:rsid w:val="009A4668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51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3D70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8AD"/>
    <w:rsid w:val="009C2D78"/>
    <w:rsid w:val="009C2E08"/>
    <w:rsid w:val="009C2EA0"/>
    <w:rsid w:val="009C2F0F"/>
    <w:rsid w:val="009C2F1C"/>
    <w:rsid w:val="009C2FEC"/>
    <w:rsid w:val="009C3078"/>
    <w:rsid w:val="009C31BA"/>
    <w:rsid w:val="009C33AC"/>
    <w:rsid w:val="009C3602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03E"/>
    <w:rsid w:val="009C508F"/>
    <w:rsid w:val="009C5AB6"/>
    <w:rsid w:val="009C5C44"/>
    <w:rsid w:val="009C5C71"/>
    <w:rsid w:val="009C5DCE"/>
    <w:rsid w:val="009C5F69"/>
    <w:rsid w:val="009C6322"/>
    <w:rsid w:val="009C67FD"/>
    <w:rsid w:val="009C6A5A"/>
    <w:rsid w:val="009C6A9A"/>
    <w:rsid w:val="009C6FF2"/>
    <w:rsid w:val="009C70D8"/>
    <w:rsid w:val="009C7300"/>
    <w:rsid w:val="009C75C0"/>
    <w:rsid w:val="009C760D"/>
    <w:rsid w:val="009C765C"/>
    <w:rsid w:val="009C767B"/>
    <w:rsid w:val="009C769F"/>
    <w:rsid w:val="009C7811"/>
    <w:rsid w:val="009C781F"/>
    <w:rsid w:val="009C7BE3"/>
    <w:rsid w:val="009C7D4F"/>
    <w:rsid w:val="009C7F21"/>
    <w:rsid w:val="009C7F7C"/>
    <w:rsid w:val="009D0076"/>
    <w:rsid w:val="009D0682"/>
    <w:rsid w:val="009D09E5"/>
    <w:rsid w:val="009D11D2"/>
    <w:rsid w:val="009D11F3"/>
    <w:rsid w:val="009D12B2"/>
    <w:rsid w:val="009D15EC"/>
    <w:rsid w:val="009D1717"/>
    <w:rsid w:val="009D1844"/>
    <w:rsid w:val="009D1AB9"/>
    <w:rsid w:val="009D1AC3"/>
    <w:rsid w:val="009D21C6"/>
    <w:rsid w:val="009D2298"/>
    <w:rsid w:val="009D26D8"/>
    <w:rsid w:val="009D27D6"/>
    <w:rsid w:val="009D2A70"/>
    <w:rsid w:val="009D2D1C"/>
    <w:rsid w:val="009D2E4F"/>
    <w:rsid w:val="009D3043"/>
    <w:rsid w:val="009D309B"/>
    <w:rsid w:val="009D3145"/>
    <w:rsid w:val="009D3489"/>
    <w:rsid w:val="009D3D2A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79"/>
    <w:rsid w:val="009D5CFF"/>
    <w:rsid w:val="009D5DA2"/>
    <w:rsid w:val="009D5EB7"/>
    <w:rsid w:val="009D62E0"/>
    <w:rsid w:val="009D62E8"/>
    <w:rsid w:val="009D64EA"/>
    <w:rsid w:val="009D6635"/>
    <w:rsid w:val="009D688D"/>
    <w:rsid w:val="009D6A3B"/>
    <w:rsid w:val="009D6B26"/>
    <w:rsid w:val="009D6D79"/>
    <w:rsid w:val="009D7111"/>
    <w:rsid w:val="009D71B1"/>
    <w:rsid w:val="009D7246"/>
    <w:rsid w:val="009D7473"/>
    <w:rsid w:val="009D753E"/>
    <w:rsid w:val="009D7624"/>
    <w:rsid w:val="009D7654"/>
    <w:rsid w:val="009D776A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371"/>
    <w:rsid w:val="009E25E7"/>
    <w:rsid w:val="009E2679"/>
    <w:rsid w:val="009E2693"/>
    <w:rsid w:val="009E274F"/>
    <w:rsid w:val="009E27F4"/>
    <w:rsid w:val="009E29CB"/>
    <w:rsid w:val="009E2AE9"/>
    <w:rsid w:val="009E2C3D"/>
    <w:rsid w:val="009E326F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4C2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48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634"/>
    <w:rsid w:val="00A018FC"/>
    <w:rsid w:val="00A01B03"/>
    <w:rsid w:val="00A01D99"/>
    <w:rsid w:val="00A01DA3"/>
    <w:rsid w:val="00A0217E"/>
    <w:rsid w:val="00A02202"/>
    <w:rsid w:val="00A0247D"/>
    <w:rsid w:val="00A027AF"/>
    <w:rsid w:val="00A02815"/>
    <w:rsid w:val="00A02891"/>
    <w:rsid w:val="00A028CB"/>
    <w:rsid w:val="00A02980"/>
    <w:rsid w:val="00A02F8A"/>
    <w:rsid w:val="00A03120"/>
    <w:rsid w:val="00A034EC"/>
    <w:rsid w:val="00A0365B"/>
    <w:rsid w:val="00A038D6"/>
    <w:rsid w:val="00A038E7"/>
    <w:rsid w:val="00A0392B"/>
    <w:rsid w:val="00A03A84"/>
    <w:rsid w:val="00A04139"/>
    <w:rsid w:val="00A04429"/>
    <w:rsid w:val="00A046A7"/>
    <w:rsid w:val="00A0491C"/>
    <w:rsid w:val="00A04C39"/>
    <w:rsid w:val="00A04C82"/>
    <w:rsid w:val="00A04EBA"/>
    <w:rsid w:val="00A04F78"/>
    <w:rsid w:val="00A0500D"/>
    <w:rsid w:val="00A05648"/>
    <w:rsid w:val="00A05CA3"/>
    <w:rsid w:val="00A05D2E"/>
    <w:rsid w:val="00A05E47"/>
    <w:rsid w:val="00A060CE"/>
    <w:rsid w:val="00A0695F"/>
    <w:rsid w:val="00A06A05"/>
    <w:rsid w:val="00A06A38"/>
    <w:rsid w:val="00A06E5F"/>
    <w:rsid w:val="00A06FCE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4E8"/>
    <w:rsid w:val="00A16647"/>
    <w:rsid w:val="00A16747"/>
    <w:rsid w:val="00A1691C"/>
    <w:rsid w:val="00A169BD"/>
    <w:rsid w:val="00A16AE1"/>
    <w:rsid w:val="00A16FE4"/>
    <w:rsid w:val="00A16FEA"/>
    <w:rsid w:val="00A17080"/>
    <w:rsid w:val="00A1737D"/>
    <w:rsid w:val="00A1771C"/>
    <w:rsid w:val="00A179C1"/>
    <w:rsid w:val="00A17F55"/>
    <w:rsid w:val="00A200C8"/>
    <w:rsid w:val="00A2040E"/>
    <w:rsid w:val="00A20AFA"/>
    <w:rsid w:val="00A20E7E"/>
    <w:rsid w:val="00A20FFB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3FEC"/>
    <w:rsid w:val="00A243AD"/>
    <w:rsid w:val="00A24545"/>
    <w:rsid w:val="00A24673"/>
    <w:rsid w:val="00A24696"/>
    <w:rsid w:val="00A248FC"/>
    <w:rsid w:val="00A24B62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41C"/>
    <w:rsid w:val="00A317F4"/>
    <w:rsid w:val="00A318C9"/>
    <w:rsid w:val="00A31ADA"/>
    <w:rsid w:val="00A31B64"/>
    <w:rsid w:val="00A31FA4"/>
    <w:rsid w:val="00A32167"/>
    <w:rsid w:val="00A321A2"/>
    <w:rsid w:val="00A322A1"/>
    <w:rsid w:val="00A32458"/>
    <w:rsid w:val="00A327C7"/>
    <w:rsid w:val="00A327E5"/>
    <w:rsid w:val="00A3299D"/>
    <w:rsid w:val="00A329C9"/>
    <w:rsid w:val="00A32AB1"/>
    <w:rsid w:val="00A32D10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B56"/>
    <w:rsid w:val="00A41E16"/>
    <w:rsid w:val="00A41FA6"/>
    <w:rsid w:val="00A42711"/>
    <w:rsid w:val="00A4284A"/>
    <w:rsid w:val="00A429AA"/>
    <w:rsid w:val="00A42AF1"/>
    <w:rsid w:val="00A43048"/>
    <w:rsid w:val="00A430A2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4C"/>
    <w:rsid w:val="00A44963"/>
    <w:rsid w:val="00A44B83"/>
    <w:rsid w:val="00A44C19"/>
    <w:rsid w:val="00A44CD6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7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D4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7E5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480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829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854"/>
    <w:rsid w:val="00A63EAA"/>
    <w:rsid w:val="00A6476F"/>
    <w:rsid w:val="00A647F9"/>
    <w:rsid w:val="00A64854"/>
    <w:rsid w:val="00A64A51"/>
    <w:rsid w:val="00A64AA2"/>
    <w:rsid w:val="00A64BF4"/>
    <w:rsid w:val="00A64F4C"/>
    <w:rsid w:val="00A653CE"/>
    <w:rsid w:val="00A657F8"/>
    <w:rsid w:val="00A65A23"/>
    <w:rsid w:val="00A65BB4"/>
    <w:rsid w:val="00A66069"/>
    <w:rsid w:val="00A660FF"/>
    <w:rsid w:val="00A667F9"/>
    <w:rsid w:val="00A66AFB"/>
    <w:rsid w:val="00A66D94"/>
    <w:rsid w:val="00A6716E"/>
    <w:rsid w:val="00A6741D"/>
    <w:rsid w:val="00A6752D"/>
    <w:rsid w:val="00A6763A"/>
    <w:rsid w:val="00A6767D"/>
    <w:rsid w:val="00A678EC"/>
    <w:rsid w:val="00A67AD7"/>
    <w:rsid w:val="00A67E45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B3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3E0E"/>
    <w:rsid w:val="00A73E9F"/>
    <w:rsid w:val="00A745F2"/>
    <w:rsid w:val="00A746AE"/>
    <w:rsid w:val="00A74827"/>
    <w:rsid w:val="00A74A9F"/>
    <w:rsid w:val="00A74B86"/>
    <w:rsid w:val="00A750DA"/>
    <w:rsid w:val="00A75152"/>
    <w:rsid w:val="00A75BB8"/>
    <w:rsid w:val="00A75D57"/>
    <w:rsid w:val="00A76124"/>
    <w:rsid w:val="00A7645E"/>
    <w:rsid w:val="00A764F1"/>
    <w:rsid w:val="00A76523"/>
    <w:rsid w:val="00A76880"/>
    <w:rsid w:val="00A76FFF"/>
    <w:rsid w:val="00A77152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D04"/>
    <w:rsid w:val="00A81FF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A16"/>
    <w:rsid w:val="00A84B10"/>
    <w:rsid w:val="00A84B11"/>
    <w:rsid w:val="00A85300"/>
    <w:rsid w:val="00A854BD"/>
    <w:rsid w:val="00A85667"/>
    <w:rsid w:val="00A857F8"/>
    <w:rsid w:val="00A859D0"/>
    <w:rsid w:val="00A85DBB"/>
    <w:rsid w:val="00A86416"/>
    <w:rsid w:val="00A8664B"/>
    <w:rsid w:val="00A86B14"/>
    <w:rsid w:val="00A86D3E"/>
    <w:rsid w:val="00A86E84"/>
    <w:rsid w:val="00A86FAB"/>
    <w:rsid w:val="00A87383"/>
    <w:rsid w:val="00A87552"/>
    <w:rsid w:val="00A879B7"/>
    <w:rsid w:val="00A87A0F"/>
    <w:rsid w:val="00A87B50"/>
    <w:rsid w:val="00A87FB6"/>
    <w:rsid w:val="00A87FDE"/>
    <w:rsid w:val="00A901E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16E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80F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688"/>
    <w:rsid w:val="00AA4705"/>
    <w:rsid w:val="00AA47A5"/>
    <w:rsid w:val="00AA47E2"/>
    <w:rsid w:val="00AA490F"/>
    <w:rsid w:val="00AA4B97"/>
    <w:rsid w:val="00AA4FD8"/>
    <w:rsid w:val="00AA5251"/>
    <w:rsid w:val="00AA525E"/>
    <w:rsid w:val="00AA539D"/>
    <w:rsid w:val="00AA5B15"/>
    <w:rsid w:val="00AA5BCF"/>
    <w:rsid w:val="00AA5CFC"/>
    <w:rsid w:val="00AA5D64"/>
    <w:rsid w:val="00AA5EC6"/>
    <w:rsid w:val="00AA63AC"/>
    <w:rsid w:val="00AA643B"/>
    <w:rsid w:val="00AA648F"/>
    <w:rsid w:val="00AA64CA"/>
    <w:rsid w:val="00AA6539"/>
    <w:rsid w:val="00AA6672"/>
    <w:rsid w:val="00AA69A3"/>
    <w:rsid w:val="00AA6A1C"/>
    <w:rsid w:val="00AA6FDE"/>
    <w:rsid w:val="00AA7081"/>
    <w:rsid w:val="00AA721D"/>
    <w:rsid w:val="00AA78D1"/>
    <w:rsid w:val="00AA798B"/>
    <w:rsid w:val="00AA7A7E"/>
    <w:rsid w:val="00AA7A91"/>
    <w:rsid w:val="00AA7B28"/>
    <w:rsid w:val="00AA7BFC"/>
    <w:rsid w:val="00AB013C"/>
    <w:rsid w:val="00AB0871"/>
    <w:rsid w:val="00AB162B"/>
    <w:rsid w:val="00AB1982"/>
    <w:rsid w:val="00AB19DD"/>
    <w:rsid w:val="00AB1CC4"/>
    <w:rsid w:val="00AB1CDA"/>
    <w:rsid w:val="00AB2129"/>
    <w:rsid w:val="00AB226C"/>
    <w:rsid w:val="00AB234A"/>
    <w:rsid w:val="00AB23ED"/>
    <w:rsid w:val="00AB260A"/>
    <w:rsid w:val="00AB2CF0"/>
    <w:rsid w:val="00AB316E"/>
    <w:rsid w:val="00AB35B7"/>
    <w:rsid w:val="00AB35E8"/>
    <w:rsid w:val="00AB36F2"/>
    <w:rsid w:val="00AB374F"/>
    <w:rsid w:val="00AB4143"/>
    <w:rsid w:val="00AB43AA"/>
    <w:rsid w:val="00AB471B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3A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082"/>
    <w:rsid w:val="00AC1514"/>
    <w:rsid w:val="00AC17F3"/>
    <w:rsid w:val="00AC1807"/>
    <w:rsid w:val="00AC1826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414"/>
    <w:rsid w:val="00AC36ED"/>
    <w:rsid w:val="00AC3D2B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34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25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5F4E"/>
    <w:rsid w:val="00AD601A"/>
    <w:rsid w:val="00AD63A5"/>
    <w:rsid w:val="00AD662D"/>
    <w:rsid w:val="00AD693F"/>
    <w:rsid w:val="00AD6FFD"/>
    <w:rsid w:val="00AD731F"/>
    <w:rsid w:val="00AD77B5"/>
    <w:rsid w:val="00AD7AC5"/>
    <w:rsid w:val="00AD7D25"/>
    <w:rsid w:val="00AD7EA2"/>
    <w:rsid w:val="00AD7EB3"/>
    <w:rsid w:val="00AE02C4"/>
    <w:rsid w:val="00AE0853"/>
    <w:rsid w:val="00AE08FE"/>
    <w:rsid w:val="00AE0D65"/>
    <w:rsid w:val="00AE0EDD"/>
    <w:rsid w:val="00AE11FA"/>
    <w:rsid w:val="00AE13DD"/>
    <w:rsid w:val="00AE141B"/>
    <w:rsid w:val="00AE159E"/>
    <w:rsid w:val="00AE16A0"/>
    <w:rsid w:val="00AE1743"/>
    <w:rsid w:val="00AE18D3"/>
    <w:rsid w:val="00AE193F"/>
    <w:rsid w:val="00AE1BFE"/>
    <w:rsid w:val="00AE1CF3"/>
    <w:rsid w:val="00AE1F12"/>
    <w:rsid w:val="00AE1FE0"/>
    <w:rsid w:val="00AE2373"/>
    <w:rsid w:val="00AE2409"/>
    <w:rsid w:val="00AE2805"/>
    <w:rsid w:val="00AE2923"/>
    <w:rsid w:val="00AE2AEC"/>
    <w:rsid w:val="00AE2B75"/>
    <w:rsid w:val="00AE2CF3"/>
    <w:rsid w:val="00AE2D55"/>
    <w:rsid w:val="00AE2DBB"/>
    <w:rsid w:val="00AE3203"/>
    <w:rsid w:val="00AE3A91"/>
    <w:rsid w:val="00AE3DD0"/>
    <w:rsid w:val="00AE3EE8"/>
    <w:rsid w:val="00AE4216"/>
    <w:rsid w:val="00AE453E"/>
    <w:rsid w:val="00AE4A14"/>
    <w:rsid w:val="00AE4CC8"/>
    <w:rsid w:val="00AE4D26"/>
    <w:rsid w:val="00AE4D59"/>
    <w:rsid w:val="00AE4FEF"/>
    <w:rsid w:val="00AE5086"/>
    <w:rsid w:val="00AE50F2"/>
    <w:rsid w:val="00AE562A"/>
    <w:rsid w:val="00AE5BFA"/>
    <w:rsid w:val="00AE5CBE"/>
    <w:rsid w:val="00AE6026"/>
    <w:rsid w:val="00AE60C6"/>
    <w:rsid w:val="00AE642D"/>
    <w:rsid w:val="00AE66A6"/>
    <w:rsid w:val="00AE66DB"/>
    <w:rsid w:val="00AE67B3"/>
    <w:rsid w:val="00AE697C"/>
    <w:rsid w:val="00AE6A35"/>
    <w:rsid w:val="00AE6A91"/>
    <w:rsid w:val="00AE6D3E"/>
    <w:rsid w:val="00AE6F9E"/>
    <w:rsid w:val="00AE7058"/>
    <w:rsid w:val="00AE7657"/>
    <w:rsid w:val="00AE7CC1"/>
    <w:rsid w:val="00AE7D4B"/>
    <w:rsid w:val="00AE7D55"/>
    <w:rsid w:val="00AE7DB5"/>
    <w:rsid w:val="00AE7E34"/>
    <w:rsid w:val="00AE7FE3"/>
    <w:rsid w:val="00AF01AC"/>
    <w:rsid w:val="00AF0273"/>
    <w:rsid w:val="00AF0334"/>
    <w:rsid w:val="00AF0B03"/>
    <w:rsid w:val="00AF167D"/>
    <w:rsid w:val="00AF16CC"/>
    <w:rsid w:val="00AF1ED0"/>
    <w:rsid w:val="00AF2127"/>
    <w:rsid w:val="00AF2222"/>
    <w:rsid w:val="00AF25B8"/>
    <w:rsid w:val="00AF2A65"/>
    <w:rsid w:val="00AF2A89"/>
    <w:rsid w:val="00AF305E"/>
    <w:rsid w:val="00AF31DC"/>
    <w:rsid w:val="00AF325E"/>
    <w:rsid w:val="00AF3438"/>
    <w:rsid w:val="00AF37CB"/>
    <w:rsid w:val="00AF383C"/>
    <w:rsid w:val="00AF3B6F"/>
    <w:rsid w:val="00AF3CB5"/>
    <w:rsid w:val="00AF407F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01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9D1"/>
    <w:rsid w:val="00B02BDB"/>
    <w:rsid w:val="00B031C3"/>
    <w:rsid w:val="00B03206"/>
    <w:rsid w:val="00B0350A"/>
    <w:rsid w:val="00B0382A"/>
    <w:rsid w:val="00B03990"/>
    <w:rsid w:val="00B03CCF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CBF"/>
    <w:rsid w:val="00B07D3B"/>
    <w:rsid w:val="00B07F40"/>
    <w:rsid w:val="00B07FA5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8E2"/>
    <w:rsid w:val="00B12BA0"/>
    <w:rsid w:val="00B12D6A"/>
    <w:rsid w:val="00B12DCC"/>
    <w:rsid w:val="00B12EF2"/>
    <w:rsid w:val="00B12F69"/>
    <w:rsid w:val="00B130A6"/>
    <w:rsid w:val="00B130D3"/>
    <w:rsid w:val="00B132F6"/>
    <w:rsid w:val="00B1360A"/>
    <w:rsid w:val="00B13644"/>
    <w:rsid w:val="00B13805"/>
    <w:rsid w:val="00B1380A"/>
    <w:rsid w:val="00B13843"/>
    <w:rsid w:val="00B138DC"/>
    <w:rsid w:val="00B13B92"/>
    <w:rsid w:val="00B13BF4"/>
    <w:rsid w:val="00B14075"/>
    <w:rsid w:val="00B142CD"/>
    <w:rsid w:val="00B14317"/>
    <w:rsid w:val="00B1440B"/>
    <w:rsid w:val="00B14474"/>
    <w:rsid w:val="00B14745"/>
    <w:rsid w:val="00B14822"/>
    <w:rsid w:val="00B14C7F"/>
    <w:rsid w:val="00B14D74"/>
    <w:rsid w:val="00B14DC0"/>
    <w:rsid w:val="00B151C4"/>
    <w:rsid w:val="00B15426"/>
    <w:rsid w:val="00B15561"/>
    <w:rsid w:val="00B155E3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3B3"/>
    <w:rsid w:val="00B21461"/>
    <w:rsid w:val="00B21517"/>
    <w:rsid w:val="00B218B1"/>
    <w:rsid w:val="00B21ADA"/>
    <w:rsid w:val="00B21B9B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655"/>
    <w:rsid w:val="00B24831"/>
    <w:rsid w:val="00B24983"/>
    <w:rsid w:val="00B24D99"/>
    <w:rsid w:val="00B251D6"/>
    <w:rsid w:val="00B25367"/>
    <w:rsid w:val="00B258F9"/>
    <w:rsid w:val="00B25934"/>
    <w:rsid w:val="00B25B31"/>
    <w:rsid w:val="00B25CEC"/>
    <w:rsid w:val="00B25D53"/>
    <w:rsid w:val="00B25F49"/>
    <w:rsid w:val="00B2625C"/>
    <w:rsid w:val="00B26A1A"/>
    <w:rsid w:val="00B26A6A"/>
    <w:rsid w:val="00B26B71"/>
    <w:rsid w:val="00B26D3C"/>
    <w:rsid w:val="00B26FCA"/>
    <w:rsid w:val="00B2749D"/>
    <w:rsid w:val="00B274E7"/>
    <w:rsid w:val="00B2755D"/>
    <w:rsid w:val="00B2762A"/>
    <w:rsid w:val="00B276BA"/>
    <w:rsid w:val="00B27723"/>
    <w:rsid w:val="00B27B18"/>
    <w:rsid w:val="00B27D77"/>
    <w:rsid w:val="00B30747"/>
    <w:rsid w:val="00B307CB"/>
    <w:rsid w:val="00B3080A"/>
    <w:rsid w:val="00B30A68"/>
    <w:rsid w:val="00B30B46"/>
    <w:rsid w:val="00B31180"/>
    <w:rsid w:val="00B3136E"/>
    <w:rsid w:val="00B31403"/>
    <w:rsid w:val="00B3173E"/>
    <w:rsid w:val="00B319F4"/>
    <w:rsid w:val="00B31DD8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9CE"/>
    <w:rsid w:val="00B33A86"/>
    <w:rsid w:val="00B33AEE"/>
    <w:rsid w:val="00B33F5D"/>
    <w:rsid w:val="00B33F66"/>
    <w:rsid w:val="00B3402E"/>
    <w:rsid w:val="00B340A1"/>
    <w:rsid w:val="00B340B3"/>
    <w:rsid w:val="00B343DF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A3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2F23"/>
    <w:rsid w:val="00B42FFB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232"/>
    <w:rsid w:val="00B45695"/>
    <w:rsid w:val="00B45787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D2C"/>
    <w:rsid w:val="00B47F31"/>
    <w:rsid w:val="00B47FAF"/>
    <w:rsid w:val="00B506D3"/>
    <w:rsid w:val="00B50933"/>
    <w:rsid w:val="00B50B35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2F67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4CE7"/>
    <w:rsid w:val="00B54FDE"/>
    <w:rsid w:val="00B554B7"/>
    <w:rsid w:val="00B557A6"/>
    <w:rsid w:val="00B56138"/>
    <w:rsid w:val="00B5617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20"/>
    <w:rsid w:val="00B578C0"/>
    <w:rsid w:val="00B57CDE"/>
    <w:rsid w:val="00B57D18"/>
    <w:rsid w:val="00B57E24"/>
    <w:rsid w:val="00B57E43"/>
    <w:rsid w:val="00B57ED9"/>
    <w:rsid w:val="00B6035D"/>
    <w:rsid w:val="00B60A42"/>
    <w:rsid w:val="00B60C37"/>
    <w:rsid w:val="00B60D56"/>
    <w:rsid w:val="00B611D9"/>
    <w:rsid w:val="00B617AD"/>
    <w:rsid w:val="00B61A82"/>
    <w:rsid w:val="00B61C7E"/>
    <w:rsid w:val="00B61D01"/>
    <w:rsid w:val="00B62114"/>
    <w:rsid w:val="00B624AB"/>
    <w:rsid w:val="00B62507"/>
    <w:rsid w:val="00B625F4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416"/>
    <w:rsid w:val="00B7071C"/>
    <w:rsid w:val="00B707BF"/>
    <w:rsid w:val="00B70AC8"/>
    <w:rsid w:val="00B70BBE"/>
    <w:rsid w:val="00B70BC2"/>
    <w:rsid w:val="00B70D5F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2E9C"/>
    <w:rsid w:val="00B73175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B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AC0"/>
    <w:rsid w:val="00B77B94"/>
    <w:rsid w:val="00B77F5F"/>
    <w:rsid w:val="00B803BD"/>
    <w:rsid w:val="00B803EB"/>
    <w:rsid w:val="00B806A3"/>
    <w:rsid w:val="00B8088A"/>
    <w:rsid w:val="00B8096C"/>
    <w:rsid w:val="00B80A6D"/>
    <w:rsid w:val="00B80D84"/>
    <w:rsid w:val="00B81308"/>
    <w:rsid w:val="00B8142D"/>
    <w:rsid w:val="00B815E1"/>
    <w:rsid w:val="00B81699"/>
    <w:rsid w:val="00B81704"/>
    <w:rsid w:val="00B81794"/>
    <w:rsid w:val="00B818FD"/>
    <w:rsid w:val="00B81CA4"/>
    <w:rsid w:val="00B81DC4"/>
    <w:rsid w:val="00B81FAA"/>
    <w:rsid w:val="00B81FC0"/>
    <w:rsid w:val="00B81FFC"/>
    <w:rsid w:val="00B8208C"/>
    <w:rsid w:val="00B82171"/>
    <w:rsid w:val="00B82472"/>
    <w:rsid w:val="00B824FA"/>
    <w:rsid w:val="00B82A52"/>
    <w:rsid w:val="00B82B78"/>
    <w:rsid w:val="00B82E1E"/>
    <w:rsid w:val="00B82F31"/>
    <w:rsid w:val="00B83088"/>
    <w:rsid w:val="00B83318"/>
    <w:rsid w:val="00B834C5"/>
    <w:rsid w:val="00B839C7"/>
    <w:rsid w:val="00B83D8F"/>
    <w:rsid w:val="00B83F73"/>
    <w:rsid w:val="00B84464"/>
    <w:rsid w:val="00B84535"/>
    <w:rsid w:val="00B849D7"/>
    <w:rsid w:val="00B84CF8"/>
    <w:rsid w:val="00B85071"/>
    <w:rsid w:val="00B8532C"/>
    <w:rsid w:val="00B8603B"/>
    <w:rsid w:val="00B86080"/>
    <w:rsid w:val="00B860D5"/>
    <w:rsid w:val="00B869D0"/>
    <w:rsid w:val="00B86B69"/>
    <w:rsid w:val="00B86B98"/>
    <w:rsid w:val="00B86BD6"/>
    <w:rsid w:val="00B86CDE"/>
    <w:rsid w:val="00B86D7D"/>
    <w:rsid w:val="00B872BE"/>
    <w:rsid w:val="00B873E4"/>
    <w:rsid w:val="00B87961"/>
    <w:rsid w:val="00B87EEE"/>
    <w:rsid w:val="00B9019F"/>
    <w:rsid w:val="00B90518"/>
    <w:rsid w:val="00B90527"/>
    <w:rsid w:val="00B908B1"/>
    <w:rsid w:val="00B90B77"/>
    <w:rsid w:val="00B90B79"/>
    <w:rsid w:val="00B90B9D"/>
    <w:rsid w:val="00B90FDA"/>
    <w:rsid w:val="00B90FFF"/>
    <w:rsid w:val="00B9114F"/>
    <w:rsid w:val="00B91230"/>
    <w:rsid w:val="00B91293"/>
    <w:rsid w:val="00B91378"/>
    <w:rsid w:val="00B915D7"/>
    <w:rsid w:val="00B916B7"/>
    <w:rsid w:val="00B917DB"/>
    <w:rsid w:val="00B918CA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9A7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0"/>
    <w:rsid w:val="00B96838"/>
    <w:rsid w:val="00B96C33"/>
    <w:rsid w:val="00B96EA6"/>
    <w:rsid w:val="00B96F6F"/>
    <w:rsid w:val="00B973F5"/>
    <w:rsid w:val="00B976FB"/>
    <w:rsid w:val="00B9773C"/>
    <w:rsid w:val="00B97D73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98"/>
    <w:rsid w:val="00BA3EB1"/>
    <w:rsid w:val="00BA3F15"/>
    <w:rsid w:val="00BA3FA7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BE9"/>
    <w:rsid w:val="00BA5F97"/>
    <w:rsid w:val="00BA6295"/>
    <w:rsid w:val="00BA64D2"/>
    <w:rsid w:val="00BA66E2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044"/>
    <w:rsid w:val="00BB12E8"/>
    <w:rsid w:val="00BB1770"/>
    <w:rsid w:val="00BB1BEA"/>
    <w:rsid w:val="00BB1C25"/>
    <w:rsid w:val="00BB1C65"/>
    <w:rsid w:val="00BB1D7C"/>
    <w:rsid w:val="00BB1E35"/>
    <w:rsid w:val="00BB1F6F"/>
    <w:rsid w:val="00BB24CE"/>
    <w:rsid w:val="00BB2531"/>
    <w:rsid w:val="00BB27D6"/>
    <w:rsid w:val="00BB3060"/>
    <w:rsid w:val="00BB3841"/>
    <w:rsid w:val="00BB3CD0"/>
    <w:rsid w:val="00BB3CD5"/>
    <w:rsid w:val="00BB3DAB"/>
    <w:rsid w:val="00BB3E6E"/>
    <w:rsid w:val="00BB3F7A"/>
    <w:rsid w:val="00BB408B"/>
    <w:rsid w:val="00BB40FF"/>
    <w:rsid w:val="00BB49DC"/>
    <w:rsid w:val="00BB4A68"/>
    <w:rsid w:val="00BB4F91"/>
    <w:rsid w:val="00BB53ED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7A"/>
    <w:rsid w:val="00BB6AB6"/>
    <w:rsid w:val="00BB6BE8"/>
    <w:rsid w:val="00BB6C3C"/>
    <w:rsid w:val="00BB6D29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7A0"/>
    <w:rsid w:val="00BC1AAD"/>
    <w:rsid w:val="00BC1C73"/>
    <w:rsid w:val="00BC1D39"/>
    <w:rsid w:val="00BC1E6E"/>
    <w:rsid w:val="00BC1EDC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25"/>
    <w:rsid w:val="00BC558A"/>
    <w:rsid w:val="00BC5B9A"/>
    <w:rsid w:val="00BC5D6E"/>
    <w:rsid w:val="00BC5E0B"/>
    <w:rsid w:val="00BC623C"/>
    <w:rsid w:val="00BC6244"/>
    <w:rsid w:val="00BC660C"/>
    <w:rsid w:val="00BC6640"/>
    <w:rsid w:val="00BC6837"/>
    <w:rsid w:val="00BC68A0"/>
    <w:rsid w:val="00BC6AA2"/>
    <w:rsid w:val="00BC6B91"/>
    <w:rsid w:val="00BC7225"/>
    <w:rsid w:val="00BC765F"/>
    <w:rsid w:val="00BC76A1"/>
    <w:rsid w:val="00BC772B"/>
    <w:rsid w:val="00BC7732"/>
    <w:rsid w:val="00BC7833"/>
    <w:rsid w:val="00BC7BFC"/>
    <w:rsid w:val="00BC7C48"/>
    <w:rsid w:val="00BC7EA8"/>
    <w:rsid w:val="00BD03A2"/>
    <w:rsid w:val="00BD0480"/>
    <w:rsid w:val="00BD0E05"/>
    <w:rsid w:val="00BD0F75"/>
    <w:rsid w:val="00BD10E4"/>
    <w:rsid w:val="00BD113A"/>
    <w:rsid w:val="00BD114F"/>
    <w:rsid w:val="00BD1301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510"/>
    <w:rsid w:val="00BD473D"/>
    <w:rsid w:val="00BD474A"/>
    <w:rsid w:val="00BD49C2"/>
    <w:rsid w:val="00BD4B17"/>
    <w:rsid w:val="00BD5050"/>
    <w:rsid w:val="00BD52CF"/>
    <w:rsid w:val="00BD52F3"/>
    <w:rsid w:val="00BD5377"/>
    <w:rsid w:val="00BD54ED"/>
    <w:rsid w:val="00BD5737"/>
    <w:rsid w:val="00BD5789"/>
    <w:rsid w:val="00BD5880"/>
    <w:rsid w:val="00BD5AB0"/>
    <w:rsid w:val="00BD5AF5"/>
    <w:rsid w:val="00BD5B06"/>
    <w:rsid w:val="00BD5C2D"/>
    <w:rsid w:val="00BD5CE6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1D"/>
    <w:rsid w:val="00BD7AEA"/>
    <w:rsid w:val="00BD7CAC"/>
    <w:rsid w:val="00BD7D04"/>
    <w:rsid w:val="00BD7E2D"/>
    <w:rsid w:val="00BD7F89"/>
    <w:rsid w:val="00BE00B7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63A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D84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EAF"/>
    <w:rsid w:val="00BE7ED3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34"/>
    <w:rsid w:val="00BF1149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89D"/>
    <w:rsid w:val="00BF39A4"/>
    <w:rsid w:val="00BF3DA3"/>
    <w:rsid w:val="00BF3E61"/>
    <w:rsid w:val="00BF40A8"/>
    <w:rsid w:val="00BF40D3"/>
    <w:rsid w:val="00BF416B"/>
    <w:rsid w:val="00BF44BB"/>
    <w:rsid w:val="00BF482E"/>
    <w:rsid w:val="00BF4A48"/>
    <w:rsid w:val="00BF4A82"/>
    <w:rsid w:val="00BF4B06"/>
    <w:rsid w:val="00BF4B25"/>
    <w:rsid w:val="00BF50AC"/>
    <w:rsid w:val="00BF50C5"/>
    <w:rsid w:val="00BF50D0"/>
    <w:rsid w:val="00BF55E1"/>
    <w:rsid w:val="00BF5A10"/>
    <w:rsid w:val="00BF5A49"/>
    <w:rsid w:val="00BF6003"/>
    <w:rsid w:val="00BF60A0"/>
    <w:rsid w:val="00BF611D"/>
    <w:rsid w:val="00BF69B7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63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1BFC"/>
    <w:rsid w:val="00C01EED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38E"/>
    <w:rsid w:val="00C054B5"/>
    <w:rsid w:val="00C05631"/>
    <w:rsid w:val="00C05A7D"/>
    <w:rsid w:val="00C05D70"/>
    <w:rsid w:val="00C05FB5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07FE1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7ED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198"/>
    <w:rsid w:val="00C152D0"/>
    <w:rsid w:val="00C157A2"/>
    <w:rsid w:val="00C159D1"/>
    <w:rsid w:val="00C15D84"/>
    <w:rsid w:val="00C15E65"/>
    <w:rsid w:val="00C16447"/>
    <w:rsid w:val="00C16491"/>
    <w:rsid w:val="00C16527"/>
    <w:rsid w:val="00C165C8"/>
    <w:rsid w:val="00C16A92"/>
    <w:rsid w:val="00C1718D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387"/>
    <w:rsid w:val="00C2185A"/>
    <w:rsid w:val="00C21A3B"/>
    <w:rsid w:val="00C221C5"/>
    <w:rsid w:val="00C222C6"/>
    <w:rsid w:val="00C226F3"/>
    <w:rsid w:val="00C228F5"/>
    <w:rsid w:val="00C22B7C"/>
    <w:rsid w:val="00C232B7"/>
    <w:rsid w:val="00C234A0"/>
    <w:rsid w:val="00C23749"/>
    <w:rsid w:val="00C23763"/>
    <w:rsid w:val="00C240D1"/>
    <w:rsid w:val="00C2418B"/>
    <w:rsid w:val="00C24AC0"/>
    <w:rsid w:val="00C24D98"/>
    <w:rsid w:val="00C24DDB"/>
    <w:rsid w:val="00C25177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A35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C29"/>
    <w:rsid w:val="00C31DD2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3F59"/>
    <w:rsid w:val="00C34152"/>
    <w:rsid w:val="00C3442C"/>
    <w:rsid w:val="00C3463A"/>
    <w:rsid w:val="00C346C4"/>
    <w:rsid w:val="00C34712"/>
    <w:rsid w:val="00C349EF"/>
    <w:rsid w:val="00C34B08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519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9B6"/>
    <w:rsid w:val="00C44C4D"/>
    <w:rsid w:val="00C44F11"/>
    <w:rsid w:val="00C45744"/>
    <w:rsid w:val="00C45829"/>
    <w:rsid w:val="00C45AA2"/>
    <w:rsid w:val="00C46017"/>
    <w:rsid w:val="00C46243"/>
    <w:rsid w:val="00C462FE"/>
    <w:rsid w:val="00C46414"/>
    <w:rsid w:val="00C465BF"/>
    <w:rsid w:val="00C46665"/>
    <w:rsid w:val="00C46691"/>
    <w:rsid w:val="00C467C3"/>
    <w:rsid w:val="00C46C1E"/>
    <w:rsid w:val="00C46E64"/>
    <w:rsid w:val="00C4702D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3E1"/>
    <w:rsid w:val="00C506E0"/>
    <w:rsid w:val="00C506EB"/>
    <w:rsid w:val="00C508F4"/>
    <w:rsid w:val="00C50C91"/>
    <w:rsid w:val="00C50DD6"/>
    <w:rsid w:val="00C51013"/>
    <w:rsid w:val="00C5108E"/>
    <w:rsid w:val="00C51346"/>
    <w:rsid w:val="00C517EC"/>
    <w:rsid w:val="00C520B6"/>
    <w:rsid w:val="00C52110"/>
    <w:rsid w:val="00C52A8C"/>
    <w:rsid w:val="00C52C0B"/>
    <w:rsid w:val="00C52CCA"/>
    <w:rsid w:val="00C52DD4"/>
    <w:rsid w:val="00C537E4"/>
    <w:rsid w:val="00C538FC"/>
    <w:rsid w:val="00C53A84"/>
    <w:rsid w:val="00C53D7B"/>
    <w:rsid w:val="00C53F02"/>
    <w:rsid w:val="00C5403C"/>
    <w:rsid w:val="00C541D2"/>
    <w:rsid w:val="00C5481E"/>
    <w:rsid w:val="00C54C38"/>
    <w:rsid w:val="00C552E0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C68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396"/>
    <w:rsid w:val="00C634C4"/>
    <w:rsid w:val="00C639E9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2CA"/>
    <w:rsid w:val="00C67515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1C6"/>
    <w:rsid w:val="00C733F4"/>
    <w:rsid w:val="00C735FC"/>
    <w:rsid w:val="00C736B8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45D"/>
    <w:rsid w:val="00C76A00"/>
    <w:rsid w:val="00C7720D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37B"/>
    <w:rsid w:val="00C856D8"/>
    <w:rsid w:val="00C8581E"/>
    <w:rsid w:val="00C85E7F"/>
    <w:rsid w:val="00C8610E"/>
    <w:rsid w:val="00C86C1A"/>
    <w:rsid w:val="00C86C60"/>
    <w:rsid w:val="00C86D83"/>
    <w:rsid w:val="00C86FEE"/>
    <w:rsid w:val="00C87089"/>
    <w:rsid w:val="00C8719E"/>
    <w:rsid w:val="00C87231"/>
    <w:rsid w:val="00C873D3"/>
    <w:rsid w:val="00C87527"/>
    <w:rsid w:val="00C876D8"/>
    <w:rsid w:val="00C877D7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4"/>
    <w:rsid w:val="00C90A37"/>
    <w:rsid w:val="00C90A9A"/>
    <w:rsid w:val="00C90B50"/>
    <w:rsid w:val="00C90BBD"/>
    <w:rsid w:val="00C90BE5"/>
    <w:rsid w:val="00C90ECF"/>
    <w:rsid w:val="00C91191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6A2"/>
    <w:rsid w:val="00C93908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33A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2E1"/>
    <w:rsid w:val="00CA3485"/>
    <w:rsid w:val="00CA34C2"/>
    <w:rsid w:val="00CA37F8"/>
    <w:rsid w:val="00CA382E"/>
    <w:rsid w:val="00CA3AE6"/>
    <w:rsid w:val="00CA3E4B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C50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6AC"/>
    <w:rsid w:val="00CB2AC8"/>
    <w:rsid w:val="00CB2DD9"/>
    <w:rsid w:val="00CB31ED"/>
    <w:rsid w:val="00CB32F7"/>
    <w:rsid w:val="00CB341B"/>
    <w:rsid w:val="00CB3579"/>
    <w:rsid w:val="00CB3BC7"/>
    <w:rsid w:val="00CB3D9B"/>
    <w:rsid w:val="00CB42F3"/>
    <w:rsid w:val="00CB43A8"/>
    <w:rsid w:val="00CB446B"/>
    <w:rsid w:val="00CB44D3"/>
    <w:rsid w:val="00CB4715"/>
    <w:rsid w:val="00CB4760"/>
    <w:rsid w:val="00CB4762"/>
    <w:rsid w:val="00CB4F67"/>
    <w:rsid w:val="00CB5261"/>
    <w:rsid w:val="00CB55BC"/>
    <w:rsid w:val="00CB5BF4"/>
    <w:rsid w:val="00CB5F0C"/>
    <w:rsid w:val="00CB60FB"/>
    <w:rsid w:val="00CB616A"/>
    <w:rsid w:val="00CB64D3"/>
    <w:rsid w:val="00CB68BF"/>
    <w:rsid w:val="00CB6B5B"/>
    <w:rsid w:val="00CB6C11"/>
    <w:rsid w:val="00CB6CB3"/>
    <w:rsid w:val="00CB6D87"/>
    <w:rsid w:val="00CB6D91"/>
    <w:rsid w:val="00CB7596"/>
    <w:rsid w:val="00CB76E9"/>
    <w:rsid w:val="00CB778F"/>
    <w:rsid w:val="00CB7A5F"/>
    <w:rsid w:val="00CB7BAD"/>
    <w:rsid w:val="00CC015B"/>
    <w:rsid w:val="00CC026C"/>
    <w:rsid w:val="00CC02A6"/>
    <w:rsid w:val="00CC03D8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375"/>
    <w:rsid w:val="00CC1402"/>
    <w:rsid w:val="00CC16E1"/>
    <w:rsid w:val="00CC170E"/>
    <w:rsid w:val="00CC1A51"/>
    <w:rsid w:val="00CC1B59"/>
    <w:rsid w:val="00CC1D2A"/>
    <w:rsid w:val="00CC1EA4"/>
    <w:rsid w:val="00CC21EF"/>
    <w:rsid w:val="00CC21F3"/>
    <w:rsid w:val="00CC2831"/>
    <w:rsid w:val="00CC28A1"/>
    <w:rsid w:val="00CC28CA"/>
    <w:rsid w:val="00CC29BC"/>
    <w:rsid w:val="00CC2E50"/>
    <w:rsid w:val="00CC314A"/>
    <w:rsid w:val="00CC31EA"/>
    <w:rsid w:val="00CC31FD"/>
    <w:rsid w:val="00CC3517"/>
    <w:rsid w:val="00CC357A"/>
    <w:rsid w:val="00CC36C1"/>
    <w:rsid w:val="00CC3B96"/>
    <w:rsid w:val="00CC3D35"/>
    <w:rsid w:val="00CC3D44"/>
    <w:rsid w:val="00CC3F42"/>
    <w:rsid w:val="00CC4088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37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121"/>
    <w:rsid w:val="00CD1397"/>
    <w:rsid w:val="00CD1D7E"/>
    <w:rsid w:val="00CD21D7"/>
    <w:rsid w:val="00CD257D"/>
    <w:rsid w:val="00CD2750"/>
    <w:rsid w:val="00CD2971"/>
    <w:rsid w:val="00CD29E8"/>
    <w:rsid w:val="00CD3146"/>
    <w:rsid w:val="00CD3343"/>
    <w:rsid w:val="00CD372F"/>
    <w:rsid w:val="00CD37F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CD2"/>
    <w:rsid w:val="00CD5D50"/>
    <w:rsid w:val="00CD63E5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C18"/>
    <w:rsid w:val="00CE0DB6"/>
    <w:rsid w:val="00CE1717"/>
    <w:rsid w:val="00CE1747"/>
    <w:rsid w:val="00CE1CD8"/>
    <w:rsid w:val="00CE1FCB"/>
    <w:rsid w:val="00CE22FA"/>
    <w:rsid w:val="00CE2B85"/>
    <w:rsid w:val="00CE2CDF"/>
    <w:rsid w:val="00CE2D35"/>
    <w:rsid w:val="00CE2E0B"/>
    <w:rsid w:val="00CE2F97"/>
    <w:rsid w:val="00CE354D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CC9"/>
    <w:rsid w:val="00CE4F9C"/>
    <w:rsid w:val="00CE5215"/>
    <w:rsid w:val="00CE5946"/>
    <w:rsid w:val="00CE59DF"/>
    <w:rsid w:val="00CE5AF1"/>
    <w:rsid w:val="00CE5C40"/>
    <w:rsid w:val="00CE5D68"/>
    <w:rsid w:val="00CE5E80"/>
    <w:rsid w:val="00CE60A6"/>
    <w:rsid w:val="00CE623A"/>
    <w:rsid w:val="00CE651C"/>
    <w:rsid w:val="00CE669C"/>
    <w:rsid w:val="00CE684D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AE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82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805"/>
    <w:rsid w:val="00CF69E6"/>
    <w:rsid w:val="00CF6CA9"/>
    <w:rsid w:val="00CF7545"/>
    <w:rsid w:val="00CF75A8"/>
    <w:rsid w:val="00CF786A"/>
    <w:rsid w:val="00CF7A13"/>
    <w:rsid w:val="00CF7BEC"/>
    <w:rsid w:val="00CF7D47"/>
    <w:rsid w:val="00CF7D73"/>
    <w:rsid w:val="00CF7D7A"/>
    <w:rsid w:val="00CF7DB9"/>
    <w:rsid w:val="00CF7E13"/>
    <w:rsid w:val="00D001BE"/>
    <w:rsid w:val="00D00237"/>
    <w:rsid w:val="00D00A4D"/>
    <w:rsid w:val="00D0196D"/>
    <w:rsid w:val="00D01BAA"/>
    <w:rsid w:val="00D01C7C"/>
    <w:rsid w:val="00D01D6F"/>
    <w:rsid w:val="00D01E6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4C40"/>
    <w:rsid w:val="00D04EDD"/>
    <w:rsid w:val="00D05484"/>
    <w:rsid w:val="00D0555F"/>
    <w:rsid w:val="00D0580D"/>
    <w:rsid w:val="00D0589C"/>
    <w:rsid w:val="00D05E2F"/>
    <w:rsid w:val="00D05F7C"/>
    <w:rsid w:val="00D064C7"/>
    <w:rsid w:val="00D06941"/>
    <w:rsid w:val="00D06D1D"/>
    <w:rsid w:val="00D06F4E"/>
    <w:rsid w:val="00D06F7F"/>
    <w:rsid w:val="00D0710C"/>
    <w:rsid w:val="00D07246"/>
    <w:rsid w:val="00D078DB"/>
    <w:rsid w:val="00D07B40"/>
    <w:rsid w:val="00D07BC7"/>
    <w:rsid w:val="00D07C8A"/>
    <w:rsid w:val="00D07D83"/>
    <w:rsid w:val="00D07FB0"/>
    <w:rsid w:val="00D100AB"/>
    <w:rsid w:val="00D10202"/>
    <w:rsid w:val="00D10368"/>
    <w:rsid w:val="00D1061C"/>
    <w:rsid w:val="00D10B67"/>
    <w:rsid w:val="00D10C85"/>
    <w:rsid w:val="00D10CE9"/>
    <w:rsid w:val="00D11138"/>
    <w:rsid w:val="00D111A4"/>
    <w:rsid w:val="00D111B0"/>
    <w:rsid w:val="00D115D4"/>
    <w:rsid w:val="00D11606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2ADB"/>
    <w:rsid w:val="00D12B35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3E8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A5"/>
    <w:rsid w:val="00D20AC1"/>
    <w:rsid w:val="00D20AE5"/>
    <w:rsid w:val="00D20B27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C38"/>
    <w:rsid w:val="00D22E22"/>
    <w:rsid w:val="00D2320A"/>
    <w:rsid w:val="00D24666"/>
    <w:rsid w:val="00D24971"/>
    <w:rsid w:val="00D24B42"/>
    <w:rsid w:val="00D24CB1"/>
    <w:rsid w:val="00D24FA6"/>
    <w:rsid w:val="00D250E9"/>
    <w:rsid w:val="00D2518E"/>
    <w:rsid w:val="00D251BD"/>
    <w:rsid w:val="00D25528"/>
    <w:rsid w:val="00D256E8"/>
    <w:rsid w:val="00D257DC"/>
    <w:rsid w:val="00D2589E"/>
    <w:rsid w:val="00D25B30"/>
    <w:rsid w:val="00D25DCA"/>
    <w:rsid w:val="00D2613F"/>
    <w:rsid w:val="00D26168"/>
    <w:rsid w:val="00D2626A"/>
    <w:rsid w:val="00D263C8"/>
    <w:rsid w:val="00D263D5"/>
    <w:rsid w:val="00D26419"/>
    <w:rsid w:val="00D264C6"/>
    <w:rsid w:val="00D2653D"/>
    <w:rsid w:val="00D265AE"/>
    <w:rsid w:val="00D26828"/>
    <w:rsid w:val="00D2690D"/>
    <w:rsid w:val="00D26DCE"/>
    <w:rsid w:val="00D26EA3"/>
    <w:rsid w:val="00D27067"/>
    <w:rsid w:val="00D272EF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1226"/>
    <w:rsid w:val="00D317DE"/>
    <w:rsid w:val="00D31A39"/>
    <w:rsid w:val="00D31E5F"/>
    <w:rsid w:val="00D31F32"/>
    <w:rsid w:val="00D31F63"/>
    <w:rsid w:val="00D3265C"/>
    <w:rsid w:val="00D3268A"/>
    <w:rsid w:val="00D32D82"/>
    <w:rsid w:val="00D32DDE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8F3"/>
    <w:rsid w:val="00D34941"/>
    <w:rsid w:val="00D34B7F"/>
    <w:rsid w:val="00D352CC"/>
    <w:rsid w:val="00D3552C"/>
    <w:rsid w:val="00D35B3D"/>
    <w:rsid w:val="00D35C30"/>
    <w:rsid w:val="00D35F55"/>
    <w:rsid w:val="00D36073"/>
    <w:rsid w:val="00D365C5"/>
    <w:rsid w:val="00D365DC"/>
    <w:rsid w:val="00D367C5"/>
    <w:rsid w:val="00D3682E"/>
    <w:rsid w:val="00D369F2"/>
    <w:rsid w:val="00D36E35"/>
    <w:rsid w:val="00D372E9"/>
    <w:rsid w:val="00D37310"/>
    <w:rsid w:val="00D377AD"/>
    <w:rsid w:val="00D37968"/>
    <w:rsid w:val="00D37985"/>
    <w:rsid w:val="00D37BD7"/>
    <w:rsid w:val="00D37F18"/>
    <w:rsid w:val="00D4002A"/>
    <w:rsid w:val="00D4003C"/>
    <w:rsid w:val="00D40069"/>
    <w:rsid w:val="00D40557"/>
    <w:rsid w:val="00D40C6C"/>
    <w:rsid w:val="00D40C9A"/>
    <w:rsid w:val="00D40D73"/>
    <w:rsid w:val="00D4137A"/>
    <w:rsid w:val="00D41D4C"/>
    <w:rsid w:val="00D42058"/>
    <w:rsid w:val="00D420DF"/>
    <w:rsid w:val="00D4223D"/>
    <w:rsid w:val="00D42322"/>
    <w:rsid w:val="00D42678"/>
    <w:rsid w:val="00D42A9B"/>
    <w:rsid w:val="00D42B1E"/>
    <w:rsid w:val="00D42B4E"/>
    <w:rsid w:val="00D42BFA"/>
    <w:rsid w:val="00D42CEC"/>
    <w:rsid w:val="00D42D39"/>
    <w:rsid w:val="00D42F0E"/>
    <w:rsid w:val="00D42FDC"/>
    <w:rsid w:val="00D43562"/>
    <w:rsid w:val="00D43ACA"/>
    <w:rsid w:val="00D43FFA"/>
    <w:rsid w:val="00D440A5"/>
    <w:rsid w:val="00D44292"/>
    <w:rsid w:val="00D4460C"/>
    <w:rsid w:val="00D44AC1"/>
    <w:rsid w:val="00D44C41"/>
    <w:rsid w:val="00D451C8"/>
    <w:rsid w:val="00D453E9"/>
    <w:rsid w:val="00D454CB"/>
    <w:rsid w:val="00D45760"/>
    <w:rsid w:val="00D458A3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057"/>
    <w:rsid w:val="00D471F2"/>
    <w:rsid w:val="00D47244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2FC6"/>
    <w:rsid w:val="00D5324B"/>
    <w:rsid w:val="00D533B7"/>
    <w:rsid w:val="00D53916"/>
    <w:rsid w:val="00D5392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099"/>
    <w:rsid w:val="00D57248"/>
    <w:rsid w:val="00D5755E"/>
    <w:rsid w:val="00D57616"/>
    <w:rsid w:val="00D578C5"/>
    <w:rsid w:val="00D57A96"/>
    <w:rsid w:val="00D57C3F"/>
    <w:rsid w:val="00D57C92"/>
    <w:rsid w:val="00D57F6E"/>
    <w:rsid w:val="00D60255"/>
    <w:rsid w:val="00D60342"/>
    <w:rsid w:val="00D605D6"/>
    <w:rsid w:val="00D60A07"/>
    <w:rsid w:val="00D60C47"/>
    <w:rsid w:val="00D60FEE"/>
    <w:rsid w:val="00D611AD"/>
    <w:rsid w:val="00D61469"/>
    <w:rsid w:val="00D61D88"/>
    <w:rsid w:val="00D61EC4"/>
    <w:rsid w:val="00D61FE2"/>
    <w:rsid w:val="00D62259"/>
    <w:rsid w:val="00D623D4"/>
    <w:rsid w:val="00D6269D"/>
    <w:rsid w:val="00D62C71"/>
    <w:rsid w:val="00D6303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4952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B6C"/>
    <w:rsid w:val="00D71E18"/>
    <w:rsid w:val="00D72359"/>
    <w:rsid w:val="00D72447"/>
    <w:rsid w:val="00D725CF"/>
    <w:rsid w:val="00D726BE"/>
    <w:rsid w:val="00D72CA3"/>
    <w:rsid w:val="00D72D5D"/>
    <w:rsid w:val="00D73384"/>
    <w:rsid w:val="00D733C5"/>
    <w:rsid w:val="00D734C6"/>
    <w:rsid w:val="00D73575"/>
    <w:rsid w:val="00D7361F"/>
    <w:rsid w:val="00D73889"/>
    <w:rsid w:val="00D73B07"/>
    <w:rsid w:val="00D73B97"/>
    <w:rsid w:val="00D73CDD"/>
    <w:rsid w:val="00D73CFE"/>
    <w:rsid w:val="00D73F87"/>
    <w:rsid w:val="00D74026"/>
    <w:rsid w:val="00D74104"/>
    <w:rsid w:val="00D744C7"/>
    <w:rsid w:val="00D7475B"/>
    <w:rsid w:val="00D74828"/>
    <w:rsid w:val="00D74AC4"/>
    <w:rsid w:val="00D7500A"/>
    <w:rsid w:val="00D750FB"/>
    <w:rsid w:val="00D75151"/>
    <w:rsid w:val="00D751FB"/>
    <w:rsid w:val="00D75C91"/>
    <w:rsid w:val="00D75D20"/>
    <w:rsid w:val="00D75F16"/>
    <w:rsid w:val="00D765EE"/>
    <w:rsid w:val="00D766D5"/>
    <w:rsid w:val="00D7678B"/>
    <w:rsid w:val="00D769B9"/>
    <w:rsid w:val="00D76E63"/>
    <w:rsid w:val="00D76EED"/>
    <w:rsid w:val="00D77147"/>
    <w:rsid w:val="00D77185"/>
    <w:rsid w:val="00D77485"/>
    <w:rsid w:val="00D774A7"/>
    <w:rsid w:val="00D776C3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3B1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04"/>
    <w:rsid w:val="00D84097"/>
    <w:rsid w:val="00D842DC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8A3"/>
    <w:rsid w:val="00D86A76"/>
    <w:rsid w:val="00D86C10"/>
    <w:rsid w:val="00D86C91"/>
    <w:rsid w:val="00D8720A"/>
    <w:rsid w:val="00D87713"/>
    <w:rsid w:val="00D87719"/>
    <w:rsid w:val="00D878BE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C2A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0CD"/>
    <w:rsid w:val="00D975E8"/>
    <w:rsid w:val="00D9769A"/>
    <w:rsid w:val="00D976EA"/>
    <w:rsid w:val="00D97E0E"/>
    <w:rsid w:val="00DA0512"/>
    <w:rsid w:val="00DA08E9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943"/>
    <w:rsid w:val="00DA2D38"/>
    <w:rsid w:val="00DA2F9E"/>
    <w:rsid w:val="00DA3137"/>
    <w:rsid w:val="00DA33E9"/>
    <w:rsid w:val="00DA34ED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78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4EF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BF7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1F64"/>
    <w:rsid w:val="00DB211C"/>
    <w:rsid w:val="00DB21E3"/>
    <w:rsid w:val="00DB25FD"/>
    <w:rsid w:val="00DB2880"/>
    <w:rsid w:val="00DB28B1"/>
    <w:rsid w:val="00DB2A65"/>
    <w:rsid w:val="00DB2B5D"/>
    <w:rsid w:val="00DB3078"/>
    <w:rsid w:val="00DB313B"/>
    <w:rsid w:val="00DB3172"/>
    <w:rsid w:val="00DB32B0"/>
    <w:rsid w:val="00DB3479"/>
    <w:rsid w:val="00DB35A3"/>
    <w:rsid w:val="00DB37EE"/>
    <w:rsid w:val="00DB38D8"/>
    <w:rsid w:val="00DB3A36"/>
    <w:rsid w:val="00DB3A70"/>
    <w:rsid w:val="00DB3B09"/>
    <w:rsid w:val="00DB3BD2"/>
    <w:rsid w:val="00DB3C88"/>
    <w:rsid w:val="00DB3F80"/>
    <w:rsid w:val="00DB41E2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436"/>
    <w:rsid w:val="00DB6647"/>
    <w:rsid w:val="00DB66CE"/>
    <w:rsid w:val="00DB670A"/>
    <w:rsid w:val="00DB6E6F"/>
    <w:rsid w:val="00DB72C3"/>
    <w:rsid w:val="00DB741D"/>
    <w:rsid w:val="00DB767D"/>
    <w:rsid w:val="00DB79F4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19"/>
    <w:rsid w:val="00DC1A30"/>
    <w:rsid w:val="00DC1B1A"/>
    <w:rsid w:val="00DC1C45"/>
    <w:rsid w:val="00DC1C8C"/>
    <w:rsid w:val="00DC1E7F"/>
    <w:rsid w:val="00DC1EFB"/>
    <w:rsid w:val="00DC20F0"/>
    <w:rsid w:val="00DC2307"/>
    <w:rsid w:val="00DC25AE"/>
    <w:rsid w:val="00DC32C3"/>
    <w:rsid w:val="00DC338D"/>
    <w:rsid w:val="00DC346E"/>
    <w:rsid w:val="00DC347F"/>
    <w:rsid w:val="00DC36BD"/>
    <w:rsid w:val="00DC38AD"/>
    <w:rsid w:val="00DC3C85"/>
    <w:rsid w:val="00DC3D3A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13A"/>
    <w:rsid w:val="00DC53B6"/>
    <w:rsid w:val="00DC556B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0"/>
    <w:rsid w:val="00DC6FDD"/>
    <w:rsid w:val="00DC70E6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15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9C5"/>
    <w:rsid w:val="00DD4EDC"/>
    <w:rsid w:val="00DD562B"/>
    <w:rsid w:val="00DD57B5"/>
    <w:rsid w:val="00DD5D34"/>
    <w:rsid w:val="00DD5E05"/>
    <w:rsid w:val="00DD5EB7"/>
    <w:rsid w:val="00DD6190"/>
    <w:rsid w:val="00DD630B"/>
    <w:rsid w:val="00DD6734"/>
    <w:rsid w:val="00DD6E50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3F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7FD"/>
    <w:rsid w:val="00DE1CF4"/>
    <w:rsid w:val="00DE22C6"/>
    <w:rsid w:val="00DE238A"/>
    <w:rsid w:val="00DE2390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3DF6"/>
    <w:rsid w:val="00DE476B"/>
    <w:rsid w:val="00DE491B"/>
    <w:rsid w:val="00DE4953"/>
    <w:rsid w:val="00DE4996"/>
    <w:rsid w:val="00DE4A52"/>
    <w:rsid w:val="00DE5194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DF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74E"/>
    <w:rsid w:val="00DF1835"/>
    <w:rsid w:val="00DF199B"/>
    <w:rsid w:val="00DF19B8"/>
    <w:rsid w:val="00DF19BF"/>
    <w:rsid w:val="00DF1AF5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5ED5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67C"/>
    <w:rsid w:val="00E00874"/>
    <w:rsid w:val="00E0087E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453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3F89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35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155"/>
    <w:rsid w:val="00E11331"/>
    <w:rsid w:val="00E1167D"/>
    <w:rsid w:val="00E116BE"/>
    <w:rsid w:val="00E116FD"/>
    <w:rsid w:val="00E11966"/>
    <w:rsid w:val="00E11BBC"/>
    <w:rsid w:val="00E11FE8"/>
    <w:rsid w:val="00E12143"/>
    <w:rsid w:val="00E121E9"/>
    <w:rsid w:val="00E12206"/>
    <w:rsid w:val="00E12937"/>
    <w:rsid w:val="00E129E1"/>
    <w:rsid w:val="00E13506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40"/>
    <w:rsid w:val="00E1538E"/>
    <w:rsid w:val="00E1543D"/>
    <w:rsid w:val="00E1557E"/>
    <w:rsid w:val="00E15A00"/>
    <w:rsid w:val="00E15B23"/>
    <w:rsid w:val="00E15C3E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325"/>
    <w:rsid w:val="00E22593"/>
    <w:rsid w:val="00E22AB3"/>
    <w:rsid w:val="00E22AFC"/>
    <w:rsid w:val="00E22B93"/>
    <w:rsid w:val="00E22CD1"/>
    <w:rsid w:val="00E23106"/>
    <w:rsid w:val="00E23BB0"/>
    <w:rsid w:val="00E23D43"/>
    <w:rsid w:val="00E23FF0"/>
    <w:rsid w:val="00E244AC"/>
    <w:rsid w:val="00E246DB"/>
    <w:rsid w:val="00E24BF1"/>
    <w:rsid w:val="00E24C22"/>
    <w:rsid w:val="00E24DA1"/>
    <w:rsid w:val="00E24F94"/>
    <w:rsid w:val="00E25241"/>
    <w:rsid w:val="00E2558C"/>
    <w:rsid w:val="00E25840"/>
    <w:rsid w:val="00E25847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6E52"/>
    <w:rsid w:val="00E26F83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0BE"/>
    <w:rsid w:val="00E331AA"/>
    <w:rsid w:val="00E33518"/>
    <w:rsid w:val="00E336AE"/>
    <w:rsid w:val="00E33963"/>
    <w:rsid w:val="00E33A0F"/>
    <w:rsid w:val="00E33CB9"/>
    <w:rsid w:val="00E343BD"/>
    <w:rsid w:val="00E34978"/>
    <w:rsid w:val="00E34ADA"/>
    <w:rsid w:val="00E34AF4"/>
    <w:rsid w:val="00E34C42"/>
    <w:rsid w:val="00E3538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6ECE"/>
    <w:rsid w:val="00E3731F"/>
    <w:rsid w:val="00E37595"/>
    <w:rsid w:val="00E37652"/>
    <w:rsid w:val="00E377D8"/>
    <w:rsid w:val="00E37A1A"/>
    <w:rsid w:val="00E37B07"/>
    <w:rsid w:val="00E37D6C"/>
    <w:rsid w:val="00E37F36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6D9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9EC"/>
    <w:rsid w:val="00E45BA0"/>
    <w:rsid w:val="00E45C35"/>
    <w:rsid w:val="00E4685E"/>
    <w:rsid w:val="00E4693E"/>
    <w:rsid w:val="00E46E5C"/>
    <w:rsid w:val="00E47BA6"/>
    <w:rsid w:val="00E47EF7"/>
    <w:rsid w:val="00E47F8D"/>
    <w:rsid w:val="00E50220"/>
    <w:rsid w:val="00E50990"/>
    <w:rsid w:val="00E50A9E"/>
    <w:rsid w:val="00E50AF3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A2E"/>
    <w:rsid w:val="00E52BDE"/>
    <w:rsid w:val="00E52DF7"/>
    <w:rsid w:val="00E52F1B"/>
    <w:rsid w:val="00E531F2"/>
    <w:rsid w:val="00E533C6"/>
    <w:rsid w:val="00E534D7"/>
    <w:rsid w:val="00E53633"/>
    <w:rsid w:val="00E537FB"/>
    <w:rsid w:val="00E53C5E"/>
    <w:rsid w:val="00E53CDA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9DE"/>
    <w:rsid w:val="00E55DE7"/>
    <w:rsid w:val="00E55E58"/>
    <w:rsid w:val="00E56119"/>
    <w:rsid w:val="00E56485"/>
    <w:rsid w:val="00E56690"/>
    <w:rsid w:val="00E56B40"/>
    <w:rsid w:val="00E56CDC"/>
    <w:rsid w:val="00E56F47"/>
    <w:rsid w:val="00E573A8"/>
    <w:rsid w:val="00E5760C"/>
    <w:rsid w:val="00E577E1"/>
    <w:rsid w:val="00E578F9"/>
    <w:rsid w:val="00E57B14"/>
    <w:rsid w:val="00E57E8B"/>
    <w:rsid w:val="00E57F38"/>
    <w:rsid w:val="00E600A4"/>
    <w:rsid w:val="00E60160"/>
    <w:rsid w:val="00E602B8"/>
    <w:rsid w:val="00E6038B"/>
    <w:rsid w:val="00E604D3"/>
    <w:rsid w:val="00E60654"/>
    <w:rsid w:val="00E608DB"/>
    <w:rsid w:val="00E609B0"/>
    <w:rsid w:val="00E60A15"/>
    <w:rsid w:val="00E613FF"/>
    <w:rsid w:val="00E6141B"/>
    <w:rsid w:val="00E614EE"/>
    <w:rsid w:val="00E6155B"/>
    <w:rsid w:val="00E6181E"/>
    <w:rsid w:val="00E6188D"/>
    <w:rsid w:val="00E618A1"/>
    <w:rsid w:val="00E61C1C"/>
    <w:rsid w:val="00E624ED"/>
    <w:rsid w:val="00E62685"/>
    <w:rsid w:val="00E62995"/>
    <w:rsid w:val="00E62C09"/>
    <w:rsid w:val="00E62D29"/>
    <w:rsid w:val="00E62EEA"/>
    <w:rsid w:val="00E6301A"/>
    <w:rsid w:val="00E633FB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3FAC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11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7A"/>
    <w:rsid w:val="00E73BAF"/>
    <w:rsid w:val="00E73CC1"/>
    <w:rsid w:val="00E7435B"/>
    <w:rsid w:val="00E74461"/>
    <w:rsid w:val="00E74932"/>
    <w:rsid w:val="00E74A7C"/>
    <w:rsid w:val="00E74E6B"/>
    <w:rsid w:val="00E7508F"/>
    <w:rsid w:val="00E75341"/>
    <w:rsid w:val="00E7535E"/>
    <w:rsid w:val="00E75388"/>
    <w:rsid w:val="00E75765"/>
    <w:rsid w:val="00E758DE"/>
    <w:rsid w:val="00E75AFB"/>
    <w:rsid w:val="00E75B32"/>
    <w:rsid w:val="00E75EBB"/>
    <w:rsid w:val="00E762DD"/>
    <w:rsid w:val="00E76333"/>
    <w:rsid w:val="00E7642B"/>
    <w:rsid w:val="00E767F4"/>
    <w:rsid w:val="00E7685E"/>
    <w:rsid w:val="00E76AC0"/>
    <w:rsid w:val="00E76AF8"/>
    <w:rsid w:val="00E76FF2"/>
    <w:rsid w:val="00E77025"/>
    <w:rsid w:val="00E7719A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E31"/>
    <w:rsid w:val="00E82F84"/>
    <w:rsid w:val="00E83169"/>
    <w:rsid w:val="00E831D7"/>
    <w:rsid w:val="00E832AC"/>
    <w:rsid w:val="00E8344A"/>
    <w:rsid w:val="00E83905"/>
    <w:rsid w:val="00E83C5F"/>
    <w:rsid w:val="00E83D5F"/>
    <w:rsid w:val="00E84257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A86"/>
    <w:rsid w:val="00E85BAB"/>
    <w:rsid w:val="00E85C39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9F2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BD5"/>
    <w:rsid w:val="00E95CAB"/>
    <w:rsid w:val="00E95E79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0E6A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23"/>
    <w:rsid w:val="00EA3A56"/>
    <w:rsid w:val="00EA3DD8"/>
    <w:rsid w:val="00EA3DEE"/>
    <w:rsid w:val="00EA40D4"/>
    <w:rsid w:val="00EA41A6"/>
    <w:rsid w:val="00EA4212"/>
    <w:rsid w:val="00EA4356"/>
    <w:rsid w:val="00EA46DE"/>
    <w:rsid w:val="00EA4784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801"/>
    <w:rsid w:val="00EA5AA7"/>
    <w:rsid w:val="00EA5D61"/>
    <w:rsid w:val="00EA5F6B"/>
    <w:rsid w:val="00EA6358"/>
    <w:rsid w:val="00EA6360"/>
    <w:rsid w:val="00EA6685"/>
    <w:rsid w:val="00EA66CC"/>
    <w:rsid w:val="00EA6759"/>
    <w:rsid w:val="00EA6788"/>
    <w:rsid w:val="00EA68AB"/>
    <w:rsid w:val="00EA6D1C"/>
    <w:rsid w:val="00EA6D4D"/>
    <w:rsid w:val="00EA6F4A"/>
    <w:rsid w:val="00EA6F4D"/>
    <w:rsid w:val="00EA769D"/>
    <w:rsid w:val="00EA76D6"/>
    <w:rsid w:val="00EA7A8B"/>
    <w:rsid w:val="00EA7B22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782"/>
    <w:rsid w:val="00EB38F8"/>
    <w:rsid w:val="00EB38FA"/>
    <w:rsid w:val="00EB3A5E"/>
    <w:rsid w:val="00EB3B0D"/>
    <w:rsid w:val="00EB3D96"/>
    <w:rsid w:val="00EB3E95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B7FA8"/>
    <w:rsid w:val="00EC09D3"/>
    <w:rsid w:val="00EC1109"/>
    <w:rsid w:val="00EC11B9"/>
    <w:rsid w:val="00EC12DE"/>
    <w:rsid w:val="00EC1915"/>
    <w:rsid w:val="00EC1C2E"/>
    <w:rsid w:val="00EC1CCF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6B5"/>
    <w:rsid w:val="00EC3848"/>
    <w:rsid w:val="00EC38E4"/>
    <w:rsid w:val="00EC3B74"/>
    <w:rsid w:val="00EC3BF5"/>
    <w:rsid w:val="00EC3C36"/>
    <w:rsid w:val="00EC3DDC"/>
    <w:rsid w:val="00EC3F8E"/>
    <w:rsid w:val="00EC4076"/>
    <w:rsid w:val="00EC4668"/>
    <w:rsid w:val="00EC47E3"/>
    <w:rsid w:val="00EC4A06"/>
    <w:rsid w:val="00EC4B14"/>
    <w:rsid w:val="00EC4B4D"/>
    <w:rsid w:val="00EC4D55"/>
    <w:rsid w:val="00EC5024"/>
    <w:rsid w:val="00EC5325"/>
    <w:rsid w:val="00EC53C1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D003A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AAC"/>
    <w:rsid w:val="00ED1E92"/>
    <w:rsid w:val="00ED2295"/>
    <w:rsid w:val="00ED28AA"/>
    <w:rsid w:val="00ED2D61"/>
    <w:rsid w:val="00ED34A6"/>
    <w:rsid w:val="00ED359F"/>
    <w:rsid w:val="00ED3892"/>
    <w:rsid w:val="00ED38DE"/>
    <w:rsid w:val="00ED3BE4"/>
    <w:rsid w:val="00ED3E97"/>
    <w:rsid w:val="00ED3FEB"/>
    <w:rsid w:val="00ED40D3"/>
    <w:rsid w:val="00ED4BB6"/>
    <w:rsid w:val="00ED4E30"/>
    <w:rsid w:val="00ED51ED"/>
    <w:rsid w:val="00ED52CC"/>
    <w:rsid w:val="00ED52CF"/>
    <w:rsid w:val="00ED54BD"/>
    <w:rsid w:val="00ED5874"/>
    <w:rsid w:val="00ED5ACC"/>
    <w:rsid w:val="00ED5C02"/>
    <w:rsid w:val="00ED5E62"/>
    <w:rsid w:val="00ED6343"/>
    <w:rsid w:val="00ED65D2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B4C"/>
    <w:rsid w:val="00ED7D17"/>
    <w:rsid w:val="00ED7F3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7C2"/>
    <w:rsid w:val="00EE1A28"/>
    <w:rsid w:val="00EE1BDC"/>
    <w:rsid w:val="00EE1CE8"/>
    <w:rsid w:val="00EE1E5E"/>
    <w:rsid w:val="00EE2173"/>
    <w:rsid w:val="00EE22E4"/>
    <w:rsid w:val="00EE2402"/>
    <w:rsid w:val="00EE249C"/>
    <w:rsid w:val="00EE2726"/>
    <w:rsid w:val="00EE27A0"/>
    <w:rsid w:val="00EE2890"/>
    <w:rsid w:val="00EE2997"/>
    <w:rsid w:val="00EE2A4C"/>
    <w:rsid w:val="00EE2CB9"/>
    <w:rsid w:val="00EE2DFB"/>
    <w:rsid w:val="00EE2ED9"/>
    <w:rsid w:val="00EE2FE0"/>
    <w:rsid w:val="00EE3156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61B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99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0E4E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2B8B"/>
    <w:rsid w:val="00EF2D2A"/>
    <w:rsid w:val="00EF366C"/>
    <w:rsid w:val="00EF37CF"/>
    <w:rsid w:val="00EF39BE"/>
    <w:rsid w:val="00EF3AD4"/>
    <w:rsid w:val="00EF3C4C"/>
    <w:rsid w:val="00EF3D27"/>
    <w:rsid w:val="00EF3F1E"/>
    <w:rsid w:val="00EF3F33"/>
    <w:rsid w:val="00EF4437"/>
    <w:rsid w:val="00EF4463"/>
    <w:rsid w:val="00EF4850"/>
    <w:rsid w:val="00EF497B"/>
    <w:rsid w:val="00EF51B6"/>
    <w:rsid w:val="00EF5453"/>
    <w:rsid w:val="00EF5869"/>
    <w:rsid w:val="00EF5BAC"/>
    <w:rsid w:val="00EF5F71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4D8"/>
    <w:rsid w:val="00F02709"/>
    <w:rsid w:val="00F028FE"/>
    <w:rsid w:val="00F0298E"/>
    <w:rsid w:val="00F02BEF"/>
    <w:rsid w:val="00F02C6D"/>
    <w:rsid w:val="00F03051"/>
    <w:rsid w:val="00F03248"/>
    <w:rsid w:val="00F0345E"/>
    <w:rsid w:val="00F034A2"/>
    <w:rsid w:val="00F03522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4D59"/>
    <w:rsid w:val="00F05197"/>
    <w:rsid w:val="00F05790"/>
    <w:rsid w:val="00F05AA2"/>
    <w:rsid w:val="00F05FEC"/>
    <w:rsid w:val="00F06052"/>
    <w:rsid w:val="00F0630E"/>
    <w:rsid w:val="00F0641A"/>
    <w:rsid w:val="00F066C6"/>
    <w:rsid w:val="00F06C41"/>
    <w:rsid w:val="00F072A4"/>
    <w:rsid w:val="00F073CB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0A0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0C0"/>
    <w:rsid w:val="00F14195"/>
    <w:rsid w:val="00F1419E"/>
    <w:rsid w:val="00F1425D"/>
    <w:rsid w:val="00F14675"/>
    <w:rsid w:val="00F1478B"/>
    <w:rsid w:val="00F149C7"/>
    <w:rsid w:val="00F14D2E"/>
    <w:rsid w:val="00F15010"/>
    <w:rsid w:val="00F1516C"/>
    <w:rsid w:val="00F15511"/>
    <w:rsid w:val="00F1596A"/>
    <w:rsid w:val="00F159D6"/>
    <w:rsid w:val="00F16082"/>
    <w:rsid w:val="00F161FC"/>
    <w:rsid w:val="00F16583"/>
    <w:rsid w:val="00F1682E"/>
    <w:rsid w:val="00F16970"/>
    <w:rsid w:val="00F17199"/>
    <w:rsid w:val="00F17504"/>
    <w:rsid w:val="00F177E3"/>
    <w:rsid w:val="00F17878"/>
    <w:rsid w:val="00F17973"/>
    <w:rsid w:val="00F17AA6"/>
    <w:rsid w:val="00F17B69"/>
    <w:rsid w:val="00F17CB3"/>
    <w:rsid w:val="00F201CA"/>
    <w:rsid w:val="00F203E7"/>
    <w:rsid w:val="00F2043B"/>
    <w:rsid w:val="00F2079D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861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B05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01C"/>
    <w:rsid w:val="00F27460"/>
    <w:rsid w:val="00F27BF4"/>
    <w:rsid w:val="00F27DF6"/>
    <w:rsid w:val="00F30028"/>
    <w:rsid w:val="00F302C1"/>
    <w:rsid w:val="00F302F9"/>
    <w:rsid w:val="00F30B07"/>
    <w:rsid w:val="00F30DD6"/>
    <w:rsid w:val="00F30DD9"/>
    <w:rsid w:val="00F30FE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7E3"/>
    <w:rsid w:val="00F32A94"/>
    <w:rsid w:val="00F32C8F"/>
    <w:rsid w:val="00F334DC"/>
    <w:rsid w:val="00F33891"/>
    <w:rsid w:val="00F338F5"/>
    <w:rsid w:val="00F33B87"/>
    <w:rsid w:val="00F33C8F"/>
    <w:rsid w:val="00F34299"/>
    <w:rsid w:val="00F344E3"/>
    <w:rsid w:val="00F346F0"/>
    <w:rsid w:val="00F34850"/>
    <w:rsid w:val="00F34A9B"/>
    <w:rsid w:val="00F34C46"/>
    <w:rsid w:val="00F350C2"/>
    <w:rsid w:val="00F35480"/>
    <w:rsid w:val="00F354C9"/>
    <w:rsid w:val="00F354CB"/>
    <w:rsid w:val="00F35BB6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5D8"/>
    <w:rsid w:val="00F40694"/>
    <w:rsid w:val="00F408CE"/>
    <w:rsid w:val="00F40957"/>
    <w:rsid w:val="00F40B18"/>
    <w:rsid w:val="00F40B38"/>
    <w:rsid w:val="00F40DB6"/>
    <w:rsid w:val="00F41091"/>
    <w:rsid w:val="00F4114C"/>
    <w:rsid w:val="00F41697"/>
    <w:rsid w:val="00F41C4C"/>
    <w:rsid w:val="00F41D8F"/>
    <w:rsid w:val="00F41F2C"/>
    <w:rsid w:val="00F42BC0"/>
    <w:rsid w:val="00F4312A"/>
    <w:rsid w:val="00F43436"/>
    <w:rsid w:val="00F434D7"/>
    <w:rsid w:val="00F43548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B2F"/>
    <w:rsid w:val="00F44E3A"/>
    <w:rsid w:val="00F44E92"/>
    <w:rsid w:val="00F44E97"/>
    <w:rsid w:val="00F44F6A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47E07"/>
    <w:rsid w:val="00F500BC"/>
    <w:rsid w:val="00F50340"/>
    <w:rsid w:val="00F504B0"/>
    <w:rsid w:val="00F505D8"/>
    <w:rsid w:val="00F505E1"/>
    <w:rsid w:val="00F50965"/>
    <w:rsid w:val="00F50B91"/>
    <w:rsid w:val="00F50B9A"/>
    <w:rsid w:val="00F50F32"/>
    <w:rsid w:val="00F51049"/>
    <w:rsid w:val="00F510E7"/>
    <w:rsid w:val="00F512FB"/>
    <w:rsid w:val="00F516BB"/>
    <w:rsid w:val="00F51A0E"/>
    <w:rsid w:val="00F51A1A"/>
    <w:rsid w:val="00F52304"/>
    <w:rsid w:val="00F52D9C"/>
    <w:rsid w:val="00F53224"/>
    <w:rsid w:val="00F53327"/>
    <w:rsid w:val="00F534E2"/>
    <w:rsid w:val="00F535E6"/>
    <w:rsid w:val="00F536B0"/>
    <w:rsid w:val="00F5371E"/>
    <w:rsid w:val="00F53726"/>
    <w:rsid w:val="00F53C3B"/>
    <w:rsid w:val="00F53CF6"/>
    <w:rsid w:val="00F53D5F"/>
    <w:rsid w:val="00F53ECC"/>
    <w:rsid w:val="00F53F5D"/>
    <w:rsid w:val="00F5402E"/>
    <w:rsid w:val="00F54991"/>
    <w:rsid w:val="00F54B87"/>
    <w:rsid w:val="00F54D11"/>
    <w:rsid w:val="00F54D20"/>
    <w:rsid w:val="00F550AE"/>
    <w:rsid w:val="00F5511C"/>
    <w:rsid w:val="00F551A6"/>
    <w:rsid w:val="00F55561"/>
    <w:rsid w:val="00F5588B"/>
    <w:rsid w:val="00F55980"/>
    <w:rsid w:val="00F55B11"/>
    <w:rsid w:val="00F55F1C"/>
    <w:rsid w:val="00F5613B"/>
    <w:rsid w:val="00F56228"/>
    <w:rsid w:val="00F56439"/>
    <w:rsid w:val="00F5681E"/>
    <w:rsid w:val="00F569C4"/>
    <w:rsid w:val="00F56C1D"/>
    <w:rsid w:val="00F56DF6"/>
    <w:rsid w:val="00F56F34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39A"/>
    <w:rsid w:val="00F609B3"/>
    <w:rsid w:val="00F609D9"/>
    <w:rsid w:val="00F60E9D"/>
    <w:rsid w:val="00F61115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2F61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358"/>
    <w:rsid w:val="00F6736C"/>
    <w:rsid w:val="00F674ED"/>
    <w:rsid w:val="00F677E1"/>
    <w:rsid w:val="00F67A63"/>
    <w:rsid w:val="00F67D2B"/>
    <w:rsid w:val="00F67D58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31D"/>
    <w:rsid w:val="00F72850"/>
    <w:rsid w:val="00F72C12"/>
    <w:rsid w:val="00F72CD2"/>
    <w:rsid w:val="00F72F55"/>
    <w:rsid w:val="00F72F77"/>
    <w:rsid w:val="00F73062"/>
    <w:rsid w:val="00F730F3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5DA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38C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1F0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863"/>
    <w:rsid w:val="00F84D01"/>
    <w:rsid w:val="00F84F0F"/>
    <w:rsid w:val="00F84FD3"/>
    <w:rsid w:val="00F851C2"/>
    <w:rsid w:val="00F85696"/>
    <w:rsid w:val="00F856F0"/>
    <w:rsid w:val="00F8587B"/>
    <w:rsid w:val="00F85976"/>
    <w:rsid w:val="00F8599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4EE"/>
    <w:rsid w:val="00F875FE"/>
    <w:rsid w:val="00F876A0"/>
    <w:rsid w:val="00F876AC"/>
    <w:rsid w:val="00F87967"/>
    <w:rsid w:val="00F87AFF"/>
    <w:rsid w:val="00F87C3C"/>
    <w:rsid w:val="00F87D10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D4"/>
    <w:rsid w:val="00F925F8"/>
    <w:rsid w:val="00F92679"/>
    <w:rsid w:val="00F92A5C"/>
    <w:rsid w:val="00F92A83"/>
    <w:rsid w:val="00F92DE4"/>
    <w:rsid w:val="00F93670"/>
    <w:rsid w:val="00F93696"/>
    <w:rsid w:val="00F937D3"/>
    <w:rsid w:val="00F9384C"/>
    <w:rsid w:val="00F939DB"/>
    <w:rsid w:val="00F93B2E"/>
    <w:rsid w:val="00F93CB2"/>
    <w:rsid w:val="00F93D20"/>
    <w:rsid w:val="00F93ED4"/>
    <w:rsid w:val="00F93F0F"/>
    <w:rsid w:val="00F94113"/>
    <w:rsid w:val="00F944F4"/>
    <w:rsid w:val="00F9451B"/>
    <w:rsid w:val="00F94625"/>
    <w:rsid w:val="00F946AE"/>
    <w:rsid w:val="00F94752"/>
    <w:rsid w:val="00F949C5"/>
    <w:rsid w:val="00F94BC7"/>
    <w:rsid w:val="00F95037"/>
    <w:rsid w:val="00F95145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104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AFA"/>
    <w:rsid w:val="00FA2BA9"/>
    <w:rsid w:val="00FA2D4C"/>
    <w:rsid w:val="00FA2F67"/>
    <w:rsid w:val="00FA31CF"/>
    <w:rsid w:val="00FA335C"/>
    <w:rsid w:val="00FA3CCA"/>
    <w:rsid w:val="00FA3CE3"/>
    <w:rsid w:val="00FA41E7"/>
    <w:rsid w:val="00FA4485"/>
    <w:rsid w:val="00FA4734"/>
    <w:rsid w:val="00FA4883"/>
    <w:rsid w:val="00FA4A61"/>
    <w:rsid w:val="00FA4AE3"/>
    <w:rsid w:val="00FA4E26"/>
    <w:rsid w:val="00FA4E92"/>
    <w:rsid w:val="00FA51E2"/>
    <w:rsid w:val="00FA51E3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7A"/>
    <w:rsid w:val="00FA6FB5"/>
    <w:rsid w:val="00FA71CF"/>
    <w:rsid w:val="00FA7564"/>
    <w:rsid w:val="00FA7D84"/>
    <w:rsid w:val="00FB00C2"/>
    <w:rsid w:val="00FB0172"/>
    <w:rsid w:val="00FB01CD"/>
    <w:rsid w:val="00FB0704"/>
    <w:rsid w:val="00FB07D3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E94"/>
    <w:rsid w:val="00FB5F4F"/>
    <w:rsid w:val="00FB6560"/>
    <w:rsid w:val="00FB688E"/>
    <w:rsid w:val="00FB6892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17B"/>
    <w:rsid w:val="00FC069F"/>
    <w:rsid w:val="00FC0715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27A"/>
    <w:rsid w:val="00FC231E"/>
    <w:rsid w:val="00FC2350"/>
    <w:rsid w:val="00FC23FC"/>
    <w:rsid w:val="00FC279F"/>
    <w:rsid w:val="00FC2B39"/>
    <w:rsid w:val="00FC2C3D"/>
    <w:rsid w:val="00FC2E2E"/>
    <w:rsid w:val="00FC3608"/>
    <w:rsid w:val="00FC38B5"/>
    <w:rsid w:val="00FC3BB0"/>
    <w:rsid w:val="00FC3CFD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967"/>
    <w:rsid w:val="00FC5AA5"/>
    <w:rsid w:val="00FC5C8E"/>
    <w:rsid w:val="00FC5DA2"/>
    <w:rsid w:val="00FC6183"/>
    <w:rsid w:val="00FC6221"/>
    <w:rsid w:val="00FC68ED"/>
    <w:rsid w:val="00FC6995"/>
    <w:rsid w:val="00FC6B04"/>
    <w:rsid w:val="00FC6C72"/>
    <w:rsid w:val="00FC7185"/>
    <w:rsid w:val="00FC73C5"/>
    <w:rsid w:val="00FC73D0"/>
    <w:rsid w:val="00FC7E12"/>
    <w:rsid w:val="00FD0102"/>
    <w:rsid w:val="00FD0194"/>
    <w:rsid w:val="00FD0497"/>
    <w:rsid w:val="00FD0796"/>
    <w:rsid w:val="00FD0829"/>
    <w:rsid w:val="00FD0937"/>
    <w:rsid w:val="00FD0AAD"/>
    <w:rsid w:val="00FD0AAF"/>
    <w:rsid w:val="00FD1551"/>
    <w:rsid w:val="00FD155C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1C"/>
    <w:rsid w:val="00FD392D"/>
    <w:rsid w:val="00FD3A6C"/>
    <w:rsid w:val="00FD3B3A"/>
    <w:rsid w:val="00FD3C1B"/>
    <w:rsid w:val="00FD40F1"/>
    <w:rsid w:val="00FD43CD"/>
    <w:rsid w:val="00FD43FD"/>
    <w:rsid w:val="00FD4728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41"/>
    <w:rsid w:val="00FD5C90"/>
    <w:rsid w:val="00FD5C94"/>
    <w:rsid w:val="00FD5CED"/>
    <w:rsid w:val="00FD6394"/>
    <w:rsid w:val="00FD6525"/>
    <w:rsid w:val="00FD6563"/>
    <w:rsid w:val="00FD6D57"/>
    <w:rsid w:val="00FD77B8"/>
    <w:rsid w:val="00FD7D82"/>
    <w:rsid w:val="00FE013A"/>
    <w:rsid w:val="00FE01D3"/>
    <w:rsid w:val="00FE04F3"/>
    <w:rsid w:val="00FE0556"/>
    <w:rsid w:val="00FE0591"/>
    <w:rsid w:val="00FE05E6"/>
    <w:rsid w:val="00FE08D1"/>
    <w:rsid w:val="00FE0C16"/>
    <w:rsid w:val="00FE0C1B"/>
    <w:rsid w:val="00FE0CF0"/>
    <w:rsid w:val="00FE0F51"/>
    <w:rsid w:val="00FE130E"/>
    <w:rsid w:val="00FE1390"/>
    <w:rsid w:val="00FE152E"/>
    <w:rsid w:val="00FE1DB1"/>
    <w:rsid w:val="00FE1FE9"/>
    <w:rsid w:val="00FE20E4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3DF"/>
    <w:rsid w:val="00FE3499"/>
    <w:rsid w:val="00FE3840"/>
    <w:rsid w:val="00FE399B"/>
    <w:rsid w:val="00FE3E47"/>
    <w:rsid w:val="00FE3F14"/>
    <w:rsid w:val="00FE4053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64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9E3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2E"/>
    <w:rsid w:val="00FF1E81"/>
    <w:rsid w:val="00FF2289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B3A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Theme="minorEastAsia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F27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Heading1"/>
    <w:next w:val="Normal"/>
    <w:link w:val="Heading2Char1"/>
    <w:autoRedefine/>
    <w:uiPriority w:val="9"/>
    <w:qFormat/>
    <w:rsid w:val="00D7475B"/>
    <w:pPr>
      <w:keepLines w:val="0"/>
      <w:numPr>
        <w:ilvl w:val="1"/>
        <w:numId w:val="36"/>
      </w:numPr>
      <w:pBdr>
        <w:top w:val="none" w:sz="0" w:space="0" w:color="auto"/>
      </w:pBdr>
      <w:tabs>
        <w:tab w:val="clear" w:pos="774"/>
      </w:tabs>
      <w:autoSpaceDE w:val="0"/>
      <w:autoSpaceDN w:val="0"/>
      <w:adjustRightInd w:val="0"/>
      <w:snapToGrid w:val="0"/>
      <w:spacing w:before="120" w:after="120"/>
      <w:ind w:left="578" w:hanging="578"/>
      <w:outlineLvl w:val="1"/>
    </w:pPr>
    <w:rPr>
      <w:rFonts w:ascii="Times New Roman" w:eastAsia="SimSun" w:hAnsi="Times New Roman"/>
      <w:bCs/>
      <w:szCs w:val="2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numId w:val="0"/>
      </w:numPr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link w:val="MTDisplayEquation0"/>
    <w:qFormat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D7475B"/>
    <w:rPr>
      <w:rFonts w:ascii="Times New Roman" w:eastAsia="SimSun" w:hAnsi="Times New Roman"/>
      <w:b/>
      <w:bCs/>
      <w:sz w:val="24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Times New Roman" w:eastAsiaTheme="minorEastAsia" w:hAnsi="Times New Roman"/>
      <w:b/>
      <w:bCs/>
      <w:sz w:val="24"/>
      <w:lang w:val="en-GB"/>
    </w:rPr>
  </w:style>
  <w:style w:type="table" w:customStyle="1" w:styleId="TableGrid1">
    <w:name w:val="Table Grid1"/>
    <w:basedOn w:val="TableNormal"/>
    <w:next w:val="TableGrid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0">
    <w:name w:val="样式1"/>
    <w:basedOn w:val="Heading2"/>
    <w:rsid w:val="00D959BF"/>
    <w:rPr>
      <w:bCs w:val="0"/>
    </w:rPr>
  </w:style>
  <w:style w:type="table" w:customStyle="1" w:styleId="TableGrid2">
    <w:name w:val="Table Grid2"/>
    <w:basedOn w:val="TableNormal"/>
    <w:next w:val="TableGrid"/>
    <w:qFormat/>
    <w:rsid w:val="008366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sid w:val="009C5AB6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next w:val="Normal"/>
    <w:qFormat/>
    <w:rsid w:val="00DC513A"/>
    <w:pPr>
      <w:widowControl/>
      <w:numPr>
        <w:numId w:val="11"/>
      </w:numPr>
      <w:spacing w:beforeLines="50" w:before="50" w:afterLines="50" w:after="50"/>
      <w:jc w:val="both"/>
    </w:pPr>
    <w:rPr>
      <w:rFonts w:eastAsia="SimSun"/>
      <w:b/>
      <w:sz w:val="20"/>
      <w:lang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DC513A"/>
    <w:pPr>
      <w:numPr>
        <w:numId w:val="12"/>
      </w:numPr>
      <w:tabs>
        <w:tab w:val="left" w:pos="322"/>
      </w:tabs>
      <w:spacing w:before="120" w:after="120"/>
      <w:ind w:left="1531" w:hanging="1531"/>
    </w:pPr>
    <w:rPr>
      <w:rFonts w:eastAsiaTheme="minorEastAsia"/>
      <w:szCs w:val="24"/>
    </w:rPr>
  </w:style>
  <w:style w:type="character" w:customStyle="1" w:styleId="observation0">
    <w:name w:val="observation 字符"/>
    <w:basedOn w:val="DefaultParagraphFont"/>
    <w:link w:val="observation"/>
    <w:rsid w:val="00DC513A"/>
    <w:rPr>
      <w:rFonts w:ascii="Times New Roman" w:hAnsi="Times New Roman"/>
      <w:b/>
      <w:szCs w:val="24"/>
    </w:rPr>
  </w:style>
  <w:style w:type="character" w:customStyle="1" w:styleId="MTDisplayEquation0">
    <w:name w:val="MTDisplayEquation 字符"/>
    <w:basedOn w:val="DefaultParagraphFont"/>
    <w:link w:val="MTDisplayEquation"/>
    <w:qFormat/>
    <w:rsid w:val="00DC513A"/>
    <w:rPr>
      <w:rFonts w:ascii="Times New Roman" w:eastAsia="Times" w:hAnsi="Times New Roman"/>
      <w:lang w:val="en-GB" w:eastAsia="en-US"/>
    </w:rPr>
  </w:style>
  <w:style w:type="table" w:customStyle="1" w:styleId="2">
    <w:name w:val="网格型2"/>
    <w:basedOn w:val="TableNormal"/>
    <w:next w:val="TableGrid"/>
    <w:qFormat/>
    <w:rsid w:val="00DB643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3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7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8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1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B9D01CC-075E-4593-A570-F1F8DD2E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53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21</cp:revision>
  <cp:lastPrinted>2009-04-22T06:01:00Z</cp:lastPrinted>
  <dcterms:created xsi:type="dcterms:W3CDTF">2025-08-13T13:04:00Z</dcterms:created>
  <dcterms:modified xsi:type="dcterms:W3CDTF">2025-08-15T10:26:00Z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0000000051873D32F879AF4C9C8E113F61D42F4F070040E872D14AAE8B4D824ED06C78551B5100000057FD3600002B1987CA37A0D74BAF8452BA48986A3200056179EFC70000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1755002561</vt:lpwstr>
  </property>
</Properties>
</file>