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07B981B9"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w:t>
      </w:r>
      <w:r w:rsidR="000F2351">
        <w:rPr>
          <w:bCs/>
          <w:noProof w:val="0"/>
          <w:sz w:val="24"/>
          <w:szCs w:val="24"/>
          <w:lang w:val="en-GB"/>
        </w:rPr>
        <w:t>1</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37206B" w:rsidRPr="0037206B">
        <w:rPr>
          <w:sz w:val="24"/>
          <w:szCs w:val="24"/>
          <w:lang w:val="en-GB"/>
        </w:rPr>
        <w:t>R1-</w:t>
      </w:r>
      <w:r w:rsidR="00DB3EA7" w:rsidRPr="00DB3EA7">
        <w:rPr>
          <w:sz w:val="24"/>
          <w:szCs w:val="24"/>
          <w:lang w:val="en-GB"/>
        </w:rPr>
        <w:t>2504879</w:t>
      </w:r>
    </w:p>
    <w:bookmarkEnd w:id="1"/>
    <w:p w14:paraId="2CFE1919" w14:textId="7FD459AE" w:rsidR="00850D96" w:rsidRPr="00162473" w:rsidRDefault="000F2351" w:rsidP="00805387">
      <w:pPr>
        <w:tabs>
          <w:tab w:val="center" w:pos="4536"/>
          <w:tab w:val="right" w:pos="9072"/>
        </w:tabs>
        <w:rPr>
          <w:rFonts w:ascii="Arial" w:eastAsia="MS Mincho" w:hAnsi="Arial" w:cs="Arial"/>
          <w:b/>
          <w:bCs/>
          <w:sz w:val="24"/>
          <w:szCs w:val="18"/>
          <w:lang w:eastAsia="ja-JP"/>
        </w:rPr>
      </w:pPr>
      <w:r w:rsidRPr="00B04A17">
        <w:rPr>
          <w:rFonts w:ascii="Arial" w:eastAsia="MS Mincho" w:hAnsi="Arial" w:cs="Arial"/>
          <w:b/>
          <w:bCs/>
          <w:sz w:val="24"/>
          <w:szCs w:val="18"/>
          <w:lang w:eastAsia="ja-JP"/>
        </w:rPr>
        <w:t>St Julian's, Malta,</w:t>
      </w:r>
      <w:r w:rsidR="002E3730" w:rsidRPr="00162473">
        <w:rPr>
          <w:rFonts w:ascii="Arial" w:eastAsia="MS Mincho" w:hAnsi="Arial" w:cs="Arial"/>
          <w:b/>
          <w:bCs/>
          <w:sz w:val="24"/>
          <w:szCs w:val="18"/>
          <w:lang w:eastAsia="ja-JP"/>
        </w:rPr>
        <w:t xml:space="preserve"> </w:t>
      </w:r>
      <w:r>
        <w:rPr>
          <w:rFonts w:ascii="Arial" w:eastAsia="MS Mincho" w:hAnsi="Arial" w:cs="Arial"/>
          <w:b/>
          <w:bCs/>
          <w:sz w:val="24"/>
          <w:szCs w:val="18"/>
          <w:lang w:eastAsia="ja-JP"/>
        </w:rPr>
        <w:t>May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Pr>
          <w:rFonts w:ascii="Arial" w:eastAsia="MS Mincho" w:hAnsi="Arial" w:cs="Arial"/>
          <w:b/>
          <w:bCs/>
          <w:sz w:val="24"/>
          <w:szCs w:val="18"/>
          <w:lang w:eastAsia="ja-JP"/>
        </w:rPr>
        <w:t>9</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Pr>
          <w:rFonts w:ascii="Arial" w:hAnsi="Arial" w:cs="Arial"/>
          <w:b/>
          <w:bCs/>
          <w:sz w:val="24"/>
          <w:szCs w:val="18"/>
        </w:rPr>
        <w:t>3</w:t>
      </w:r>
      <w:r w:rsidRPr="000F2351">
        <w:rPr>
          <w:rFonts w:ascii="Arial" w:hAnsi="Arial" w:cs="Arial"/>
          <w:b/>
          <w:bCs/>
          <w:sz w:val="24"/>
          <w:szCs w:val="18"/>
          <w:vertAlign w:val="superscript"/>
        </w:rPr>
        <w:t>rd</w:t>
      </w:r>
      <w:r w:rsidR="002E3730" w:rsidRPr="00162473">
        <w:rPr>
          <w:rFonts w:ascii="Arial" w:eastAsia="MS Mincho" w:hAnsi="Arial" w:cs="Arial"/>
          <w:b/>
          <w:bCs/>
          <w:sz w:val="24"/>
          <w:szCs w:val="18"/>
          <w:lang w:eastAsia="ja-JP"/>
        </w:rPr>
        <w:t>, 202</w:t>
      </w:r>
      <w:r w:rsidR="00AA10E2" w:rsidRPr="00162473">
        <w:rPr>
          <w:rFonts w:ascii="Arial" w:eastAsia="MS Mincho" w:hAnsi="Arial" w:cs="Arial"/>
          <w:b/>
          <w:bCs/>
          <w:sz w:val="24"/>
          <w:szCs w:val="18"/>
          <w:lang w:eastAsia="ja-JP"/>
        </w:rPr>
        <w:t>5</w:t>
      </w:r>
    </w:p>
    <w:p w14:paraId="30E02941" w14:textId="09BA51C1" w:rsidR="0034111C" w:rsidRPr="006E75BF" w:rsidRDefault="0034111C" w:rsidP="00273256">
      <w:pPr>
        <w:pStyle w:val="CRCoverPage"/>
        <w:spacing w:after="0"/>
        <w:contextualSpacing/>
        <w:jc w:val="both"/>
        <w:rPr>
          <w:rFonts w:cs="Arial"/>
          <w:b/>
          <w:bCs/>
          <w:sz w:val="24"/>
          <w:szCs w:val="24"/>
          <w:lang w:eastAsia="ja-JP"/>
        </w:rPr>
      </w:pPr>
      <w:bookmarkStart w:id="2" w:name="_Hlk198652515"/>
      <w:r w:rsidRPr="006E75BF">
        <w:rPr>
          <w:rFonts w:cs="Arial"/>
          <w:b/>
          <w:bCs/>
          <w:sz w:val="24"/>
          <w:szCs w:val="24"/>
        </w:rPr>
        <w:t>Agenda item:</w:t>
      </w:r>
      <w:r w:rsidRPr="006E75BF">
        <w:rPr>
          <w:rFonts w:cs="Arial"/>
          <w:b/>
          <w:bCs/>
          <w:sz w:val="24"/>
        </w:rPr>
        <w:tab/>
      </w:r>
      <w:r w:rsidRPr="006E75BF">
        <w:rPr>
          <w:rFonts w:cs="Arial"/>
          <w:b/>
          <w:bCs/>
          <w:sz w:val="24"/>
        </w:rPr>
        <w:tab/>
      </w:r>
      <w:r w:rsidR="002E4F62">
        <w:rPr>
          <w:rFonts w:cs="Arial"/>
          <w:b/>
          <w:bCs/>
          <w:sz w:val="24"/>
          <w:szCs w:val="24"/>
        </w:rPr>
        <w:t>9.</w:t>
      </w:r>
      <w:r w:rsidR="00D40FCB">
        <w:rPr>
          <w:rFonts w:cs="Arial"/>
          <w:b/>
          <w:bCs/>
          <w:sz w:val="24"/>
          <w:szCs w:val="24"/>
        </w:rPr>
        <w:t>14</w:t>
      </w:r>
    </w:p>
    <w:p w14:paraId="30E02942" w14:textId="751B39AE"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2E4F62">
        <w:rPr>
          <w:rFonts w:ascii="Arial" w:eastAsiaTheme="minorEastAsia" w:hAnsi="Arial"/>
          <w:b/>
          <w:sz w:val="22"/>
          <w:lang w:eastAsia="zh-CN"/>
        </w:rPr>
        <w:t>Moderator (</w:t>
      </w:r>
      <w:r w:rsidR="002E4F62">
        <w:rPr>
          <w:rFonts w:ascii="Arial" w:eastAsia="MS Mincho" w:hAnsi="Arial"/>
          <w:b/>
          <w:sz w:val="22"/>
        </w:rPr>
        <w:t>MediaTek</w:t>
      </w:r>
      <w:r w:rsidR="002E4F62">
        <w:rPr>
          <w:rFonts w:ascii="Arial" w:eastAsiaTheme="minorEastAsia" w:hAnsi="Arial"/>
          <w:b/>
          <w:sz w:val="22"/>
          <w:lang w:eastAsia="zh-CN"/>
        </w:rPr>
        <w:t>)</w:t>
      </w:r>
    </w:p>
    <w:p w14:paraId="30E02943" w14:textId="153F7A4D"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2E4F62" w:rsidRPr="002E4F62">
        <w:rPr>
          <w:rFonts w:ascii="Arial" w:hAnsi="Arial" w:cs="Arial"/>
          <w:b/>
          <w:bCs/>
          <w:sz w:val="24"/>
        </w:rPr>
        <w:t>Summary #</w:t>
      </w:r>
      <w:r w:rsidR="00DB3EA7">
        <w:rPr>
          <w:rFonts w:ascii="Arial" w:hAnsi="Arial" w:cs="Arial"/>
          <w:b/>
          <w:bCs/>
          <w:sz w:val="24"/>
        </w:rPr>
        <w:t>3</w:t>
      </w:r>
      <w:r w:rsidR="002E4F62" w:rsidRPr="002E4F62">
        <w:rPr>
          <w:rFonts w:ascii="Arial" w:hAnsi="Arial" w:cs="Arial"/>
          <w:b/>
          <w:bCs/>
          <w:sz w:val="24"/>
        </w:rPr>
        <w:t xml:space="preserve"> of </w:t>
      </w:r>
      <w:r w:rsidR="00D40FCB" w:rsidRPr="00D40FCB">
        <w:rPr>
          <w:rFonts w:ascii="Arial" w:hAnsi="Arial" w:cs="Arial"/>
          <w:b/>
          <w:bCs/>
          <w:sz w:val="24"/>
        </w:rPr>
        <w:t>Discussion on RAN4 LS on UL Tx switching for TEI19</w:t>
      </w:r>
    </w:p>
    <w:bookmarkEnd w:id="2"/>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6855E00A" w14:textId="0A65D5E8" w:rsidR="00AC45BC" w:rsidRDefault="009B36BD" w:rsidP="00AC45BC">
      <w:pPr>
        <w:spacing w:before="120"/>
        <w:jc w:val="both"/>
      </w:pPr>
      <w:bookmarkStart w:id="3" w:name="_Hlk510705081"/>
      <w:r w:rsidRPr="009B36BD">
        <w:t xml:space="preserve">This moderator summary concerns </w:t>
      </w:r>
      <w:r w:rsidR="00AC45BC" w:rsidRPr="00203A14">
        <w:t>RAN4 LS to RAN1</w:t>
      </w:r>
      <w:r w:rsidR="00151412">
        <w:t xml:space="preserve"> on</w:t>
      </w:r>
      <w:r w:rsidR="00AC45BC">
        <w:t xml:space="preserve"> </w:t>
      </w:r>
      <w:r w:rsidR="00151412">
        <w:t>new R19 TEI for</w:t>
      </w:r>
      <w:r w:rsidR="00AC45BC">
        <w:t xml:space="preserve"> </w:t>
      </w:r>
      <w:r w:rsidR="00AC45BC" w:rsidRPr="00C4599F">
        <w:t xml:space="preserve">UL Tx switching </w:t>
      </w:r>
      <w:r w:rsidR="00AC45BC">
        <w:fldChar w:fldCharType="begin"/>
      </w:r>
      <w:r w:rsidR="00AC45BC">
        <w:instrText xml:space="preserve"> REF _Ref198036856 \r \h </w:instrText>
      </w:r>
      <w:r w:rsidR="00AC45BC">
        <w:fldChar w:fldCharType="separate"/>
      </w:r>
      <w:r w:rsidR="00B36543">
        <w:t>[1]</w:t>
      </w:r>
      <w:r w:rsidR="00AC45BC">
        <w:fldChar w:fldCharType="end"/>
      </w:r>
      <w:r w:rsidR="00AC45BC" w:rsidRPr="00203A14">
        <w:t>.</w:t>
      </w:r>
    </w:p>
    <w:tbl>
      <w:tblPr>
        <w:tblStyle w:val="TableGrid"/>
        <w:tblW w:w="9526" w:type="dxa"/>
        <w:tblInd w:w="108" w:type="dxa"/>
        <w:tblLook w:val="04A0" w:firstRow="1" w:lastRow="0" w:firstColumn="1" w:lastColumn="0" w:noHBand="0" w:noVBand="1"/>
      </w:tblPr>
      <w:tblGrid>
        <w:gridCol w:w="9526"/>
      </w:tblGrid>
      <w:tr w:rsidR="00AC45BC" w14:paraId="6977E2E5" w14:textId="77777777" w:rsidTr="000B1448">
        <w:tc>
          <w:tcPr>
            <w:tcW w:w="9526" w:type="dxa"/>
            <w:tcBorders>
              <w:top w:val="single" w:sz="4" w:space="0" w:color="auto"/>
              <w:left w:val="single" w:sz="4" w:space="0" w:color="auto"/>
              <w:bottom w:val="single" w:sz="4" w:space="0" w:color="auto"/>
              <w:right w:val="single" w:sz="4" w:space="0" w:color="auto"/>
            </w:tcBorders>
          </w:tcPr>
          <w:p w14:paraId="4180D861" w14:textId="77777777" w:rsidR="00AC45BC" w:rsidRPr="00E76FCC" w:rsidRDefault="00AC45BC" w:rsidP="0021513C">
            <w:pPr>
              <w:spacing w:after="60"/>
              <w:jc w:val="both"/>
              <w:textAlignment w:val="baseline"/>
              <w:rPr>
                <w:rFonts w:eastAsia="Times New Roman"/>
                <w:bCs/>
                <w:iCs/>
                <w:lang w:val="en-US" w:eastAsia="en-GB"/>
              </w:rPr>
            </w:pPr>
            <w:r w:rsidRPr="00E76FCC">
              <w:rPr>
                <w:rFonts w:eastAsia="Times New Roman"/>
                <w:bCs/>
                <w:iCs/>
                <w:lang w:val="en-US" w:eastAsia="en-GB"/>
              </w:rPr>
              <w:t xml:space="preserve">RAN4 would like to inform RAN1 </w:t>
            </w:r>
            <w:bookmarkStart w:id="4" w:name="OLE_LINK16"/>
            <w:r w:rsidRPr="00E76FCC">
              <w:rPr>
                <w:rFonts w:eastAsia="Times New Roman"/>
                <w:bCs/>
                <w:iCs/>
                <w:lang w:val="en-US" w:eastAsia="en-GB"/>
              </w:rPr>
              <w:t xml:space="preserve">that RAN4 discussed the following scenarios of Tx switching enhancement for 2 configured UL bands in Rel-19 TEI. </w:t>
            </w:r>
          </w:p>
          <w:p w14:paraId="06F9E340"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w:t>
            </w:r>
            <w:r w:rsidRPr="00E76FCC">
              <w:rPr>
                <w:rFonts w:eastAsia="PMingLiU"/>
                <w:lang w:eastAsia="zh-TW"/>
              </w:rPr>
              <w:t xml:space="preserve">. Switching between the following 2 cases for 3Tx UEs configured with uplinkTxSwitchingOption set to 'dualUL’ </w:t>
            </w:r>
          </w:p>
          <w:p w14:paraId="3B8FB1D7"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bookmarkStart w:id="5" w:name="OLE_LINK22"/>
            <w:r w:rsidRPr="00E76FCC">
              <w:rPr>
                <w:rFonts w:eastAsia="PMingLiU"/>
                <w:lang w:eastAsia="zh-TW"/>
              </w:rPr>
              <w:t xml:space="preserve">Case 1-1: Two antenna ports on Band A and one antenna port on Band B </w:t>
            </w:r>
          </w:p>
          <w:p w14:paraId="12A669AA" w14:textId="77777777" w:rsidR="00AC45BC" w:rsidRPr="00E76FCC" w:rsidRDefault="00AC45BC" w:rsidP="00AC45BC">
            <w:pPr>
              <w:numPr>
                <w:ilvl w:val="1"/>
                <w:numId w:val="36"/>
              </w:numPr>
              <w:overflowPunct/>
              <w:autoSpaceDE/>
              <w:adjustRightInd/>
              <w:snapToGrid w:val="0"/>
              <w:spacing w:after="60"/>
              <w:jc w:val="both"/>
              <w:textAlignment w:val="baseline"/>
              <w:rPr>
                <w:rFonts w:eastAsia="Yu Mincho"/>
                <w:lang w:eastAsia="zh-CN"/>
              </w:rPr>
            </w:pPr>
            <w:r w:rsidRPr="00E76FCC">
              <w:rPr>
                <w:rFonts w:eastAsia="PMingLiU"/>
                <w:lang w:eastAsia="zh-TW"/>
              </w:rPr>
              <w:t>Case 1-2: One antenna port on Band A and two antenna ports on Band B</w:t>
            </w:r>
          </w:p>
          <w:bookmarkEnd w:id="5"/>
          <w:p w14:paraId="15304918"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1a</w:t>
            </w:r>
            <w:r w:rsidRPr="00E76FCC">
              <w:rPr>
                <w:rFonts w:eastAsia="PMingLiU"/>
                <w:lang w:eastAsia="zh-TW"/>
              </w:rPr>
              <w:t xml:space="preserve">. Switching between the following 2 cases for 3Tx UEs configured with uplinkTxSwitchingOption set to ‘switchedUL’ </w:t>
            </w:r>
          </w:p>
          <w:p w14:paraId="7870E93E"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r w:rsidRPr="00E76FCC">
              <w:rPr>
                <w:rFonts w:eastAsia="PMingLiU"/>
                <w:lang w:eastAsia="zh-TW"/>
              </w:rPr>
              <w:t xml:space="preserve">Case 2-1: Three antenna ports on Band A and zero antenna port on Band B </w:t>
            </w:r>
          </w:p>
          <w:p w14:paraId="1EB0F353" w14:textId="77777777" w:rsidR="00AC45BC" w:rsidRPr="00E76FCC" w:rsidRDefault="00AC45BC" w:rsidP="00AC45BC">
            <w:pPr>
              <w:numPr>
                <w:ilvl w:val="1"/>
                <w:numId w:val="36"/>
              </w:numPr>
              <w:overflowPunct/>
              <w:autoSpaceDE/>
              <w:adjustRightInd/>
              <w:snapToGrid w:val="0"/>
              <w:spacing w:after="60"/>
              <w:jc w:val="both"/>
              <w:textAlignment w:val="baseline"/>
              <w:rPr>
                <w:rFonts w:eastAsia="Yu Mincho"/>
                <w:lang w:eastAsia="zh-CN"/>
              </w:rPr>
            </w:pPr>
            <w:r w:rsidRPr="00E76FCC">
              <w:rPr>
                <w:rFonts w:eastAsia="PMingLiU"/>
                <w:lang w:eastAsia="zh-TW"/>
              </w:rPr>
              <w:t>Case 2-2: Zero antenna port on Band A and three antenna ports on Band B</w:t>
            </w:r>
          </w:p>
          <w:p w14:paraId="05737E1D"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2</w:t>
            </w:r>
            <w:r w:rsidRPr="00E76FCC">
              <w:rPr>
                <w:rFonts w:eastAsia="PMingLiU"/>
                <w:lang w:eastAsia="zh-TW"/>
              </w:rPr>
              <w:t>. Switching between the following 2 cases for 4Tx UEs configured with uplinkTxSwitchingOption set to ‘switchedUL’</w:t>
            </w:r>
          </w:p>
          <w:p w14:paraId="3AB9D289"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r w:rsidRPr="00E76FCC">
              <w:rPr>
                <w:rFonts w:eastAsia="PMingLiU"/>
                <w:lang w:eastAsia="zh-TW"/>
              </w:rPr>
              <w:t xml:space="preserve">Case 3-1: Four antenna ports on Band A and zero antenna port on Band B </w:t>
            </w:r>
          </w:p>
          <w:p w14:paraId="05CEADDC"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Yu Mincho"/>
                <w:lang w:eastAsia="zh-CN"/>
              </w:rPr>
            </w:pPr>
            <w:r w:rsidRPr="00E76FCC">
              <w:rPr>
                <w:rFonts w:eastAsia="PMingLiU"/>
                <w:lang w:eastAsia="zh-TW"/>
              </w:rPr>
              <w:t>Case 3-2: Zero antenna port on Band A and Four antenna ports on Band B</w:t>
            </w:r>
          </w:p>
          <w:p w14:paraId="64F08D76" w14:textId="77777777" w:rsidR="00AC45BC" w:rsidRPr="00E76FCC" w:rsidRDefault="00AC45BC" w:rsidP="0021513C">
            <w:pPr>
              <w:overflowPunct/>
              <w:autoSpaceDE/>
              <w:adjustRightInd/>
              <w:snapToGrid w:val="0"/>
              <w:spacing w:after="60"/>
              <w:jc w:val="both"/>
              <w:rPr>
                <w:rFonts w:eastAsia="PMingLiU"/>
                <w:lang w:eastAsia="zh-TW"/>
              </w:rPr>
            </w:pPr>
            <w:bookmarkStart w:id="6" w:name="_Hlk198037107"/>
            <w:r w:rsidRPr="00E76FCC">
              <w:rPr>
                <w:rFonts w:eastAsia="PMingLiU"/>
                <w:lang w:eastAsia="zh-TW"/>
              </w:rPr>
              <w:t>RAN4 agreed to support at least scenario 1 in Rel-19 TEI.</w:t>
            </w:r>
            <w:bookmarkEnd w:id="6"/>
            <w:r w:rsidRPr="00E76FCC">
              <w:rPr>
                <w:rFonts w:eastAsia="PMingLiU"/>
                <w:lang w:eastAsia="zh-TW"/>
              </w:rPr>
              <w:t xml:space="preserve"> Whether RAN4 will support scenario 1a and scenario 2 in Rel-19 TEI is pending on RAN1 decision in RAN1#121 meeting. </w:t>
            </w:r>
          </w:p>
          <w:p w14:paraId="7B6FDF13" w14:textId="77777777" w:rsidR="00AC45BC" w:rsidRPr="00E76FCC" w:rsidRDefault="00AC45BC" w:rsidP="0021513C">
            <w:pPr>
              <w:overflowPunct/>
              <w:autoSpaceDE/>
              <w:adjustRightInd/>
              <w:snapToGrid w:val="0"/>
              <w:spacing w:after="60"/>
              <w:jc w:val="both"/>
              <w:rPr>
                <w:rFonts w:eastAsia="PMingLiU"/>
                <w:lang w:eastAsia="zh-TW"/>
              </w:rPr>
            </w:pPr>
            <w:r w:rsidRPr="00E76FCC">
              <w:rPr>
                <w:rFonts w:eastAsia="PMingLiU"/>
                <w:lang w:eastAsia="zh-TW"/>
              </w:rPr>
              <w:t>The related UE capabilities will be addressed later together with Rel-19 feature list.</w:t>
            </w:r>
          </w:p>
          <w:p w14:paraId="0DCDDBBC" w14:textId="77777777" w:rsidR="00AC45BC" w:rsidRPr="00E76FCC" w:rsidRDefault="00AC45BC" w:rsidP="0021513C">
            <w:pPr>
              <w:overflowPunct/>
              <w:autoSpaceDE/>
              <w:adjustRightInd/>
              <w:snapToGrid w:val="0"/>
              <w:spacing w:after="60"/>
              <w:jc w:val="both"/>
              <w:rPr>
                <w:rFonts w:eastAsia="PMingLiU"/>
                <w:lang w:eastAsia="zh-TW"/>
              </w:rPr>
            </w:pPr>
            <w:bookmarkStart w:id="7" w:name="OLE_LINK32"/>
            <w:r w:rsidRPr="00E76FCC">
              <w:rPr>
                <w:rFonts w:eastAsia="PMingLiU"/>
                <w:lang w:eastAsia="zh-TW"/>
              </w:rPr>
              <w:t>RAN4 respectfully asks RAN1 to:</w:t>
            </w:r>
          </w:p>
          <w:p w14:paraId="2D736A47" w14:textId="77777777" w:rsidR="00AC45BC" w:rsidRPr="00E76FCC" w:rsidRDefault="00AC45BC" w:rsidP="00AC45BC">
            <w:pPr>
              <w:numPr>
                <w:ilvl w:val="0"/>
                <w:numId w:val="37"/>
              </w:numPr>
              <w:overflowPunct/>
              <w:autoSpaceDE/>
              <w:adjustRightInd/>
              <w:snapToGrid w:val="0"/>
              <w:spacing w:after="60"/>
              <w:contextualSpacing/>
              <w:jc w:val="both"/>
              <w:textAlignment w:val="baseline"/>
              <w:rPr>
                <w:rFonts w:eastAsia="PMingLiU"/>
                <w:lang w:eastAsia="zh-TW"/>
              </w:rPr>
            </w:pPr>
            <w:bookmarkStart w:id="8" w:name="OLE_LINK19"/>
            <w:r w:rsidRPr="00E76FCC">
              <w:rPr>
                <w:rFonts w:eastAsia="PMingLiU"/>
                <w:lang w:eastAsia="zh-TW"/>
              </w:rPr>
              <w:t xml:space="preserve">Introduce UL Tx switching functionalities for scenarios 1 in Rel-19 RAN1 </w:t>
            </w:r>
            <w:bookmarkStart w:id="9" w:name="OLE_LINK18"/>
            <w:r w:rsidRPr="00E76FCC">
              <w:rPr>
                <w:rFonts w:eastAsia="PMingLiU"/>
                <w:lang w:eastAsia="zh-TW"/>
              </w:rPr>
              <w:t xml:space="preserve">specifications </w:t>
            </w:r>
            <w:bookmarkStart w:id="10" w:name="OLE_LINK15"/>
            <w:bookmarkEnd w:id="9"/>
            <w:r w:rsidRPr="00E76FCC">
              <w:rPr>
                <w:rFonts w:eastAsia="PMingLiU"/>
                <w:lang w:eastAsia="zh-TW"/>
              </w:rPr>
              <w:t>as part of TEI-19</w:t>
            </w:r>
            <w:bookmarkEnd w:id="10"/>
            <w:r w:rsidRPr="00E76FCC">
              <w:rPr>
                <w:rFonts w:eastAsia="PMingLiU"/>
                <w:lang w:eastAsia="zh-TW"/>
              </w:rPr>
              <w:t>.</w:t>
            </w:r>
          </w:p>
          <w:p w14:paraId="3FC0FB5D" w14:textId="77777777" w:rsidR="00AC45BC" w:rsidRPr="00E76FCC" w:rsidRDefault="00AC45BC" w:rsidP="00AC45BC">
            <w:pPr>
              <w:numPr>
                <w:ilvl w:val="0"/>
                <w:numId w:val="37"/>
              </w:numPr>
              <w:overflowPunct/>
              <w:autoSpaceDE/>
              <w:adjustRightInd/>
              <w:snapToGrid w:val="0"/>
              <w:spacing w:after="120"/>
              <w:contextualSpacing/>
              <w:jc w:val="both"/>
              <w:textAlignment w:val="baseline"/>
              <w:rPr>
                <w:rFonts w:eastAsia="PMingLiU"/>
                <w:lang w:eastAsia="zh-TW"/>
              </w:rPr>
            </w:pPr>
            <w:r w:rsidRPr="00E76FCC">
              <w:rPr>
                <w:rFonts w:eastAsia="PMingLiU"/>
                <w:lang w:eastAsia="zh-TW"/>
              </w:rPr>
              <w:t>Decide at RAN1#121 whether to support scenario 1a and/or scenario 2 in Rel-19 as part of TEI-19, and feedback to RAN4 the decision.</w:t>
            </w:r>
            <w:bookmarkEnd w:id="4"/>
            <w:bookmarkEnd w:id="7"/>
            <w:bookmarkEnd w:id="8"/>
          </w:p>
        </w:tc>
      </w:tr>
    </w:tbl>
    <w:p w14:paraId="4871A159" w14:textId="5FB896CE" w:rsidR="00B0160F" w:rsidRDefault="00D84CCD" w:rsidP="00D84CCD">
      <w:pPr>
        <w:spacing w:before="120"/>
      </w:pPr>
      <w:r w:rsidRPr="00D84CCD">
        <w:t>The following section discusses the two action items from the RAN4 LS.</w:t>
      </w:r>
    </w:p>
    <w:bookmarkEnd w:id="3"/>
    <w:p w14:paraId="225FDAFA" w14:textId="112C7551" w:rsidR="00CA6325" w:rsidRPr="00B04E50" w:rsidRDefault="002B609D" w:rsidP="00B04E50">
      <w:pPr>
        <w:pStyle w:val="Heading1"/>
        <w:ind w:left="431" w:hanging="431"/>
        <w:jc w:val="both"/>
      </w:pPr>
      <w:r w:rsidRPr="006E75BF">
        <w:t>Discussion</w:t>
      </w:r>
    </w:p>
    <w:p w14:paraId="56156078" w14:textId="559C7175" w:rsidR="00333250" w:rsidRPr="00AC45BC" w:rsidRDefault="00AC45BC" w:rsidP="00AC45BC">
      <w:pPr>
        <w:pStyle w:val="Heading2"/>
      </w:pPr>
      <w:r w:rsidRPr="00AC45BC">
        <w:t>Introduc</w:t>
      </w:r>
      <w:r>
        <w:t>ing</w:t>
      </w:r>
      <w:r w:rsidRPr="00AC45BC">
        <w:t xml:space="preserve"> </w:t>
      </w:r>
      <w:bookmarkStart w:id="11" w:name="_Hlk198037234"/>
      <w:r w:rsidRPr="00AC45BC">
        <w:t xml:space="preserve">UL Tx switching functionalities for </w:t>
      </w:r>
      <w:r>
        <w:t>S</w:t>
      </w:r>
      <w:r w:rsidRPr="00AC45BC">
        <w:t>cenario</w:t>
      </w:r>
      <w:r>
        <w:t>#</w:t>
      </w:r>
      <w:r w:rsidRPr="00AC45BC">
        <w:t>1</w:t>
      </w:r>
      <w:bookmarkEnd w:id="11"/>
    </w:p>
    <w:p w14:paraId="42D5FADC" w14:textId="7450434B" w:rsidR="00AC45BC" w:rsidRDefault="000B3787" w:rsidP="000B3787">
      <w:pPr>
        <w:jc w:val="both"/>
      </w:pPr>
      <w:r>
        <w:t xml:space="preserve">RAN4 has agreed to </w:t>
      </w:r>
      <w:r w:rsidRPr="000B3787">
        <w:t xml:space="preserve">support </w:t>
      </w:r>
      <w:r>
        <w:t>S</w:t>
      </w:r>
      <w:r w:rsidRPr="000B3787">
        <w:t>cenario</w:t>
      </w:r>
      <w:r>
        <w:t>#</w:t>
      </w:r>
      <w:r w:rsidRPr="000B3787">
        <w:t>1 in Rel-19 TEI</w:t>
      </w:r>
      <w:r>
        <w:t xml:space="preserve"> and requested RAN1 to introduce the </w:t>
      </w:r>
      <w:r w:rsidRPr="000B3787">
        <w:t>functionalities</w:t>
      </w:r>
      <w:r>
        <w:t xml:space="preserve"> for S</w:t>
      </w:r>
      <w:r w:rsidRPr="000B3787">
        <w:t>cenario</w:t>
      </w:r>
      <w:r>
        <w:t>#</w:t>
      </w:r>
      <w:r w:rsidRPr="000B3787">
        <w:t>1</w:t>
      </w:r>
      <w:r>
        <w:t xml:space="preserve"> in RAN1 specifications. This section discusses the required specs changes to support </w:t>
      </w:r>
      <w:r w:rsidRPr="000B3787">
        <w:t>UL Tx switching for Scenario#1</w:t>
      </w:r>
      <w:r>
        <w:t xml:space="preserve"> in RAN1 specs.</w:t>
      </w:r>
    </w:p>
    <w:p w14:paraId="6EBC4F48" w14:textId="3E5AF782" w:rsidR="00F26AEB" w:rsidRDefault="00F26AEB" w:rsidP="00F26AEB">
      <w:r>
        <w:t>Companies’ inputs:</w:t>
      </w:r>
    </w:p>
    <w:tbl>
      <w:tblPr>
        <w:tblStyle w:val="TableGrid"/>
        <w:tblW w:w="0" w:type="auto"/>
        <w:tblLook w:val="04A0" w:firstRow="1" w:lastRow="0" w:firstColumn="1" w:lastColumn="0" w:noHBand="0" w:noVBand="1"/>
      </w:tblPr>
      <w:tblGrid>
        <w:gridCol w:w="1533"/>
        <w:gridCol w:w="7935"/>
      </w:tblGrid>
      <w:tr w:rsidR="00F26AEB" w14:paraId="5AC06456" w14:textId="77777777" w:rsidTr="006E13C1">
        <w:tc>
          <w:tcPr>
            <w:tcW w:w="1533" w:type="dxa"/>
          </w:tcPr>
          <w:p w14:paraId="143F0C5F" w14:textId="66C07B7C" w:rsidR="00F26AEB" w:rsidRDefault="00FE54CA" w:rsidP="00F26AEB">
            <w:r>
              <w:t>Nokia</w:t>
            </w:r>
            <w:r w:rsidR="00A91A00">
              <w:t xml:space="preserve"> </w:t>
            </w:r>
            <w:r w:rsidR="00A91A00">
              <w:fldChar w:fldCharType="begin"/>
            </w:r>
            <w:r w:rsidR="00A91A00">
              <w:instrText xml:space="preserve"> REF _Ref190673724 \r \h </w:instrText>
            </w:r>
            <w:r w:rsidR="00A91A00">
              <w:fldChar w:fldCharType="separate"/>
            </w:r>
            <w:r w:rsidR="00B36543">
              <w:t>[3]</w:t>
            </w:r>
            <w:r w:rsidR="00A91A00">
              <w:fldChar w:fldCharType="end"/>
            </w:r>
          </w:p>
        </w:tc>
        <w:tc>
          <w:tcPr>
            <w:tcW w:w="7935" w:type="dxa"/>
          </w:tcPr>
          <w:p w14:paraId="3B38C198" w14:textId="77777777" w:rsidR="00FE54CA" w:rsidRPr="00FE54CA" w:rsidRDefault="00FE54CA" w:rsidP="00FE54CA">
            <w:pPr>
              <w:rPr>
                <w:rFonts w:eastAsia="Times New Roman"/>
                <w:color w:val="000000"/>
                <w:lang w:val="en-US" w:eastAsia="en-GB"/>
              </w:rPr>
            </w:pPr>
            <w:r w:rsidRPr="00FE54CA">
              <w:rPr>
                <w:rFonts w:eastAsia="Times New Roman"/>
                <w:b/>
                <w:bCs/>
                <w:color w:val="000000"/>
                <w:lang w:val="en-US" w:eastAsia="en-GB"/>
              </w:rPr>
              <w:t>Proposal 1:</w:t>
            </w:r>
            <w:r w:rsidRPr="00FE54CA">
              <w:rPr>
                <w:rFonts w:eastAsia="Times New Roman"/>
                <w:color w:val="000000"/>
                <w:lang w:val="en-US" w:eastAsia="en-GB"/>
              </w:rPr>
              <w:t xml:space="preserve"> Discuss whether RAN1 can follow the RAN4 request to specify scenario 1 when RAN was not able to agree to task RAN1 to specify it.</w:t>
            </w:r>
          </w:p>
          <w:p w14:paraId="51CA58E0" w14:textId="0B67B153" w:rsidR="00F26AEB" w:rsidRDefault="00FE54CA" w:rsidP="00FE54CA">
            <w:r w:rsidRPr="00FE54CA">
              <w:rPr>
                <w:rFonts w:eastAsia="Times New Roman"/>
                <w:b/>
                <w:bCs/>
                <w:color w:val="000000"/>
                <w:lang w:val="en-US" w:eastAsia="en-GB"/>
              </w:rPr>
              <w:t>Proposal 2:</w:t>
            </w:r>
            <w:r w:rsidRPr="00FE54CA">
              <w:rPr>
                <w:rFonts w:eastAsia="Times New Roman"/>
                <w:color w:val="000000"/>
                <w:lang w:val="en-US" w:eastAsia="en-GB"/>
              </w:rPr>
              <w:t xml:space="preserve"> If the group agrees to proceed with scenario 1, develop a draft Cat-B CR under TEI19 agenda item 9.14 like any TEI19 proposal submitted to RAN1#121</w:t>
            </w:r>
            <w:r w:rsidR="00A91A00" w:rsidRPr="00BB1F0A">
              <w:rPr>
                <w:rFonts w:eastAsia="Times New Roman"/>
                <w:color w:val="000000"/>
                <w:lang w:val="en-US" w:eastAsia="en-GB"/>
              </w:rPr>
              <w:t>.</w:t>
            </w:r>
          </w:p>
        </w:tc>
      </w:tr>
      <w:tr w:rsidR="00F26AEB" w14:paraId="753FD6B7" w14:textId="77777777" w:rsidTr="006E13C1">
        <w:tc>
          <w:tcPr>
            <w:tcW w:w="1533" w:type="dxa"/>
          </w:tcPr>
          <w:p w14:paraId="21D624B7" w14:textId="2ECEA8C4" w:rsidR="00F26AEB" w:rsidRDefault="00BB6951" w:rsidP="00F26AEB">
            <w:r>
              <w:t xml:space="preserve">Samsung </w:t>
            </w:r>
            <w:r>
              <w:fldChar w:fldCharType="begin"/>
            </w:r>
            <w:r>
              <w:instrText xml:space="preserve"> REF _Ref190676145 \r \h </w:instrText>
            </w:r>
            <w:r>
              <w:fldChar w:fldCharType="separate"/>
            </w:r>
            <w:r w:rsidR="00B36543">
              <w:t>[5]</w:t>
            </w:r>
            <w:r>
              <w:fldChar w:fldCharType="end"/>
            </w:r>
          </w:p>
        </w:tc>
        <w:tc>
          <w:tcPr>
            <w:tcW w:w="7935" w:type="dxa"/>
          </w:tcPr>
          <w:p w14:paraId="2F4B426B" w14:textId="561FFD9E" w:rsidR="00F26AEB" w:rsidRDefault="00BB6951" w:rsidP="00BB6951">
            <w:pPr>
              <w:spacing w:after="0"/>
            </w:pPr>
            <w:r w:rsidRPr="00BB6951">
              <w:t>According to RP-240858 (including RP-191602), cross-WG TEI CRs are strongly discouraged, and there is no definition on possible RAN1 impact of RAN4-led TEI CRs. Hence, both 1) and 2) from RAN4 should not be accepted from RAN1 perspective.</w:t>
            </w:r>
          </w:p>
        </w:tc>
      </w:tr>
      <w:tr w:rsidR="00F26AEB" w14:paraId="6F096AAC" w14:textId="77777777" w:rsidTr="006E13C1">
        <w:tc>
          <w:tcPr>
            <w:tcW w:w="1533" w:type="dxa"/>
          </w:tcPr>
          <w:p w14:paraId="2D1D0E23" w14:textId="64B8679D" w:rsidR="00F26AEB" w:rsidRDefault="00061AF2" w:rsidP="00F26AEB">
            <w:r>
              <w:lastRenderedPageBreak/>
              <w:t xml:space="preserve">ZTE </w:t>
            </w:r>
            <w:r>
              <w:fldChar w:fldCharType="begin"/>
            </w:r>
            <w:r>
              <w:instrText xml:space="preserve"> REF _Ref198039526 \r \h </w:instrText>
            </w:r>
            <w:r>
              <w:fldChar w:fldCharType="separate"/>
            </w:r>
            <w:r w:rsidR="00B36543">
              <w:t>[7]</w:t>
            </w:r>
            <w:r>
              <w:fldChar w:fldCharType="end"/>
            </w:r>
          </w:p>
        </w:tc>
        <w:tc>
          <w:tcPr>
            <w:tcW w:w="7935" w:type="dxa"/>
          </w:tcPr>
          <w:p w14:paraId="424C6D70" w14:textId="77777777" w:rsidR="00061AF2" w:rsidRDefault="00061AF2" w:rsidP="00061AF2">
            <w:pPr>
              <w:spacing w:after="120"/>
            </w:pPr>
            <w:r w:rsidRPr="00061AF2">
              <w:rPr>
                <w:b/>
                <w:bCs/>
              </w:rPr>
              <w:t>Proposal 1:</w:t>
            </w:r>
            <w:r>
              <w:t xml:space="preserve"> The following switching cases need to be introduced to support scenario 1 in Rel-19.</w:t>
            </w:r>
          </w:p>
          <w:p w14:paraId="0739DB4D" w14:textId="5106E94A" w:rsidR="00061AF2" w:rsidRPr="00061AF2" w:rsidRDefault="00061AF2" w:rsidP="00061AF2">
            <w:pPr>
              <w:pStyle w:val="ListParagraph"/>
              <w:numPr>
                <w:ilvl w:val="0"/>
                <w:numId w:val="39"/>
              </w:numPr>
              <w:spacing w:after="120"/>
            </w:pPr>
            <w:r w:rsidRPr="00061AF2">
              <w:rPr>
                <w:sz w:val="20"/>
                <w:szCs w:val="20"/>
              </w:rPr>
              <w:t xml:space="preserve">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w:t>
            </w:r>
          </w:p>
          <w:p w14:paraId="3799C9F5" w14:textId="74349C35" w:rsidR="00061AF2" w:rsidRDefault="00061AF2" w:rsidP="00061AF2">
            <w:pPr>
              <w:pStyle w:val="ListParagraph"/>
              <w:numPr>
                <w:ilvl w:val="0"/>
                <w:numId w:val="39"/>
              </w:numPr>
              <w:spacing w:after="120"/>
              <w:rPr>
                <w:sz w:val="20"/>
                <w:szCs w:val="20"/>
              </w:rPr>
            </w:pPr>
            <w:r w:rsidRPr="00061AF2">
              <w:rPr>
                <w:sz w:val="20"/>
                <w:szCs w:val="20"/>
              </w:rPr>
              <w:t xml:space="preserve">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w:t>
            </w:r>
          </w:p>
          <w:p w14:paraId="442AA110" w14:textId="295CF745" w:rsidR="00061AF2" w:rsidRPr="00061AF2" w:rsidRDefault="00061AF2" w:rsidP="00061AF2">
            <w:pPr>
              <w:pStyle w:val="ListParagraph"/>
              <w:numPr>
                <w:ilvl w:val="0"/>
                <w:numId w:val="39"/>
              </w:numPr>
              <w:spacing w:after="120"/>
              <w:rPr>
                <w:sz w:val="20"/>
                <w:szCs w:val="20"/>
              </w:rPr>
            </w:pPr>
            <w:r w:rsidRPr="00061AF2">
              <w:rPr>
                <w:sz w:val="20"/>
                <w:szCs w:val="20"/>
              </w:rPr>
              <w:t xml:space="preserve">when the UE is to transmit a 2-port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 </w:t>
            </w:r>
          </w:p>
          <w:p w14:paraId="03FD8A80" w14:textId="77777777" w:rsidR="00F26AEB" w:rsidRDefault="00061AF2" w:rsidP="00061AF2">
            <w:pPr>
              <w:spacing w:after="0"/>
            </w:pPr>
            <w:r>
              <w:t>Note: the last switching case is a new case compared to previous release.</w:t>
            </w:r>
          </w:p>
          <w:p w14:paraId="4B7A445E" w14:textId="77777777" w:rsidR="00061AF2" w:rsidRDefault="00061AF2" w:rsidP="00061AF2">
            <w:pPr>
              <w:spacing w:after="0"/>
            </w:pPr>
          </w:p>
          <w:p w14:paraId="4A51CBB2" w14:textId="77777777" w:rsidR="008655DF" w:rsidRDefault="008655DF" w:rsidP="00061AF2">
            <w:pPr>
              <w:spacing w:after="0"/>
            </w:pPr>
          </w:p>
          <w:p w14:paraId="69AB3944" w14:textId="2C2890F1" w:rsidR="00061AF2" w:rsidRDefault="008655DF" w:rsidP="00061AF2">
            <w:pPr>
              <w:spacing w:after="0"/>
            </w:pPr>
            <w:r w:rsidRPr="00061AF2">
              <w:rPr>
                <w:b/>
                <w:bCs/>
              </w:rPr>
              <w:t xml:space="preserve">Proposal </w:t>
            </w:r>
            <w:r>
              <w:rPr>
                <w:b/>
                <w:bCs/>
              </w:rPr>
              <w:t>2</w:t>
            </w:r>
            <w:r w:rsidRPr="00061AF2">
              <w:rPr>
                <w:b/>
                <w:bCs/>
              </w:rPr>
              <w:t>:</w:t>
            </w:r>
            <w:r>
              <w:t xml:space="preserve"> </w:t>
            </w:r>
            <w:r w:rsidR="00061AF2">
              <w:t>Adopt the following TP to TS 38.214 for support of scenario 1 for 3Tx UEs.</w:t>
            </w:r>
          </w:p>
          <w:p w14:paraId="35BD3D30" w14:textId="4E05A193" w:rsidR="00061AF2" w:rsidRPr="008655DF" w:rsidRDefault="00061AF2" w:rsidP="008655DF">
            <w:pPr>
              <w:pStyle w:val="ListParagraph"/>
              <w:numPr>
                <w:ilvl w:val="0"/>
                <w:numId w:val="39"/>
              </w:numPr>
              <w:spacing w:after="120"/>
              <w:rPr>
                <w:sz w:val="20"/>
                <w:szCs w:val="20"/>
              </w:rPr>
            </w:pPr>
            <w:r w:rsidRPr="008655DF">
              <w:rPr>
                <w:sz w:val="20"/>
                <w:szCs w:val="20"/>
              </w:rPr>
              <w:t>Whether to introduce a new RRC parameter for switching period is subject to RAN4 decision.</w:t>
            </w:r>
          </w:p>
          <w:tbl>
            <w:tblPr>
              <w:tblStyle w:val="TableGrid"/>
              <w:tblW w:w="0" w:type="auto"/>
              <w:tblLook w:val="04A0" w:firstRow="1" w:lastRow="0" w:firstColumn="1" w:lastColumn="0" w:noHBand="0" w:noVBand="1"/>
            </w:tblPr>
            <w:tblGrid>
              <w:gridCol w:w="7709"/>
            </w:tblGrid>
            <w:tr w:rsidR="00061AF2" w:rsidRPr="00A25B59" w14:paraId="69141AD8" w14:textId="77777777" w:rsidTr="0021513C">
              <w:tc>
                <w:tcPr>
                  <w:tcW w:w="9855" w:type="dxa"/>
                </w:tcPr>
                <w:p w14:paraId="3468B8A0" w14:textId="77777777" w:rsidR="00061AF2" w:rsidRPr="00A25B59" w:rsidRDefault="00061AF2" w:rsidP="00061AF2">
                  <w:pPr>
                    <w:pStyle w:val="Heading5"/>
                    <w:numPr>
                      <w:ilvl w:val="0"/>
                      <w:numId w:val="0"/>
                    </w:numPr>
                    <w:ind w:left="992" w:hanging="992"/>
                    <w:rPr>
                      <w:bCs/>
                      <w:sz w:val="20"/>
                      <w:lang w:val="en-US" w:eastAsia="zh-CN"/>
                    </w:rPr>
                  </w:pPr>
                  <w:bookmarkStart w:id="12" w:name="_Hlk198125079"/>
                  <w:r w:rsidRPr="00A25B59">
                    <w:rPr>
                      <w:bCs/>
                      <w:sz w:val="20"/>
                    </w:rPr>
                    <w:t>6.1.6.2.0</w:t>
                  </w:r>
                  <w:r w:rsidRPr="00A25B59">
                    <w:rPr>
                      <w:bCs/>
                      <w:sz w:val="20"/>
                    </w:rPr>
                    <w:tab/>
                    <w:t>Uplink switching with two uplink bands</w:t>
                  </w:r>
                </w:p>
                <w:p w14:paraId="307F9317" w14:textId="77777777" w:rsidR="00061AF2" w:rsidRPr="00A25B59" w:rsidRDefault="00061AF2" w:rsidP="00061AF2">
                  <w:r w:rsidRPr="00A25B59">
                    <w:t xml:space="preserve">For a UE </w:t>
                  </w:r>
                  <w:r w:rsidRPr="00A25B59">
                    <w:rPr>
                      <w:lang w:val="en-US"/>
                    </w:rPr>
                    <w:t xml:space="preserve">indicating a capability for uplink switching with </w:t>
                  </w:r>
                  <w:r w:rsidRPr="00A25B59">
                    <w:rPr>
                      <w:rFonts w:eastAsia="Times New Roman"/>
                      <w:i/>
                      <w:lang w:eastAsia="en-GB"/>
                    </w:rPr>
                    <w:t>BandCombination-UplinkTxSwitch</w:t>
                  </w:r>
                  <w:r w:rsidRPr="00A25B59">
                    <w:rPr>
                      <w:color w:val="FF0000"/>
                      <w:u w:val="single"/>
                    </w:rPr>
                    <w:t>,</w:t>
                  </w:r>
                  <w:r w:rsidRPr="00A25B59">
                    <w:rPr>
                      <w:strike/>
                      <w:color w:val="FF0000"/>
                      <w:lang w:val="en-US"/>
                    </w:rPr>
                    <w:t xml:space="preserve"> </w:t>
                  </w:r>
                  <w:r w:rsidRPr="00A25B59">
                    <w:rPr>
                      <w:iCs/>
                      <w:strike/>
                      <w:color w:val="FF0000"/>
                      <w:lang w:eastAsia="en-GB"/>
                    </w:rPr>
                    <w:t>or</w:t>
                  </w:r>
                  <w:r w:rsidRPr="00A25B59">
                    <w:rPr>
                      <w:iCs/>
                      <w:lang w:eastAsia="en-GB"/>
                    </w:rPr>
                    <w:t xml:space="preserve"> </w:t>
                  </w:r>
                  <w:r w:rsidRPr="00A25B59">
                    <w:rPr>
                      <w:i/>
                      <w:lang w:eastAsia="en-GB"/>
                    </w:rPr>
                    <w:t>uplinkTxSwitchingPeriod2T2T</w:t>
                  </w:r>
                  <w:r w:rsidRPr="00A25B59">
                    <w:rPr>
                      <w:rFonts w:hint="eastAsia"/>
                      <w:color w:val="FF0000"/>
                      <w:u w:val="single"/>
                      <w:lang w:val="en-US" w:eastAsia="zh-CN"/>
                    </w:rPr>
                    <w:t xml:space="preserve"> or </w:t>
                  </w:r>
                  <w:r w:rsidRPr="00A25B59">
                    <w:rPr>
                      <w:rFonts w:hint="eastAsia"/>
                      <w:i/>
                      <w:color w:val="FF0000"/>
                      <w:u w:val="single"/>
                      <w:lang w:val="en-US" w:eastAsia="zh-CN"/>
                    </w:rPr>
                    <w:t>[</w:t>
                  </w:r>
                  <w:r w:rsidRPr="00A25B59">
                    <w:rPr>
                      <w:i/>
                      <w:color w:val="FF0000"/>
                      <w:u w:val="single"/>
                      <w:lang w:eastAsia="en-GB"/>
                    </w:rPr>
                    <w:t>uplinkTxSwitching</w:t>
                  </w:r>
                  <w:r w:rsidRPr="00A25B59">
                    <w:rPr>
                      <w:rFonts w:hint="eastAsia"/>
                      <w:i/>
                      <w:color w:val="FF0000"/>
                      <w:u w:val="single"/>
                      <w:lang w:val="en-US" w:eastAsia="zh-CN"/>
                    </w:rPr>
                    <w:t>3TxScenario1]</w:t>
                  </w:r>
                  <w:r w:rsidRPr="00A25B59">
                    <w:rPr>
                      <w:lang w:val="en-US"/>
                    </w:rPr>
                    <w:t xml:space="preserve"> for a band combination, and </w:t>
                  </w:r>
                  <w:r w:rsidRPr="00A25B59">
                    <w:t>if it is for that band combination configured with uplink carrier aggregation:</w:t>
                  </w:r>
                </w:p>
                <w:p w14:paraId="293A9F57" w14:textId="77777777" w:rsidR="00061AF2" w:rsidRPr="00A25B59" w:rsidRDefault="00061AF2" w:rsidP="00061AF2">
                  <w:pPr>
                    <w:pStyle w:val="B1"/>
                  </w:pPr>
                  <w:r w:rsidRPr="00A25B59">
                    <w:t>-</w:t>
                  </w:r>
                  <w:r w:rsidRPr="00A25B59">
                    <w:tab/>
                    <w:t xml:space="preserve">If the UE is configured with uplink switching with parameter </w:t>
                  </w:r>
                  <w:r w:rsidRPr="00A25B59">
                    <w:rPr>
                      <w:i/>
                      <w:iCs/>
                    </w:rPr>
                    <w:t>uplinkTxSwitching</w:t>
                  </w:r>
                  <w:r w:rsidRPr="00A25B5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25B59">
                    <w:rPr>
                      <w:b/>
                    </w:rPr>
                    <w:t xml:space="preserve"> </w:t>
                  </w:r>
                  <w:r w:rsidRPr="00A25B59">
                    <w:t>or based on a higher layer configuration(s):</w:t>
                  </w:r>
                </w:p>
                <w:p w14:paraId="48FF991B" w14:textId="77777777" w:rsidR="00061AF2" w:rsidRPr="00A25B59" w:rsidRDefault="00061AF2" w:rsidP="00061AF2">
                  <w:pPr>
                    <w:pStyle w:val="B2"/>
                  </w:pPr>
                  <w:r w:rsidRPr="00A25B59">
                    <w:t>-</w:t>
                  </w:r>
                  <w:r w:rsidRPr="00A25B59">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10A18C1C" w14:textId="77777777" w:rsidR="00061AF2" w:rsidRPr="00A25B59" w:rsidRDefault="00061AF2" w:rsidP="00061AF2">
                  <w:pPr>
                    <w:pStyle w:val="B2"/>
                  </w:pPr>
                  <w:r w:rsidRPr="00A25B59">
                    <w:t>-</w:t>
                  </w:r>
                  <w:r w:rsidRPr="00A25B59">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 </w:t>
                  </w:r>
                </w:p>
                <w:p w14:paraId="2088C5D9"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i/>
                      <w:iCs/>
                      <w:lang w:val="en-US"/>
                    </w:rPr>
                    <w:t xml:space="preserve"> </w:t>
                  </w:r>
                  <w:r w:rsidRPr="00A25B59">
                    <w:rPr>
                      <w:lang w:val="en-US"/>
                    </w:rPr>
                    <w:t>set to '</w:t>
                  </w:r>
                  <w:r w:rsidRPr="00A25B59">
                    <w:rPr>
                      <w:rFonts w:eastAsia="Times New Roman"/>
                      <w:iCs/>
                    </w:rPr>
                    <w:t>switchedUL'</w:t>
                  </w:r>
                  <w:r w:rsidRPr="00A25B5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A1AC7BC"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rPr>
                      <w:rFonts w:hint="eastAsia"/>
                      <w:iCs/>
                      <w:lang w:val="en-US" w:eastAsia="zh-CN"/>
                    </w:rPr>
                    <w:t xml:space="preserve"> </w:t>
                  </w:r>
                  <w:r w:rsidRPr="00A25B59">
                    <w:rPr>
                      <w:rFonts w:hint="eastAsia"/>
                      <w:iCs/>
                      <w:color w:val="FF0000"/>
                      <w:u w:val="single"/>
                      <w:lang w:val="en-US" w:eastAsia="zh-CN"/>
                    </w:rPr>
                    <w:t xml:space="preserve">or </w:t>
                  </w:r>
                  <w:r w:rsidRPr="00A25B59">
                    <w:rPr>
                      <w:iCs/>
                      <w:color w:val="FF0000"/>
                      <w:u w:val="single"/>
                      <w:lang w:val="en-US" w:eastAsia="zh-CN"/>
                    </w:rPr>
                    <w:t>configured with</w:t>
                  </w:r>
                  <w:r w:rsidRPr="00A25B59">
                    <w:rPr>
                      <w:rFonts w:hint="eastAsia"/>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06D5017"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t xml:space="preserve">, when the UE is to transmit a 1-port transmission on one uplink carrier on one band and if the preceding uplink transmission was a 1-port transmission on another uplink </w:t>
                  </w:r>
                  <w:r w:rsidRPr="00A25B59">
                    <w:lastRenderedPageBreak/>
                    <w:t xml:space="preserve">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6CA63F32"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t xml:space="preserve"> set to '</w:t>
                  </w:r>
                  <w:r w:rsidRPr="00A25B59">
                    <w:rPr>
                      <w:iCs/>
                    </w:rPr>
                    <w:t>dualUL'</w:t>
                  </w:r>
                  <w:r w:rsidRPr="00A25B59">
                    <w:t xml:space="preserve">, if the UE is configured with </w:t>
                  </w:r>
                  <w:r w:rsidRPr="00A25B59">
                    <w:rPr>
                      <w:i/>
                    </w:rPr>
                    <w:t>uplinkTxSwitching-DualUL-TxState</w:t>
                  </w:r>
                  <w:r w:rsidRPr="00A25B59">
                    <w:rPr>
                      <w:iCs/>
                    </w:rPr>
                    <w:t xml:space="preserve"> set to 'oneT'</w:t>
                  </w:r>
                  <w:r w:rsidRPr="00A25B5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40D34DE3" w14:textId="77777777" w:rsidR="00061AF2" w:rsidRPr="00A25B59" w:rsidRDefault="00061AF2" w:rsidP="00061AF2">
                  <w:pPr>
                    <w:pStyle w:val="B2"/>
                  </w:pPr>
                  <w:r w:rsidRPr="00A25B59">
                    <w:t>-</w:t>
                  </w:r>
                  <w:r w:rsidRPr="00A25B59">
                    <w:tab/>
                    <w:t xml:space="preserve">If </w:t>
                  </w:r>
                  <w:r w:rsidRPr="00A25B59">
                    <w:rPr>
                      <w:i/>
                      <w:iCs/>
                    </w:rPr>
                    <w:t>uplinkTxSwitching-2T-Mode</w:t>
                  </w:r>
                  <w:r w:rsidRPr="00A25B59">
                    <w:t xml:space="preserve"> </w:t>
                  </w:r>
                  <w:r w:rsidRPr="00A25B59">
                    <w:rPr>
                      <w:rFonts w:hint="eastAsia"/>
                      <w:iCs/>
                      <w:color w:val="FF0000"/>
                      <w:u w:val="single"/>
                      <w:lang w:val="en-US" w:eastAsia="zh-CN"/>
                    </w:rPr>
                    <w:t xml:space="preserve">or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055FC686" w14:textId="77777777" w:rsidR="00061AF2" w:rsidRPr="00A25B59" w:rsidRDefault="00061AF2" w:rsidP="00061AF2">
                  <w:pPr>
                    <w:pStyle w:val="B2"/>
                  </w:pPr>
                  <w:r w:rsidRPr="00A25B59">
                    <w:t>-</w:t>
                  </w:r>
                  <w:r w:rsidRPr="00A25B59">
                    <w:tab/>
                  </w:r>
                  <w:r w:rsidRPr="00A25B59">
                    <w:rPr>
                      <w:color w:val="FF0000"/>
                      <w:u w:val="single"/>
                    </w:rPr>
                    <w:t xml:space="preserve">If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rPr>
                      <w:color w:val="FF0000"/>
                      <w:u w:val="single"/>
                    </w:rPr>
                    <w:t>is configured, when the UE is to transmit a 2-port transmission on one uplink carrier on one band</w:t>
                  </w:r>
                  <w:r w:rsidRPr="00A25B59">
                    <w:rPr>
                      <w:rFonts w:hint="eastAsia"/>
                      <w:color w:val="FF0000"/>
                      <w:u w:val="single"/>
                      <w:lang w:val="en-US" w:eastAsia="zh-CN"/>
                    </w:rPr>
                    <w:t xml:space="preserve"> </w:t>
                  </w:r>
                  <w:r w:rsidRPr="00A25B59">
                    <w:rPr>
                      <w:color w:val="FF0000"/>
                      <w:u w:val="single"/>
                    </w:rPr>
                    <w:t>and if the preceding uplink transmission was a 1-port transmission on another uplink carrier on another band</w:t>
                  </w:r>
                  <w:r w:rsidRPr="00A25B59">
                    <w:rPr>
                      <w:rFonts w:hint="eastAsia"/>
                      <w:color w:val="FF0000"/>
                      <w:u w:val="single"/>
                      <w:lang w:val="en-US" w:eastAsia="zh-CN"/>
                    </w:rPr>
                    <w:t xml:space="preserve"> </w:t>
                  </w:r>
                  <w:r w:rsidRPr="00A25B59">
                    <w:rPr>
                      <w:color w:val="FF0000"/>
                      <w:u w:val="single"/>
                    </w:rPr>
                    <w:t xml:space="preserve">and the UE is under the operation state in which 2-port transmission can be supported </w:t>
                  </w:r>
                  <w:r w:rsidRPr="00A25B59">
                    <w:rPr>
                      <w:rFonts w:hint="eastAsia"/>
                      <w:color w:val="FF0000"/>
                      <w:u w:val="single"/>
                      <w:lang w:val="en-US" w:eastAsia="zh-CN"/>
                    </w:rPr>
                    <w:t>i</w:t>
                  </w:r>
                  <w:r w:rsidRPr="00A25B59">
                    <w:rPr>
                      <w:color w:val="FF0000"/>
                      <w:u w:val="single"/>
                    </w:rPr>
                    <w:t xml:space="preserve">n the same </w:t>
                  </w:r>
                  <w:r w:rsidRPr="00A25B59">
                    <w:rPr>
                      <w:rFonts w:hint="eastAsia"/>
                      <w:color w:val="FF0000"/>
                      <w:u w:val="single"/>
                      <w:lang w:val="en-US" w:eastAsia="zh-CN"/>
                    </w:rPr>
                    <w:t>band</w:t>
                  </w:r>
                  <w:r w:rsidRPr="00A25B59">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sidRPr="00A25B59">
                    <w:rPr>
                      <w:color w:val="FF0000"/>
                      <w:u w:val="single"/>
                    </w:rPr>
                    <w:t xml:space="preserve"> on any of the carriers.</w:t>
                  </w:r>
                </w:p>
                <w:p w14:paraId="464FB9FA" w14:textId="77777777" w:rsidR="00061AF2" w:rsidRPr="00A25B59" w:rsidRDefault="00061AF2" w:rsidP="00061AF2">
                  <w:pPr>
                    <w:pStyle w:val="B2"/>
                    <w:rPr>
                      <w:lang w:val="en-US"/>
                    </w:rPr>
                  </w:pPr>
                  <w:r w:rsidRPr="00A25B59">
                    <w:rPr>
                      <w:lang w:val="en-US"/>
                    </w:rPr>
                    <w:t>-</w:t>
                  </w:r>
                  <w:r w:rsidRPr="00A25B59">
                    <w:rPr>
                      <w:lang w:val="en-US"/>
                    </w:rPr>
                    <w:tab/>
                  </w:r>
                  <w:r w:rsidRPr="00A25B59">
                    <w:t xml:space="preserve">The UE </w:t>
                  </w:r>
                  <w:r w:rsidRPr="00A25B59">
                    <w:rPr>
                      <w:lang w:val="en-US"/>
                    </w:rPr>
                    <w:t>is</w:t>
                  </w:r>
                  <w:r w:rsidRPr="00A25B59">
                    <w:t xml:space="preserve"> not </w:t>
                  </w:r>
                  <w:r w:rsidRPr="00A25B59">
                    <w:rPr>
                      <w:lang w:val="en-US"/>
                    </w:rPr>
                    <w:t>expected to be scheduled or configured with uplink transmissions that result in simultaneous transmission on two antenna ports on one uplink carrier</w:t>
                  </w:r>
                  <w:r w:rsidRPr="00A25B59">
                    <w:t xml:space="preserve"> on one band</w:t>
                  </w:r>
                  <w:r w:rsidRPr="00A25B59">
                    <w:rPr>
                      <w:lang w:val="en-US"/>
                    </w:rPr>
                    <w:t>, and any transmission on another uplink carrier</w:t>
                  </w:r>
                  <w:r w:rsidRPr="00A25B59">
                    <w:t xml:space="preserve"> on another band</w:t>
                  </w:r>
                  <w:r w:rsidRPr="00A25B59">
                    <w:rPr>
                      <w:lang w:val="en-US"/>
                    </w:rPr>
                    <w:t>.</w:t>
                  </w:r>
                </w:p>
                <w:p w14:paraId="7B9E879B" w14:textId="77777777" w:rsidR="00061AF2" w:rsidRPr="00A25B59" w:rsidRDefault="00061AF2" w:rsidP="00061AF2">
                  <w:pPr>
                    <w:pStyle w:val="B1"/>
                  </w:pPr>
                  <w:r w:rsidRPr="00A25B59">
                    <w:t>-</w:t>
                  </w:r>
                  <w:r w:rsidRPr="00A25B59">
                    <w:tab/>
                    <w:t>In all other cases the UE is expected to transmit normally all uplink transmissions without interruptions.</w:t>
                  </w:r>
                </w:p>
                <w:p w14:paraId="0BC532B5" w14:textId="77777777" w:rsidR="00061AF2" w:rsidRPr="00A25B59" w:rsidRDefault="00061AF2" w:rsidP="00061AF2">
                  <w:pPr>
                    <w:jc w:val="center"/>
                    <w:rPr>
                      <w:b/>
                    </w:rPr>
                  </w:pPr>
                  <w:r w:rsidRPr="00A25B59">
                    <w:rPr>
                      <w:b/>
                    </w:rPr>
                    <w:t>&lt; Unchanged parts are omitted &gt;</w:t>
                  </w:r>
                </w:p>
                <w:p w14:paraId="273704B9" w14:textId="77777777" w:rsidR="00061AF2" w:rsidRPr="00A25B59" w:rsidRDefault="00061AF2" w:rsidP="00061AF2">
                  <w:pPr>
                    <w:keepNext/>
                    <w:keepLines/>
                    <w:spacing w:before="120"/>
                    <w:outlineLvl w:val="2"/>
                    <w:rPr>
                      <w:rFonts w:ascii="Arial" w:hAnsi="Arial"/>
                      <w:color w:val="000000"/>
                      <w:lang w:val="x-none"/>
                    </w:rPr>
                  </w:pPr>
                  <w:r w:rsidRPr="00A25B59">
                    <w:rPr>
                      <w:rFonts w:ascii="Arial" w:hAnsi="Arial"/>
                      <w:color w:val="000000"/>
                      <w:lang w:val="x-none"/>
                    </w:rPr>
                    <w:t>6.2.1</w:t>
                  </w:r>
                  <w:r w:rsidRPr="00A25B59">
                    <w:rPr>
                      <w:rFonts w:ascii="Arial" w:hAnsi="Arial"/>
                      <w:color w:val="000000"/>
                      <w:lang w:val="x-none"/>
                    </w:rPr>
                    <w:tab/>
                    <w:t>UE sounding procedure</w:t>
                  </w:r>
                </w:p>
                <w:p w14:paraId="04BD052D" w14:textId="77777777" w:rsidR="00061AF2" w:rsidRPr="00A25B59" w:rsidRDefault="00061AF2" w:rsidP="00061AF2">
                  <w:pPr>
                    <w:jc w:val="center"/>
                    <w:rPr>
                      <w:b/>
                    </w:rPr>
                  </w:pPr>
                  <w:r w:rsidRPr="00A25B59">
                    <w:rPr>
                      <w:b/>
                    </w:rPr>
                    <w:t>&lt; Unchanged parts are omitted &gt;</w:t>
                  </w:r>
                </w:p>
                <w:p w14:paraId="627C4C43" w14:textId="77777777" w:rsidR="00061AF2" w:rsidRPr="00A25B59" w:rsidRDefault="00061AF2" w:rsidP="00061AF2">
                  <w:pPr>
                    <w:keepNext/>
                    <w:keepLines/>
                    <w:spacing w:before="120"/>
                    <w:outlineLvl w:val="2"/>
                    <w:rPr>
                      <w:rFonts w:ascii="Arial" w:hAnsi="Arial"/>
                      <w:color w:val="000000"/>
                      <w:lang w:val="x-none"/>
                    </w:rPr>
                  </w:pPr>
                </w:p>
                <w:p w14:paraId="55869A07" w14:textId="77777777" w:rsidR="00061AF2" w:rsidRPr="00A25B59" w:rsidRDefault="00061AF2" w:rsidP="00061AF2">
                  <w:pPr>
                    <w:rPr>
                      <w:rFonts w:eastAsia="MS Mincho"/>
                      <w:lang w:val="en-US" w:eastAsia="ja-JP"/>
                    </w:rPr>
                  </w:pPr>
                  <w:r w:rsidRPr="00A25B59">
                    <w:rPr>
                      <w:rFonts w:eastAsia="MS Mincho"/>
                      <w:lang w:val="en-US" w:eastAsia="ja-JP"/>
                    </w:rPr>
                    <w:t xml:space="preserve">For a UE configured with one or more SRS resource configuration(s), and when the higher layer parameter </w:t>
                  </w:r>
                  <w:r w:rsidRPr="00A25B59">
                    <w:rPr>
                      <w:i/>
                    </w:rPr>
                    <w:t>resourceType</w:t>
                  </w:r>
                  <w:r w:rsidRPr="00A25B59">
                    <w:rPr>
                      <w:i/>
                      <w:color w:val="000000"/>
                    </w:rPr>
                    <w:t xml:space="preserve"> </w:t>
                  </w:r>
                  <w:r w:rsidRPr="00A25B59">
                    <w:rPr>
                      <w:color w:val="000000"/>
                    </w:rPr>
                    <w:t>in</w:t>
                  </w:r>
                  <w:r w:rsidRPr="00A25B59">
                    <w:rPr>
                      <w:i/>
                      <w:color w:val="000000"/>
                    </w:rPr>
                    <w:t xml:space="preserve"> SRS-Resource</w:t>
                  </w:r>
                  <w:r w:rsidRPr="00A25B59">
                    <w:t xml:space="preserve"> or </w:t>
                  </w:r>
                  <w:r w:rsidRPr="00A25B59">
                    <w:rPr>
                      <w:i/>
                      <w:color w:val="000000"/>
                    </w:rPr>
                    <w:t>SRS-PosResource</w:t>
                  </w:r>
                  <w:r w:rsidRPr="00A25B59">
                    <w:t xml:space="preserve"> </w:t>
                  </w:r>
                  <w:r w:rsidRPr="00A25B59">
                    <w:rPr>
                      <w:rFonts w:eastAsia="MS Mincho"/>
                      <w:lang w:val="en-US" w:eastAsia="ja-JP"/>
                    </w:rPr>
                    <w:t>is set to 'aperiodic':</w:t>
                  </w:r>
                </w:p>
                <w:p w14:paraId="27CFE9C4" w14:textId="77777777" w:rsidR="00061AF2" w:rsidRPr="00A25B59" w:rsidRDefault="00061AF2" w:rsidP="00061AF2">
                  <w:pPr>
                    <w:pStyle w:val="B1"/>
                    <w:rPr>
                      <w:rFonts w:eastAsia="MS Mincho"/>
                      <w:lang w:val="en-US" w:eastAsia="ja-JP"/>
                    </w:rPr>
                  </w:pPr>
                  <w:r w:rsidRPr="00A25B59">
                    <w:rPr>
                      <w:lang w:val="en-US"/>
                    </w:rPr>
                    <w:t>-</w:t>
                  </w:r>
                  <w:r w:rsidRPr="00A25B59">
                    <w:rPr>
                      <w:lang w:val="en-US"/>
                    </w:rPr>
                    <w:tab/>
                    <w:t>the UE receives a configuration of SRS resource sets,</w:t>
                  </w:r>
                </w:p>
                <w:p w14:paraId="6E47DB44" w14:textId="522D993F" w:rsidR="00061AF2" w:rsidRPr="00A25B59" w:rsidRDefault="00061AF2" w:rsidP="00061AF2">
                  <w:pPr>
                    <w:pStyle w:val="B1"/>
                    <w:rPr>
                      <w:lang w:val="en-US"/>
                    </w:rPr>
                  </w:pPr>
                  <w:r w:rsidRPr="00A25B59">
                    <w:rPr>
                      <w:lang w:val="en-US"/>
                    </w:rPr>
                    <w:t>-</w:t>
                  </w:r>
                  <w:r w:rsidRPr="00A25B59">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002215B9">
                    <w:rPr>
                      <w:i/>
                      <w:vertAlign w:val="subscript"/>
                      <w:lang w:val="en-US"/>
                    </w:rPr>
                    <w:t xml:space="preserve"> </w:t>
                  </w:r>
                  <w:r w:rsidRPr="00A25B59">
                    <w:rPr>
                      <w:lang w:val="en-US"/>
                    </w:rPr>
                    <w:t>symbols and an additional time duration</w:t>
                  </w:r>
                  <w:r w:rsidRPr="00A25B59">
                    <w:rPr>
                      <w:i/>
                      <w:lang w:val="en-US"/>
                    </w:rPr>
                    <w:t xml:space="preserve"> </w:t>
                  </w:r>
                  <w:r w:rsidRPr="00A25B59">
                    <w:rPr>
                      <w:lang w:val="en-US"/>
                    </w:rPr>
                    <w:t xml:space="preserve"> </w:t>
                  </w:r>
                  <w:r w:rsidRPr="00A25B59">
                    <w:rPr>
                      <w:i/>
                      <w:lang w:val="en-US"/>
                    </w:rPr>
                    <w:t>T</w:t>
                  </w:r>
                  <w:r w:rsidRPr="00A25B59">
                    <w:rPr>
                      <w:i/>
                      <w:vertAlign w:val="subscript"/>
                      <w:lang w:val="en-US"/>
                    </w:rPr>
                    <w:t>switch</w:t>
                  </w:r>
                  <w:r w:rsidRPr="00A25B59">
                    <w:rPr>
                      <w:lang w:val="en-US"/>
                    </w:rPr>
                    <w:t xml:space="preserve">. Otherwise,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Pr="00A25B59">
                    <w:rPr>
                      <w:lang w:val="en-US"/>
                    </w:rPr>
                    <w:t xml:space="preserve"> +14 symbols and an additional time duration </w:t>
                  </w:r>
                  <w:r w:rsidRPr="00A25B59">
                    <w:rPr>
                      <w:i/>
                      <w:lang w:val="en-US"/>
                    </w:rPr>
                    <w:t>T</w:t>
                  </w:r>
                  <w:r w:rsidRPr="00A25B59">
                    <w:rPr>
                      <w:i/>
                      <w:vertAlign w:val="subscript"/>
                      <w:lang w:val="en-US"/>
                    </w:rPr>
                    <w:t>switch</w:t>
                  </w:r>
                  <w:r w:rsidRPr="00A25B59">
                    <w:rPr>
                      <w:lang w:val="en-US"/>
                    </w:rPr>
                    <w:t xml:space="preserve">. </w:t>
                  </w:r>
                  <w:r w:rsidRPr="00A25B59">
                    <w:rPr>
                      <w:lang w:val="en-US" w:eastAsia="zh-CN"/>
                    </w:rPr>
                    <w:t>T</w:t>
                  </w:r>
                  <w:r w:rsidRPr="00A25B59">
                    <w:rPr>
                      <w:lang w:val="en-US"/>
                    </w:rPr>
                    <w:t xml:space="preserve">he minimal time interval unit of OFDM symbol is counted based on the minimum subcarrier spacing given by </w:t>
                  </w:r>
                  <w:r w:rsidRPr="00A25B59">
                    <w:t>min(</w:t>
                  </w:r>
                  <w:r w:rsidRPr="00A25B59">
                    <w:rPr>
                      <w:i/>
                    </w:rPr>
                    <w:t>µ</w:t>
                  </w:r>
                  <w:r w:rsidRPr="00A25B59">
                    <w:rPr>
                      <w:i/>
                      <w:vertAlign w:val="subscript"/>
                      <w:lang w:val="en-US"/>
                    </w:rPr>
                    <w:t>PDCCH</w:t>
                  </w:r>
                  <w:r w:rsidRPr="00A25B59">
                    <w:rPr>
                      <w:i/>
                      <w:vertAlign w:val="subscript"/>
                    </w:rPr>
                    <w:t>,</w:t>
                  </w:r>
                  <w:r w:rsidRPr="00A25B59">
                    <w:rPr>
                      <w:i/>
                    </w:rPr>
                    <w:t xml:space="preserve"> µ</w:t>
                  </w:r>
                  <w:r w:rsidRPr="00A25B59">
                    <w:rPr>
                      <w:i/>
                      <w:vertAlign w:val="subscript"/>
                    </w:rPr>
                    <w:t>UL</w:t>
                  </w:r>
                  <w:r w:rsidRPr="00A25B59">
                    <w:t>)</w:t>
                  </w:r>
                  <w:r w:rsidRPr="00A25B59">
                    <w:rPr>
                      <w:lang w:val="en-US"/>
                    </w:rPr>
                    <w:t xml:space="preserve"> where </w:t>
                  </w:r>
                  <w:r w:rsidRPr="00A25B59">
                    <w:rPr>
                      <w:i/>
                    </w:rPr>
                    <w:t>µ</w:t>
                  </w:r>
                  <w:r w:rsidRPr="00A25B59">
                    <w:rPr>
                      <w:i/>
                      <w:vertAlign w:val="subscript"/>
                    </w:rPr>
                    <w:t>UL</w:t>
                  </w:r>
                  <w:r w:rsidRPr="00A25B59">
                    <w:rPr>
                      <w:lang w:val="en-US"/>
                    </w:rPr>
                    <w:t xml:space="preserve"> is given by </w:t>
                  </w:r>
                  <w:r w:rsidRPr="00A25B59">
                    <w:t>min(</w:t>
                  </w:r>
                  <w:r w:rsidRPr="00A25B59">
                    <w:rPr>
                      <w:i/>
                    </w:rPr>
                    <w:t>µ</w:t>
                  </w:r>
                  <w:r w:rsidRPr="00A25B59">
                    <w:rPr>
                      <w:i/>
                      <w:vertAlign w:val="subscript"/>
                    </w:rPr>
                    <w:t>UL,carrier1,</w:t>
                  </w:r>
                  <w:r w:rsidRPr="00A25B59">
                    <w:rPr>
                      <w:i/>
                    </w:rPr>
                    <w:t xml:space="preserve"> µ</w:t>
                  </w:r>
                  <w:r w:rsidRPr="00A25B59">
                    <w:rPr>
                      <w:i/>
                      <w:vertAlign w:val="subscript"/>
                    </w:rPr>
                    <w:t>UL,carrier2</w:t>
                  </w:r>
                  <w:r w:rsidRPr="00A25B59">
                    <w:rPr>
                      <w:i/>
                      <w:vertAlign w:val="subscript"/>
                      <w:lang w:val="en-US"/>
                    </w:rPr>
                    <w:t>,</w:t>
                  </w:r>
                  <w:r w:rsidRPr="00A25B59">
                    <w:rPr>
                      <w:i/>
                      <w:lang w:val="en-US"/>
                    </w:rPr>
                    <w:t xml:space="preserve"> </w:t>
                  </w:r>
                  <w:r w:rsidRPr="00A25B59">
                    <w:rPr>
                      <w:i/>
                    </w:rPr>
                    <w:t>µ</w:t>
                  </w:r>
                  <w:r w:rsidRPr="00A25B59">
                    <w:rPr>
                      <w:i/>
                      <w:vertAlign w:val="subscript"/>
                      <w:lang w:val="en-US"/>
                    </w:rPr>
                    <w:t>SRS</w:t>
                  </w:r>
                  <w:r w:rsidRPr="00A25B59">
                    <w:t xml:space="preserve">) </w:t>
                  </w:r>
                  <w:r w:rsidRPr="00A25B59">
                    <w:rPr>
                      <w:lang w:val="en-US"/>
                    </w:rPr>
                    <w:t xml:space="preserve">when </w:t>
                  </w:r>
                  <w:r w:rsidRPr="00A25B59">
                    <w:t xml:space="preserve">the UE </w:t>
                  </w:r>
                  <w:r w:rsidRPr="00A25B59">
                    <w:rPr>
                      <w:lang w:val="en-US"/>
                    </w:rPr>
                    <w:t xml:space="preserve">is </w:t>
                  </w:r>
                  <w:r w:rsidRPr="00A25B59">
                    <w:t xml:space="preserve">configured with the higher layer parameter </w:t>
                  </w:r>
                  <w:r w:rsidRPr="00A25B59">
                    <w:rPr>
                      <w:i/>
                      <w:iCs/>
                      <w:lang w:val="en-AU"/>
                    </w:rPr>
                    <w:t>uplinkTxSwitchingOption</w:t>
                  </w:r>
                  <w:r w:rsidRPr="00A25B59">
                    <w:rPr>
                      <w:iCs/>
                      <w:lang w:val="en-AU"/>
                    </w:rPr>
                    <w:t xml:space="preserve"> set to '</w:t>
                  </w:r>
                  <w:r w:rsidRPr="00A25B59">
                    <w:rPr>
                      <w:rFonts w:eastAsia="Times New Roman"/>
                      <w:iCs/>
                      <w:noProof/>
                    </w:rPr>
                    <w:t>dualUL</w:t>
                  </w:r>
                  <w:r w:rsidRPr="00A25B59">
                    <w:rPr>
                      <w:rFonts w:eastAsia="Times New Roman"/>
                      <w:iCs/>
                      <w:noProof/>
                      <w:lang w:val="en-US"/>
                    </w:rPr>
                    <w:t>'</w:t>
                  </w:r>
                  <w:r w:rsidRPr="00A25B59">
                    <w:rPr>
                      <w:iCs/>
                      <w:color w:val="FF0000"/>
                      <w:u w:val="single"/>
                      <w:lang w:val="en-AU"/>
                    </w:rPr>
                    <w:t xml:space="preserve"> </w:t>
                  </w:r>
                  <w:r w:rsidRPr="00A25B59">
                    <w:rPr>
                      <w:color w:val="FF0000"/>
                      <w:u w:val="single"/>
                    </w:rPr>
                    <w:t>or the higher layer parameter</w:t>
                  </w:r>
                  <w:r w:rsidRPr="00A25B59">
                    <w:rPr>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i/>
                      <w:iCs/>
                      <w:color w:val="FF0000"/>
                      <w:u w:val="single"/>
                      <w:lang w:val="en-US" w:eastAsia="zh-CN"/>
                    </w:rPr>
                    <w:t xml:space="preserve"> </w:t>
                  </w:r>
                  <w:r w:rsidRPr="00A25B59">
                    <w:rPr>
                      <w:iCs/>
                      <w:lang w:val="en-AU"/>
                    </w:rPr>
                    <w:t>for uplink carrier aggregation</w:t>
                  </w:r>
                  <w:r w:rsidRPr="00A25B59">
                    <w:rPr>
                      <w:lang w:val="en-AU"/>
                    </w:rPr>
                    <w:t xml:space="preserve">, </w:t>
                  </w:r>
                  <w:r w:rsidRPr="00A25B59">
                    <w:rPr>
                      <w:iCs/>
                      <w:lang w:val="en-US"/>
                    </w:rPr>
                    <w:t xml:space="preserve">and by </w:t>
                  </w:r>
                  <w:r w:rsidRPr="00A25B59">
                    <w:rPr>
                      <w:i/>
                    </w:rPr>
                    <w:t>µ</w:t>
                  </w:r>
                  <w:r w:rsidRPr="00A25B59">
                    <w:rPr>
                      <w:i/>
                      <w:vertAlign w:val="subscript"/>
                      <w:lang w:val="en-US"/>
                    </w:rPr>
                    <w:t>SRS</w:t>
                  </w:r>
                  <w:r w:rsidRPr="00A25B59">
                    <w:rPr>
                      <w:iCs/>
                      <w:vertAlign w:val="subscript"/>
                      <w:lang w:val="en-US"/>
                    </w:rPr>
                    <w:t xml:space="preserve"> </w:t>
                  </w:r>
                  <w:r w:rsidRPr="00A25B59">
                    <w:t>otherwise.</w:t>
                  </w:r>
                  <w:r w:rsidRPr="00A25B59">
                    <w:rPr>
                      <w:lang w:val="en-US"/>
                    </w:rPr>
                    <w:t xml:space="preserve"> </w:t>
                  </w:r>
                  <w:r w:rsidRPr="00A25B59">
                    <w:rPr>
                      <w:i/>
                    </w:rPr>
                    <w:t>µ</w:t>
                  </w:r>
                  <w:r w:rsidRPr="00A25B59">
                    <w:rPr>
                      <w:i/>
                      <w:vertAlign w:val="subscript"/>
                      <w:lang w:val="en-US"/>
                    </w:rPr>
                    <w:t>SRS</w:t>
                  </w:r>
                  <w:r w:rsidRPr="00A25B59">
                    <w:rPr>
                      <w:iCs/>
                      <w:lang w:val="en-US"/>
                    </w:rPr>
                    <w:t xml:space="preserve"> and </w:t>
                  </w:r>
                  <w:r w:rsidRPr="00A25B59">
                    <w:rPr>
                      <w:i/>
                    </w:rPr>
                    <w:t>µ</w:t>
                  </w:r>
                  <w:r w:rsidRPr="00A25B59">
                    <w:rPr>
                      <w:i/>
                      <w:vertAlign w:val="subscript"/>
                      <w:lang w:val="en-US"/>
                    </w:rPr>
                    <w:t>PDCCH</w:t>
                  </w:r>
                  <w:r w:rsidRPr="00A25B59">
                    <w:rPr>
                      <w:iCs/>
                      <w:vertAlign w:val="subscript"/>
                      <w:lang w:val="en-US"/>
                    </w:rPr>
                    <w:t xml:space="preserve"> </w:t>
                  </w:r>
                  <w:r w:rsidRPr="00A25B59">
                    <w:t>are the subcarrier spacing configurations for triggered SRS and PDCCH carrying the triggering command respectively</w:t>
                  </w:r>
                  <w:r w:rsidRPr="00A25B59">
                    <w:rPr>
                      <w:lang w:val="en-US"/>
                    </w:rPr>
                    <w:t xml:space="preserve">. </w:t>
                  </w:r>
                </w:p>
                <w:p w14:paraId="55B3C274" w14:textId="77777777" w:rsidR="00061AF2" w:rsidRPr="00A25B59" w:rsidRDefault="00061AF2" w:rsidP="00061AF2">
                  <w:pPr>
                    <w:pStyle w:val="B2"/>
                    <w:rPr>
                      <w:lang w:val="x-none"/>
                    </w:rPr>
                  </w:pPr>
                  <w:r w:rsidRPr="00A25B59">
                    <w:t>-</w:t>
                  </w:r>
                  <w:r w:rsidRPr="00A25B59">
                    <w:tab/>
                  </w:r>
                  <w:r w:rsidRPr="00A25B59">
                    <w:rPr>
                      <w:i/>
                    </w:rPr>
                    <w:t>T</w:t>
                  </w:r>
                  <w:r w:rsidRPr="00A25B59">
                    <w:rPr>
                      <w:i/>
                      <w:vertAlign w:val="subscript"/>
                    </w:rPr>
                    <w:t>switch</w:t>
                  </w:r>
                  <w:r w:rsidRPr="00A25B59">
                    <w:rPr>
                      <w:lang w:val="en-US"/>
                    </w:rPr>
                    <w:t xml:space="preserve">, </w:t>
                  </w:r>
                  <w:r w:rsidRPr="00A25B59">
                    <w:rPr>
                      <w:i/>
                    </w:rPr>
                    <w:t>µ</w:t>
                  </w:r>
                  <w:r w:rsidRPr="00A25B59">
                    <w:rPr>
                      <w:i/>
                      <w:vertAlign w:val="subscript"/>
                    </w:rPr>
                    <w:t>UL,carrier1</w:t>
                  </w:r>
                  <w:r w:rsidRPr="00A25B59">
                    <w:rPr>
                      <w:i/>
                      <w:vertAlign w:val="subscript"/>
                      <w:lang w:val="en-US"/>
                    </w:rPr>
                    <w:t xml:space="preserve"> </w:t>
                  </w:r>
                  <w:r w:rsidRPr="00A25B59">
                    <w:rPr>
                      <w:iCs/>
                      <w:lang w:val="en-US"/>
                    </w:rPr>
                    <w:t xml:space="preserve">and </w:t>
                  </w:r>
                  <w:r w:rsidRPr="00A25B59">
                    <w:rPr>
                      <w:i/>
                    </w:rPr>
                    <w:t>µ</w:t>
                  </w:r>
                  <w:r w:rsidRPr="00A25B59">
                    <w:rPr>
                      <w:i/>
                      <w:vertAlign w:val="subscript"/>
                    </w:rPr>
                    <w:t>UL,carrier2</w:t>
                  </w:r>
                  <w:r w:rsidRPr="00A25B59">
                    <w:t xml:space="preserve"> </w:t>
                  </w:r>
                  <w:r w:rsidRPr="00A25B59">
                    <w:rPr>
                      <w:lang w:val="en-US"/>
                    </w:rPr>
                    <w:t xml:space="preserve">are </w:t>
                  </w:r>
                  <w:r w:rsidRPr="00A25B59">
                    <w:t>defined in clause 6.4.</w:t>
                  </w:r>
                </w:p>
                <w:p w14:paraId="6C37B4A1" w14:textId="77777777" w:rsidR="00061AF2" w:rsidRPr="00A25B59" w:rsidRDefault="00061AF2" w:rsidP="00061AF2">
                  <w:pPr>
                    <w:jc w:val="center"/>
                    <w:rPr>
                      <w:b/>
                    </w:rPr>
                  </w:pPr>
                  <w:r w:rsidRPr="00A25B59">
                    <w:rPr>
                      <w:b/>
                    </w:rPr>
                    <w:t>&lt; Unchanged parts are omitted &gt;</w:t>
                  </w:r>
                </w:p>
                <w:p w14:paraId="3019722F" w14:textId="77777777" w:rsidR="00061AF2" w:rsidRPr="00A25B59" w:rsidRDefault="00061AF2" w:rsidP="00061AF2">
                  <w:pPr>
                    <w:keepNext/>
                    <w:keepLines/>
                    <w:spacing w:before="180"/>
                    <w:outlineLvl w:val="1"/>
                    <w:rPr>
                      <w:rFonts w:ascii="Arial" w:hAnsi="Arial"/>
                      <w:color w:val="000000"/>
                      <w:lang w:val="x-none"/>
                    </w:rPr>
                  </w:pPr>
                  <w:r w:rsidRPr="00A25B59">
                    <w:rPr>
                      <w:rFonts w:ascii="Arial" w:hAnsi="Arial"/>
                      <w:color w:val="000000"/>
                      <w:lang w:val="x-none"/>
                    </w:rPr>
                    <w:lastRenderedPageBreak/>
                    <w:t>6.4</w:t>
                  </w:r>
                  <w:r w:rsidRPr="00A25B59">
                    <w:rPr>
                      <w:rFonts w:ascii="Arial" w:hAnsi="Arial"/>
                      <w:color w:val="000000"/>
                      <w:lang w:val="x-none"/>
                    </w:rPr>
                    <w:tab/>
                    <w:t>UE PUSCH preparation procedure time</w:t>
                  </w:r>
                </w:p>
                <w:p w14:paraId="5B3E4BEA" w14:textId="77777777" w:rsidR="00061AF2" w:rsidRPr="00A25B59" w:rsidRDefault="00061AF2" w:rsidP="00061AF2">
                  <w:pPr>
                    <w:rPr>
                      <w:color w:val="000000"/>
                      <w:lang w:val="en-AU"/>
                    </w:rPr>
                  </w:pPr>
                  <w:r w:rsidRPr="00A25B59">
                    <w:rPr>
                      <w:color w:val="000000"/>
                    </w:rPr>
                    <w:t>I</w:t>
                  </w:r>
                  <w:r w:rsidRPr="00A25B59">
                    <w:rPr>
                      <w:color w:val="000000"/>
                      <w:lang w:val="en-AU"/>
                    </w:rPr>
                    <w:t xml:space="preserve">f the first uplink symbol in the PUSCH allocation for a transport block, including the DM-RS, as defined by the slot offset </w:t>
                  </w:r>
                  <w:r w:rsidRPr="00A25B59">
                    <w:rPr>
                      <w:i/>
                      <w:color w:val="000000"/>
                      <w:lang w:val="en-AU"/>
                    </w:rPr>
                    <w:t>K</w:t>
                  </w:r>
                  <w:r w:rsidRPr="00A25B59">
                    <w:rPr>
                      <w:i/>
                      <w:color w:val="000000"/>
                      <w:vertAlign w:val="subscript"/>
                      <w:lang w:val="en-AU"/>
                    </w:rPr>
                    <w:t>2</w:t>
                  </w:r>
                  <w:r w:rsidRPr="00A25B59">
                    <w:rPr>
                      <w:color w:val="000000"/>
                      <w:lang w:val="en-AU"/>
                    </w:rPr>
                    <w:t xml:space="preserve"> and K</w:t>
                  </w:r>
                  <w:r w:rsidRPr="00A25B59">
                    <w:rPr>
                      <w:color w:val="000000"/>
                      <w:vertAlign w:val="subscript"/>
                      <w:lang w:val="en-AU"/>
                    </w:rPr>
                    <w:t>offset</w:t>
                  </w:r>
                  <w:r w:rsidRPr="00A25B59">
                    <w:rPr>
                      <w:color w:val="000000"/>
                      <w:lang w:val="en-AU"/>
                    </w:rPr>
                    <w:t xml:space="preserve">, if configured, and the start </w:t>
                  </w:r>
                  <w:r w:rsidRPr="00A25B59">
                    <w:rPr>
                      <w:i/>
                      <w:iCs/>
                      <w:color w:val="000000"/>
                      <w:lang w:val="en-AU"/>
                    </w:rPr>
                    <w:t>S</w:t>
                  </w:r>
                  <w:r w:rsidRPr="00A25B59">
                    <w:rPr>
                      <w:color w:val="000000"/>
                      <w:lang w:val="en-AU"/>
                    </w:rPr>
                    <w:t xml:space="preserve"> and length </w:t>
                  </w:r>
                  <w:r w:rsidRPr="00A25B59">
                    <w:rPr>
                      <w:i/>
                      <w:iCs/>
                      <w:color w:val="000000"/>
                      <w:lang w:val="en-AU"/>
                    </w:rPr>
                    <w:t>L</w:t>
                  </w:r>
                  <w:r w:rsidRPr="00A25B59">
                    <w:rPr>
                      <w:color w:val="000000"/>
                      <w:lang w:val="en-AU"/>
                    </w:rPr>
                    <w:t xml:space="preserve"> of the PUSCH allocation indicated by '</w:t>
                  </w:r>
                  <w:r w:rsidRPr="00A25B59">
                    <w:rPr>
                      <w:i/>
                      <w:iCs/>
                      <w:color w:val="000000"/>
                      <w:lang w:val="en-AU"/>
                    </w:rPr>
                    <w:t>Time domain resource assignment</w:t>
                  </w:r>
                  <w:r w:rsidRPr="00A25B59">
                    <w:rPr>
                      <w:color w:val="000000"/>
                      <w:lang w:val="en-AU"/>
                    </w:rPr>
                    <w:t xml:space="preserve">' of the scheduling DCI and including the effect of the timing advance, is no earlier than at symbol </w:t>
                  </w:r>
                  <w:r w:rsidRPr="00A25B59">
                    <w:rPr>
                      <w:i/>
                      <w:color w:val="000000"/>
                      <w:lang w:val="en-AU"/>
                    </w:rPr>
                    <w:t>L</w:t>
                  </w:r>
                  <w:r w:rsidRPr="00A25B59">
                    <w:rPr>
                      <w:i/>
                      <w:color w:val="000000"/>
                      <w:vertAlign w:val="subscript"/>
                      <w:lang w:val="en-AU"/>
                    </w:rPr>
                    <w:t>2</w:t>
                  </w:r>
                  <w:r w:rsidRPr="00A25B59">
                    <w:rPr>
                      <w:color w:val="000000"/>
                      <w:lang w:val="en-AU"/>
                    </w:rPr>
                    <w:t xml:space="preserve">, where </w:t>
                  </w:r>
                  <w:r w:rsidRPr="00A25B59">
                    <w:rPr>
                      <w:i/>
                      <w:color w:val="000000"/>
                      <w:lang w:val="en-AU"/>
                    </w:rPr>
                    <w:t>L</w:t>
                  </w:r>
                  <w:r w:rsidRPr="00A25B59">
                    <w:rPr>
                      <w:i/>
                      <w:color w:val="000000"/>
                      <w:vertAlign w:val="subscript"/>
                      <w:lang w:val="en-AU"/>
                    </w:rPr>
                    <w:t>2</w:t>
                  </w:r>
                  <w:r w:rsidRPr="00A25B59">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A25B59">
                    <w:rPr>
                      <w:color w:val="000000"/>
                    </w:rPr>
                    <w:t xml:space="preserve"> </w:t>
                  </w:r>
                  <w:r w:rsidRPr="00A25B59">
                    <w:rPr>
                      <w:color w:val="000000"/>
                      <w:lang w:val="en-AU"/>
                    </w:rPr>
                    <w:t xml:space="preserve">after the end of the reception of the last symbol of the PDCCH carrying the DCI scheduling the PUSCH, then the UE shall transmit the transport block. </w:t>
                  </w:r>
                  <w:r w:rsidRPr="00A25B59">
                    <w:t>When the PDCCH reception includes two PDCCH candidates from two respective search space sets, as described in clause 10.1 of [6, TS 38.213],</w:t>
                  </w:r>
                  <w:r w:rsidRPr="00A25B59">
                    <w:rPr>
                      <w:color w:val="000000"/>
                    </w:rPr>
                    <w:t xml:space="preserve"> for the purpose of determining </w:t>
                  </w:r>
                  <w:r w:rsidRPr="00A25B59">
                    <w:t xml:space="preserve">the last symbol of the </w:t>
                  </w:r>
                  <w:r w:rsidRPr="00A25B59">
                    <w:rPr>
                      <w:color w:val="000000"/>
                      <w:lang w:val="en-AU"/>
                    </w:rPr>
                    <w:t>PDCCH carrying the DCI scheduling the PUSCH</w:t>
                  </w:r>
                  <w:r w:rsidRPr="00A25B59">
                    <w:t xml:space="preserve">, </w:t>
                  </w:r>
                  <w:r w:rsidRPr="00A25B59">
                    <w:rPr>
                      <w:color w:val="000000"/>
                    </w:rPr>
                    <w:t>the PDCCH candidate that ends later in time is used.</w:t>
                  </w:r>
                </w:p>
                <w:p w14:paraId="7FF33DD9" w14:textId="77777777" w:rsidR="00061AF2" w:rsidRPr="00A25B59" w:rsidRDefault="00061AF2" w:rsidP="00061AF2">
                  <w:pPr>
                    <w:jc w:val="center"/>
                    <w:rPr>
                      <w:b/>
                    </w:rPr>
                  </w:pPr>
                  <w:r w:rsidRPr="00A25B59">
                    <w:rPr>
                      <w:b/>
                    </w:rPr>
                    <w:t>&lt; Unchanged parts are omitted &gt;</w:t>
                  </w:r>
                </w:p>
                <w:p w14:paraId="3198B8FA" w14:textId="77777777" w:rsidR="00061AF2" w:rsidRPr="00A25B59" w:rsidRDefault="00061AF2" w:rsidP="00061AF2">
                  <w:pPr>
                    <w:spacing w:after="120"/>
                    <w:ind w:left="568" w:hanging="284"/>
                    <w:rPr>
                      <w:lang w:val="x-none"/>
                    </w:rPr>
                  </w:pPr>
                  <w:r w:rsidRPr="00A25B59">
                    <w:rPr>
                      <w:lang w:val="x-none"/>
                    </w:rPr>
                    <w:t>-</w:t>
                  </w:r>
                  <w:r w:rsidRPr="00A25B59">
                    <w:rPr>
                      <w:lang w:val="x-none"/>
                    </w:rPr>
                    <w:tab/>
                    <w:t xml:space="preserve">If uplink switching gap is triggered as defined in clause 6.1.6, </w:t>
                  </w:r>
                  <w:r w:rsidR="007D5C33" w:rsidRPr="00A25B59">
                    <w:rPr>
                      <w:i/>
                      <w:noProof/>
                      <w:position w:val="-10"/>
                      <w:lang w:val="x-none"/>
                    </w:rPr>
                    <w:object w:dxaOrig="324" w:dyaOrig="300" w14:anchorId="2108D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pt;height:15.05pt;mso-width-percent:0;mso-height-percent:0;mso-width-percent:0;mso-height-percent:0" o:ole="">
                        <v:imagedata r:id="rId13" o:title=""/>
                      </v:shape>
                      <o:OLEObject Type="Embed" ProgID="Equation.DSMT4" ShapeID="_x0000_i1025" DrawAspect="Content" ObjectID="_1809422099" r:id="rId14"/>
                    </w:object>
                  </w:r>
                  <w:r w:rsidRPr="00A25B59">
                    <w:rPr>
                      <w:lang w:val="x-none"/>
                    </w:rPr>
                    <w:t xml:space="preserve"> equals to the switching gap duration and for the UE configured with </w:t>
                  </w:r>
                  <w:r w:rsidRPr="00A25B59">
                    <w:t xml:space="preserve">higher layer parameter </w:t>
                  </w:r>
                  <w:r w:rsidRPr="00A25B59">
                    <w:rPr>
                      <w:i/>
                      <w:iCs/>
                      <w:lang w:val="en-AU"/>
                    </w:rPr>
                    <w:t>uplinkTxSwitchingOption</w:t>
                  </w:r>
                  <w:r w:rsidRPr="00A25B59">
                    <w:rPr>
                      <w:iCs/>
                      <w:lang w:val="en-AU"/>
                    </w:rPr>
                    <w:t xml:space="preserve"> set to '</w:t>
                  </w:r>
                  <w:r w:rsidRPr="00A25B59">
                    <w:rPr>
                      <w:rFonts w:eastAsia="Times New Roman"/>
                      <w:iCs/>
                      <w:noProof/>
                      <w:lang w:val="x-none" w:eastAsia="en-GB"/>
                    </w:rPr>
                    <w:t>dualUL</w:t>
                  </w:r>
                  <w:r w:rsidRPr="00A25B59">
                    <w:rPr>
                      <w:rFonts w:eastAsia="Times New Roman"/>
                      <w:iCs/>
                      <w:noProof/>
                      <w:lang w:val="en-US" w:eastAsia="en-GB"/>
                    </w:rPr>
                    <w:t>'</w:t>
                  </w:r>
                  <w:r w:rsidRPr="00A25B59">
                    <w:rPr>
                      <w:iCs/>
                      <w:lang w:val="en-AU"/>
                    </w:rPr>
                    <w:t xml:space="preserve"> </w:t>
                  </w:r>
                  <w:r w:rsidRPr="00A25B59">
                    <w:rPr>
                      <w:rFonts w:eastAsia="Times New Roman"/>
                      <w:iCs/>
                      <w:noProof/>
                      <w:color w:val="FF0000"/>
                      <w:u w:val="single"/>
                      <w:lang w:val="en-US" w:eastAsia="en-GB"/>
                    </w:rPr>
                    <w:t>or configured with [</w:t>
                  </w:r>
                  <w:r w:rsidRPr="00A25B59">
                    <w:rPr>
                      <w:i/>
                      <w:color w:val="FF0000"/>
                      <w:u w:val="single"/>
                    </w:rPr>
                    <w:t>uplinkTxSwitching</w:t>
                  </w:r>
                  <w:r w:rsidRPr="00A25B59">
                    <w:rPr>
                      <w:rFonts w:hint="eastAsia"/>
                      <w:i/>
                      <w:color w:val="FF0000"/>
                      <w:u w:val="single"/>
                      <w:lang w:val="en-US" w:eastAsia="zh-CN"/>
                    </w:rPr>
                    <w:t>-3TxScenario1</w:t>
                  </w:r>
                  <w:r w:rsidRPr="00A25B59">
                    <w:rPr>
                      <w:rFonts w:eastAsia="Times New Roman"/>
                      <w:iCs/>
                      <w:noProof/>
                      <w:color w:val="FF0000"/>
                      <w:u w:val="single"/>
                      <w:lang w:val="en-US" w:eastAsia="en-GB"/>
                    </w:rPr>
                    <w:t>]</w:t>
                  </w:r>
                  <w:r w:rsidRPr="00A25B59">
                    <w:rPr>
                      <w:rFonts w:eastAsia="Times New Roman"/>
                      <w:iCs/>
                      <w:noProof/>
                      <w:lang w:val="en-US" w:eastAsia="en-GB"/>
                    </w:rPr>
                    <w:t xml:space="preserve"> </w:t>
                  </w:r>
                  <w:r w:rsidRPr="00A25B59">
                    <w:rPr>
                      <w:iCs/>
                      <w:lang w:val="en-AU"/>
                    </w:rPr>
                    <w:t>for uplink carrier aggregation</w:t>
                  </w:r>
                  <w:r w:rsidRPr="00A25B59">
                    <w:rPr>
                      <w:lang w:val="x-none"/>
                    </w:rPr>
                    <w:t xml:space="preserve"> </w:t>
                  </w:r>
                  <w:r w:rsidRPr="00A25B59">
                    <w:rPr>
                      <w:i/>
                      <w:lang w:val="x-none"/>
                    </w:rPr>
                    <w:t>µ</w:t>
                  </w:r>
                  <w:r w:rsidRPr="00A25B59">
                    <w:rPr>
                      <w:i/>
                      <w:vertAlign w:val="subscript"/>
                      <w:lang w:val="x-none"/>
                    </w:rPr>
                    <w:t>UL</w:t>
                  </w:r>
                  <w:r w:rsidRPr="00A25B59">
                    <w:rPr>
                      <w:lang w:val="x-none"/>
                    </w:rPr>
                    <w:t>=min(</w:t>
                  </w:r>
                  <w:r w:rsidRPr="00A25B59">
                    <w:rPr>
                      <w:i/>
                      <w:lang w:val="x-none"/>
                    </w:rPr>
                    <w:t>µ</w:t>
                  </w:r>
                  <w:r w:rsidRPr="00A25B59">
                    <w:rPr>
                      <w:i/>
                      <w:vertAlign w:val="subscript"/>
                      <w:lang w:val="x-none"/>
                    </w:rPr>
                    <w:t>UL,carrier1,</w:t>
                  </w:r>
                  <w:r w:rsidRPr="00A25B59">
                    <w:rPr>
                      <w:i/>
                      <w:lang w:val="x-none"/>
                    </w:rPr>
                    <w:t xml:space="preserve"> µ</w:t>
                  </w:r>
                  <w:r w:rsidRPr="00A25B59">
                    <w:rPr>
                      <w:i/>
                      <w:vertAlign w:val="subscript"/>
                      <w:lang w:val="x-none"/>
                    </w:rPr>
                    <w:t>UL,carrier2</w:t>
                  </w:r>
                  <w:r w:rsidRPr="00A25B59">
                    <w:rPr>
                      <w:lang w:val="x-none"/>
                    </w:rPr>
                    <w:t xml:space="preserve">), otherwise </w:t>
                  </w:r>
                  <w:r w:rsidR="007D5C33" w:rsidRPr="00A25B59">
                    <w:rPr>
                      <w:i/>
                      <w:noProof/>
                      <w:position w:val="-10"/>
                      <w:lang w:val="x-none"/>
                    </w:rPr>
                    <w:object w:dxaOrig="660" w:dyaOrig="300" w14:anchorId="6C5FDB30">
                      <v:shape id="_x0000_i1026" type="#_x0000_t75" alt="" style="width:33.25pt;height:15.05pt;mso-width-percent:0;mso-height-percent:0;mso-width-percent:0;mso-height-percent:0" o:ole="">
                        <v:imagedata r:id="rId15" o:title=""/>
                      </v:shape>
                      <o:OLEObject Type="Embed" ProgID="Equation.DSMT4" ShapeID="_x0000_i1026" DrawAspect="Content" ObjectID="_1809422100" r:id="rId16"/>
                    </w:object>
                  </w:r>
                  <w:r w:rsidRPr="00A25B59">
                    <w:rPr>
                      <w:lang w:val="x-none"/>
                    </w:rPr>
                    <w:t>.</w:t>
                  </w:r>
                </w:p>
                <w:p w14:paraId="4AFD0E22" w14:textId="77777777" w:rsidR="00061AF2" w:rsidRPr="00A25B59" w:rsidRDefault="00061AF2" w:rsidP="00061AF2">
                  <w:pPr>
                    <w:jc w:val="center"/>
                    <w:rPr>
                      <w:b/>
                    </w:rPr>
                  </w:pPr>
                  <w:r w:rsidRPr="00A25B59">
                    <w:rPr>
                      <w:b/>
                    </w:rPr>
                    <w:t>&lt; Unchanged parts are omitted &gt;</w:t>
                  </w:r>
                </w:p>
              </w:tc>
            </w:tr>
            <w:bookmarkEnd w:id="12"/>
          </w:tbl>
          <w:p w14:paraId="547466EA" w14:textId="77777777" w:rsidR="00061AF2" w:rsidRDefault="00061AF2" w:rsidP="00061AF2">
            <w:pPr>
              <w:spacing w:after="0"/>
            </w:pPr>
          </w:p>
          <w:p w14:paraId="4EB41EAB" w14:textId="3271B323" w:rsidR="00061AF2" w:rsidRDefault="00061AF2" w:rsidP="00061AF2">
            <w:pPr>
              <w:spacing w:after="0"/>
            </w:pPr>
          </w:p>
        </w:tc>
      </w:tr>
      <w:tr w:rsidR="002F1181" w14:paraId="6D8D07B9" w14:textId="77777777" w:rsidTr="006E13C1">
        <w:tc>
          <w:tcPr>
            <w:tcW w:w="1533" w:type="dxa"/>
          </w:tcPr>
          <w:p w14:paraId="0ADEEA6B" w14:textId="703F791F" w:rsidR="002F1181" w:rsidRDefault="004B0448" w:rsidP="00F26AEB">
            <w:r>
              <w:lastRenderedPageBreak/>
              <w:t xml:space="preserve">CMCC </w:t>
            </w:r>
            <w:r>
              <w:fldChar w:fldCharType="begin"/>
            </w:r>
            <w:r>
              <w:instrText xml:space="preserve"> REF _Ref198040423 \r \h </w:instrText>
            </w:r>
            <w:r>
              <w:fldChar w:fldCharType="separate"/>
            </w:r>
            <w:r w:rsidR="00B36543">
              <w:t>[8]</w:t>
            </w:r>
            <w:r>
              <w:fldChar w:fldCharType="end"/>
            </w:r>
          </w:p>
        </w:tc>
        <w:tc>
          <w:tcPr>
            <w:tcW w:w="7935" w:type="dxa"/>
          </w:tcPr>
          <w:p w14:paraId="57511CB3" w14:textId="77777777" w:rsidR="007261B6" w:rsidRDefault="007261B6" w:rsidP="007261B6">
            <w:pPr>
              <w:snapToGrid w:val="0"/>
              <w:spacing w:beforeLines="50" w:before="120" w:afterLines="50" w:after="120"/>
              <w:rPr>
                <w:bCs/>
                <w:iCs/>
              </w:rPr>
            </w:pPr>
            <w:r w:rsidRPr="006E3495">
              <w:rPr>
                <w:rFonts w:hint="eastAsia"/>
                <w:bCs/>
                <w:iCs/>
              </w:rPr>
              <w:t xml:space="preserve">For </w:t>
            </w:r>
            <w:r>
              <w:rPr>
                <w:rFonts w:hint="eastAsia"/>
                <w:bCs/>
                <w:iCs/>
              </w:rPr>
              <w:t xml:space="preserve">UL Tx </w:t>
            </w:r>
            <w:r w:rsidRPr="006E3495">
              <w:rPr>
                <w:rFonts w:hint="eastAsia"/>
                <w:bCs/>
                <w:iCs/>
              </w:rPr>
              <w:t xml:space="preserve">switching </w:t>
            </w:r>
            <w:r>
              <w:rPr>
                <w:rFonts w:hint="eastAsia"/>
                <w:bCs/>
                <w:iCs/>
              </w:rPr>
              <w:t>between</w:t>
            </w:r>
            <w:r w:rsidRPr="006E3495">
              <w:rPr>
                <w:rFonts w:hint="eastAsia"/>
                <w:bCs/>
                <w:iCs/>
              </w:rPr>
              <w:t xml:space="preserve"> </w:t>
            </w:r>
            <w:r>
              <w:rPr>
                <w:rFonts w:hint="eastAsia"/>
                <w:bCs/>
                <w:iCs/>
              </w:rPr>
              <w:t>2</w:t>
            </w:r>
            <w:r w:rsidRPr="006E3495">
              <w:rPr>
                <w:rFonts w:hint="eastAsia"/>
                <w:bCs/>
                <w:iCs/>
              </w:rPr>
              <w:t xml:space="preserve"> bands</w:t>
            </w:r>
            <w:r>
              <w:rPr>
                <w:rFonts w:hint="eastAsia"/>
                <w:bCs/>
                <w:iCs/>
              </w:rPr>
              <w:t xml:space="preserve"> of 3Tx UEs configured with </w:t>
            </w:r>
            <w:r>
              <w:rPr>
                <w:bCs/>
                <w:iCs/>
              </w:rPr>
              <w:t>‘</w:t>
            </w:r>
            <w:r>
              <w:rPr>
                <w:rFonts w:hint="eastAsia"/>
                <w:bCs/>
                <w:iCs/>
              </w:rPr>
              <w:t>dualUL</w:t>
            </w:r>
            <w:r>
              <w:rPr>
                <w:bCs/>
                <w:iCs/>
              </w:rPr>
              <w:t>’</w:t>
            </w:r>
            <w:r w:rsidRPr="006E3495">
              <w:rPr>
                <w:rFonts w:hint="eastAsia"/>
                <w:bCs/>
                <w:iCs/>
              </w:rPr>
              <w:t xml:space="preserve">, the mapping between UL transmission ports and Tx chains for </w:t>
            </w:r>
            <w:r>
              <w:rPr>
                <w:rFonts w:hint="eastAsia"/>
                <w:bCs/>
                <w:iCs/>
              </w:rPr>
              <w:t>scenario 1</w:t>
            </w:r>
            <w:r w:rsidRPr="006E3495">
              <w:rPr>
                <w:rFonts w:hint="eastAsia"/>
                <w:bCs/>
                <w:iCs/>
              </w:rPr>
              <w:t xml:space="preserve"> can be defined as in Table </w:t>
            </w:r>
            <w:r>
              <w:rPr>
                <w:rFonts w:hint="eastAsia"/>
                <w:bCs/>
                <w:iCs/>
              </w:rPr>
              <w:t>2.1-</w:t>
            </w:r>
            <w:r w:rsidRPr="006E3495">
              <w:rPr>
                <w:rFonts w:hint="eastAsia"/>
                <w:bCs/>
                <w:iCs/>
              </w:rPr>
              <w:t>1.</w:t>
            </w:r>
            <w:r>
              <w:rPr>
                <w:rFonts w:hint="eastAsia"/>
                <w:bCs/>
                <w:iCs/>
              </w:rPr>
              <w:t xml:space="preserve"> </w:t>
            </w:r>
          </w:p>
          <w:p w14:paraId="5DC6E18E" w14:textId="77777777" w:rsidR="007261B6" w:rsidRPr="00EB4C37" w:rsidRDefault="007261B6" w:rsidP="007261B6">
            <w:pPr>
              <w:spacing w:before="50" w:after="50"/>
              <w:jc w:val="center"/>
              <w:rPr>
                <w:b/>
                <w:bCs/>
                <w:lang w:eastAsia="ja-JP"/>
              </w:rPr>
            </w:pPr>
            <w:bookmarkStart w:id="13" w:name="OLE_LINK2"/>
            <w:r w:rsidRPr="00EB4C37">
              <w:rPr>
                <w:b/>
                <w:bCs/>
                <w:lang w:eastAsia="ja-JP"/>
              </w:rPr>
              <w:t xml:space="preserve">Table </w:t>
            </w:r>
            <w:r>
              <w:rPr>
                <w:rFonts w:hint="eastAsia"/>
                <w:b/>
                <w:bCs/>
              </w:rPr>
              <w:t>2.1-</w:t>
            </w:r>
            <w:r w:rsidRPr="00EB4C37">
              <w:rPr>
                <w:b/>
                <w:bCs/>
                <w:lang w:eastAsia="ja-JP"/>
              </w:rPr>
              <w:t xml:space="preserve">1.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3Tx UEs configured with </w:t>
            </w:r>
            <w:r>
              <w:rPr>
                <w:rFonts w:hint="eastAsia"/>
                <w:b/>
                <w:bCs/>
                <w:i/>
              </w:rPr>
              <w:t>dual</w:t>
            </w:r>
            <w:r w:rsidRPr="00EB4C37">
              <w:rPr>
                <w:rFonts w:eastAsia="Times New Roman"/>
                <w:b/>
                <w:bCs/>
                <w:i/>
                <w:lang w:eastAsia="en-GB"/>
              </w:rPr>
              <w:t>UL</w:t>
            </w:r>
          </w:p>
          <w:bookmarkEnd w:id="13"/>
          <w:tbl>
            <w:tblPr>
              <w:tblW w:w="6350" w:type="dxa"/>
              <w:jc w:val="center"/>
              <w:tblCellMar>
                <w:left w:w="0" w:type="dxa"/>
                <w:right w:w="0" w:type="dxa"/>
              </w:tblCellMar>
              <w:tblLook w:val="04A0" w:firstRow="1" w:lastRow="0" w:firstColumn="1" w:lastColumn="0" w:noHBand="0" w:noVBand="1"/>
            </w:tblPr>
            <w:tblGrid>
              <w:gridCol w:w="964"/>
              <w:gridCol w:w="1928"/>
              <w:gridCol w:w="3458"/>
            </w:tblGrid>
            <w:tr w:rsidR="007261B6" w:rsidRPr="00EB4C37" w14:paraId="3D2FA7D8" w14:textId="77777777" w:rsidTr="007261B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C7FF52" w14:textId="77777777" w:rsidR="007261B6" w:rsidRPr="00EB4C37" w:rsidRDefault="007261B6" w:rsidP="007261B6">
                  <w:pPr>
                    <w:spacing w:after="0"/>
                    <w:jc w:val="center"/>
                  </w:pP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0B3F75" w14:textId="64518EAA" w:rsidR="007261B6" w:rsidRPr="007261B6" w:rsidRDefault="007261B6" w:rsidP="007261B6">
                  <w:pPr>
                    <w:spacing w:after="0"/>
                    <w:jc w:val="center"/>
                    <w:rPr>
                      <w:color w:val="000000"/>
                    </w:rPr>
                  </w:pPr>
                  <w:r w:rsidRPr="00EB4C37">
                    <w:rPr>
                      <w:color w:val="000000"/>
                    </w:rPr>
                    <w:t>Number of Tx chains</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34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F013AD" w14:textId="73BFD869" w:rsidR="007261B6" w:rsidRPr="007261B6" w:rsidRDefault="007261B6" w:rsidP="007261B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7261B6" w:rsidRPr="00EB4C37" w14:paraId="4C214C9B" w14:textId="77777777" w:rsidTr="00915D43">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46D4B2" w14:textId="77777777" w:rsidR="007261B6" w:rsidRPr="00EB4C37" w:rsidRDefault="007261B6" w:rsidP="007261B6">
                  <w:pPr>
                    <w:spacing w:after="0"/>
                    <w:jc w:val="center"/>
                    <w:rPr>
                      <w:color w:val="000000"/>
                    </w:rPr>
                  </w:pPr>
                  <w:r w:rsidRPr="00EB4C37">
                    <w:rPr>
                      <w:color w:val="000000"/>
                    </w:rPr>
                    <w:t>Case 1</w:t>
                  </w:r>
                  <w:r>
                    <w:rPr>
                      <w:rFonts w:hint="eastAsia"/>
                      <w:color w:val="000000"/>
                    </w:rPr>
                    <w:t>-1</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A9898" w14:textId="77777777" w:rsidR="007261B6" w:rsidRPr="00EB4C37" w:rsidRDefault="007261B6" w:rsidP="007261B6">
                  <w:pPr>
                    <w:spacing w:after="0"/>
                    <w:jc w:val="center"/>
                    <w:rPr>
                      <w:color w:val="000000"/>
                    </w:rPr>
                  </w:pPr>
                  <w:r w:rsidRPr="00EB4C37">
                    <w:rPr>
                      <w:color w:val="000000"/>
                    </w:rPr>
                    <w:t>2T+</w:t>
                  </w:r>
                  <w:r>
                    <w:rPr>
                      <w:rFonts w:hint="eastAsia"/>
                      <w:color w:val="000000"/>
                    </w:rPr>
                    <w:t>1</w:t>
                  </w:r>
                  <w:r w:rsidRPr="00EB4C37">
                    <w:rPr>
                      <w:color w:val="000000"/>
                    </w:rPr>
                    <w:t>T</w:t>
                  </w:r>
                </w:p>
              </w:tc>
              <w:tc>
                <w:tcPr>
                  <w:tcW w:w="345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CB039" w14:textId="77777777" w:rsidR="007261B6" w:rsidRPr="00EB4C37" w:rsidRDefault="007261B6" w:rsidP="007261B6">
                  <w:pPr>
                    <w:spacing w:after="0"/>
                    <w:jc w:val="center"/>
                    <w:rPr>
                      <w:color w:val="000000"/>
                    </w:rPr>
                  </w:pPr>
                  <w:r>
                    <w:rPr>
                      <w:rFonts w:eastAsia="Microsoft YaHei" w:hint="eastAsia"/>
                      <w:color w:val="000000"/>
                      <w:kern w:val="24"/>
                      <w:sz w:val="21"/>
                      <w:szCs w:val="21"/>
                    </w:rPr>
                    <w:t xml:space="preserve">2P+1P, </w:t>
                  </w:r>
                  <w:r w:rsidRPr="006D3962">
                    <w:rPr>
                      <w:rFonts w:eastAsia="Microsoft YaHei"/>
                      <w:color w:val="000000"/>
                      <w:kern w:val="24"/>
                      <w:sz w:val="21"/>
                      <w:szCs w:val="21"/>
                      <w:highlight w:val="yellow"/>
                    </w:rPr>
                    <w:t>2P+0P, 1P+1P, 1P+0P, 0P+1P</w:t>
                  </w:r>
                </w:p>
              </w:tc>
            </w:tr>
            <w:tr w:rsidR="007261B6" w:rsidRPr="00EB4C37" w14:paraId="62B1A2CF" w14:textId="77777777" w:rsidTr="00915D43">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4ACA1" w14:textId="77777777" w:rsidR="007261B6" w:rsidRPr="00EB4C37" w:rsidRDefault="007261B6" w:rsidP="007261B6">
                  <w:pPr>
                    <w:spacing w:after="0"/>
                    <w:jc w:val="center"/>
                  </w:pPr>
                  <w:r w:rsidRPr="00EB4C37">
                    <w:rPr>
                      <w:color w:val="000000"/>
                    </w:rPr>
                    <w:t xml:space="preserve">Case </w:t>
                  </w:r>
                  <w:r>
                    <w:rPr>
                      <w:rFonts w:hint="eastAsia"/>
                      <w:color w:val="000000"/>
                    </w:rPr>
                    <w:t>1-</w:t>
                  </w:r>
                  <w:r w:rsidRPr="00EB4C37">
                    <w:rPr>
                      <w:color w:val="000000"/>
                    </w:rPr>
                    <w:t>2</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F598E" w14:textId="77777777" w:rsidR="007261B6" w:rsidRPr="00EB4C37" w:rsidRDefault="007261B6" w:rsidP="007261B6">
                  <w:pPr>
                    <w:spacing w:after="0"/>
                    <w:jc w:val="center"/>
                  </w:pPr>
                  <w:r>
                    <w:rPr>
                      <w:rFonts w:hint="eastAsia"/>
                      <w:color w:val="000000"/>
                    </w:rPr>
                    <w:t>1</w:t>
                  </w:r>
                  <w:r w:rsidRPr="00EB4C37">
                    <w:rPr>
                      <w:color w:val="000000"/>
                    </w:rPr>
                    <w:t>T+2T</w:t>
                  </w:r>
                </w:p>
              </w:tc>
              <w:tc>
                <w:tcPr>
                  <w:tcW w:w="34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B77D9" w14:textId="77777777" w:rsidR="007261B6" w:rsidRPr="00EB4C37" w:rsidRDefault="007261B6" w:rsidP="007261B6">
                  <w:pPr>
                    <w:spacing w:after="0"/>
                    <w:jc w:val="center"/>
                    <w:rPr>
                      <w:color w:val="000000"/>
                    </w:rPr>
                  </w:pPr>
                  <w:r>
                    <w:rPr>
                      <w:rFonts w:eastAsia="Microsoft YaHei" w:hint="eastAsia"/>
                      <w:color w:val="000000"/>
                      <w:kern w:val="24"/>
                      <w:sz w:val="21"/>
                      <w:szCs w:val="21"/>
                    </w:rPr>
                    <w:t xml:space="preserve">1P+2P, </w:t>
                  </w:r>
                  <w:r w:rsidRPr="006D3962">
                    <w:rPr>
                      <w:rFonts w:eastAsia="Microsoft YaHei"/>
                      <w:color w:val="000000"/>
                      <w:kern w:val="24"/>
                      <w:sz w:val="21"/>
                      <w:szCs w:val="21"/>
                      <w:highlight w:val="yellow"/>
                    </w:rPr>
                    <w:t>1P+1P, 1P+0P, 0P+1P, 0P+2P</w:t>
                  </w:r>
                </w:p>
              </w:tc>
            </w:tr>
          </w:tbl>
          <w:p w14:paraId="53BFDD74" w14:textId="77777777" w:rsidR="007261B6" w:rsidRDefault="007261B6" w:rsidP="007261B6">
            <w:pPr>
              <w:snapToGrid w:val="0"/>
              <w:spacing w:beforeLines="50" w:before="120" w:afterLines="50" w:after="120"/>
              <w:rPr>
                <w:bCs/>
                <w:iCs/>
              </w:rPr>
            </w:pPr>
            <w:r w:rsidRPr="004904D1">
              <w:rPr>
                <w:rFonts w:hint="eastAsia"/>
                <w:bCs/>
                <w:iCs/>
              </w:rPr>
              <w:t xml:space="preserve">In Rel-16/Rel-17, the scenarios for </w:t>
            </w:r>
            <w:r>
              <w:rPr>
                <w:rFonts w:hint="eastAsia"/>
                <w:bCs/>
                <w:iCs/>
              </w:rPr>
              <w:t xml:space="preserve">UL Tx switching of </w:t>
            </w:r>
            <w:r w:rsidRPr="000C2EB3">
              <w:rPr>
                <w:rFonts w:hint="eastAsia"/>
                <w:bCs/>
                <w:iCs/>
              </w:rPr>
              <w:t>1Tx-2Tx switching</w:t>
            </w:r>
            <w:r>
              <w:rPr>
                <w:rFonts w:hint="eastAsia"/>
                <w:bCs/>
                <w:iCs/>
              </w:rPr>
              <w:t>/</w:t>
            </w:r>
            <w:r w:rsidRPr="000C2EB3">
              <w:rPr>
                <w:rFonts w:hint="eastAsia"/>
                <w:bCs/>
                <w:iCs/>
              </w:rPr>
              <w:t>2Tx-2Tx switching</w:t>
            </w:r>
            <w:r>
              <w:rPr>
                <w:rFonts w:hint="eastAsia"/>
                <w:bCs/>
                <w:iCs/>
              </w:rPr>
              <w:t xml:space="preserve"> </w:t>
            </w:r>
            <w:r>
              <w:rPr>
                <w:bCs/>
                <w:iCs/>
              </w:rPr>
              <w:t>between</w:t>
            </w:r>
            <w:r>
              <w:rPr>
                <w:rFonts w:hint="eastAsia"/>
                <w:bCs/>
                <w:iCs/>
              </w:rPr>
              <w:t xml:space="preserve"> 2 bands are specified as the following cases in Table 2.1-2 and Table 2.1-3. </w:t>
            </w:r>
            <w:r w:rsidRPr="0065791B">
              <w:rPr>
                <w:rFonts w:hint="eastAsia"/>
                <w:bCs/>
                <w:iCs/>
              </w:rPr>
              <w:t>As the switching capability</w:t>
            </w:r>
            <w:r>
              <w:rPr>
                <w:rFonts w:hint="eastAsia"/>
                <w:bCs/>
                <w:iCs/>
              </w:rPr>
              <w:t xml:space="preserve"> of 3Tx UE</w:t>
            </w:r>
            <w:r w:rsidRPr="0065791B">
              <w:rPr>
                <w:rFonts w:hint="eastAsia"/>
                <w:bCs/>
                <w:iCs/>
              </w:rPr>
              <w:t xml:space="preserve"> is enabled in </w:t>
            </w:r>
            <w:r>
              <w:rPr>
                <w:rFonts w:hint="eastAsia"/>
                <w:bCs/>
                <w:iCs/>
              </w:rPr>
              <w:t>2</w:t>
            </w:r>
            <w:r w:rsidRPr="0065791B">
              <w:rPr>
                <w:rFonts w:hint="eastAsia"/>
                <w:bCs/>
                <w:iCs/>
              </w:rPr>
              <w:t xml:space="preserve"> bands</w:t>
            </w:r>
            <w:r>
              <w:rPr>
                <w:rFonts w:hint="eastAsia"/>
                <w:bCs/>
                <w:iCs/>
              </w:rPr>
              <w:t xml:space="preserve"> in Rel-19 scenario 1</w:t>
            </w:r>
            <w:r w:rsidRPr="0065791B">
              <w:rPr>
                <w:rFonts w:hint="eastAsia"/>
                <w:bCs/>
                <w:iCs/>
              </w:rPr>
              <w:t>,</w:t>
            </w:r>
            <w:r>
              <w:rPr>
                <w:rFonts w:hint="eastAsia"/>
                <w:bCs/>
                <w:iCs/>
              </w:rPr>
              <w:t xml:space="preserve"> the similar switching </w:t>
            </w:r>
            <w:r>
              <w:rPr>
                <w:bCs/>
                <w:iCs/>
              </w:rPr>
              <w:t>mechanism</w:t>
            </w:r>
            <w:r>
              <w:rPr>
                <w:rFonts w:hint="eastAsia"/>
                <w:bCs/>
                <w:iCs/>
              </w:rPr>
              <w:t xml:space="preserve"> as R16/R17 can be applied. </w:t>
            </w:r>
          </w:p>
          <w:p w14:paraId="029F8775" w14:textId="77777777" w:rsidR="007261B6" w:rsidRPr="006D3962" w:rsidRDefault="007261B6" w:rsidP="007261B6">
            <w:pPr>
              <w:snapToGrid w:val="0"/>
              <w:spacing w:beforeLines="50" w:before="120" w:after="60"/>
              <w:jc w:val="center"/>
              <w:rPr>
                <w:b/>
                <w:iCs/>
              </w:rPr>
            </w:pPr>
            <w:r w:rsidRPr="006D3962">
              <w:rPr>
                <w:rFonts w:hint="eastAsia"/>
                <w:b/>
                <w:iCs/>
              </w:rPr>
              <w:t>Table 2.1-2 UL Tx switching for 2 bands of Rel-16 Dual UL CA</w:t>
            </w:r>
          </w:p>
          <w:tbl>
            <w:tblPr>
              <w:tblW w:w="6322" w:type="dxa"/>
              <w:jc w:val="center"/>
              <w:tblCellMar>
                <w:left w:w="0" w:type="dxa"/>
                <w:right w:w="0" w:type="dxa"/>
              </w:tblCellMar>
              <w:tblLook w:val="0420" w:firstRow="1" w:lastRow="0" w:firstColumn="0" w:lastColumn="0" w:noHBand="0" w:noVBand="1"/>
            </w:tblPr>
            <w:tblGrid>
              <w:gridCol w:w="907"/>
              <w:gridCol w:w="2410"/>
              <w:gridCol w:w="3005"/>
            </w:tblGrid>
            <w:tr w:rsidR="007261B6" w:rsidRPr="006F1156" w14:paraId="761F1816" w14:textId="77777777" w:rsidTr="007261B6">
              <w:trPr>
                <w:trHeight w:val="454"/>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D1C3E97" w14:textId="77777777" w:rsidR="007261B6" w:rsidRPr="006F1156" w:rsidRDefault="007261B6" w:rsidP="007261B6">
                  <w:pPr>
                    <w:snapToGrid w:val="0"/>
                    <w:spacing w:after="0"/>
                    <w:jc w:val="center"/>
                    <w:rPr>
                      <w:bCs/>
                      <w:iCs/>
                    </w:rPr>
                  </w:pP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F99EB57"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Tx chains </w:t>
                  </w:r>
                  <w:r w:rsidRPr="006F1156">
                    <w:rPr>
                      <w:bCs/>
                      <w:iCs/>
                    </w:rPr>
                    <w:t>in WID (carrier 1 + carrier 2)</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EE65A32"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antenna ports </w:t>
                  </w:r>
                  <w:r w:rsidRPr="006F1156">
                    <w:rPr>
                      <w:bCs/>
                      <w:iCs/>
                    </w:rPr>
                    <w:t>for UL transmission (carrier 1 + carrier 2)</w:t>
                  </w:r>
                </w:p>
              </w:tc>
            </w:tr>
            <w:tr w:rsidR="007261B6" w:rsidRPr="006F1156" w14:paraId="1FFCDDD2" w14:textId="77777777" w:rsidTr="007261B6">
              <w:trPr>
                <w:trHeight w:val="227"/>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1EC01B9" w14:textId="77777777" w:rsidR="007261B6" w:rsidRPr="006F1156" w:rsidRDefault="007261B6" w:rsidP="007261B6">
                  <w:pPr>
                    <w:snapToGrid w:val="0"/>
                    <w:spacing w:after="0"/>
                    <w:jc w:val="center"/>
                    <w:rPr>
                      <w:bCs/>
                      <w:iCs/>
                    </w:rPr>
                  </w:pPr>
                  <w:r w:rsidRPr="006F1156">
                    <w:rPr>
                      <w:bCs/>
                      <w:iCs/>
                    </w:rPr>
                    <w:t>Case 1</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60AE840" w14:textId="77777777" w:rsidR="007261B6" w:rsidRPr="006F1156" w:rsidRDefault="007261B6" w:rsidP="007261B6">
                  <w:pPr>
                    <w:snapToGrid w:val="0"/>
                    <w:spacing w:after="0"/>
                    <w:jc w:val="center"/>
                    <w:rPr>
                      <w:bCs/>
                      <w:iCs/>
                    </w:rPr>
                  </w:pPr>
                  <w:r w:rsidRPr="006F1156">
                    <w:rPr>
                      <w:bCs/>
                      <w:iCs/>
                    </w:rPr>
                    <w:t>1T+1T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1B7CDB7C" w14:textId="77777777" w:rsidR="007261B6" w:rsidRPr="006F1156" w:rsidRDefault="007261B6" w:rsidP="007261B6">
                  <w:pPr>
                    <w:snapToGrid w:val="0"/>
                    <w:spacing w:after="0"/>
                    <w:jc w:val="center"/>
                    <w:rPr>
                      <w:bCs/>
                      <w:iCs/>
                    </w:rPr>
                  </w:pPr>
                  <w:r w:rsidRPr="006D3962">
                    <w:rPr>
                      <w:bCs/>
                      <w:iCs/>
                      <w:highlight w:val="yellow"/>
                    </w:rPr>
                    <w:t>1P+0P, 1P+1P, 0P+1P</w:t>
                  </w:r>
                </w:p>
              </w:tc>
            </w:tr>
            <w:tr w:rsidR="007261B6" w:rsidRPr="006F1156" w14:paraId="68FDD817" w14:textId="77777777" w:rsidTr="007261B6">
              <w:trPr>
                <w:trHeight w:val="227"/>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2D6767D" w14:textId="77777777" w:rsidR="007261B6" w:rsidRPr="006F1156" w:rsidRDefault="007261B6" w:rsidP="007261B6">
                  <w:pPr>
                    <w:snapToGrid w:val="0"/>
                    <w:spacing w:after="0"/>
                    <w:jc w:val="center"/>
                    <w:rPr>
                      <w:bCs/>
                      <w:iCs/>
                    </w:rPr>
                  </w:pPr>
                  <w:r w:rsidRPr="006F1156">
                    <w:rPr>
                      <w:bCs/>
                      <w:iCs/>
                    </w:rPr>
                    <w:t>Case 2</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88C71E7" w14:textId="77777777" w:rsidR="007261B6" w:rsidRPr="006F1156" w:rsidRDefault="007261B6" w:rsidP="007261B6">
                  <w:pPr>
                    <w:snapToGrid w:val="0"/>
                    <w:spacing w:after="0"/>
                    <w:jc w:val="center"/>
                    <w:rPr>
                      <w:bCs/>
                      <w:iCs/>
                    </w:rPr>
                  </w:pPr>
                  <w:r w:rsidRPr="006F1156">
                    <w:rPr>
                      <w:bCs/>
                      <w:iCs/>
                    </w:rPr>
                    <w:t>0T+2T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EFA723F" w14:textId="77777777" w:rsidR="007261B6" w:rsidRPr="006F1156" w:rsidRDefault="007261B6" w:rsidP="007261B6">
                  <w:pPr>
                    <w:snapToGrid w:val="0"/>
                    <w:spacing w:after="0"/>
                    <w:jc w:val="center"/>
                    <w:rPr>
                      <w:bCs/>
                      <w:iCs/>
                    </w:rPr>
                  </w:pPr>
                  <w:r w:rsidRPr="006D3962">
                    <w:rPr>
                      <w:bCs/>
                      <w:iCs/>
                      <w:highlight w:val="yellow"/>
                    </w:rPr>
                    <w:t>0P+2P, 0P+1P</w:t>
                  </w:r>
                </w:p>
              </w:tc>
            </w:tr>
          </w:tbl>
          <w:p w14:paraId="6D57D846" w14:textId="77777777" w:rsidR="007261B6" w:rsidRDefault="007261B6" w:rsidP="007261B6">
            <w:pPr>
              <w:snapToGrid w:val="0"/>
              <w:spacing w:beforeLines="50" w:before="120" w:after="60"/>
              <w:jc w:val="center"/>
              <w:rPr>
                <w:bCs/>
                <w:iCs/>
              </w:rPr>
            </w:pPr>
            <w:r w:rsidRPr="006D3962">
              <w:rPr>
                <w:rFonts w:hint="eastAsia"/>
                <w:b/>
                <w:iCs/>
              </w:rPr>
              <w:t>Table 2.1-3 UL Tx switching for 2 bands of Rel-17 Dual UL CA</w:t>
            </w:r>
          </w:p>
          <w:tbl>
            <w:tblPr>
              <w:tblW w:w="6265" w:type="dxa"/>
              <w:jc w:val="center"/>
              <w:tblCellMar>
                <w:left w:w="0" w:type="dxa"/>
                <w:right w:w="0" w:type="dxa"/>
              </w:tblCellMar>
              <w:tblLook w:val="0420" w:firstRow="1" w:lastRow="0" w:firstColumn="0" w:lastColumn="0" w:noHBand="0" w:noVBand="1"/>
            </w:tblPr>
            <w:tblGrid>
              <w:gridCol w:w="850"/>
              <w:gridCol w:w="2410"/>
              <w:gridCol w:w="3005"/>
            </w:tblGrid>
            <w:tr w:rsidR="007261B6" w:rsidRPr="006F1156" w14:paraId="5119E431" w14:textId="77777777" w:rsidTr="007261B6">
              <w:trPr>
                <w:trHeight w:val="454"/>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E10E12D" w14:textId="77777777" w:rsidR="007261B6" w:rsidRPr="006F1156" w:rsidRDefault="007261B6" w:rsidP="007261B6">
                  <w:pPr>
                    <w:snapToGrid w:val="0"/>
                    <w:spacing w:after="0"/>
                    <w:jc w:val="center"/>
                    <w:rPr>
                      <w:bCs/>
                      <w:iCs/>
                    </w:rPr>
                  </w:pP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89B5CFB"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Tx chains </w:t>
                  </w:r>
                  <w:r w:rsidRPr="006F1156">
                    <w:rPr>
                      <w:bCs/>
                      <w:iCs/>
                    </w:rPr>
                    <w:t>in WID (carrier 1 + carrier 2)</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B4AD6AA"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antenna ports </w:t>
                  </w:r>
                  <w:r w:rsidRPr="006F1156">
                    <w:rPr>
                      <w:bCs/>
                      <w:iCs/>
                    </w:rPr>
                    <w:t>for UL transmission (carrier 1 + carrier 2)</w:t>
                  </w:r>
                </w:p>
              </w:tc>
            </w:tr>
            <w:tr w:rsidR="007261B6" w:rsidRPr="006F1156" w14:paraId="7A9369FE"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953FAA0" w14:textId="77777777" w:rsidR="007261B6" w:rsidRPr="006F1156" w:rsidRDefault="007261B6" w:rsidP="007261B6">
                  <w:pPr>
                    <w:snapToGrid w:val="0"/>
                    <w:spacing w:after="0"/>
                    <w:jc w:val="center"/>
                    <w:rPr>
                      <w:bCs/>
                      <w:iCs/>
                    </w:rPr>
                  </w:pPr>
                  <w:r w:rsidRPr="006F1156">
                    <w:rPr>
                      <w:bCs/>
                      <w:iCs/>
                    </w:rPr>
                    <w:t>Case 1</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5C2A943" w14:textId="77777777" w:rsidR="007261B6" w:rsidRPr="006F1156" w:rsidRDefault="007261B6" w:rsidP="007261B6">
                  <w:pPr>
                    <w:snapToGrid w:val="0"/>
                    <w:spacing w:after="0"/>
                    <w:jc w:val="center"/>
                    <w:rPr>
                      <w:bCs/>
                      <w:iCs/>
                    </w:rPr>
                  </w:pPr>
                  <w:r w:rsidRPr="006F1156">
                    <w:rPr>
                      <w:bCs/>
                      <w:iCs/>
                    </w:rPr>
                    <w:t>1T+1T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7E440B7" w14:textId="77777777" w:rsidR="007261B6" w:rsidRPr="006F1156" w:rsidRDefault="007261B6" w:rsidP="007261B6">
                  <w:pPr>
                    <w:snapToGrid w:val="0"/>
                    <w:spacing w:after="0"/>
                    <w:jc w:val="center"/>
                    <w:rPr>
                      <w:bCs/>
                      <w:iCs/>
                    </w:rPr>
                  </w:pPr>
                  <w:r w:rsidRPr="006D3962">
                    <w:rPr>
                      <w:bCs/>
                      <w:iCs/>
                      <w:highlight w:val="yellow"/>
                    </w:rPr>
                    <w:t>1P+0P, 1P+1P, 0P+1P</w:t>
                  </w:r>
                </w:p>
              </w:tc>
            </w:tr>
            <w:tr w:rsidR="007261B6" w:rsidRPr="006F1156" w14:paraId="6791F44F"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4563A5A" w14:textId="77777777" w:rsidR="007261B6" w:rsidRPr="006F1156" w:rsidRDefault="007261B6" w:rsidP="007261B6">
                  <w:pPr>
                    <w:snapToGrid w:val="0"/>
                    <w:spacing w:after="0"/>
                    <w:jc w:val="center"/>
                    <w:rPr>
                      <w:bCs/>
                      <w:iCs/>
                    </w:rPr>
                  </w:pPr>
                  <w:r w:rsidRPr="006F1156">
                    <w:rPr>
                      <w:bCs/>
                      <w:iCs/>
                    </w:rPr>
                    <w:t>Case 2</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B093295" w14:textId="77777777" w:rsidR="007261B6" w:rsidRPr="006F1156" w:rsidRDefault="007261B6" w:rsidP="007261B6">
                  <w:pPr>
                    <w:snapToGrid w:val="0"/>
                    <w:spacing w:after="0"/>
                    <w:jc w:val="center"/>
                    <w:rPr>
                      <w:bCs/>
                      <w:iCs/>
                    </w:rPr>
                  </w:pPr>
                  <w:r w:rsidRPr="006F1156">
                    <w:rPr>
                      <w:bCs/>
                      <w:iCs/>
                    </w:rPr>
                    <w:t>0T+2T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AE67E8F" w14:textId="77777777" w:rsidR="007261B6" w:rsidRPr="006F1156" w:rsidRDefault="007261B6" w:rsidP="007261B6">
                  <w:pPr>
                    <w:snapToGrid w:val="0"/>
                    <w:spacing w:after="0"/>
                    <w:jc w:val="center"/>
                    <w:rPr>
                      <w:bCs/>
                      <w:iCs/>
                    </w:rPr>
                  </w:pPr>
                  <w:r w:rsidRPr="006D3962">
                    <w:rPr>
                      <w:bCs/>
                      <w:iCs/>
                      <w:highlight w:val="yellow"/>
                    </w:rPr>
                    <w:t>0P+2P, 0P+1P</w:t>
                  </w:r>
                </w:p>
              </w:tc>
            </w:tr>
            <w:tr w:rsidR="007261B6" w:rsidRPr="006F1156" w14:paraId="32BFCD28"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5567C06" w14:textId="77777777" w:rsidR="007261B6" w:rsidRPr="006F1156" w:rsidRDefault="007261B6" w:rsidP="007261B6">
                  <w:pPr>
                    <w:snapToGrid w:val="0"/>
                    <w:spacing w:after="0"/>
                    <w:jc w:val="center"/>
                    <w:rPr>
                      <w:bCs/>
                      <w:iCs/>
                    </w:rPr>
                  </w:pPr>
                  <w:r w:rsidRPr="006F1156">
                    <w:rPr>
                      <w:bCs/>
                      <w:iCs/>
                    </w:rPr>
                    <w:t>Case 3</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1E0DFA6" w14:textId="77777777" w:rsidR="007261B6" w:rsidRPr="006F1156" w:rsidRDefault="007261B6" w:rsidP="007261B6">
                  <w:pPr>
                    <w:snapToGrid w:val="0"/>
                    <w:spacing w:after="0"/>
                    <w:jc w:val="center"/>
                    <w:rPr>
                      <w:bCs/>
                      <w:iCs/>
                    </w:rPr>
                  </w:pPr>
                  <w:r w:rsidRPr="006F1156">
                    <w:rPr>
                      <w:bCs/>
                      <w:iCs/>
                    </w:rPr>
                    <w:t>2T+0T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AF0CB9A" w14:textId="77777777" w:rsidR="007261B6" w:rsidRPr="006F1156" w:rsidRDefault="007261B6" w:rsidP="007261B6">
                  <w:pPr>
                    <w:snapToGrid w:val="0"/>
                    <w:spacing w:after="0"/>
                    <w:jc w:val="center"/>
                    <w:rPr>
                      <w:bCs/>
                      <w:iCs/>
                    </w:rPr>
                  </w:pPr>
                  <w:r w:rsidRPr="006D3962">
                    <w:rPr>
                      <w:bCs/>
                      <w:iCs/>
                      <w:highlight w:val="yellow"/>
                    </w:rPr>
                    <w:t>2P+0P, 1P+0P</w:t>
                  </w:r>
                </w:p>
              </w:tc>
            </w:tr>
          </w:tbl>
          <w:p w14:paraId="032E34E7" w14:textId="77777777" w:rsidR="007261B6" w:rsidRPr="006F1156" w:rsidRDefault="007261B6" w:rsidP="007261B6">
            <w:pPr>
              <w:snapToGrid w:val="0"/>
              <w:spacing w:beforeLines="50" w:before="120" w:afterLines="50" w:after="120"/>
              <w:rPr>
                <w:bCs/>
                <w:iCs/>
              </w:rPr>
            </w:pPr>
            <w:r>
              <w:rPr>
                <w:rFonts w:hint="eastAsia"/>
                <w:bCs/>
                <w:iCs/>
              </w:rPr>
              <w:t xml:space="preserve">While the current TS 38.214 Section </w:t>
            </w:r>
            <w:r w:rsidRPr="002F2BBD">
              <w:rPr>
                <w:rFonts w:hint="eastAsia"/>
                <w:bCs/>
                <w:iCs/>
              </w:rPr>
              <w:t>6.1.6.2.0</w:t>
            </w:r>
            <w:r>
              <w:rPr>
                <w:rFonts w:hint="eastAsia"/>
                <w:bCs/>
                <w:iCs/>
              </w:rPr>
              <w:t xml:space="preserve"> is only applicable to the cases of </w:t>
            </w:r>
            <w:r w:rsidRPr="000C2EB3">
              <w:rPr>
                <w:rFonts w:hint="eastAsia"/>
                <w:bCs/>
                <w:iCs/>
              </w:rPr>
              <w:t>1Tx/2Tx-2Tx switching</w:t>
            </w:r>
            <w:r>
              <w:rPr>
                <w:rFonts w:hint="eastAsia"/>
                <w:bCs/>
                <w:iCs/>
              </w:rPr>
              <w:t xml:space="preserve"> for 2 bands, from our perspective, the switching cases of scenario 1 listed in Table 2.1-1 for 3Tx UE capabilities can be captured in TS 38.214 section 6.1.6.2.0 of uplink switching with 2 uplink bands. </w:t>
            </w:r>
            <w:r w:rsidRPr="006F1156">
              <w:rPr>
                <w:rFonts w:hint="eastAsia"/>
                <w:bCs/>
                <w:iCs/>
              </w:rPr>
              <w:t xml:space="preserve">The reason to capture scenario#1 in section 6.1.6.2.0 is that it is under the umbrella of 2 bands scenario and most cases of Number of antenna ports for UL transmission are common for Rel-16/17 </w:t>
            </w:r>
            <w:r>
              <w:rPr>
                <w:rFonts w:hint="eastAsia"/>
                <w:bCs/>
                <w:iCs/>
              </w:rPr>
              <w:t>1Tx/</w:t>
            </w:r>
            <w:r w:rsidRPr="006F1156">
              <w:rPr>
                <w:rFonts w:hint="eastAsia"/>
                <w:bCs/>
                <w:iCs/>
              </w:rPr>
              <w:t>2Tx switching and Rel-19 3Tx switching, such as 2P+0P, 1P+1P, 1P+0P, 0P+1P, 0P+2P.</w:t>
            </w:r>
            <w:r>
              <w:rPr>
                <w:rFonts w:hint="eastAsia"/>
                <w:bCs/>
                <w:iCs/>
              </w:rPr>
              <w:t xml:space="preserve"> </w:t>
            </w:r>
            <w:r>
              <w:rPr>
                <w:bCs/>
                <w:iCs/>
              </w:rPr>
              <w:t>The</w:t>
            </w:r>
            <w:r>
              <w:rPr>
                <w:rFonts w:hint="eastAsia"/>
                <w:bCs/>
                <w:iCs/>
              </w:rPr>
              <w:t xml:space="preserve"> only adding cases for Rel-19 UL Tx </w:t>
            </w:r>
            <w:r>
              <w:rPr>
                <w:bCs/>
                <w:iCs/>
              </w:rPr>
              <w:t>switching</w:t>
            </w:r>
            <w:r>
              <w:rPr>
                <w:rFonts w:hint="eastAsia"/>
                <w:bCs/>
                <w:iCs/>
              </w:rPr>
              <w:t xml:space="preserve"> is </w:t>
            </w:r>
            <w:r>
              <w:rPr>
                <w:bCs/>
                <w:iCs/>
              </w:rPr>
              <w:t>“</w:t>
            </w:r>
            <w:r>
              <w:rPr>
                <w:rFonts w:hint="eastAsia"/>
                <w:bCs/>
                <w:iCs/>
              </w:rPr>
              <w:t>2P+1P</w:t>
            </w:r>
            <w:r>
              <w:rPr>
                <w:bCs/>
                <w:iCs/>
              </w:rPr>
              <w:t>”</w:t>
            </w:r>
            <w:r>
              <w:rPr>
                <w:rFonts w:hint="eastAsia"/>
                <w:bCs/>
                <w:iCs/>
              </w:rPr>
              <w:t xml:space="preserve"> and </w:t>
            </w:r>
            <w:r>
              <w:rPr>
                <w:bCs/>
                <w:iCs/>
              </w:rPr>
              <w:t>“</w:t>
            </w:r>
            <w:r>
              <w:rPr>
                <w:rFonts w:hint="eastAsia"/>
                <w:bCs/>
                <w:iCs/>
              </w:rPr>
              <w:t>1P+2P</w:t>
            </w:r>
            <w:r>
              <w:rPr>
                <w:bCs/>
                <w:iCs/>
              </w:rPr>
              <w:t>”</w:t>
            </w:r>
            <w:r>
              <w:rPr>
                <w:rFonts w:hint="eastAsia"/>
                <w:bCs/>
                <w:iCs/>
              </w:rPr>
              <w:t>.</w:t>
            </w:r>
          </w:p>
          <w:p w14:paraId="24D3D487" w14:textId="5B74439F" w:rsidR="002F1181" w:rsidRPr="004B0448" w:rsidRDefault="007261B6" w:rsidP="004B0448">
            <w:pPr>
              <w:snapToGrid w:val="0"/>
              <w:spacing w:beforeLines="50" w:before="120" w:afterLines="50" w:after="120"/>
              <w:rPr>
                <w:b/>
                <w:iCs/>
              </w:rPr>
            </w:pPr>
            <w:bookmarkStart w:id="14" w:name="_Hlk178259333"/>
            <w:r w:rsidRPr="000103E4">
              <w:rPr>
                <w:b/>
                <w:iCs/>
              </w:rPr>
              <w:lastRenderedPageBreak/>
              <w:t>Proposal</w:t>
            </w:r>
            <w:r w:rsidRPr="000103E4">
              <w:rPr>
                <w:rFonts w:hint="eastAsia"/>
                <w:b/>
                <w:iCs/>
              </w:rPr>
              <w:t xml:space="preserve"> 1:</w:t>
            </w:r>
            <w:r>
              <w:rPr>
                <w:rFonts w:hint="eastAsia"/>
                <w:b/>
                <w:iCs/>
              </w:rPr>
              <w:t xml:space="preserve"> The switching cases </w:t>
            </w:r>
            <w:r w:rsidRPr="001B50BD">
              <w:rPr>
                <w:rFonts w:hint="eastAsia"/>
                <w:b/>
                <w:iCs/>
              </w:rPr>
              <w:t xml:space="preserve">for 3Tx UEs configured with uplinkTxSwitchingOption set to </w:t>
            </w:r>
            <w:r>
              <w:rPr>
                <w:b/>
                <w:iCs/>
              </w:rPr>
              <w:t>‘</w:t>
            </w:r>
            <w:r w:rsidRPr="001B50BD">
              <w:rPr>
                <w:rFonts w:hint="eastAsia"/>
                <w:b/>
                <w:iCs/>
              </w:rPr>
              <w:t>dualUL</w:t>
            </w:r>
            <w:r>
              <w:rPr>
                <w:b/>
                <w:iCs/>
              </w:rPr>
              <w:t>’</w:t>
            </w:r>
            <w:r>
              <w:rPr>
                <w:rFonts w:hint="eastAsia"/>
                <w:b/>
                <w:iCs/>
              </w:rPr>
              <w:t xml:space="preserve"> can be captured in TS38.214 Section 6.1.6.2.0. </w:t>
            </w:r>
            <w:bookmarkEnd w:id="14"/>
          </w:p>
        </w:tc>
      </w:tr>
      <w:tr w:rsidR="00CB54BA" w14:paraId="50DC0E51" w14:textId="77777777" w:rsidTr="006E13C1">
        <w:tc>
          <w:tcPr>
            <w:tcW w:w="1533" w:type="dxa"/>
          </w:tcPr>
          <w:p w14:paraId="2259B62C" w14:textId="51C0D51D" w:rsidR="00CB54BA" w:rsidRDefault="00CB54BA" w:rsidP="00CB54BA">
            <w:r w:rsidRPr="00634F56">
              <w:lastRenderedPageBreak/>
              <w:t>Huawei</w:t>
            </w:r>
            <w:r>
              <w:t xml:space="preserve"> </w:t>
            </w:r>
            <w:r>
              <w:fldChar w:fldCharType="begin"/>
            </w:r>
            <w:r>
              <w:instrText xml:space="preserve"> REF _Ref198043634 \r \h </w:instrText>
            </w:r>
            <w:r>
              <w:fldChar w:fldCharType="separate"/>
            </w:r>
            <w:r w:rsidR="00B36543">
              <w:t>[9]</w:t>
            </w:r>
            <w:r>
              <w:fldChar w:fldCharType="end"/>
            </w:r>
          </w:p>
        </w:tc>
        <w:tc>
          <w:tcPr>
            <w:tcW w:w="7935" w:type="dxa"/>
          </w:tcPr>
          <w:p w14:paraId="7E89AA38" w14:textId="0C830EAA" w:rsidR="00CB54BA" w:rsidRPr="00634F56" w:rsidRDefault="00CB54BA" w:rsidP="00CB54BA">
            <w:pPr>
              <w:rPr>
                <w:lang w:eastAsia="zh-CN"/>
              </w:rPr>
            </w:pPr>
            <w:r w:rsidRPr="00634F56">
              <w:rPr>
                <w:rFonts w:hint="eastAsia"/>
                <w:lang w:eastAsia="zh-CN"/>
              </w:rPr>
              <w:t>S</w:t>
            </w:r>
            <w:r w:rsidRPr="00634F56">
              <w:rPr>
                <w:lang w:eastAsia="zh-CN"/>
              </w:rPr>
              <w:t>cenario 1a and Scenario 2 consider devices with demand of large uplink throughput. Especially scenario 2, 4Tx FWA devices, for example, are expected to widely used to meet the demand of growing uplink transmission. Inheriting the merit of 2</w:t>
            </w:r>
            <w:r w:rsidRPr="00634F56">
              <w:rPr>
                <w:rFonts w:hint="eastAsia"/>
                <w:lang w:eastAsia="zh-CN"/>
              </w:rPr>
              <w:t>Tx</w:t>
            </w:r>
            <w:r w:rsidRPr="00634F56">
              <w:rPr>
                <w:lang w:eastAsia="zh-CN"/>
              </w:rPr>
              <w:t xml:space="preserve"> switching, enabling 4Tx switching between SUL</w:t>
            </w:r>
            <w:r w:rsidRPr="00634F56">
              <w:rPr>
                <w:rFonts w:hint="eastAsia"/>
                <w:lang w:eastAsia="zh-CN"/>
              </w:rPr>
              <w:t>/FDD</w:t>
            </w:r>
            <w:r w:rsidRPr="00634F56">
              <w:rPr>
                <w:lang w:eastAsia="zh-CN"/>
              </w:rPr>
              <w:t>/TDD bands could make the most of UL slots to reach a larger UL data rate. For the band combinations in Table 1, the potential gain and detailed analysis can be found in [2].</w:t>
            </w:r>
          </w:p>
          <w:p w14:paraId="0254117F" w14:textId="0A56BB91" w:rsidR="00CB54BA" w:rsidRPr="00634F56" w:rsidRDefault="00CB54BA" w:rsidP="00CB54BA">
            <w:pPr>
              <w:pStyle w:val="Caption"/>
              <w:keepNext/>
            </w:pPr>
            <w:r w:rsidRPr="00634F56">
              <w:t>Table</w:t>
            </w:r>
            <w:r w:rsidR="00B36543">
              <w:t xml:space="preserve"> 1</w:t>
            </w:r>
            <w:r w:rsidRPr="00634F56">
              <w:t>. 4Tx Switching Band combination {</w:t>
            </w:r>
            <w:r w:rsidRPr="00634F56">
              <w:rPr>
                <w:lang w:eastAsia="zh-CN"/>
              </w:rPr>
              <w:t>TDD+TDD</w:t>
            </w:r>
            <w:r w:rsidRPr="00634F56">
              <w:t xml:space="preserve">, </w:t>
            </w:r>
            <w:r w:rsidRPr="00634F56">
              <w:rPr>
                <w:lang w:eastAsia="zh-CN"/>
              </w:rPr>
              <w:t>TDD+FDD, TDD+SUL</w:t>
            </w:r>
            <w:r w:rsidRPr="00634F56">
              <w:t>}</w:t>
            </w:r>
          </w:p>
          <w:tbl>
            <w:tblPr>
              <w:tblStyle w:val="TableGrid"/>
              <w:tblW w:w="7391" w:type="dxa"/>
              <w:jc w:val="center"/>
              <w:tblLook w:val="04A0" w:firstRow="1" w:lastRow="0" w:firstColumn="1" w:lastColumn="0" w:noHBand="0" w:noVBand="1"/>
            </w:tblPr>
            <w:tblGrid>
              <w:gridCol w:w="3161"/>
              <w:gridCol w:w="1516"/>
              <w:gridCol w:w="1516"/>
              <w:gridCol w:w="1516"/>
            </w:tblGrid>
            <w:tr w:rsidR="00CB54BA" w:rsidRPr="00634F56" w14:paraId="3358BE50" w14:textId="77777777" w:rsidTr="0021513C">
              <w:trPr>
                <w:trHeight w:val="454"/>
                <w:jc w:val="center"/>
              </w:trPr>
              <w:tc>
                <w:tcPr>
                  <w:tcW w:w="3005" w:type="dxa"/>
                  <w:vAlign w:val="center"/>
                </w:tcPr>
                <w:p w14:paraId="6E2FDF05" w14:textId="77777777" w:rsidR="00CB54BA" w:rsidRPr="00E14891" w:rsidRDefault="00CB54BA" w:rsidP="00CB54BA">
                  <w:pPr>
                    <w:spacing w:after="0"/>
                    <w:jc w:val="center"/>
                    <w:rPr>
                      <w:lang w:val="en-US" w:eastAsia="zh-CN"/>
                    </w:rPr>
                  </w:pPr>
                  <w:r w:rsidRPr="00E14891">
                    <w:rPr>
                      <w:i/>
                      <w:lang w:val="en-US" w:eastAsia="zh-CN"/>
                    </w:rPr>
                    <w:t>switchingOptionConfigForBandPair set to 'switchedUL'</w:t>
                  </w:r>
                </w:p>
              </w:tc>
              <w:tc>
                <w:tcPr>
                  <w:tcW w:w="1462" w:type="dxa"/>
                  <w:vAlign w:val="center"/>
                </w:tcPr>
                <w:p w14:paraId="3D8BB143" w14:textId="77777777" w:rsidR="00CB54BA" w:rsidRPr="00E14891" w:rsidRDefault="00CB54BA" w:rsidP="00CB54BA">
                  <w:pPr>
                    <w:spacing w:after="0"/>
                    <w:jc w:val="center"/>
                    <w:rPr>
                      <w:lang w:val="en-US" w:eastAsia="zh-CN"/>
                    </w:rPr>
                  </w:pPr>
                  <w:r w:rsidRPr="00E14891">
                    <w:rPr>
                      <w:lang w:val="en-US" w:eastAsia="zh-CN"/>
                    </w:rPr>
                    <w:t>Combination#1:</w:t>
                  </w:r>
                </w:p>
                <w:p w14:paraId="331C3E38" w14:textId="77777777" w:rsidR="00CB54BA" w:rsidRPr="00E14891" w:rsidRDefault="00CB54BA" w:rsidP="00CB54BA">
                  <w:pPr>
                    <w:spacing w:after="0"/>
                    <w:jc w:val="center"/>
                    <w:rPr>
                      <w:lang w:val="en-US" w:eastAsia="zh-CN"/>
                    </w:rPr>
                  </w:pPr>
                  <w:r w:rsidRPr="00E14891">
                    <w:rPr>
                      <w:lang w:val="en-US" w:eastAsia="zh-CN"/>
                    </w:rPr>
                    <w:t>(TDD+TDD)</w:t>
                  </w:r>
                </w:p>
              </w:tc>
              <w:tc>
                <w:tcPr>
                  <w:tcW w:w="1462" w:type="dxa"/>
                  <w:vAlign w:val="center"/>
                </w:tcPr>
                <w:p w14:paraId="5D8BACE1" w14:textId="77777777" w:rsidR="00CB54BA" w:rsidRPr="00E14891" w:rsidRDefault="00CB54BA" w:rsidP="00CB54BA">
                  <w:pPr>
                    <w:spacing w:after="0"/>
                    <w:jc w:val="center"/>
                    <w:rPr>
                      <w:lang w:val="en-US" w:eastAsia="zh-CN"/>
                    </w:rPr>
                  </w:pPr>
                  <w:r w:rsidRPr="00E14891">
                    <w:rPr>
                      <w:lang w:val="en-US" w:eastAsia="zh-CN"/>
                    </w:rPr>
                    <w:t>Combination#2:</w:t>
                  </w:r>
                </w:p>
                <w:p w14:paraId="527418F7" w14:textId="77777777" w:rsidR="00CB54BA" w:rsidRPr="00E14891" w:rsidRDefault="00CB54BA" w:rsidP="00CB54BA">
                  <w:pPr>
                    <w:spacing w:after="0"/>
                    <w:jc w:val="center"/>
                    <w:rPr>
                      <w:lang w:val="en-US" w:eastAsia="zh-CN"/>
                    </w:rPr>
                  </w:pPr>
                  <w:r w:rsidRPr="00E14891">
                    <w:rPr>
                      <w:lang w:val="en-US" w:eastAsia="zh-CN"/>
                    </w:rPr>
                    <w:t>(TDD+FDD)</w:t>
                  </w:r>
                </w:p>
              </w:tc>
              <w:tc>
                <w:tcPr>
                  <w:tcW w:w="1462" w:type="dxa"/>
                  <w:vAlign w:val="center"/>
                </w:tcPr>
                <w:p w14:paraId="4AEEA4C8" w14:textId="77777777" w:rsidR="00CB54BA" w:rsidRPr="00E14891" w:rsidRDefault="00CB54BA" w:rsidP="00CB54BA">
                  <w:pPr>
                    <w:spacing w:after="0"/>
                    <w:jc w:val="center"/>
                    <w:rPr>
                      <w:lang w:val="en-US" w:eastAsia="zh-CN"/>
                    </w:rPr>
                  </w:pPr>
                  <w:r w:rsidRPr="00E14891">
                    <w:rPr>
                      <w:lang w:val="en-US" w:eastAsia="zh-CN"/>
                    </w:rPr>
                    <w:t>Combination#3:</w:t>
                  </w:r>
                </w:p>
                <w:p w14:paraId="40345975" w14:textId="77777777" w:rsidR="00CB54BA" w:rsidRPr="00E14891" w:rsidRDefault="00CB54BA" w:rsidP="00CB54BA">
                  <w:pPr>
                    <w:spacing w:after="0"/>
                    <w:jc w:val="center"/>
                    <w:rPr>
                      <w:lang w:val="en-US" w:eastAsia="zh-CN"/>
                    </w:rPr>
                  </w:pPr>
                  <w:r w:rsidRPr="00E14891">
                    <w:rPr>
                      <w:lang w:val="en-US" w:eastAsia="zh-CN"/>
                    </w:rPr>
                    <w:t>(TDD+SUL)</w:t>
                  </w:r>
                </w:p>
              </w:tc>
            </w:tr>
            <w:tr w:rsidR="00CB54BA" w:rsidRPr="00634F56" w14:paraId="2CA5738E" w14:textId="77777777" w:rsidTr="0021513C">
              <w:trPr>
                <w:trHeight w:val="227"/>
                <w:jc w:val="center"/>
              </w:trPr>
              <w:tc>
                <w:tcPr>
                  <w:tcW w:w="3005" w:type="dxa"/>
                  <w:vAlign w:val="center"/>
                </w:tcPr>
                <w:p w14:paraId="6E89D09C" w14:textId="77777777" w:rsidR="00CB54BA" w:rsidRPr="00E14891" w:rsidRDefault="00CB54BA" w:rsidP="00CB54BA">
                  <w:pPr>
                    <w:spacing w:after="0"/>
                    <w:jc w:val="center"/>
                    <w:rPr>
                      <w:lang w:val="en-US" w:eastAsia="zh-CN"/>
                    </w:rPr>
                  </w:pPr>
                  <w:r w:rsidRPr="00E14891">
                    <w:rPr>
                      <w:lang w:val="en-US" w:eastAsia="zh-CN"/>
                    </w:rPr>
                    <w:t>Case1</w:t>
                  </w:r>
                </w:p>
              </w:tc>
              <w:tc>
                <w:tcPr>
                  <w:tcW w:w="1462" w:type="dxa"/>
                  <w:vAlign w:val="center"/>
                </w:tcPr>
                <w:p w14:paraId="3814F0CD" w14:textId="77777777" w:rsidR="00CB54BA" w:rsidRPr="00E14891" w:rsidRDefault="00CB54BA" w:rsidP="00CB54BA">
                  <w:pPr>
                    <w:spacing w:after="0"/>
                    <w:jc w:val="center"/>
                    <w:rPr>
                      <w:lang w:val="en-US" w:eastAsia="zh-CN"/>
                    </w:rPr>
                  </w:pPr>
                  <w:r w:rsidRPr="00E14891">
                    <w:rPr>
                      <w:lang w:val="en-US" w:eastAsia="zh-CN"/>
                    </w:rPr>
                    <w:t>4Tx+0Tx</w:t>
                  </w:r>
                </w:p>
              </w:tc>
              <w:tc>
                <w:tcPr>
                  <w:tcW w:w="1462" w:type="dxa"/>
                  <w:vAlign w:val="center"/>
                </w:tcPr>
                <w:p w14:paraId="1666B354" w14:textId="77777777" w:rsidR="00CB54BA" w:rsidRPr="00E14891" w:rsidRDefault="00CB54BA" w:rsidP="00CB54BA">
                  <w:pPr>
                    <w:spacing w:after="0"/>
                    <w:jc w:val="center"/>
                    <w:rPr>
                      <w:lang w:val="en-US" w:eastAsia="zh-CN"/>
                    </w:rPr>
                  </w:pPr>
                  <w:r w:rsidRPr="00E14891">
                    <w:rPr>
                      <w:lang w:val="en-US" w:eastAsia="zh-CN"/>
                    </w:rPr>
                    <w:t>4Tx+0Tx</w:t>
                  </w:r>
                </w:p>
              </w:tc>
              <w:tc>
                <w:tcPr>
                  <w:tcW w:w="1462" w:type="dxa"/>
                  <w:vAlign w:val="center"/>
                </w:tcPr>
                <w:p w14:paraId="7CFA6299" w14:textId="77777777" w:rsidR="00CB54BA" w:rsidRPr="00E14891" w:rsidRDefault="00CB54BA" w:rsidP="00CB54BA">
                  <w:pPr>
                    <w:spacing w:after="0"/>
                    <w:jc w:val="center"/>
                    <w:rPr>
                      <w:lang w:val="en-US" w:eastAsia="zh-CN"/>
                    </w:rPr>
                  </w:pPr>
                  <w:r w:rsidRPr="00E14891">
                    <w:rPr>
                      <w:lang w:val="en-US" w:eastAsia="zh-CN"/>
                    </w:rPr>
                    <w:t>4Tx+0Tx</w:t>
                  </w:r>
                </w:p>
              </w:tc>
            </w:tr>
            <w:tr w:rsidR="00CB54BA" w:rsidRPr="00634F56" w14:paraId="40B68CB8" w14:textId="77777777" w:rsidTr="0021513C">
              <w:trPr>
                <w:trHeight w:val="227"/>
                <w:jc w:val="center"/>
              </w:trPr>
              <w:tc>
                <w:tcPr>
                  <w:tcW w:w="3005" w:type="dxa"/>
                  <w:vAlign w:val="center"/>
                </w:tcPr>
                <w:p w14:paraId="624EDEAF" w14:textId="77777777" w:rsidR="00CB54BA" w:rsidRPr="00E14891" w:rsidRDefault="00CB54BA" w:rsidP="00CB54BA">
                  <w:pPr>
                    <w:spacing w:after="0"/>
                    <w:jc w:val="center"/>
                    <w:rPr>
                      <w:lang w:val="en-US" w:eastAsia="zh-CN"/>
                    </w:rPr>
                  </w:pPr>
                  <w:r w:rsidRPr="00E14891">
                    <w:rPr>
                      <w:lang w:val="en-US" w:eastAsia="zh-CN"/>
                    </w:rPr>
                    <w:t>Case2</w:t>
                  </w:r>
                </w:p>
              </w:tc>
              <w:tc>
                <w:tcPr>
                  <w:tcW w:w="1462" w:type="dxa"/>
                  <w:vAlign w:val="center"/>
                </w:tcPr>
                <w:p w14:paraId="06C1C016" w14:textId="77777777" w:rsidR="00CB54BA" w:rsidRPr="00E14891" w:rsidRDefault="00CB54BA" w:rsidP="00CB54BA">
                  <w:pPr>
                    <w:spacing w:after="0"/>
                    <w:jc w:val="center"/>
                    <w:rPr>
                      <w:lang w:val="en-US" w:eastAsia="zh-CN"/>
                    </w:rPr>
                  </w:pPr>
                  <w:r w:rsidRPr="00E14891">
                    <w:rPr>
                      <w:lang w:val="en-US" w:eastAsia="zh-CN"/>
                    </w:rPr>
                    <w:t>0Tx+4Tx</w:t>
                  </w:r>
                </w:p>
              </w:tc>
              <w:tc>
                <w:tcPr>
                  <w:tcW w:w="1462" w:type="dxa"/>
                  <w:vAlign w:val="center"/>
                </w:tcPr>
                <w:p w14:paraId="51F2BDAB" w14:textId="77777777" w:rsidR="00CB54BA" w:rsidRPr="00E14891" w:rsidRDefault="00CB54BA" w:rsidP="00CB54BA">
                  <w:pPr>
                    <w:spacing w:after="0"/>
                    <w:jc w:val="center"/>
                    <w:rPr>
                      <w:lang w:val="en-US" w:eastAsia="zh-CN"/>
                    </w:rPr>
                  </w:pPr>
                  <w:r w:rsidRPr="00E14891">
                    <w:rPr>
                      <w:lang w:val="en-US" w:eastAsia="zh-CN"/>
                    </w:rPr>
                    <w:t>0Tx+4Tx</w:t>
                  </w:r>
                </w:p>
              </w:tc>
              <w:tc>
                <w:tcPr>
                  <w:tcW w:w="1462" w:type="dxa"/>
                  <w:vAlign w:val="center"/>
                </w:tcPr>
                <w:p w14:paraId="6863335E" w14:textId="77777777" w:rsidR="00CB54BA" w:rsidRPr="00E14891" w:rsidRDefault="00CB54BA" w:rsidP="00CB54BA">
                  <w:pPr>
                    <w:spacing w:after="0"/>
                    <w:jc w:val="center"/>
                    <w:rPr>
                      <w:lang w:val="en-US" w:eastAsia="zh-CN"/>
                    </w:rPr>
                  </w:pPr>
                  <w:r w:rsidRPr="00E14891">
                    <w:rPr>
                      <w:lang w:val="en-US" w:eastAsia="zh-CN"/>
                    </w:rPr>
                    <w:t>0Tx+2</w:t>
                  </w:r>
                  <w:r w:rsidRPr="00E14891">
                    <w:rPr>
                      <w:rFonts w:hint="eastAsia"/>
                      <w:lang w:val="en-US" w:eastAsia="zh-CN"/>
                    </w:rPr>
                    <w:t>/</w:t>
                  </w:r>
                  <w:r w:rsidRPr="00E14891">
                    <w:rPr>
                      <w:lang w:val="en-US" w:eastAsia="zh-CN"/>
                    </w:rPr>
                    <w:t>4Tx</w:t>
                  </w:r>
                </w:p>
              </w:tc>
            </w:tr>
          </w:tbl>
          <w:p w14:paraId="36413414" w14:textId="77777777" w:rsidR="00CB54BA" w:rsidRPr="00634F56" w:rsidRDefault="00CB54BA" w:rsidP="00CB54BA">
            <w:pPr>
              <w:rPr>
                <w:b/>
                <w:i/>
                <w:iCs/>
                <w:lang w:eastAsia="zh-CN"/>
              </w:rPr>
            </w:pPr>
            <w:r w:rsidRPr="00634F56">
              <w:rPr>
                <w:b/>
                <w:i/>
                <w:iCs/>
                <w:lang w:eastAsia="zh-CN"/>
              </w:rPr>
              <w:t>Observation 1: UL Tx switching of scenario 2 could bring 31.7%-77.7% gain of UL peak throughput [2].</w:t>
            </w:r>
          </w:p>
          <w:p w14:paraId="7E77B6CF" w14:textId="77777777" w:rsidR="00CB54BA" w:rsidRPr="00634F56" w:rsidRDefault="00CB54BA" w:rsidP="00CB54BA">
            <w:pPr>
              <w:rPr>
                <w:bCs/>
                <w:lang w:eastAsia="zh-CN"/>
              </w:rPr>
            </w:pPr>
            <w:r w:rsidRPr="00634F56">
              <w:rPr>
                <w:rFonts w:hint="eastAsia"/>
                <w:bCs/>
                <w:lang w:eastAsia="zh-CN"/>
              </w:rPr>
              <w:t>I</w:t>
            </w:r>
            <w:r w:rsidRPr="00634F56">
              <w:rPr>
                <w:bCs/>
                <w:lang w:eastAsia="zh-CN"/>
              </w:rPr>
              <w:t xml:space="preserve">n </w:t>
            </w:r>
            <w:r w:rsidRPr="00634F56">
              <w:rPr>
                <w:rFonts w:hint="eastAsia"/>
                <w:bCs/>
                <w:lang w:eastAsia="zh-CN"/>
              </w:rPr>
              <w:t>sub</w:t>
            </w:r>
            <w:r w:rsidRPr="00634F56">
              <w:rPr>
                <w:bCs/>
                <w:lang w:eastAsia="zh-CN"/>
              </w:rPr>
              <w:t>clause 6.1.6.3 of TS 38.214 [3], as excerpts in Appendix A, neither NUL nor SUL band is limited to 2 ports nor 2 Tx. Therefore, for scenario 1a and 2 with UL Tx switching between SUL and NUL, no RAN1 specification change is needed.</w:t>
            </w:r>
          </w:p>
          <w:p w14:paraId="51AD1158" w14:textId="77777777" w:rsidR="00CB54BA" w:rsidRPr="00634F56" w:rsidRDefault="00CB54BA" w:rsidP="00CB54BA">
            <w:pPr>
              <w:rPr>
                <w:b/>
                <w:i/>
                <w:iCs/>
                <w:lang w:eastAsia="zh-CN"/>
              </w:rPr>
            </w:pPr>
            <w:r w:rsidRPr="00634F56">
              <w:rPr>
                <w:b/>
                <w:i/>
                <w:iCs/>
                <w:lang w:eastAsia="zh-CN"/>
              </w:rPr>
              <w:t>Observation 2: No spec change is needed to support scenario 1a and scenario 2 when one of the bands is SUL band.</w:t>
            </w:r>
          </w:p>
          <w:p w14:paraId="777F3767" w14:textId="77777777" w:rsidR="00CB54BA" w:rsidRPr="00634F56" w:rsidRDefault="00CB54BA" w:rsidP="00CB54BA">
            <w:pPr>
              <w:rPr>
                <w:bCs/>
                <w:lang w:eastAsia="zh-CN"/>
              </w:rPr>
            </w:pPr>
            <w:r w:rsidRPr="00634F56">
              <w:rPr>
                <w:bCs/>
                <w:lang w:eastAsia="zh-CN"/>
              </w:rPr>
              <w:t xml:space="preserve">For two-band CA combinations, in subclause 6.1.6.2.0 and 6.1.6.2.2 of TS 38.214 [3], as excerpts in Appendix B, </w:t>
            </w:r>
            <w:r w:rsidRPr="00634F56">
              <w:t xml:space="preserve">up to 2Tx is supported. </w:t>
            </w:r>
            <w:r w:rsidRPr="00634F56">
              <w:rPr>
                <w:rFonts w:hint="eastAsia"/>
                <w:lang w:eastAsia="zh-CN"/>
              </w:rPr>
              <w:t>Therefore</w:t>
            </w:r>
            <w:r w:rsidRPr="00634F56">
              <w:t xml:space="preserve">, for scenario 1a and 2 with UL Tx switching between NUL and NUL, RAN1 specification changes are needed. </w:t>
            </w:r>
            <w:r w:rsidRPr="00634F56">
              <w:rPr>
                <w:rFonts w:hint="eastAsia"/>
                <w:lang w:eastAsia="zh-CN"/>
              </w:rPr>
              <w:t>For</w:t>
            </w:r>
            <w:r w:rsidRPr="00634F56">
              <w:t xml:space="preserve"> scenario 1, on top of the changes of scenario 1a, more RAN1 specification changes are needed for both subclause 6.1.6.2.0 and 6.1.6.2.2.</w:t>
            </w:r>
          </w:p>
          <w:p w14:paraId="667D73D6" w14:textId="77777777" w:rsidR="00CB54BA" w:rsidRPr="00634F56" w:rsidRDefault="00CB54BA" w:rsidP="00CB54BA">
            <w:pPr>
              <w:rPr>
                <w:b/>
                <w:i/>
                <w:iCs/>
                <w:lang w:eastAsia="zh-CN"/>
              </w:rPr>
            </w:pPr>
            <w:r w:rsidRPr="00634F56">
              <w:rPr>
                <w:b/>
                <w:i/>
                <w:iCs/>
                <w:lang w:eastAsia="zh-CN"/>
              </w:rPr>
              <w:t>Observation 3: RAN1 spec changes are needed to support scenario 1a and scenario 2 when switching band combination configured with uplink carrier aggregation.</w:t>
            </w:r>
          </w:p>
          <w:p w14:paraId="75D1B7AC" w14:textId="77777777" w:rsidR="00CB54BA" w:rsidRPr="00634F56" w:rsidRDefault="00CB54BA" w:rsidP="00CB54BA">
            <w:pPr>
              <w:rPr>
                <w:b/>
                <w:i/>
                <w:iCs/>
                <w:lang w:eastAsia="zh-CN"/>
              </w:rPr>
            </w:pPr>
            <w:r w:rsidRPr="00634F56">
              <w:rPr>
                <w:b/>
                <w:i/>
                <w:iCs/>
                <w:lang w:eastAsia="zh-CN"/>
              </w:rPr>
              <w:t>Observation 4: In addition to specification changes required by scenario 1a/2, more RAN1 spec changes are needed to support scenario 1.</w:t>
            </w:r>
          </w:p>
          <w:p w14:paraId="09804703" w14:textId="77777777" w:rsidR="00CB54BA" w:rsidRPr="00634F56" w:rsidRDefault="00CB54BA" w:rsidP="00CB54BA">
            <w:pPr>
              <w:rPr>
                <w:bCs/>
                <w:lang w:eastAsia="zh-CN"/>
              </w:rPr>
            </w:pPr>
            <w:r w:rsidRPr="00634F56">
              <w:rPr>
                <w:bCs/>
                <w:lang w:eastAsia="zh-CN"/>
              </w:rPr>
              <w:t>B</w:t>
            </w:r>
            <w:r w:rsidRPr="00634F56">
              <w:rPr>
                <w:rFonts w:hint="eastAsia"/>
                <w:bCs/>
                <w:lang w:eastAsia="zh-CN"/>
              </w:rPr>
              <w:t>ased</w:t>
            </w:r>
            <w:r w:rsidRPr="00634F56">
              <w:rPr>
                <w:bCs/>
                <w:lang w:eastAsia="zh-CN"/>
              </w:rPr>
              <w:t xml:space="preserve"> on the above analysis, we have the following proposal</w:t>
            </w:r>
          </w:p>
          <w:p w14:paraId="1930E594" w14:textId="77777777" w:rsidR="00CB54BA" w:rsidRPr="00634F56" w:rsidRDefault="00CB54BA" w:rsidP="00CB54BA">
            <w:pPr>
              <w:rPr>
                <w:b/>
                <w:i/>
                <w:iCs/>
                <w:lang w:eastAsia="zh-CN"/>
              </w:rPr>
            </w:pPr>
            <w:r w:rsidRPr="00634F56">
              <w:rPr>
                <w:rFonts w:hint="eastAsia"/>
                <w:b/>
                <w:i/>
                <w:iCs/>
                <w:lang w:eastAsia="zh-CN"/>
              </w:rPr>
              <w:t>P</w:t>
            </w:r>
            <w:r w:rsidRPr="00634F56">
              <w:rPr>
                <w:b/>
                <w:i/>
                <w:iCs/>
                <w:lang w:eastAsia="zh-CN"/>
              </w:rPr>
              <w:t>roposal: Reply the questions of RAN4 LS as following</w:t>
            </w:r>
          </w:p>
          <w:p w14:paraId="03E42E0B" w14:textId="77777777" w:rsidR="00CB54BA" w:rsidRPr="00634F56" w:rsidRDefault="00CB54BA" w:rsidP="00CB54BA">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 xml:space="preserve">For scenario 1a and 2 with UL Tx switching between </w:t>
            </w:r>
            <w:r w:rsidRPr="00634F56">
              <w:rPr>
                <w:rFonts w:hint="eastAsia"/>
                <w:b/>
                <w:i/>
                <w:iCs/>
                <w:sz w:val="20"/>
                <w:szCs w:val="20"/>
              </w:rPr>
              <w:t>SUL</w:t>
            </w:r>
            <w:r w:rsidRPr="00634F56">
              <w:rPr>
                <w:b/>
                <w:i/>
                <w:iCs/>
                <w:sz w:val="20"/>
                <w:szCs w:val="20"/>
              </w:rPr>
              <w:t xml:space="preserve"> </w:t>
            </w:r>
            <w:r w:rsidRPr="00634F56">
              <w:rPr>
                <w:rFonts w:hint="eastAsia"/>
                <w:b/>
                <w:i/>
                <w:iCs/>
                <w:sz w:val="20"/>
                <w:szCs w:val="20"/>
              </w:rPr>
              <w:t>and</w:t>
            </w:r>
            <w:r w:rsidRPr="00634F56">
              <w:rPr>
                <w:b/>
                <w:i/>
                <w:iCs/>
                <w:sz w:val="20"/>
                <w:szCs w:val="20"/>
              </w:rPr>
              <w:t xml:space="preserve"> NUL, no RAN1 specification change is needed according to subclause 6.1.6.3 of TS 38.214.</w:t>
            </w:r>
          </w:p>
          <w:p w14:paraId="63C71637" w14:textId="77777777" w:rsidR="00CB54BA" w:rsidRPr="00634F56" w:rsidRDefault="00CB54BA" w:rsidP="00CB54BA">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1a and 2 with UL Tx switching between NUL and NUL, RAN1 specification changes are needed according to subclause 6.1.6.2 of TS 38.214.</w:t>
            </w:r>
          </w:p>
          <w:p w14:paraId="66AE8974" w14:textId="67AC1AFD" w:rsidR="00CB54BA" w:rsidRPr="00A56374" w:rsidRDefault="00CB54BA" w:rsidP="00CB54BA">
            <w:pPr>
              <w:jc w:val="both"/>
              <w:rPr>
                <w:lang w:eastAsia="zh-CN"/>
              </w:rPr>
            </w:pPr>
            <w:r w:rsidRPr="00634F56">
              <w:rPr>
                <w:b/>
                <w:i/>
                <w:iCs/>
                <w:lang w:eastAsia="zh-CN"/>
              </w:rPr>
              <w:t>For scenario 1, in addition to specification changes required by scenario 1a/2, more RAN1 specification changes are needed according to subclause 6.1.6 of TS 38.214.</w:t>
            </w:r>
          </w:p>
        </w:tc>
      </w:tr>
      <w:tr w:rsidR="007C1EB1" w14:paraId="07520705" w14:textId="77777777" w:rsidTr="006E13C1">
        <w:tc>
          <w:tcPr>
            <w:tcW w:w="1533" w:type="dxa"/>
          </w:tcPr>
          <w:p w14:paraId="15562AF5" w14:textId="7A3D0FB4" w:rsidR="007C1EB1" w:rsidRDefault="007C1EB1" w:rsidP="007C1EB1">
            <w:r>
              <w:t xml:space="preserve">Apple </w:t>
            </w:r>
            <w:r>
              <w:fldChar w:fldCharType="begin"/>
            </w:r>
            <w:r>
              <w:instrText xml:space="preserve"> REF _Ref198041671 \r \h </w:instrText>
            </w:r>
            <w:r>
              <w:fldChar w:fldCharType="separate"/>
            </w:r>
            <w:r w:rsidR="00B36543">
              <w:t>[10]</w:t>
            </w:r>
            <w:r>
              <w:fldChar w:fldCharType="end"/>
            </w:r>
          </w:p>
        </w:tc>
        <w:tc>
          <w:tcPr>
            <w:tcW w:w="7935" w:type="dxa"/>
          </w:tcPr>
          <w:p w14:paraId="6F1882B1" w14:textId="77777777" w:rsidR="007C1EB1" w:rsidRPr="00A56374" w:rsidRDefault="007C1EB1" w:rsidP="007C1EB1">
            <w:pPr>
              <w:jc w:val="both"/>
              <w:rPr>
                <w:lang w:eastAsia="zh-CN"/>
              </w:rPr>
            </w:pPr>
            <w:r w:rsidRPr="00A56374">
              <w:rPr>
                <w:lang w:eastAsia="zh-CN"/>
              </w:rPr>
              <w:t>Based on above LS, scenario 1 is already agreed in RAN4 and RAN1 is required to identify the corresponding specification enhancements. From RAN1 perspective, following aspects need to be discussed and agreed up on to determine the specification enhancements:</w:t>
            </w:r>
          </w:p>
          <w:p w14:paraId="1A5AC201"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Ports combinations corresponding to case 1-1 and case 1-2 for scenario 1</w:t>
            </w:r>
          </w:p>
          <w:p w14:paraId="26D16407"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Whether/what ambiguity may exist (similar to ambiguity issue in Rel-17 dualUL) and if any, how to handle it in RAN1</w:t>
            </w:r>
          </w:p>
          <w:p w14:paraId="49F714D8"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 xml:space="preserve">Identify the cases that require change in the Tx states corresponding to the 2 bands </w:t>
            </w:r>
          </w:p>
          <w:p w14:paraId="26E77411" w14:textId="4AC60272" w:rsidR="007C1EB1" w:rsidRPr="00A56374" w:rsidRDefault="007C1EB1" w:rsidP="007C1EB1">
            <w:pPr>
              <w:jc w:val="both"/>
              <w:rPr>
                <w:color w:val="000000" w:themeColor="text1"/>
              </w:rPr>
            </w:pPr>
            <w:r w:rsidRPr="00A56374">
              <w:rPr>
                <w:color w:val="000000" w:themeColor="text1"/>
              </w:rPr>
              <w:t xml:space="preserve">Tables 1 shows all possible ports’ combinations for case 1-1 and case 1-2 as per the legacy </w:t>
            </w:r>
            <w:r w:rsidRPr="00A56374">
              <w:rPr>
                <w:i/>
                <w:iCs/>
                <w:color w:val="000000" w:themeColor="text1"/>
              </w:rPr>
              <w:t>dualUL</w:t>
            </w:r>
            <w:r w:rsidRPr="00A56374">
              <w:rPr>
                <w:color w:val="000000" w:themeColor="text1"/>
              </w:rPr>
              <w:t xml:space="preserve">. However, in our view, supporting same ports’ combinations for the two cases could result in ambiguity at the UE side due to potential misalignment between UE and network. Therefore, we should avoid supporting same ports’ combinations for both case 1-1 and case 1-2. To resolve this issue, (0P+1P) is defined to be associated with 1T+2T only, and (1P+0P) is defined to be associated with 2T+1T only. This procedure not only resolves potential ambiguity but also utilizes both Tx chains for 1P transmission. In Table 1, we strike through invalid combinations </w:t>
            </w:r>
            <w:r w:rsidRPr="00A56374">
              <w:rPr>
                <w:color w:val="000000" w:themeColor="text1"/>
              </w:rPr>
              <w:lastRenderedPageBreak/>
              <w:t>for each Tx state. For (1P+1P), either RRC indication or fix association to one of Tx states (1T+2T or 2T+1T) could be considered or UE capability could be introduced on whether UE can support 1P+1P for both cases or only one of the cases.</w:t>
            </w:r>
          </w:p>
          <w:p w14:paraId="185C829A" w14:textId="77777777" w:rsidR="007C1EB1" w:rsidRPr="00A56374" w:rsidRDefault="007C1EB1" w:rsidP="007C1EB1">
            <w:pPr>
              <w:spacing w:after="0"/>
              <w:jc w:val="center"/>
              <w:rPr>
                <w:b/>
                <w:bCs/>
              </w:rPr>
            </w:pPr>
            <w:r w:rsidRPr="00A56374">
              <w:rPr>
                <w:b/>
                <w:bCs/>
              </w:rPr>
              <w:t>Table 1: Ports combinations for scenario 1</w:t>
            </w:r>
          </w:p>
          <w:tbl>
            <w:tblPr>
              <w:tblW w:w="0" w:type="auto"/>
              <w:tblCellMar>
                <w:left w:w="0" w:type="dxa"/>
                <w:right w:w="0" w:type="dxa"/>
              </w:tblCellMar>
              <w:tblLook w:val="04A0" w:firstRow="1" w:lastRow="0" w:firstColumn="1" w:lastColumn="0" w:noHBand="0" w:noVBand="1"/>
            </w:tblPr>
            <w:tblGrid>
              <w:gridCol w:w="1290"/>
              <w:gridCol w:w="2104"/>
              <w:gridCol w:w="4033"/>
            </w:tblGrid>
            <w:tr w:rsidR="007C1EB1" w:rsidRPr="00A56374" w14:paraId="51B54E6F" w14:textId="77777777" w:rsidTr="0021513C">
              <w:trPr>
                <w:trHeight w:val="283"/>
              </w:trPr>
              <w:tc>
                <w:tcPr>
                  <w:tcW w:w="1290"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300AF9EE" w14:textId="77777777" w:rsidR="007C1EB1" w:rsidRPr="00A56374" w:rsidRDefault="007C1EB1" w:rsidP="007C1EB1">
                  <w:pPr>
                    <w:spacing w:after="0"/>
                    <w:jc w:val="center"/>
                    <w:rPr>
                      <w:b/>
                      <w:bCs/>
                    </w:rPr>
                  </w:pPr>
                  <w:r w:rsidRPr="00A56374">
                    <w:rPr>
                      <w:b/>
                      <w:bCs/>
                    </w:rPr>
                    <w:t>Cases</w:t>
                  </w:r>
                </w:p>
              </w:tc>
              <w:tc>
                <w:tcPr>
                  <w:tcW w:w="2104"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022EAD7" w14:textId="77777777" w:rsidR="007C1EB1" w:rsidRPr="00A56374" w:rsidRDefault="007C1EB1" w:rsidP="007C1EB1">
                  <w:pPr>
                    <w:spacing w:after="0"/>
                    <w:jc w:val="center"/>
                    <w:rPr>
                      <w:b/>
                      <w:bCs/>
                    </w:rPr>
                  </w:pPr>
                  <w:r w:rsidRPr="00A56374">
                    <w:rPr>
                      <w:b/>
                      <w:bCs/>
                      <w:color w:val="000000"/>
                    </w:rPr>
                    <w:t>Tx Antennas</w:t>
                  </w:r>
                </w:p>
              </w:tc>
              <w:tc>
                <w:tcPr>
                  <w:tcW w:w="4033"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4698099B" w14:textId="77777777" w:rsidR="007C1EB1" w:rsidRPr="00A56374" w:rsidRDefault="007C1EB1" w:rsidP="007C1EB1">
                  <w:pPr>
                    <w:spacing w:after="0"/>
                    <w:jc w:val="center"/>
                    <w:rPr>
                      <w:b/>
                      <w:bCs/>
                    </w:rPr>
                  </w:pPr>
                  <w:r w:rsidRPr="00A56374">
                    <w:rPr>
                      <w:b/>
                      <w:bCs/>
                      <w:color w:val="000000"/>
                    </w:rPr>
                    <w:t>Antenna Ports Combinations</w:t>
                  </w:r>
                </w:p>
              </w:tc>
            </w:tr>
            <w:tr w:rsidR="007C1EB1" w:rsidRPr="00A56374" w14:paraId="602812F4" w14:textId="77777777" w:rsidTr="0021513C">
              <w:trPr>
                <w:trHeight w:val="283"/>
              </w:trPr>
              <w:tc>
                <w:tcPr>
                  <w:tcW w:w="1290"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338ECAF9" w14:textId="77777777" w:rsidR="007C1EB1" w:rsidRPr="00A56374" w:rsidRDefault="007C1EB1" w:rsidP="007C1EB1">
                  <w:pPr>
                    <w:spacing w:after="0"/>
                    <w:jc w:val="center"/>
                  </w:pPr>
                  <w:r w:rsidRPr="00A56374">
                    <w:rPr>
                      <w:b/>
                      <w:bCs/>
                      <w:color w:val="000000"/>
                    </w:rPr>
                    <w:t>Case 1-1</w:t>
                  </w:r>
                </w:p>
              </w:tc>
              <w:tc>
                <w:tcPr>
                  <w:tcW w:w="2104" w:type="dxa"/>
                  <w:tcBorders>
                    <w:top w:val="single" w:sz="6" w:space="0" w:color="353C41"/>
                    <w:left w:val="single" w:sz="6" w:space="0" w:color="8397A2"/>
                    <w:bottom w:val="single" w:sz="6" w:space="0" w:color="353C41"/>
                    <w:right w:val="single" w:sz="6" w:space="0" w:color="8397A2"/>
                  </w:tcBorders>
                  <w:tcMar>
                    <w:top w:w="0" w:type="dxa"/>
                    <w:left w:w="108" w:type="dxa"/>
                    <w:bottom w:w="0" w:type="dxa"/>
                    <w:right w:w="108" w:type="dxa"/>
                  </w:tcMar>
                  <w:vAlign w:val="center"/>
                  <w:hideMark/>
                </w:tcPr>
                <w:p w14:paraId="080D7359" w14:textId="77777777" w:rsidR="007C1EB1" w:rsidRPr="00A56374" w:rsidRDefault="007C1EB1" w:rsidP="007C1EB1">
                  <w:pPr>
                    <w:spacing w:after="0"/>
                    <w:jc w:val="center"/>
                  </w:pPr>
                  <w:r w:rsidRPr="00A56374">
                    <w:rPr>
                      <w:color w:val="000000"/>
                    </w:rPr>
                    <w:t>2T+1T</w:t>
                  </w:r>
                </w:p>
              </w:tc>
              <w:tc>
                <w:tcPr>
                  <w:tcW w:w="403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070EDC5A" w14:textId="77777777" w:rsidR="007C1EB1" w:rsidRPr="00A56374" w:rsidRDefault="007C1EB1" w:rsidP="007C1EB1">
                  <w:pPr>
                    <w:spacing w:after="0"/>
                    <w:jc w:val="center"/>
                  </w:pPr>
                  <w:r w:rsidRPr="00A56374">
                    <w:rPr>
                      <w:color w:val="000000"/>
                    </w:rPr>
                    <w:t xml:space="preserve">(1P+0P), (2P+0P), (2P+1P), (1P+1P), </w:t>
                  </w:r>
                  <w:r w:rsidRPr="00A56374">
                    <w:rPr>
                      <w:strike/>
                      <w:color w:val="000000"/>
                    </w:rPr>
                    <w:t>(0P+1P)</w:t>
                  </w:r>
                </w:p>
              </w:tc>
            </w:tr>
            <w:tr w:rsidR="007C1EB1" w:rsidRPr="00A56374" w14:paraId="50A747F9" w14:textId="77777777" w:rsidTr="0021513C">
              <w:trPr>
                <w:trHeight w:val="283"/>
              </w:trPr>
              <w:tc>
                <w:tcPr>
                  <w:tcW w:w="1290"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vAlign w:val="center"/>
                  <w:hideMark/>
                </w:tcPr>
                <w:p w14:paraId="7C6C058F" w14:textId="77777777" w:rsidR="007C1EB1" w:rsidRPr="00A56374" w:rsidRDefault="007C1EB1" w:rsidP="007C1EB1">
                  <w:pPr>
                    <w:spacing w:after="0"/>
                    <w:jc w:val="center"/>
                  </w:pPr>
                  <w:r w:rsidRPr="00A56374">
                    <w:rPr>
                      <w:b/>
                      <w:bCs/>
                      <w:color w:val="000000"/>
                    </w:rPr>
                    <w:t>Case 1-2</w:t>
                  </w:r>
                </w:p>
              </w:tc>
              <w:tc>
                <w:tcPr>
                  <w:tcW w:w="2104"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hideMark/>
                </w:tcPr>
                <w:p w14:paraId="571E46DE" w14:textId="77777777" w:rsidR="007C1EB1" w:rsidRPr="00A56374" w:rsidRDefault="007C1EB1" w:rsidP="007C1EB1">
                  <w:pPr>
                    <w:spacing w:after="0"/>
                    <w:jc w:val="center"/>
                  </w:pPr>
                  <w:r w:rsidRPr="00A56374">
                    <w:rPr>
                      <w:color w:val="000000"/>
                    </w:rPr>
                    <w:t>1T+2T</w:t>
                  </w:r>
                </w:p>
              </w:tc>
              <w:tc>
                <w:tcPr>
                  <w:tcW w:w="4033"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hideMark/>
                </w:tcPr>
                <w:p w14:paraId="3F919FAB" w14:textId="77777777" w:rsidR="007C1EB1" w:rsidRPr="00A56374" w:rsidRDefault="007C1EB1" w:rsidP="007C1EB1">
                  <w:pPr>
                    <w:spacing w:after="0"/>
                    <w:jc w:val="center"/>
                  </w:pPr>
                  <w:r w:rsidRPr="00A56374">
                    <w:rPr>
                      <w:strike/>
                      <w:color w:val="000000"/>
                    </w:rPr>
                    <w:t>(1P+0P)</w:t>
                  </w:r>
                  <w:r w:rsidRPr="00A56374">
                    <w:rPr>
                      <w:color w:val="000000"/>
                    </w:rPr>
                    <w:t xml:space="preserve">, </w:t>
                  </w:r>
                  <w:r w:rsidRPr="00A56374">
                    <w:rPr>
                      <w:strike/>
                      <w:color w:val="000000"/>
                    </w:rPr>
                    <w:t>(1P+1P),</w:t>
                  </w:r>
                  <w:r w:rsidRPr="00A56374">
                    <w:rPr>
                      <w:color w:val="000000"/>
                    </w:rPr>
                    <w:t xml:space="preserve"> (1P+2P), (0P+2P), (0P+1P)</w:t>
                  </w:r>
                </w:p>
              </w:tc>
            </w:tr>
          </w:tbl>
          <w:p w14:paraId="3C810807" w14:textId="77777777" w:rsidR="007C1EB1" w:rsidRPr="00A56374" w:rsidRDefault="007C1EB1" w:rsidP="007C1EB1">
            <w:pPr>
              <w:jc w:val="both"/>
            </w:pPr>
          </w:p>
          <w:p w14:paraId="3D1DD5F3" w14:textId="77777777" w:rsidR="007C1EB1" w:rsidRPr="00A56374" w:rsidRDefault="007C1EB1" w:rsidP="007C1EB1">
            <w:pPr>
              <w:jc w:val="both"/>
              <w:rPr>
                <w:b/>
                <w:bCs/>
                <w:i/>
                <w:iCs/>
              </w:rPr>
            </w:pPr>
            <w:r w:rsidRPr="00A56374">
              <w:rPr>
                <w:b/>
                <w:bCs/>
                <w:i/>
                <w:iCs/>
              </w:rPr>
              <w:t>Proposal 1: For scenario 1, avoid supporting same port combinations for both case 1-1 and case 1-2.</w:t>
            </w:r>
          </w:p>
          <w:p w14:paraId="3CA5AA36" w14:textId="77777777" w:rsidR="007C1EB1" w:rsidRPr="00A56374" w:rsidRDefault="007C1EB1" w:rsidP="007C1EB1">
            <w:pPr>
              <w:jc w:val="both"/>
              <w:rPr>
                <w:color w:val="000000" w:themeColor="text1"/>
              </w:rPr>
            </w:pPr>
            <w:r w:rsidRPr="00A56374">
              <w:rPr>
                <w:color w:val="000000" w:themeColor="text1"/>
              </w:rPr>
              <w:t>Based on proposal 1 and above considerations, for any port indication which is not associated with the current Tx state, an uplink Tx switching is triggered, and NW shall meet the switching gap accordingly. Switching is needed for the following scenarios in which UE is not expected to transmit on any of the bands during the switching gap:</w:t>
            </w:r>
          </w:p>
          <w:p w14:paraId="3A7FB8C7" w14:textId="77777777" w:rsidR="007C1EB1" w:rsidRPr="00A56374" w:rsidRDefault="007C1EB1" w:rsidP="007C1EB1">
            <w:pPr>
              <w:pStyle w:val="ListParagraph"/>
              <w:numPr>
                <w:ilvl w:val="0"/>
                <w:numId w:val="41"/>
              </w:numPr>
              <w:contextualSpacing w:val="0"/>
              <w:jc w:val="both"/>
              <w:rPr>
                <w:color w:val="000000" w:themeColor="text1"/>
                <w:sz w:val="20"/>
                <w:szCs w:val="20"/>
              </w:rPr>
            </w:pPr>
            <w:r w:rsidRPr="00A56374">
              <w:rPr>
                <w:color w:val="000000" w:themeColor="text1"/>
                <w:sz w:val="20"/>
                <w:szCs w:val="20"/>
                <w:lang w:val="en-US"/>
              </w:rPr>
              <w:t xml:space="preserve">When the UE is to transmit a 2-port transmission on one uplink carrier and if the preceding uplink transmission was a 2-port transmission on another uplink carrier </w:t>
            </w:r>
          </w:p>
          <w:p w14:paraId="50E077FE" w14:textId="77777777" w:rsidR="007C1EB1" w:rsidRPr="00A56374" w:rsidRDefault="007C1EB1" w:rsidP="007C1EB1">
            <w:pPr>
              <w:pStyle w:val="ListParagraph"/>
              <w:numPr>
                <w:ilvl w:val="0"/>
                <w:numId w:val="41"/>
              </w:numPr>
              <w:contextualSpacing w:val="0"/>
              <w:jc w:val="both"/>
              <w:rPr>
                <w:color w:val="000000" w:themeColor="text1"/>
                <w:sz w:val="20"/>
                <w:szCs w:val="20"/>
              </w:rPr>
            </w:pPr>
            <w:r w:rsidRPr="00A56374">
              <w:rPr>
                <w:color w:val="000000" w:themeColor="text1"/>
                <w:sz w:val="20"/>
                <w:szCs w:val="20"/>
                <w:lang w:val="en-US"/>
              </w:rPr>
              <w:t xml:space="preserve">When the UE is to transmit a 2-port transmission on one uplink carrier and if the preceding uplink transmission was a 1-port transmission on another uplink carrier and the UE is under the operation state in which 2-port transmission can be supported on the same uplink carrier </w:t>
            </w:r>
          </w:p>
          <w:p w14:paraId="4E6832F9" w14:textId="77777777" w:rsidR="007C1EB1" w:rsidRPr="00A56374" w:rsidRDefault="007C1EB1" w:rsidP="007C1EB1">
            <w:pPr>
              <w:pStyle w:val="ListParagraph"/>
              <w:numPr>
                <w:ilvl w:val="0"/>
                <w:numId w:val="41"/>
              </w:numPr>
              <w:contextualSpacing w:val="0"/>
              <w:jc w:val="both"/>
              <w:rPr>
                <w:sz w:val="20"/>
                <w:szCs w:val="20"/>
              </w:rPr>
            </w:pPr>
            <w:r w:rsidRPr="00A56374">
              <w:rPr>
                <w:color w:val="000000" w:themeColor="text1"/>
                <w:sz w:val="20"/>
                <w:szCs w:val="20"/>
                <w:lang w:val="en-US"/>
              </w:rPr>
              <w:t xml:space="preserve">When the UE is to transmit </w:t>
            </w:r>
            <w:r w:rsidRPr="00A56374">
              <w:rPr>
                <w:sz w:val="20"/>
                <w:szCs w:val="20"/>
                <w:lang w:val="en-US"/>
              </w:rPr>
              <w:t xml:space="preserve">a 2-port transmission on one uplink carrier and if the preceding uplink transmission was a 1-port transmission on the same uplink carrier </w:t>
            </w:r>
            <w:r w:rsidRPr="00A56374">
              <w:rPr>
                <w:color w:val="000000" w:themeColor="text1"/>
                <w:sz w:val="20"/>
                <w:szCs w:val="20"/>
                <w:lang w:val="en-US"/>
              </w:rPr>
              <w:t xml:space="preserve">and 1-port transmission on another uplink carrier </w:t>
            </w:r>
            <w:r w:rsidRPr="00A56374">
              <w:rPr>
                <w:sz w:val="20"/>
                <w:szCs w:val="20"/>
                <w:lang w:val="en-US"/>
              </w:rPr>
              <w:t xml:space="preserve">and the UE is under the operation state in which 2-port transmission cannot be supported in the same uplink carrier </w:t>
            </w:r>
          </w:p>
          <w:p w14:paraId="0E786349" w14:textId="77777777" w:rsidR="007C1EB1" w:rsidRPr="00A56374" w:rsidRDefault="007C1EB1" w:rsidP="007C1EB1">
            <w:pPr>
              <w:jc w:val="both"/>
            </w:pPr>
            <w:r w:rsidRPr="00A56374">
              <w:t>Based on above, RAN1 CR for TS 38.214 can be introduced as an additional section under clause 6.1.6</w:t>
            </w:r>
          </w:p>
          <w:p w14:paraId="3B859F6B" w14:textId="77777777" w:rsidR="007C1EB1" w:rsidRPr="00A56374" w:rsidRDefault="007C1EB1" w:rsidP="007C1EB1">
            <w:pPr>
              <w:jc w:val="both"/>
              <w:rPr>
                <w:b/>
                <w:bCs/>
                <w:i/>
                <w:iCs/>
                <w:color w:val="000000" w:themeColor="text1"/>
              </w:rPr>
            </w:pPr>
            <w:r w:rsidRPr="00A56374">
              <w:rPr>
                <w:b/>
                <w:bCs/>
                <w:i/>
                <w:iCs/>
                <w:color w:val="000000" w:themeColor="text1"/>
              </w:rPr>
              <w:t>Proposal 2: Switching is needed for the following scenarios in which UE is not expected to transmit on any of the bands during the switching gap:</w:t>
            </w:r>
          </w:p>
          <w:p w14:paraId="104192AE"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lang w:val="en-US"/>
              </w:rPr>
              <w:t xml:space="preserve">When the UE is to transmit a 2-port transmission on one uplink carrier and if the preceding uplink transmission was a 2-port transmission on another uplink carrier </w:t>
            </w:r>
          </w:p>
          <w:p w14:paraId="3EA4E9A3"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rPr>
              <w:t xml:space="preserve">When the UE is to transmit a 2-port transmission on one uplink carrier and if the preceding uplink transmission was a 1-port transmission on another uplink carrier and the UE is under the operation state in which 2-port transmission can be supported on the same uplink carrier </w:t>
            </w:r>
          </w:p>
          <w:p w14:paraId="57A3F68B"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lang w:val="en-US"/>
              </w:rPr>
              <w:t xml:space="preserve">When the UE is to transmit a 2-port transmission on one uplink carrier and if the preceding uplink transmission was a 1-port transmission on the same uplink carrier and 1-port transmission on another uplink carrier and the UE is under the operation state in which 2-port transmission cannot be supported in the same uplink carrier </w:t>
            </w:r>
          </w:p>
          <w:p w14:paraId="25BAB8D8" w14:textId="483614A7" w:rsidR="007C1EB1" w:rsidRDefault="007C1EB1" w:rsidP="007C1EB1">
            <w:r w:rsidRPr="00A56374">
              <w:t>For other two scenarios, i.e. scenario 1a and scenario 2, RAN4 has asked RAN1 to discuss them and corresponding cases and decide by RAN1#121 on whether any of these two scenarios will be supported or not. In our view, we don’t identify any current deployments or benefit when 3 or more Tx are associated with either band for the 2 band switching cases. Especially, for FDD bands, we don’t see this happening Therefore, from lack of motivation from practical deployments itself, we should not consider support scenario 1a and scenario 2. Additionally, typically we don’t expect a TEI from 1 working group to have any major impact on another working group, unless just a CR discussion could handle that. For scenario 1a and scenario 2, it might require more discussion beyond that. From this perspective as well, we should not go beyond the already agreed scenario 1 in RAN4.</w:t>
            </w:r>
          </w:p>
        </w:tc>
      </w:tr>
      <w:tr w:rsidR="007C1EB1" w14:paraId="69C1F380" w14:textId="77777777" w:rsidTr="006E13C1">
        <w:tc>
          <w:tcPr>
            <w:tcW w:w="1533" w:type="dxa"/>
          </w:tcPr>
          <w:p w14:paraId="23AB6C14" w14:textId="24303129" w:rsidR="007C1EB1" w:rsidRDefault="00543984" w:rsidP="007C1EB1">
            <w:r>
              <w:lastRenderedPageBreak/>
              <w:t xml:space="preserve">Qualcomm </w:t>
            </w:r>
            <w:r>
              <w:fldChar w:fldCharType="begin"/>
            </w:r>
            <w:r>
              <w:instrText xml:space="preserve"> REF _Ref198044096 \r \h </w:instrText>
            </w:r>
            <w:r>
              <w:fldChar w:fldCharType="separate"/>
            </w:r>
            <w:r w:rsidR="00B36543">
              <w:t>[11]</w:t>
            </w:r>
            <w:r>
              <w:fldChar w:fldCharType="end"/>
            </w:r>
          </w:p>
        </w:tc>
        <w:tc>
          <w:tcPr>
            <w:tcW w:w="7935" w:type="dxa"/>
          </w:tcPr>
          <w:p w14:paraId="0F0984F8" w14:textId="77777777" w:rsidR="00543984" w:rsidRDefault="00543984" w:rsidP="00543984">
            <w:r>
              <w:t>Based on the principles outlined above, TEI proposals in RAN1 have been scrutinized with respect to impact to other working groups: if there is a substantial impact to other working groups, the TEI is dismissed. Although whether an impact is “substantial” or not requires some subjective evaluation, in our view the changes proposed for Scenario 1 clearly exceed the substantiality threshold. Additionally, this TEI has substantial impact in both RAN1 and RAN4 core, which is strongly discouraged.</w:t>
            </w:r>
          </w:p>
          <w:p w14:paraId="25166628" w14:textId="77777777" w:rsidR="00543984" w:rsidRDefault="00543984" w:rsidP="00543984">
            <w:r>
              <w:lastRenderedPageBreak/>
              <w:t>A draft CR for 38.214 has been included within R4-2504078 (embedded within Section 2 of this document). This draft CR is reproduced below:</w:t>
            </w:r>
          </w:p>
          <w:p w14:paraId="6759C447" w14:textId="77777777" w:rsidR="00543984" w:rsidRDefault="00543984" w:rsidP="00543984">
            <w:r w:rsidRPr="001E419D">
              <w:rPr>
                <w:highlight w:val="yellow"/>
              </w:rPr>
              <w:t>=============================== &lt;CR within R4-2504078&gt; ==================================</w:t>
            </w:r>
          </w:p>
          <w:p w14:paraId="79CBB706" w14:textId="77777777" w:rsidR="00543984" w:rsidRPr="00543984" w:rsidRDefault="00543984" w:rsidP="00543984">
            <w:pPr>
              <w:pStyle w:val="Heading5"/>
              <w:numPr>
                <w:ilvl w:val="0"/>
                <w:numId w:val="0"/>
              </w:numPr>
              <w:rPr>
                <w:color w:val="FF0000"/>
              </w:rPr>
            </w:pPr>
            <w:bookmarkStart w:id="15" w:name="OLE_LINK28"/>
            <w:r w:rsidRPr="00543984">
              <w:rPr>
                <w:color w:val="FF0000"/>
              </w:rPr>
              <w:t>6.1.6.2.3 Uplink switching with two uplink bands and 3Tx</w:t>
            </w:r>
          </w:p>
          <w:p w14:paraId="17395C37" w14:textId="77777777" w:rsidR="00543984" w:rsidRPr="00543984" w:rsidRDefault="00543984" w:rsidP="00543984">
            <w:pPr>
              <w:rPr>
                <w:color w:val="FF0000"/>
              </w:rPr>
            </w:pPr>
            <w:r w:rsidRPr="00543984">
              <w:rPr>
                <w:color w:val="FF0000"/>
              </w:rPr>
              <w:t xml:space="preserve">For a UE indicating a capability for uplink switching with </w:t>
            </w:r>
            <w:r w:rsidRPr="00543984">
              <w:rPr>
                <w:i/>
                <w:iCs/>
                <w:color w:val="FF0000"/>
              </w:rPr>
              <w:t>BandCombination-UplinkTxSwitch</w:t>
            </w:r>
            <w:r w:rsidRPr="00543984">
              <w:rPr>
                <w:color w:val="FF0000"/>
              </w:rPr>
              <w:t xml:space="preserve"> for a band combination, and if it is for that band combination configured with uplink carrier aggregation:</w:t>
            </w:r>
          </w:p>
          <w:p w14:paraId="0E93675A" w14:textId="77777777" w:rsidR="00543984" w:rsidRPr="00543984" w:rsidRDefault="00543984" w:rsidP="00543984">
            <w:pPr>
              <w:pStyle w:val="B1"/>
              <w:rPr>
                <w:color w:val="FF0000"/>
              </w:rPr>
            </w:pPr>
            <w:r w:rsidRPr="00543984">
              <w:rPr>
                <w:color w:val="FF0000"/>
              </w:rPr>
              <w:t>-</w:t>
            </w:r>
            <w:r w:rsidRPr="00543984">
              <w:rPr>
                <w:color w:val="FF0000"/>
              </w:rPr>
              <w:tab/>
              <w:t xml:space="preserve">If the UE is configured with uplink switching with parameter </w:t>
            </w:r>
            <w:r w:rsidRPr="00543984">
              <w:rPr>
                <w:i/>
                <w:iCs/>
                <w:color w:val="FF0000"/>
              </w:rPr>
              <w:t>uplinkTxSwitching</w:t>
            </w:r>
            <w:r w:rsidRPr="00543984">
              <w:rPr>
                <w:color w:val="FF0000"/>
              </w:rPr>
              <w:t xml:space="preserve">, when the UE is to transmit in the uplink based on DCI(s) received before </w:t>
            </w:r>
            <m:oMath>
              <m:sSub>
                <m:sSubPr>
                  <m:ctrlPr>
                    <w:rPr>
                      <w:rFonts w:ascii="Cambria Math" w:hAnsi="Cambria Math"/>
                      <w:b/>
                      <w:i/>
                      <w:color w:val="FF0000"/>
                      <w:lang w:val="x-none"/>
                    </w:rPr>
                  </m:ctrlPr>
                </m:sSubPr>
                <m:e>
                  <m:r>
                    <m:rPr>
                      <m:sty m:val="bi"/>
                    </m:rPr>
                    <w:rPr>
                      <w:rFonts w:ascii="Cambria Math" w:hAnsi="Cambria Math"/>
                      <w:color w:val="FF0000"/>
                    </w:rPr>
                    <m:t>T</m:t>
                  </m:r>
                </m:e>
                <m:sub>
                  <m:r>
                    <m:rPr>
                      <m:nor/>
                    </m:rPr>
                    <w:rPr>
                      <w:rFonts w:ascii="Cambria Math" w:hAnsi="Cambria Math"/>
                      <w:b/>
                      <w:color w:val="FF0000"/>
                    </w:rPr>
                    <m:t>0</m:t>
                  </m:r>
                </m:sub>
              </m:sSub>
              <m:r>
                <m:rPr>
                  <m:sty m:val="b"/>
                </m:rPr>
                <w:rPr>
                  <w:rFonts w:ascii="Cambria Math" w:hAnsi="Cambria Math" w:cs="MS Gothic"/>
                  <w:color w:val="FF0000"/>
                  <w:lang w:eastAsia="zh-CN"/>
                </w:rPr>
                <m:t>-</m:t>
              </m:r>
              <m:sSub>
                <m:sSubPr>
                  <m:ctrlPr>
                    <w:rPr>
                      <w:rFonts w:ascii="Cambria Math" w:hAnsi="Cambria Math"/>
                      <w:b/>
                      <w:color w:val="FF0000"/>
                      <w:lang w:val="x-none"/>
                    </w:rPr>
                  </m:ctrlPr>
                </m:sSubPr>
                <m:e>
                  <m:r>
                    <m:rPr>
                      <m:sty m:val="bi"/>
                    </m:rPr>
                    <w:rPr>
                      <w:rFonts w:ascii="Cambria Math" w:hAnsi="Cambria Math"/>
                      <w:color w:val="FF0000"/>
                    </w:rPr>
                    <m:t>T</m:t>
                  </m:r>
                </m:e>
                <m:sub>
                  <m:r>
                    <m:rPr>
                      <m:sty m:val="bi"/>
                    </m:rPr>
                    <w:rPr>
                      <w:rFonts w:ascii="Cambria Math" w:hAnsi="Cambria Math"/>
                      <w:color w:val="FF0000"/>
                    </w:rPr>
                    <m:t>offset</m:t>
                  </m:r>
                </m:sub>
              </m:sSub>
            </m:oMath>
            <w:r w:rsidRPr="00543984">
              <w:rPr>
                <w:b/>
                <w:color w:val="FF0000"/>
              </w:rPr>
              <w:t xml:space="preserve"> </w:t>
            </w:r>
            <w:r w:rsidRPr="00543984">
              <w:rPr>
                <w:color w:val="FF0000"/>
              </w:rPr>
              <w:t>or based on a higher layer configuration(s):</w:t>
            </w:r>
          </w:p>
          <w:p w14:paraId="47F0921B"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'switchedUL', when the UE is to transmit one uplink carrier and if the preceding uplink transmission was on another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p w14:paraId="7321E84D"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2-port transmission on another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bookmarkEnd w:id="15"/>
          <w:p w14:paraId="76D9D1A6"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p w14:paraId="1D4CBAED" w14:textId="77777777" w:rsidR="00543984" w:rsidRPr="00543984" w:rsidRDefault="00543984" w:rsidP="00543984">
            <w:pPr>
              <w:pStyle w:val="B2"/>
              <w:rPr>
                <w:color w:val="FF0000"/>
                <w:lang w:val="en-US"/>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r w:rsidRPr="00543984">
              <w:rPr>
                <w:color w:val="FF0000"/>
                <w:lang w:val="en-US"/>
              </w:rPr>
              <w:t>.</w:t>
            </w:r>
          </w:p>
          <w:p w14:paraId="23ABE60C" w14:textId="77777777" w:rsidR="00543984" w:rsidRPr="00543984" w:rsidRDefault="00543984" w:rsidP="00543984">
            <w:pPr>
              <w:pStyle w:val="B1"/>
              <w:rPr>
                <w:color w:val="FF0000"/>
                <w:lang w:val="x-none"/>
              </w:rPr>
            </w:pPr>
            <w:r w:rsidRPr="00543984">
              <w:rPr>
                <w:color w:val="FF0000"/>
              </w:rPr>
              <w:t>-</w:t>
            </w:r>
            <w:r w:rsidRPr="00543984">
              <w:rPr>
                <w:color w:val="FF0000"/>
              </w:rPr>
              <w:tab/>
              <w:t>In all other cases the UE is expected to transmit normally all uplink transmissions without interruptions.</w:t>
            </w:r>
          </w:p>
          <w:p w14:paraId="1FB986BF" w14:textId="77777777" w:rsidR="00543984" w:rsidRDefault="00543984" w:rsidP="00543984">
            <w:r w:rsidRPr="001E419D">
              <w:rPr>
                <w:highlight w:val="yellow"/>
              </w:rPr>
              <w:t>=============================== &lt;/CR within R4-2504078&gt; ==================================</w:t>
            </w:r>
          </w:p>
          <w:p w14:paraId="2B731086" w14:textId="77777777" w:rsidR="00543984" w:rsidRDefault="00543984" w:rsidP="00543984">
            <w:r>
              <w:t>This CR introduces a complete new section in 38.214 and a non-trivial modification to the RAN1 specifications. Therefore, we propose to not pursue scenario 1 under TEI19 in RAN1.</w:t>
            </w:r>
          </w:p>
          <w:p w14:paraId="784DB4ED" w14:textId="77777777" w:rsidR="00543984" w:rsidRPr="00CA2F1A" w:rsidRDefault="00543984" w:rsidP="00543984">
            <w:pPr>
              <w:rPr>
                <w:b/>
                <w:bCs/>
                <w:lang w:val="en-US"/>
              </w:rPr>
            </w:pPr>
            <w:r>
              <w:rPr>
                <w:b/>
                <w:bCs/>
                <w:u w:val="single"/>
                <w:lang w:val="en-US"/>
              </w:rPr>
              <w:t>Observation 2:</w:t>
            </w:r>
            <w:r>
              <w:rPr>
                <w:b/>
                <w:bCs/>
                <w:lang w:val="en-US"/>
              </w:rPr>
              <w:t xml:space="preserve"> The impact in RAN1 specifications of introducing scenario 1 is substantial.</w:t>
            </w:r>
          </w:p>
          <w:p w14:paraId="5822D68A" w14:textId="77777777" w:rsidR="00543984" w:rsidRPr="00CA2F1A" w:rsidRDefault="00543984" w:rsidP="00543984">
            <w:pPr>
              <w:rPr>
                <w:b/>
                <w:bCs/>
              </w:rPr>
            </w:pPr>
            <w:r w:rsidRPr="00CA2F1A">
              <w:rPr>
                <w:b/>
                <w:bCs/>
                <w:u w:val="single"/>
                <w:lang w:val="en-US"/>
              </w:rPr>
              <w:t xml:space="preserve">Proposal </w:t>
            </w:r>
            <w:r>
              <w:rPr>
                <w:b/>
                <w:bCs/>
                <w:u w:val="single"/>
                <w:lang w:val="en-US"/>
              </w:rPr>
              <w:t>2</w:t>
            </w:r>
            <w:r w:rsidRPr="00CA2F1A">
              <w:rPr>
                <w:b/>
                <w:bCs/>
                <w:u w:val="single"/>
                <w:lang w:val="en-US"/>
              </w:rPr>
              <w:t>:</w:t>
            </w:r>
            <w:r>
              <w:rPr>
                <w:b/>
                <w:bCs/>
                <w:lang w:val="en-US"/>
              </w:rPr>
              <w:t xml:space="preserve"> Do not specify scenario 1 under TEI19 in RAN1.</w:t>
            </w:r>
          </w:p>
          <w:p w14:paraId="025DF663" w14:textId="4A2E27F4" w:rsidR="007C1EB1" w:rsidRDefault="00543984" w:rsidP="007C1EB1">
            <w:r>
              <w:t>Instead of proposing this new feature under TEI, proponents should propose a new work item (with RAN1 and RAN4 impact) to RAN plenary. Additionally, RAN plenary would need to discuss some second order details on the switching cases, e.g. whether it may be beneficial to introduce Scenario 1 together with Scenario 1a with ‘dualUL’, allowing switching among all the cases {3+0, 2+1, 1+2, 0+3}.</w:t>
            </w:r>
          </w:p>
        </w:tc>
      </w:tr>
      <w:tr w:rsidR="007C1EB1" w14:paraId="287876CE" w14:textId="77777777" w:rsidTr="006E13C1">
        <w:tc>
          <w:tcPr>
            <w:tcW w:w="1533" w:type="dxa"/>
          </w:tcPr>
          <w:p w14:paraId="085AF1C1" w14:textId="4D683842" w:rsidR="007C1EB1" w:rsidRDefault="005D122F" w:rsidP="007C1EB1">
            <w:r>
              <w:lastRenderedPageBreak/>
              <w:t xml:space="preserve">DOCOMO </w:t>
            </w:r>
            <w:r>
              <w:fldChar w:fldCharType="begin"/>
            </w:r>
            <w:r>
              <w:instrText xml:space="preserve"> REF _Ref198045977 \r \h </w:instrText>
            </w:r>
            <w:r>
              <w:fldChar w:fldCharType="separate"/>
            </w:r>
            <w:r w:rsidR="00B36543">
              <w:t>[12]</w:t>
            </w:r>
            <w:r>
              <w:fldChar w:fldCharType="end"/>
            </w:r>
          </w:p>
        </w:tc>
        <w:tc>
          <w:tcPr>
            <w:tcW w:w="7935" w:type="dxa"/>
          </w:tcPr>
          <w:p w14:paraId="557AF850" w14:textId="77777777" w:rsidR="005D122F" w:rsidRPr="005D122F" w:rsidRDefault="005D122F" w:rsidP="005D122F">
            <w:pPr>
              <w:jc w:val="both"/>
              <w:rPr>
                <w:rFonts w:eastAsiaTheme="minorEastAsia"/>
                <w:lang w:val="en-US"/>
              </w:rPr>
            </w:pPr>
            <w:r w:rsidRPr="005D122F">
              <w:rPr>
                <w:rFonts w:eastAsiaTheme="minorEastAsia" w:hint="eastAsia"/>
                <w:lang w:val="en-US"/>
              </w:rPr>
              <w:t>Based on the RAN4 agreement as well as original proposal in RAN plenary meeting [2], Scenario 1 assumes 3Tx chains for two UL bands to perform switching between 2+1 ports for band A+B and 1+2 ports for band A+B.</w:t>
            </w:r>
          </w:p>
          <w:p w14:paraId="6994FEEF" w14:textId="77777777" w:rsidR="005D122F" w:rsidRPr="005D122F" w:rsidRDefault="005D122F" w:rsidP="005D122F">
            <w:pPr>
              <w:jc w:val="both"/>
              <w:rPr>
                <w:rFonts w:eastAsiaTheme="minorEastAsia"/>
                <w:lang w:val="en-US"/>
              </w:rPr>
            </w:pPr>
            <w:r w:rsidRPr="005D122F">
              <w:rPr>
                <w:rFonts w:eastAsiaTheme="minorEastAsia" w:hint="eastAsia"/>
                <w:lang w:val="en-US"/>
              </w:rPr>
              <w:lastRenderedPageBreak/>
              <w:t>As shown in the following TP attached in [2], there is RAN1 impact for TS38.214 6.1.6.2 to describe conditions where interruptions due to switching occur. We think RAN1 can discuss on the necessary draft CR for TS38.214 to support Scenario 1 based on the TP as starting point.</w:t>
            </w:r>
          </w:p>
          <w:tbl>
            <w:tblPr>
              <w:tblStyle w:val="TableGrid"/>
              <w:tblW w:w="0" w:type="auto"/>
              <w:tblLook w:val="04A0" w:firstRow="1" w:lastRow="0" w:firstColumn="1" w:lastColumn="0" w:noHBand="0" w:noVBand="1"/>
            </w:tblPr>
            <w:tblGrid>
              <w:gridCol w:w="7709"/>
            </w:tblGrid>
            <w:tr w:rsidR="005D122F" w:rsidRPr="005D122F" w14:paraId="4892F3E6" w14:textId="77777777" w:rsidTr="0021513C">
              <w:tc>
                <w:tcPr>
                  <w:tcW w:w="9962" w:type="dxa"/>
                </w:tcPr>
                <w:p w14:paraId="140509EB" w14:textId="77777777" w:rsidR="005D122F" w:rsidRPr="005D122F" w:rsidRDefault="005D122F" w:rsidP="005D122F">
                  <w:pPr>
                    <w:pStyle w:val="Heading5"/>
                    <w:numPr>
                      <w:ilvl w:val="0"/>
                      <w:numId w:val="0"/>
                    </w:numPr>
                    <w:rPr>
                      <w:color w:val="FF0000"/>
                      <w:sz w:val="20"/>
                    </w:rPr>
                  </w:pPr>
                  <w:r w:rsidRPr="005D122F">
                    <w:rPr>
                      <w:color w:val="FF0000"/>
                      <w:sz w:val="20"/>
                    </w:rPr>
                    <w:t>6.1.6.2.3 Uplink switching with two uplink bands and 3Tx</w:t>
                  </w:r>
                </w:p>
                <w:p w14:paraId="205A2FD9" w14:textId="77777777" w:rsidR="005D122F" w:rsidRPr="005D122F" w:rsidRDefault="005D122F" w:rsidP="005D122F">
                  <w:pPr>
                    <w:rPr>
                      <w:color w:val="FF0000"/>
                    </w:rPr>
                  </w:pPr>
                  <w:r w:rsidRPr="005D122F">
                    <w:rPr>
                      <w:color w:val="FF0000"/>
                    </w:rPr>
                    <w:t xml:space="preserve">For a UE indicating a capability for uplink switching with </w:t>
                  </w:r>
                  <w:r w:rsidRPr="005D122F">
                    <w:rPr>
                      <w:i/>
                      <w:iCs/>
                      <w:color w:val="FF0000"/>
                    </w:rPr>
                    <w:t>BandCombination-UplinkTxSwitch</w:t>
                  </w:r>
                  <w:r w:rsidRPr="005D122F">
                    <w:rPr>
                      <w:color w:val="FF0000"/>
                    </w:rPr>
                    <w:t xml:space="preserve"> for a band combination, and if it is for that band combination configured with uplink carrier aggregation:</w:t>
                  </w:r>
                </w:p>
                <w:p w14:paraId="3EEA6981" w14:textId="77777777" w:rsidR="005D122F" w:rsidRPr="005D122F" w:rsidRDefault="005D122F" w:rsidP="005D122F">
                  <w:pPr>
                    <w:pStyle w:val="B1"/>
                    <w:rPr>
                      <w:color w:val="FF0000"/>
                    </w:rPr>
                  </w:pPr>
                  <w:r w:rsidRPr="005D122F">
                    <w:rPr>
                      <w:color w:val="FF0000"/>
                    </w:rPr>
                    <w:t>-</w:t>
                  </w:r>
                  <w:r w:rsidRPr="005D122F">
                    <w:rPr>
                      <w:color w:val="FF0000"/>
                    </w:rPr>
                    <w:tab/>
                    <w:t xml:space="preserve">If the UE is configured with uplink switching with parameter </w:t>
                  </w:r>
                  <w:r w:rsidRPr="005D122F">
                    <w:rPr>
                      <w:i/>
                      <w:iCs/>
                      <w:color w:val="FF0000"/>
                    </w:rPr>
                    <w:t>uplinkTxSwitching</w:t>
                  </w:r>
                  <w:r w:rsidRPr="005D122F">
                    <w:rPr>
                      <w:color w:val="FF0000"/>
                    </w:rPr>
                    <w:t xml:space="preserve">, when the UE is to transmit in the uplink based on DCI(s) received before </w:t>
                  </w:r>
                  <m:oMath>
                    <m:sSub>
                      <m:sSubPr>
                        <m:ctrlPr>
                          <w:rPr>
                            <w:rFonts w:ascii="Cambria Math" w:hAnsi="Cambria Math"/>
                            <w:b/>
                            <w:i/>
                            <w:color w:val="FF0000"/>
                          </w:rPr>
                        </m:ctrlPr>
                      </m:sSubPr>
                      <m:e>
                        <m:r>
                          <m:rPr>
                            <m:sty m:val="bi"/>
                          </m:rPr>
                          <w:rPr>
                            <w:rFonts w:ascii="Cambria Math" w:hAnsi="Cambria Math"/>
                            <w:color w:val="FF0000"/>
                          </w:rPr>
                          <m:t>T</m:t>
                        </m:r>
                      </m:e>
                      <m:sub>
                        <m:r>
                          <m:rPr>
                            <m:nor/>
                          </m:rPr>
                          <w:rPr>
                            <w:rFonts w:ascii="Cambria Math" w:hAnsi="Cambria Math"/>
                            <w:b/>
                            <w:color w:val="FF0000"/>
                          </w:rPr>
                          <m:t>0</m:t>
                        </m:r>
                      </m:sub>
                    </m:sSub>
                    <m:r>
                      <m:rPr>
                        <m:sty m:val="b"/>
                      </m:rPr>
                      <w:rPr>
                        <w:rFonts w:ascii="Cambria Math" w:hAnsi="Cambria Math" w:cs="MS Gothic"/>
                        <w:color w:val="FF0000"/>
                        <w:lang w:eastAsia="zh-CN"/>
                      </w:rPr>
                      <m:t>-</m:t>
                    </m:r>
                    <m:sSub>
                      <m:sSubPr>
                        <m:ctrlPr>
                          <w:rPr>
                            <w:rFonts w:ascii="Cambria Math" w:hAnsi="Cambria Math"/>
                            <w:b/>
                            <w:color w:val="FF0000"/>
                          </w:rPr>
                        </m:ctrlPr>
                      </m:sSubPr>
                      <m:e>
                        <m:r>
                          <m:rPr>
                            <m:sty m:val="bi"/>
                          </m:rPr>
                          <w:rPr>
                            <w:rFonts w:ascii="Cambria Math" w:hAnsi="Cambria Math"/>
                            <w:color w:val="FF0000"/>
                          </w:rPr>
                          <m:t>T</m:t>
                        </m:r>
                      </m:e>
                      <m:sub>
                        <m:r>
                          <m:rPr>
                            <m:sty m:val="bi"/>
                          </m:rPr>
                          <w:rPr>
                            <w:rFonts w:ascii="Cambria Math" w:hAnsi="Cambria Math"/>
                            <w:color w:val="FF0000"/>
                          </w:rPr>
                          <m:t>offset</m:t>
                        </m:r>
                      </m:sub>
                    </m:sSub>
                  </m:oMath>
                  <w:r w:rsidRPr="005D122F">
                    <w:rPr>
                      <w:b/>
                      <w:color w:val="FF0000"/>
                    </w:rPr>
                    <w:t xml:space="preserve"> </w:t>
                  </w:r>
                  <w:r w:rsidRPr="005D122F">
                    <w:rPr>
                      <w:color w:val="FF0000"/>
                    </w:rPr>
                    <w:t>or based on a higher layer configuration(s):</w:t>
                  </w:r>
                </w:p>
                <w:p w14:paraId="41DE5341"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'switchedUL', when the UE is to transmit one uplink carrier and if the preceding uplink transmission was on another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092CB2D8"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2-port transmission on another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12D5ADDC"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2A7B9CE7" w14:textId="77777777" w:rsidR="005D122F" w:rsidRPr="005D122F" w:rsidRDefault="005D122F" w:rsidP="005D122F">
                  <w:pPr>
                    <w:pStyle w:val="B2"/>
                    <w:rPr>
                      <w:color w:val="FF0000"/>
                      <w:lang w:val="en-US"/>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r w:rsidRPr="005D122F">
                    <w:rPr>
                      <w:color w:val="FF0000"/>
                      <w:lang w:val="en-US"/>
                    </w:rPr>
                    <w:t>.</w:t>
                  </w:r>
                </w:p>
                <w:p w14:paraId="633F046F" w14:textId="77777777" w:rsidR="005D122F" w:rsidRPr="005D122F" w:rsidRDefault="005D122F" w:rsidP="005D122F">
                  <w:pPr>
                    <w:pStyle w:val="B1"/>
                    <w:rPr>
                      <w:color w:val="FF0000"/>
                    </w:rPr>
                  </w:pPr>
                  <w:r w:rsidRPr="005D122F">
                    <w:rPr>
                      <w:color w:val="FF0000"/>
                    </w:rPr>
                    <w:t>-</w:t>
                  </w:r>
                  <w:r w:rsidRPr="005D122F">
                    <w:rPr>
                      <w:color w:val="FF0000"/>
                    </w:rPr>
                    <w:tab/>
                    <w:t>In all other cases the UE is expected to transmit normally all uplink transmissions without interruptions.</w:t>
                  </w:r>
                </w:p>
                <w:p w14:paraId="039A1136" w14:textId="77777777" w:rsidR="005D122F" w:rsidRPr="005D122F" w:rsidRDefault="005D122F" w:rsidP="005D122F">
                  <w:pPr>
                    <w:pStyle w:val="B1"/>
                    <w:jc w:val="center"/>
                    <w:rPr>
                      <w:color w:val="FF0000"/>
                    </w:rPr>
                  </w:pPr>
                  <w:r w:rsidRPr="005D122F">
                    <w:rPr>
                      <w:color w:val="FF0000"/>
                    </w:rPr>
                    <w:t>&lt; Unchanged parts are omitted &gt;</w:t>
                  </w:r>
                </w:p>
              </w:tc>
            </w:tr>
          </w:tbl>
          <w:p w14:paraId="44E3E5D7" w14:textId="77777777" w:rsidR="005D122F" w:rsidRPr="005D122F" w:rsidRDefault="005D122F" w:rsidP="005D122F">
            <w:pPr>
              <w:jc w:val="both"/>
              <w:rPr>
                <w:rFonts w:eastAsiaTheme="minorEastAsia"/>
                <w:lang w:val="en-US"/>
              </w:rPr>
            </w:pPr>
            <w:r w:rsidRPr="005D122F">
              <w:rPr>
                <w:rFonts w:eastAsiaTheme="minorEastAsia" w:hint="eastAsia"/>
                <w:lang w:val="en-US"/>
              </w:rPr>
              <w:t>On the above TP, we have following views.</w:t>
            </w:r>
          </w:p>
          <w:p w14:paraId="75F548B6"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 xml:space="preserve">In the first </w:t>
            </w:r>
            <w:r w:rsidRPr="005D122F">
              <w:rPr>
                <w:rFonts w:eastAsiaTheme="minorEastAsia"/>
                <w:sz w:val="20"/>
                <w:szCs w:val="20"/>
                <w:lang w:val="en-US"/>
              </w:rPr>
              <w:t>sentence</w:t>
            </w:r>
            <w:r w:rsidRPr="005D122F">
              <w:rPr>
                <w:rFonts w:eastAsiaTheme="minorEastAsia" w:hint="eastAsia"/>
                <w:sz w:val="20"/>
                <w:szCs w:val="20"/>
                <w:lang w:val="en-US"/>
              </w:rPr>
              <w:t xml:space="preserve">, UE capability name </w:t>
            </w:r>
            <w:r w:rsidRPr="005D122F">
              <w:rPr>
                <w:rFonts w:eastAsiaTheme="minorEastAsia"/>
                <w:sz w:val="20"/>
                <w:szCs w:val="20"/>
                <w:lang w:val="en-US"/>
              </w:rPr>
              <w:t>“</w:t>
            </w:r>
            <w:r w:rsidRPr="00C52082">
              <w:rPr>
                <w:rFonts w:eastAsiaTheme="minorEastAsia" w:hint="eastAsia"/>
                <w:i/>
                <w:iCs/>
                <w:sz w:val="20"/>
                <w:szCs w:val="20"/>
                <w:lang w:val="en-US"/>
              </w:rPr>
              <w:t>BandCombination-UplinkTxSwitch</w:t>
            </w:r>
            <w:r w:rsidRPr="005D122F">
              <w:rPr>
                <w:rFonts w:eastAsiaTheme="minorEastAsia"/>
                <w:sz w:val="20"/>
                <w:szCs w:val="20"/>
                <w:lang w:val="en-US"/>
              </w:rPr>
              <w:t>”</w:t>
            </w:r>
            <w:r w:rsidRPr="005D122F">
              <w:rPr>
                <w:rFonts w:eastAsiaTheme="minorEastAsia" w:hint="eastAsia"/>
                <w:sz w:val="20"/>
                <w:szCs w:val="20"/>
                <w:lang w:val="en-US"/>
              </w:rPr>
              <w:t xml:space="preserve"> may need to be changed to new capability name for indicating the support of Scenario 1.</w:t>
            </w:r>
          </w:p>
          <w:p w14:paraId="5DF365A0"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 xml:space="preserve">In the first main bullet, RRC parameter name </w:t>
            </w:r>
            <w:r w:rsidRPr="005D122F">
              <w:rPr>
                <w:rFonts w:eastAsiaTheme="minorEastAsia"/>
                <w:sz w:val="20"/>
                <w:szCs w:val="20"/>
                <w:lang w:val="en-US"/>
              </w:rPr>
              <w:t>“</w:t>
            </w:r>
            <w:r w:rsidRPr="005D122F">
              <w:rPr>
                <w:rFonts w:eastAsiaTheme="minorEastAsia" w:hint="eastAsia"/>
                <w:sz w:val="20"/>
                <w:szCs w:val="20"/>
                <w:lang w:val="en-US"/>
              </w:rPr>
              <w:t>uplinkTxSwitching</w:t>
            </w:r>
            <w:r w:rsidRPr="005D122F">
              <w:rPr>
                <w:rFonts w:eastAsiaTheme="minorEastAsia"/>
                <w:sz w:val="20"/>
                <w:szCs w:val="20"/>
                <w:lang w:val="en-US"/>
              </w:rPr>
              <w:t>”</w:t>
            </w:r>
            <w:r w:rsidRPr="005D122F">
              <w:rPr>
                <w:rFonts w:eastAsiaTheme="minorEastAsia" w:hint="eastAsia"/>
                <w:sz w:val="20"/>
                <w:szCs w:val="20"/>
                <w:lang w:val="en-US"/>
              </w:rPr>
              <w:t xml:space="preserve"> may need to be changed to new parameter name for differentiating Scenario 1 from other existing scenarios in Rel-16/17 UL Tx switching across two bands.</w:t>
            </w:r>
          </w:p>
          <w:p w14:paraId="5D8EA089"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The first sub-bullet under the first main bullet may not be necessary. If a 3Tx UE supports only switchedUL, it can be covered by Rel-16/17 UL Tx switching (i.e., descriptions in 6.1.6.2.0) unless Scenario 1a is supported.</w:t>
            </w:r>
          </w:p>
          <w:p w14:paraId="0F668593" w14:textId="77777777" w:rsidR="005D122F" w:rsidRPr="005D122F" w:rsidRDefault="005D122F" w:rsidP="005D122F">
            <w:pPr>
              <w:jc w:val="both"/>
              <w:rPr>
                <w:rFonts w:eastAsiaTheme="minorEastAsia"/>
                <w:b/>
                <w:bCs/>
                <w:lang w:val="en-US"/>
              </w:rPr>
            </w:pPr>
            <w:r w:rsidRPr="005D122F">
              <w:rPr>
                <w:rFonts w:hint="eastAsia"/>
                <w:b/>
                <w:bCs/>
                <w:lang w:val="en-US" w:eastAsia="zh-CN"/>
              </w:rPr>
              <w:t xml:space="preserve">Proposal 1: </w:t>
            </w:r>
            <w:r w:rsidRPr="005D122F">
              <w:rPr>
                <w:rFonts w:eastAsiaTheme="minorEastAsia" w:hint="eastAsia"/>
                <w:b/>
                <w:bCs/>
                <w:lang w:val="en-US"/>
              </w:rPr>
              <w:t xml:space="preserve">RAN1 should discuss and agree on the necessary draft CR </w:t>
            </w:r>
            <w:r w:rsidRPr="005D122F">
              <w:rPr>
                <w:rFonts w:eastAsiaTheme="minorEastAsia"/>
                <w:b/>
                <w:bCs/>
                <w:lang w:val="en-US"/>
              </w:rPr>
              <w:t xml:space="preserve">for TS38.214 to support Scenario 1 based on the TP </w:t>
            </w:r>
            <w:r w:rsidRPr="005D122F">
              <w:rPr>
                <w:rFonts w:eastAsiaTheme="minorEastAsia" w:hint="eastAsia"/>
                <w:b/>
                <w:bCs/>
                <w:lang w:val="en-US"/>
              </w:rPr>
              <w:t xml:space="preserve">in RP-243003 </w:t>
            </w:r>
            <w:r w:rsidRPr="005D122F">
              <w:rPr>
                <w:rFonts w:eastAsiaTheme="minorEastAsia"/>
                <w:b/>
                <w:bCs/>
                <w:lang w:val="en-US"/>
              </w:rPr>
              <w:t>as starting point.</w:t>
            </w:r>
          </w:p>
          <w:p w14:paraId="6B1F170A"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In the first </w:t>
            </w:r>
            <w:r w:rsidRPr="005D122F">
              <w:rPr>
                <w:rFonts w:eastAsiaTheme="minorEastAsia"/>
                <w:b/>
                <w:bCs/>
                <w:sz w:val="20"/>
                <w:szCs w:val="20"/>
                <w:lang w:val="en-US"/>
              </w:rPr>
              <w:t>sentence</w:t>
            </w:r>
            <w:r w:rsidRPr="005D122F">
              <w:rPr>
                <w:rFonts w:eastAsiaTheme="minorEastAsia" w:hint="eastAsia"/>
                <w:b/>
                <w:bCs/>
                <w:sz w:val="20"/>
                <w:szCs w:val="20"/>
                <w:lang w:val="en-US"/>
              </w:rPr>
              <w:t xml:space="preserve">, UE capability name </w:t>
            </w:r>
            <w:r w:rsidRPr="005D122F">
              <w:rPr>
                <w:rFonts w:eastAsiaTheme="minorEastAsia"/>
                <w:b/>
                <w:bCs/>
                <w:sz w:val="20"/>
                <w:szCs w:val="20"/>
                <w:lang w:val="en-US"/>
              </w:rPr>
              <w:t>“</w:t>
            </w:r>
            <w:r w:rsidRPr="005D122F">
              <w:rPr>
                <w:rFonts w:eastAsiaTheme="minorEastAsia" w:hint="eastAsia"/>
                <w:b/>
                <w:bCs/>
                <w:sz w:val="20"/>
                <w:szCs w:val="20"/>
                <w:lang w:val="en-US"/>
              </w:rPr>
              <w:t>BandCombination-UplinkTxSwitch</w:t>
            </w:r>
            <w:r w:rsidRPr="005D122F">
              <w:rPr>
                <w:rFonts w:eastAsiaTheme="minorEastAsia"/>
                <w:b/>
                <w:bCs/>
                <w:sz w:val="20"/>
                <w:szCs w:val="20"/>
                <w:lang w:val="en-US"/>
              </w:rPr>
              <w:t>”</w:t>
            </w:r>
            <w:r w:rsidRPr="005D122F">
              <w:rPr>
                <w:rFonts w:eastAsiaTheme="minorEastAsia" w:hint="eastAsia"/>
                <w:b/>
                <w:bCs/>
                <w:sz w:val="20"/>
                <w:szCs w:val="20"/>
                <w:lang w:val="en-US"/>
              </w:rPr>
              <w:t xml:space="preserve"> may need to be changed to new capability name for indicating the support of Scenario 1.</w:t>
            </w:r>
          </w:p>
          <w:p w14:paraId="22C3D525"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In the first main bullet, RRC parameter name </w:t>
            </w:r>
            <w:r w:rsidRPr="005D122F">
              <w:rPr>
                <w:rFonts w:eastAsiaTheme="minorEastAsia"/>
                <w:b/>
                <w:bCs/>
                <w:sz w:val="20"/>
                <w:szCs w:val="20"/>
                <w:lang w:val="en-US"/>
              </w:rPr>
              <w:t>“</w:t>
            </w:r>
            <w:r w:rsidRPr="005D122F">
              <w:rPr>
                <w:rFonts w:eastAsiaTheme="minorEastAsia" w:hint="eastAsia"/>
                <w:b/>
                <w:bCs/>
                <w:sz w:val="20"/>
                <w:szCs w:val="20"/>
                <w:lang w:val="en-US"/>
              </w:rPr>
              <w:t>uplinkTxSwitching</w:t>
            </w:r>
            <w:r w:rsidRPr="005D122F">
              <w:rPr>
                <w:rFonts w:eastAsiaTheme="minorEastAsia"/>
                <w:b/>
                <w:bCs/>
                <w:sz w:val="20"/>
                <w:szCs w:val="20"/>
                <w:lang w:val="en-US"/>
              </w:rPr>
              <w:t>”</w:t>
            </w:r>
            <w:r w:rsidRPr="005D122F">
              <w:rPr>
                <w:rFonts w:eastAsiaTheme="minorEastAsia" w:hint="eastAsia"/>
                <w:b/>
                <w:bCs/>
                <w:sz w:val="20"/>
                <w:szCs w:val="20"/>
                <w:lang w:val="en-US"/>
              </w:rPr>
              <w:t xml:space="preserve"> may need to be changed to new parameter name for differentiating Scenario 1 from other existing scenarios in Rel-16/17 UL Tx switching across two bands.</w:t>
            </w:r>
          </w:p>
          <w:p w14:paraId="23F927CC" w14:textId="4DD49F51" w:rsidR="007C1EB1" w:rsidRPr="005D122F" w:rsidRDefault="005D122F" w:rsidP="005D122F">
            <w:r w:rsidRPr="005D122F">
              <w:rPr>
                <w:rFonts w:eastAsiaTheme="minorEastAsia" w:hint="eastAsia"/>
                <w:b/>
                <w:bCs/>
                <w:lang w:val="en-US"/>
              </w:rPr>
              <w:lastRenderedPageBreak/>
              <w:t>The first sub-bullet under the first main bullet may not be necessary. If a 3Tx UE supports only switchedUL, it can be covered by Rel-16/17 UL Tx switching (i.e., descriptions in 6.1.6.2.0) unless Scenario 1a is supported.</w:t>
            </w:r>
          </w:p>
        </w:tc>
      </w:tr>
      <w:tr w:rsidR="007C1EB1" w14:paraId="5CA6091B" w14:textId="77777777" w:rsidTr="006E13C1">
        <w:tc>
          <w:tcPr>
            <w:tcW w:w="1533" w:type="dxa"/>
          </w:tcPr>
          <w:p w14:paraId="1DDC9F5D" w14:textId="50ABFB7D" w:rsidR="007C1EB1" w:rsidRDefault="00630EE2" w:rsidP="007C1EB1">
            <w:r>
              <w:lastRenderedPageBreak/>
              <w:t xml:space="preserve">MediaTek </w:t>
            </w:r>
            <w:r>
              <w:fldChar w:fldCharType="begin"/>
            </w:r>
            <w:r>
              <w:instrText xml:space="preserve"> REF _Ref198049791 \r \h </w:instrText>
            </w:r>
            <w:r>
              <w:fldChar w:fldCharType="separate"/>
            </w:r>
            <w:r w:rsidR="00B36543">
              <w:t>[13]</w:t>
            </w:r>
            <w:r>
              <w:fldChar w:fldCharType="end"/>
            </w:r>
          </w:p>
        </w:tc>
        <w:tc>
          <w:tcPr>
            <w:tcW w:w="7935" w:type="dxa"/>
          </w:tcPr>
          <w:p w14:paraId="6999CC74" w14:textId="77777777" w:rsidR="00644F46" w:rsidRPr="00751101" w:rsidRDefault="00644F46" w:rsidP="00644F46">
            <w:pPr>
              <w:rPr>
                <w:b/>
                <w:bCs/>
              </w:rPr>
            </w:pPr>
            <w:r>
              <w:rPr>
                <w:b/>
                <w:bCs/>
                <w:i/>
                <w:iCs/>
              </w:rPr>
              <w:t xml:space="preserve">Proposal 1: For </w:t>
            </w:r>
            <w:r w:rsidRPr="00BD1D58">
              <w:rPr>
                <w:b/>
                <w:bCs/>
                <w:i/>
                <w:iCs/>
              </w:rPr>
              <w:t xml:space="preserve">Scenario#1 </w:t>
            </w:r>
            <w:r>
              <w:rPr>
                <w:b/>
                <w:bCs/>
                <w:i/>
                <w:iCs/>
              </w:rPr>
              <w:t xml:space="preserve">in RAN4 LS, RAN1 should adopt a CR to capture the following switching cases in </w:t>
            </w:r>
            <w:r w:rsidRPr="00751101">
              <w:rPr>
                <w:b/>
                <w:bCs/>
                <w:i/>
                <w:iCs/>
              </w:rPr>
              <w:t>TS38.214</w:t>
            </w:r>
            <w:r>
              <w:rPr>
                <w:b/>
                <w:bCs/>
                <w:i/>
                <w:iCs/>
              </w:rPr>
              <w:t>;</w:t>
            </w:r>
          </w:p>
          <w:tbl>
            <w:tblPr>
              <w:tblStyle w:val="TableGrid"/>
              <w:tblW w:w="0" w:type="auto"/>
              <w:tblLook w:val="04A0" w:firstRow="1" w:lastRow="0" w:firstColumn="1" w:lastColumn="0" w:noHBand="0" w:noVBand="1"/>
            </w:tblPr>
            <w:tblGrid>
              <w:gridCol w:w="7709"/>
            </w:tblGrid>
            <w:tr w:rsidR="00644F46" w14:paraId="68F4F4DD" w14:textId="77777777" w:rsidTr="0021513C">
              <w:tc>
                <w:tcPr>
                  <w:tcW w:w="9634" w:type="dxa"/>
                </w:tcPr>
                <w:p w14:paraId="4C456744" w14:textId="77777777" w:rsidR="00644F46" w:rsidRDefault="00644F46" w:rsidP="002215B9">
                  <w:pPr>
                    <w:pStyle w:val="ListParagraph"/>
                    <w:numPr>
                      <w:ilvl w:val="0"/>
                      <w:numId w:val="44"/>
                    </w:numPr>
                    <w:ind w:left="357" w:hanging="357"/>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1D976F7A" w14:textId="77777777" w:rsidR="00644F46" w:rsidRDefault="00644F46" w:rsidP="00644F46">
                  <w:pPr>
                    <w:pStyle w:val="ListParagraph"/>
                    <w:numPr>
                      <w:ilvl w:val="0"/>
                      <w:numId w:val="44"/>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559C51A4" w14:textId="77777777" w:rsidR="00644F46" w:rsidRPr="00751101" w:rsidRDefault="00644F46" w:rsidP="00644F46">
                  <w:pPr>
                    <w:pStyle w:val="ListParagraph"/>
                    <w:numPr>
                      <w:ilvl w:val="0"/>
                      <w:numId w:val="44"/>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0345D2BE" w14:textId="77109999" w:rsidR="00644F46" w:rsidRDefault="00644F46" w:rsidP="00644F46">
            <w:pPr>
              <w:spacing w:before="120"/>
              <w:jc w:val="both"/>
            </w:pPr>
            <w:r>
              <w:t xml:space="preserve">Additionally, RAN4 plans [2][3] to introduce new UE capability to report the Switching Period for Scenario#1. Thus, the uplink switching </w:t>
            </w:r>
            <w:r w:rsidRPr="00154C5A">
              <w:t xml:space="preserve">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in RAN1 specs should be based on the newly introduced Switching Period when the UE is configured with Scenario#1 (referred to as [</w:t>
            </w:r>
            <w:r w:rsidRPr="0059305F">
              <w:rPr>
                <w:i/>
                <w:iCs/>
              </w:rPr>
              <w:t>uplinkTxSwitchingPeriod3TxScenario1</w:t>
            </w:r>
            <w:r>
              <w:t>] in the proposed TP below).</w:t>
            </w:r>
          </w:p>
          <w:p w14:paraId="28B27680" w14:textId="77777777" w:rsidR="00644F46" w:rsidRPr="008D6670" w:rsidRDefault="00644F46" w:rsidP="00644F46">
            <w:pPr>
              <w:spacing w:before="120"/>
              <w:jc w:val="both"/>
              <w:rPr>
                <w:iCs/>
              </w:rPr>
            </w:pPr>
            <w:r>
              <w:t>Similar to R17 UL Tx switching, the R16</w:t>
            </w:r>
            <w:r w:rsidRPr="00154C5A">
              <w:t xml:space="preserve"> </w:t>
            </w:r>
            <w:r w:rsidRPr="00154C5A">
              <w:rPr>
                <w:i/>
              </w:rPr>
              <w:t>uplinkTxSwitching</w:t>
            </w:r>
            <w:r w:rsidRPr="003852DC">
              <w:rPr>
                <w:iCs/>
              </w:rPr>
              <w:t xml:space="preserve"> RRC </w:t>
            </w:r>
            <w:r>
              <w:rPr>
                <w:iCs/>
              </w:rPr>
              <w:t>parameter can be reused for R19</w:t>
            </w:r>
            <w:r w:rsidRPr="003852DC">
              <w:t xml:space="preserve"> </w:t>
            </w:r>
            <w:r>
              <w:t xml:space="preserve">Scenario#1 </w:t>
            </w:r>
            <w:r>
              <w:rPr>
                <w:iCs/>
              </w:rPr>
              <w:t xml:space="preserve">with the addition of a new RRC parameter, </w:t>
            </w:r>
            <w:bookmarkStart w:id="16" w:name="_Hlk197695308"/>
            <w:r w:rsidRPr="003852DC">
              <w:rPr>
                <w:iCs/>
              </w:rPr>
              <w:t>[</w:t>
            </w:r>
            <w:r w:rsidRPr="003852DC">
              <w:rPr>
                <w:i/>
              </w:rPr>
              <w:t>uplinkTxSwitching3TxScenario1</w:t>
            </w:r>
            <w:r w:rsidRPr="003852DC">
              <w:rPr>
                <w:iCs/>
              </w:rPr>
              <w:t>]</w:t>
            </w:r>
            <w:bookmarkEnd w:id="16"/>
            <w:r>
              <w:rPr>
                <w:iCs/>
              </w:rPr>
              <w:t xml:space="preserve"> </w:t>
            </w:r>
            <w:r w:rsidRPr="008673EA">
              <w:rPr>
                <w:rFonts w:hint="eastAsia"/>
                <w:bCs/>
                <w:iCs/>
                <w:lang w:val="en-US" w:eastAsia="zh-CN"/>
              </w:rPr>
              <w:t xml:space="preserve">within </w:t>
            </w:r>
            <w:r w:rsidRPr="008673EA">
              <w:rPr>
                <w:rFonts w:hint="eastAsia"/>
                <w:bCs/>
                <w:i/>
                <w:lang w:val="en-US" w:eastAsia="zh-CN"/>
              </w:rPr>
              <w:t>CellGroupConfig</w:t>
            </w:r>
            <w:r>
              <w:rPr>
                <w:iCs/>
              </w:rPr>
              <w:t>, to configure the UE with R19 Scenario#1.</w:t>
            </w:r>
          </w:p>
          <w:p w14:paraId="6777C99D" w14:textId="2C368849" w:rsidR="007C1EB1" w:rsidRPr="00644F46" w:rsidRDefault="00644F46" w:rsidP="007C1EB1">
            <w:pPr>
              <w:rPr>
                <w:b/>
                <w:bCs/>
              </w:rPr>
            </w:pPr>
            <w:r w:rsidRPr="00644F46">
              <w:rPr>
                <w:b/>
                <w:bCs/>
              </w:rPr>
              <w:t xml:space="preserve">Proposal 2: For Scenario#1 in RAN4 LS, adopt the </w:t>
            </w:r>
            <w:r w:rsidR="00630EE2" w:rsidRPr="00644F46">
              <w:rPr>
                <w:b/>
                <w:bCs/>
              </w:rPr>
              <w:t>following</w:t>
            </w:r>
            <w:r w:rsidRPr="00644F46">
              <w:rPr>
                <w:b/>
                <w:bCs/>
              </w:rPr>
              <w:t xml:space="preserve"> TP for TS38.214 to support Scenario#1 in RAN1 specs.</w:t>
            </w:r>
          </w:p>
          <w:tbl>
            <w:tblPr>
              <w:tblStyle w:val="TableGrid"/>
              <w:tblW w:w="0" w:type="auto"/>
              <w:tblLook w:val="04A0" w:firstRow="1" w:lastRow="0" w:firstColumn="1" w:lastColumn="0" w:noHBand="0" w:noVBand="1"/>
            </w:tblPr>
            <w:tblGrid>
              <w:gridCol w:w="7597"/>
            </w:tblGrid>
            <w:tr w:rsidR="00644F46" w14:paraId="78586232" w14:textId="77777777" w:rsidTr="00644F46">
              <w:tc>
                <w:tcPr>
                  <w:tcW w:w="7597" w:type="dxa"/>
                </w:tcPr>
                <w:p w14:paraId="2F24A37F" w14:textId="77777777" w:rsidR="00644F46" w:rsidRPr="00644F46" w:rsidRDefault="00644F46" w:rsidP="00644F46">
                  <w:pPr>
                    <w:overflowPunct/>
                    <w:autoSpaceDE/>
                    <w:autoSpaceDN/>
                    <w:adjustRightInd/>
                    <w:spacing w:before="60" w:after="60"/>
                    <w:jc w:val="center"/>
                    <w:rPr>
                      <w:highlight w:val="yellow"/>
                    </w:rPr>
                  </w:pPr>
                  <w:bookmarkStart w:id="17" w:name="_Toc45810627"/>
                  <w:bookmarkStart w:id="18" w:name="_Toc197524644"/>
                  <w:r w:rsidRPr="00644F46">
                    <w:rPr>
                      <w:highlight w:val="yellow"/>
                    </w:rPr>
                    <w:t>&lt; Unchanged parts are omitted &gt;</w:t>
                  </w:r>
                </w:p>
                <w:p w14:paraId="2BA10FFC" w14:textId="77777777" w:rsidR="00644F46" w:rsidRPr="00644F46" w:rsidRDefault="00644F46" w:rsidP="00644F46">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bookmarkEnd w:id="17"/>
                  <w:bookmarkEnd w:id="18"/>
                </w:p>
                <w:p w14:paraId="5CEF1003" w14:textId="77777777" w:rsidR="00644F46" w:rsidRPr="00644F46" w:rsidRDefault="00644F46" w:rsidP="00644F46">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5A461848" w14:textId="77777777" w:rsidR="00644F46" w:rsidRPr="00644F46" w:rsidRDefault="00644F46" w:rsidP="00644F46">
                  <w:pPr>
                    <w:overflowPunct/>
                    <w:autoSpaceDE/>
                    <w:autoSpaceDN/>
                    <w:adjustRightInd/>
                    <w:spacing w:after="60"/>
                    <w:jc w:val="center"/>
                  </w:pPr>
                  <w:r w:rsidRPr="00644F46">
                    <w:rPr>
                      <w:highlight w:val="yellow"/>
                    </w:rPr>
                    <w:t>&lt; Unchanged parts are omitted &gt;</w:t>
                  </w:r>
                </w:p>
                <w:p w14:paraId="4E1E7027" w14:textId="77777777" w:rsidR="00644F46" w:rsidRPr="00644F46" w:rsidRDefault="00644F46" w:rsidP="00644F46">
                  <w:pPr>
                    <w:keepNext/>
                    <w:keepLines/>
                    <w:overflowPunct/>
                    <w:autoSpaceDE/>
                    <w:autoSpaceDN/>
                    <w:adjustRightInd/>
                    <w:spacing w:before="120"/>
                    <w:outlineLvl w:val="3"/>
                    <w:rPr>
                      <w:rFonts w:ascii="Arial" w:hAnsi="Arial"/>
                      <w:color w:val="000000"/>
                      <w:lang w:val="x-none"/>
                    </w:rPr>
                  </w:pPr>
                  <w:bookmarkStart w:id="19" w:name="_Toc45810629"/>
                  <w:bookmarkStart w:id="20" w:name="_Toc197524646"/>
                  <w:r w:rsidRPr="00644F46">
                    <w:rPr>
                      <w:rFonts w:ascii="Arial" w:hAnsi="Arial"/>
                      <w:color w:val="000000"/>
                      <w:lang w:val="x-none"/>
                    </w:rPr>
                    <w:t>6.1.6.2</w:t>
                  </w:r>
                  <w:r w:rsidRPr="00644F46">
                    <w:rPr>
                      <w:rFonts w:ascii="Arial" w:hAnsi="Arial"/>
                      <w:color w:val="000000"/>
                      <w:lang w:val="x-none"/>
                    </w:rPr>
                    <w:tab/>
                    <w:t xml:space="preserve">Uplink switching for carrier </w:t>
                  </w:r>
                  <w:bookmarkEnd w:id="19"/>
                  <w:bookmarkEnd w:id="20"/>
                  <w:r w:rsidRPr="00644F46">
                    <w:rPr>
                      <w:rFonts w:ascii="Arial" w:hAnsi="Arial"/>
                      <w:color w:val="000000"/>
                      <w:lang w:val="x-none"/>
                    </w:rPr>
                    <w:t>aggregation</w:t>
                  </w:r>
                </w:p>
                <w:p w14:paraId="00C15486" w14:textId="77777777" w:rsidR="00644F46" w:rsidRPr="00644F46" w:rsidRDefault="00644F46" w:rsidP="00644F46">
                  <w:pPr>
                    <w:keepNext/>
                    <w:keepLines/>
                    <w:overflowPunct/>
                    <w:autoSpaceDE/>
                    <w:autoSpaceDN/>
                    <w:adjustRightInd/>
                    <w:spacing w:before="120"/>
                    <w:outlineLvl w:val="4"/>
                    <w:rPr>
                      <w:rFonts w:ascii="Arial" w:hAnsi="Arial"/>
                      <w:lang w:val="x-none"/>
                    </w:rPr>
                  </w:pPr>
                  <w:bookmarkStart w:id="21" w:name="_Toc197524647"/>
                  <w:r w:rsidRPr="00644F46">
                    <w:rPr>
                      <w:rFonts w:ascii="Arial" w:hAnsi="Arial"/>
                      <w:lang w:val="x-none"/>
                    </w:rPr>
                    <w:t>6.1.6.2.0</w:t>
                  </w:r>
                  <w:r w:rsidRPr="00644F46">
                    <w:rPr>
                      <w:rFonts w:ascii="Arial" w:hAnsi="Arial"/>
                      <w:lang w:val="x-none"/>
                    </w:rPr>
                    <w:tab/>
                    <w:t>Uplink switching with two uplink bands</w:t>
                  </w:r>
                  <w:bookmarkEnd w:id="21"/>
                </w:p>
                <w:p w14:paraId="13D44FAE" w14:textId="77777777" w:rsidR="00644F46" w:rsidRPr="00644F46" w:rsidRDefault="00644F46" w:rsidP="00644F46">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644F46">
                    <w:rPr>
                      <w:i/>
                      <w:iCs/>
                      <w:color w:val="FF0000"/>
                      <w:lang w:val="en-US"/>
                    </w:rPr>
                    <w:t>uplinkTxSwitchingPeriod3TxScenario1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53018620" w14:textId="77777777" w:rsidR="00644F46" w:rsidRPr="00644F46" w:rsidRDefault="00644F46" w:rsidP="00644F46">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7C835CA4"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685EE05" w14:textId="77777777" w:rsidR="00644F46" w:rsidRPr="00644F46" w:rsidRDefault="00644F46" w:rsidP="00644F46">
                  <w:pPr>
                    <w:overflowPunct/>
                    <w:autoSpaceDE/>
                    <w:autoSpaceDN/>
                    <w:adjustRightInd/>
                    <w:spacing w:after="120"/>
                    <w:ind w:left="851" w:hanging="284"/>
                    <w:rPr>
                      <w:lang w:val="x-none"/>
                    </w:rPr>
                  </w:pPr>
                  <w:r w:rsidRPr="00644F46">
                    <w:rPr>
                      <w:lang w:val="x-none"/>
                    </w:rPr>
                    <w:lastRenderedPageBreak/>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6B092C20"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9EEC08F"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75E0E62"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2E5A96AD"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645332DA"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66D2C463" w14:textId="77777777" w:rsidR="00644F46" w:rsidRPr="00644F46" w:rsidRDefault="00644F46" w:rsidP="00644F46">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3EC4F915" w14:textId="77777777" w:rsidR="00644F46" w:rsidRPr="00644F46" w:rsidRDefault="00644F46" w:rsidP="00644F46">
                  <w:pPr>
                    <w:overflowPunct/>
                    <w:autoSpaceDE/>
                    <w:autoSpaceDN/>
                    <w:adjustRightInd/>
                    <w:spacing w:after="120"/>
                    <w:ind w:left="851" w:hanging="284"/>
                    <w:rPr>
                      <w:lang w:val="en-US"/>
                    </w:rPr>
                  </w:pPr>
                  <w:r w:rsidRPr="00644F46">
                    <w:rPr>
                      <w:lang w:val="en-US"/>
                    </w:rPr>
                    <w:t>-</w:t>
                  </w:r>
                  <w:r w:rsidRPr="00644F46">
                    <w:rPr>
                      <w:lang w:val="en-US"/>
                    </w:rPr>
                    <w:tab/>
                  </w:r>
                  <w:r w:rsidRPr="00644F46">
                    <w:rPr>
                      <w:lang w:val="x-none"/>
                    </w:rPr>
                    <w:t xml:space="preserve">The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259482C8" w14:textId="77777777" w:rsidR="00644F46" w:rsidRPr="00644F46" w:rsidRDefault="00644F46" w:rsidP="00644F46">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4D69F890" w14:textId="77777777" w:rsidR="00644F46" w:rsidRPr="00644F46" w:rsidRDefault="00644F46" w:rsidP="00644F46">
                  <w:pPr>
                    <w:overflowPunct/>
                    <w:autoSpaceDE/>
                    <w:autoSpaceDN/>
                    <w:adjustRightInd/>
                    <w:jc w:val="center"/>
                  </w:pPr>
                  <w:r w:rsidRPr="00644F46">
                    <w:rPr>
                      <w:highlight w:val="yellow"/>
                    </w:rPr>
                    <w:t>&lt; Unchanged parts are omitted &gt;</w:t>
                  </w:r>
                </w:p>
                <w:p w14:paraId="75719835" w14:textId="77777777" w:rsidR="00644F46" w:rsidRPr="00644F46" w:rsidRDefault="00644F46" w:rsidP="00644F46">
                  <w:pPr>
                    <w:pStyle w:val="Heading3"/>
                    <w:numPr>
                      <w:ilvl w:val="0"/>
                      <w:numId w:val="0"/>
                    </w:numPr>
                    <w:rPr>
                      <w:color w:val="000000"/>
                      <w:sz w:val="20"/>
                    </w:rPr>
                  </w:pPr>
                  <w:bookmarkStart w:id="22" w:name="_Toc11352157"/>
                  <w:bookmarkStart w:id="23" w:name="_Toc20318047"/>
                  <w:bookmarkStart w:id="24" w:name="_Toc27299945"/>
                  <w:bookmarkStart w:id="25" w:name="_Toc29673219"/>
                  <w:bookmarkStart w:id="26" w:name="_Toc29673360"/>
                  <w:bookmarkStart w:id="27" w:name="_Toc29674353"/>
                  <w:bookmarkStart w:id="28" w:name="_Toc36645583"/>
                  <w:bookmarkStart w:id="29" w:name="_Toc45810632"/>
                  <w:bookmarkStart w:id="30" w:name="_Toc192172963"/>
                  <w:r w:rsidRPr="00644F46">
                    <w:rPr>
                      <w:color w:val="000000"/>
                      <w:sz w:val="20"/>
                    </w:rPr>
                    <w:t>6.2.1</w:t>
                  </w:r>
                  <w:r w:rsidRPr="00644F46">
                    <w:rPr>
                      <w:color w:val="000000"/>
                      <w:sz w:val="20"/>
                    </w:rPr>
                    <w:tab/>
                    <w:t>UE sounding procedure</w:t>
                  </w:r>
                  <w:bookmarkEnd w:id="22"/>
                  <w:bookmarkEnd w:id="23"/>
                  <w:bookmarkEnd w:id="24"/>
                  <w:bookmarkEnd w:id="25"/>
                  <w:bookmarkEnd w:id="26"/>
                  <w:bookmarkEnd w:id="27"/>
                  <w:bookmarkEnd w:id="28"/>
                  <w:bookmarkEnd w:id="29"/>
                  <w:bookmarkEnd w:id="30"/>
                </w:p>
                <w:p w14:paraId="21E918AD" w14:textId="77777777" w:rsidR="00644F46" w:rsidRPr="00644F46" w:rsidRDefault="00644F46" w:rsidP="00644F46">
                  <w:pPr>
                    <w:overflowPunct/>
                    <w:autoSpaceDE/>
                    <w:autoSpaceDN/>
                    <w:adjustRightInd/>
                    <w:jc w:val="center"/>
                  </w:pPr>
                  <w:r w:rsidRPr="00644F46">
                    <w:rPr>
                      <w:highlight w:val="yellow"/>
                    </w:rPr>
                    <w:t>&lt; Unchanged parts are omitted &gt;</w:t>
                  </w:r>
                </w:p>
                <w:p w14:paraId="06645C39" w14:textId="77777777" w:rsidR="00644F46" w:rsidRPr="00644F46" w:rsidRDefault="00644F46" w:rsidP="00644F46">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5332B319" w14:textId="77777777" w:rsidR="00644F46" w:rsidRPr="00644F46" w:rsidRDefault="00644F46" w:rsidP="00644F46">
                  <w:pPr>
                    <w:pStyle w:val="B1"/>
                    <w:rPr>
                      <w:rFonts w:eastAsia="MS Mincho"/>
                      <w:lang w:val="en-US" w:eastAsia="ja-JP"/>
                    </w:rPr>
                  </w:pPr>
                  <w:r w:rsidRPr="00644F46">
                    <w:rPr>
                      <w:lang w:val="en-US"/>
                    </w:rPr>
                    <w:lastRenderedPageBreak/>
                    <w:t>-</w:t>
                  </w:r>
                  <w:r w:rsidRPr="00644F46">
                    <w:rPr>
                      <w:lang w:val="en-US"/>
                    </w:rPr>
                    <w:tab/>
                    <w:t>the UE receives a configuration of SRS resource sets,</w:t>
                  </w:r>
                </w:p>
                <w:p w14:paraId="5B0DAF5B" w14:textId="77777777" w:rsidR="00644F46" w:rsidRPr="00644F46" w:rsidRDefault="00644F46" w:rsidP="00644F46">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w:t>
                  </w:r>
                  <w:bookmarkStart w:id="31" w:name="_Hlk515880410"/>
                  <w:r w:rsidRPr="00644F46">
                    <w:rPr>
                      <w:lang w:val="en-US"/>
                    </w:rPr>
                    <w:t xml:space="preserve">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w:t>
                  </w:r>
                  <w:bookmarkEnd w:id="31"/>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370D17C4" w14:textId="77777777" w:rsidR="00644F46" w:rsidRPr="00644F46" w:rsidRDefault="00644F46" w:rsidP="00644F46">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0C558EA7" w14:textId="77777777" w:rsidR="00644F46" w:rsidRPr="00644F46" w:rsidRDefault="00644F46" w:rsidP="00644F46">
                  <w:pPr>
                    <w:overflowPunct/>
                    <w:autoSpaceDE/>
                    <w:autoSpaceDN/>
                    <w:adjustRightInd/>
                    <w:jc w:val="center"/>
                  </w:pPr>
                  <w:r w:rsidRPr="00644F46">
                    <w:rPr>
                      <w:highlight w:val="yellow"/>
                    </w:rPr>
                    <w:t>&lt; Unchanged parts are omitted &gt;</w:t>
                  </w:r>
                </w:p>
                <w:p w14:paraId="494E44FB" w14:textId="1A5E0AA9" w:rsidR="00644F46" w:rsidRPr="00644F46" w:rsidRDefault="00644F46" w:rsidP="00644F46">
                  <w:pPr>
                    <w:keepNext/>
                    <w:keepLines/>
                    <w:overflowPunct/>
                    <w:autoSpaceDE/>
                    <w:autoSpaceDN/>
                    <w:adjustRightInd/>
                    <w:spacing w:before="180"/>
                    <w:outlineLvl w:val="1"/>
                    <w:rPr>
                      <w:rFonts w:ascii="Arial" w:hAnsi="Arial"/>
                      <w:color w:val="000000"/>
                      <w:lang w:val="x-none"/>
                    </w:rPr>
                  </w:pPr>
                  <w:bookmarkStart w:id="32" w:name="_Toc11352166"/>
                  <w:bookmarkStart w:id="33" w:name="_Toc20318056"/>
                  <w:bookmarkStart w:id="34" w:name="_Toc27299954"/>
                  <w:bookmarkStart w:id="35" w:name="_Toc29673231"/>
                  <w:bookmarkStart w:id="36" w:name="_Toc29673372"/>
                  <w:bookmarkStart w:id="37" w:name="_Toc29674365"/>
                  <w:bookmarkStart w:id="38" w:name="_Toc36645595"/>
                  <w:bookmarkStart w:id="39" w:name="_Toc45810644"/>
                  <w:bookmarkStart w:id="40" w:name="_Toc197524651"/>
                  <w:r w:rsidRPr="00644F46">
                    <w:rPr>
                      <w:rFonts w:ascii="Arial" w:hAnsi="Arial"/>
                      <w:color w:val="000000"/>
                      <w:lang w:val="x-none"/>
                    </w:rPr>
                    <w:t>6.4</w:t>
                  </w:r>
                  <w:r w:rsidRPr="00644F46">
                    <w:rPr>
                      <w:rFonts w:ascii="Arial" w:hAnsi="Arial"/>
                      <w:color w:val="000000"/>
                      <w:lang w:val="x-none"/>
                    </w:rPr>
                    <w:tab/>
                  </w:r>
                  <w:r w:rsidR="00011006">
                    <w:rPr>
                      <w:rFonts w:ascii="Arial" w:hAnsi="Arial"/>
                      <w:color w:val="000000"/>
                    </w:rPr>
                    <w:t xml:space="preserve"> </w:t>
                  </w:r>
                  <w:r w:rsidRPr="00644F46">
                    <w:rPr>
                      <w:rFonts w:ascii="Arial" w:hAnsi="Arial"/>
                      <w:color w:val="000000"/>
                      <w:lang w:val="x-none"/>
                    </w:rPr>
                    <w:t>UE PUSCH preparation procedure time</w:t>
                  </w:r>
                  <w:bookmarkEnd w:id="32"/>
                  <w:bookmarkEnd w:id="33"/>
                  <w:bookmarkEnd w:id="34"/>
                  <w:bookmarkEnd w:id="35"/>
                  <w:bookmarkEnd w:id="36"/>
                  <w:bookmarkEnd w:id="37"/>
                  <w:bookmarkEnd w:id="38"/>
                  <w:bookmarkEnd w:id="39"/>
                  <w:bookmarkEnd w:id="40"/>
                </w:p>
                <w:p w14:paraId="5AB92062" w14:textId="77777777" w:rsidR="00644F46" w:rsidRPr="00644F46" w:rsidRDefault="00644F46" w:rsidP="00644F46">
                  <w:pPr>
                    <w:overflowPunct/>
                    <w:autoSpaceDE/>
                    <w:autoSpaceDN/>
                    <w:adjustRightInd/>
                    <w:spacing w:after="60"/>
                    <w:rPr>
                      <w:color w:val="000000"/>
                      <w:lang w:val="en-AU"/>
                    </w:rPr>
                  </w:pPr>
                  <w:bookmarkStart w:id="41" w:name="_Hlk496825264"/>
                  <w:bookmarkStart w:id="42" w:name="_Hlk496824447"/>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bookmarkStart w:id="43" w:name="_Hlk496824026"/>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w:bookmarkStart w:id="44" w:name="_Hlk45746554"/>
                  <w:bookmarkEnd w:id="4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44"/>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When the PDCCH reception 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0B1C2938" w14:textId="77777777" w:rsidR="00644F46" w:rsidRPr="00644F46" w:rsidRDefault="00644F46" w:rsidP="00644F46">
                  <w:pPr>
                    <w:overflowPunct/>
                    <w:autoSpaceDE/>
                    <w:autoSpaceDN/>
                    <w:adjustRightInd/>
                    <w:spacing w:after="120"/>
                    <w:ind w:left="568" w:hanging="284"/>
                    <w:jc w:val="center"/>
                    <w:rPr>
                      <w:lang w:val="en-AU"/>
                    </w:rPr>
                  </w:pPr>
                  <w:r w:rsidRPr="00644F46">
                    <w:rPr>
                      <w:highlight w:val="yellow"/>
                    </w:rPr>
                    <w:t>&lt; Unchanged parts are omitted &gt;</w:t>
                  </w:r>
                </w:p>
                <w:p w14:paraId="5266061C" w14:textId="77777777" w:rsidR="00644F46" w:rsidRPr="00644F46" w:rsidRDefault="00644F46" w:rsidP="00644F46">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007D5C33" w:rsidRPr="00644F46">
                    <w:rPr>
                      <w:i/>
                      <w:noProof/>
                      <w:position w:val="-10"/>
                      <w:lang w:val="x-none"/>
                    </w:rPr>
                    <w:object w:dxaOrig="340" w:dyaOrig="300" w14:anchorId="46779C51">
                      <v:shape id="_x0000_i1027" type="#_x0000_t75" alt="" style="width:16.85pt;height:15.05pt;mso-width-percent:0;mso-height-percent:0;mso-width-percent:0;mso-height-percent:0" o:ole="">
                        <v:imagedata r:id="rId13" o:title=""/>
                      </v:shape>
                      <o:OLEObject Type="Embed" ProgID="Equation.DSMT4" ShapeID="_x0000_i1027" DrawAspect="Content" ObjectID="_1809422101" r:id="rId17"/>
                    </w:object>
                  </w:r>
                  <w:r w:rsidRPr="00644F46">
                    <w:rPr>
                      <w:lang w:val="x-none"/>
                    </w:rPr>
                    <w:t xml:space="preserve"> equals to the switching gap duration and </w:t>
                  </w:r>
                  <w:bookmarkStart w:id="45" w:name="_Hlk42165618"/>
                  <w:r w:rsidRPr="00644F46">
                    <w:rPr>
                      <w:lang w:val="x-none"/>
                    </w:rPr>
                    <w:t xml:space="preserve">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w:t>
                  </w:r>
                  <w:bookmarkEnd w:id="45"/>
                  <w:r w:rsidRPr="00644F46">
                    <w:rPr>
                      <w:lang w:val="x-none"/>
                    </w:rPr>
                    <w:t xml:space="preserve">, otherwise </w:t>
                  </w:r>
                  <w:r w:rsidR="007D5C33" w:rsidRPr="00644F46">
                    <w:rPr>
                      <w:i/>
                      <w:noProof/>
                      <w:position w:val="-10"/>
                      <w:lang w:val="x-none"/>
                    </w:rPr>
                    <w:object w:dxaOrig="680" w:dyaOrig="300" w14:anchorId="75B4AB82">
                      <v:shape id="_x0000_i1028" type="#_x0000_t75" alt="" style="width:33.25pt;height:15.05pt;mso-width-percent:0;mso-height-percent:0;mso-width-percent:0;mso-height-percent:0" o:ole="">
                        <v:imagedata r:id="rId15" o:title=""/>
                      </v:shape>
                      <o:OLEObject Type="Embed" ProgID="Equation.DSMT4" ShapeID="_x0000_i1028" DrawAspect="Content" ObjectID="_1809422102" r:id="rId18"/>
                    </w:object>
                  </w:r>
                  <w:r w:rsidRPr="00644F46">
                    <w:rPr>
                      <w:lang w:val="x-none"/>
                    </w:rPr>
                    <w:t>.</w:t>
                  </w:r>
                  <w:bookmarkEnd w:id="41"/>
                  <w:bookmarkEnd w:id="42"/>
                </w:p>
                <w:p w14:paraId="2F0545ED" w14:textId="77777777" w:rsidR="00644F46" w:rsidRPr="00644F46" w:rsidRDefault="00644F46" w:rsidP="00644F46">
                  <w:pPr>
                    <w:overflowPunct/>
                    <w:autoSpaceDE/>
                    <w:autoSpaceDN/>
                    <w:adjustRightInd/>
                    <w:spacing w:after="60"/>
                    <w:jc w:val="center"/>
                  </w:pPr>
                  <w:r w:rsidRPr="00644F46">
                    <w:rPr>
                      <w:highlight w:val="yellow"/>
                    </w:rPr>
                    <w:t>&lt; Unchanged parts are omitted &gt;</w:t>
                  </w:r>
                </w:p>
              </w:tc>
            </w:tr>
          </w:tbl>
          <w:p w14:paraId="33DA66C9" w14:textId="49AF273F" w:rsidR="00644F46" w:rsidRDefault="00644F46" w:rsidP="007C1EB1"/>
        </w:tc>
      </w:tr>
      <w:tr w:rsidR="007C1EB1" w14:paraId="11A3759D" w14:textId="77777777" w:rsidTr="006E13C1">
        <w:tc>
          <w:tcPr>
            <w:tcW w:w="1533" w:type="dxa"/>
          </w:tcPr>
          <w:p w14:paraId="350CA3FB" w14:textId="3379736B" w:rsidR="007C1EB1" w:rsidRDefault="00B36543" w:rsidP="007C1EB1">
            <w:r>
              <w:lastRenderedPageBreak/>
              <w:t xml:space="preserve">Ericsson </w:t>
            </w:r>
            <w:r>
              <w:fldChar w:fldCharType="begin"/>
            </w:r>
            <w:r>
              <w:instrText xml:space="preserve"> REF _Ref198050306 \r \h </w:instrText>
            </w:r>
            <w:r>
              <w:fldChar w:fldCharType="separate"/>
            </w:r>
            <w:r>
              <w:t>[14]</w:t>
            </w:r>
            <w:r>
              <w:fldChar w:fldCharType="end"/>
            </w:r>
          </w:p>
        </w:tc>
        <w:tc>
          <w:tcPr>
            <w:tcW w:w="7935" w:type="dxa"/>
          </w:tcPr>
          <w:p w14:paraId="26B393A3" w14:textId="77777777" w:rsidR="00B36543" w:rsidRDefault="00B36543" w:rsidP="00B36543">
            <w:r>
              <w:t>RAN4 has agreed to support Scenario 1 while the feature should be specified in RAN1 specification. Considering the limited time to the completion of Rel-19 in RAN1, we expect limited discussion on the needed CR to support the RAN4 agreement for Scenario 1.</w:t>
            </w:r>
          </w:p>
          <w:p w14:paraId="5233AC7B" w14:textId="77777777" w:rsidR="00B36543" w:rsidRDefault="00B36543" w:rsidP="00B36543">
            <w:r>
              <w:t>RAN4 further requests RAN1 to discuss additional scenarios without providing any background on commercial need to address real deployment issues, or performance evaluation that are main justification of proposing any TE I (See Appendix for details). There is a risk that RAN1 spends considerable time for discussion. In our view, inclusion of additional scenarios expands the scope of TX switching enhancements work such that it is not justified as TEI, but rather a WI if pursued which require RAN plenary approval.</w:t>
            </w:r>
          </w:p>
          <w:p w14:paraId="236CC37A" w14:textId="77777777" w:rsidR="00B36543" w:rsidRDefault="00B36543" w:rsidP="00B36543">
            <w:r>
              <w:t>Therefore, we conclude as the following:</w:t>
            </w:r>
          </w:p>
          <w:p w14:paraId="1E93DC2A" w14:textId="5BA4F3C5" w:rsidR="00B36543" w:rsidRDefault="00B36543" w:rsidP="00B36543">
            <w:pPr>
              <w:spacing w:after="0"/>
            </w:pPr>
            <w:r>
              <w:t>Observation 1: Inclusion of additional scenarios expands the scope of TX switching enhancements TEI such that it is not justified as TEI, but rather a WI, if pursued.</w:t>
            </w:r>
          </w:p>
          <w:p w14:paraId="2971FD9E" w14:textId="4F1CB794" w:rsidR="00B36543" w:rsidRDefault="00B36543" w:rsidP="00B36543">
            <w:pPr>
              <w:spacing w:after="0"/>
            </w:pPr>
            <w:r>
              <w:t>Observation 2</w:t>
            </w:r>
            <w:r>
              <w:tab/>
              <w:t>: Considering the limited time to the completion of Rel-19 in RAN1, we expect limited discussion on the needed CR to support the RAN4 agreement for Scenario 1.</w:t>
            </w:r>
          </w:p>
          <w:p w14:paraId="151B5F62" w14:textId="048E1A79" w:rsidR="00B36543" w:rsidRDefault="00B36543" w:rsidP="00B36543">
            <w:pPr>
              <w:spacing w:after="0"/>
            </w:pPr>
            <w:r>
              <w:t>Proposal 1</w:t>
            </w:r>
            <w:r>
              <w:tab/>
              <w:t>: Discuss the needed CR to support the RAN4 agreement for Scenario 1, if the discussion is limited in time.</w:t>
            </w:r>
          </w:p>
          <w:p w14:paraId="5626E2EE" w14:textId="6E28C2AC" w:rsidR="00B36543" w:rsidRDefault="00B36543" w:rsidP="00B36543">
            <w:pPr>
              <w:spacing w:after="0"/>
            </w:pPr>
            <w:r>
              <w:lastRenderedPageBreak/>
              <w:t>Proposal 2</w:t>
            </w:r>
            <w:r>
              <w:tab/>
              <w:t>: If the discussion for support of Scenarios 1a and 2 is not quickly concluded, refrain from further discussions to support these scenarios.</w:t>
            </w:r>
          </w:p>
          <w:p w14:paraId="40FBA987" w14:textId="63FE8721" w:rsidR="007C1EB1" w:rsidRDefault="00B36543" w:rsidP="00B36543">
            <w:pPr>
              <w:spacing w:after="0"/>
            </w:pPr>
            <w:r>
              <w:t>Proposal 3: Inform RAN4 about the above observations and discussion outcomes in RAN1.</w:t>
            </w:r>
          </w:p>
        </w:tc>
      </w:tr>
    </w:tbl>
    <w:p w14:paraId="41BA80B9" w14:textId="3E898E9E" w:rsidR="00865A4D" w:rsidRDefault="00C52082" w:rsidP="000C3284">
      <w:pPr>
        <w:spacing w:before="120" w:after="120"/>
      </w:pPr>
      <w:r>
        <w:lastRenderedPageBreak/>
        <w:t>Based on the companies’ inputs,</w:t>
      </w:r>
      <w:r w:rsidR="00296C5F">
        <w:t xml:space="preserve"> the following is the status:</w:t>
      </w:r>
    </w:p>
    <w:p w14:paraId="49C94154" w14:textId="5B5FF97D" w:rsidR="00C52082" w:rsidRPr="00B64745" w:rsidRDefault="00C52082" w:rsidP="00B64745">
      <w:pPr>
        <w:pStyle w:val="ListParagraph"/>
        <w:numPr>
          <w:ilvl w:val="0"/>
          <w:numId w:val="33"/>
        </w:numPr>
        <w:rPr>
          <w:sz w:val="20"/>
          <w:szCs w:val="20"/>
        </w:rPr>
      </w:pPr>
      <w:r w:rsidRPr="00B64745">
        <w:rPr>
          <w:sz w:val="20"/>
          <w:szCs w:val="20"/>
        </w:rPr>
        <w:t>RAN1 should discuss and agree on the necessary draft CR for TS38.214 to support Scenario#1</w:t>
      </w:r>
    </w:p>
    <w:p w14:paraId="22550322" w14:textId="740843D1" w:rsidR="00B64745" w:rsidRPr="008B6468" w:rsidRDefault="00B64745" w:rsidP="00296C5F">
      <w:pPr>
        <w:pStyle w:val="ListParagraph"/>
        <w:numPr>
          <w:ilvl w:val="1"/>
          <w:numId w:val="33"/>
        </w:numPr>
        <w:spacing w:after="120"/>
        <w:ind w:left="1434" w:hanging="357"/>
        <w:rPr>
          <w:i/>
          <w:iCs/>
          <w:color w:val="FF0000"/>
          <w:sz w:val="20"/>
          <w:szCs w:val="20"/>
        </w:rPr>
      </w:pPr>
      <w:r w:rsidRPr="008B6468">
        <w:rPr>
          <w:b/>
          <w:bCs/>
          <w:i/>
          <w:iCs/>
          <w:color w:val="FF0000"/>
          <w:sz w:val="20"/>
          <w:szCs w:val="20"/>
        </w:rPr>
        <w:t>Support:</w:t>
      </w:r>
      <w:r w:rsidRPr="008B6468">
        <w:rPr>
          <w:i/>
          <w:iCs/>
          <w:color w:val="FF0000"/>
          <w:sz w:val="20"/>
          <w:szCs w:val="20"/>
        </w:rPr>
        <w:t xml:space="preserve"> ZTE, </w:t>
      </w:r>
      <w:r>
        <w:rPr>
          <w:i/>
          <w:iCs/>
          <w:color w:val="FF0000"/>
          <w:sz w:val="20"/>
          <w:szCs w:val="20"/>
        </w:rPr>
        <w:t>CMCC</w:t>
      </w:r>
      <w:r w:rsidRPr="008B6468">
        <w:rPr>
          <w:i/>
          <w:iCs/>
          <w:color w:val="FF0000"/>
          <w:sz w:val="20"/>
          <w:szCs w:val="20"/>
        </w:rPr>
        <w:t xml:space="preserve">, </w:t>
      </w:r>
      <w:r>
        <w:rPr>
          <w:i/>
          <w:iCs/>
          <w:color w:val="FF0000"/>
          <w:sz w:val="20"/>
          <w:szCs w:val="20"/>
        </w:rPr>
        <w:t>Apple</w:t>
      </w:r>
      <w:r w:rsidRPr="008B6468">
        <w:rPr>
          <w:i/>
          <w:iCs/>
          <w:color w:val="FF0000"/>
          <w:sz w:val="20"/>
          <w:szCs w:val="20"/>
        </w:rPr>
        <w:t xml:space="preserve">, </w:t>
      </w:r>
      <w:r>
        <w:rPr>
          <w:i/>
          <w:iCs/>
          <w:color w:val="FF0000"/>
          <w:sz w:val="20"/>
          <w:szCs w:val="20"/>
        </w:rPr>
        <w:t>DOCOMO</w:t>
      </w:r>
      <w:r w:rsidRPr="008B6468">
        <w:rPr>
          <w:i/>
          <w:iCs/>
          <w:color w:val="FF0000"/>
          <w:sz w:val="20"/>
          <w:szCs w:val="20"/>
        </w:rPr>
        <w:t xml:space="preserve">, </w:t>
      </w:r>
      <w:r>
        <w:rPr>
          <w:i/>
          <w:iCs/>
          <w:color w:val="FF0000"/>
          <w:sz w:val="20"/>
          <w:szCs w:val="20"/>
        </w:rPr>
        <w:t>MediaTek</w:t>
      </w:r>
      <w:r w:rsidRPr="008B6468">
        <w:rPr>
          <w:i/>
          <w:iCs/>
          <w:color w:val="FF0000"/>
          <w:sz w:val="20"/>
          <w:szCs w:val="20"/>
        </w:rPr>
        <w:t xml:space="preserve">, </w:t>
      </w:r>
      <w:r>
        <w:rPr>
          <w:i/>
          <w:iCs/>
          <w:color w:val="FF0000"/>
          <w:sz w:val="20"/>
          <w:szCs w:val="20"/>
        </w:rPr>
        <w:t>Nokia (</w:t>
      </w:r>
      <w:r w:rsidR="00296C5F">
        <w:rPr>
          <w:i/>
          <w:iCs/>
          <w:color w:val="FF0000"/>
          <w:sz w:val="20"/>
          <w:szCs w:val="20"/>
        </w:rPr>
        <w:t>i</w:t>
      </w:r>
      <w:r w:rsidRPr="00B64745">
        <w:rPr>
          <w:i/>
          <w:iCs/>
          <w:color w:val="FF0000"/>
          <w:sz w:val="20"/>
          <w:szCs w:val="20"/>
        </w:rPr>
        <w:t>f the group agrees to proceed with scenario 1</w:t>
      </w:r>
      <w:r>
        <w:rPr>
          <w:i/>
          <w:iCs/>
          <w:color w:val="FF0000"/>
          <w:sz w:val="20"/>
          <w:szCs w:val="20"/>
        </w:rPr>
        <w:t>), Ericsson (</w:t>
      </w:r>
      <w:r w:rsidRPr="00B64745">
        <w:rPr>
          <w:i/>
          <w:iCs/>
          <w:color w:val="FF0000"/>
          <w:sz w:val="20"/>
          <w:szCs w:val="20"/>
        </w:rPr>
        <w:t>if the discussion is limited in time</w:t>
      </w:r>
      <w:r>
        <w:rPr>
          <w:i/>
          <w:iCs/>
          <w:color w:val="FF0000"/>
          <w:sz w:val="20"/>
          <w:szCs w:val="20"/>
        </w:rPr>
        <w:t>)</w:t>
      </w:r>
    </w:p>
    <w:p w14:paraId="4F9228A6" w14:textId="1270F7ED" w:rsidR="00C52082" w:rsidRDefault="00296C5F" w:rsidP="00296C5F">
      <w:pPr>
        <w:jc w:val="both"/>
      </w:pPr>
      <w:r w:rsidRPr="00296C5F">
        <w:t>Two companies</w:t>
      </w:r>
      <w:r w:rsidR="00401FF9">
        <w:t>, Qualcomm and Samsung,</w:t>
      </w:r>
      <w:r w:rsidRPr="00296C5F">
        <w:t xml:space="preserve"> raised concerns about the fact that this is a cross-WG TEI and proposed that Scenario#1 should not be specified in RAN1.</w:t>
      </w:r>
    </w:p>
    <w:p w14:paraId="126E191B" w14:textId="4AE752FA" w:rsidR="00333250" w:rsidRDefault="00827BB8" w:rsidP="00333250">
      <w:pPr>
        <w:jc w:val="both"/>
        <w:rPr>
          <w:sz w:val="22"/>
          <w:szCs w:val="22"/>
        </w:rPr>
      </w:pPr>
      <w:bookmarkStart w:id="46" w:name="OLE_LINK440"/>
      <w:bookmarkStart w:id="47" w:name="OLE_LINK1"/>
      <w:r>
        <w:rPr>
          <w:b/>
          <w:bCs/>
          <w:sz w:val="22"/>
          <w:szCs w:val="22"/>
          <w:u w:val="single"/>
        </w:rPr>
        <w:t>Moderator analysis:</w:t>
      </w:r>
    </w:p>
    <w:p w14:paraId="61B3D1EC" w14:textId="4046DAAD" w:rsidR="00015BA2" w:rsidRDefault="00E1108E" w:rsidP="000E61CE">
      <w:pPr>
        <w:spacing w:after="120"/>
        <w:jc w:val="both"/>
      </w:pPr>
      <w:bookmarkStart w:id="48" w:name="OLE_LINK5"/>
      <w:bookmarkEnd w:id="46"/>
      <w:bookmarkEnd w:id="47"/>
      <w:r w:rsidRPr="00E1108E">
        <w:t>Regarding the aspect of cross-WG TEI, it should be highlighted that although cross-WG TEIs are discouraged, they are not prohibited</w:t>
      </w:r>
      <w:r w:rsidR="00D84CCD">
        <w:t xml:space="preserve"> (as highlighted below)</w:t>
      </w:r>
      <w:r w:rsidRPr="00E1108E">
        <w:t xml:space="preserve">. Additionally, RAN4 has agreed to this TEI with full knowledge of the impact on RAN1 specifications. Therefore, </w:t>
      </w:r>
      <w:r w:rsidR="005A0E27">
        <w:t>it seems this</w:t>
      </w:r>
      <w:r w:rsidRPr="00E1108E">
        <w:t xml:space="preserve"> TEI follows 3GPP guidelines.</w:t>
      </w:r>
    </w:p>
    <w:tbl>
      <w:tblPr>
        <w:tblStyle w:val="TableGrid"/>
        <w:tblW w:w="9526" w:type="dxa"/>
        <w:jc w:val="center"/>
        <w:tblLook w:val="04A0" w:firstRow="1" w:lastRow="0" w:firstColumn="1" w:lastColumn="0" w:noHBand="0" w:noVBand="1"/>
      </w:tblPr>
      <w:tblGrid>
        <w:gridCol w:w="9526"/>
      </w:tblGrid>
      <w:tr w:rsidR="00827BB8" w14:paraId="680AAA4B" w14:textId="77777777" w:rsidTr="00050C94">
        <w:trPr>
          <w:jc w:val="center"/>
        </w:trPr>
        <w:tc>
          <w:tcPr>
            <w:tcW w:w="9526" w:type="dxa"/>
            <w:tcBorders>
              <w:top w:val="single" w:sz="4" w:space="0" w:color="auto"/>
              <w:left w:val="single" w:sz="4" w:space="0" w:color="auto"/>
              <w:bottom w:val="single" w:sz="4" w:space="0" w:color="auto"/>
              <w:right w:val="single" w:sz="4" w:space="0" w:color="auto"/>
            </w:tcBorders>
          </w:tcPr>
          <w:p w14:paraId="13811419" w14:textId="41E0558A" w:rsidR="00827BB8" w:rsidRPr="00827BB8" w:rsidRDefault="00015BA2" w:rsidP="00050C94">
            <w:pPr>
              <w:spacing w:after="0"/>
              <w:jc w:val="both"/>
              <w:rPr>
                <w:b/>
                <w:bCs/>
                <w:color w:val="000000"/>
                <w:u w:val="single"/>
                <w:lang w:val="en-US" w:eastAsia="zh-CN"/>
              </w:rPr>
            </w:pPr>
            <w:r w:rsidRPr="00015BA2">
              <w:rPr>
                <w:b/>
                <w:bCs/>
                <w:color w:val="000000"/>
                <w:u w:val="single"/>
                <w:lang w:val="en-US" w:eastAsia="zh-CN"/>
              </w:rPr>
              <w:t>RP-240858</w:t>
            </w:r>
            <w:r w:rsidR="00D84CCD">
              <w:rPr>
                <w:b/>
                <w:bCs/>
                <w:color w:val="000000"/>
                <w:u w:val="single"/>
                <w:lang w:val="en-US" w:eastAsia="zh-CN"/>
              </w:rPr>
              <w:t xml:space="preserve"> (</w:t>
            </w:r>
            <w:r w:rsidR="00D84CCD" w:rsidRPr="00D84CCD">
              <w:rPr>
                <w:b/>
                <w:bCs/>
                <w:color w:val="000000"/>
                <w:u w:val="single"/>
                <w:lang w:val="en-US" w:eastAsia="zh-CN"/>
              </w:rPr>
              <w:t>Handling of TEI CRs</w:t>
            </w:r>
            <w:r w:rsidR="00D84CCD">
              <w:rPr>
                <w:b/>
                <w:bCs/>
                <w:color w:val="000000"/>
                <w:u w:val="single"/>
                <w:lang w:val="en-US" w:eastAsia="zh-CN"/>
              </w:rPr>
              <w:t>)</w:t>
            </w:r>
          </w:p>
          <w:p w14:paraId="1E8F3BC6" w14:textId="77777777" w:rsidR="00015BA2" w:rsidRPr="00015BA2" w:rsidRDefault="00827BB8" w:rsidP="00015BA2">
            <w:pPr>
              <w:spacing w:after="0"/>
              <w:rPr>
                <w:i/>
                <w:iCs/>
              </w:rPr>
            </w:pPr>
            <w:r w:rsidRPr="00827BB8">
              <w:rPr>
                <w:color w:val="000000"/>
                <w:lang w:val="en-US" w:eastAsia="zh-CN"/>
              </w:rPr>
              <w:t>“</w:t>
            </w:r>
            <w:r w:rsidR="00015BA2" w:rsidRPr="00015BA2">
              <w:rPr>
                <w:i/>
                <w:iCs/>
              </w:rPr>
              <w:t>RP-191602 [2] provided some guidance on Cross-WG TEI CRs in RAN WGs:</w:t>
            </w:r>
          </w:p>
          <w:p w14:paraId="77F4ED59" w14:textId="77777777" w:rsidR="00015BA2" w:rsidRPr="00015BA2" w:rsidRDefault="00015BA2" w:rsidP="00015BA2">
            <w:pPr>
              <w:spacing w:after="0"/>
              <w:rPr>
                <w:i/>
                <w:iCs/>
              </w:rPr>
            </w:pPr>
            <w:r w:rsidRPr="00015BA2">
              <w:rPr>
                <w:i/>
                <w:iCs/>
              </w:rPr>
              <w:t>-</w:t>
            </w:r>
            <w:r w:rsidRPr="00015BA2">
              <w:rPr>
                <w:i/>
                <w:iCs/>
              </w:rPr>
              <w:tab/>
              <w:t>Cross WG TEI CRs are strongly discouraged</w:t>
            </w:r>
          </w:p>
          <w:p w14:paraId="0A42680C" w14:textId="77777777" w:rsidR="00015BA2" w:rsidRPr="00015BA2" w:rsidRDefault="00015BA2" w:rsidP="00015BA2">
            <w:pPr>
              <w:spacing w:after="0"/>
              <w:rPr>
                <w:i/>
                <w:iCs/>
              </w:rPr>
            </w:pPr>
            <w:r w:rsidRPr="00015BA2">
              <w:rPr>
                <w:i/>
                <w:iCs/>
              </w:rPr>
              <w:t>-</w:t>
            </w:r>
            <w:r w:rsidRPr="00015BA2">
              <w:rPr>
                <w:i/>
                <w:iCs/>
              </w:rPr>
              <w:tab/>
              <w:t>RAN1/2 TEI proposals with RAN4 impact to core requirements are strongly discouraged</w:t>
            </w:r>
          </w:p>
          <w:p w14:paraId="309E3973" w14:textId="77777777" w:rsidR="00015BA2" w:rsidRPr="00015BA2" w:rsidRDefault="00015BA2" w:rsidP="00015BA2">
            <w:pPr>
              <w:spacing w:after="0"/>
              <w:rPr>
                <w:i/>
                <w:iCs/>
              </w:rPr>
            </w:pPr>
            <w:r w:rsidRPr="00015BA2">
              <w:rPr>
                <w:i/>
                <w:iCs/>
              </w:rPr>
              <w:t>-</w:t>
            </w:r>
            <w:r w:rsidRPr="00015BA2">
              <w:rPr>
                <w:i/>
                <w:iCs/>
              </w:rPr>
              <w:tab/>
            </w:r>
            <w:bookmarkStart w:id="49" w:name="_Hlk67580046"/>
            <w:r w:rsidRPr="00015BA2">
              <w:rPr>
                <w:i/>
                <w:iCs/>
              </w:rPr>
              <w:t xml:space="preserve">RAN2 impact of RAN1/4-led TEI CRs shall be limited to RRC signalling of configuration parameters and </w:t>
            </w:r>
            <w:r w:rsidRPr="00015BA2">
              <w:rPr>
                <w:i/>
                <w:iCs/>
              </w:rPr>
              <w:tab/>
              <w:t>UE capabilities (no MAC impact, no RRC procedural impact, etc.)</w:t>
            </w:r>
            <w:bookmarkEnd w:id="49"/>
          </w:p>
          <w:p w14:paraId="410EC73F" w14:textId="77777777" w:rsidR="00015BA2" w:rsidRPr="00015BA2" w:rsidRDefault="00015BA2" w:rsidP="00015BA2">
            <w:pPr>
              <w:rPr>
                <w:i/>
                <w:iCs/>
              </w:rPr>
            </w:pPr>
            <w:bookmarkStart w:id="50" w:name="_Hlk67580600"/>
            <w:r w:rsidRPr="00015BA2">
              <w:rPr>
                <w:i/>
                <w:iCs/>
              </w:rPr>
              <w:t>Note: Ideally one RAN WG would take the decision about whether a TEI feature should be introduced or not and other RAN WGs then accept this decision and contribute their TEI CRs.</w:t>
            </w:r>
            <w:bookmarkEnd w:id="50"/>
          </w:p>
          <w:p w14:paraId="6EFE86E3" w14:textId="77777777" w:rsidR="00015BA2" w:rsidRPr="00015BA2" w:rsidRDefault="00015BA2" w:rsidP="00015BA2">
            <w:pPr>
              <w:rPr>
                <w:i/>
                <w:iCs/>
              </w:rPr>
            </w:pPr>
            <w:r w:rsidRPr="00015BA2">
              <w:rPr>
                <w:i/>
                <w:iCs/>
              </w:rPr>
              <w:t xml:space="preserve">But as </w:t>
            </w:r>
            <w:r w:rsidRPr="00015BA2">
              <w:rPr>
                <w:i/>
                <w:iCs/>
                <w:highlight w:val="yellow"/>
              </w:rPr>
              <w:t>this guidance was not forbidding Cross-WG TEI</w:t>
            </w:r>
            <w:r w:rsidRPr="00015BA2">
              <w:rPr>
                <w:i/>
                <w:iCs/>
              </w:rPr>
              <w:t xml:space="preserve"> CRs in RAN WGs some more requirements had to be defined how to guarantee traceability, consistency and visibility of this sort of CRs.</w:t>
            </w:r>
          </w:p>
          <w:p w14:paraId="59ECAF37" w14:textId="60138234" w:rsidR="00827BB8" w:rsidRPr="00015BA2" w:rsidRDefault="00015BA2" w:rsidP="00015BA2">
            <w:r w:rsidRPr="00015BA2">
              <w:rPr>
                <w:i/>
                <w:iCs/>
              </w:rPr>
              <w:t>The basic requirements discussed in section E. were endorsed by TSG RAN in RP-202867 [7] but further clarification/guidance is provided here.</w:t>
            </w:r>
            <w:r w:rsidR="00827BB8" w:rsidRPr="00827BB8">
              <w:rPr>
                <w:color w:val="000000"/>
                <w:lang w:val="en-US" w:eastAsia="zh-CN"/>
              </w:rPr>
              <w:t xml:space="preserve">” </w:t>
            </w:r>
          </w:p>
        </w:tc>
      </w:tr>
    </w:tbl>
    <w:p w14:paraId="6EDAC0A3" w14:textId="3E8F63CC" w:rsidR="00011006" w:rsidRDefault="00564F85" w:rsidP="00E1108E">
      <w:pPr>
        <w:spacing w:before="120" w:after="120"/>
        <w:jc w:val="both"/>
      </w:pPr>
      <w:r>
        <w:t xml:space="preserve">Regarding the required specs change to </w:t>
      </w:r>
      <w:r w:rsidR="00011006">
        <w:t xml:space="preserve">introduce Secnario#1 in RAN1 specs, the following switching cases were </w:t>
      </w:r>
      <w:r w:rsidR="002215B9">
        <w:t>identified</w:t>
      </w:r>
      <w:r w:rsidR="00365E90">
        <w:t xml:space="preserve"> by several companies</w:t>
      </w:r>
      <w:r w:rsidR="002215B9">
        <w:t>:</w:t>
      </w:r>
    </w:p>
    <w:tbl>
      <w:tblPr>
        <w:tblStyle w:val="TableGrid"/>
        <w:tblW w:w="0" w:type="auto"/>
        <w:tblLook w:val="04A0" w:firstRow="1" w:lastRow="0" w:firstColumn="1" w:lastColumn="0" w:noHBand="0" w:noVBand="1"/>
      </w:tblPr>
      <w:tblGrid>
        <w:gridCol w:w="9629"/>
      </w:tblGrid>
      <w:tr w:rsidR="00011006" w14:paraId="32375A0D" w14:textId="77777777" w:rsidTr="0021513C">
        <w:tc>
          <w:tcPr>
            <w:tcW w:w="9634" w:type="dxa"/>
          </w:tcPr>
          <w:p w14:paraId="13EE2175" w14:textId="77777777" w:rsidR="00011006" w:rsidRDefault="00011006" w:rsidP="002215B9">
            <w:pPr>
              <w:pStyle w:val="ListParagraph"/>
              <w:numPr>
                <w:ilvl w:val="0"/>
                <w:numId w:val="48"/>
              </w:numPr>
              <w:ind w:left="357" w:hanging="357"/>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31864B6A" w14:textId="77777777" w:rsidR="00011006" w:rsidRDefault="00011006" w:rsidP="00011006">
            <w:pPr>
              <w:pStyle w:val="ListParagraph"/>
              <w:numPr>
                <w:ilvl w:val="0"/>
                <w:numId w:val="48"/>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0807E70C" w14:textId="77777777" w:rsidR="00011006" w:rsidRPr="00751101" w:rsidRDefault="00011006" w:rsidP="00011006">
            <w:pPr>
              <w:pStyle w:val="ListParagraph"/>
              <w:numPr>
                <w:ilvl w:val="0"/>
                <w:numId w:val="48"/>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2F14045F" w14:textId="290DAB4D" w:rsidR="000E61CE" w:rsidRDefault="002215B9" w:rsidP="00E1108E">
      <w:pPr>
        <w:spacing w:before="120" w:after="120"/>
        <w:jc w:val="both"/>
      </w:pPr>
      <w:r>
        <w:t xml:space="preserve">The first two switching cases already exist in the current RAN1 specs for UL Tx switching (TS38.214, Section </w:t>
      </w:r>
      <w:r w:rsidRPr="00A25B59">
        <w:rPr>
          <w:bCs/>
        </w:rPr>
        <w:t>6.1.6.2.0</w:t>
      </w:r>
      <w:r>
        <w:rPr>
          <w:bCs/>
        </w:rPr>
        <w:t>).</w:t>
      </w:r>
      <w:r w:rsidR="00011006">
        <w:t xml:space="preserve"> </w:t>
      </w:r>
      <w:r>
        <w:t>T</w:t>
      </w:r>
      <w:r w:rsidR="00011006">
        <w:t xml:space="preserve">wo companies provided detailed draft </w:t>
      </w:r>
      <w:r w:rsidR="00DE5A5A">
        <w:t>TP</w:t>
      </w:r>
      <w:r>
        <w:t xml:space="preserve"> to integrate these cases into TS38.214. The only difference between the two CRs is whether there will be </w:t>
      </w:r>
      <w:r w:rsidRPr="008655DF">
        <w:t xml:space="preserve">new </w:t>
      </w:r>
      <w:r>
        <w:t>UE capability</w:t>
      </w:r>
      <w:r w:rsidRPr="008655DF">
        <w:t xml:space="preserve"> for </w:t>
      </w:r>
      <w:r>
        <w:t xml:space="preserve">the </w:t>
      </w:r>
      <w:r w:rsidRPr="008655DF">
        <w:t>switching period</w:t>
      </w:r>
      <w:r>
        <w:t xml:space="preserve"> for Scenario#1, similar to R17 and R18 UL Tx switching.</w:t>
      </w:r>
      <w:r w:rsidR="00A429D7">
        <w:t xml:space="preserve"> If RAN4 agreed a </w:t>
      </w:r>
      <w:r w:rsidR="00A429D7" w:rsidRPr="008655DF">
        <w:t xml:space="preserve">new </w:t>
      </w:r>
      <w:r w:rsidR="00A429D7">
        <w:t>UE capability</w:t>
      </w:r>
      <w:r w:rsidR="00A429D7" w:rsidRPr="008655DF">
        <w:t xml:space="preserve"> for </w:t>
      </w:r>
      <w:r w:rsidR="00A429D7">
        <w:t xml:space="preserve">the </w:t>
      </w:r>
      <w:r w:rsidR="00A429D7" w:rsidRPr="008655DF">
        <w:t>switching period</w:t>
      </w:r>
      <w:r w:rsidR="00A429D7">
        <w:t xml:space="preserve"> for Scenario#1, RAN1 can add this capability to the proposed TP below.</w:t>
      </w:r>
      <w:r w:rsidR="0098394A">
        <w:t xml:space="preserve"> </w:t>
      </w:r>
    </w:p>
    <w:bookmarkEnd w:id="48"/>
    <w:p w14:paraId="3D9F7795" w14:textId="44821CE7" w:rsidR="000E61CE" w:rsidRDefault="000E61CE" w:rsidP="00AC45BC">
      <w:pPr>
        <w:pStyle w:val="Heading3"/>
      </w:pPr>
      <w:r>
        <w:t>Proposal#1</w:t>
      </w:r>
    </w:p>
    <w:p w14:paraId="2F6203F1" w14:textId="77777777" w:rsidR="000E61CE" w:rsidRDefault="000E61CE" w:rsidP="000E61CE">
      <w:pPr>
        <w:rPr>
          <w:rFonts w:eastAsiaTheme="minorEastAsia"/>
          <w:b/>
          <w:lang w:eastAsia="zh-CN"/>
        </w:rPr>
      </w:pPr>
      <w:r>
        <w:rPr>
          <w:rFonts w:eastAsiaTheme="minorEastAsia" w:hint="eastAsia"/>
          <w:b/>
          <w:lang w:eastAsia="zh-CN"/>
        </w:rPr>
        <w:t>Proposed Agreement:</w:t>
      </w:r>
    </w:p>
    <w:p w14:paraId="1E4F1702" w14:textId="63D114DA" w:rsidR="000E61CE" w:rsidRDefault="00125D56" w:rsidP="000E61CE">
      <w:pPr>
        <w:rPr>
          <w:i/>
          <w:iCs/>
        </w:rPr>
      </w:pPr>
      <w:r>
        <w:rPr>
          <w:i/>
          <w:iCs/>
        </w:rPr>
        <w:t>A</w:t>
      </w:r>
      <w:r w:rsidRPr="00125D56">
        <w:rPr>
          <w:i/>
          <w:iCs/>
        </w:rPr>
        <w:t xml:space="preserve">dopt the following TP to TS38.214 </w:t>
      </w: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sidR="00DE5A5A">
        <w:rPr>
          <w:i/>
          <w:iCs/>
        </w:rPr>
        <w:t>in RAN1 specifications</w:t>
      </w:r>
      <w:r w:rsidR="000E61CE" w:rsidRPr="000E61CE">
        <w:rPr>
          <w:i/>
          <w:iCs/>
        </w:rPr>
        <w:t>:</w:t>
      </w:r>
    </w:p>
    <w:tbl>
      <w:tblPr>
        <w:tblStyle w:val="TableGrid"/>
        <w:tblW w:w="0" w:type="auto"/>
        <w:tblInd w:w="137" w:type="dxa"/>
        <w:tblLook w:val="04A0" w:firstRow="1" w:lastRow="0" w:firstColumn="1" w:lastColumn="0" w:noHBand="0" w:noVBand="1"/>
      </w:tblPr>
      <w:tblGrid>
        <w:gridCol w:w="9356"/>
      </w:tblGrid>
      <w:tr w:rsidR="002215B9" w:rsidRPr="00A25B59" w14:paraId="482D403E" w14:textId="77777777" w:rsidTr="002215B9">
        <w:tc>
          <w:tcPr>
            <w:tcW w:w="9356" w:type="dxa"/>
          </w:tcPr>
          <w:p w14:paraId="583CEB79" w14:textId="77777777" w:rsidR="002215B9" w:rsidRPr="00A25B59" w:rsidRDefault="002215B9" w:rsidP="0021513C">
            <w:pPr>
              <w:pStyle w:val="Heading5"/>
              <w:numPr>
                <w:ilvl w:val="0"/>
                <w:numId w:val="0"/>
              </w:numPr>
              <w:ind w:left="992" w:hanging="992"/>
              <w:rPr>
                <w:bCs/>
                <w:sz w:val="20"/>
                <w:lang w:val="en-US" w:eastAsia="zh-CN"/>
              </w:rPr>
            </w:pPr>
            <w:r w:rsidRPr="00A25B59">
              <w:rPr>
                <w:bCs/>
                <w:sz w:val="20"/>
              </w:rPr>
              <w:lastRenderedPageBreak/>
              <w:t>6.1.6.2.0</w:t>
            </w:r>
            <w:r w:rsidRPr="00A25B59">
              <w:rPr>
                <w:bCs/>
                <w:sz w:val="20"/>
              </w:rPr>
              <w:tab/>
              <w:t>Uplink switching with two uplink bands</w:t>
            </w:r>
          </w:p>
          <w:p w14:paraId="342258ED" w14:textId="48C42696" w:rsidR="002215B9" w:rsidRPr="00A25B59" w:rsidRDefault="002215B9" w:rsidP="0021513C">
            <w:r w:rsidRPr="00A25B59">
              <w:t xml:space="preserve">For a UE </w:t>
            </w:r>
            <w:r w:rsidRPr="00A25B59">
              <w:rPr>
                <w:lang w:val="en-US"/>
              </w:rPr>
              <w:t xml:space="preserve">indicating a capability for uplink switching with </w:t>
            </w:r>
            <w:r w:rsidRPr="00A25B59">
              <w:rPr>
                <w:rFonts w:eastAsia="Times New Roman"/>
                <w:i/>
                <w:lang w:eastAsia="en-GB"/>
              </w:rPr>
              <w:t>BandCombination-UplinkTxSwitch</w:t>
            </w:r>
            <w:r w:rsidRPr="00A25B59">
              <w:rPr>
                <w:color w:val="FF0000"/>
                <w:u w:val="single"/>
              </w:rPr>
              <w:t>,</w:t>
            </w:r>
            <w:r w:rsidRPr="00A25B59">
              <w:rPr>
                <w:strike/>
                <w:color w:val="FF0000"/>
                <w:lang w:val="en-US"/>
              </w:rPr>
              <w:t xml:space="preserve"> </w:t>
            </w:r>
            <w:r w:rsidRPr="00A25B59">
              <w:rPr>
                <w:iCs/>
                <w:strike/>
                <w:color w:val="FF0000"/>
                <w:lang w:eastAsia="en-GB"/>
              </w:rPr>
              <w:t>or</w:t>
            </w:r>
            <w:r w:rsidRPr="00A25B59">
              <w:rPr>
                <w:iCs/>
                <w:lang w:eastAsia="en-GB"/>
              </w:rPr>
              <w:t xml:space="preserve"> </w:t>
            </w:r>
            <w:r w:rsidRPr="00A25B59">
              <w:rPr>
                <w:i/>
                <w:lang w:eastAsia="en-GB"/>
              </w:rPr>
              <w:t>uplinkTxSwitchingPeriod2T2T</w:t>
            </w:r>
            <w:r w:rsidRPr="00A25B59">
              <w:rPr>
                <w:rFonts w:hint="eastAsia"/>
                <w:color w:val="FF0000"/>
                <w:u w:val="single"/>
                <w:lang w:val="en-US" w:eastAsia="zh-CN"/>
              </w:rPr>
              <w:t xml:space="preserve"> or </w:t>
            </w:r>
            <w:r w:rsidRPr="00A25B59">
              <w:rPr>
                <w:rFonts w:hint="eastAsia"/>
                <w:i/>
                <w:color w:val="FF0000"/>
                <w:u w:val="single"/>
                <w:lang w:val="en-US" w:eastAsia="zh-CN"/>
              </w:rPr>
              <w:t>[</w:t>
            </w:r>
            <w:r w:rsidR="00125D56">
              <w:rPr>
                <w:i/>
                <w:color w:val="FF0000"/>
                <w:u w:val="single"/>
                <w:lang w:eastAsia="zh-CN"/>
              </w:rPr>
              <w:t>UL-</w:t>
            </w:r>
            <w:r w:rsidRPr="00A25B59">
              <w:rPr>
                <w:i/>
                <w:color w:val="FF0000"/>
                <w:u w:val="single"/>
                <w:lang w:eastAsia="en-GB"/>
              </w:rPr>
              <w:t>TxSwitching</w:t>
            </w:r>
            <w:r w:rsidRPr="00A25B59">
              <w:rPr>
                <w:rFonts w:hint="eastAsia"/>
                <w:i/>
                <w:color w:val="FF0000"/>
                <w:u w:val="single"/>
                <w:lang w:val="en-US" w:eastAsia="zh-CN"/>
              </w:rPr>
              <w:t>3TxScenario1]</w:t>
            </w:r>
            <w:r w:rsidRPr="00A25B59">
              <w:rPr>
                <w:lang w:val="en-US"/>
              </w:rPr>
              <w:t xml:space="preserve"> for a band combination, and </w:t>
            </w:r>
            <w:r w:rsidRPr="00A25B59">
              <w:t>if it is for that band combination configured with uplink carrier aggregation:</w:t>
            </w:r>
          </w:p>
          <w:p w14:paraId="24BA3904" w14:textId="77777777" w:rsidR="002215B9" w:rsidRPr="00A25B59" w:rsidRDefault="002215B9" w:rsidP="0021513C">
            <w:pPr>
              <w:pStyle w:val="B1"/>
            </w:pPr>
            <w:r w:rsidRPr="00A25B59">
              <w:t>-</w:t>
            </w:r>
            <w:r w:rsidRPr="00A25B59">
              <w:tab/>
              <w:t xml:space="preserve">If the UE is configured with uplink switching with parameter </w:t>
            </w:r>
            <w:r w:rsidRPr="00A25B59">
              <w:rPr>
                <w:i/>
                <w:iCs/>
              </w:rPr>
              <w:t>uplinkTxSwitching</w:t>
            </w:r>
            <w:r w:rsidRPr="00A25B5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25B59">
              <w:rPr>
                <w:b/>
              </w:rPr>
              <w:t xml:space="preserve"> </w:t>
            </w:r>
            <w:r w:rsidRPr="00A25B59">
              <w:t>or based on a higher layer configuration(s):</w:t>
            </w:r>
          </w:p>
          <w:p w14:paraId="172A1BC8" w14:textId="77777777" w:rsidR="002215B9" w:rsidRPr="00A25B59" w:rsidRDefault="002215B9" w:rsidP="0021513C">
            <w:pPr>
              <w:pStyle w:val="B2"/>
            </w:pPr>
            <w:r w:rsidRPr="00A25B59">
              <w:t>-</w:t>
            </w:r>
            <w:r w:rsidRPr="00A25B59">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45788C84" w14:textId="77777777" w:rsidR="002215B9" w:rsidRPr="00A25B59" w:rsidRDefault="002215B9" w:rsidP="0021513C">
            <w:pPr>
              <w:pStyle w:val="B2"/>
            </w:pPr>
            <w:r w:rsidRPr="00A25B59">
              <w:t>-</w:t>
            </w:r>
            <w:r w:rsidRPr="00A25B59">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 </w:t>
            </w:r>
          </w:p>
          <w:p w14:paraId="3CB37B05"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i/>
                <w:iCs/>
                <w:lang w:val="en-US"/>
              </w:rPr>
              <w:t xml:space="preserve"> </w:t>
            </w:r>
            <w:r w:rsidRPr="00A25B59">
              <w:rPr>
                <w:lang w:val="en-US"/>
              </w:rPr>
              <w:t>set to '</w:t>
            </w:r>
            <w:r w:rsidRPr="00A25B59">
              <w:rPr>
                <w:rFonts w:eastAsia="Times New Roman"/>
                <w:iCs/>
              </w:rPr>
              <w:t>switchedUL'</w:t>
            </w:r>
            <w:r w:rsidRPr="00A25B5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4C834B34"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rPr>
                <w:rFonts w:hint="eastAsia"/>
                <w:iCs/>
                <w:lang w:val="en-US" w:eastAsia="zh-CN"/>
              </w:rPr>
              <w:t xml:space="preserve"> </w:t>
            </w:r>
            <w:r w:rsidRPr="00A25B59">
              <w:rPr>
                <w:rFonts w:hint="eastAsia"/>
                <w:iCs/>
                <w:color w:val="FF0000"/>
                <w:u w:val="single"/>
                <w:lang w:val="en-US" w:eastAsia="zh-CN"/>
              </w:rPr>
              <w:t xml:space="preserve">or </w:t>
            </w:r>
            <w:r w:rsidRPr="00A25B59">
              <w:rPr>
                <w:iCs/>
                <w:color w:val="FF0000"/>
                <w:u w:val="single"/>
                <w:lang w:val="en-US" w:eastAsia="zh-CN"/>
              </w:rPr>
              <w:t>configured with</w:t>
            </w:r>
            <w:r w:rsidRPr="00A25B59">
              <w:rPr>
                <w:rFonts w:hint="eastAsia"/>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63E8E24E"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783EB10F"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t xml:space="preserve"> set to '</w:t>
            </w:r>
            <w:r w:rsidRPr="00A25B59">
              <w:rPr>
                <w:iCs/>
              </w:rPr>
              <w:t>dualUL'</w:t>
            </w:r>
            <w:r w:rsidRPr="00A25B59">
              <w:t xml:space="preserve">, if the UE is configured with </w:t>
            </w:r>
            <w:r w:rsidRPr="00A25B59">
              <w:rPr>
                <w:i/>
              </w:rPr>
              <w:t>uplinkTxSwitching-DualUL-TxState</w:t>
            </w:r>
            <w:r w:rsidRPr="00A25B59">
              <w:rPr>
                <w:iCs/>
              </w:rPr>
              <w:t xml:space="preserve"> set to 'oneT'</w:t>
            </w:r>
            <w:r w:rsidRPr="00A25B5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181B8DC7" w14:textId="77777777" w:rsidR="002215B9" w:rsidRPr="00A25B59" w:rsidRDefault="002215B9" w:rsidP="0021513C">
            <w:pPr>
              <w:pStyle w:val="B2"/>
            </w:pPr>
            <w:r w:rsidRPr="00A25B59">
              <w:t>-</w:t>
            </w:r>
            <w:r w:rsidRPr="00A25B59">
              <w:tab/>
              <w:t xml:space="preserve">If </w:t>
            </w:r>
            <w:r w:rsidRPr="00A25B59">
              <w:rPr>
                <w:i/>
                <w:iCs/>
              </w:rPr>
              <w:t>uplinkTxSwitching-2T-Mode</w:t>
            </w:r>
            <w:r w:rsidRPr="00A25B59">
              <w:t xml:space="preserve"> </w:t>
            </w:r>
            <w:r w:rsidRPr="00A25B59">
              <w:rPr>
                <w:rFonts w:hint="eastAsia"/>
                <w:iCs/>
                <w:color w:val="FF0000"/>
                <w:u w:val="single"/>
                <w:lang w:val="en-US" w:eastAsia="zh-CN"/>
              </w:rPr>
              <w:t xml:space="preserve">or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741AD28C" w14:textId="77777777" w:rsidR="002215B9" w:rsidRPr="00A25B59" w:rsidRDefault="002215B9" w:rsidP="0021513C">
            <w:pPr>
              <w:pStyle w:val="B2"/>
            </w:pPr>
            <w:r w:rsidRPr="00A25B59">
              <w:t>-</w:t>
            </w:r>
            <w:r w:rsidRPr="00A25B59">
              <w:tab/>
            </w:r>
            <w:r w:rsidRPr="00A25B59">
              <w:rPr>
                <w:color w:val="FF0000"/>
                <w:u w:val="single"/>
              </w:rPr>
              <w:t xml:space="preserve">If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rPr>
                <w:color w:val="FF0000"/>
                <w:u w:val="single"/>
              </w:rPr>
              <w:t>is configured, when the UE is to transmit a 2-port transmission on one uplink carrier on one band</w:t>
            </w:r>
            <w:r w:rsidRPr="00A25B59">
              <w:rPr>
                <w:rFonts w:hint="eastAsia"/>
                <w:color w:val="FF0000"/>
                <w:u w:val="single"/>
                <w:lang w:val="en-US" w:eastAsia="zh-CN"/>
              </w:rPr>
              <w:t xml:space="preserve"> </w:t>
            </w:r>
            <w:r w:rsidRPr="00A25B59">
              <w:rPr>
                <w:color w:val="FF0000"/>
                <w:u w:val="single"/>
              </w:rPr>
              <w:t>and if the preceding uplink transmission was a 1-port transmission on another uplink carrier on another band</w:t>
            </w:r>
            <w:r w:rsidRPr="00A25B59">
              <w:rPr>
                <w:rFonts w:hint="eastAsia"/>
                <w:color w:val="FF0000"/>
                <w:u w:val="single"/>
                <w:lang w:val="en-US" w:eastAsia="zh-CN"/>
              </w:rPr>
              <w:t xml:space="preserve"> </w:t>
            </w:r>
            <w:r w:rsidRPr="00A25B59">
              <w:rPr>
                <w:color w:val="FF0000"/>
                <w:u w:val="single"/>
              </w:rPr>
              <w:t xml:space="preserve">and the UE is under the operation state in which 2-port transmission can be supported </w:t>
            </w:r>
            <w:r w:rsidRPr="00A25B59">
              <w:rPr>
                <w:rFonts w:hint="eastAsia"/>
                <w:color w:val="FF0000"/>
                <w:u w:val="single"/>
                <w:lang w:val="en-US" w:eastAsia="zh-CN"/>
              </w:rPr>
              <w:t>i</w:t>
            </w:r>
            <w:r w:rsidRPr="00A25B59">
              <w:rPr>
                <w:color w:val="FF0000"/>
                <w:u w:val="single"/>
              </w:rPr>
              <w:t xml:space="preserve">n the same </w:t>
            </w:r>
            <w:r w:rsidRPr="00A25B59">
              <w:rPr>
                <w:rFonts w:hint="eastAsia"/>
                <w:color w:val="FF0000"/>
                <w:u w:val="single"/>
                <w:lang w:val="en-US" w:eastAsia="zh-CN"/>
              </w:rPr>
              <w:t>band</w:t>
            </w:r>
            <w:r w:rsidRPr="00A25B59">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sidRPr="00A25B59">
              <w:rPr>
                <w:color w:val="FF0000"/>
                <w:u w:val="single"/>
              </w:rPr>
              <w:t xml:space="preserve"> on any of the carriers.</w:t>
            </w:r>
          </w:p>
          <w:p w14:paraId="440C3B19" w14:textId="77777777" w:rsidR="002215B9" w:rsidRPr="00A25B59" w:rsidRDefault="002215B9" w:rsidP="0021513C">
            <w:pPr>
              <w:pStyle w:val="B2"/>
              <w:rPr>
                <w:lang w:val="en-US"/>
              </w:rPr>
            </w:pPr>
            <w:r w:rsidRPr="00A25B59">
              <w:rPr>
                <w:lang w:val="en-US"/>
              </w:rPr>
              <w:t>-</w:t>
            </w:r>
            <w:r w:rsidRPr="00A25B59">
              <w:rPr>
                <w:lang w:val="en-US"/>
              </w:rPr>
              <w:tab/>
            </w:r>
            <w:r w:rsidRPr="00A25B59">
              <w:t xml:space="preserve">The UE </w:t>
            </w:r>
            <w:r w:rsidRPr="00A25B59">
              <w:rPr>
                <w:lang w:val="en-US"/>
              </w:rPr>
              <w:t>is</w:t>
            </w:r>
            <w:r w:rsidRPr="00A25B59">
              <w:t xml:space="preserve"> not </w:t>
            </w:r>
            <w:r w:rsidRPr="00A25B59">
              <w:rPr>
                <w:lang w:val="en-US"/>
              </w:rPr>
              <w:t>expected to be scheduled or configured with uplink transmissions that result in simultaneous transmission on two antenna ports on one uplink carrier</w:t>
            </w:r>
            <w:r w:rsidRPr="00A25B59">
              <w:t xml:space="preserve"> on one band</w:t>
            </w:r>
            <w:r w:rsidRPr="00A25B59">
              <w:rPr>
                <w:lang w:val="en-US"/>
              </w:rPr>
              <w:t>, and any transmission on another uplink carrier</w:t>
            </w:r>
            <w:r w:rsidRPr="00A25B59">
              <w:t xml:space="preserve"> on another band</w:t>
            </w:r>
            <w:r w:rsidRPr="00A25B59">
              <w:rPr>
                <w:lang w:val="en-US"/>
              </w:rPr>
              <w:t>.</w:t>
            </w:r>
          </w:p>
          <w:p w14:paraId="2443F9D6" w14:textId="77777777" w:rsidR="002215B9" w:rsidRPr="00A25B59" w:rsidRDefault="002215B9" w:rsidP="0021513C">
            <w:pPr>
              <w:pStyle w:val="B1"/>
            </w:pPr>
            <w:r w:rsidRPr="00A25B59">
              <w:t>-</w:t>
            </w:r>
            <w:r w:rsidRPr="00A25B59">
              <w:tab/>
              <w:t>In all other cases the UE is expected to transmit normally all uplink transmissions without interruptions.</w:t>
            </w:r>
          </w:p>
          <w:p w14:paraId="5ED452B8" w14:textId="77777777" w:rsidR="002215B9" w:rsidRPr="00A25B59" w:rsidRDefault="002215B9" w:rsidP="0021513C">
            <w:pPr>
              <w:jc w:val="center"/>
              <w:rPr>
                <w:b/>
              </w:rPr>
            </w:pPr>
            <w:r w:rsidRPr="002215B9">
              <w:rPr>
                <w:b/>
                <w:highlight w:val="yellow"/>
              </w:rPr>
              <w:t>&lt; Unchanged parts are omitted &gt;</w:t>
            </w:r>
          </w:p>
          <w:p w14:paraId="12763DBB" w14:textId="77777777" w:rsidR="002215B9" w:rsidRPr="00A25B59" w:rsidRDefault="002215B9" w:rsidP="0021513C">
            <w:pPr>
              <w:keepNext/>
              <w:keepLines/>
              <w:spacing w:before="120"/>
              <w:outlineLvl w:val="2"/>
              <w:rPr>
                <w:rFonts w:ascii="Arial" w:hAnsi="Arial"/>
                <w:color w:val="000000"/>
                <w:lang w:val="x-none"/>
              </w:rPr>
            </w:pPr>
            <w:r w:rsidRPr="00A25B59">
              <w:rPr>
                <w:rFonts w:ascii="Arial" w:hAnsi="Arial"/>
                <w:color w:val="000000"/>
                <w:lang w:val="x-none"/>
              </w:rPr>
              <w:t>6.2.1</w:t>
            </w:r>
            <w:r w:rsidRPr="00A25B59">
              <w:rPr>
                <w:rFonts w:ascii="Arial" w:hAnsi="Arial"/>
                <w:color w:val="000000"/>
                <w:lang w:val="x-none"/>
              </w:rPr>
              <w:tab/>
              <w:t>UE sounding procedure</w:t>
            </w:r>
          </w:p>
          <w:p w14:paraId="5D2ADD17" w14:textId="77777777" w:rsidR="002215B9" w:rsidRPr="00A25B59" w:rsidRDefault="002215B9" w:rsidP="0021513C">
            <w:pPr>
              <w:jc w:val="center"/>
              <w:rPr>
                <w:b/>
              </w:rPr>
            </w:pPr>
            <w:r w:rsidRPr="002215B9">
              <w:rPr>
                <w:b/>
                <w:highlight w:val="yellow"/>
              </w:rPr>
              <w:lastRenderedPageBreak/>
              <w:t>&lt; Unchanged parts are omitted &gt;</w:t>
            </w:r>
          </w:p>
          <w:p w14:paraId="09777815" w14:textId="77777777" w:rsidR="002215B9" w:rsidRPr="00A25B59" w:rsidRDefault="002215B9" w:rsidP="0021513C">
            <w:pPr>
              <w:rPr>
                <w:rFonts w:eastAsia="MS Mincho"/>
                <w:lang w:val="en-US" w:eastAsia="ja-JP"/>
              </w:rPr>
            </w:pPr>
            <w:r w:rsidRPr="00A25B59">
              <w:rPr>
                <w:rFonts w:eastAsia="MS Mincho"/>
                <w:lang w:val="en-US" w:eastAsia="ja-JP"/>
              </w:rPr>
              <w:t xml:space="preserve">For a UE configured with one or more SRS resource configuration(s), and when the higher layer parameter </w:t>
            </w:r>
            <w:r w:rsidRPr="00A25B59">
              <w:rPr>
                <w:i/>
              </w:rPr>
              <w:t>resourceType</w:t>
            </w:r>
            <w:r w:rsidRPr="00A25B59">
              <w:rPr>
                <w:i/>
                <w:color w:val="000000"/>
              </w:rPr>
              <w:t xml:space="preserve"> </w:t>
            </w:r>
            <w:r w:rsidRPr="00A25B59">
              <w:rPr>
                <w:color w:val="000000"/>
              </w:rPr>
              <w:t>in</w:t>
            </w:r>
            <w:r w:rsidRPr="00A25B59">
              <w:rPr>
                <w:i/>
                <w:color w:val="000000"/>
              </w:rPr>
              <w:t xml:space="preserve"> SRS-Resource</w:t>
            </w:r>
            <w:r w:rsidRPr="00A25B59">
              <w:t xml:space="preserve"> or </w:t>
            </w:r>
            <w:r w:rsidRPr="00A25B59">
              <w:rPr>
                <w:i/>
                <w:color w:val="000000"/>
              </w:rPr>
              <w:t>SRS-PosResource</w:t>
            </w:r>
            <w:r w:rsidRPr="00A25B59">
              <w:t xml:space="preserve"> </w:t>
            </w:r>
            <w:r w:rsidRPr="00A25B59">
              <w:rPr>
                <w:rFonts w:eastAsia="MS Mincho"/>
                <w:lang w:val="en-US" w:eastAsia="ja-JP"/>
              </w:rPr>
              <w:t>is set to 'aperiodic':</w:t>
            </w:r>
          </w:p>
          <w:p w14:paraId="47467141" w14:textId="77777777" w:rsidR="002215B9" w:rsidRPr="00A25B59" w:rsidRDefault="002215B9" w:rsidP="0021513C">
            <w:pPr>
              <w:pStyle w:val="B1"/>
              <w:rPr>
                <w:rFonts w:eastAsia="MS Mincho"/>
                <w:lang w:val="en-US" w:eastAsia="ja-JP"/>
              </w:rPr>
            </w:pPr>
            <w:r w:rsidRPr="00A25B59">
              <w:rPr>
                <w:lang w:val="en-US"/>
              </w:rPr>
              <w:t>-</w:t>
            </w:r>
            <w:r w:rsidRPr="00A25B59">
              <w:rPr>
                <w:lang w:val="en-US"/>
              </w:rPr>
              <w:tab/>
              <w:t>the UE receives a configuration of SRS resource sets,</w:t>
            </w:r>
          </w:p>
          <w:p w14:paraId="7473AA38" w14:textId="77777777" w:rsidR="002215B9" w:rsidRPr="00A25B59" w:rsidRDefault="002215B9" w:rsidP="0021513C">
            <w:pPr>
              <w:pStyle w:val="B1"/>
              <w:rPr>
                <w:lang w:val="en-US"/>
              </w:rPr>
            </w:pPr>
            <w:r w:rsidRPr="00A25B59">
              <w:rPr>
                <w:lang w:val="en-US"/>
              </w:rPr>
              <w:t>-</w:t>
            </w:r>
            <w:r w:rsidRPr="00A25B59">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Pr>
                <w:i/>
                <w:vertAlign w:val="subscript"/>
                <w:lang w:val="en-US"/>
              </w:rPr>
              <w:t xml:space="preserve"> </w:t>
            </w:r>
            <w:r w:rsidRPr="00A25B59">
              <w:rPr>
                <w:lang w:val="en-US"/>
              </w:rPr>
              <w:t>symbols and an additional time duration</w:t>
            </w:r>
            <w:r w:rsidRPr="00A25B59">
              <w:rPr>
                <w:i/>
                <w:lang w:val="en-US"/>
              </w:rPr>
              <w:t xml:space="preserve"> </w:t>
            </w:r>
            <w:r w:rsidRPr="00A25B59">
              <w:rPr>
                <w:lang w:val="en-US"/>
              </w:rPr>
              <w:t xml:space="preserve"> </w:t>
            </w:r>
            <w:r w:rsidRPr="00A25B59">
              <w:rPr>
                <w:i/>
                <w:lang w:val="en-US"/>
              </w:rPr>
              <w:t>T</w:t>
            </w:r>
            <w:r w:rsidRPr="00A25B59">
              <w:rPr>
                <w:i/>
                <w:vertAlign w:val="subscript"/>
                <w:lang w:val="en-US"/>
              </w:rPr>
              <w:t>switch</w:t>
            </w:r>
            <w:r w:rsidRPr="00A25B59">
              <w:rPr>
                <w:lang w:val="en-US"/>
              </w:rPr>
              <w:t xml:space="preserve">. Otherwise,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Pr="00A25B59">
              <w:rPr>
                <w:lang w:val="en-US"/>
              </w:rPr>
              <w:t xml:space="preserve"> +14 symbols and an additional time duration </w:t>
            </w:r>
            <w:r w:rsidRPr="00A25B59">
              <w:rPr>
                <w:i/>
                <w:lang w:val="en-US"/>
              </w:rPr>
              <w:t>T</w:t>
            </w:r>
            <w:r w:rsidRPr="00A25B59">
              <w:rPr>
                <w:i/>
                <w:vertAlign w:val="subscript"/>
                <w:lang w:val="en-US"/>
              </w:rPr>
              <w:t>switch</w:t>
            </w:r>
            <w:r w:rsidRPr="00A25B59">
              <w:rPr>
                <w:lang w:val="en-US"/>
              </w:rPr>
              <w:t xml:space="preserve">. </w:t>
            </w:r>
            <w:r w:rsidRPr="00A25B59">
              <w:rPr>
                <w:lang w:val="en-US" w:eastAsia="zh-CN"/>
              </w:rPr>
              <w:t>T</w:t>
            </w:r>
            <w:r w:rsidRPr="00A25B59">
              <w:rPr>
                <w:lang w:val="en-US"/>
              </w:rPr>
              <w:t xml:space="preserve">he minimal time interval unit of OFDM symbol is counted based on the minimum subcarrier spacing given by </w:t>
            </w:r>
            <w:r w:rsidRPr="00A25B59">
              <w:t>min(</w:t>
            </w:r>
            <w:r w:rsidRPr="00A25B59">
              <w:rPr>
                <w:i/>
              </w:rPr>
              <w:t>µ</w:t>
            </w:r>
            <w:r w:rsidRPr="00A25B59">
              <w:rPr>
                <w:i/>
                <w:vertAlign w:val="subscript"/>
                <w:lang w:val="en-US"/>
              </w:rPr>
              <w:t>PDCCH</w:t>
            </w:r>
            <w:r w:rsidRPr="00A25B59">
              <w:rPr>
                <w:i/>
                <w:vertAlign w:val="subscript"/>
              </w:rPr>
              <w:t>,</w:t>
            </w:r>
            <w:r w:rsidRPr="00A25B59">
              <w:rPr>
                <w:i/>
              </w:rPr>
              <w:t xml:space="preserve"> µ</w:t>
            </w:r>
            <w:r w:rsidRPr="00A25B59">
              <w:rPr>
                <w:i/>
                <w:vertAlign w:val="subscript"/>
              </w:rPr>
              <w:t>UL</w:t>
            </w:r>
            <w:r w:rsidRPr="00A25B59">
              <w:t>)</w:t>
            </w:r>
            <w:r w:rsidRPr="00A25B59">
              <w:rPr>
                <w:lang w:val="en-US"/>
              </w:rPr>
              <w:t xml:space="preserve"> where </w:t>
            </w:r>
            <w:r w:rsidRPr="00A25B59">
              <w:rPr>
                <w:i/>
              </w:rPr>
              <w:t>µ</w:t>
            </w:r>
            <w:r w:rsidRPr="00A25B59">
              <w:rPr>
                <w:i/>
                <w:vertAlign w:val="subscript"/>
              </w:rPr>
              <w:t>UL</w:t>
            </w:r>
            <w:r w:rsidRPr="00A25B59">
              <w:rPr>
                <w:lang w:val="en-US"/>
              </w:rPr>
              <w:t xml:space="preserve"> is given by </w:t>
            </w:r>
            <w:r w:rsidRPr="00A25B59">
              <w:t>min(</w:t>
            </w:r>
            <w:r w:rsidRPr="00A25B59">
              <w:rPr>
                <w:i/>
              </w:rPr>
              <w:t>µ</w:t>
            </w:r>
            <w:r w:rsidRPr="00A25B59">
              <w:rPr>
                <w:i/>
                <w:vertAlign w:val="subscript"/>
              </w:rPr>
              <w:t>UL,carrier1,</w:t>
            </w:r>
            <w:r w:rsidRPr="00A25B59">
              <w:rPr>
                <w:i/>
              </w:rPr>
              <w:t xml:space="preserve"> µ</w:t>
            </w:r>
            <w:r w:rsidRPr="00A25B59">
              <w:rPr>
                <w:i/>
                <w:vertAlign w:val="subscript"/>
              </w:rPr>
              <w:t>UL,carrier2</w:t>
            </w:r>
            <w:r w:rsidRPr="00A25B59">
              <w:rPr>
                <w:i/>
                <w:vertAlign w:val="subscript"/>
                <w:lang w:val="en-US"/>
              </w:rPr>
              <w:t>,</w:t>
            </w:r>
            <w:r w:rsidRPr="00A25B59">
              <w:rPr>
                <w:i/>
                <w:lang w:val="en-US"/>
              </w:rPr>
              <w:t xml:space="preserve"> </w:t>
            </w:r>
            <w:r w:rsidRPr="00A25B59">
              <w:rPr>
                <w:i/>
              </w:rPr>
              <w:t>µ</w:t>
            </w:r>
            <w:r w:rsidRPr="00A25B59">
              <w:rPr>
                <w:i/>
                <w:vertAlign w:val="subscript"/>
                <w:lang w:val="en-US"/>
              </w:rPr>
              <w:t>SRS</w:t>
            </w:r>
            <w:r w:rsidRPr="00A25B59">
              <w:t xml:space="preserve">) </w:t>
            </w:r>
            <w:r w:rsidRPr="00A25B59">
              <w:rPr>
                <w:lang w:val="en-US"/>
              </w:rPr>
              <w:t xml:space="preserve">when </w:t>
            </w:r>
            <w:r w:rsidRPr="00A25B59">
              <w:t xml:space="preserve">the UE </w:t>
            </w:r>
            <w:r w:rsidRPr="00A25B59">
              <w:rPr>
                <w:lang w:val="en-US"/>
              </w:rPr>
              <w:t xml:space="preserve">is </w:t>
            </w:r>
            <w:r w:rsidRPr="00A25B59">
              <w:t xml:space="preserve">configured with the higher layer parameter </w:t>
            </w:r>
            <w:r w:rsidRPr="00A25B59">
              <w:rPr>
                <w:i/>
                <w:iCs/>
                <w:lang w:val="en-AU"/>
              </w:rPr>
              <w:t>uplinkTxSwitchingOption</w:t>
            </w:r>
            <w:r w:rsidRPr="00A25B59">
              <w:rPr>
                <w:iCs/>
                <w:lang w:val="en-AU"/>
              </w:rPr>
              <w:t xml:space="preserve"> set to '</w:t>
            </w:r>
            <w:r w:rsidRPr="00A25B59">
              <w:rPr>
                <w:rFonts w:eastAsia="Times New Roman"/>
                <w:iCs/>
                <w:noProof/>
              </w:rPr>
              <w:t>dualUL</w:t>
            </w:r>
            <w:r w:rsidRPr="00A25B59">
              <w:rPr>
                <w:rFonts w:eastAsia="Times New Roman"/>
                <w:iCs/>
                <w:noProof/>
                <w:lang w:val="en-US"/>
              </w:rPr>
              <w:t>'</w:t>
            </w:r>
            <w:r w:rsidRPr="00A25B59">
              <w:rPr>
                <w:iCs/>
                <w:color w:val="FF0000"/>
                <w:u w:val="single"/>
                <w:lang w:val="en-AU"/>
              </w:rPr>
              <w:t xml:space="preserve"> </w:t>
            </w:r>
            <w:r w:rsidRPr="00A25B59">
              <w:rPr>
                <w:color w:val="FF0000"/>
                <w:u w:val="single"/>
              </w:rPr>
              <w:t>or the higher layer parameter</w:t>
            </w:r>
            <w:r w:rsidRPr="00A25B59">
              <w:rPr>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i/>
                <w:iCs/>
                <w:color w:val="FF0000"/>
                <w:u w:val="single"/>
                <w:lang w:val="en-US" w:eastAsia="zh-CN"/>
              </w:rPr>
              <w:t xml:space="preserve"> </w:t>
            </w:r>
            <w:r w:rsidRPr="00A25B59">
              <w:rPr>
                <w:iCs/>
                <w:lang w:val="en-AU"/>
              </w:rPr>
              <w:t>for uplink carrier aggregation</w:t>
            </w:r>
            <w:r w:rsidRPr="00A25B59">
              <w:rPr>
                <w:lang w:val="en-AU"/>
              </w:rPr>
              <w:t xml:space="preserve">, </w:t>
            </w:r>
            <w:r w:rsidRPr="00A25B59">
              <w:rPr>
                <w:iCs/>
                <w:lang w:val="en-US"/>
              </w:rPr>
              <w:t xml:space="preserve">and by </w:t>
            </w:r>
            <w:r w:rsidRPr="00A25B59">
              <w:rPr>
                <w:i/>
              </w:rPr>
              <w:t>µ</w:t>
            </w:r>
            <w:r w:rsidRPr="00A25B59">
              <w:rPr>
                <w:i/>
                <w:vertAlign w:val="subscript"/>
                <w:lang w:val="en-US"/>
              </w:rPr>
              <w:t>SRS</w:t>
            </w:r>
            <w:r w:rsidRPr="00A25B59">
              <w:rPr>
                <w:iCs/>
                <w:vertAlign w:val="subscript"/>
                <w:lang w:val="en-US"/>
              </w:rPr>
              <w:t xml:space="preserve"> </w:t>
            </w:r>
            <w:r w:rsidRPr="00A25B59">
              <w:t>otherwise.</w:t>
            </w:r>
            <w:r w:rsidRPr="00A25B59">
              <w:rPr>
                <w:lang w:val="en-US"/>
              </w:rPr>
              <w:t xml:space="preserve"> </w:t>
            </w:r>
            <w:r w:rsidRPr="00A25B59">
              <w:rPr>
                <w:i/>
              </w:rPr>
              <w:t>µ</w:t>
            </w:r>
            <w:r w:rsidRPr="00A25B59">
              <w:rPr>
                <w:i/>
                <w:vertAlign w:val="subscript"/>
                <w:lang w:val="en-US"/>
              </w:rPr>
              <w:t>SRS</w:t>
            </w:r>
            <w:r w:rsidRPr="00A25B59">
              <w:rPr>
                <w:iCs/>
                <w:lang w:val="en-US"/>
              </w:rPr>
              <w:t xml:space="preserve"> and </w:t>
            </w:r>
            <w:r w:rsidRPr="00A25B59">
              <w:rPr>
                <w:i/>
              </w:rPr>
              <w:t>µ</w:t>
            </w:r>
            <w:r w:rsidRPr="00A25B59">
              <w:rPr>
                <w:i/>
                <w:vertAlign w:val="subscript"/>
                <w:lang w:val="en-US"/>
              </w:rPr>
              <w:t>PDCCH</w:t>
            </w:r>
            <w:r w:rsidRPr="00A25B59">
              <w:rPr>
                <w:iCs/>
                <w:vertAlign w:val="subscript"/>
                <w:lang w:val="en-US"/>
              </w:rPr>
              <w:t xml:space="preserve"> </w:t>
            </w:r>
            <w:r w:rsidRPr="00A25B59">
              <w:t>are the subcarrier spacing configurations for triggered SRS and PDCCH carrying the triggering command respectively</w:t>
            </w:r>
            <w:r w:rsidRPr="00A25B59">
              <w:rPr>
                <w:lang w:val="en-US"/>
              </w:rPr>
              <w:t xml:space="preserve">. </w:t>
            </w:r>
          </w:p>
          <w:p w14:paraId="14561DDB" w14:textId="77777777" w:rsidR="002215B9" w:rsidRPr="00A25B59" w:rsidRDefault="002215B9" w:rsidP="0021513C">
            <w:pPr>
              <w:pStyle w:val="B2"/>
              <w:rPr>
                <w:lang w:val="x-none"/>
              </w:rPr>
            </w:pPr>
            <w:r w:rsidRPr="00A25B59">
              <w:t>-</w:t>
            </w:r>
            <w:r w:rsidRPr="00A25B59">
              <w:tab/>
            </w:r>
            <w:r w:rsidRPr="00A25B59">
              <w:rPr>
                <w:i/>
              </w:rPr>
              <w:t>T</w:t>
            </w:r>
            <w:r w:rsidRPr="00A25B59">
              <w:rPr>
                <w:i/>
                <w:vertAlign w:val="subscript"/>
              </w:rPr>
              <w:t>switch</w:t>
            </w:r>
            <w:r w:rsidRPr="00A25B59">
              <w:rPr>
                <w:lang w:val="en-US"/>
              </w:rPr>
              <w:t xml:space="preserve">, </w:t>
            </w:r>
            <w:r w:rsidRPr="00A25B59">
              <w:rPr>
                <w:i/>
              </w:rPr>
              <w:t>µ</w:t>
            </w:r>
            <w:r w:rsidRPr="00A25B59">
              <w:rPr>
                <w:i/>
                <w:vertAlign w:val="subscript"/>
              </w:rPr>
              <w:t>UL,carrier1</w:t>
            </w:r>
            <w:r w:rsidRPr="00A25B59">
              <w:rPr>
                <w:i/>
                <w:vertAlign w:val="subscript"/>
                <w:lang w:val="en-US"/>
              </w:rPr>
              <w:t xml:space="preserve"> </w:t>
            </w:r>
            <w:r w:rsidRPr="00A25B59">
              <w:rPr>
                <w:iCs/>
                <w:lang w:val="en-US"/>
              </w:rPr>
              <w:t xml:space="preserve">and </w:t>
            </w:r>
            <w:r w:rsidRPr="00A25B59">
              <w:rPr>
                <w:i/>
              </w:rPr>
              <w:t>µ</w:t>
            </w:r>
            <w:r w:rsidRPr="00A25B59">
              <w:rPr>
                <w:i/>
                <w:vertAlign w:val="subscript"/>
              </w:rPr>
              <w:t>UL,carrier2</w:t>
            </w:r>
            <w:r w:rsidRPr="00A25B59">
              <w:t xml:space="preserve"> </w:t>
            </w:r>
            <w:r w:rsidRPr="00A25B59">
              <w:rPr>
                <w:lang w:val="en-US"/>
              </w:rPr>
              <w:t xml:space="preserve">are </w:t>
            </w:r>
            <w:r w:rsidRPr="00A25B59">
              <w:t>defined in clause 6.4.</w:t>
            </w:r>
          </w:p>
          <w:p w14:paraId="46C4299C" w14:textId="77777777" w:rsidR="002215B9" w:rsidRPr="00A25B59" w:rsidRDefault="002215B9" w:rsidP="0021513C">
            <w:pPr>
              <w:jc w:val="center"/>
              <w:rPr>
                <w:b/>
              </w:rPr>
            </w:pPr>
            <w:r w:rsidRPr="002215B9">
              <w:rPr>
                <w:b/>
                <w:highlight w:val="yellow"/>
              </w:rPr>
              <w:t>&lt; Unchanged parts are omitted &gt;</w:t>
            </w:r>
          </w:p>
          <w:p w14:paraId="6E7D1159" w14:textId="3E80D0F5" w:rsidR="002215B9" w:rsidRPr="00A25B59" w:rsidRDefault="002215B9" w:rsidP="0021513C">
            <w:pPr>
              <w:keepNext/>
              <w:keepLines/>
              <w:spacing w:before="180"/>
              <w:outlineLvl w:val="1"/>
              <w:rPr>
                <w:rFonts w:ascii="Arial" w:hAnsi="Arial"/>
                <w:color w:val="000000"/>
                <w:lang w:val="x-none"/>
              </w:rPr>
            </w:pPr>
            <w:r w:rsidRPr="00A25B59">
              <w:rPr>
                <w:rFonts w:ascii="Arial" w:hAnsi="Arial"/>
                <w:color w:val="000000"/>
                <w:lang w:val="x-none"/>
              </w:rPr>
              <w:t>6.4</w:t>
            </w:r>
            <w:r w:rsidR="00125D56">
              <w:rPr>
                <w:rFonts w:ascii="Arial" w:hAnsi="Arial"/>
                <w:color w:val="000000"/>
              </w:rPr>
              <w:t xml:space="preserve"> </w:t>
            </w:r>
            <w:r w:rsidRPr="00A25B59">
              <w:rPr>
                <w:rFonts w:ascii="Arial" w:hAnsi="Arial"/>
                <w:color w:val="000000"/>
                <w:lang w:val="x-none"/>
              </w:rPr>
              <w:tab/>
              <w:t>UE PUSCH preparation procedure time</w:t>
            </w:r>
          </w:p>
          <w:p w14:paraId="4F0F6EB4" w14:textId="77777777" w:rsidR="002215B9" w:rsidRPr="00A25B59" w:rsidRDefault="002215B9" w:rsidP="0021513C">
            <w:pPr>
              <w:rPr>
                <w:color w:val="000000"/>
                <w:lang w:val="en-AU"/>
              </w:rPr>
            </w:pPr>
            <w:r w:rsidRPr="00A25B59">
              <w:rPr>
                <w:color w:val="000000"/>
              </w:rPr>
              <w:t>I</w:t>
            </w:r>
            <w:r w:rsidRPr="00A25B59">
              <w:rPr>
                <w:color w:val="000000"/>
                <w:lang w:val="en-AU"/>
              </w:rPr>
              <w:t xml:space="preserve">f the first uplink symbol in the PUSCH allocation for a transport block, including the DM-RS, as defined by the slot offset </w:t>
            </w:r>
            <w:r w:rsidRPr="00A25B59">
              <w:rPr>
                <w:i/>
                <w:color w:val="000000"/>
                <w:lang w:val="en-AU"/>
              </w:rPr>
              <w:t>K</w:t>
            </w:r>
            <w:r w:rsidRPr="00A25B59">
              <w:rPr>
                <w:i/>
                <w:color w:val="000000"/>
                <w:vertAlign w:val="subscript"/>
                <w:lang w:val="en-AU"/>
              </w:rPr>
              <w:t>2</w:t>
            </w:r>
            <w:r w:rsidRPr="00A25B59">
              <w:rPr>
                <w:color w:val="000000"/>
                <w:lang w:val="en-AU"/>
              </w:rPr>
              <w:t xml:space="preserve"> and K</w:t>
            </w:r>
            <w:r w:rsidRPr="00A25B59">
              <w:rPr>
                <w:color w:val="000000"/>
                <w:vertAlign w:val="subscript"/>
                <w:lang w:val="en-AU"/>
              </w:rPr>
              <w:t>offset</w:t>
            </w:r>
            <w:r w:rsidRPr="00A25B59">
              <w:rPr>
                <w:color w:val="000000"/>
                <w:lang w:val="en-AU"/>
              </w:rPr>
              <w:t xml:space="preserve">, if configured, and the start </w:t>
            </w:r>
            <w:r w:rsidRPr="00A25B59">
              <w:rPr>
                <w:i/>
                <w:iCs/>
                <w:color w:val="000000"/>
                <w:lang w:val="en-AU"/>
              </w:rPr>
              <w:t>S</w:t>
            </w:r>
            <w:r w:rsidRPr="00A25B59">
              <w:rPr>
                <w:color w:val="000000"/>
                <w:lang w:val="en-AU"/>
              </w:rPr>
              <w:t xml:space="preserve"> and length </w:t>
            </w:r>
            <w:r w:rsidRPr="00A25B59">
              <w:rPr>
                <w:i/>
                <w:iCs/>
                <w:color w:val="000000"/>
                <w:lang w:val="en-AU"/>
              </w:rPr>
              <w:t>L</w:t>
            </w:r>
            <w:r w:rsidRPr="00A25B59">
              <w:rPr>
                <w:color w:val="000000"/>
                <w:lang w:val="en-AU"/>
              </w:rPr>
              <w:t xml:space="preserve"> of the PUSCH allocation indicated by '</w:t>
            </w:r>
            <w:r w:rsidRPr="00A25B59">
              <w:rPr>
                <w:i/>
                <w:iCs/>
                <w:color w:val="000000"/>
                <w:lang w:val="en-AU"/>
              </w:rPr>
              <w:t>Time domain resource assignment</w:t>
            </w:r>
            <w:r w:rsidRPr="00A25B59">
              <w:rPr>
                <w:color w:val="000000"/>
                <w:lang w:val="en-AU"/>
              </w:rPr>
              <w:t xml:space="preserve">' of the scheduling DCI and including the effect of the timing advance, is no earlier than at symbol </w:t>
            </w:r>
            <w:r w:rsidRPr="00A25B59">
              <w:rPr>
                <w:i/>
                <w:color w:val="000000"/>
                <w:lang w:val="en-AU"/>
              </w:rPr>
              <w:t>L</w:t>
            </w:r>
            <w:r w:rsidRPr="00A25B59">
              <w:rPr>
                <w:i/>
                <w:color w:val="000000"/>
                <w:vertAlign w:val="subscript"/>
                <w:lang w:val="en-AU"/>
              </w:rPr>
              <w:t>2</w:t>
            </w:r>
            <w:r w:rsidRPr="00A25B59">
              <w:rPr>
                <w:color w:val="000000"/>
                <w:lang w:val="en-AU"/>
              </w:rPr>
              <w:t xml:space="preserve">, where </w:t>
            </w:r>
            <w:r w:rsidRPr="00A25B59">
              <w:rPr>
                <w:i/>
                <w:color w:val="000000"/>
                <w:lang w:val="en-AU"/>
              </w:rPr>
              <w:t>L</w:t>
            </w:r>
            <w:r w:rsidRPr="00A25B59">
              <w:rPr>
                <w:i/>
                <w:color w:val="000000"/>
                <w:vertAlign w:val="subscript"/>
                <w:lang w:val="en-AU"/>
              </w:rPr>
              <w:t>2</w:t>
            </w:r>
            <w:r w:rsidRPr="00A25B59">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A25B59">
              <w:rPr>
                <w:color w:val="000000"/>
              </w:rPr>
              <w:t xml:space="preserve"> </w:t>
            </w:r>
            <w:r w:rsidRPr="00A25B59">
              <w:rPr>
                <w:color w:val="000000"/>
                <w:lang w:val="en-AU"/>
              </w:rPr>
              <w:t xml:space="preserve">after the end of the reception of the last symbol of the PDCCH carrying the DCI scheduling the PUSCH, then the UE shall transmit the transport block. </w:t>
            </w:r>
            <w:r w:rsidRPr="00A25B59">
              <w:t>When the PDCCH reception includes two PDCCH candidates from two respective search space sets, as described in clause 10.1 of [6, TS 38.213],</w:t>
            </w:r>
            <w:r w:rsidRPr="00A25B59">
              <w:rPr>
                <w:color w:val="000000"/>
              </w:rPr>
              <w:t xml:space="preserve"> for the purpose of determining </w:t>
            </w:r>
            <w:r w:rsidRPr="00A25B59">
              <w:t xml:space="preserve">the last symbol of the </w:t>
            </w:r>
            <w:r w:rsidRPr="00A25B59">
              <w:rPr>
                <w:color w:val="000000"/>
                <w:lang w:val="en-AU"/>
              </w:rPr>
              <w:t>PDCCH carrying the DCI scheduling the PUSCH</w:t>
            </w:r>
            <w:r w:rsidRPr="00A25B59">
              <w:t xml:space="preserve">, </w:t>
            </w:r>
            <w:r w:rsidRPr="00A25B59">
              <w:rPr>
                <w:color w:val="000000"/>
              </w:rPr>
              <w:t>the PDCCH candidate that ends later in time is used.</w:t>
            </w:r>
          </w:p>
          <w:p w14:paraId="1E16D479" w14:textId="77777777" w:rsidR="002215B9" w:rsidRPr="00A25B59" w:rsidRDefault="002215B9" w:rsidP="0021513C">
            <w:pPr>
              <w:jc w:val="center"/>
              <w:rPr>
                <w:b/>
              </w:rPr>
            </w:pPr>
            <w:r w:rsidRPr="002215B9">
              <w:rPr>
                <w:b/>
                <w:highlight w:val="yellow"/>
              </w:rPr>
              <w:t>&lt; Unchanged parts are omitted &gt;</w:t>
            </w:r>
          </w:p>
          <w:p w14:paraId="6CE1DAB4" w14:textId="77777777" w:rsidR="002215B9" w:rsidRPr="00A25B59" w:rsidRDefault="002215B9" w:rsidP="0021513C">
            <w:pPr>
              <w:spacing w:after="120"/>
              <w:ind w:left="568" w:hanging="284"/>
              <w:rPr>
                <w:lang w:val="x-none"/>
              </w:rPr>
            </w:pPr>
            <w:r w:rsidRPr="00A25B59">
              <w:rPr>
                <w:lang w:val="x-none"/>
              </w:rPr>
              <w:t>-</w:t>
            </w:r>
            <w:r w:rsidRPr="00A25B59">
              <w:rPr>
                <w:lang w:val="x-none"/>
              </w:rPr>
              <w:tab/>
              <w:t xml:space="preserve">If uplink switching gap is triggered as defined in clause 6.1.6, </w:t>
            </w:r>
            <w:r w:rsidR="007D5C33" w:rsidRPr="00A25B59">
              <w:rPr>
                <w:i/>
                <w:noProof/>
                <w:position w:val="-10"/>
                <w:lang w:val="x-none"/>
              </w:rPr>
              <w:object w:dxaOrig="324" w:dyaOrig="300" w14:anchorId="47A1985B">
                <v:shape id="_x0000_i1029" type="#_x0000_t75" alt="" style="width:16.65pt;height:15pt;mso-width-percent:0;mso-height-percent:0;mso-width-percent:0;mso-height-percent:0" o:ole="">
                  <v:imagedata r:id="rId13" o:title=""/>
                </v:shape>
                <o:OLEObject Type="Embed" ProgID="Equation.DSMT4" ShapeID="_x0000_i1029" DrawAspect="Content" ObjectID="_1809422103" r:id="rId19"/>
              </w:object>
            </w:r>
            <w:r w:rsidRPr="00A25B59">
              <w:rPr>
                <w:lang w:val="x-none"/>
              </w:rPr>
              <w:t xml:space="preserve"> equals to the switching gap duration and for the UE configured with </w:t>
            </w:r>
            <w:r w:rsidRPr="00A25B59">
              <w:t xml:space="preserve">higher layer parameter </w:t>
            </w:r>
            <w:r w:rsidRPr="00A25B59">
              <w:rPr>
                <w:i/>
                <w:iCs/>
                <w:lang w:val="en-AU"/>
              </w:rPr>
              <w:t>uplinkTxSwitchingOption</w:t>
            </w:r>
            <w:r w:rsidRPr="00A25B59">
              <w:rPr>
                <w:iCs/>
                <w:lang w:val="en-AU"/>
              </w:rPr>
              <w:t xml:space="preserve"> set to '</w:t>
            </w:r>
            <w:r w:rsidRPr="00A25B59">
              <w:rPr>
                <w:rFonts w:eastAsia="Times New Roman"/>
                <w:iCs/>
                <w:noProof/>
                <w:lang w:val="x-none" w:eastAsia="en-GB"/>
              </w:rPr>
              <w:t>dualUL</w:t>
            </w:r>
            <w:r w:rsidRPr="00A25B59">
              <w:rPr>
                <w:rFonts w:eastAsia="Times New Roman"/>
                <w:iCs/>
                <w:noProof/>
                <w:lang w:val="en-US" w:eastAsia="en-GB"/>
              </w:rPr>
              <w:t>'</w:t>
            </w:r>
            <w:r w:rsidRPr="00A25B59">
              <w:rPr>
                <w:iCs/>
                <w:lang w:val="en-AU"/>
              </w:rPr>
              <w:t xml:space="preserve"> </w:t>
            </w:r>
            <w:r w:rsidRPr="00A25B59">
              <w:rPr>
                <w:rFonts w:eastAsia="Times New Roman"/>
                <w:iCs/>
                <w:noProof/>
                <w:color w:val="FF0000"/>
                <w:u w:val="single"/>
                <w:lang w:val="en-US" w:eastAsia="en-GB"/>
              </w:rPr>
              <w:t>or configured with [</w:t>
            </w:r>
            <w:r w:rsidRPr="00A25B59">
              <w:rPr>
                <w:i/>
                <w:color w:val="FF0000"/>
                <w:u w:val="single"/>
              </w:rPr>
              <w:t>uplinkTxSwitching</w:t>
            </w:r>
            <w:r w:rsidRPr="00A25B59">
              <w:rPr>
                <w:rFonts w:hint="eastAsia"/>
                <w:i/>
                <w:color w:val="FF0000"/>
                <w:u w:val="single"/>
                <w:lang w:val="en-US" w:eastAsia="zh-CN"/>
              </w:rPr>
              <w:t>-3TxScenario1</w:t>
            </w:r>
            <w:r w:rsidRPr="00A25B59">
              <w:rPr>
                <w:rFonts w:eastAsia="Times New Roman"/>
                <w:iCs/>
                <w:noProof/>
                <w:color w:val="FF0000"/>
                <w:u w:val="single"/>
                <w:lang w:val="en-US" w:eastAsia="en-GB"/>
              </w:rPr>
              <w:t>]</w:t>
            </w:r>
            <w:r w:rsidRPr="00A25B59">
              <w:rPr>
                <w:rFonts w:eastAsia="Times New Roman"/>
                <w:iCs/>
                <w:noProof/>
                <w:lang w:val="en-US" w:eastAsia="en-GB"/>
              </w:rPr>
              <w:t xml:space="preserve"> </w:t>
            </w:r>
            <w:r w:rsidRPr="00A25B59">
              <w:rPr>
                <w:iCs/>
                <w:lang w:val="en-AU"/>
              </w:rPr>
              <w:t>for uplink carrier aggregation</w:t>
            </w:r>
            <w:r w:rsidRPr="00A25B59">
              <w:rPr>
                <w:lang w:val="x-none"/>
              </w:rPr>
              <w:t xml:space="preserve"> </w:t>
            </w:r>
            <w:r w:rsidRPr="00A25B59">
              <w:rPr>
                <w:i/>
                <w:lang w:val="x-none"/>
              </w:rPr>
              <w:t>µ</w:t>
            </w:r>
            <w:r w:rsidRPr="00A25B59">
              <w:rPr>
                <w:i/>
                <w:vertAlign w:val="subscript"/>
                <w:lang w:val="x-none"/>
              </w:rPr>
              <w:t>UL</w:t>
            </w:r>
            <w:r w:rsidRPr="00A25B59">
              <w:rPr>
                <w:lang w:val="x-none"/>
              </w:rPr>
              <w:t>=min(</w:t>
            </w:r>
            <w:r w:rsidRPr="00A25B59">
              <w:rPr>
                <w:i/>
                <w:lang w:val="x-none"/>
              </w:rPr>
              <w:t>µ</w:t>
            </w:r>
            <w:r w:rsidRPr="00A25B59">
              <w:rPr>
                <w:i/>
                <w:vertAlign w:val="subscript"/>
                <w:lang w:val="x-none"/>
              </w:rPr>
              <w:t>UL,carrier1,</w:t>
            </w:r>
            <w:r w:rsidRPr="00A25B59">
              <w:rPr>
                <w:i/>
                <w:lang w:val="x-none"/>
              </w:rPr>
              <w:t xml:space="preserve"> µ</w:t>
            </w:r>
            <w:r w:rsidRPr="00A25B59">
              <w:rPr>
                <w:i/>
                <w:vertAlign w:val="subscript"/>
                <w:lang w:val="x-none"/>
              </w:rPr>
              <w:t>UL,carrier2</w:t>
            </w:r>
            <w:r w:rsidRPr="00A25B59">
              <w:rPr>
                <w:lang w:val="x-none"/>
              </w:rPr>
              <w:t xml:space="preserve">), otherwise </w:t>
            </w:r>
            <w:r w:rsidR="007D5C33" w:rsidRPr="00A25B59">
              <w:rPr>
                <w:i/>
                <w:noProof/>
                <w:position w:val="-10"/>
                <w:lang w:val="x-none"/>
              </w:rPr>
              <w:object w:dxaOrig="660" w:dyaOrig="300" w14:anchorId="1D5EC875">
                <v:shape id="_x0000_i1030" type="#_x0000_t75" alt="" style="width:33.3pt;height:15pt;mso-width-percent:0;mso-height-percent:0;mso-width-percent:0;mso-height-percent:0" o:ole="">
                  <v:imagedata r:id="rId15" o:title=""/>
                </v:shape>
                <o:OLEObject Type="Embed" ProgID="Equation.DSMT4" ShapeID="_x0000_i1030" DrawAspect="Content" ObjectID="_1809422104" r:id="rId20"/>
              </w:object>
            </w:r>
            <w:r w:rsidRPr="00A25B59">
              <w:rPr>
                <w:lang w:val="x-none"/>
              </w:rPr>
              <w:t>.</w:t>
            </w:r>
          </w:p>
          <w:p w14:paraId="2F9026CD" w14:textId="77777777" w:rsidR="002215B9" w:rsidRPr="00A25B59" w:rsidRDefault="002215B9" w:rsidP="0021513C">
            <w:pPr>
              <w:jc w:val="center"/>
              <w:rPr>
                <w:b/>
              </w:rPr>
            </w:pPr>
            <w:r w:rsidRPr="002215B9">
              <w:rPr>
                <w:b/>
                <w:highlight w:val="yellow"/>
              </w:rPr>
              <w:t>&lt; Unchanged parts are omitted &gt;</w:t>
            </w:r>
          </w:p>
        </w:tc>
      </w:tr>
    </w:tbl>
    <w:p w14:paraId="63BCE1AB" w14:textId="77777777" w:rsidR="000E61CE" w:rsidRDefault="000E61CE" w:rsidP="000E61CE"/>
    <w:tbl>
      <w:tblPr>
        <w:tblStyle w:val="TableGrid"/>
        <w:tblW w:w="0" w:type="auto"/>
        <w:tblLook w:val="04A0" w:firstRow="1" w:lastRow="0" w:firstColumn="1" w:lastColumn="0" w:noHBand="0" w:noVBand="1"/>
      </w:tblPr>
      <w:tblGrid>
        <w:gridCol w:w="1555"/>
        <w:gridCol w:w="8074"/>
      </w:tblGrid>
      <w:tr w:rsidR="00BC7140" w14:paraId="22481AE0" w14:textId="77777777" w:rsidTr="00BC7140">
        <w:trPr>
          <w:trHeight w:val="454"/>
        </w:trPr>
        <w:tc>
          <w:tcPr>
            <w:tcW w:w="1555" w:type="dxa"/>
            <w:shd w:val="clear" w:color="auto" w:fill="9CC2E5" w:themeFill="accent1" w:themeFillTint="99"/>
            <w:vAlign w:val="center"/>
          </w:tcPr>
          <w:p w14:paraId="7ECDDBD7" w14:textId="3B350327" w:rsidR="00BC7140" w:rsidRPr="00BC7140" w:rsidRDefault="00BC7140" w:rsidP="00BC7140">
            <w:pPr>
              <w:spacing w:after="0"/>
              <w:jc w:val="center"/>
              <w:rPr>
                <w:b/>
                <w:bCs/>
              </w:rPr>
            </w:pPr>
            <w:r w:rsidRPr="00BC7140">
              <w:rPr>
                <w:b/>
                <w:bCs/>
              </w:rPr>
              <w:t>Company</w:t>
            </w:r>
          </w:p>
        </w:tc>
        <w:tc>
          <w:tcPr>
            <w:tcW w:w="8074" w:type="dxa"/>
            <w:shd w:val="clear" w:color="auto" w:fill="9CC2E5" w:themeFill="accent1" w:themeFillTint="99"/>
            <w:vAlign w:val="center"/>
          </w:tcPr>
          <w:p w14:paraId="3A77D58B" w14:textId="7BC6B06D" w:rsidR="00BC7140" w:rsidRPr="00BC7140" w:rsidRDefault="00BC7140" w:rsidP="00BC7140">
            <w:pPr>
              <w:spacing w:after="0"/>
              <w:jc w:val="center"/>
              <w:rPr>
                <w:b/>
                <w:bCs/>
              </w:rPr>
            </w:pPr>
            <w:r w:rsidRPr="00BC7140">
              <w:rPr>
                <w:b/>
                <w:bCs/>
              </w:rPr>
              <w:t>Comments</w:t>
            </w:r>
          </w:p>
        </w:tc>
      </w:tr>
      <w:tr w:rsidR="00BC7140" w:rsidRPr="00C5360C" w14:paraId="755AF781" w14:textId="77777777" w:rsidTr="007D0070">
        <w:tc>
          <w:tcPr>
            <w:tcW w:w="1555" w:type="dxa"/>
            <w:vAlign w:val="center"/>
          </w:tcPr>
          <w:p w14:paraId="433BD3FF" w14:textId="6D5AB90E" w:rsidR="00BC7140" w:rsidRPr="00C5360C" w:rsidRDefault="00C5360C" w:rsidP="007D0070">
            <w:pPr>
              <w:spacing w:before="60" w:after="60"/>
              <w:rPr>
                <w:rFonts w:eastAsia="MS Mincho"/>
                <w:lang w:eastAsia="ja-JP"/>
              </w:rPr>
            </w:pPr>
            <w:r>
              <w:rPr>
                <w:rFonts w:eastAsia="MS Mincho" w:hint="eastAsia"/>
                <w:lang w:eastAsia="ja-JP"/>
              </w:rPr>
              <w:t>NTT DOCOMO</w:t>
            </w:r>
          </w:p>
        </w:tc>
        <w:tc>
          <w:tcPr>
            <w:tcW w:w="8074" w:type="dxa"/>
            <w:vAlign w:val="center"/>
          </w:tcPr>
          <w:p w14:paraId="069A87DD" w14:textId="77777777" w:rsidR="00BC7140" w:rsidRDefault="00C5360C" w:rsidP="007D0070">
            <w:pPr>
              <w:spacing w:before="60" w:after="60"/>
              <w:rPr>
                <w:rFonts w:eastAsia="MS Mincho"/>
                <w:lang w:eastAsia="ja-JP"/>
              </w:rPr>
            </w:pPr>
            <w:r>
              <w:rPr>
                <w:rFonts w:eastAsia="MS Mincho" w:hint="eastAsia"/>
                <w:lang w:eastAsia="ja-JP"/>
              </w:rPr>
              <w:t>We think the proposed draft CR looks correct to support the Scenario#1 in RAN4 agreement.</w:t>
            </w:r>
          </w:p>
          <w:p w14:paraId="6940C88F" w14:textId="0B21D987" w:rsidR="00C5360C" w:rsidRPr="00C5360C" w:rsidRDefault="00C5360C" w:rsidP="007D0070">
            <w:pPr>
              <w:spacing w:before="60" w:after="60"/>
              <w:rPr>
                <w:rFonts w:eastAsia="MS Mincho"/>
                <w:lang w:eastAsia="ja-JP"/>
              </w:rPr>
            </w:pPr>
            <w:r>
              <w:rPr>
                <w:rFonts w:eastAsia="MS Mincho" w:hint="eastAsia"/>
                <w:lang w:eastAsia="ja-JP"/>
              </w:rPr>
              <w:t>But the potential concerned point would be the procedure of the RAN4 agreement. Although the same proposal was not agreed in RAN plenary, RAN4 agreed on the proposal as TEI-19. Whether such RAN4 agreement has problem or not can/should be discussed in RAN plenary, while RAN1 draft CR can be prepared as it is a simple/small update for Scenario#1.</w:t>
            </w:r>
          </w:p>
        </w:tc>
      </w:tr>
      <w:tr w:rsidR="00BC7140" w14:paraId="1B7EDF4E" w14:textId="77777777" w:rsidTr="007D0070">
        <w:tc>
          <w:tcPr>
            <w:tcW w:w="1555" w:type="dxa"/>
            <w:vAlign w:val="center"/>
          </w:tcPr>
          <w:p w14:paraId="3DD5FCBC" w14:textId="154EB493" w:rsidR="00BC7140" w:rsidRDefault="00582661" w:rsidP="007D0070">
            <w:pPr>
              <w:spacing w:before="60" w:after="60"/>
              <w:rPr>
                <w:lang w:eastAsia="zh-CN"/>
              </w:rPr>
            </w:pPr>
            <w:r>
              <w:rPr>
                <w:rFonts w:hint="eastAsia"/>
                <w:lang w:eastAsia="zh-CN"/>
              </w:rPr>
              <w:t>O</w:t>
            </w:r>
            <w:r>
              <w:rPr>
                <w:lang w:eastAsia="zh-CN"/>
              </w:rPr>
              <w:t>PPO</w:t>
            </w:r>
          </w:p>
        </w:tc>
        <w:tc>
          <w:tcPr>
            <w:tcW w:w="8074" w:type="dxa"/>
            <w:vAlign w:val="center"/>
          </w:tcPr>
          <w:p w14:paraId="554D8F4A" w14:textId="1129713E" w:rsidR="00BC7140" w:rsidRDefault="00582661" w:rsidP="007D0070">
            <w:pPr>
              <w:spacing w:before="60" w:after="60"/>
              <w:rPr>
                <w:lang w:eastAsia="zh-CN"/>
              </w:rPr>
            </w:pPr>
            <w:r>
              <w:rPr>
                <w:rFonts w:hint="eastAsia"/>
                <w:lang w:eastAsia="zh-CN"/>
              </w:rPr>
              <w:t>S</w:t>
            </w:r>
            <w:r>
              <w:rPr>
                <w:lang w:eastAsia="zh-CN"/>
              </w:rPr>
              <w:t>upport</w:t>
            </w:r>
          </w:p>
        </w:tc>
      </w:tr>
      <w:tr w:rsidR="00BC7140" w14:paraId="1C74BA67" w14:textId="77777777" w:rsidTr="007D0070">
        <w:tc>
          <w:tcPr>
            <w:tcW w:w="1555" w:type="dxa"/>
            <w:vAlign w:val="center"/>
          </w:tcPr>
          <w:p w14:paraId="6D496982" w14:textId="58B67D4B" w:rsidR="00BC7140" w:rsidRDefault="00E14891" w:rsidP="007D0070">
            <w:pPr>
              <w:spacing w:before="60" w:after="60"/>
            </w:pPr>
            <w:r>
              <w:t>Apple</w:t>
            </w:r>
          </w:p>
        </w:tc>
        <w:tc>
          <w:tcPr>
            <w:tcW w:w="8074" w:type="dxa"/>
            <w:vAlign w:val="center"/>
          </w:tcPr>
          <w:p w14:paraId="786BC3FE" w14:textId="6CFEE310" w:rsidR="00F6197D" w:rsidRDefault="00E14891" w:rsidP="00F6197D">
            <w:pPr>
              <w:spacing w:before="60" w:after="60"/>
            </w:pPr>
            <w:r>
              <w:t xml:space="preserve">First, we would like to see companies’ understanding in terms of procedure, whether this is procedurally okay to specify core RAN1 impact for a feature based on RAN4 TEI. If there is a consensus to specify for scenario 1, then we would like to discuss </w:t>
            </w:r>
            <w:r w:rsidR="0047272E">
              <w:t xml:space="preserve">technical aspects including </w:t>
            </w:r>
            <w:r>
              <w:t xml:space="preserve">the ports combinations for the two cases. In principle, we would like to avoid same port combinations for the two </w:t>
            </w:r>
            <w:r w:rsidR="0047272E">
              <w:t>cases and</w:t>
            </w:r>
            <w:r>
              <w:t xml:space="preserve"> therefore avoiding UE’s reliance in previous state. This is beneficial in multiple scenarios </w:t>
            </w:r>
            <w:r w:rsidR="00B069A7">
              <w:t xml:space="preserve">to avoid ambiguity, </w:t>
            </w:r>
            <w:r>
              <w:t xml:space="preserve">such as the very initial state after SCell activation, in case if DCI is </w:t>
            </w:r>
            <w:r w:rsidR="0047272E">
              <w:t>mis-detected</w:t>
            </w:r>
            <w:r>
              <w:t xml:space="preserve">. </w:t>
            </w:r>
            <w:r w:rsidR="00F6197D">
              <w:t xml:space="preserve">Effectively, we would prefer to support following port combinations for </w:t>
            </w:r>
            <w:r w:rsidR="00F6197D">
              <w:lastRenderedPageBreak/>
              <w:t xml:space="preserve">the two cases for scenario 1. For 1P+1P, either configuration or </w:t>
            </w:r>
            <w:r w:rsidR="0047272E">
              <w:t>capability-based</w:t>
            </w:r>
            <w:r w:rsidR="00F6197D">
              <w:t xml:space="preserve"> association can be </w:t>
            </w:r>
            <w:r w:rsidR="0047272E">
              <w:t>considered. In our view, supporting such limitation shouldn’t need any significant change in addition to proposed CR. Basically, the 3</w:t>
            </w:r>
            <w:r w:rsidR="0047272E" w:rsidRPr="0047272E">
              <w:rPr>
                <w:vertAlign w:val="superscript"/>
              </w:rPr>
              <w:t>rd</w:t>
            </w:r>
            <w:r w:rsidR="0047272E">
              <w:t xml:space="preserve"> case can be updated to including following switching:</w:t>
            </w:r>
          </w:p>
          <w:p w14:paraId="053659E0" w14:textId="077C6CA5" w:rsidR="00F6197D" w:rsidRPr="00B069A7" w:rsidRDefault="0047272E" w:rsidP="00B069A7">
            <w:pPr>
              <w:pStyle w:val="ListParagraph"/>
              <w:numPr>
                <w:ilvl w:val="0"/>
                <w:numId w:val="41"/>
              </w:numPr>
              <w:contextualSpacing w:val="0"/>
              <w:jc w:val="both"/>
              <w:rPr>
                <w:b/>
                <w:bCs/>
                <w:i/>
                <w:iCs/>
                <w:color w:val="000000" w:themeColor="text1"/>
                <w:sz w:val="22"/>
                <w:szCs w:val="22"/>
              </w:rPr>
            </w:pPr>
            <w:r w:rsidRPr="001F50AC">
              <w:rPr>
                <w:b/>
                <w:bCs/>
                <w:i/>
                <w:iCs/>
                <w:color w:val="000000" w:themeColor="text1"/>
                <w:sz w:val="22"/>
                <w:szCs w:val="22"/>
                <w:lang w:val="en-US"/>
              </w:rPr>
              <w:t xml:space="preserve">When the UE is to transmit a 2-port transmission on one uplink carrier and if the preceding uplink transmission was a 1-port transmission on the same uplink carrier </w:t>
            </w:r>
            <w:r w:rsidRPr="00BE0619">
              <w:rPr>
                <w:b/>
                <w:bCs/>
                <w:i/>
                <w:iCs/>
                <w:color w:val="000000" w:themeColor="text1"/>
                <w:sz w:val="22"/>
                <w:szCs w:val="22"/>
                <w:u w:val="single"/>
                <w:lang w:val="en-US"/>
              </w:rPr>
              <w:t xml:space="preserve">and 1-port transmission on another </w:t>
            </w:r>
            <w:r w:rsidRPr="000F69CC">
              <w:rPr>
                <w:b/>
                <w:bCs/>
                <w:i/>
                <w:iCs/>
                <w:color w:val="000000" w:themeColor="text1"/>
                <w:sz w:val="22"/>
                <w:szCs w:val="22"/>
                <w:u w:val="single"/>
                <w:lang w:val="en-US"/>
              </w:rPr>
              <w:t>uplink carrier</w:t>
            </w:r>
            <w:r w:rsidRPr="001F50AC">
              <w:rPr>
                <w:b/>
                <w:bCs/>
                <w:i/>
                <w:iCs/>
                <w:color w:val="000000" w:themeColor="text1"/>
                <w:sz w:val="22"/>
                <w:szCs w:val="22"/>
                <w:lang w:val="en-US"/>
              </w:rPr>
              <w:t xml:space="preserve"> and the UE is under the operation state in which 2-port transmission cannot be supported in the same uplink carrier </w:t>
            </w:r>
          </w:p>
          <w:tbl>
            <w:tblPr>
              <w:tblW w:w="0" w:type="auto"/>
              <w:tblCellMar>
                <w:left w:w="0" w:type="dxa"/>
                <w:right w:w="0" w:type="dxa"/>
              </w:tblCellMar>
              <w:tblLook w:val="04A0" w:firstRow="1" w:lastRow="0" w:firstColumn="1" w:lastColumn="0" w:noHBand="0" w:noVBand="1"/>
            </w:tblPr>
            <w:tblGrid>
              <w:gridCol w:w="1357"/>
              <w:gridCol w:w="2223"/>
              <w:gridCol w:w="4272"/>
            </w:tblGrid>
            <w:tr w:rsidR="00F6197D" w:rsidRPr="005B46EF" w14:paraId="12D0F8B8" w14:textId="77777777" w:rsidTr="001C5F5F">
              <w:trPr>
                <w:trHeight w:val="526"/>
              </w:trPr>
              <w:tc>
                <w:tcPr>
                  <w:tcW w:w="242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197B564A" w14:textId="77777777" w:rsidR="00F6197D" w:rsidRPr="005B46EF" w:rsidRDefault="00F6197D" w:rsidP="00F6197D">
                  <w:pPr>
                    <w:jc w:val="center"/>
                    <w:rPr>
                      <w:b/>
                      <w:bCs/>
                      <w:sz w:val="22"/>
                      <w:szCs w:val="22"/>
                    </w:rPr>
                  </w:pPr>
                  <w:r w:rsidRPr="005B46EF">
                    <w:rPr>
                      <w:b/>
                      <w:bCs/>
                      <w:sz w:val="22"/>
                      <w:szCs w:val="22"/>
                    </w:rPr>
                    <w:t>Cases</w:t>
                  </w:r>
                </w:p>
              </w:tc>
              <w:tc>
                <w:tcPr>
                  <w:tcW w:w="4194"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BAA26C8" w14:textId="77777777" w:rsidR="00F6197D" w:rsidRPr="005B46EF" w:rsidRDefault="00F6197D" w:rsidP="00F6197D">
                  <w:pPr>
                    <w:jc w:val="center"/>
                    <w:rPr>
                      <w:b/>
                      <w:bCs/>
                      <w:sz w:val="22"/>
                      <w:szCs w:val="22"/>
                    </w:rPr>
                  </w:pPr>
                  <w:r w:rsidRPr="005B46EF">
                    <w:rPr>
                      <w:b/>
                      <w:bCs/>
                      <w:color w:val="000000"/>
                      <w:sz w:val="22"/>
                      <w:szCs w:val="22"/>
                    </w:rPr>
                    <w:t>Tx Antennas</w:t>
                  </w:r>
                </w:p>
              </w:tc>
              <w:tc>
                <w:tcPr>
                  <w:tcW w:w="9114"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399E8E97" w14:textId="77777777" w:rsidR="00F6197D" w:rsidRPr="005B46EF" w:rsidRDefault="00F6197D" w:rsidP="00F6197D">
                  <w:pPr>
                    <w:jc w:val="center"/>
                    <w:rPr>
                      <w:b/>
                      <w:bCs/>
                      <w:sz w:val="22"/>
                      <w:szCs w:val="22"/>
                    </w:rPr>
                  </w:pPr>
                  <w:r w:rsidRPr="005B46EF">
                    <w:rPr>
                      <w:b/>
                      <w:bCs/>
                      <w:color w:val="000000"/>
                      <w:sz w:val="22"/>
                      <w:szCs w:val="22"/>
                    </w:rPr>
                    <w:t>Antenna Ports Combinations</w:t>
                  </w:r>
                </w:p>
              </w:tc>
            </w:tr>
            <w:tr w:rsidR="00F6197D" w:rsidRPr="005B46EF" w14:paraId="70F037CF" w14:textId="77777777" w:rsidTr="001C5F5F">
              <w:trPr>
                <w:trHeight w:val="516"/>
              </w:trPr>
              <w:tc>
                <w:tcPr>
                  <w:tcW w:w="242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75E277B8" w14:textId="77777777" w:rsidR="00F6197D" w:rsidRPr="005B46EF" w:rsidRDefault="00F6197D" w:rsidP="00F6197D">
                  <w:pPr>
                    <w:jc w:val="center"/>
                    <w:rPr>
                      <w:sz w:val="22"/>
                      <w:szCs w:val="22"/>
                    </w:rPr>
                  </w:pPr>
                  <w:r w:rsidRPr="005B46EF">
                    <w:rPr>
                      <w:b/>
                      <w:bCs/>
                      <w:color w:val="000000"/>
                      <w:sz w:val="22"/>
                      <w:szCs w:val="22"/>
                    </w:rPr>
                    <w:t>Case 1-1</w:t>
                  </w:r>
                </w:p>
              </w:tc>
              <w:tc>
                <w:tcPr>
                  <w:tcW w:w="4194" w:type="dxa"/>
                  <w:tcBorders>
                    <w:top w:val="single" w:sz="6" w:space="0" w:color="353C41"/>
                    <w:left w:val="single" w:sz="6" w:space="0" w:color="8397A2"/>
                    <w:bottom w:val="single" w:sz="6" w:space="0" w:color="353C41"/>
                    <w:right w:val="single" w:sz="6" w:space="0" w:color="8397A2"/>
                  </w:tcBorders>
                  <w:tcMar>
                    <w:top w:w="0" w:type="dxa"/>
                    <w:left w:w="108" w:type="dxa"/>
                    <w:bottom w:w="0" w:type="dxa"/>
                    <w:right w:w="108" w:type="dxa"/>
                  </w:tcMar>
                  <w:vAlign w:val="center"/>
                  <w:hideMark/>
                </w:tcPr>
                <w:p w14:paraId="0C17B59F" w14:textId="77777777" w:rsidR="00F6197D" w:rsidRPr="005B46EF" w:rsidRDefault="00F6197D" w:rsidP="00F6197D">
                  <w:pPr>
                    <w:jc w:val="center"/>
                    <w:rPr>
                      <w:sz w:val="22"/>
                      <w:szCs w:val="22"/>
                    </w:rPr>
                  </w:pPr>
                  <w:r w:rsidRPr="005B46EF">
                    <w:rPr>
                      <w:color w:val="000000"/>
                      <w:sz w:val="22"/>
                      <w:szCs w:val="22"/>
                    </w:rPr>
                    <w:t>2T+1T</w:t>
                  </w:r>
                </w:p>
              </w:tc>
              <w:tc>
                <w:tcPr>
                  <w:tcW w:w="9114"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049F5E45" w14:textId="77777777" w:rsidR="00F6197D" w:rsidRPr="005B46EF" w:rsidRDefault="00F6197D" w:rsidP="00F6197D">
                  <w:pPr>
                    <w:jc w:val="center"/>
                    <w:rPr>
                      <w:sz w:val="22"/>
                      <w:szCs w:val="22"/>
                    </w:rPr>
                  </w:pPr>
                  <w:r w:rsidRPr="005B46EF">
                    <w:rPr>
                      <w:color w:val="000000"/>
                      <w:sz w:val="22"/>
                      <w:szCs w:val="22"/>
                    </w:rPr>
                    <w:t xml:space="preserve">(1P+0P), (2P+0P), (2P+1P), (1P+1P), </w:t>
                  </w:r>
                  <w:r w:rsidRPr="003C131A">
                    <w:rPr>
                      <w:strike/>
                      <w:color w:val="000000"/>
                      <w:sz w:val="22"/>
                      <w:szCs w:val="22"/>
                    </w:rPr>
                    <w:t>(0P+1P)</w:t>
                  </w:r>
                </w:p>
              </w:tc>
            </w:tr>
            <w:tr w:rsidR="00F6197D" w:rsidRPr="005B46EF" w14:paraId="480BE1DD" w14:textId="77777777" w:rsidTr="001C5F5F">
              <w:trPr>
                <w:trHeight w:val="714"/>
              </w:trPr>
              <w:tc>
                <w:tcPr>
                  <w:tcW w:w="2424"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vAlign w:val="center"/>
                  <w:hideMark/>
                </w:tcPr>
                <w:p w14:paraId="4A99E99F" w14:textId="77777777" w:rsidR="00F6197D" w:rsidRPr="005B46EF" w:rsidRDefault="00F6197D" w:rsidP="00F6197D">
                  <w:pPr>
                    <w:jc w:val="center"/>
                    <w:rPr>
                      <w:sz w:val="22"/>
                      <w:szCs w:val="22"/>
                    </w:rPr>
                  </w:pPr>
                  <w:r w:rsidRPr="005B46EF">
                    <w:rPr>
                      <w:b/>
                      <w:bCs/>
                      <w:color w:val="000000"/>
                      <w:sz w:val="22"/>
                      <w:szCs w:val="22"/>
                    </w:rPr>
                    <w:t>Case 1-2</w:t>
                  </w:r>
                </w:p>
              </w:tc>
              <w:tc>
                <w:tcPr>
                  <w:tcW w:w="4194"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hideMark/>
                </w:tcPr>
                <w:p w14:paraId="0DA4687C" w14:textId="77777777" w:rsidR="00F6197D" w:rsidRPr="005B46EF" w:rsidRDefault="00F6197D" w:rsidP="00F6197D">
                  <w:pPr>
                    <w:jc w:val="center"/>
                    <w:rPr>
                      <w:sz w:val="22"/>
                      <w:szCs w:val="22"/>
                    </w:rPr>
                  </w:pPr>
                  <w:r w:rsidRPr="005B46EF">
                    <w:rPr>
                      <w:color w:val="000000"/>
                      <w:sz w:val="22"/>
                      <w:szCs w:val="22"/>
                    </w:rPr>
                    <w:t>1T+2T</w:t>
                  </w:r>
                </w:p>
              </w:tc>
              <w:tc>
                <w:tcPr>
                  <w:tcW w:w="9114"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hideMark/>
                </w:tcPr>
                <w:p w14:paraId="774909DA" w14:textId="77777777" w:rsidR="00F6197D" w:rsidRPr="005B46EF" w:rsidRDefault="00F6197D" w:rsidP="00F6197D">
                  <w:pPr>
                    <w:jc w:val="center"/>
                    <w:rPr>
                      <w:sz w:val="22"/>
                      <w:szCs w:val="22"/>
                    </w:rPr>
                  </w:pPr>
                  <w:r w:rsidRPr="003C131A">
                    <w:rPr>
                      <w:strike/>
                      <w:color w:val="000000"/>
                      <w:sz w:val="22"/>
                      <w:szCs w:val="22"/>
                    </w:rPr>
                    <w:t>(1P+0P)</w:t>
                  </w:r>
                  <w:r w:rsidRPr="005B46EF">
                    <w:rPr>
                      <w:color w:val="000000"/>
                      <w:sz w:val="22"/>
                      <w:szCs w:val="22"/>
                    </w:rPr>
                    <w:t xml:space="preserve">, </w:t>
                  </w:r>
                  <w:r w:rsidRPr="00FE34AC">
                    <w:rPr>
                      <w:strike/>
                      <w:color w:val="000000"/>
                      <w:sz w:val="22"/>
                      <w:szCs w:val="22"/>
                    </w:rPr>
                    <w:t>(1P+1P),</w:t>
                  </w:r>
                  <w:r w:rsidRPr="005B46EF">
                    <w:rPr>
                      <w:color w:val="000000"/>
                      <w:sz w:val="22"/>
                      <w:szCs w:val="22"/>
                    </w:rPr>
                    <w:t xml:space="preserve"> (1P+2P), (0P+2P), (0P+1P)</w:t>
                  </w:r>
                </w:p>
              </w:tc>
            </w:tr>
          </w:tbl>
          <w:p w14:paraId="34618694" w14:textId="24C46A1C" w:rsidR="00E14891" w:rsidRPr="00F6197D" w:rsidRDefault="00E14891" w:rsidP="007D0070">
            <w:pPr>
              <w:spacing w:before="60" w:after="60"/>
            </w:pPr>
          </w:p>
        </w:tc>
      </w:tr>
      <w:tr w:rsidR="00BC7140" w14:paraId="582AEC9A" w14:textId="77777777" w:rsidTr="007D0070">
        <w:tc>
          <w:tcPr>
            <w:tcW w:w="1555" w:type="dxa"/>
            <w:vAlign w:val="center"/>
          </w:tcPr>
          <w:p w14:paraId="451FC4B4" w14:textId="3EB7F46D" w:rsidR="00BC7140" w:rsidRDefault="00652B9A" w:rsidP="007D0070">
            <w:pPr>
              <w:spacing w:before="60" w:after="60"/>
            </w:pPr>
            <w:r>
              <w:lastRenderedPageBreak/>
              <w:t>Qualcomm</w:t>
            </w:r>
          </w:p>
        </w:tc>
        <w:tc>
          <w:tcPr>
            <w:tcW w:w="8074" w:type="dxa"/>
            <w:vAlign w:val="center"/>
          </w:tcPr>
          <w:p w14:paraId="6ECA0B93" w14:textId="78A0ECFF" w:rsidR="00BC7140" w:rsidRDefault="00652B9A" w:rsidP="007D0070">
            <w:pPr>
              <w:spacing w:before="60" w:after="60"/>
            </w:pPr>
            <w:r>
              <w:t>We do not see any technical issues with Proposal 1. However, as expressed in our contribution, this TEI has excessive impact in the non-leading WG, and therefore should not be agreed. We would be OK with agreeing to this as a part of a new WI endorsed by RAN.</w:t>
            </w:r>
          </w:p>
        </w:tc>
      </w:tr>
      <w:tr w:rsidR="00BC7140" w14:paraId="697DBE45" w14:textId="77777777" w:rsidTr="007D0070">
        <w:tc>
          <w:tcPr>
            <w:tcW w:w="1555" w:type="dxa"/>
            <w:vAlign w:val="center"/>
          </w:tcPr>
          <w:p w14:paraId="01C3C6DC" w14:textId="0E5D93DC" w:rsidR="00BC7140" w:rsidRDefault="00430901" w:rsidP="007D0070">
            <w:pPr>
              <w:spacing w:before="60" w:after="60"/>
            </w:pPr>
            <w:r>
              <w:t>Vodafone</w:t>
            </w:r>
          </w:p>
        </w:tc>
        <w:tc>
          <w:tcPr>
            <w:tcW w:w="8074" w:type="dxa"/>
            <w:vAlign w:val="center"/>
          </w:tcPr>
          <w:p w14:paraId="4EB0A383" w14:textId="2E1D57B1" w:rsidR="00BC7140" w:rsidRDefault="00430901" w:rsidP="007D0070">
            <w:pPr>
              <w:spacing w:before="60" w:after="60"/>
            </w:pPr>
            <w:r>
              <w:t>We support Proposal#1 as we have commercial interest in this feature. From procedural aspects point of view, this TEI was agreed by a single WG following guidance, and the same level of analysis of cross-WG impact is expected from RAN4 colleagues</w:t>
            </w:r>
          </w:p>
        </w:tc>
      </w:tr>
      <w:tr w:rsidR="00BC7140" w14:paraId="193C2439" w14:textId="77777777" w:rsidTr="007D0070">
        <w:tc>
          <w:tcPr>
            <w:tcW w:w="1555" w:type="dxa"/>
            <w:vAlign w:val="center"/>
          </w:tcPr>
          <w:p w14:paraId="17F93A34" w14:textId="60C2E8D3" w:rsidR="00BC7140" w:rsidRDefault="00451451" w:rsidP="007D0070">
            <w:pPr>
              <w:spacing w:before="60" w:after="60"/>
            </w:pPr>
            <w:r>
              <w:t>BOOST Mobile</w:t>
            </w:r>
          </w:p>
        </w:tc>
        <w:tc>
          <w:tcPr>
            <w:tcW w:w="8074" w:type="dxa"/>
            <w:vAlign w:val="center"/>
          </w:tcPr>
          <w:p w14:paraId="4F3AAE43" w14:textId="3FF6A98E" w:rsidR="00BC7140" w:rsidRDefault="00451451" w:rsidP="007D0070">
            <w:pPr>
              <w:spacing w:before="60" w:after="60"/>
            </w:pPr>
            <w:r>
              <w:t xml:space="preserve">Support for Proposal 1. We do not see any procedural issues as RAN4 made an agreement. </w:t>
            </w:r>
          </w:p>
        </w:tc>
      </w:tr>
      <w:tr w:rsidR="00BC7140" w14:paraId="3EA9A9AB" w14:textId="77777777" w:rsidTr="007D0070">
        <w:tc>
          <w:tcPr>
            <w:tcW w:w="1555" w:type="dxa"/>
            <w:vAlign w:val="center"/>
          </w:tcPr>
          <w:p w14:paraId="3346570E" w14:textId="3D696662" w:rsidR="00BC7140" w:rsidRDefault="00E47CFB" w:rsidP="007D0070">
            <w:pPr>
              <w:spacing w:before="60" w:after="60"/>
            </w:pPr>
            <w:r>
              <w:t>Google</w:t>
            </w:r>
          </w:p>
        </w:tc>
        <w:tc>
          <w:tcPr>
            <w:tcW w:w="8074" w:type="dxa"/>
            <w:vAlign w:val="center"/>
          </w:tcPr>
          <w:p w14:paraId="2C867E57" w14:textId="5C84EED0" w:rsidR="00BC7140" w:rsidRDefault="00E47CFB" w:rsidP="007D0070">
            <w:pPr>
              <w:spacing w:before="60" w:after="60"/>
            </w:pPr>
            <w:r>
              <w:t>Support for Proposal 1.</w:t>
            </w:r>
          </w:p>
        </w:tc>
      </w:tr>
      <w:tr w:rsidR="009E07E2" w14:paraId="572FB944" w14:textId="77777777" w:rsidTr="007D0070">
        <w:tc>
          <w:tcPr>
            <w:tcW w:w="1555" w:type="dxa"/>
            <w:vAlign w:val="center"/>
          </w:tcPr>
          <w:p w14:paraId="0EC83050" w14:textId="69C0D00A" w:rsidR="009E07E2" w:rsidRDefault="009E07E2" w:rsidP="009E07E2">
            <w:pPr>
              <w:spacing w:before="60" w:after="60"/>
            </w:pPr>
            <w:r>
              <w:t>T-Mobile USA</w:t>
            </w:r>
          </w:p>
        </w:tc>
        <w:tc>
          <w:tcPr>
            <w:tcW w:w="8074" w:type="dxa"/>
            <w:vAlign w:val="center"/>
          </w:tcPr>
          <w:p w14:paraId="67CD0AB8" w14:textId="77777777" w:rsidR="00827802" w:rsidRDefault="00827802" w:rsidP="00827802">
            <w:pPr>
              <w:spacing w:before="60" w:after="60"/>
            </w:pPr>
            <w:r w:rsidRPr="005B2437">
              <w:t>Our development team would very much like to see RAN1 agree on a draft CR for Scenario 1, and they also have interest in Scenarios 1a and 2 and would like to see some discussion on these two scenarios.  We support a CR to add support for Scenario 1.  We also support discussion of Scenarios 1a and 2.</w:t>
            </w:r>
          </w:p>
          <w:p w14:paraId="40213439" w14:textId="77777777" w:rsidR="00827802" w:rsidRDefault="00827802" w:rsidP="00827802">
            <w:pPr>
              <w:spacing w:before="60" w:after="60"/>
            </w:pPr>
          </w:p>
          <w:p w14:paraId="30F236DE" w14:textId="54DD4074" w:rsidR="009E07E2" w:rsidRDefault="00827802" w:rsidP="00827802">
            <w:pPr>
              <w:spacing w:before="60" w:after="60"/>
            </w:pPr>
            <w:r>
              <w:t>We support Proposal #1.</w:t>
            </w:r>
          </w:p>
        </w:tc>
      </w:tr>
      <w:tr w:rsidR="009E07E2" w14:paraId="7E931952" w14:textId="77777777" w:rsidTr="007D0070">
        <w:tc>
          <w:tcPr>
            <w:tcW w:w="1555" w:type="dxa"/>
            <w:vAlign w:val="center"/>
          </w:tcPr>
          <w:p w14:paraId="5CE33EA4" w14:textId="23F5AB6C" w:rsidR="009E07E2" w:rsidRDefault="00AF3834" w:rsidP="007D0070">
            <w:pPr>
              <w:spacing w:before="60" w:after="60"/>
            </w:pPr>
            <w:r>
              <w:t>Verizon</w:t>
            </w:r>
          </w:p>
        </w:tc>
        <w:tc>
          <w:tcPr>
            <w:tcW w:w="8074" w:type="dxa"/>
            <w:vAlign w:val="center"/>
          </w:tcPr>
          <w:p w14:paraId="14E70AB9" w14:textId="68BC9274" w:rsidR="009E07E2" w:rsidRDefault="00AF3834" w:rsidP="007D0070">
            <w:pPr>
              <w:spacing w:before="60" w:after="60"/>
            </w:pPr>
            <w:r>
              <w:t xml:space="preserve">We also support proposal#1. </w:t>
            </w:r>
            <w:r w:rsidRPr="00AF3834">
              <w:t>We believe this represents a relatively low-hanging fruit with clear commercial value</w:t>
            </w:r>
            <w:r>
              <w:t>.</w:t>
            </w:r>
          </w:p>
        </w:tc>
      </w:tr>
      <w:tr w:rsidR="009E07E2" w14:paraId="0B3A97A0" w14:textId="77777777" w:rsidTr="007D0070">
        <w:tc>
          <w:tcPr>
            <w:tcW w:w="1555" w:type="dxa"/>
            <w:vAlign w:val="center"/>
          </w:tcPr>
          <w:p w14:paraId="5516B9E3" w14:textId="14B7AEC8" w:rsidR="009E07E2" w:rsidRDefault="00ED3894" w:rsidP="007D0070">
            <w:pPr>
              <w:spacing w:before="60" w:after="60"/>
              <w:rPr>
                <w:lang w:eastAsia="zh-CN"/>
              </w:rPr>
            </w:pPr>
            <w:r>
              <w:rPr>
                <w:lang w:eastAsia="zh-CN"/>
              </w:rPr>
              <w:t>Xiaomi</w:t>
            </w:r>
          </w:p>
        </w:tc>
        <w:tc>
          <w:tcPr>
            <w:tcW w:w="8074" w:type="dxa"/>
            <w:vAlign w:val="center"/>
          </w:tcPr>
          <w:p w14:paraId="63E60AD6" w14:textId="63305C7C" w:rsidR="009E07E2" w:rsidRDefault="00F94986" w:rsidP="007D0070">
            <w:pPr>
              <w:spacing w:before="60" w:after="60"/>
              <w:rPr>
                <w:lang w:eastAsia="zh-CN"/>
              </w:rPr>
            </w:pPr>
            <w:r>
              <w:rPr>
                <w:lang w:eastAsia="zh-CN"/>
              </w:rPr>
              <w:t xml:space="preserve">The text proposal is technically correct. </w:t>
            </w:r>
            <w:r>
              <w:rPr>
                <w:rFonts w:hint="eastAsia"/>
                <w:lang w:eastAsia="zh-CN"/>
              </w:rPr>
              <w:t>W</w:t>
            </w:r>
            <w:r>
              <w:rPr>
                <w:lang w:eastAsia="zh-CN"/>
              </w:rPr>
              <w:t>e support proposal#1.</w:t>
            </w:r>
          </w:p>
        </w:tc>
      </w:tr>
      <w:tr w:rsidR="00400C90" w14:paraId="34AF62AF" w14:textId="77777777" w:rsidTr="007D0070">
        <w:tc>
          <w:tcPr>
            <w:tcW w:w="1555" w:type="dxa"/>
            <w:vAlign w:val="center"/>
          </w:tcPr>
          <w:p w14:paraId="61D78D78" w14:textId="0076AFD8" w:rsidR="00400C90" w:rsidRDefault="00400C90" w:rsidP="00400C90">
            <w:pPr>
              <w:spacing w:before="60" w:after="60"/>
            </w:pPr>
            <w:r>
              <w:t>Orange</w:t>
            </w:r>
          </w:p>
        </w:tc>
        <w:tc>
          <w:tcPr>
            <w:tcW w:w="8074" w:type="dxa"/>
            <w:vAlign w:val="center"/>
          </w:tcPr>
          <w:p w14:paraId="255B2537" w14:textId="6444B401" w:rsidR="00400C90" w:rsidRDefault="00400C90" w:rsidP="00400C90">
            <w:pPr>
              <w:spacing w:before="60" w:after="60"/>
            </w:pPr>
            <w:r>
              <w:t>We also support proposal#1 since it has a clear interest in terms of UL capacity/coverage.</w:t>
            </w:r>
          </w:p>
        </w:tc>
      </w:tr>
      <w:tr w:rsidR="00966046" w14:paraId="1D987112" w14:textId="77777777" w:rsidTr="007D0070">
        <w:tc>
          <w:tcPr>
            <w:tcW w:w="1555" w:type="dxa"/>
            <w:vAlign w:val="center"/>
          </w:tcPr>
          <w:p w14:paraId="7A8A487A" w14:textId="08F83CC7" w:rsidR="00966046" w:rsidRDefault="00966046" w:rsidP="00966046">
            <w:pPr>
              <w:spacing w:before="60" w:after="60"/>
            </w:pPr>
            <w:r>
              <w:rPr>
                <w:rFonts w:hint="eastAsia"/>
                <w:lang w:eastAsia="zh-CN"/>
              </w:rPr>
              <w:t>Z</w:t>
            </w:r>
            <w:r>
              <w:rPr>
                <w:lang w:eastAsia="zh-CN"/>
              </w:rPr>
              <w:t>TE</w:t>
            </w:r>
          </w:p>
        </w:tc>
        <w:tc>
          <w:tcPr>
            <w:tcW w:w="8074" w:type="dxa"/>
            <w:vAlign w:val="center"/>
          </w:tcPr>
          <w:p w14:paraId="364048EE" w14:textId="77777777" w:rsidR="00966046" w:rsidRDefault="00966046" w:rsidP="00966046">
            <w:pPr>
              <w:spacing w:before="60" w:after="60"/>
              <w:rPr>
                <w:lang w:eastAsia="zh-CN"/>
              </w:rPr>
            </w:pPr>
            <w:r>
              <w:rPr>
                <w:rFonts w:hint="eastAsia"/>
                <w:lang w:eastAsia="zh-CN"/>
              </w:rPr>
              <w:t>W</w:t>
            </w:r>
            <w:r>
              <w:rPr>
                <w:lang w:eastAsia="zh-CN"/>
              </w:rPr>
              <w:t>e support Proposal #1.</w:t>
            </w:r>
            <w:r>
              <w:rPr>
                <w:rFonts w:hint="eastAsia"/>
                <w:lang w:eastAsia="zh-CN"/>
              </w:rPr>
              <w:t xml:space="preserve"> </w:t>
            </w:r>
            <w:r>
              <w:rPr>
                <w:lang w:eastAsia="zh-CN"/>
              </w:rPr>
              <w:t xml:space="preserve"> We don’t think the TEI is </w:t>
            </w:r>
            <w:r w:rsidRPr="00E1108E">
              <w:t>prohibited</w:t>
            </w:r>
            <w:r>
              <w:t xml:space="preserve"> based on </w:t>
            </w:r>
            <w:r>
              <w:rPr>
                <w:lang w:eastAsia="zh-CN"/>
              </w:rPr>
              <w:t xml:space="preserve">RAN plenary guidance, let alone RAN4 has already agreed for Scenario 1. </w:t>
            </w:r>
          </w:p>
          <w:p w14:paraId="260B6117" w14:textId="5B3A937F" w:rsidR="00966046" w:rsidRDefault="00966046" w:rsidP="00966046">
            <w:pPr>
              <w:spacing w:before="60" w:after="60"/>
            </w:pPr>
            <w:r>
              <w:rPr>
                <w:lang w:eastAsia="zh-CN"/>
              </w:rPr>
              <w:t xml:space="preserve">Regarding Apple’s comment, we suggest sticking to the Rel-16/17 Tx switching principle without any additional functionality optimization. </w:t>
            </w:r>
            <w:r>
              <w:t xml:space="preserve"> </w:t>
            </w:r>
          </w:p>
        </w:tc>
      </w:tr>
      <w:tr w:rsidR="00966046" w14:paraId="17F5F250" w14:textId="77777777" w:rsidTr="007D0070">
        <w:tc>
          <w:tcPr>
            <w:tcW w:w="1555" w:type="dxa"/>
            <w:vAlign w:val="center"/>
          </w:tcPr>
          <w:p w14:paraId="5B90185C" w14:textId="100EAE58" w:rsidR="00966046" w:rsidRPr="00E65DFD" w:rsidRDefault="00E65DFD" w:rsidP="00966046">
            <w:pPr>
              <w:spacing w:before="60" w:after="60"/>
              <w:rPr>
                <w:rFonts w:eastAsia="Malgun Gothic"/>
                <w:lang w:eastAsia="ko-KR"/>
              </w:rPr>
            </w:pPr>
            <w:r>
              <w:rPr>
                <w:rFonts w:eastAsia="Malgun Gothic" w:hint="eastAsia"/>
                <w:lang w:eastAsia="ko-KR"/>
              </w:rPr>
              <w:t>L</w:t>
            </w:r>
            <w:r>
              <w:rPr>
                <w:rFonts w:eastAsia="Malgun Gothic"/>
                <w:lang w:eastAsia="ko-KR"/>
              </w:rPr>
              <w:t>GE</w:t>
            </w:r>
          </w:p>
        </w:tc>
        <w:tc>
          <w:tcPr>
            <w:tcW w:w="8074" w:type="dxa"/>
            <w:vAlign w:val="center"/>
          </w:tcPr>
          <w:p w14:paraId="42036993" w14:textId="0E92C746" w:rsidR="00966046" w:rsidRPr="00E65DFD" w:rsidRDefault="00E65DFD" w:rsidP="00966046">
            <w:pPr>
              <w:spacing w:before="60" w:after="60"/>
              <w:rPr>
                <w:rFonts w:eastAsia="Malgun Gothic"/>
                <w:lang w:eastAsia="ko-KR"/>
              </w:rPr>
            </w:pPr>
            <w:r>
              <w:rPr>
                <w:rFonts w:eastAsia="Malgun Gothic" w:hint="eastAsia"/>
                <w:lang w:eastAsia="ko-KR"/>
              </w:rPr>
              <w:t>S</w:t>
            </w:r>
            <w:r>
              <w:rPr>
                <w:rFonts w:eastAsia="Malgun Gothic"/>
                <w:lang w:eastAsia="ko-KR"/>
              </w:rPr>
              <w:t xml:space="preserve">upport Proposal #1. Since RAN4 already agreed </w:t>
            </w:r>
            <w:r w:rsidRPr="00E65DFD">
              <w:rPr>
                <w:rFonts w:eastAsia="Malgun Gothic"/>
                <w:lang w:eastAsia="ko-KR"/>
              </w:rPr>
              <w:t>Scenario 1</w:t>
            </w:r>
            <w:r>
              <w:rPr>
                <w:rFonts w:eastAsia="Malgun Gothic"/>
                <w:lang w:eastAsia="ko-KR"/>
              </w:rPr>
              <w:t xml:space="preserve">, </w:t>
            </w:r>
            <w:r w:rsidR="00E91278">
              <w:rPr>
                <w:rFonts w:eastAsia="Malgun Gothic"/>
                <w:lang w:eastAsia="ko-KR"/>
              </w:rPr>
              <w:t xml:space="preserve">it is very natural </w:t>
            </w:r>
            <w:r>
              <w:rPr>
                <w:rFonts w:eastAsia="Malgun Gothic"/>
                <w:lang w:eastAsia="ko-KR"/>
              </w:rPr>
              <w:t xml:space="preserve">RAN1 spec </w:t>
            </w:r>
            <w:r w:rsidR="00E91278">
              <w:rPr>
                <w:rFonts w:eastAsia="Malgun Gothic"/>
                <w:lang w:eastAsia="ko-KR"/>
              </w:rPr>
              <w:t>is updated accordingly</w:t>
            </w:r>
            <w:r>
              <w:rPr>
                <w:rFonts w:eastAsia="Malgun Gothic"/>
                <w:lang w:eastAsia="ko-KR"/>
              </w:rPr>
              <w:t>.</w:t>
            </w:r>
          </w:p>
        </w:tc>
      </w:tr>
      <w:tr w:rsidR="00966046" w14:paraId="7A97BF49" w14:textId="77777777" w:rsidTr="007D0070">
        <w:tc>
          <w:tcPr>
            <w:tcW w:w="1555" w:type="dxa"/>
            <w:vAlign w:val="center"/>
          </w:tcPr>
          <w:p w14:paraId="22AA74E1" w14:textId="41BA078E" w:rsidR="00966046" w:rsidRDefault="002F1EDD" w:rsidP="00966046">
            <w:pPr>
              <w:spacing w:before="60" w:after="60"/>
              <w:rPr>
                <w:lang w:eastAsia="zh-CN"/>
              </w:rPr>
            </w:pPr>
            <w:r>
              <w:rPr>
                <w:rFonts w:hint="eastAsia"/>
                <w:lang w:eastAsia="zh-CN"/>
              </w:rPr>
              <w:t>v</w:t>
            </w:r>
            <w:r>
              <w:rPr>
                <w:lang w:eastAsia="zh-CN"/>
              </w:rPr>
              <w:t>ivo</w:t>
            </w:r>
          </w:p>
        </w:tc>
        <w:tc>
          <w:tcPr>
            <w:tcW w:w="8074" w:type="dxa"/>
            <w:vAlign w:val="center"/>
          </w:tcPr>
          <w:p w14:paraId="0052912B" w14:textId="66977E6B" w:rsidR="00966046" w:rsidRDefault="002F1EDD" w:rsidP="00966046">
            <w:pPr>
              <w:spacing w:before="60" w:after="60"/>
              <w:rPr>
                <w:lang w:eastAsia="zh-CN"/>
              </w:rPr>
            </w:pPr>
            <w:r>
              <w:rPr>
                <w:lang w:eastAsia="zh-CN"/>
              </w:rPr>
              <w:t>We are fine with proposal#1</w:t>
            </w:r>
          </w:p>
        </w:tc>
      </w:tr>
      <w:tr w:rsidR="00E76999" w14:paraId="773AB6A7" w14:textId="77777777" w:rsidTr="007D0070">
        <w:tc>
          <w:tcPr>
            <w:tcW w:w="1555" w:type="dxa"/>
            <w:vAlign w:val="center"/>
          </w:tcPr>
          <w:p w14:paraId="056481B1" w14:textId="2AEB0B64" w:rsidR="00E76999" w:rsidRPr="00E76999" w:rsidRDefault="00E76999" w:rsidP="00966046">
            <w:pPr>
              <w:spacing w:before="60" w:after="60"/>
              <w:rPr>
                <w:lang w:eastAsia="zh-CN"/>
              </w:rPr>
            </w:pPr>
            <w:r>
              <w:rPr>
                <w:lang w:eastAsia="zh-CN"/>
              </w:rPr>
              <w:t>Spreadtrum</w:t>
            </w:r>
          </w:p>
        </w:tc>
        <w:tc>
          <w:tcPr>
            <w:tcW w:w="8074" w:type="dxa"/>
            <w:vAlign w:val="center"/>
          </w:tcPr>
          <w:p w14:paraId="7BD00AC9" w14:textId="3A67FE54" w:rsidR="00E76999" w:rsidRDefault="00E76999" w:rsidP="00966046">
            <w:pPr>
              <w:spacing w:before="60" w:after="60"/>
              <w:rPr>
                <w:lang w:eastAsia="zh-CN"/>
              </w:rPr>
            </w:pPr>
            <w:r>
              <w:rPr>
                <w:lang w:eastAsia="zh-CN"/>
              </w:rPr>
              <w:t>We support proposal#1.</w:t>
            </w:r>
          </w:p>
        </w:tc>
      </w:tr>
      <w:tr w:rsidR="0045376F" w14:paraId="6C8DB142" w14:textId="77777777" w:rsidTr="007D0070">
        <w:tc>
          <w:tcPr>
            <w:tcW w:w="1555" w:type="dxa"/>
            <w:vAlign w:val="center"/>
          </w:tcPr>
          <w:p w14:paraId="30B7DBA5" w14:textId="1852F02F" w:rsidR="0045376F" w:rsidRPr="0045376F" w:rsidRDefault="0045376F" w:rsidP="00966046">
            <w:pPr>
              <w:spacing w:before="60" w:after="60"/>
              <w:rPr>
                <w:b/>
                <w:bCs/>
                <w:lang w:eastAsia="zh-CN"/>
              </w:rPr>
            </w:pPr>
            <w:r w:rsidRPr="0045376F">
              <w:rPr>
                <w:b/>
                <w:bCs/>
                <w:lang w:eastAsia="zh-CN"/>
              </w:rPr>
              <w:t>Moderator</w:t>
            </w:r>
          </w:p>
        </w:tc>
        <w:tc>
          <w:tcPr>
            <w:tcW w:w="8074" w:type="dxa"/>
            <w:vAlign w:val="center"/>
          </w:tcPr>
          <w:p w14:paraId="2685F546" w14:textId="5E63DA21" w:rsidR="0045376F" w:rsidRPr="0045376F" w:rsidRDefault="0045376F" w:rsidP="00966046">
            <w:pPr>
              <w:spacing w:before="60" w:after="60"/>
              <w:rPr>
                <w:b/>
                <w:bCs/>
                <w:lang w:eastAsia="zh-CN"/>
              </w:rPr>
            </w:pPr>
            <w:r w:rsidRPr="0045376F">
              <w:rPr>
                <w:b/>
                <w:bCs/>
                <w:lang w:eastAsia="zh-CN"/>
              </w:rPr>
              <w:t>Based on the companies’ inputs and offline discussions, the majority of companies are fine with Proposal#1</w:t>
            </w:r>
            <w:r w:rsidR="00204069">
              <w:rPr>
                <w:b/>
                <w:bCs/>
                <w:lang w:eastAsia="zh-CN"/>
              </w:rPr>
              <w:t>.</w:t>
            </w:r>
          </w:p>
          <w:p w14:paraId="3AF8A882" w14:textId="26A961AB" w:rsidR="0045376F" w:rsidRPr="00E0229C" w:rsidRDefault="0045376F" w:rsidP="0045376F">
            <w:pPr>
              <w:pStyle w:val="ListParagraph"/>
              <w:numPr>
                <w:ilvl w:val="0"/>
                <w:numId w:val="33"/>
              </w:numPr>
              <w:spacing w:before="60" w:after="60"/>
              <w:rPr>
                <w:b/>
                <w:bCs/>
                <w:i/>
                <w:iCs/>
                <w:color w:val="FF0000"/>
              </w:rPr>
            </w:pPr>
            <w:r w:rsidRPr="00E0229C">
              <w:rPr>
                <w:b/>
                <w:bCs/>
                <w:i/>
                <w:iCs/>
                <w:color w:val="FF0000"/>
                <w:sz w:val="20"/>
                <w:szCs w:val="20"/>
              </w:rPr>
              <w:t xml:space="preserve">Support: DOCOMO, OPPO, Apple, Vodafone, BOOST Mobile, Google, T-Mobile USA, Verizon, Xiaomi, Orange, ZTE, LGE, Vivo, CMCC, Nokia, Ericsson, Spreadtrum, Telecom Italia, </w:t>
            </w:r>
            <w:r w:rsidR="006A6EB1" w:rsidRPr="00E0229C">
              <w:rPr>
                <w:b/>
                <w:bCs/>
                <w:i/>
                <w:iCs/>
                <w:color w:val="FF0000"/>
                <w:sz w:val="20"/>
                <w:szCs w:val="20"/>
              </w:rPr>
              <w:t xml:space="preserve">Charter, </w:t>
            </w:r>
            <w:r w:rsidRPr="00E0229C">
              <w:rPr>
                <w:b/>
                <w:bCs/>
                <w:i/>
                <w:iCs/>
                <w:color w:val="FF0000"/>
                <w:sz w:val="20"/>
                <w:szCs w:val="20"/>
              </w:rPr>
              <w:t>MediaTek</w:t>
            </w:r>
          </w:p>
          <w:p w14:paraId="4ED24F7D" w14:textId="198C0841" w:rsidR="0045376F" w:rsidRDefault="00204069" w:rsidP="0045376F">
            <w:pPr>
              <w:spacing w:before="60" w:after="60"/>
              <w:rPr>
                <w:b/>
                <w:bCs/>
              </w:rPr>
            </w:pPr>
            <w:r>
              <w:rPr>
                <w:b/>
                <w:bCs/>
              </w:rPr>
              <w:t>One company, although agrees with the TP, still have concern from procedural perspective (i.e., this should be a WI rather than TEI).</w:t>
            </w:r>
          </w:p>
          <w:p w14:paraId="3019B60E" w14:textId="77777777" w:rsidR="00204069" w:rsidRDefault="00204069" w:rsidP="0045376F">
            <w:pPr>
              <w:spacing w:before="60" w:after="60"/>
              <w:rPr>
                <w:b/>
                <w:bCs/>
              </w:rPr>
            </w:pPr>
          </w:p>
          <w:p w14:paraId="18721B4A" w14:textId="48F2DC34" w:rsidR="00204069" w:rsidRPr="0045376F" w:rsidRDefault="00204069" w:rsidP="0045376F">
            <w:pPr>
              <w:spacing w:before="60" w:after="60"/>
              <w:rPr>
                <w:b/>
                <w:bCs/>
              </w:rPr>
            </w:pPr>
            <w:r>
              <w:rPr>
                <w:b/>
                <w:bCs/>
              </w:rPr>
              <w:lastRenderedPageBreak/>
              <w:t>Hence, the</w:t>
            </w:r>
            <w:r w:rsidR="0030001F">
              <w:rPr>
                <w:b/>
                <w:bCs/>
              </w:rPr>
              <w:t xml:space="preserve">re is no changes required to </w:t>
            </w:r>
            <w:r w:rsidR="0030001F" w:rsidRPr="0045376F">
              <w:rPr>
                <w:b/>
                <w:bCs/>
                <w:lang w:eastAsia="zh-CN"/>
              </w:rPr>
              <w:t>Proposal#1</w:t>
            </w:r>
            <w:r w:rsidR="0030001F">
              <w:rPr>
                <w:b/>
                <w:bCs/>
                <w:lang w:eastAsia="zh-CN"/>
              </w:rPr>
              <w:t>, and the proposal will be discussed in the TEI online session on Tuesday.</w:t>
            </w:r>
          </w:p>
        </w:tc>
      </w:tr>
    </w:tbl>
    <w:p w14:paraId="2265B540" w14:textId="77777777" w:rsidR="000E61CE" w:rsidRPr="000E61CE" w:rsidRDefault="000E61CE" w:rsidP="000E61CE"/>
    <w:p w14:paraId="3535F2E7" w14:textId="198E3041" w:rsidR="0027228D" w:rsidRDefault="0027228D">
      <w:pPr>
        <w:pStyle w:val="Heading3"/>
      </w:pPr>
      <w:r w:rsidRPr="0027228D">
        <w:t>Proposal#1</w:t>
      </w:r>
      <w:r>
        <w:t>-</w:t>
      </w:r>
      <w:r w:rsidR="00571599">
        <w:t>a</w:t>
      </w:r>
    </w:p>
    <w:p w14:paraId="2B026F7F" w14:textId="77777777" w:rsidR="008E72D4" w:rsidRDefault="008E72D4" w:rsidP="008E72D4">
      <w:pPr>
        <w:rPr>
          <w:rFonts w:eastAsiaTheme="minorEastAsia"/>
          <w:b/>
          <w:lang w:eastAsia="zh-CN"/>
        </w:rPr>
      </w:pPr>
      <w:r>
        <w:rPr>
          <w:rFonts w:eastAsiaTheme="minorEastAsia" w:hint="eastAsia"/>
          <w:b/>
          <w:lang w:eastAsia="zh-CN"/>
        </w:rPr>
        <w:t>Proposed Agreement:</w:t>
      </w:r>
    </w:p>
    <w:p w14:paraId="3588F760" w14:textId="72CEB616" w:rsidR="008543C0" w:rsidRDefault="008E72D4" w:rsidP="008543C0">
      <w:pPr>
        <w:rPr>
          <w:i/>
          <w:iCs/>
        </w:rPr>
      </w:pPr>
      <w:r>
        <w:rPr>
          <w:i/>
          <w:iCs/>
        </w:rPr>
        <w:t>A</w:t>
      </w:r>
      <w:r w:rsidRPr="00125D56">
        <w:rPr>
          <w:i/>
          <w:iCs/>
        </w:rPr>
        <w:t xml:space="preserve">dopt the following TP to TS38.214 </w:t>
      </w:r>
      <w:r w:rsidR="006A47B0">
        <w:rPr>
          <w:i/>
          <w:iCs/>
        </w:rPr>
        <w:t xml:space="preserve">and Note </w:t>
      </w: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Pr>
          <w:i/>
          <w:iCs/>
        </w:rPr>
        <w:t>in RAN1 specifications</w:t>
      </w:r>
      <w:r w:rsidR="008543C0">
        <w:rPr>
          <w:i/>
          <w:iCs/>
        </w:rPr>
        <w:t>.</w:t>
      </w:r>
    </w:p>
    <w:p w14:paraId="5F73568A" w14:textId="104E0C66" w:rsidR="008543C0" w:rsidRPr="008543C0" w:rsidRDefault="008543C0" w:rsidP="008543C0">
      <w:pPr>
        <w:pStyle w:val="ListParagraph"/>
        <w:numPr>
          <w:ilvl w:val="0"/>
          <w:numId w:val="33"/>
        </w:numPr>
        <w:rPr>
          <w:i/>
          <w:iCs/>
          <w:sz w:val="20"/>
          <w:szCs w:val="20"/>
        </w:rPr>
      </w:pPr>
      <w:r w:rsidRPr="008543C0">
        <w:rPr>
          <w:i/>
          <w:iCs/>
          <w:sz w:val="20"/>
          <w:szCs w:val="20"/>
        </w:rPr>
        <w:t>Note: For a UE capable of Scenario#1, the number of ports of UL-MIMO can be configured as either 1 port or 2 port on any UL carriers as usual. If one port is configured on any one carrier, then the UE behavior follows the normal UL-CA.</w:t>
      </w:r>
    </w:p>
    <w:tbl>
      <w:tblPr>
        <w:tblStyle w:val="TableGrid"/>
        <w:tblW w:w="9634" w:type="dxa"/>
        <w:tblLook w:val="04A0" w:firstRow="1" w:lastRow="0" w:firstColumn="1" w:lastColumn="0" w:noHBand="0" w:noVBand="1"/>
      </w:tblPr>
      <w:tblGrid>
        <w:gridCol w:w="9634"/>
      </w:tblGrid>
      <w:tr w:rsidR="008E72D4" w:rsidRPr="00644F46" w14:paraId="6659ECB0" w14:textId="77777777" w:rsidTr="008E72D4">
        <w:tc>
          <w:tcPr>
            <w:tcW w:w="9634" w:type="dxa"/>
          </w:tcPr>
          <w:p w14:paraId="3520AF8B" w14:textId="77777777" w:rsidR="008E72D4" w:rsidRPr="00644F46" w:rsidRDefault="008E72D4" w:rsidP="00B71301">
            <w:pPr>
              <w:overflowPunct/>
              <w:autoSpaceDE/>
              <w:autoSpaceDN/>
              <w:adjustRightInd/>
              <w:spacing w:before="60" w:after="60"/>
              <w:jc w:val="center"/>
              <w:rPr>
                <w:highlight w:val="yellow"/>
              </w:rPr>
            </w:pPr>
            <w:r w:rsidRPr="00644F46">
              <w:rPr>
                <w:highlight w:val="yellow"/>
              </w:rPr>
              <w:t>&lt; Unchanged parts are omitted &gt;</w:t>
            </w:r>
          </w:p>
          <w:p w14:paraId="41FB290F" w14:textId="77777777" w:rsidR="008E72D4" w:rsidRPr="00644F46" w:rsidRDefault="008E72D4" w:rsidP="00B71301">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p>
          <w:p w14:paraId="5B62FBD0" w14:textId="77777777" w:rsidR="008E72D4" w:rsidRPr="00644F46" w:rsidRDefault="008E72D4" w:rsidP="00B71301">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7F6352D2" w14:textId="77777777" w:rsidR="008E72D4" w:rsidRPr="00644F46" w:rsidRDefault="008E72D4" w:rsidP="00B71301">
            <w:pPr>
              <w:overflowPunct/>
              <w:autoSpaceDE/>
              <w:autoSpaceDN/>
              <w:adjustRightInd/>
              <w:spacing w:after="60"/>
              <w:jc w:val="center"/>
            </w:pPr>
            <w:r w:rsidRPr="00644F46">
              <w:rPr>
                <w:highlight w:val="yellow"/>
              </w:rPr>
              <w:t>&lt; Unchanged parts are omitted &gt;</w:t>
            </w:r>
          </w:p>
          <w:p w14:paraId="206D3096" w14:textId="77777777" w:rsidR="008E72D4" w:rsidRPr="00644F46" w:rsidRDefault="008E72D4" w:rsidP="00B71301">
            <w:pPr>
              <w:keepNext/>
              <w:keepLines/>
              <w:overflowPunct/>
              <w:autoSpaceDE/>
              <w:autoSpaceDN/>
              <w:adjustRightInd/>
              <w:spacing w:before="120"/>
              <w:outlineLvl w:val="3"/>
              <w:rPr>
                <w:rFonts w:ascii="Arial" w:hAnsi="Arial"/>
                <w:color w:val="000000"/>
                <w:lang w:val="x-none"/>
              </w:rPr>
            </w:pPr>
            <w:r w:rsidRPr="00644F46">
              <w:rPr>
                <w:rFonts w:ascii="Arial" w:hAnsi="Arial"/>
                <w:color w:val="000000"/>
                <w:lang w:val="x-none"/>
              </w:rPr>
              <w:t>6.1.6.2</w:t>
            </w:r>
            <w:r w:rsidRPr="00644F46">
              <w:rPr>
                <w:rFonts w:ascii="Arial" w:hAnsi="Arial"/>
                <w:color w:val="000000"/>
                <w:lang w:val="x-none"/>
              </w:rPr>
              <w:tab/>
              <w:t>Uplink switching for carrier aggregation</w:t>
            </w:r>
          </w:p>
          <w:p w14:paraId="17EDAC5B" w14:textId="77777777" w:rsidR="008E72D4" w:rsidRPr="00644F46" w:rsidRDefault="008E72D4" w:rsidP="00B71301">
            <w:pPr>
              <w:keepNext/>
              <w:keepLines/>
              <w:overflowPunct/>
              <w:autoSpaceDE/>
              <w:autoSpaceDN/>
              <w:adjustRightInd/>
              <w:spacing w:before="120"/>
              <w:outlineLvl w:val="4"/>
              <w:rPr>
                <w:rFonts w:ascii="Arial" w:hAnsi="Arial"/>
                <w:lang w:val="x-none"/>
              </w:rPr>
            </w:pPr>
            <w:r w:rsidRPr="00644F46">
              <w:rPr>
                <w:rFonts w:ascii="Arial" w:hAnsi="Arial"/>
                <w:lang w:val="x-none"/>
              </w:rPr>
              <w:t>6.1.6.2.0</w:t>
            </w:r>
            <w:r w:rsidRPr="00644F46">
              <w:rPr>
                <w:rFonts w:ascii="Arial" w:hAnsi="Arial"/>
                <w:lang w:val="x-none"/>
              </w:rPr>
              <w:tab/>
              <w:t>Uplink switching with two uplink bands</w:t>
            </w:r>
          </w:p>
          <w:p w14:paraId="13F9EBF0" w14:textId="38F8E4CF" w:rsidR="008E72D4" w:rsidRPr="00644F46" w:rsidRDefault="008E72D4" w:rsidP="00B71301">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8E72D4">
              <w:rPr>
                <w:i/>
                <w:iCs/>
                <w:color w:val="FF0000"/>
                <w:lang w:val="en-US"/>
              </w:rPr>
              <w:t>UL-TxSwitching3TxScenario1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75DD1799" w14:textId="77777777" w:rsidR="008E72D4" w:rsidRPr="00644F46" w:rsidRDefault="008E72D4" w:rsidP="00B71301">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3DDF3860"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7829504"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279B81A3"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13C91320"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23EF5BFD"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0A8B694"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xml:space="preserve">, when the UE is under the operation state in which 2-port transmission can be supported on one carrier on one band followed by no transmission on any carrier on </w:t>
            </w:r>
            <w:r w:rsidRPr="00644F46">
              <w:rPr>
                <w:lang w:val="x-none"/>
              </w:rPr>
              <w:lastRenderedPageBreak/>
              <w:t>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371120C"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3CE3EBC" w14:textId="77777777" w:rsidR="008E72D4" w:rsidRPr="00644F46" w:rsidRDefault="008E72D4" w:rsidP="00B71301">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0A498D1D" w14:textId="77777777" w:rsidR="008E72D4" w:rsidRPr="00644F46" w:rsidRDefault="008E72D4" w:rsidP="00B71301">
            <w:pPr>
              <w:overflowPunct/>
              <w:autoSpaceDE/>
              <w:autoSpaceDN/>
              <w:adjustRightInd/>
              <w:spacing w:after="120"/>
              <w:ind w:left="851" w:hanging="284"/>
              <w:rPr>
                <w:lang w:val="en-US"/>
              </w:rPr>
            </w:pPr>
            <w:r w:rsidRPr="00644F46">
              <w:rPr>
                <w:lang w:val="en-US"/>
              </w:rPr>
              <w:t>-</w:t>
            </w:r>
            <w:r w:rsidRPr="00644F46">
              <w:rPr>
                <w:lang w:val="en-US"/>
              </w:rPr>
              <w:tab/>
            </w:r>
            <w:r w:rsidRPr="00644F46">
              <w:rPr>
                <w:lang w:val="x-none"/>
              </w:rPr>
              <w:t xml:space="preserve">The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42B74AB5" w14:textId="77777777" w:rsidR="008E72D4" w:rsidRPr="00644F46" w:rsidRDefault="008E72D4" w:rsidP="00B71301">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0CB9CBF0" w14:textId="77777777" w:rsidR="008E72D4" w:rsidRPr="00644F46" w:rsidRDefault="008E72D4" w:rsidP="00B71301">
            <w:pPr>
              <w:overflowPunct/>
              <w:autoSpaceDE/>
              <w:autoSpaceDN/>
              <w:adjustRightInd/>
              <w:jc w:val="center"/>
            </w:pPr>
            <w:r w:rsidRPr="00644F46">
              <w:rPr>
                <w:highlight w:val="yellow"/>
              </w:rPr>
              <w:t>&lt; Unchanged parts are omitted &gt;</w:t>
            </w:r>
          </w:p>
          <w:p w14:paraId="4ED162EB" w14:textId="77777777" w:rsidR="008E72D4" w:rsidRPr="00644F46" w:rsidRDefault="008E72D4" w:rsidP="00B71301">
            <w:pPr>
              <w:pStyle w:val="Heading3"/>
              <w:numPr>
                <w:ilvl w:val="0"/>
                <w:numId w:val="0"/>
              </w:numPr>
              <w:rPr>
                <w:color w:val="000000"/>
                <w:sz w:val="20"/>
              </w:rPr>
            </w:pPr>
            <w:r w:rsidRPr="00644F46">
              <w:rPr>
                <w:color w:val="000000"/>
                <w:sz w:val="20"/>
              </w:rPr>
              <w:t>6.2.1</w:t>
            </w:r>
            <w:r w:rsidRPr="00644F46">
              <w:rPr>
                <w:color w:val="000000"/>
                <w:sz w:val="20"/>
              </w:rPr>
              <w:tab/>
              <w:t>UE sounding procedure</w:t>
            </w:r>
          </w:p>
          <w:p w14:paraId="51CCBC11" w14:textId="77777777" w:rsidR="008E72D4" w:rsidRPr="00644F46" w:rsidRDefault="008E72D4" w:rsidP="00B71301">
            <w:pPr>
              <w:overflowPunct/>
              <w:autoSpaceDE/>
              <w:autoSpaceDN/>
              <w:adjustRightInd/>
              <w:jc w:val="center"/>
            </w:pPr>
            <w:r w:rsidRPr="00644F46">
              <w:rPr>
                <w:highlight w:val="yellow"/>
              </w:rPr>
              <w:t>&lt; Unchanged parts are omitted &gt;</w:t>
            </w:r>
          </w:p>
          <w:p w14:paraId="3657CB31" w14:textId="77777777" w:rsidR="008E72D4" w:rsidRPr="00644F46" w:rsidRDefault="008E72D4" w:rsidP="00B71301">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611AE9AB" w14:textId="77777777" w:rsidR="008E72D4" w:rsidRPr="00644F46" w:rsidRDefault="008E72D4" w:rsidP="00B71301">
            <w:pPr>
              <w:pStyle w:val="B1"/>
              <w:rPr>
                <w:rFonts w:eastAsia="MS Mincho"/>
                <w:lang w:val="en-US" w:eastAsia="ja-JP"/>
              </w:rPr>
            </w:pPr>
            <w:r w:rsidRPr="00644F46">
              <w:rPr>
                <w:lang w:val="en-US"/>
              </w:rPr>
              <w:t>-</w:t>
            </w:r>
            <w:r w:rsidRPr="00644F46">
              <w:rPr>
                <w:lang w:val="en-US"/>
              </w:rPr>
              <w:tab/>
              <w:t>the UE receives a configuration of SRS resource sets,</w:t>
            </w:r>
          </w:p>
          <w:p w14:paraId="60834147" w14:textId="77777777" w:rsidR="008E72D4" w:rsidRPr="00644F46" w:rsidRDefault="008E72D4" w:rsidP="00B71301">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266C19CF" w14:textId="77777777" w:rsidR="008E72D4" w:rsidRPr="00644F46" w:rsidRDefault="008E72D4" w:rsidP="00B71301">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1C26EBF3" w14:textId="77777777" w:rsidR="008E72D4" w:rsidRPr="00644F46" w:rsidRDefault="008E72D4" w:rsidP="00B71301">
            <w:pPr>
              <w:overflowPunct/>
              <w:autoSpaceDE/>
              <w:autoSpaceDN/>
              <w:adjustRightInd/>
              <w:jc w:val="center"/>
            </w:pPr>
            <w:r w:rsidRPr="00644F46">
              <w:rPr>
                <w:highlight w:val="yellow"/>
              </w:rPr>
              <w:t>&lt; Unchanged parts are omitted &gt;</w:t>
            </w:r>
          </w:p>
          <w:p w14:paraId="1C368346" w14:textId="77777777" w:rsidR="008E72D4" w:rsidRPr="00644F46" w:rsidRDefault="008E72D4" w:rsidP="00B71301">
            <w:pPr>
              <w:keepNext/>
              <w:keepLines/>
              <w:overflowPunct/>
              <w:autoSpaceDE/>
              <w:autoSpaceDN/>
              <w:adjustRightInd/>
              <w:spacing w:before="180"/>
              <w:outlineLvl w:val="1"/>
              <w:rPr>
                <w:rFonts w:ascii="Arial" w:hAnsi="Arial"/>
                <w:color w:val="000000"/>
                <w:lang w:val="x-none"/>
              </w:rPr>
            </w:pPr>
            <w:r w:rsidRPr="00644F46">
              <w:rPr>
                <w:rFonts w:ascii="Arial" w:hAnsi="Arial"/>
                <w:color w:val="000000"/>
                <w:lang w:val="x-none"/>
              </w:rPr>
              <w:t>6.4</w:t>
            </w:r>
            <w:r w:rsidRPr="00644F46">
              <w:rPr>
                <w:rFonts w:ascii="Arial" w:hAnsi="Arial"/>
                <w:color w:val="000000"/>
                <w:lang w:val="x-none"/>
              </w:rPr>
              <w:tab/>
            </w:r>
            <w:r>
              <w:rPr>
                <w:rFonts w:ascii="Arial" w:hAnsi="Arial"/>
                <w:color w:val="000000"/>
              </w:rPr>
              <w:t xml:space="preserve"> </w:t>
            </w:r>
            <w:r w:rsidRPr="00644F46">
              <w:rPr>
                <w:rFonts w:ascii="Arial" w:hAnsi="Arial"/>
                <w:color w:val="000000"/>
                <w:lang w:val="x-none"/>
              </w:rPr>
              <w:t>UE PUSCH preparation procedure time</w:t>
            </w:r>
          </w:p>
          <w:p w14:paraId="7256DE88" w14:textId="77777777" w:rsidR="008E72D4" w:rsidRPr="00644F46" w:rsidRDefault="008E72D4" w:rsidP="00B71301">
            <w:pPr>
              <w:overflowPunct/>
              <w:autoSpaceDE/>
              <w:autoSpaceDN/>
              <w:adjustRightInd/>
              <w:spacing w:after="60"/>
              <w:rPr>
                <w:color w:val="000000"/>
                <w:lang w:val="en-AU"/>
              </w:rPr>
            </w:pPr>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When the PDCCH reception 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09A3F9E6" w14:textId="77777777" w:rsidR="008E72D4" w:rsidRPr="00644F46" w:rsidRDefault="008E72D4" w:rsidP="00B71301">
            <w:pPr>
              <w:overflowPunct/>
              <w:autoSpaceDE/>
              <w:autoSpaceDN/>
              <w:adjustRightInd/>
              <w:spacing w:after="120"/>
              <w:ind w:left="568" w:hanging="284"/>
              <w:jc w:val="center"/>
              <w:rPr>
                <w:lang w:val="en-AU"/>
              </w:rPr>
            </w:pPr>
            <w:r w:rsidRPr="00644F46">
              <w:rPr>
                <w:highlight w:val="yellow"/>
              </w:rPr>
              <w:t>&lt; Unchanged parts are omitted &gt;</w:t>
            </w:r>
          </w:p>
          <w:p w14:paraId="72B6B502" w14:textId="77777777" w:rsidR="008E72D4" w:rsidRPr="00644F46" w:rsidRDefault="008E72D4" w:rsidP="00B71301">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Pr="00644F46">
              <w:rPr>
                <w:i/>
                <w:noProof/>
                <w:position w:val="-10"/>
                <w:lang w:val="x-none"/>
              </w:rPr>
              <w:object w:dxaOrig="340" w:dyaOrig="300" w14:anchorId="62D088D8">
                <v:shape id="_x0000_i1031" type="#_x0000_t75" alt="" style="width:16.65pt;height:15pt;mso-width-percent:0;mso-height-percent:0;mso-width-percent:0;mso-height-percent:0" o:ole="">
                  <v:imagedata r:id="rId13" o:title=""/>
                </v:shape>
                <o:OLEObject Type="Embed" ProgID="Equation.DSMT4" ShapeID="_x0000_i1031" DrawAspect="Content" ObjectID="_1809422105" r:id="rId21"/>
              </w:object>
            </w:r>
            <w:r w:rsidRPr="00644F46">
              <w:rPr>
                <w:lang w:val="x-none"/>
              </w:rPr>
              <w:t xml:space="preserve"> equals to the switching gap duration and 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 xml:space="preserve">or configured </w:t>
            </w:r>
            <w:r w:rsidRPr="00644F46">
              <w:rPr>
                <w:rFonts w:eastAsia="Times New Roman"/>
                <w:iCs/>
                <w:noProof/>
                <w:color w:val="FF0000"/>
                <w:lang w:val="en-US" w:eastAsia="en-GB"/>
              </w:rPr>
              <w:lastRenderedPageBreak/>
              <w:t>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 xml:space="preserve">), otherwise </w:t>
            </w:r>
            <w:r w:rsidRPr="00644F46">
              <w:rPr>
                <w:i/>
                <w:noProof/>
                <w:position w:val="-10"/>
                <w:lang w:val="x-none"/>
              </w:rPr>
              <w:object w:dxaOrig="680" w:dyaOrig="300" w14:anchorId="751EAEB1">
                <v:shape id="_x0000_i1032" type="#_x0000_t75" alt="" style="width:33.3pt;height:15pt;mso-width-percent:0;mso-height-percent:0;mso-width-percent:0;mso-height-percent:0" o:ole="">
                  <v:imagedata r:id="rId15" o:title=""/>
                </v:shape>
                <o:OLEObject Type="Embed" ProgID="Equation.DSMT4" ShapeID="_x0000_i1032" DrawAspect="Content" ObjectID="_1809422106" r:id="rId22"/>
              </w:object>
            </w:r>
            <w:r w:rsidRPr="00644F46">
              <w:rPr>
                <w:lang w:val="x-none"/>
              </w:rPr>
              <w:t>.</w:t>
            </w:r>
          </w:p>
          <w:p w14:paraId="664B005D" w14:textId="77777777" w:rsidR="008E72D4" w:rsidRPr="00644F46" w:rsidRDefault="008E72D4" w:rsidP="00B71301">
            <w:pPr>
              <w:overflowPunct/>
              <w:autoSpaceDE/>
              <w:autoSpaceDN/>
              <w:adjustRightInd/>
              <w:spacing w:after="60"/>
              <w:jc w:val="center"/>
            </w:pPr>
            <w:r w:rsidRPr="00644F46">
              <w:rPr>
                <w:highlight w:val="yellow"/>
              </w:rPr>
              <w:t>&lt; Unchanged parts are omitted &gt;</w:t>
            </w:r>
          </w:p>
        </w:tc>
      </w:tr>
    </w:tbl>
    <w:p w14:paraId="62EB313B" w14:textId="77777777" w:rsidR="008E72D4" w:rsidRPr="008E72D4" w:rsidRDefault="008E72D4" w:rsidP="008E72D4"/>
    <w:p w14:paraId="02C00D95" w14:textId="68F566EB" w:rsidR="000B7597" w:rsidRDefault="000B7597">
      <w:pPr>
        <w:pStyle w:val="Heading3"/>
      </w:pPr>
      <w:r>
        <w:t>Proposal#1-b</w:t>
      </w:r>
    </w:p>
    <w:p w14:paraId="52E2E90A" w14:textId="74B28DD8" w:rsidR="000B7597" w:rsidRDefault="000B7597" w:rsidP="000B7597">
      <w:pPr>
        <w:rPr>
          <w:i/>
          <w:iCs/>
        </w:rPr>
      </w:pP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Pr>
          <w:i/>
          <w:iCs/>
        </w:rPr>
        <w:t>in RAN1 specifications, the following is agreed:</w:t>
      </w:r>
    </w:p>
    <w:p w14:paraId="5858DBD7" w14:textId="03330E0F" w:rsidR="000B7597" w:rsidRPr="000B7597" w:rsidRDefault="000B7597" w:rsidP="000B7597">
      <w:pPr>
        <w:pStyle w:val="ListParagraph"/>
        <w:numPr>
          <w:ilvl w:val="0"/>
          <w:numId w:val="33"/>
        </w:numPr>
        <w:rPr>
          <w:i/>
          <w:iCs/>
          <w:sz w:val="20"/>
          <w:szCs w:val="20"/>
        </w:rPr>
      </w:pPr>
      <w:r w:rsidRPr="000B7597">
        <w:rPr>
          <w:i/>
          <w:iCs/>
          <w:sz w:val="20"/>
          <w:szCs w:val="20"/>
        </w:rPr>
        <w:t xml:space="preserve">A UE capable of </w:t>
      </w:r>
      <w:r w:rsidRPr="008543C0">
        <w:rPr>
          <w:i/>
          <w:iCs/>
          <w:sz w:val="20"/>
          <w:szCs w:val="20"/>
        </w:rPr>
        <w:t>Scenario#1</w:t>
      </w:r>
      <w:r w:rsidRPr="000B7597">
        <w:rPr>
          <w:i/>
          <w:iCs/>
          <w:sz w:val="20"/>
          <w:szCs w:val="20"/>
        </w:rPr>
        <w:t xml:space="preserve"> is mandated to support max 2 layers of UL-MIMO on carriers of both bands.</w:t>
      </w:r>
    </w:p>
    <w:p w14:paraId="279F6D38" w14:textId="3E6CAFDE" w:rsidR="000B7597" w:rsidRDefault="000B7597" w:rsidP="000B7597">
      <w:pPr>
        <w:pStyle w:val="ListParagraph"/>
        <w:numPr>
          <w:ilvl w:val="0"/>
          <w:numId w:val="33"/>
        </w:numPr>
        <w:rPr>
          <w:i/>
          <w:iCs/>
          <w:sz w:val="20"/>
          <w:szCs w:val="20"/>
        </w:rPr>
      </w:pPr>
      <w:r w:rsidRPr="008543C0">
        <w:rPr>
          <w:i/>
          <w:iCs/>
          <w:sz w:val="20"/>
          <w:szCs w:val="20"/>
        </w:rPr>
        <w:t>For a UE capable of Scenario#1, the number of ports of UL-MIMO can be configured as either 1</w:t>
      </w:r>
      <w:r>
        <w:rPr>
          <w:i/>
          <w:iCs/>
          <w:sz w:val="20"/>
          <w:szCs w:val="20"/>
        </w:rPr>
        <w:t>-</w:t>
      </w:r>
      <w:r w:rsidRPr="008543C0">
        <w:rPr>
          <w:i/>
          <w:iCs/>
          <w:sz w:val="20"/>
          <w:szCs w:val="20"/>
        </w:rPr>
        <w:t>port or 2</w:t>
      </w:r>
      <w:r>
        <w:rPr>
          <w:i/>
          <w:iCs/>
          <w:sz w:val="20"/>
          <w:szCs w:val="20"/>
        </w:rPr>
        <w:t>-</w:t>
      </w:r>
      <w:r w:rsidRPr="008543C0">
        <w:rPr>
          <w:i/>
          <w:iCs/>
          <w:sz w:val="20"/>
          <w:szCs w:val="20"/>
        </w:rPr>
        <w:t xml:space="preserve">port on any UL carriers as usual. If </w:t>
      </w:r>
      <w:r w:rsidR="000C2D8C">
        <w:rPr>
          <w:i/>
          <w:iCs/>
          <w:sz w:val="20"/>
          <w:szCs w:val="20"/>
        </w:rPr>
        <w:t>1-</w:t>
      </w:r>
      <w:r w:rsidRPr="008543C0">
        <w:rPr>
          <w:i/>
          <w:iCs/>
          <w:sz w:val="20"/>
          <w:szCs w:val="20"/>
        </w:rPr>
        <w:t xml:space="preserve">port is configured on </w:t>
      </w:r>
      <w:r>
        <w:rPr>
          <w:i/>
          <w:iCs/>
          <w:sz w:val="20"/>
          <w:szCs w:val="20"/>
        </w:rPr>
        <w:t xml:space="preserve">all the carriers of </w:t>
      </w:r>
      <w:r w:rsidRPr="008543C0">
        <w:rPr>
          <w:i/>
          <w:iCs/>
          <w:sz w:val="20"/>
          <w:szCs w:val="20"/>
        </w:rPr>
        <w:t xml:space="preserve">any </w:t>
      </w:r>
      <w:r>
        <w:rPr>
          <w:i/>
          <w:iCs/>
          <w:sz w:val="20"/>
          <w:szCs w:val="20"/>
        </w:rPr>
        <w:t>band</w:t>
      </w:r>
      <w:r w:rsidRPr="008543C0">
        <w:rPr>
          <w:i/>
          <w:iCs/>
          <w:sz w:val="20"/>
          <w:szCs w:val="20"/>
        </w:rPr>
        <w:t>, then the UE behavior follows the normal UL-CA.</w:t>
      </w:r>
    </w:p>
    <w:p w14:paraId="731BFDBB" w14:textId="1ADA5049" w:rsidR="000B7597" w:rsidRPr="008543C0" w:rsidRDefault="000B7597" w:rsidP="000B7597">
      <w:pPr>
        <w:pStyle w:val="ListParagraph"/>
        <w:numPr>
          <w:ilvl w:val="0"/>
          <w:numId w:val="33"/>
        </w:numPr>
        <w:rPr>
          <w:i/>
          <w:iCs/>
          <w:sz w:val="20"/>
          <w:szCs w:val="20"/>
        </w:rPr>
      </w:pPr>
      <w:r w:rsidRPr="000B7597">
        <w:rPr>
          <w:i/>
          <w:iCs/>
          <w:sz w:val="20"/>
          <w:szCs w:val="20"/>
        </w:rPr>
        <w:t>Adopt the following TP to TS38.214</w:t>
      </w:r>
      <w:r>
        <w:rPr>
          <w:i/>
          <w:iCs/>
          <w:sz w:val="20"/>
          <w:szCs w:val="20"/>
        </w:rPr>
        <w:t>:</w:t>
      </w:r>
    </w:p>
    <w:tbl>
      <w:tblPr>
        <w:tblStyle w:val="TableGrid"/>
        <w:tblW w:w="9634" w:type="dxa"/>
        <w:tblLook w:val="04A0" w:firstRow="1" w:lastRow="0" w:firstColumn="1" w:lastColumn="0" w:noHBand="0" w:noVBand="1"/>
      </w:tblPr>
      <w:tblGrid>
        <w:gridCol w:w="9634"/>
      </w:tblGrid>
      <w:tr w:rsidR="000B7597" w:rsidRPr="00644F46" w14:paraId="5F634EC6" w14:textId="77777777" w:rsidTr="005E290C">
        <w:tc>
          <w:tcPr>
            <w:tcW w:w="9634" w:type="dxa"/>
          </w:tcPr>
          <w:p w14:paraId="2A2DCD38" w14:textId="77777777" w:rsidR="000B7597" w:rsidRPr="00644F46" w:rsidRDefault="000B7597" w:rsidP="005E290C">
            <w:pPr>
              <w:overflowPunct/>
              <w:autoSpaceDE/>
              <w:autoSpaceDN/>
              <w:adjustRightInd/>
              <w:spacing w:before="60" w:after="60"/>
              <w:jc w:val="center"/>
              <w:rPr>
                <w:highlight w:val="yellow"/>
              </w:rPr>
            </w:pPr>
            <w:r w:rsidRPr="00644F46">
              <w:rPr>
                <w:highlight w:val="yellow"/>
              </w:rPr>
              <w:t>&lt; Unchanged parts are omitted &gt;</w:t>
            </w:r>
          </w:p>
          <w:p w14:paraId="3A26A8F2" w14:textId="77777777" w:rsidR="000B7597" w:rsidRPr="00644F46" w:rsidRDefault="000B7597" w:rsidP="005E290C">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p>
          <w:p w14:paraId="782C3051" w14:textId="77777777" w:rsidR="000B7597" w:rsidRPr="00644F46" w:rsidRDefault="000B7597" w:rsidP="005E290C">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52467C8D" w14:textId="77777777" w:rsidR="000B7597" w:rsidRPr="00644F46" w:rsidRDefault="000B7597" w:rsidP="005E290C">
            <w:pPr>
              <w:overflowPunct/>
              <w:autoSpaceDE/>
              <w:autoSpaceDN/>
              <w:adjustRightInd/>
              <w:spacing w:after="60"/>
              <w:jc w:val="center"/>
            </w:pPr>
            <w:r w:rsidRPr="00644F46">
              <w:rPr>
                <w:highlight w:val="yellow"/>
              </w:rPr>
              <w:t>&lt; Unchanged parts are omitted &gt;</w:t>
            </w:r>
          </w:p>
          <w:p w14:paraId="75250111" w14:textId="77777777" w:rsidR="000B7597" w:rsidRPr="00644F46" w:rsidRDefault="000B7597" w:rsidP="005E290C">
            <w:pPr>
              <w:keepNext/>
              <w:keepLines/>
              <w:overflowPunct/>
              <w:autoSpaceDE/>
              <w:autoSpaceDN/>
              <w:adjustRightInd/>
              <w:spacing w:before="120"/>
              <w:outlineLvl w:val="3"/>
              <w:rPr>
                <w:rFonts w:ascii="Arial" w:hAnsi="Arial"/>
                <w:color w:val="000000"/>
                <w:lang w:val="x-none"/>
              </w:rPr>
            </w:pPr>
            <w:r w:rsidRPr="00644F46">
              <w:rPr>
                <w:rFonts w:ascii="Arial" w:hAnsi="Arial"/>
                <w:color w:val="000000"/>
                <w:lang w:val="x-none"/>
              </w:rPr>
              <w:t>6.1.6.2</w:t>
            </w:r>
            <w:r w:rsidRPr="00644F46">
              <w:rPr>
                <w:rFonts w:ascii="Arial" w:hAnsi="Arial"/>
                <w:color w:val="000000"/>
                <w:lang w:val="x-none"/>
              </w:rPr>
              <w:tab/>
              <w:t>Uplink switching for carrier aggregation</w:t>
            </w:r>
          </w:p>
          <w:p w14:paraId="27A6CCD5" w14:textId="77777777" w:rsidR="000B7597" w:rsidRPr="00644F46" w:rsidRDefault="000B7597" w:rsidP="005E290C">
            <w:pPr>
              <w:keepNext/>
              <w:keepLines/>
              <w:overflowPunct/>
              <w:autoSpaceDE/>
              <w:autoSpaceDN/>
              <w:adjustRightInd/>
              <w:spacing w:before="120"/>
              <w:outlineLvl w:val="4"/>
              <w:rPr>
                <w:rFonts w:ascii="Arial" w:hAnsi="Arial"/>
                <w:lang w:val="x-none"/>
              </w:rPr>
            </w:pPr>
            <w:r w:rsidRPr="00644F46">
              <w:rPr>
                <w:rFonts w:ascii="Arial" w:hAnsi="Arial"/>
                <w:lang w:val="x-none"/>
              </w:rPr>
              <w:t>6.1.6.2.0</w:t>
            </w:r>
            <w:r w:rsidRPr="00644F46">
              <w:rPr>
                <w:rFonts w:ascii="Arial" w:hAnsi="Arial"/>
                <w:lang w:val="x-none"/>
              </w:rPr>
              <w:tab/>
              <w:t>Uplink switching with two uplink bands</w:t>
            </w:r>
          </w:p>
          <w:p w14:paraId="450CD155" w14:textId="77777777" w:rsidR="000B7597" w:rsidRPr="00644F46" w:rsidRDefault="000B7597" w:rsidP="005E290C">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8E72D4">
              <w:rPr>
                <w:i/>
                <w:iCs/>
                <w:color w:val="FF0000"/>
                <w:lang w:val="en-US"/>
              </w:rPr>
              <w:t>UL-TxSwitching3TxScenario1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17C78E6F" w14:textId="77777777" w:rsidR="000B7597" w:rsidRPr="00644F46" w:rsidRDefault="000B7597" w:rsidP="005E290C">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5DB00905"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4556F6B5"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34435B31"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170E2DB0"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15FB65F9"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6883BB4D"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xml:space="preserve">, when the UE is under the operation state in which 2-port </w:t>
            </w:r>
            <w:r w:rsidRPr="00644F46">
              <w:rPr>
                <w:lang w:val="x-none"/>
              </w:rPr>
              <w:lastRenderedPageBreak/>
              <w:t>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20B55B81"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6884383B" w14:textId="77777777" w:rsidR="000B7597" w:rsidRPr="00644F46" w:rsidRDefault="000B7597" w:rsidP="005E290C">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2459FAA1" w14:textId="6F060771" w:rsidR="00846A3D" w:rsidRDefault="00846A3D" w:rsidP="00461D35">
            <w:pPr>
              <w:overflowPunct/>
              <w:autoSpaceDE/>
              <w:autoSpaceDN/>
              <w:adjustRightInd/>
              <w:spacing w:after="120"/>
              <w:ind w:left="851" w:hanging="284"/>
              <w:jc w:val="both"/>
              <w:rPr>
                <w:color w:val="FF0000"/>
                <w:lang w:val="x-none"/>
              </w:rPr>
            </w:pPr>
            <w:r w:rsidRPr="00644F46">
              <w:rPr>
                <w:lang w:val="en-US"/>
              </w:rPr>
              <w:t>-</w:t>
            </w:r>
            <w:r w:rsidRPr="00644F46">
              <w:rPr>
                <w:lang w:val="en-US"/>
              </w:rPr>
              <w:tab/>
            </w:r>
            <w:r w:rsidRPr="00461D35">
              <w:rPr>
                <w:color w:val="FF0000"/>
                <w:highlight w:val="yellow"/>
                <w:lang w:val="x-none"/>
              </w:rPr>
              <w:t>If [</w:t>
            </w:r>
            <w:r w:rsidRPr="00461D35">
              <w:rPr>
                <w:i/>
                <w:iCs/>
                <w:color w:val="FF0000"/>
                <w:highlight w:val="yellow"/>
                <w:lang w:val="x-none"/>
              </w:rPr>
              <w:t>uplinkTxSwitching3TxScenario1</w:t>
            </w:r>
            <w:r w:rsidRPr="00461D35">
              <w:rPr>
                <w:color w:val="FF0000"/>
                <w:highlight w:val="yellow"/>
                <w:lang w:val="x-none"/>
              </w:rPr>
              <w:t>] is configured</w:t>
            </w:r>
            <w:r w:rsidRPr="00846A3D">
              <w:rPr>
                <w:color w:val="FF0000"/>
                <w:lang w:val="x-none"/>
              </w:rPr>
              <w:t>, and the UE is configured with [</w:t>
            </w:r>
            <w:r w:rsidRPr="00846A3D">
              <w:rPr>
                <w:i/>
                <w:iCs/>
                <w:color w:val="FF0000"/>
                <w:lang w:val="x-none"/>
              </w:rPr>
              <w:t>uplinkTxSwitching-TxState-R19</w:t>
            </w:r>
            <w:r w:rsidRPr="00846A3D">
              <w:rPr>
                <w:color w:val="FF0000"/>
                <w:lang w:val="x-none"/>
              </w:rPr>
              <w:t xml:space="preserve">] set to </w:t>
            </w:r>
            <w:r w:rsidRPr="00846A3D">
              <w:rPr>
                <w:i/>
                <w:iCs/>
                <w:color w:val="FF0000"/>
                <w:lang w:val="x-none"/>
              </w:rPr>
              <w:t>'oneT'</w:t>
            </w:r>
            <w:r w:rsidRPr="00846A3D">
              <w:rPr>
                <w:color w:val="FF0000"/>
                <w:lang w:val="x-none"/>
              </w:rPr>
              <w:t xml:space="preserve">, when the UE is under the operation state in which 2-port transmission can be supported on one carrier on one band followed by </w:t>
            </w:r>
            <w:r w:rsidRPr="00461D35">
              <w:rPr>
                <w:color w:val="FF0000"/>
                <w:highlight w:val="yellow"/>
                <w:lang w:val="x-none"/>
              </w:rPr>
              <w:t>no more than 1-port</w:t>
            </w:r>
            <w:r w:rsidRPr="00846A3D">
              <w:rPr>
                <w:color w:val="FF0000"/>
                <w:lang w:val="x-none"/>
              </w:rPr>
              <w:t xml:space="preserve"> transmission on any carrier on the same band and 1-port transmission on the other carrier on another band the UE shall consider this as </w:t>
            </w:r>
            <w:r w:rsidRPr="00461D35">
              <w:rPr>
                <w:color w:val="FF0000"/>
                <w:highlight w:val="yellow"/>
                <w:lang w:val="x-none"/>
              </w:rPr>
              <w:t>if 2-port</w:t>
            </w:r>
            <w:r w:rsidRPr="00846A3D">
              <w:rPr>
                <w:color w:val="FF0000"/>
                <w:lang w:val="x-none"/>
              </w:rPr>
              <w:t xml:space="preserve"> transmission was transmitted on the same band</w:t>
            </w:r>
            <w:r w:rsidR="00461D35">
              <w:rPr>
                <w:color w:val="FF0000"/>
              </w:rPr>
              <w:t xml:space="preserve"> </w:t>
            </w:r>
            <w:r w:rsidR="00461D35" w:rsidRPr="00461D35">
              <w:rPr>
                <w:color w:val="FF0000"/>
              </w:rPr>
              <w:t>and 1-port transmission was transmitted on the transmitting carrier</w:t>
            </w:r>
            <w:r w:rsidRPr="00846A3D">
              <w:rPr>
                <w:color w:val="FF0000"/>
                <w:lang w:val="x-none"/>
              </w:rPr>
              <w:t xml:space="preserve">, otherwise the UE shall consider this as if 2-port transmission took place on </w:t>
            </w:r>
            <w:r w:rsidR="00461D35" w:rsidRPr="00461D35">
              <w:rPr>
                <w:color w:val="FF0000"/>
                <w:lang w:val="x-none"/>
              </w:rPr>
              <w:t>the transmitting carrier</w:t>
            </w:r>
            <w:r w:rsidRPr="00846A3D">
              <w:rPr>
                <w:color w:val="FF0000"/>
                <w:lang w:val="x-none"/>
              </w:rPr>
              <w:t>.</w:t>
            </w:r>
          </w:p>
          <w:p w14:paraId="336E1D81" w14:textId="7B819456" w:rsidR="000B7597" w:rsidRPr="00644F46" w:rsidRDefault="000B7597" w:rsidP="005E290C">
            <w:pPr>
              <w:overflowPunct/>
              <w:autoSpaceDE/>
              <w:autoSpaceDN/>
              <w:adjustRightInd/>
              <w:spacing w:after="120"/>
              <w:ind w:left="851" w:hanging="284"/>
              <w:rPr>
                <w:lang w:val="en-US"/>
              </w:rPr>
            </w:pPr>
            <w:r w:rsidRPr="00644F46">
              <w:rPr>
                <w:lang w:val="en-US"/>
              </w:rPr>
              <w:t>-</w:t>
            </w:r>
            <w:r w:rsidRPr="00644F46">
              <w:rPr>
                <w:lang w:val="en-US"/>
              </w:rPr>
              <w:tab/>
            </w:r>
            <w:r w:rsidR="00461D35" w:rsidRPr="00644F46">
              <w:rPr>
                <w:color w:val="FF0000"/>
                <w:lang w:val="x-none"/>
              </w:rPr>
              <w:t>If [</w:t>
            </w:r>
            <w:r w:rsidR="00461D35" w:rsidRPr="00644F46">
              <w:rPr>
                <w:i/>
                <w:iCs/>
                <w:color w:val="FF0000"/>
                <w:lang w:val="x-none"/>
              </w:rPr>
              <w:t>uplinkTxSwitching3TxScenario1</w:t>
            </w:r>
            <w:r w:rsidR="00461D35" w:rsidRPr="00644F46">
              <w:rPr>
                <w:color w:val="FF0000"/>
                <w:lang w:val="x-none"/>
              </w:rPr>
              <w:t>] is</w:t>
            </w:r>
            <w:r w:rsidR="00461D35">
              <w:rPr>
                <w:color w:val="FF0000"/>
              </w:rPr>
              <w:t xml:space="preserve"> not</w:t>
            </w:r>
            <w:r w:rsidR="00461D35" w:rsidRPr="00644F46">
              <w:rPr>
                <w:color w:val="FF0000"/>
                <w:lang w:val="x-none"/>
              </w:rPr>
              <w:t xml:space="preserve"> configured</w:t>
            </w:r>
            <w:r w:rsidR="00461D35">
              <w:rPr>
                <w:color w:val="FF0000"/>
              </w:rPr>
              <w:t>,</w:t>
            </w:r>
            <w:r w:rsidR="00461D35" w:rsidRPr="00644F46">
              <w:rPr>
                <w:lang w:val="x-none"/>
              </w:rPr>
              <w:t xml:space="preserve"> </w:t>
            </w:r>
            <w:r w:rsidR="00461D35" w:rsidRPr="00461D35">
              <w:rPr>
                <w:color w:val="FF0000"/>
              </w:rPr>
              <w:t>t</w:t>
            </w:r>
            <w:r w:rsidRPr="00644F46">
              <w:rPr>
                <w:lang w:val="x-none"/>
              </w:rPr>
              <w:t xml:space="preserve">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226EB130" w14:textId="77777777" w:rsidR="000B7597" w:rsidRPr="00644F46" w:rsidRDefault="000B7597" w:rsidP="005E290C">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0B903151" w14:textId="77777777" w:rsidR="000B7597" w:rsidRPr="00644F46" w:rsidRDefault="000B7597" w:rsidP="005E290C">
            <w:pPr>
              <w:overflowPunct/>
              <w:autoSpaceDE/>
              <w:autoSpaceDN/>
              <w:adjustRightInd/>
              <w:jc w:val="center"/>
            </w:pPr>
            <w:r w:rsidRPr="00644F46">
              <w:rPr>
                <w:highlight w:val="yellow"/>
              </w:rPr>
              <w:t>&lt; Unchanged parts are omitted &gt;</w:t>
            </w:r>
          </w:p>
          <w:p w14:paraId="35C0B0B7" w14:textId="77777777" w:rsidR="000B7597" w:rsidRPr="00644F46" w:rsidRDefault="000B7597" w:rsidP="005E290C">
            <w:pPr>
              <w:pStyle w:val="Heading3"/>
              <w:numPr>
                <w:ilvl w:val="0"/>
                <w:numId w:val="0"/>
              </w:numPr>
              <w:rPr>
                <w:color w:val="000000"/>
                <w:sz w:val="20"/>
              </w:rPr>
            </w:pPr>
            <w:r w:rsidRPr="00644F46">
              <w:rPr>
                <w:color w:val="000000"/>
                <w:sz w:val="20"/>
              </w:rPr>
              <w:t>6.2.1</w:t>
            </w:r>
            <w:r w:rsidRPr="00644F46">
              <w:rPr>
                <w:color w:val="000000"/>
                <w:sz w:val="20"/>
              </w:rPr>
              <w:tab/>
              <w:t>UE sounding procedure</w:t>
            </w:r>
          </w:p>
          <w:p w14:paraId="3C48307A" w14:textId="77777777" w:rsidR="000B7597" w:rsidRPr="00644F46" w:rsidRDefault="000B7597" w:rsidP="005E290C">
            <w:pPr>
              <w:overflowPunct/>
              <w:autoSpaceDE/>
              <w:autoSpaceDN/>
              <w:adjustRightInd/>
              <w:jc w:val="center"/>
            </w:pPr>
            <w:r w:rsidRPr="00644F46">
              <w:rPr>
                <w:highlight w:val="yellow"/>
              </w:rPr>
              <w:t>&lt; Unchanged parts are omitted &gt;</w:t>
            </w:r>
          </w:p>
          <w:p w14:paraId="3878838D" w14:textId="77777777" w:rsidR="000B7597" w:rsidRPr="00644F46" w:rsidRDefault="000B7597" w:rsidP="005E290C">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025B79CA" w14:textId="77777777" w:rsidR="000B7597" w:rsidRPr="00644F46" w:rsidRDefault="000B7597" w:rsidP="005E290C">
            <w:pPr>
              <w:pStyle w:val="B1"/>
              <w:rPr>
                <w:rFonts w:eastAsia="MS Mincho"/>
                <w:lang w:val="en-US" w:eastAsia="ja-JP"/>
              </w:rPr>
            </w:pPr>
            <w:r w:rsidRPr="00644F46">
              <w:rPr>
                <w:lang w:val="en-US"/>
              </w:rPr>
              <w:t>-</w:t>
            </w:r>
            <w:r w:rsidRPr="00644F46">
              <w:rPr>
                <w:lang w:val="en-US"/>
              </w:rPr>
              <w:tab/>
              <w:t>the UE receives a configuration of SRS resource sets,</w:t>
            </w:r>
          </w:p>
          <w:p w14:paraId="0A5BEB64" w14:textId="77777777" w:rsidR="000B7597" w:rsidRPr="00644F46" w:rsidRDefault="000B7597" w:rsidP="005E290C">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036206DE" w14:textId="77777777" w:rsidR="000B7597" w:rsidRPr="00644F46" w:rsidRDefault="000B7597" w:rsidP="005E290C">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62AE2B35" w14:textId="77777777" w:rsidR="000B7597" w:rsidRPr="00644F46" w:rsidRDefault="000B7597" w:rsidP="005E290C">
            <w:pPr>
              <w:overflowPunct/>
              <w:autoSpaceDE/>
              <w:autoSpaceDN/>
              <w:adjustRightInd/>
              <w:jc w:val="center"/>
            </w:pPr>
            <w:r w:rsidRPr="00644F46">
              <w:rPr>
                <w:highlight w:val="yellow"/>
              </w:rPr>
              <w:t>&lt; Unchanged parts are omitted &gt;</w:t>
            </w:r>
          </w:p>
          <w:p w14:paraId="4EBC8685" w14:textId="77777777" w:rsidR="000B7597" w:rsidRPr="00644F46" w:rsidRDefault="000B7597" w:rsidP="005E290C">
            <w:pPr>
              <w:keepNext/>
              <w:keepLines/>
              <w:overflowPunct/>
              <w:autoSpaceDE/>
              <w:autoSpaceDN/>
              <w:adjustRightInd/>
              <w:spacing w:before="180"/>
              <w:outlineLvl w:val="1"/>
              <w:rPr>
                <w:rFonts w:ascii="Arial" w:hAnsi="Arial"/>
                <w:color w:val="000000"/>
                <w:lang w:val="x-none"/>
              </w:rPr>
            </w:pPr>
            <w:r w:rsidRPr="00644F46">
              <w:rPr>
                <w:rFonts w:ascii="Arial" w:hAnsi="Arial"/>
                <w:color w:val="000000"/>
                <w:lang w:val="x-none"/>
              </w:rPr>
              <w:t>6.4</w:t>
            </w:r>
            <w:r w:rsidRPr="00644F46">
              <w:rPr>
                <w:rFonts w:ascii="Arial" w:hAnsi="Arial"/>
                <w:color w:val="000000"/>
                <w:lang w:val="x-none"/>
              </w:rPr>
              <w:tab/>
            </w:r>
            <w:r>
              <w:rPr>
                <w:rFonts w:ascii="Arial" w:hAnsi="Arial"/>
                <w:color w:val="000000"/>
              </w:rPr>
              <w:t xml:space="preserve"> </w:t>
            </w:r>
            <w:r w:rsidRPr="00644F46">
              <w:rPr>
                <w:rFonts w:ascii="Arial" w:hAnsi="Arial"/>
                <w:color w:val="000000"/>
                <w:lang w:val="x-none"/>
              </w:rPr>
              <w:t>UE PUSCH preparation procedure time</w:t>
            </w:r>
          </w:p>
          <w:p w14:paraId="31816F57" w14:textId="77777777" w:rsidR="000B7597" w:rsidRPr="00644F46" w:rsidRDefault="000B7597" w:rsidP="005E290C">
            <w:pPr>
              <w:overflowPunct/>
              <w:autoSpaceDE/>
              <w:autoSpaceDN/>
              <w:adjustRightInd/>
              <w:spacing w:after="60"/>
              <w:rPr>
                <w:color w:val="000000"/>
                <w:lang w:val="en-AU"/>
              </w:rPr>
            </w:pPr>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 xml:space="preserve">When the PDCCH reception </w:t>
            </w:r>
            <w:r w:rsidRPr="00644F46">
              <w:lastRenderedPageBreak/>
              <w:t>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4D9919F9" w14:textId="77777777" w:rsidR="000B7597" w:rsidRPr="00644F46" w:rsidRDefault="000B7597" w:rsidP="005E290C">
            <w:pPr>
              <w:overflowPunct/>
              <w:autoSpaceDE/>
              <w:autoSpaceDN/>
              <w:adjustRightInd/>
              <w:spacing w:after="120"/>
              <w:ind w:left="568" w:hanging="284"/>
              <w:jc w:val="center"/>
              <w:rPr>
                <w:lang w:val="en-AU"/>
              </w:rPr>
            </w:pPr>
            <w:r w:rsidRPr="00644F46">
              <w:rPr>
                <w:highlight w:val="yellow"/>
              </w:rPr>
              <w:t>&lt; Unchanged parts are omitted &gt;</w:t>
            </w:r>
          </w:p>
          <w:p w14:paraId="0586363C" w14:textId="77777777" w:rsidR="000B7597" w:rsidRPr="00644F46" w:rsidRDefault="000B7597" w:rsidP="005E290C">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Pr="00644F46">
              <w:rPr>
                <w:i/>
                <w:noProof/>
                <w:position w:val="-10"/>
                <w:lang w:val="x-none"/>
              </w:rPr>
              <w:object w:dxaOrig="340" w:dyaOrig="300" w14:anchorId="15B5C42B">
                <v:shape id="_x0000_i1033" type="#_x0000_t75" alt="" style="width:16.65pt;height:15pt;mso-width-percent:0;mso-height-percent:0;mso-width-percent:0;mso-height-percent:0" o:ole="">
                  <v:imagedata r:id="rId13" o:title=""/>
                </v:shape>
                <o:OLEObject Type="Embed" ProgID="Equation.DSMT4" ShapeID="_x0000_i1033" DrawAspect="Content" ObjectID="_1809422107" r:id="rId23"/>
              </w:object>
            </w:r>
            <w:r w:rsidRPr="00644F46">
              <w:rPr>
                <w:lang w:val="x-none"/>
              </w:rPr>
              <w:t xml:space="preserve"> equals to the switching gap duration and 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 xml:space="preserve">), otherwise </w:t>
            </w:r>
            <w:r w:rsidRPr="00644F46">
              <w:rPr>
                <w:i/>
                <w:noProof/>
                <w:position w:val="-10"/>
                <w:lang w:val="x-none"/>
              </w:rPr>
              <w:object w:dxaOrig="680" w:dyaOrig="300" w14:anchorId="793351C0">
                <v:shape id="_x0000_i1034" type="#_x0000_t75" alt="" style="width:33.3pt;height:15pt;mso-width-percent:0;mso-height-percent:0;mso-width-percent:0;mso-height-percent:0" o:ole="">
                  <v:imagedata r:id="rId15" o:title=""/>
                </v:shape>
                <o:OLEObject Type="Embed" ProgID="Equation.DSMT4" ShapeID="_x0000_i1034" DrawAspect="Content" ObjectID="_1809422108" r:id="rId24"/>
              </w:object>
            </w:r>
            <w:r w:rsidRPr="00644F46">
              <w:rPr>
                <w:lang w:val="x-none"/>
              </w:rPr>
              <w:t>.</w:t>
            </w:r>
          </w:p>
          <w:p w14:paraId="08DB47EF" w14:textId="77777777" w:rsidR="000B7597" w:rsidRPr="00644F46" w:rsidRDefault="000B7597" w:rsidP="005E290C">
            <w:pPr>
              <w:overflowPunct/>
              <w:autoSpaceDE/>
              <w:autoSpaceDN/>
              <w:adjustRightInd/>
              <w:spacing w:after="60"/>
              <w:jc w:val="center"/>
            </w:pPr>
            <w:r w:rsidRPr="00644F46">
              <w:rPr>
                <w:highlight w:val="yellow"/>
              </w:rPr>
              <w:t>&lt; Unchanged parts are omitted &gt;</w:t>
            </w:r>
          </w:p>
        </w:tc>
      </w:tr>
    </w:tbl>
    <w:p w14:paraId="7FD1EF8C" w14:textId="77777777" w:rsidR="000B7597" w:rsidRPr="008E72D4" w:rsidRDefault="000B7597" w:rsidP="000B7597"/>
    <w:p w14:paraId="5ADC5203" w14:textId="77777777" w:rsidR="000B7597" w:rsidRPr="000B7597" w:rsidRDefault="000B7597" w:rsidP="000B7597"/>
    <w:p w14:paraId="7C7A6D73" w14:textId="1396F8CC" w:rsidR="00333250" w:rsidRDefault="00BB6951" w:rsidP="00AC45BC">
      <w:pPr>
        <w:pStyle w:val="Heading2"/>
      </w:pPr>
      <w:r>
        <w:t>W</w:t>
      </w:r>
      <w:r w:rsidRPr="00BB6951">
        <w:t xml:space="preserve">hether to support </w:t>
      </w:r>
      <w:r w:rsidR="00731409">
        <w:t>S</w:t>
      </w:r>
      <w:r w:rsidRPr="00BB6951">
        <w:t>cenario</w:t>
      </w:r>
      <w:r w:rsidR="00731409">
        <w:t>#</w:t>
      </w:r>
      <w:r w:rsidRPr="00BB6951">
        <w:t xml:space="preserve">1a and/or </w:t>
      </w:r>
      <w:r w:rsidR="00731409">
        <w:t>S</w:t>
      </w:r>
      <w:r w:rsidRPr="00BB6951">
        <w:t>cenario</w:t>
      </w:r>
      <w:r w:rsidR="00731409">
        <w:t>#</w:t>
      </w:r>
      <w:r w:rsidRPr="00BB6951">
        <w:t>2</w:t>
      </w:r>
    </w:p>
    <w:p w14:paraId="2A3470FB" w14:textId="77777777" w:rsidR="00A91A00" w:rsidRDefault="00A91A00" w:rsidP="00A91A00">
      <w:r>
        <w:t>Companies’ inputs:</w:t>
      </w:r>
    </w:p>
    <w:tbl>
      <w:tblPr>
        <w:tblStyle w:val="TableGrid"/>
        <w:tblW w:w="0" w:type="auto"/>
        <w:tblLook w:val="04A0" w:firstRow="1" w:lastRow="0" w:firstColumn="1" w:lastColumn="0" w:noHBand="0" w:noVBand="1"/>
      </w:tblPr>
      <w:tblGrid>
        <w:gridCol w:w="1533"/>
        <w:gridCol w:w="7935"/>
      </w:tblGrid>
      <w:tr w:rsidR="00A91A00" w14:paraId="019C8824" w14:textId="77777777" w:rsidTr="00B36543">
        <w:tc>
          <w:tcPr>
            <w:tcW w:w="1533" w:type="dxa"/>
          </w:tcPr>
          <w:p w14:paraId="38DF21DA" w14:textId="3A077CCB" w:rsidR="00A91A00" w:rsidRDefault="003C5FCB" w:rsidP="00050C94">
            <w:r>
              <w:t>Vivo</w:t>
            </w:r>
            <w:r w:rsidR="00A91A00">
              <w:t xml:space="preserve"> </w:t>
            </w:r>
            <w:r w:rsidR="00A91A00">
              <w:fldChar w:fldCharType="begin"/>
            </w:r>
            <w:r w:rsidR="00A91A00">
              <w:instrText xml:space="preserve"> REF _Ref190673552 \r \h  \* MERGEFORMAT </w:instrText>
            </w:r>
            <w:r w:rsidR="00A91A00">
              <w:fldChar w:fldCharType="separate"/>
            </w:r>
            <w:r w:rsidR="00B36543">
              <w:t>[2]</w:t>
            </w:r>
            <w:r w:rsidR="00A91A00">
              <w:fldChar w:fldCharType="end"/>
            </w:r>
          </w:p>
        </w:tc>
        <w:tc>
          <w:tcPr>
            <w:tcW w:w="7935" w:type="dxa"/>
          </w:tcPr>
          <w:p w14:paraId="358276AF" w14:textId="77777777" w:rsidR="003C5FCB" w:rsidRDefault="003C5FCB" w:rsidP="003C5FCB">
            <w:pPr>
              <w:spacing w:after="0"/>
            </w:pPr>
            <w:r>
              <w:t>RAN1 specification supports 4Tx codebook based and non-codebook based UL transmission for PUSCH in Rel-15. RAN1 further specified 3Tx codebook based and non-codebook based UL transmission for PUSCH in Rel-19. From RAN1 perspective 3Tx and 4Tx UL transmission is supported for a single carrier, and it is not in the scope of RAN1 to discuss/specify the necessary requirements including required ‘gap’ for uplink Tx switching. RAN1 does not have the necessary expertise and knowledge on the implications of uplink Tx switching hence cannot provide meaningful reply on whether to support scenario 1a and/or scenario 2 as described in the LS.</w:t>
            </w:r>
          </w:p>
          <w:p w14:paraId="2EEB3246" w14:textId="77777777" w:rsidR="003C5FCB" w:rsidRDefault="003C5FCB" w:rsidP="003C5FCB">
            <w:pPr>
              <w:spacing w:after="0"/>
            </w:pPr>
          </w:p>
          <w:p w14:paraId="690FE87F" w14:textId="77777777" w:rsidR="003C5FCB" w:rsidRDefault="003C5FCB" w:rsidP="003C5FCB">
            <w:pPr>
              <w:spacing w:after="0"/>
            </w:pPr>
            <w:r>
              <w:t>Please find RAN1 answer for the question below.</w:t>
            </w:r>
          </w:p>
          <w:p w14:paraId="22573092" w14:textId="77777777" w:rsidR="003C5FCB" w:rsidRDefault="003C5FCB" w:rsidP="003C5FCB">
            <w:pPr>
              <w:spacing w:after="0"/>
            </w:pPr>
            <w:r w:rsidRPr="003C5FCB">
              <w:rPr>
                <w:b/>
                <w:bCs/>
                <w:u w:val="single"/>
              </w:rPr>
              <w:t>Question:</w:t>
            </w:r>
            <w:r>
              <w:t xml:space="preserve"> Decide at RAN1#121 whether to support scenario 1a and/or scenario 2 in Rel-19 as part of TEI-19, and feedback to RAN4 the decision. </w:t>
            </w:r>
          </w:p>
          <w:p w14:paraId="05EF221E" w14:textId="77777777" w:rsidR="003C5FCB" w:rsidRDefault="003C5FCB" w:rsidP="003C5FCB">
            <w:pPr>
              <w:spacing w:after="0"/>
            </w:pPr>
          </w:p>
          <w:p w14:paraId="576610BA" w14:textId="41FC7A8B" w:rsidR="00A91A00" w:rsidRDefault="003C5FCB" w:rsidP="003C5FCB">
            <w:pPr>
              <w:spacing w:after="0"/>
            </w:pPr>
            <w:r w:rsidRPr="003C5FCB">
              <w:rPr>
                <w:b/>
                <w:bCs/>
                <w:u w:val="single"/>
              </w:rPr>
              <w:t>Answer:</w:t>
            </w:r>
            <w:r>
              <w:t xml:space="preserve"> RAN1 has agreed that it does not have the necessary expertise and knowledge on the implications of uplink Tx switching hence cannot provide meaningful reply on whether to support scenario 1a and/or scenario 2.</w:t>
            </w:r>
          </w:p>
        </w:tc>
      </w:tr>
      <w:tr w:rsidR="00A91A00" w14:paraId="1F0FAABF" w14:textId="77777777" w:rsidTr="00B36543">
        <w:tc>
          <w:tcPr>
            <w:tcW w:w="1533" w:type="dxa"/>
          </w:tcPr>
          <w:p w14:paraId="6D1F7503" w14:textId="7FD940EC" w:rsidR="00A91A00" w:rsidRDefault="00FE54CA" w:rsidP="00050C94">
            <w:r>
              <w:t>Nokia</w:t>
            </w:r>
            <w:r w:rsidR="00A91A00">
              <w:t xml:space="preserve"> </w:t>
            </w:r>
            <w:r w:rsidR="00A91A00">
              <w:fldChar w:fldCharType="begin"/>
            </w:r>
            <w:r w:rsidR="00A91A00">
              <w:instrText xml:space="preserve"> REF _Ref190673724 \r \h  \* MERGEFORMAT </w:instrText>
            </w:r>
            <w:r w:rsidR="00A91A00">
              <w:fldChar w:fldCharType="separate"/>
            </w:r>
            <w:r w:rsidR="00B36543">
              <w:t>[3]</w:t>
            </w:r>
            <w:r w:rsidR="00A91A00">
              <w:fldChar w:fldCharType="end"/>
            </w:r>
          </w:p>
        </w:tc>
        <w:tc>
          <w:tcPr>
            <w:tcW w:w="7935" w:type="dxa"/>
          </w:tcPr>
          <w:p w14:paraId="6AD8ED2C" w14:textId="56B88D6B" w:rsidR="00A91A00" w:rsidRPr="00A91A00" w:rsidRDefault="00FE54CA" w:rsidP="00A91A00">
            <w:pPr>
              <w:jc w:val="both"/>
              <w:textAlignment w:val="baseline"/>
              <w:rPr>
                <w:rFonts w:eastAsiaTheme="minorEastAsia"/>
                <w:color w:val="000000"/>
                <w:lang w:val="en-US" w:eastAsia="zh-CN"/>
              </w:rPr>
            </w:pPr>
            <w:r w:rsidRPr="00FE54CA">
              <w:rPr>
                <w:rFonts w:eastAsiaTheme="minorEastAsia"/>
                <w:color w:val="000000"/>
                <w:lang w:val="en-US" w:eastAsia="zh-CN"/>
              </w:rPr>
              <w:t>Proposal 3: Do not discuss scenario 1a or scenario 2 in RAN1#121</w:t>
            </w:r>
            <w:r w:rsidR="00A91A00" w:rsidRPr="00A91A00">
              <w:rPr>
                <w:rFonts w:eastAsia="Times New Roman"/>
                <w:color w:val="000000" w:themeColor="text1"/>
                <w:lang w:eastAsia="en-GB"/>
              </w:rPr>
              <w:t>.</w:t>
            </w:r>
          </w:p>
        </w:tc>
      </w:tr>
      <w:tr w:rsidR="00BB6951" w14:paraId="511CA9FD" w14:textId="77777777" w:rsidTr="00B36543">
        <w:tc>
          <w:tcPr>
            <w:tcW w:w="1533" w:type="dxa"/>
          </w:tcPr>
          <w:p w14:paraId="37161B4F" w14:textId="2C223771" w:rsidR="00BB6951" w:rsidRDefault="00BB6951" w:rsidP="00BB6951">
            <w:r w:rsidRPr="008F16AF">
              <w:t>Spreadtrum</w:t>
            </w:r>
            <w:r>
              <w:t xml:space="preserve"> </w:t>
            </w:r>
            <w:r>
              <w:fldChar w:fldCharType="begin"/>
            </w:r>
            <w:r>
              <w:instrText xml:space="preserve"> REF _Ref198039031 \r \h </w:instrText>
            </w:r>
            <w:r>
              <w:fldChar w:fldCharType="separate"/>
            </w:r>
            <w:r w:rsidR="00B36543">
              <w:t>[4]</w:t>
            </w:r>
            <w:r>
              <w:fldChar w:fldCharType="end"/>
            </w:r>
          </w:p>
        </w:tc>
        <w:tc>
          <w:tcPr>
            <w:tcW w:w="7935" w:type="dxa"/>
          </w:tcPr>
          <w:p w14:paraId="562AAE0C" w14:textId="77777777" w:rsidR="00BB6951" w:rsidRDefault="00BB6951" w:rsidP="00BB6951">
            <w:pPr>
              <w:spacing w:after="0"/>
            </w:pPr>
            <w:r>
              <w:t>For issue 2, decide at RAN1#121 whether to support scenario 1a and/or scenario 2 in Rel-19 as part of TEI-19, and feedback to RAN4 the decision.</w:t>
            </w:r>
          </w:p>
          <w:p w14:paraId="662268D5" w14:textId="3E63E7BD" w:rsidR="00BB6951" w:rsidRDefault="00BB6951" w:rsidP="00BB6951">
            <w:r>
              <w:t>RAN1 consider there is only one meeting left and limited TU for Rel-19 TEI, Scenario 1a and Scenario 2 will not be specified as part of TEI19.</w:t>
            </w:r>
          </w:p>
        </w:tc>
      </w:tr>
      <w:tr w:rsidR="00BB6951" w14:paraId="52FAFC0A" w14:textId="77777777" w:rsidTr="00B36543">
        <w:tc>
          <w:tcPr>
            <w:tcW w:w="1533" w:type="dxa"/>
          </w:tcPr>
          <w:p w14:paraId="6C4C3F49" w14:textId="4F436060" w:rsidR="00BB6951" w:rsidRPr="008F16AF" w:rsidRDefault="00BB6951" w:rsidP="00BB6951">
            <w:r>
              <w:t xml:space="preserve">Samsung </w:t>
            </w:r>
            <w:r>
              <w:fldChar w:fldCharType="begin"/>
            </w:r>
            <w:r>
              <w:instrText xml:space="preserve"> REF _Ref190676145 \r \h </w:instrText>
            </w:r>
            <w:r>
              <w:fldChar w:fldCharType="separate"/>
            </w:r>
            <w:r w:rsidR="00B36543">
              <w:t>[5]</w:t>
            </w:r>
            <w:r>
              <w:fldChar w:fldCharType="end"/>
            </w:r>
          </w:p>
        </w:tc>
        <w:tc>
          <w:tcPr>
            <w:tcW w:w="7935" w:type="dxa"/>
          </w:tcPr>
          <w:p w14:paraId="4424CDE1" w14:textId="0753A0E4" w:rsidR="00BB6951" w:rsidRDefault="00BB6951" w:rsidP="00BB6951">
            <w:pPr>
              <w:spacing w:after="0"/>
            </w:pPr>
            <w:r w:rsidRPr="00BB6951">
              <w:t>According to RP-240858 (including RP-191602), cross-WG TEI CRs are strongly discouraged, and there is no definition on possible RAN1 impact of RAN4-led TEI CRs. Hence, both 1) and 2) from RAN4 should not be accepted from RAN1 perspective.</w:t>
            </w:r>
          </w:p>
        </w:tc>
      </w:tr>
      <w:tr w:rsidR="00A91A00" w14:paraId="31B00B8F" w14:textId="77777777" w:rsidTr="00B36543">
        <w:tc>
          <w:tcPr>
            <w:tcW w:w="1533" w:type="dxa"/>
          </w:tcPr>
          <w:p w14:paraId="53B23D5B" w14:textId="1A3F78B2" w:rsidR="00A91A00" w:rsidRDefault="00294A3F" w:rsidP="00050C94">
            <w:r>
              <w:t xml:space="preserve">ZTE </w:t>
            </w:r>
            <w:r>
              <w:fldChar w:fldCharType="begin"/>
            </w:r>
            <w:r>
              <w:instrText xml:space="preserve"> REF _Ref198039526 \r \h </w:instrText>
            </w:r>
            <w:r>
              <w:fldChar w:fldCharType="separate"/>
            </w:r>
            <w:r w:rsidR="00B36543">
              <w:t>[7]</w:t>
            </w:r>
            <w:r>
              <w:fldChar w:fldCharType="end"/>
            </w:r>
          </w:p>
        </w:tc>
        <w:tc>
          <w:tcPr>
            <w:tcW w:w="7935" w:type="dxa"/>
          </w:tcPr>
          <w:p w14:paraId="4333A8BB" w14:textId="77777777" w:rsidR="00294A3F" w:rsidRDefault="00294A3F" w:rsidP="005E1446">
            <w:pPr>
              <w:spacing w:beforeLines="50" w:before="120" w:after="0"/>
              <w:rPr>
                <w:i/>
                <w:iCs/>
                <w:lang w:val="en-US" w:eastAsia="zh-CN"/>
              </w:rPr>
            </w:pPr>
            <w:r>
              <w:rPr>
                <w:rFonts w:hint="eastAsia"/>
                <w:b/>
                <w:bCs/>
                <w:i/>
                <w:lang w:val="en-US" w:eastAsia="zh-CN"/>
              </w:rPr>
              <w:t>Observation 1:</w:t>
            </w:r>
            <w:r>
              <w:rPr>
                <w:rFonts w:hint="eastAsia"/>
                <w:i/>
                <w:iCs/>
                <w:lang w:val="en-US" w:eastAsia="zh-CN"/>
              </w:rPr>
              <w:t xml:space="preserve"> </w:t>
            </w:r>
            <w:r>
              <w:rPr>
                <w:i/>
                <w:iCs/>
                <w:lang w:val="en-US" w:eastAsia="zh-CN"/>
              </w:rPr>
              <w:t>I</w:t>
            </w:r>
            <w:r>
              <w:rPr>
                <w:rFonts w:hint="eastAsia"/>
                <w:i/>
                <w:iCs/>
                <w:lang w:val="en-US" w:eastAsia="zh-CN"/>
              </w:rPr>
              <w:t>f scenario 1a is supported</w:t>
            </w:r>
            <w:r>
              <w:rPr>
                <w:i/>
                <w:iCs/>
                <w:lang w:val="en-US" w:eastAsia="zh-CN"/>
              </w:rPr>
              <w:t>,</w:t>
            </w:r>
            <w:r>
              <w:rPr>
                <w:rFonts w:hint="eastAsia"/>
                <w:i/>
                <w:iCs/>
                <w:lang w:val="en-US" w:eastAsia="zh-CN"/>
              </w:rPr>
              <w:t xml:space="preserve"> </w:t>
            </w:r>
            <w:r>
              <w:rPr>
                <w:i/>
                <w:iCs/>
                <w:lang w:val="en-US" w:eastAsia="zh-CN"/>
              </w:rPr>
              <w:t>a</w:t>
            </w:r>
            <w:r>
              <w:rPr>
                <w:rFonts w:hint="eastAsia"/>
                <w:i/>
                <w:iCs/>
                <w:lang w:val="en-US" w:eastAsia="zh-CN"/>
              </w:rPr>
              <w:t xml:space="preserve">dditional five </w:t>
            </w:r>
            <w:r>
              <w:rPr>
                <w:i/>
                <w:iCs/>
                <w:lang w:val="en-US" w:eastAsia="zh-CN"/>
              </w:rPr>
              <w:t xml:space="preserve">new </w:t>
            </w:r>
            <w:r>
              <w:rPr>
                <w:rFonts w:hint="eastAsia"/>
                <w:i/>
                <w:iCs/>
                <w:lang w:val="en-US" w:eastAsia="zh-CN"/>
              </w:rPr>
              <w:t xml:space="preserve">switching cases </w:t>
            </w:r>
            <w:r>
              <w:rPr>
                <w:rFonts w:hint="eastAsia"/>
                <w:i/>
                <w:lang w:val="en-US" w:eastAsia="zh-CN"/>
              </w:rPr>
              <w:t>need to be introduced</w:t>
            </w:r>
            <w:r>
              <w:rPr>
                <w:rFonts w:hint="eastAsia"/>
                <w:i/>
                <w:iCs/>
                <w:lang w:val="en-US" w:eastAsia="zh-CN"/>
              </w:rPr>
              <w:t>.</w:t>
            </w:r>
          </w:p>
          <w:p w14:paraId="2FDCF6FC"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AFBEE59"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2</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3DF3AD24"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1</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8460BA1"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1</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w:t>
            </w:r>
            <w:r>
              <w:rPr>
                <w:i/>
                <w:iCs/>
              </w:rPr>
              <w:lastRenderedPageBreak/>
              <w:t xml:space="preserve">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238F941"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2</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77E89BDB" w14:textId="1EBEFD52" w:rsidR="00A91A00" w:rsidRDefault="00294A3F" w:rsidP="00294A3F">
            <w:r>
              <w:rPr>
                <w:rFonts w:hint="eastAsia"/>
                <w:b/>
                <w:bCs/>
                <w:i/>
                <w:lang w:val="en-US" w:eastAsia="zh-CN"/>
              </w:rPr>
              <w:t>Proposal 3:</w:t>
            </w:r>
            <w:r>
              <w:rPr>
                <w:rFonts w:hint="eastAsia"/>
                <w:i/>
                <w:lang w:val="en-US" w:eastAsia="zh-CN"/>
              </w:rPr>
              <w:t xml:space="preserve"> </w:t>
            </w:r>
            <w:r>
              <w:rPr>
                <w:i/>
                <w:lang w:val="en-US" w:eastAsia="zh-CN"/>
              </w:rPr>
              <w:t xml:space="preserve">Do </w:t>
            </w:r>
            <w:r>
              <w:rPr>
                <w:i/>
                <w:iCs/>
                <w:lang w:val="en-US" w:eastAsia="zh-CN"/>
              </w:rPr>
              <w:t xml:space="preserve">NOT support Scenario 1a and Scenario 2 in Release 19. If needed, </w:t>
            </w:r>
            <w:r>
              <w:rPr>
                <w:rFonts w:hint="eastAsia"/>
                <w:i/>
                <w:iCs/>
                <w:lang w:val="en-US" w:eastAsia="zh-CN"/>
              </w:rPr>
              <w:t>support</w:t>
            </w:r>
            <w:r>
              <w:rPr>
                <w:i/>
                <w:iCs/>
                <w:lang w:val="en-US" w:eastAsia="zh-CN"/>
              </w:rPr>
              <w:t xml:space="preserve"> </w:t>
            </w:r>
            <w:r>
              <w:rPr>
                <w:rFonts w:hint="eastAsia"/>
                <w:i/>
                <w:iCs/>
                <w:lang w:val="en-US" w:eastAsia="zh-CN"/>
              </w:rPr>
              <w:t xml:space="preserve">all 3Tx/4Tx switching cases with both </w:t>
            </w:r>
            <w:r>
              <w:rPr>
                <w:i/>
                <w:iCs/>
                <w:lang w:val="en-US" w:eastAsia="zh-CN"/>
              </w:rPr>
              <w:t>‘</w:t>
            </w:r>
            <w:r>
              <w:rPr>
                <w:rFonts w:hint="eastAsia"/>
                <w:i/>
                <w:iCs/>
                <w:lang w:val="en-US" w:eastAsia="zh-CN"/>
              </w:rPr>
              <w:t>switchedUL</w:t>
            </w:r>
            <w:r>
              <w:rPr>
                <w:i/>
                <w:iCs/>
                <w:lang w:val="en-US" w:eastAsia="zh-CN"/>
              </w:rPr>
              <w:t>’</w:t>
            </w:r>
            <w:r>
              <w:rPr>
                <w:rFonts w:hint="eastAsia"/>
                <w:i/>
                <w:iCs/>
                <w:lang w:val="en-US" w:eastAsia="zh-CN"/>
              </w:rPr>
              <w:t xml:space="preserve"> and </w:t>
            </w:r>
            <w:r>
              <w:rPr>
                <w:i/>
                <w:iCs/>
                <w:lang w:val="en-US" w:eastAsia="zh-CN"/>
              </w:rPr>
              <w:t>‘</w:t>
            </w:r>
            <w:r>
              <w:rPr>
                <w:rFonts w:hint="eastAsia"/>
                <w:i/>
                <w:iCs/>
                <w:lang w:val="en-US" w:eastAsia="zh-CN"/>
              </w:rPr>
              <w:t>dualUL</w:t>
            </w:r>
            <w:r>
              <w:rPr>
                <w:i/>
                <w:iCs/>
                <w:lang w:val="en-US" w:eastAsia="zh-CN"/>
              </w:rPr>
              <w:t>’</w:t>
            </w:r>
            <w:r>
              <w:rPr>
                <w:rFonts w:hint="eastAsia"/>
                <w:i/>
                <w:iCs/>
                <w:lang w:val="en-US" w:eastAsia="zh-CN"/>
              </w:rPr>
              <w:t xml:space="preserve"> in a subsequent release.</w:t>
            </w:r>
          </w:p>
        </w:tc>
      </w:tr>
      <w:tr w:rsidR="002A6835" w14:paraId="385FA056" w14:textId="77777777" w:rsidTr="00B36543">
        <w:tc>
          <w:tcPr>
            <w:tcW w:w="1533" w:type="dxa"/>
          </w:tcPr>
          <w:p w14:paraId="1B9AF4D5" w14:textId="52D90E8C" w:rsidR="002A6835" w:rsidRDefault="004C5E5C" w:rsidP="002A6835">
            <w:r>
              <w:lastRenderedPageBreak/>
              <w:t xml:space="preserve">CMCC </w:t>
            </w:r>
            <w:r>
              <w:fldChar w:fldCharType="begin"/>
            </w:r>
            <w:r>
              <w:instrText xml:space="preserve"> REF _Ref198040423 \r \h </w:instrText>
            </w:r>
            <w:r>
              <w:fldChar w:fldCharType="separate"/>
            </w:r>
            <w:r w:rsidR="00B36543">
              <w:t>[8]</w:t>
            </w:r>
            <w:r>
              <w:fldChar w:fldCharType="end"/>
            </w:r>
          </w:p>
        </w:tc>
        <w:tc>
          <w:tcPr>
            <w:tcW w:w="7935" w:type="dxa"/>
          </w:tcPr>
          <w:p w14:paraId="2130855A" w14:textId="77777777" w:rsidR="00D14276" w:rsidRDefault="00D14276" w:rsidP="00D14276">
            <w:pPr>
              <w:snapToGrid w:val="0"/>
              <w:spacing w:beforeLines="50" w:before="120" w:afterLines="50" w:after="120"/>
              <w:rPr>
                <w:bCs/>
                <w:iCs/>
              </w:rPr>
            </w:pPr>
            <w:r>
              <w:rPr>
                <w:bCs/>
                <w:iCs/>
              </w:rPr>
              <w:t>C</w:t>
            </w:r>
            <w:r>
              <w:rPr>
                <w:rFonts w:hint="eastAsia"/>
                <w:bCs/>
                <w:iCs/>
              </w:rPr>
              <w:t xml:space="preserve">onsidering scenario 1a for 3Tx UE configured with </w:t>
            </w:r>
            <w:r>
              <w:rPr>
                <w:bCs/>
                <w:iCs/>
              </w:rPr>
              <w:t>‘</w:t>
            </w:r>
            <w:r>
              <w:rPr>
                <w:rFonts w:hint="eastAsia"/>
                <w:bCs/>
                <w:iCs/>
              </w:rPr>
              <w:t>switchedUL</w:t>
            </w:r>
            <w:r>
              <w:rPr>
                <w:bCs/>
                <w:iCs/>
              </w:rPr>
              <w:t>’</w:t>
            </w:r>
            <w:r>
              <w:rPr>
                <w:rFonts w:hint="eastAsia"/>
                <w:bCs/>
                <w:iCs/>
              </w:rPr>
              <w:t xml:space="preserve"> and scenario 2 for 4Tx UE configured with </w:t>
            </w:r>
            <w:r>
              <w:rPr>
                <w:bCs/>
                <w:iCs/>
              </w:rPr>
              <w:t>‘</w:t>
            </w:r>
            <w:r>
              <w:rPr>
                <w:rFonts w:hint="eastAsia"/>
                <w:bCs/>
                <w:iCs/>
              </w:rPr>
              <w:t>switchedUL</w:t>
            </w:r>
            <w:r>
              <w:rPr>
                <w:bCs/>
                <w:iCs/>
              </w:rPr>
              <w:t>’</w:t>
            </w:r>
            <w:r>
              <w:rPr>
                <w:rFonts w:hint="eastAsia"/>
                <w:bCs/>
                <w:iCs/>
              </w:rPr>
              <w:t>, Case 2-1 and Case 2-2 for scenario 1a, C</w:t>
            </w:r>
            <w:r>
              <w:rPr>
                <w:bCs/>
                <w:iCs/>
              </w:rPr>
              <w:t>a</w:t>
            </w:r>
            <w:r>
              <w:rPr>
                <w:rFonts w:hint="eastAsia"/>
                <w:bCs/>
                <w:iCs/>
              </w:rPr>
              <w:t xml:space="preserve">se 3-1 and Case 3-2 for scenario 2 are provided by RAN4. </w:t>
            </w:r>
            <w:r>
              <w:rPr>
                <w:bCs/>
                <w:iCs/>
              </w:rPr>
              <w:t>B</w:t>
            </w:r>
            <w:r>
              <w:rPr>
                <w:rFonts w:hint="eastAsia"/>
                <w:bCs/>
                <w:iCs/>
              </w:rPr>
              <w:t xml:space="preserve">oth </w:t>
            </w:r>
            <w:r>
              <w:rPr>
                <w:bCs/>
                <w:iCs/>
              </w:rPr>
              <w:t>scenario</w:t>
            </w:r>
            <w:r>
              <w:rPr>
                <w:rFonts w:hint="eastAsia"/>
                <w:bCs/>
                <w:iCs/>
              </w:rPr>
              <w:t xml:space="preserve"> 1a and </w:t>
            </w:r>
            <w:r>
              <w:rPr>
                <w:bCs/>
                <w:iCs/>
              </w:rPr>
              <w:t>scenario</w:t>
            </w:r>
            <w:r>
              <w:rPr>
                <w:rFonts w:hint="eastAsia"/>
                <w:bCs/>
                <w:iCs/>
              </w:rPr>
              <w:t xml:space="preserve"> 2 can be </w:t>
            </w:r>
            <w:r>
              <w:rPr>
                <w:bCs/>
                <w:iCs/>
              </w:rPr>
              <w:t>prospective</w:t>
            </w:r>
            <w:r>
              <w:rPr>
                <w:rFonts w:hint="eastAsia"/>
                <w:bCs/>
                <w:iCs/>
              </w:rPr>
              <w:t xml:space="preserve"> deployment scenarios enabling UL Tx switching to improve UL performance such as</w:t>
            </w:r>
            <w:r w:rsidRPr="006E50C3">
              <w:rPr>
                <w:rFonts w:hint="eastAsia"/>
                <w:bCs/>
                <w:iCs/>
              </w:rPr>
              <w:t xml:space="preserve"> in TDD CA with unaligned DL/UL frame structure configurations</w:t>
            </w:r>
            <w:r>
              <w:rPr>
                <w:rFonts w:hint="eastAsia"/>
                <w:bCs/>
                <w:iCs/>
              </w:rPr>
              <w:t>. In addition,</w:t>
            </w:r>
            <w:r w:rsidRPr="006E50C3">
              <w:rPr>
                <w:rFonts w:hint="eastAsia"/>
                <w:bCs/>
                <w:iCs/>
              </w:rPr>
              <w:t xml:space="preserve"> if UE has the capability of </w:t>
            </w:r>
            <w:r>
              <w:rPr>
                <w:bCs/>
                <w:iCs/>
              </w:rPr>
              <w:t>“</w:t>
            </w:r>
            <w:r>
              <w:rPr>
                <w:rFonts w:hint="eastAsia"/>
                <w:bCs/>
                <w:iCs/>
              </w:rPr>
              <w:t>d</w:t>
            </w:r>
            <w:r w:rsidRPr="006E50C3">
              <w:rPr>
                <w:rFonts w:hint="eastAsia"/>
                <w:bCs/>
                <w:iCs/>
              </w:rPr>
              <w:t>ual UL</w:t>
            </w:r>
            <w:r>
              <w:rPr>
                <w:bCs/>
                <w:iCs/>
              </w:rPr>
              <w:t>”</w:t>
            </w:r>
            <w:r w:rsidRPr="006E50C3">
              <w:rPr>
                <w:rFonts w:hint="eastAsia"/>
                <w:bCs/>
                <w:iCs/>
              </w:rPr>
              <w:t xml:space="preserve">, it can also support </w:t>
            </w:r>
            <w:r>
              <w:rPr>
                <w:bCs/>
                <w:iCs/>
              </w:rPr>
              <w:t>“</w:t>
            </w:r>
            <w:r w:rsidRPr="006E50C3">
              <w:rPr>
                <w:rFonts w:hint="eastAsia"/>
                <w:bCs/>
                <w:iCs/>
              </w:rPr>
              <w:t>switch UL</w:t>
            </w:r>
            <w:r>
              <w:rPr>
                <w:bCs/>
                <w:iCs/>
              </w:rPr>
              <w:t>”</w:t>
            </w:r>
            <w:r w:rsidRPr="006E50C3">
              <w:rPr>
                <w:rFonts w:hint="eastAsia"/>
                <w:bCs/>
                <w:iCs/>
              </w:rPr>
              <w:t xml:space="preserve"> without additional complexity. </w:t>
            </w:r>
          </w:p>
          <w:p w14:paraId="5D78928E" w14:textId="77777777" w:rsidR="00D14276" w:rsidRDefault="00D14276" w:rsidP="00D14276">
            <w:pPr>
              <w:snapToGrid w:val="0"/>
              <w:spacing w:beforeLines="50" w:before="120" w:afterLines="50" w:after="120"/>
              <w:rPr>
                <w:bCs/>
                <w:iCs/>
              </w:rPr>
            </w:pPr>
            <w:r>
              <w:rPr>
                <w:bCs/>
                <w:iCs/>
              </w:rPr>
              <w:t>A</w:t>
            </w:r>
            <w:r>
              <w:rPr>
                <w:rFonts w:hint="eastAsia"/>
                <w:bCs/>
                <w:iCs/>
              </w:rPr>
              <w:t xml:space="preserve">nd from RAN1 perspective, </w:t>
            </w:r>
            <w:r w:rsidRPr="006E3495">
              <w:rPr>
                <w:rFonts w:hint="eastAsia"/>
                <w:bCs/>
                <w:iCs/>
              </w:rPr>
              <w:t xml:space="preserve">the mapping between UL transmission ports and Tx chains for </w:t>
            </w:r>
            <w:r>
              <w:rPr>
                <w:rFonts w:hint="eastAsia"/>
                <w:bCs/>
                <w:iCs/>
              </w:rPr>
              <w:t>UL Tx switching between 2 bands</w:t>
            </w:r>
            <w:r w:rsidRPr="006E3495">
              <w:rPr>
                <w:rFonts w:hint="eastAsia"/>
                <w:bCs/>
                <w:iCs/>
              </w:rPr>
              <w:t xml:space="preserve"> </w:t>
            </w:r>
            <w:r>
              <w:rPr>
                <w:rFonts w:hint="eastAsia"/>
                <w:bCs/>
                <w:iCs/>
              </w:rPr>
              <w:t xml:space="preserve">for each scenario </w:t>
            </w:r>
            <w:r w:rsidRPr="006E3495">
              <w:rPr>
                <w:rFonts w:hint="eastAsia"/>
                <w:bCs/>
                <w:iCs/>
              </w:rPr>
              <w:t xml:space="preserve">can be defined as in Table </w:t>
            </w:r>
            <w:r>
              <w:rPr>
                <w:rFonts w:hint="eastAsia"/>
                <w:bCs/>
                <w:iCs/>
              </w:rPr>
              <w:t>2.2-1 and Table 2.2-2 respectively</w:t>
            </w:r>
            <w:r w:rsidRPr="006E3495">
              <w:rPr>
                <w:rFonts w:hint="eastAsia"/>
                <w:bCs/>
                <w:iCs/>
              </w:rPr>
              <w:t>.</w:t>
            </w:r>
          </w:p>
          <w:p w14:paraId="759B28A6" w14:textId="77777777" w:rsidR="00D14276" w:rsidRPr="00EB4C37" w:rsidRDefault="00D14276" w:rsidP="00D14276">
            <w:pPr>
              <w:spacing w:before="50" w:after="50"/>
              <w:jc w:val="center"/>
              <w:rPr>
                <w:b/>
                <w:bCs/>
                <w:lang w:eastAsia="ja-JP"/>
              </w:rPr>
            </w:pPr>
            <w:r w:rsidRPr="00EB4C37">
              <w:rPr>
                <w:b/>
                <w:bCs/>
                <w:lang w:eastAsia="ja-JP"/>
              </w:rPr>
              <w:t xml:space="preserve">Table </w:t>
            </w:r>
            <w:r>
              <w:rPr>
                <w:rFonts w:hint="eastAsia"/>
                <w:b/>
                <w:bCs/>
              </w:rPr>
              <w:t>2.2-1</w:t>
            </w:r>
            <w:r w:rsidRPr="00EB4C37">
              <w:rPr>
                <w:b/>
                <w:bCs/>
                <w:lang w:eastAsia="ja-JP"/>
              </w:rPr>
              <w:t xml:space="preserve">.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3Tx UEs configured with </w:t>
            </w:r>
            <w:r>
              <w:rPr>
                <w:rFonts w:hint="eastAsia"/>
                <w:b/>
                <w:bCs/>
                <w:i/>
              </w:rPr>
              <w:t>switched</w:t>
            </w:r>
            <w:r w:rsidRPr="00EB4C37">
              <w:rPr>
                <w:rFonts w:eastAsia="Times New Roman"/>
                <w:b/>
                <w:bCs/>
                <w:i/>
                <w:lang w:eastAsia="en-GB"/>
              </w:rPr>
              <w:t>UL</w:t>
            </w:r>
          </w:p>
          <w:tbl>
            <w:tblPr>
              <w:tblW w:w="5727" w:type="dxa"/>
              <w:jc w:val="center"/>
              <w:tblCellMar>
                <w:left w:w="0" w:type="dxa"/>
                <w:right w:w="0" w:type="dxa"/>
              </w:tblCellMar>
              <w:tblLook w:val="04A0" w:firstRow="1" w:lastRow="0" w:firstColumn="1" w:lastColumn="0" w:noHBand="0" w:noVBand="1"/>
            </w:tblPr>
            <w:tblGrid>
              <w:gridCol w:w="964"/>
              <w:gridCol w:w="1928"/>
              <w:gridCol w:w="2835"/>
            </w:tblGrid>
            <w:tr w:rsidR="00D14276" w:rsidRPr="00EB4C37" w14:paraId="6384E78B" w14:textId="77777777" w:rsidTr="00D1427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36B0E" w14:textId="77777777" w:rsidR="00D14276" w:rsidRPr="00EB4C37" w:rsidRDefault="00D14276" w:rsidP="00D14276">
                  <w:pPr>
                    <w:spacing w:after="0"/>
                    <w:jc w:val="center"/>
                  </w:pP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ED093" w14:textId="77777777" w:rsidR="00D14276" w:rsidRPr="00EB4C37" w:rsidRDefault="00D14276" w:rsidP="00D14276">
                  <w:pPr>
                    <w:spacing w:after="0"/>
                    <w:jc w:val="center"/>
                    <w:rPr>
                      <w:color w:val="000000"/>
                    </w:rPr>
                  </w:pPr>
                  <w:r w:rsidRPr="00EB4C37">
                    <w:rPr>
                      <w:color w:val="000000"/>
                    </w:rPr>
                    <w:t>Number of Tx chains</w:t>
                  </w:r>
                </w:p>
                <w:p w14:paraId="48F48519" w14:textId="77777777" w:rsidR="00D14276" w:rsidRPr="00EB4C37" w:rsidRDefault="00D14276" w:rsidP="00D14276">
                  <w:pPr>
                    <w:spacing w:after="0"/>
                    <w:jc w:val="center"/>
                  </w:pP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81D994" w14:textId="61ABA5CC" w:rsidR="00D14276" w:rsidRPr="00D14276" w:rsidRDefault="00D14276" w:rsidP="00D1427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D14276" w:rsidRPr="00EB4C37" w14:paraId="0875EA52" w14:textId="77777777" w:rsidTr="00D14276">
              <w:trPr>
                <w:trHeight w:val="283"/>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3A52C" w14:textId="77777777" w:rsidR="00D14276" w:rsidRPr="00EB4C37" w:rsidRDefault="00D14276" w:rsidP="00D14276">
                  <w:pPr>
                    <w:spacing w:after="0"/>
                    <w:jc w:val="center"/>
                    <w:rPr>
                      <w:color w:val="000000"/>
                    </w:rPr>
                  </w:pPr>
                  <w:r w:rsidRPr="00EB4C37">
                    <w:rPr>
                      <w:color w:val="000000"/>
                    </w:rPr>
                    <w:t xml:space="preserve">Case </w:t>
                  </w:r>
                  <w:r>
                    <w:rPr>
                      <w:rFonts w:hint="eastAsia"/>
                      <w:color w:val="000000"/>
                    </w:rPr>
                    <w:t>2-1</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4757C" w14:textId="77777777" w:rsidR="00D14276" w:rsidRPr="00EB4C37" w:rsidRDefault="00D14276" w:rsidP="00D14276">
                  <w:pPr>
                    <w:spacing w:after="0"/>
                    <w:jc w:val="center"/>
                    <w:rPr>
                      <w:color w:val="000000"/>
                    </w:rPr>
                  </w:pPr>
                  <w:r>
                    <w:rPr>
                      <w:rFonts w:hint="eastAsia"/>
                      <w:color w:val="000000"/>
                    </w:rPr>
                    <w:t>3</w:t>
                  </w:r>
                  <w:r w:rsidRPr="00EB4C37">
                    <w:rPr>
                      <w:color w:val="000000"/>
                    </w:rPr>
                    <w:t>T+</w:t>
                  </w:r>
                  <w:r>
                    <w:rPr>
                      <w:rFonts w:hint="eastAsia"/>
                      <w:color w:val="000000"/>
                    </w:rPr>
                    <w:t>0</w:t>
                  </w:r>
                  <w:r w:rsidRPr="00EB4C37">
                    <w:rPr>
                      <w:color w:val="000000"/>
                    </w:rPr>
                    <w:t>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ABCA1E" w14:textId="77777777" w:rsidR="00D14276" w:rsidRPr="00EB4C37" w:rsidRDefault="00D14276" w:rsidP="00D14276">
                  <w:pPr>
                    <w:spacing w:after="0"/>
                    <w:jc w:val="center"/>
                    <w:rPr>
                      <w:color w:val="000000"/>
                    </w:rPr>
                  </w:pPr>
                  <w:r>
                    <w:rPr>
                      <w:rFonts w:eastAsia="Microsoft YaHei" w:hint="eastAsia"/>
                      <w:color w:val="000000"/>
                      <w:kern w:val="24"/>
                      <w:sz w:val="21"/>
                      <w:szCs w:val="21"/>
                    </w:rPr>
                    <w:t xml:space="preserve">3P+0P, </w:t>
                  </w:r>
                  <w:r w:rsidRPr="00EB4C37">
                    <w:rPr>
                      <w:rFonts w:eastAsia="Microsoft YaHei" w:hint="eastAsia"/>
                      <w:color w:val="000000"/>
                      <w:kern w:val="24"/>
                      <w:sz w:val="21"/>
                      <w:szCs w:val="21"/>
                    </w:rPr>
                    <w:t>2P+0P, 1P+0P</w:t>
                  </w:r>
                </w:p>
              </w:tc>
            </w:tr>
            <w:tr w:rsidR="00D14276" w:rsidRPr="00EB4C37" w14:paraId="4C42A5CA" w14:textId="77777777" w:rsidTr="00D14276">
              <w:trPr>
                <w:trHeight w:val="283"/>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B045C" w14:textId="77777777" w:rsidR="00D14276" w:rsidRPr="00EB4C37" w:rsidRDefault="00D14276" w:rsidP="00D14276">
                  <w:pPr>
                    <w:spacing w:after="0"/>
                    <w:jc w:val="center"/>
                  </w:pPr>
                  <w:r w:rsidRPr="00EB4C37">
                    <w:rPr>
                      <w:color w:val="000000"/>
                    </w:rPr>
                    <w:t xml:space="preserve">Case </w:t>
                  </w:r>
                  <w:r>
                    <w:rPr>
                      <w:rFonts w:hint="eastAsia"/>
                      <w:color w:val="000000"/>
                    </w:rPr>
                    <w:t>2-</w:t>
                  </w:r>
                  <w:r w:rsidRPr="00EB4C37">
                    <w:rPr>
                      <w:color w:val="000000"/>
                    </w:rPr>
                    <w:t>2</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31C94" w14:textId="77777777" w:rsidR="00D14276" w:rsidRPr="00EB4C37" w:rsidRDefault="00D14276" w:rsidP="00D14276">
                  <w:pPr>
                    <w:spacing w:after="0"/>
                    <w:jc w:val="center"/>
                  </w:pPr>
                  <w:r>
                    <w:rPr>
                      <w:rFonts w:hint="eastAsia"/>
                      <w:color w:val="000000"/>
                    </w:rPr>
                    <w:t>0</w:t>
                  </w:r>
                  <w:r w:rsidRPr="00EB4C37">
                    <w:rPr>
                      <w:color w:val="000000"/>
                    </w:rPr>
                    <w:t>T+</w:t>
                  </w:r>
                  <w:r>
                    <w:rPr>
                      <w:rFonts w:hint="eastAsia"/>
                      <w:color w:val="000000"/>
                    </w:rPr>
                    <w:t>3</w:t>
                  </w:r>
                  <w:r w:rsidRPr="00EB4C37">
                    <w:rPr>
                      <w:color w:val="000000"/>
                    </w:rPr>
                    <w:t>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C4DD4" w14:textId="77777777" w:rsidR="00D14276" w:rsidRPr="00EB4C37" w:rsidRDefault="00D14276" w:rsidP="00D14276">
                  <w:pPr>
                    <w:spacing w:after="0"/>
                    <w:jc w:val="center"/>
                    <w:rPr>
                      <w:color w:val="000000"/>
                    </w:rPr>
                  </w:pPr>
                  <w:r w:rsidRPr="00EB4C37">
                    <w:rPr>
                      <w:rFonts w:eastAsia="Microsoft YaHei" w:hint="eastAsia"/>
                      <w:color w:val="000000"/>
                      <w:kern w:val="24"/>
                      <w:sz w:val="21"/>
                      <w:szCs w:val="21"/>
                    </w:rPr>
                    <w:t>0P+</w:t>
                  </w:r>
                  <w:r>
                    <w:rPr>
                      <w:rFonts w:eastAsia="Microsoft YaHei" w:hint="eastAsia"/>
                      <w:color w:val="000000"/>
                      <w:kern w:val="24"/>
                      <w:sz w:val="21"/>
                      <w:szCs w:val="21"/>
                    </w:rPr>
                    <w:t>1</w:t>
                  </w:r>
                  <w:r w:rsidRPr="00EB4C37">
                    <w:rPr>
                      <w:rFonts w:eastAsia="Microsoft YaHei" w:hint="eastAsia"/>
                      <w:color w:val="000000"/>
                      <w:kern w:val="24"/>
                      <w:sz w:val="21"/>
                      <w:szCs w:val="21"/>
                    </w:rPr>
                    <w:t>P, 0P+</w:t>
                  </w:r>
                  <w:r>
                    <w:rPr>
                      <w:rFonts w:eastAsia="Microsoft YaHei" w:hint="eastAsia"/>
                      <w:color w:val="000000"/>
                      <w:kern w:val="24"/>
                      <w:sz w:val="21"/>
                      <w:szCs w:val="21"/>
                    </w:rPr>
                    <w:t>2</w:t>
                  </w:r>
                  <w:r w:rsidRPr="00EB4C37">
                    <w:rPr>
                      <w:rFonts w:eastAsia="Microsoft YaHei" w:hint="eastAsia"/>
                      <w:color w:val="000000"/>
                      <w:kern w:val="24"/>
                      <w:sz w:val="21"/>
                      <w:szCs w:val="21"/>
                    </w:rPr>
                    <w:t>P</w:t>
                  </w:r>
                  <w:r>
                    <w:rPr>
                      <w:rFonts w:eastAsia="Microsoft YaHei" w:hint="eastAsia"/>
                      <w:color w:val="000000"/>
                      <w:kern w:val="24"/>
                      <w:sz w:val="21"/>
                      <w:szCs w:val="21"/>
                    </w:rPr>
                    <w:t>,0P+3P</w:t>
                  </w:r>
                </w:p>
              </w:tc>
            </w:tr>
          </w:tbl>
          <w:p w14:paraId="33DF262D" w14:textId="77777777" w:rsidR="00D14276" w:rsidRPr="00EB4C37" w:rsidRDefault="00D14276" w:rsidP="00D14276">
            <w:pPr>
              <w:spacing w:before="120" w:after="50"/>
              <w:jc w:val="center"/>
              <w:rPr>
                <w:b/>
                <w:bCs/>
                <w:lang w:eastAsia="ja-JP"/>
              </w:rPr>
            </w:pPr>
            <w:r w:rsidRPr="00EB4C37">
              <w:rPr>
                <w:b/>
                <w:bCs/>
                <w:lang w:eastAsia="ja-JP"/>
              </w:rPr>
              <w:t xml:space="preserve">Table </w:t>
            </w:r>
            <w:r>
              <w:rPr>
                <w:rFonts w:hint="eastAsia"/>
                <w:b/>
                <w:bCs/>
              </w:rPr>
              <w:t>2.2-2</w:t>
            </w:r>
            <w:r w:rsidRPr="00EB4C37">
              <w:rPr>
                <w:b/>
                <w:bCs/>
                <w:lang w:eastAsia="ja-JP"/>
              </w:rPr>
              <w:t xml:space="preserve">.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4Tx UEs configured with </w:t>
            </w:r>
            <w:r>
              <w:rPr>
                <w:rFonts w:hint="eastAsia"/>
                <w:b/>
                <w:bCs/>
                <w:i/>
              </w:rPr>
              <w:t>switched</w:t>
            </w:r>
            <w:r w:rsidRPr="00EB4C37">
              <w:rPr>
                <w:rFonts w:eastAsia="Times New Roman"/>
                <w:b/>
                <w:bCs/>
                <w:i/>
                <w:lang w:eastAsia="en-GB"/>
              </w:rPr>
              <w:t>UL</w:t>
            </w:r>
          </w:p>
          <w:tbl>
            <w:tblPr>
              <w:tblW w:w="5963" w:type="dxa"/>
              <w:jc w:val="center"/>
              <w:tblCellMar>
                <w:left w:w="0" w:type="dxa"/>
                <w:right w:w="0" w:type="dxa"/>
              </w:tblCellMar>
              <w:tblLook w:val="04A0" w:firstRow="1" w:lastRow="0" w:firstColumn="1" w:lastColumn="0" w:noHBand="0" w:noVBand="1"/>
            </w:tblPr>
            <w:tblGrid>
              <w:gridCol w:w="964"/>
              <w:gridCol w:w="2051"/>
              <w:gridCol w:w="2948"/>
            </w:tblGrid>
            <w:tr w:rsidR="00D14276" w:rsidRPr="00EB4C37" w14:paraId="3226DB12" w14:textId="77777777" w:rsidTr="00D1427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8667D" w14:textId="77777777" w:rsidR="00D14276" w:rsidRPr="00EB4C37" w:rsidRDefault="00D14276" w:rsidP="00D14276">
                  <w:pPr>
                    <w:spacing w:after="0"/>
                    <w:jc w:val="center"/>
                  </w:pP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109098" w14:textId="77777777" w:rsidR="00D14276" w:rsidRPr="00EB4C37" w:rsidRDefault="00D14276" w:rsidP="00D14276">
                  <w:pPr>
                    <w:spacing w:after="0"/>
                    <w:jc w:val="center"/>
                    <w:rPr>
                      <w:color w:val="000000"/>
                    </w:rPr>
                  </w:pPr>
                  <w:r w:rsidRPr="00EB4C37">
                    <w:rPr>
                      <w:color w:val="000000"/>
                    </w:rPr>
                    <w:t>Number of Tx chains</w:t>
                  </w:r>
                </w:p>
                <w:p w14:paraId="6F87E01F" w14:textId="77777777" w:rsidR="00D14276" w:rsidRPr="00EB4C37" w:rsidRDefault="00D14276" w:rsidP="00D14276">
                  <w:pPr>
                    <w:spacing w:after="0"/>
                    <w:jc w:val="center"/>
                  </w:pP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2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90695D" w14:textId="67A9D4A0" w:rsidR="00D14276" w:rsidRPr="00D14276" w:rsidRDefault="00D14276" w:rsidP="00D1427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D14276" w:rsidRPr="00EB4C37" w14:paraId="1E23EC04" w14:textId="77777777" w:rsidTr="00D14276">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AF038E" w14:textId="77777777" w:rsidR="00D14276" w:rsidRPr="00EB4C37" w:rsidRDefault="00D14276" w:rsidP="00D14276">
                  <w:pPr>
                    <w:spacing w:after="0"/>
                    <w:jc w:val="center"/>
                    <w:rPr>
                      <w:color w:val="000000"/>
                    </w:rPr>
                  </w:pPr>
                  <w:r w:rsidRPr="00EB4C37">
                    <w:rPr>
                      <w:color w:val="000000"/>
                    </w:rPr>
                    <w:t xml:space="preserve">Case </w:t>
                  </w:r>
                  <w:r>
                    <w:rPr>
                      <w:rFonts w:hint="eastAsia"/>
                      <w:color w:val="000000"/>
                    </w:rPr>
                    <w:t>3-1</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81309" w14:textId="77777777" w:rsidR="00D14276" w:rsidRPr="00EB4C37" w:rsidRDefault="00D14276" w:rsidP="00D14276">
                  <w:pPr>
                    <w:spacing w:after="0"/>
                    <w:jc w:val="center"/>
                    <w:rPr>
                      <w:color w:val="000000"/>
                    </w:rPr>
                  </w:pPr>
                  <w:r>
                    <w:rPr>
                      <w:rFonts w:hint="eastAsia"/>
                      <w:color w:val="000000"/>
                    </w:rPr>
                    <w:t>4</w:t>
                  </w:r>
                  <w:r w:rsidRPr="00EB4C37">
                    <w:rPr>
                      <w:color w:val="000000"/>
                    </w:rPr>
                    <w:t>T+</w:t>
                  </w:r>
                  <w:r>
                    <w:rPr>
                      <w:rFonts w:hint="eastAsia"/>
                      <w:color w:val="000000"/>
                    </w:rPr>
                    <w:t>0</w:t>
                  </w:r>
                  <w:r w:rsidRPr="00EB4C37">
                    <w:rPr>
                      <w:color w:val="000000"/>
                    </w:rPr>
                    <w:t>T</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C6F1FCE" w14:textId="77777777" w:rsidR="00D14276" w:rsidRPr="00EB4C37" w:rsidRDefault="00D14276" w:rsidP="00D14276">
                  <w:pPr>
                    <w:spacing w:after="0"/>
                    <w:jc w:val="center"/>
                    <w:rPr>
                      <w:color w:val="000000"/>
                    </w:rPr>
                  </w:pPr>
                  <w:r>
                    <w:rPr>
                      <w:rFonts w:eastAsia="Microsoft YaHei" w:hint="eastAsia"/>
                      <w:color w:val="000000"/>
                      <w:kern w:val="24"/>
                      <w:sz w:val="21"/>
                      <w:szCs w:val="21"/>
                    </w:rPr>
                    <w:t xml:space="preserve">4P+0P, 3P+0P, </w:t>
                  </w:r>
                  <w:r w:rsidRPr="00EB4C37">
                    <w:rPr>
                      <w:rFonts w:eastAsia="Microsoft YaHei" w:hint="eastAsia"/>
                      <w:color w:val="000000"/>
                      <w:kern w:val="24"/>
                      <w:sz w:val="21"/>
                      <w:szCs w:val="21"/>
                    </w:rPr>
                    <w:t>2P+0P, 1P+0P</w:t>
                  </w:r>
                </w:p>
              </w:tc>
            </w:tr>
            <w:tr w:rsidR="00D14276" w:rsidRPr="00EB4C37" w14:paraId="50C78DD1" w14:textId="77777777" w:rsidTr="00D14276">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22288C" w14:textId="77777777" w:rsidR="00D14276" w:rsidRPr="00EB4C37" w:rsidRDefault="00D14276" w:rsidP="00D14276">
                  <w:pPr>
                    <w:spacing w:after="0"/>
                    <w:jc w:val="center"/>
                  </w:pPr>
                  <w:r w:rsidRPr="00EB4C37">
                    <w:rPr>
                      <w:color w:val="000000"/>
                    </w:rPr>
                    <w:t xml:space="preserve">Case </w:t>
                  </w:r>
                  <w:r>
                    <w:rPr>
                      <w:rFonts w:hint="eastAsia"/>
                      <w:color w:val="000000"/>
                    </w:rPr>
                    <w:t>3-</w:t>
                  </w:r>
                  <w:r w:rsidRPr="00EB4C37">
                    <w:rPr>
                      <w:color w:val="000000"/>
                    </w:rPr>
                    <w:t>2</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7A6D8F" w14:textId="77777777" w:rsidR="00D14276" w:rsidRPr="00EB4C37" w:rsidRDefault="00D14276" w:rsidP="00D14276">
                  <w:pPr>
                    <w:spacing w:after="0"/>
                    <w:jc w:val="center"/>
                  </w:pPr>
                  <w:r>
                    <w:rPr>
                      <w:rFonts w:hint="eastAsia"/>
                      <w:color w:val="000000"/>
                    </w:rPr>
                    <w:t>0</w:t>
                  </w:r>
                  <w:r w:rsidRPr="00EB4C37">
                    <w:rPr>
                      <w:color w:val="000000"/>
                    </w:rPr>
                    <w:t>T+</w:t>
                  </w:r>
                  <w:r>
                    <w:rPr>
                      <w:rFonts w:hint="eastAsia"/>
                      <w:color w:val="000000"/>
                    </w:rPr>
                    <w:t>4</w:t>
                  </w:r>
                  <w:r w:rsidRPr="00EB4C37">
                    <w:rPr>
                      <w:color w:val="000000"/>
                    </w:rPr>
                    <w:t>T</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9D399" w14:textId="77777777" w:rsidR="00D14276" w:rsidRPr="00EB4C37" w:rsidRDefault="00D14276" w:rsidP="00D14276">
                  <w:pPr>
                    <w:spacing w:after="0"/>
                    <w:jc w:val="center"/>
                    <w:rPr>
                      <w:color w:val="000000"/>
                    </w:rPr>
                  </w:pPr>
                  <w:r w:rsidRPr="00EB4C37">
                    <w:rPr>
                      <w:rFonts w:eastAsia="Microsoft YaHei" w:hint="eastAsia"/>
                      <w:color w:val="000000"/>
                      <w:kern w:val="24"/>
                      <w:sz w:val="21"/>
                      <w:szCs w:val="21"/>
                    </w:rPr>
                    <w:t>0P+</w:t>
                  </w:r>
                  <w:r>
                    <w:rPr>
                      <w:rFonts w:eastAsia="Microsoft YaHei" w:hint="eastAsia"/>
                      <w:color w:val="000000"/>
                      <w:kern w:val="24"/>
                      <w:sz w:val="21"/>
                      <w:szCs w:val="21"/>
                    </w:rPr>
                    <w:t>1</w:t>
                  </w:r>
                  <w:r w:rsidRPr="00EB4C37">
                    <w:rPr>
                      <w:rFonts w:eastAsia="Microsoft YaHei" w:hint="eastAsia"/>
                      <w:color w:val="000000"/>
                      <w:kern w:val="24"/>
                      <w:sz w:val="21"/>
                      <w:szCs w:val="21"/>
                    </w:rPr>
                    <w:t>P, 0P+</w:t>
                  </w:r>
                  <w:r>
                    <w:rPr>
                      <w:rFonts w:eastAsia="Microsoft YaHei" w:hint="eastAsia"/>
                      <w:color w:val="000000"/>
                      <w:kern w:val="24"/>
                      <w:sz w:val="21"/>
                      <w:szCs w:val="21"/>
                    </w:rPr>
                    <w:t>2</w:t>
                  </w:r>
                  <w:r w:rsidRPr="00EB4C37">
                    <w:rPr>
                      <w:rFonts w:eastAsia="Microsoft YaHei" w:hint="eastAsia"/>
                      <w:color w:val="000000"/>
                      <w:kern w:val="24"/>
                      <w:sz w:val="21"/>
                      <w:szCs w:val="21"/>
                    </w:rPr>
                    <w:t>P</w:t>
                  </w:r>
                  <w:r>
                    <w:rPr>
                      <w:rFonts w:eastAsia="Microsoft YaHei" w:hint="eastAsia"/>
                      <w:color w:val="000000"/>
                      <w:kern w:val="24"/>
                      <w:sz w:val="21"/>
                      <w:szCs w:val="21"/>
                    </w:rPr>
                    <w:t>,0P+3P, 0P+4P</w:t>
                  </w:r>
                </w:p>
              </w:tc>
            </w:tr>
          </w:tbl>
          <w:p w14:paraId="129860B9" w14:textId="77777777" w:rsidR="00D14276" w:rsidRDefault="00D14276" w:rsidP="00D14276">
            <w:pPr>
              <w:snapToGrid w:val="0"/>
              <w:spacing w:beforeLines="50" w:before="120" w:afterLines="50" w:after="120"/>
              <w:rPr>
                <w:bCs/>
                <w:iCs/>
              </w:rPr>
            </w:pPr>
            <w:r>
              <w:rPr>
                <w:rFonts w:hint="eastAsia"/>
                <w:bCs/>
                <w:iCs/>
              </w:rPr>
              <w:t xml:space="preserve">Similar to the </w:t>
            </w:r>
            <w:r>
              <w:rPr>
                <w:bCs/>
                <w:iCs/>
              </w:rPr>
              <w:t>current</w:t>
            </w:r>
            <w:r>
              <w:rPr>
                <w:rFonts w:hint="eastAsia"/>
                <w:bCs/>
                <w:iCs/>
              </w:rPr>
              <w:t xml:space="preserve"> specification of UL Tx switching cases for 1Tx/2Tx UE configured with </w:t>
            </w:r>
            <w:r>
              <w:rPr>
                <w:bCs/>
                <w:iCs/>
              </w:rPr>
              <w:t>‘</w:t>
            </w:r>
            <w:r>
              <w:rPr>
                <w:rFonts w:hint="eastAsia"/>
                <w:bCs/>
                <w:iCs/>
              </w:rPr>
              <w:t>switchedUL</w:t>
            </w:r>
            <w:r>
              <w:rPr>
                <w:bCs/>
                <w:iCs/>
              </w:rPr>
              <w:t>’</w:t>
            </w:r>
            <w:r>
              <w:rPr>
                <w:rFonts w:hint="eastAsia"/>
                <w:bCs/>
                <w:iCs/>
              </w:rPr>
              <w:t xml:space="preserve">, the switching cases of scenario 1a and scenario 2 can also be specified in TS 38.214 based on the adopted UL Tx switching </w:t>
            </w:r>
            <w:r>
              <w:rPr>
                <w:bCs/>
                <w:iCs/>
              </w:rPr>
              <w:t>mechanism</w:t>
            </w:r>
            <w:r>
              <w:rPr>
                <w:rFonts w:hint="eastAsia"/>
                <w:bCs/>
                <w:iCs/>
              </w:rPr>
              <w:t xml:space="preserve">s. </w:t>
            </w:r>
            <w:r>
              <w:rPr>
                <w:bCs/>
                <w:iCs/>
              </w:rPr>
              <w:t>T</w:t>
            </w:r>
            <w:r>
              <w:rPr>
                <w:rFonts w:hint="eastAsia"/>
                <w:bCs/>
                <w:iCs/>
              </w:rPr>
              <w:t>herefore, we think it is possible to support scenario 1a and scenario 2 from the perspective of RAN1 spec impact.</w:t>
            </w:r>
          </w:p>
          <w:p w14:paraId="22AF410F" w14:textId="63D17DC9" w:rsidR="002A6835" w:rsidRPr="00D14276" w:rsidRDefault="00D14276" w:rsidP="00D14276">
            <w:pPr>
              <w:snapToGrid w:val="0"/>
              <w:spacing w:beforeLines="50" w:before="120" w:afterLines="50" w:after="120"/>
              <w:rPr>
                <w:b/>
                <w:iCs/>
              </w:rPr>
            </w:pPr>
            <w:bookmarkStart w:id="51" w:name="_Hlk178260086"/>
            <w:r w:rsidRPr="000E060B">
              <w:rPr>
                <w:b/>
                <w:iCs/>
              </w:rPr>
              <w:t>Proposal</w:t>
            </w:r>
            <w:r w:rsidRPr="000E060B">
              <w:rPr>
                <w:rFonts w:hint="eastAsia"/>
                <w:b/>
                <w:iCs/>
              </w:rPr>
              <w:t xml:space="preserve"> 2: </w:t>
            </w:r>
            <w:r>
              <w:rPr>
                <w:rFonts w:hint="eastAsia"/>
                <w:b/>
                <w:iCs/>
              </w:rPr>
              <w:t xml:space="preserve">From RAN1 perspective, it is possible to support </w:t>
            </w:r>
            <w:r w:rsidRPr="001C522A">
              <w:rPr>
                <w:rFonts w:hint="eastAsia"/>
                <w:b/>
                <w:iCs/>
              </w:rPr>
              <w:t>scenario 1a and/or scenario 2 in Rel-19 as part of TEI-19</w:t>
            </w:r>
            <w:r>
              <w:rPr>
                <w:rFonts w:hint="eastAsia"/>
                <w:b/>
                <w:iCs/>
              </w:rPr>
              <w:t>.</w:t>
            </w:r>
            <w:bookmarkEnd w:id="51"/>
          </w:p>
        </w:tc>
      </w:tr>
      <w:tr w:rsidR="00634F56" w14:paraId="22A1EE99" w14:textId="77777777" w:rsidTr="00B36543">
        <w:tc>
          <w:tcPr>
            <w:tcW w:w="1533" w:type="dxa"/>
          </w:tcPr>
          <w:p w14:paraId="65572E87" w14:textId="3B0D36CB" w:rsidR="00634F56" w:rsidRDefault="00634F56" w:rsidP="002A6835">
            <w:r w:rsidRPr="00634F56">
              <w:t>Huawei</w:t>
            </w:r>
            <w:r>
              <w:t xml:space="preserve"> </w:t>
            </w:r>
            <w:r>
              <w:fldChar w:fldCharType="begin"/>
            </w:r>
            <w:r>
              <w:instrText xml:space="preserve"> REF _Ref198043634 \r \h </w:instrText>
            </w:r>
            <w:r>
              <w:fldChar w:fldCharType="separate"/>
            </w:r>
            <w:r w:rsidR="00B36543">
              <w:t>[9]</w:t>
            </w:r>
            <w:r>
              <w:fldChar w:fldCharType="end"/>
            </w:r>
          </w:p>
        </w:tc>
        <w:tc>
          <w:tcPr>
            <w:tcW w:w="7935" w:type="dxa"/>
          </w:tcPr>
          <w:p w14:paraId="394B3495" w14:textId="77777777" w:rsidR="00634F56" w:rsidRPr="00634F56" w:rsidRDefault="00634F56" w:rsidP="00634F56">
            <w:pPr>
              <w:rPr>
                <w:lang w:eastAsia="zh-CN"/>
              </w:rPr>
            </w:pPr>
            <w:r w:rsidRPr="00634F56">
              <w:rPr>
                <w:rFonts w:hint="eastAsia"/>
                <w:lang w:eastAsia="zh-CN"/>
              </w:rPr>
              <w:t>S</w:t>
            </w:r>
            <w:r w:rsidRPr="00634F56">
              <w:rPr>
                <w:lang w:eastAsia="zh-CN"/>
              </w:rPr>
              <w:t>cenario 1a and Scenario 2 consider devices with demand of large uplink throughput. Especially scenario 2, 4Tx FWA devices, for example, are expected to widely used to meet the demand of growing uplink transmission. Inheriting the merit of 2</w:t>
            </w:r>
            <w:r w:rsidRPr="00634F56">
              <w:rPr>
                <w:rFonts w:hint="eastAsia"/>
                <w:lang w:eastAsia="zh-CN"/>
              </w:rPr>
              <w:t>Tx</w:t>
            </w:r>
            <w:r w:rsidRPr="00634F56">
              <w:rPr>
                <w:lang w:eastAsia="zh-CN"/>
              </w:rPr>
              <w:t xml:space="preserve"> switching, enabling 4Tx switching between SUL</w:t>
            </w:r>
            <w:r w:rsidRPr="00634F56">
              <w:rPr>
                <w:rFonts w:hint="eastAsia"/>
                <w:lang w:eastAsia="zh-CN"/>
              </w:rPr>
              <w:t>/FDD</w:t>
            </w:r>
            <w:r w:rsidRPr="00634F56">
              <w:rPr>
                <w:lang w:eastAsia="zh-CN"/>
              </w:rPr>
              <w:t>/TDD bands could make the most of UL slots to reach a larger UL data rate.  For the band combinations in Table 1, the potential gain and detailed analysis can be found in [2].</w:t>
            </w:r>
          </w:p>
          <w:p w14:paraId="152CF92B" w14:textId="5D8C266A" w:rsidR="00634F56" w:rsidRPr="00634F56" w:rsidRDefault="00634F56" w:rsidP="00634F56">
            <w:pPr>
              <w:pStyle w:val="Caption"/>
              <w:keepNext/>
            </w:pPr>
            <w:r w:rsidRPr="00634F56">
              <w:t xml:space="preserve">Table </w:t>
            </w:r>
            <w:r w:rsidRPr="00634F56">
              <w:fldChar w:fldCharType="begin"/>
            </w:r>
            <w:r w:rsidRPr="00634F56">
              <w:instrText xml:space="preserve"> SEQ Table \* ARABIC </w:instrText>
            </w:r>
            <w:r w:rsidRPr="00634F56">
              <w:fldChar w:fldCharType="separate"/>
            </w:r>
            <w:r w:rsidR="00B36543">
              <w:rPr>
                <w:noProof/>
              </w:rPr>
              <w:t>1</w:t>
            </w:r>
            <w:r w:rsidRPr="00634F56">
              <w:rPr>
                <w:noProof/>
              </w:rPr>
              <w:fldChar w:fldCharType="end"/>
            </w:r>
            <w:r w:rsidRPr="00634F56">
              <w:t>. 4Tx Switching Band combination {</w:t>
            </w:r>
            <w:r w:rsidRPr="00634F56">
              <w:rPr>
                <w:lang w:eastAsia="zh-CN"/>
              </w:rPr>
              <w:t>TDD+TDD</w:t>
            </w:r>
            <w:r w:rsidRPr="00634F56">
              <w:t xml:space="preserve">, </w:t>
            </w:r>
            <w:r w:rsidRPr="00634F56">
              <w:rPr>
                <w:lang w:eastAsia="zh-CN"/>
              </w:rPr>
              <w:t>TDD+FDD, TDD+SUL</w:t>
            </w:r>
            <w:r w:rsidRPr="00634F56">
              <w:t>}</w:t>
            </w:r>
          </w:p>
          <w:tbl>
            <w:tblPr>
              <w:tblStyle w:val="TableGrid"/>
              <w:tblW w:w="7391" w:type="dxa"/>
              <w:jc w:val="center"/>
              <w:tblLook w:val="04A0" w:firstRow="1" w:lastRow="0" w:firstColumn="1" w:lastColumn="0" w:noHBand="0" w:noVBand="1"/>
            </w:tblPr>
            <w:tblGrid>
              <w:gridCol w:w="3161"/>
              <w:gridCol w:w="1516"/>
              <w:gridCol w:w="1516"/>
              <w:gridCol w:w="1516"/>
            </w:tblGrid>
            <w:tr w:rsidR="00634F56" w:rsidRPr="00634F56" w14:paraId="0CBA3068" w14:textId="77777777" w:rsidTr="00634F56">
              <w:trPr>
                <w:trHeight w:val="454"/>
                <w:jc w:val="center"/>
              </w:trPr>
              <w:tc>
                <w:tcPr>
                  <w:tcW w:w="3005" w:type="dxa"/>
                  <w:vAlign w:val="center"/>
                </w:tcPr>
                <w:p w14:paraId="795FB392" w14:textId="5EA35957" w:rsidR="00634F56" w:rsidRPr="00E14891" w:rsidRDefault="00634F56" w:rsidP="00634F56">
                  <w:pPr>
                    <w:spacing w:after="0"/>
                    <w:jc w:val="center"/>
                    <w:rPr>
                      <w:lang w:val="en-US" w:eastAsia="zh-CN"/>
                    </w:rPr>
                  </w:pPr>
                  <w:r w:rsidRPr="00E14891">
                    <w:rPr>
                      <w:i/>
                      <w:lang w:val="en-US" w:eastAsia="zh-CN"/>
                    </w:rPr>
                    <w:t>switchingOptionConfigForBandPair set to 'switchedUL'</w:t>
                  </w:r>
                </w:p>
              </w:tc>
              <w:tc>
                <w:tcPr>
                  <w:tcW w:w="1462" w:type="dxa"/>
                  <w:vAlign w:val="center"/>
                </w:tcPr>
                <w:p w14:paraId="6778D6C8" w14:textId="38CA8808" w:rsidR="00634F56" w:rsidRPr="00E14891" w:rsidRDefault="00634F56" w:rsidP="00634F56">
                  <w:pPr>
                    <w:spacing w:after="0"/>
                    <w:jc w:val="center"/>
                    <w:rPr>
                      <w:lang w:val="en-US" w:eastAsia="zh-CN"/>
                    </w:rPr>
                  </w:pPr>
                  <w:r w:rsidRPr="00E14891">
                    <w:rPr>
                      <w:lang w:val="en-US" w:eastAsia="zh-CN"/>
                    </w:rPr>
                    <w:t>Combination#1:</w:t>
                  </w:r>
                </w:p>
                <w:p w14:paraId="21D4A27B" w14:textId="77777777" w:rsidR="00634F56" w:rsidRPr="00E14891" w:rsidRDefault="00634F56" w:rsidP="00634F56">
                  <w:pPr>
                    <w:spacing w:after="0"/>
                    <w:jc w:val="center"/>
                    <w:rPr>
                      <w:lang w:val="en-US" w:eastAsia="zh-CN"/>
                    </w:rPr>
                  </w:pPr>
                  <w:r w:rsidRPr="00E14891">
                    <w:rPr>
                      <w:lang w:val="en-US" w:eastAsia="zh-CN"/>
                    </w:rPr>
                    <w:t>(TDD+TDD)</w:t>
                  </w:r>
                </w:p>
              </w:tc>
              <w:tc>
                <w:tcPr>
                  <w:tcW w:w="1462" w:type="dxa"/>
                  <w:vAlign w:val="center"/>
                </w:tcPr>
                <w:p w14:paraId="756A0AC4" w14:textId="4CD15B0B" w:rsidR="00634F56" w:rsidRPr="00E14891" w:rsidRDefault="00634F56" w:rsidP="00634F56">
                  <w:pPr>
                    <w:spacing w:after="0"/>
                    <w:jc w:val="center"/>
                    <w:rPr>
                      <w:lang w:val="en-US" w:eastAsia="zh-CN"/>
                    </w:rPr>
                  </w:pPr>
                  <w:r w:rsidRPr="00E14891">
                    <w:rPr>
                      <w:lang w:val="en-US" w:eastAsia="zh-CN"/>
                    </w:rPr>
                    <w:t>Combination#2:</w:t>
                  </w:r>
                </w:p>
                <w:p w14:paraId="002C095A" w14:textId="77777777" w:rsidR="00634F56" w:rsidRPr="00E14891" w:rsidRDefault="00634F56" w:rsidP="00634F56">
                  <w:pPr>
                    <w:spacing w:after="0"/>
                    <w:jc w:val="center"/>
                    <w:rPr>
                      <w:lang w:val="en-US" w:eastAsia="zh-CN"/>
                    </w:rPr>
                  </w:pPr>
                  <w:r w:rsidRPr="00E14891">
                    <w:rPr>
                      <w:lang w:val="en-US" w:eastAsia="zh-CN"/>
                    </w:rPr>
                    <w:t>(TDD+FDD)</w:t>
                  </w:r>
                </w:p>
              </w:tc>
              <w:tc>
                <w:tcPr>
                  <w:tcW w:w="1462" w:type="dxa"/>
                  <w:vAlign w:val="center"/>
                </w:tcPr>
                <w:p w14:paraId="346F76D2" w14:textId="169EA16C" w:rsidR="00634F56" w:rsidRPr="00E14891" w:rsidRDefault="00634F56" w:rsidP="00634F56">
                  <w:pPr>
                    <w:spacing w:after="0"/>
                    <w:jc w:val="center"/>
                    <w:rPr>
                      <w:lang w:val="en-US" w:eastAsia="zh-CN"/>
                    </w:rPr>
                  </w:pPr>
                  <w:r w:rsidRPr="00E14891">
                    <w:rPr>
                      <w:lang w:val="en-US" w:eastAsia="zh-CN"/>
                    </w:rPr>
                    <w:t>Combination#3:</w:t>
                  </w:r>
                </w:p>
                <w:p w14:paraId="332E27D0" w14:textId="77777777" w:rsidR="00634F56" w:rsidRPr="00E14891" w:rsidRDefault="00634F56" w:rsidP="00634F56">
                  <w:pPr>
                    <w:spacing w:after="0"/>
                    <w:jc w:val="center"/>
                    <w:rPr>
                      <w:lang w:val="en-US" w:eastAsia="zh-CN"/>
                    </w:rPr>
                  </w:pPr>
                  <w:r w:rsidRPr="00E14891">
                    <w:rPr>
                      <w:lang w:val="en-US" w:eastAsia="zh-CN"/>
                    </w:rPr>
                    <w:t>(TDD+SUL)</w:t>
                  </w:r>
                </w:p>
              </w:tc>
            </w:tr>
            <w:tr w:rsidR="00634F56" w:rsidRPr="00634F56" w14:paraId="6E48685C" w14:textId="77777777" w:rsidTr="00634F56">
              <w:trPr>
                <w:trHeight w:val="227"/>
                <w:jc w:val="center"/>
              </w:trPr>
              <w:tc>
                <w:tcPr>
                  <w:tcW w:w="3005" w:type="dxa"/>
                  <w:vAlign w:val="center"/>
                </w:tcPr>
                <w:p w14:paraId="5DDFB117" w14:textId="77777777" w:rsidR="00634F56" w:rsidRPr="00E14891" w:rsidRDefault="00634F56" w:rsidP="00634F56">
                  <w:pPr>
                    <w:spacing w:after="0"/>
                    <w:jc w:val="center"/>
                    <w:rPr>
                      <w:lang w:val="en-US" w:eastAsia="zh-CN"/>
                    </w:rPr>
                  </w:pPr>
                  <w:r w:rsidRPr="00E14891">
                    <w:rPr>
                      <w:lang w:val="en-US" w:eastAsia="zh-CN"/>
                    </w:rPr>
                    <w:t>Case1</w:t>
                  </w:r>
                </w:p>
              </w:tc>
              <w:tc>
                <w:tcPr>
                  <w:tcW w:w="1462" w:type="dxa"/>
                  <w:vAlign w:val="center"/>
                </w:tcPr>
                <w:p w14:paraId="699998BE" w14:textId="77777777" w:rsidR="00634F56" w:rsidRPr="00E14891" w:rsidRDefault="00634F56" w:rsidP="00634F56">
                  <w:pPr>
                    <w:spacing w:after="0"/>
                    <w:jc w:val="center"/>
                    <w:rPr>
                      <w:lang w:val="en-US" w:eastAsia="zh-CN"/>
                    </w:rPr>
                  </w:pPr>
                  <w:r w:rsidRPr="00E14891">
                    <w:rPr>
                      <w:lang w:val="en-US" w:eastAsia="zh-CN"/>
                    </w:rPr>
                    <w:t>4Tx+0Tx</w:t>
                  </w:r>
                </w:p>
              </w:tc>
              <w:tc>
                <w:tcPr>
                  <w:tcW w:w="1462" w:type="dxa"/>
                  <w:vAlign w:val="center"/>
                </w:tcPr>
                <w:p w14:paraId="4485A59D" w14:textId="77777777" w:rsidR="00634F56" w:rsidRPr="00E14891" w:rsidRDefault="00634F56" w:rsidP="00634F56">
                  <w:pPr>
                    <w:spacing w:after="0"/>
                    <w:jc w:val="center"/>
                    <w:rPr>
                      <w:lang w:val="en-US" w:eastAsia="zh-CN"/>
                    </w:rPr>
                  </w:pPr>
                  <w:r w:rsidRPr="00E14891">
                    <w:rPr>
                      <w:lang w:val="en-US" w:eastAsia="zh-CN"/>
                    </w:rPr>
                    <w:t>4Tx+0Tx</w:t>
                  </w:r>
                </w:p>
              </w:tc>
              <w:tc>
                <w:tcPr>
                  <w:tcW w:w="1462" w:type="dxa"/>
                  <w:vAlign w:val="center"/>
                </w:tcPr>
                <w:p w14:paraId="562F43C9" w14:textId="77777777" w:rsidR="00634F56" w:rsidRPr="00E14891" w:rsidRDefault="00634F56" w:rsidP="00634F56">
                  <w:pPr>
                    <w:spacing w:after="0"/>
                    <w:jc w:val="center"/>
                    <w:rPr>
                      <w:lang w:val="en-US" w:eastAsia="zh-CN"/>
                    </w:rPr>
                  </w:pPr>
                  <w:r w:rsidRPr="00E14891">
                    <w:rPr>
                      <w:lang w:val="en-US" w:eastAsia="zh-CN"/>
                    </w:rPr>
                    <w:t>4Tx+0Tx</w:t>
                  </w:r>
                </w:p>
              </w:tc>
            </w:tr>
            <w:tr w:rsidR="00634F56" w:rsidRPr="00634F56" w14:paraId="20ADA42E" w14:textId="77777777" w:rsidTr="00634F56">
              <w:trPr>
                <w:trHeight w:val="227"/>
                <w:jc w:val="center"/>
              </w:trPr>
              <w:tc>
                <w:tcPr>
                  <w:tcW w:w="3005" w:type="dxa"/>
                  <w:vAlign w:val="center"/>
                </w:tcPr>
                <w:p w14:paraId="6AD8724D" w14:textId="77777777" w:rsidR="00634F56" w:rsidRPr="00E14891" w:rsidRDefault="00634F56" w:rsidP="00634F56">
                  <w:pPr>
                    <w:spacing w:after="0"/>
                    <w:jc w:val="center"/>
                    <w:rPr>
                      <w:lang w:val="en-US" w:eastAsia="zh-CN"/>
                    </w:rPr>
                  </w:pPr>
                  <w:r w:rsidRPr="00E14891">
                    <w:rPr>
                      <w:lang w:val="en-US" w:eastAsia="zh-CN"/>
                    </w:rPr>
                    <w:t>Case2</w:t>
                  </w:r>
                </w:p>
              </w:tc>
              <w:tc>
                <w:tcPr>
                  <w:tcW w:w="1462" w:type="dxa"/>
                  <w:vAlign w:val="center"/>
                </w:tcPr>
                <w:p w14:paraId="0CA5EEEF" w14:textId="77777777" w:rsidR="00634F56" w:rsidRPr="00E14891" w:rsidRDefault="00634F56" w:rsidP="00634F56">
                  <w:pPr>
                    <w:spacing w:after="0"/>
                    <w:jc w:val="center"/>
                    <w:rPr>
                      <w:lang w:val="en-US" w:eastAsia="zh-CN"/>
                    </w:rPr>
                  </w:pPr>
                  <w:r w:rsidRPr="00E14891">
                    <w:rPr>
                      <w:lang w:val="en-US" w:eastAsia="zh-CN"/>
                    </w:rPr>
                    <w:t>0Tx+4Tx</w:t>
                  </w:r>
                </w:p>
              </w:tc>
              <w:tc>
                <w:tcPr>
                  <w:tcW w:w="1462" w:type="dxa"/>
                  <w:vAlign w:val="center"/>
                </w:tcPr>
                <w:p w14:paraId="54CBFD25" w14:textId="77777777" w:rsidR="00634F56" w:rsidRPr="00E14891" w:rsidRDefault="00634F56" w:rsidP="00634F56">
                  <w:pPr>
                    <w:spacing w:after="0"/>
                    <w:jc w:val="center"/>
                    <w:rPr>
                      <w:lang w:val="en-US" w:eastAsia="zh-CN"/>
                    </w:rPr>
                  </w:pPr>
                  <w:r w:rsidRPr="00E14891">
                    <w:rPr>
                      <w:lang w:val="en-US" w:eastAsia="zh-CN"/>
                    </w:rPr>
                    <w:t>0Tx+4Tx</w:t>
                  </w:r>
                </w:p>
              </w:tc>
              <w:tc>
                <w:tcPr>
                  <w:tcW w:w="1462" w:type="dxa"/>
                  <w:vAlign w:val="center"/>
                </w:tcPr>
                <w:p w14:paraId="30BB68BB" w14:textId="77777777" w:rsidR="00634F56" w:rsidRPr="00E14891" w:rsidRDefault="00634F56" w:rsidP="00634F56">
                  <w:pPr>
                    <w:spacing w:after="0"/>
                    <w:jc w:val="center"/>
                    <w:rPr>
                      <w:lang w:val="en-US" w:eastAsia="zh-CN"/>
                    </w:rPr>
                  </w:pPr>
                  <w:r w:rsidRPr="00E14891">
                    <w:rPr>
                      <w:lang w:val="en-US" w:eastAsia="zh-CN"/>
                    </w:rPr>
                    <w:t>0Tx+2</w:t>
                  </w:r>
                  <w:r w:rsidRPr="00E14891">
                    <w:rPr>
                      <w:rFonts w:hint="eastAsia"/>
                      <w:lang w:val="en-US" w:eastAsia="zh-CN"/>
                    </w:rPr>
                    <w:t>/</w:t>
                  </w:r>
                  <w:r w:rsidRPr="00E14891">
                    <w:rPr>
                      <w:lang w:val="en-US" w:eastAsia="zh-CN"/>
                    </w:rPr>
                    <w:t>4Tx</w:t>
                  </w:r>
                </w:p>
              </w:tc>
            </w:tr>
          </w:tbl>
          <w:p w14:paraId="10909A96" w14:textId="77777777" w:rsidR="00634F56" w:rsidRPr="00634F56" w:rsidRDefault="00634F56" w:rsidP="00634F56">
            <w:pPr>
              <w:rPr>
                <w:b/>
                <w:i/>
                <w:iCs/>
                <w:lang w:eastAsia="zh-CN"/>
              </w:rPr>
            </w:pPr>
            <w:r w:rsidRPr="00634F56">
              <w:rPr>
                <w:b/>
                <w:i/>
                <w:iCs/>
                <w:lang w:eastAsia="zh-CN"/>
              </w:rPr>
              <w:t>Observation 1: UL Tx switching of scenario 2 could bring 31.7%-77.7% gain of UL peak throughput [2].</w:t>
            </w:r>
          </w:p>
          <w:p w14:paraId="168728BD" w14:textId="77777777" w:rsidR="00634F56" w:rsidRPr="00634F56" w:rsidRDefault="00634F56" w:rsidP="00634F56">
            <w:pPr>
              <w:rPr>
                <w:bCs/>
                <w:lang w:eastAsia="zh-CN"/>
              </w:rPr>
            </w:pPr>
            <w:r w:rsidRPr="00634F56">
              <w:rPr>
                <w:rFonts w:hint="eastAsia"/>
                <w:bCs/>
                <w:lang w:eastAsia="zh-CN"/>
              </w:rPr>
              <w:t>I</w:t>
            </w:r>
            <w:r w:rsidRPr="00634F56">
              <w:rPr>
                <w:bCs/>
                <w:lang w:eastAsia="zh-CN"/>
              </w:rPr>
              <w:t xml:space="preserve">n </w:t>
            </w:r>
            <w:r w:rsidRPr="00634F56">
              <w:rPr>
                <w:rFonts w:hint="eastAsia"/>
                <w:bCs/>
                <w:lang w:eastAsia="zh-CN"/>
              </w:rPr>
              <w:t>sub</w:t>
            </w:r>
            <w:r w:rsidRPr="00634F56">
              <w:rPr>
                <w:bCs/>
                <w:lang w:eastAsia="zh-CN"/>
              </w:rPr>
              <w:t>clause 6.1.6.3 of TS 38.214 [3], as excerpts in Appendix A, neither NUL nor SUL band is limited to 2 ports nor 2 Tx. Therefore, for scenario 1a and 2 with UL Tx switching between SUL and NUL, no RAN1 specification change is needed.</w:t>
            </w:r>
          </w:p>
          <w:p w14:paraId="5A328FA2" w14:textId="77777777" w:rsidR="00634F56" w:rsidRPr="00634F56" w:rsidRDefault="00634F56" w:rsidP="00634F56">
            <w:pPr>
              <w:rPr>
                <w:b/>
                <w:i/>
                <w:iCs/>
                <w:lang w:eastAsia="zh-CN"/>
              </w:rPr>
            </w:pPr>
            <w:r w:rsidRPr="00634F56">
              <w:rPr>
                <w:b/>
                <w:i/>
                <w:iCs/>
                <w:lang w:eastAsia="zh-CN"/>
              </w:rPr>
              <w:t>Observation 2: No spec change is needed to support scenario 1a and scenario 2 when one of the bands is SUL band.</w:t>
            </w:r>
          </w:p>
          <w:p w14:paraId="60BD23CC" w14:textId="77777777" w:rsidR="00634F56" w:rsidRPr="00634F56" w:rsidRDefault="00634F56" w:rsidP="00634F56">
            <w:pPr>
              <w:rPr>
                <w:bCs/>
                <w:lang w:eastAsia="zh-CN"/>
              </w:rPr>
            </w:pPr>
            <w:r w:rsidRPr="00634F56">
              <w:rPr>
                <w:bCs/>
                <w:lang w:eastAsia="zh-CN"/>
              </w:rPr>
              <w:lastRenderedPageBreak/>
              <w:t xml:space="preserve">For two-band CA combinations, in subclause 6.1.6.2.0 and 6.1.6.2.2 of TS 38.214 [3], as excerpts in Appendix B, </w:t>
            </w:r>
            <w:r w:rsidRPr="00634F56">
              <w:t xml:space="preserve">up to 2Tx is supported. </w:t>
            </w:r>
            <w:r w:rsidRPr="00634F56">
              <w:rPr>
                <w:rFonts w:hint="eastAsia"/>
                <w:lang w:eastAsia="zh-CN"/>
              </w:rPr>
              <w:t>Therefore</w:t>
            </w:r>
            <w:r w:rsidRPr="00634F56">
              <w:t xml:space="preserve">, for scenario 1a and 2 with UL Tx switching between NUL and NUL, RAN1 specification changes are needed. </w:t>
            </w:r>
            <w:r w:rsidRPr="00634F56">
              <w:rPr>
                <w:rFonts w:hint="eastAsia"/>
                <w:lang w:eastAsia="zh-CN"/>
              </w:rPr>
              <w:t>For</w:t>
            </w:r>
            <w:r w:rsidRPr="00634F56">
              <w:t xml:space="preserve"> scenario 1, on top of the changes of scenario 1a, more RAN1 specification changes are needed for both subclause 6.1.6.2.0 and 6.1.6.2.2.</w:t>
            </w:r>
          </w:p>
          <w:p w14:paraId="5313432B" w14:textId="77777777" w:rsidR="00634F56" w:rsidRPr="00634F56" w:rsidRDefault="00634F56" w:rsidP="00634F56">
            <w:pPr>
              <w:rPr>
                <w:b/>
                <w:i/>
                <w:iCs/>
                <w:lang w:eastAsia="zh-CN"/>
              </w:rPr>
            </w:pPr>
            <w:r w:rsidRPr="00634F56">
              <w:rPr>
                <w:b/>
                <w:i/>
                <w:iCs/>
                <w:lang w:eastAsia="zh-CN"/>
              </w:rPr>
              <w:t>Observation 3: RAN1 spec changes are needed to support scenario 1a and scenario 2 when switching band combination configured with uplink carrier aggregation.</w:t>
            </w:r>
          </w:p>
          <w:p w14:paraId="25049E57" w14:textId="77777777" w:rsidR="00634F56" w:rsidRPr="00634F56" w:rsidRDefault="00634F56" w:rsidP="00634F56">
            <w:pPr>
              <w:rPr>
                <w:b/>
                <w:i/>
                <w:iCs/>
                <w:lang w:eastAsia="zh-CN"/>
              </w:rPr>
            </w:pPr>
            <w:r w:rsidRPr="00634F56">
              <w:rPr>
                <w:b/>
                <w:i/>
                <w:iCs/>
                <w:lang w:eastAsia="zh-CN"/>
              </w:rPr>
              <w:t>Observation 4: In addition to specification changes required by scenario 1a/2, more RAN1 spec changes are needed to support scenario 1.</w:t>
            </w:r>
          </w:p>
          <w:p w14:paraId="3D3B41A7" w14:textId="77777777" w:rsidR="00634F56" w:rsidRPr="00634F56" w:rsidRDefault="00634F56" w:rsidP="00634F56">
            <w:pPr>
              <w:rPr>
                <w:bCs/>
                <w:lang w:eastAsia="zh-CN"/>
              </w:rPr>
            </w:pPr>
            <w:r w:rsidRPr="00634F56">
              <w:rPr>
                <w:bCs/>
                <w:lang w:eastAsia="zh-CN"/>
              </w:rPr>
              <w:t>B</w:t>
            </w:r>
            <w:r w:rsidRPr="00634F56">
              <w:rPr>
                <w:rFonts w:hint="eastAsia"/>
                <w:bCs/>
                <w:lang w:eastAsia="zh-CN"/>
              </w:rPr>
              <w:t>ased</w:t>
            </w:r>
            <w:r w:rsidRPr="00634F56">
              <w:rPr>
                <w:bCs/>
                <w:lang w:eastAsia="zh-CN"/>
              </w:rPr>
              <w:t xml:space="preserve"> on the above analysis, we have the following proposal</w:t>
            </w:r>
          </w:p>
          <w:p w14:paraId="2552798A" w14:textId="77777777" w:rsidR="00634F56" w:rsidRPr="00634F56" w:rsidRDefault="00634F56" w:rsidP="005E1446">
            <w:pPr>
              <w:spacing w:after="0"/>
              <w:rPr>
                <w:b/>
                <w:i/>
                <w:iCs/>
                <w:lang w:eastAsia="zh-CN"/>
              </w:rPr>
            </w:pPr>
            <w:r w:rsidRPr="00634F56">
              <w:rPr>
                <w:rFonts w:hint="eastAsia"/>
                <w:b/>
                <w:i/>
                <w:iCs/>
                <w:lang w:eastAsia="zh-CN"/>
              </w:rPr>
              <w:t>P</w:t>
            </w:r>
            <w:r w:rsidRPr="00634F56">
              <w:rPr>
                <w:b/>
                <w:i/>
                <w:iCs/>
                <w:lang w:eastAsia="zh-CN"/>
              </w:rPr>
              <w:t>roposal: Reply the questions of RAN4 LS as following</w:t>
            </w:r>
          </w:p>
          <w:p w14:paraId="680D5CC0" w14:textId="77777777"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 xml:space="preserve">For scenario 1a and 2 with UL Tx switching between </w:t>
            </w:r>
            <w:r w:rsidRPr="00634F56">
              <w:rPr>
                <w:rFonts w:hint="eastAsia"/>
                <w:b/>
                <w:i/>
                <w:iCs/>
                <w:sz w:val="20"/>
                <w:szCs w:val="20"/>
              </w:rPr>
              <w:t>SUL</w:t>
            </w:r>
            <w:r w:rsidRPr="00634F56">
              <w:rPr>
                <w:b/>
                <w:i/>
                <w:iCs/>
                <w:sz w:val="20"/>
                <w:szCs w:val="20"/>
              </w:rPr>
              <w:t xml:space="preserve"> </w:t>
            </w:r>
            <w:r w:rsidRPr="00634F56">
              <w:rPr>
                <w:rFonts w:hint="eastAsia"/>
                <w:b/>
                <w:i/>
                <w:iCs/>
                <w:sz w:val="20"/>
                <w:szCs w:val="20"/>
              </w:rPr>
              <w:t>and</w:t>
            </w:r>
            <w:r w:rsidRPr="00634F56">
              <w:rPr>
                <w:b/>
                <w:i/>
                <w:iCs/>
                <w:sz w:val="20"/>
                <w:szCs w:val="20"/>
              </w:rPr>
              <w:t xml:space="preserve"> NUL, no RAN1 specification change is needed according to subclause 6.1.6.3 of TS 38.214.</w:t>
            </w:r>
          </w:p>
          <w:p w14:paraId="63AC25BD" w14:textId="77777777"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1a and 2 with UL Tx switching between NUL and NUL, RAN1 specification changes are needed according to subclause 6.1.6.2 of TS 38.214.</w:t>
            </w:r>
          </w:p>
          <w:p w14:paraId="5CA0DF43" w14:textId="0B3573E5"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 in addition to specification changes required by scenario 1a/2, more RAN1 specification changes are needed according to subclause 6.1.6 of TS 38.214.</w:t>
            </w:r>
          </w:p>
        </w:tc>
      </w:tr>
      <w:tr w:rsidR="002A6835" w14:paraId="271BCFA3" w14:textId="77777777" w:rsidTr="00B36543">
        <w:tc>
          <w:tcPr>
            <w:tcW w:w="1533" w:type="dxa"/>
          </w:tcPr>
          <w:p w14:paraId="4796CC72" w14:textId="7E1A0389" w:rsidR="002A6835" w:rsidRDefault="00E92B60" w:rsidP="002A6835">
            <w:r>
              <w:lastRenderedPageBreak/>
              <w:t xml:space="preserve">Apple </w:t>
            </w:r>
            <w:r>
              <w:fldChar w:fldCharType="begin"/>
            </w:r>
            <w:r>
              <w:instrText xml:space="preserve"> REF _Ref198041671 \r \h </w:instrText>
            </w:r>
            <w:r>
              <w:fldChar w:fldCharType="separate"/>
            </w:r>
            <w:r w:rsidR="00B36543">
              <w:t>[10]</w:t>
            </w:r>
            <w:r>
              <w:fldChar w:fldCharType="end"/>
            </w:r>
          </w:p>
        </w:tc>
        <w:tc>
          <w:tcPr>
            <w:tcW w:w="7935" w:type="dxa"/>
          </w:tcPr>
          <w:p w14:paraId="22C9831C" w14:textId="77777777" w:rsidR="007C1EB1" w:rsidRPr="007C1EB1" w:rsidRDefault="007C1EB1" w:rsidP="00146020">
            <w:pPr>
              <w:spacing w:after="0"/>
              <w:jc w:val="both"/>
            </w:pPr>
            <w:r w:rsidRPr="007C1EB1">
              <w:t>For other two scenarios, i.e. scenario 1a and scenario 2, RAN4 has asked RAN1 to discuss them and corresponding cases and decide by RAN1#121 on whether any of these two scenarios will be supported or not. In our view, we don’t identify any current deployments or benefit when 3 or more Tx are associated with either band for the 2 band switching cases. Especially, for FDD bands, we don’t see this happening Therefore, from lack of motivation from practical deployments itself, we should not consider support scenario 1a and scenario 2. Additionally, typically we don’t expect a TEI from 1 working group to have any major impact on another working group, unless just a CR discussion could handle that. For scenario 1a and scenario 2, it might require more discussion beyond that. From this perspective as well, we should not go beyond the already agreed scenario 1 in RAN4.</w:t>
            </w:r>
          </w:p>
          <w:p w14:paraId="4940A66C" w14:textId="77777777" w:rsidR="007C1EB1" w:rsidRPr="007C1EB1" w:rsidRDefault="007C1EB1" w:rsidP="00146020">
            <w:pPr>
              <w:spacing w:after="0"/>
              <w:jc w:val="both"/>
              <w:rPr>
                <w:b/>
                <w:bCs/>
                <w:i/>
                <w:iCs/>
              </w:rPr>
            </w:pPr>
            <w:r w:rsidRPr="007C1EB1">
              <w:rPr>
                <w:b/>
                <w:bCs/>
                <w:i/>
                <w:iCs/>
              </w:rPr>
              <w:t>Observation 1: Currently, we don’t identify deployments with UL Tx switching for band combinations of TDD+TDD and TDD+FDD bands, where 3 or 4 Tx are associated with one band, particularly not with FDD</w:t>
            </w:r>
          </w:p>
          <w:p w14:paraId="503D5A25" w14:textId="77777777" w:rsidR="007C1EB1" w:rsidRPr="007C1EB1" w:rsidRDefault="007C1EB1" w:rsidP="00146020">
            <w:pPr>
              <w:pStyle w:val="ListParagraph"/>
              <w:numPr>
                <w:ilvl w:val="0"/>
                <w:numId w:val="41"/>
              </w:numPr>
              <w:contextualSpacing w:val="0"/>
              <w:jc w:val="both"/>
              <w:rPr>
                <w:b/>
                <w:bCs/>
                <w:i/>
                <w:iCs/>
                <w:sz w:val="20"/>
                <w:szCs w:val="20"/>
              </w:rPr>
            </w:pPr>
            <w:r w:rsidRPr="007C1EB1">
              <w:rPr>
                <w:b/>
                <w:bCs/>
                <w:i/>
                <w:iCs/>
                <w:sz w:val="20"/>
                <w:szCs w:val="20"/>
              </w:rPr>
              <w:t>Therefore, we don’t see the benefit to support scenario 1a and scenario 2</w:t>
            </w:r>
          </w:p>
          <w:p w14:paraId="7F2E1D02" w14:textId="667421E1" w:rsidR="002A6835" w:rsidRPr="007C1EB1" w:rsidRDefault="007C1EB1" w:rsidP="00146020">
            <w:pPr>
              <w:spacing w:after="0"/>
              <w:jc w:val="both"/>
              <w:rPr>
                <w:b/>
                <w:bCs/>
                <w:i/>
                <w:iCs/>
                <w:sz w:val="22"/>
                <w:szCs w:val="22"/>
              </w:rPr>
            </w:pPr>
            <w:r w:rsidRPr="007C1EB1">
              <w:rPr>
                <w:b/>
                <w:bCs/>
                <w:i/>
                <w:iCs/>
              </w:rPr>
              <w:t>Proposal 3: Scenario 1a and scenario 2 are not supported for TEI19 on enhancements to UL Tx switching</w:t>
            </w:r>
          </w:p>
        </w:tc>
      </w:tr>
      <w:tr w:rsidR="002A6835" w14:paraId="54D8FA23" w14:textId="77777777" w:rsidTr="00B36543">
        <w:tc>
          <w:tcPr>
            <w:tcW w:w="1533" w:type="dxa"/>
          </w:tcPr>
          <w:p w14:paraId="17F38C57" w14:textId="61DA218D" w:rsidR="002A6835" w:rsidRPr="00F26AEB" w:rsidRDefault="00D4528F" w:rsidP="002A6835">
            <w:r>
              <w:t xml:space="preserve">Qualcomm </w:t>
            </w:r>
            <w:r>
              <w:fldChar w:fldCharType="begin"/>
            </w:r>
            <w:r>
              <w:instrText xml:space="preserve"> REF _Ref198044096 \r \h </w:instrText>
            </w:r>
            <w:r>
              <w:fldChar w:fldCharType="separate"/>
            </w:r>
            <w:r w:rsidR="00B36543">
              <w:t>[11]</w:t>
            </w:r>
            <w:r>
              <w:fldChar w:fldCharType="end"/>
            </w:r>
          </w:p>
        </w:tc>
        <w:tc>
          <w:tcPr>
            <w:tcW w:w="7935" w:type="dxa"/>
          </w:tcPr>
          <w:p w14:paraId="6B7ABD93" w14:textId="77777777" w:rsidR="00543984" w:rsidRDefault="00543984" w:rsidP="00543984">
            <w:pPr>
              <w:rPr>
                <w:lang w:val="en-US"/>
              </w:rPr>
            </w:pPr>
            <w:r>
              <w:rPr>
                <w:lang w:val="en-US"/>
              </w:rPr>
              <w:t xml:space="preserve">The guiding principles behind RAN1 TEI discussions in Rel-19 are derived from the RAN plenary document </w:t>
            </w:r>
            <w:r w:rsidRPr="00A645E5">
              <w:rPr>
                <w:lang w:val="en-US"/>
              </w:rPr>
              <w:t>RP-191602</w:t>
            </w:r>
            <w:r>
              <w:rPr>
                <w:lang w:val="en-US"/>
              </w:rPr>
              <w:t>, which states the following:</w:t>
            </w:r>
          </w:p>
          <w:p w14:paraId="5EC7A43D" w14:textId="77777777" w:rsidR="00543984" w:rsidRDefault="00543984" w:rsidP="00543984">
            <w:pPr>
              <w:keepNext/>
              <w:spacing w:after="0"/>
            </w:pPr>
            <w:r w:rsidRPr="00A645E5">
              <w:rPr>
                <w:noProof/>
                <w:lang w:val="en-US" w:eastAsia="zh-CN"/>
              </w:rPr>
              <w:drawing>
                <wp:inline distT="0" distB="0" distL="0" distR="0" wp14:anchorId="2DC4E3B7" wp14:editId="18A8284A">
                  <wp:extent cx="4774034" cy="1452880"/>
                  <wp:effectExtent l="19050" t="19050" r="26670" b="13970"/>
                  <wp:docPr id="1165173819"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73819" name="Picture 1" descr="A white background with black text&#10;&#10;AI-generated content may be incorrect."/>
                          <pic:cNvPicPr/>
                        </pic:nvPicPr>
                        <pic:blipFill rotWithShape="1">
                          <a:blip r:embed="rId25"/>
                          <a:srcRect t="3378"/>
                          <a:stretch/>
                        </pic:blipFill>
                        <pic:spPr bwMode="auto">
                          <a:xfrm>
                            <a:off x="0" y="0"/>
                            <a:ext cx="4808659" cy="1463418"/>
                          </a:xfrm>
                          <a:prstGeom prst="rect">
                            <a:avLst/>
                          </a:prstGeom>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BF4B178" w14:textId="77777777" w:rsidR="00543984" w:rsidRDefault="00543984" w:rsidP="00543984">
            <w:pPr>
              <w:pStyle w:val="Caption"/>
              <w:spacing w:before="0"/>
              <w:jc w:val="center"/>
            </w:pPr>
            <w:r>
              <w:t xml:space="preserve">Figure 1 Excerpt from </w:t>
            </w:r>
            <w:r w:rsidRPr="00A645E5">
              <w:t>RP-191602</w:t>
            </w:r>
            <w:r>
              <w:t xml:space="preserve"> (slide 4) on cross-WG impact</w:t>
            </w:r>
          </w:p>
          <w:p w14:paraId="422AE8F4" w14:textId="77777777" w:rsidR="00543984" w:rsidRDefault="00543984" w:rsidP="00543984">
            <w:r>
              <w:t>First, we would like to highlight the first bullet in Figure 1: “</w:t>
            </w:r>
            <w:r w:rsidRPr="001E419D">
              <w:rPr>
                <w:i/>
                <w:iCs/>
              </w:rPr>
              <w:t>it should be obvious which WG makes the decision – if it is not obvious then the cross WG interaction is too much for a TEI</w:t>
            </w:r>
            <w:r>
              <w:t>”. However, for Scenario 1a and 2, RAN4 is asking RAN1 to decide whether to introduce these scenarios under TEI. In our view, and in line with the excerpt above, this constitutes excessive cross-WG interaction and should not be further discussed.</w:t>
            </w:r>
          </w:p>
          <w:p w14:paraId="0337AAC4" w14:textId="77777777" w:rsidR="00543984" w:rsidRDefault="00543984" w:rsidP="00543984">
            <w:pPr>
              <w:rPr>
                <w:b/>
                <w:bCs/>
                <w:lang w:val="en-US"/>
              </w:rPr>
            </w:pPr>
            <w:r>
              <w:rPr>
                <w:b/>
                <w:bCs/>
                <w:u w:val="single"/>
              </w:rPr>
              <w:lastRenderedPageBreak/>
              <w:t>Observation</w:t>
            </w:r>
            <w:r w:rsidRPr="00CA2F1A">
              <w:rPr>
                <w:b/>
                <w:bCs/>
                <w:u w:val="single"/>
              </w:rPr>
              <w:t xml:space="preserve"> 1:</w:t>
            </w:r>
            <w:r>
              <w:rPr>
                <w:b/>
                <w:bCs/>
              </w:rPr>
              <w:t xml:space="preserve"> The decision of introducing scenarios 1a/2 is split between RAN1 and RAN4. According to guiding principles in </w:t>
            </w:r>
            <w:r w:rsidRPr="00CA2F1A">
              <w:rPr>
                <w:b/>
                <w:bCs/>
                <w:lang w:val="en-US"/>
              </w:rPr>
              <w:t>RP-191602</w:t>
            </w:r>
            <w:r>
              <w:rPr>
                <w:b/>
                <w:bCs/>
                <w:lang w:val="en-US"/>
              </w:rPr>
              <w:t>, in this case “cross WG interaction is too much for a TEI”.</w:t>
            </w:r>
          </w:p>
          <w:p w14:paraId="755B9110" w14:textId="5FA17F94" w:rsidR="002A6835" w:rsidRPr="00543984" w:rsidRDefault="00543984" w:rsidP="00A43DB3">
            <w:pPr>
              <w:rPr>
                <w:b/>
                <w:bCs/>
              </w:rPr>
            </w:pPr>
            <w:r w:rsidRPr="00CA2F1A">
              <w:rPr>
                <w:b/>
                <w:bCs/>
                <w:u w:val="single"/>
                <w:lang w:val="en-US"/>
              </w:rPr>
              <w:t>Proposal 1:</w:t>
            </w:r>
            <w:r>
              <w:rPr>
                <w:b/>
                <w:bCs/>
                <w:lang w:val="en-US"/>
              </w:rPr>
              <w:t xml:space="preserve"> Do not specify scenarios 1a/2 under TEI19 in RAN1.</w:t>
            </w:r>
          </w:p>
        </w:tc>
      </w:tr>
      <w:tr w:rsidR="00055138" w14:paraId="4D3E22BF" w14:textId="77777777" w:rsidTr="00B36543">
        <w:tc>
          <w:tcPr>
            <w:tcW w:w="1533" w:type="dxa"/>
          </w:tcPr>
          <w:p w14:paraId="36E10EBF" w14:textId="0094E09E" w:rsidR="00055138" w:rsidRPr="00F26AEB" w:rsidRDefault="005D122F" w:rsidP="002A6835">
            <w:r>
              <w:lastRenderedPageBreak/>
              <w:t xml:space="preserve">DOCOMO </w:t>
            </w:r>
            <w:r>
              <w:fldChar w:fldCharType="begin"/>
            </w:r>
            <w:r>
              <w:instrText xml:space="preserve"> REF _Ref198045977 \r \h </w:instrText>
            </w:r>
            <w:r>
              <w:fldChar w:fldCharType="separate"/>
            </w:r>
            <w:r w:rsidR="00B36543">
              <w:t>[12]</w:t>
            </w:r>
            <w:r>
              <w:fldChar w:fldCharType="end"/>
            </w:r>
          </w:p>
        </w:tc>
        <w:tc>
          <w:tcPr>
            <w:tcW w:w="7935" w:type="dxa"/>
          </w:tcPr>
          <w:p w14:paraId="3E76617D" w14:textId="77777777" w:rsidR="005D122F" w:rsidRPr="005D122F" w:rsidRDefault="005D122F" w:rsidP="005D122F">
            <w:pPr>
              <w:jc w:val="both"/>
              <w:rPr>
                <w:rFonts w:eastAsiaTheme="minorEastAsia"/>
                <w:lang w:val="en-US"/>
              </w:rPr>
            </w:pPr>
            <w:r w:rsidRPr="005D122F">
              <w:rPr>
                <w:rFonts w:eastAsiaTheme="minorEastAsia" w:hint="eastAsia"/>
                <w:lang w:val="en-US"/>
              </w:rPr>
              <w:t xml:space="preserve">Scenario 1 is for UEs with 3 Tx chains, but the number of Tx chains performing switching is less than 3 as well as Rel-16/17 UL Tx switching across two bands. On the other hand, Scenario 1a and 2 are totally new cases where 3 or 4 Tx chains perform switching simultaneously. </w:t>
            </w:r>
            <w:r w:rsidRPr="005D122F">
              <w:rPr>
                <w:rFonts w:eastAsiaTheme="minorEastAsia"/>
                <w:lang w:val="en-US"/>
              </w:rPr>
              <w:t xml:space="preserve">There should be RAN4 discussions on what is </w:t>
            </w:r>
            <w:r w:rsidRPr="005D122F">
              <w:rPr>
                <w:rFonts w:eastAsiaTheme="minorEastAsia" w:hint="eastAsia"/>
                <w:lang w:val="en-US"/>
              </w:rPr>
              <w:t xml:space="preserve">the </w:t>
            </w:r>
            <w:r w:rsidRPr="005D122F">
              <w:rPr>
                <w:rFonts w:eastAsiaTheme="minorEastAsia"/>
                <w:lang w:val="en-US"/>
              </w:rPr>
              <w:t xml:space="preserve">necessary switching period for such cases, including </w:t>
            </w:r>
            <w:r w:rsidRPr="005D122F">
              <w:rPr>
                <w:rFonts w:eastAsiaTheme="minorEastAsia" w:hint="eastAsia"/>
                <w:lang w:val="en-US"/>
              </w:rPr>
              <w:t xml:space="preserve">the </w:t>
            </w:r>
            <w:r w:rsidRPr="005D122F">
              <w:rPr>
                <w:rFonts w:eastAsiaTheme="minorEastAsia"/>
                <w:lang w:val="en-US"/>
              </w:rPr>
              <w:t>feasibility of performing simultaneous switching on 3 or 4 Tx chains.</w:t>
            </w:r>
            <w:r w:rsidRPr="005D122F">
              <w:rPr>
                <w:rFonts w:eastAsiaTheme="minorEastAsia" w:hint="eastAsia"/>
                <w:lang w:val="en-US"/>
              </w:rPr>
              <w:t xml:space="preserve"> </w:t>
            </w:r>
            <w:r w:rsidRPr="005D122F">
              <w:rPr>
                <w:rFonts w:eastAsiaTheme="minorEastAsia"/>
                <w:lang w:val="en-US"/>
              </w:rPr>
              <w:t>So, we think that whether to support/introduce scenario 1a/2 should be discussed in RAN4 (or RAN), not in RAN1.</w:t>
            </w:r>
            <w:r w:rsidRPr="005D122F">
              <w:rPr>
                <w:rFonts w:eastAsiaTheme="minorEastAsia" w:hint="eastAsia"/>
                <w:lang w:val="en-US"/>
              </w:rPr>
              <w:t xml:space="preserve"> </w:t>
            </w:r>
            <w:r w:rsidRPr="005D122F">
              <w:rPr>
                <w:rFonts w:eastAsiaTheme="minorEastAsia"/>
                <w:lang w:val="en-US"/>
              </w:rPr>
              <w:t>In addition, it is obvious that CR for Scenario 1 could not apply for Scenario 1a/2, i.e., there are additional RAN1 impacts as well.</w:t>
            </w:r>
            <w:r w:rsidRPr="005D122F">
              <w:rPr>
                <w:rFonts w:eastAsiaTheme="minorEastAsia" w:hint="eastAsia"/>
                <w:lang w:val="en-US"/>
              </w:rPr>
              <w:t xml:space="preserve"> We have concerns regarding the workload if the support of Scenario 1a and/or 2 is treated as TEI19. </w:t>
            </w:r>
          </w:p>
          <w:p w14:paraId="75C98C95" w14:textId="77777777" w:rsidR="005D122F" w:rsidRPr="005D122F" w:rsidRDefault="005D122F" w:rsidP="005D122F">
            <w:pPr>
              <w:jc w:val="both"/>
              <w:rPr>
                <w:rFonts w:eastAsiaTheme="minorEastAsia"/>
                <w:b/>
                <w:bCs/>
                <w:lang w:val="en-US"/>
              </w:rPr>
            </w:pPr>
            <w:r w:rsidRPr="005D122F">
              <w:rPr>
                <w:rFonts w:hint="eastAsia"/>
                <w:b/>
                <w:bCs/>
                <w:lang w:val="en-US" w:eastAsia="zh-CN"/>
              </w:rPr>
              <w:t xml:space="preserve">Proposal </w:t>
            </w:r>
            <w:r w:rsidRPr="005D122F">
              <w:rPr>
                <w:rFonts w:eastAsiaTheme="minorEastAsia" w:hint="eastAsia"/>
                <w:b/>
                <w:bCs/>
                <w:lang w:val="en-US"/>
              </w:rPr>
              <w:t>2</w:t>
            </w:r>
            <w:r w:rsidRPr="005D122F">
              <w:rPr>
                <w:rFonts w:hint="eastAsia"/>
                <w:b/>
                <w:bCs/>
                <w:lang w:val="en-US" w:eastAsia="zh-CN"/>
              </w:rPr>
              <w:t xml:space="preserve">: </w:t>
            </w:r>
            <w:r w:rsidRPr="005D122F">
              <w:rPr>
                <w:rFonts w:eastAsiaTheme="minorEastAsia" w:hint="eastAsia"/>
                <w:b/>
                <w:bCs/>
                <w:lang w:val="en-US"/>
              </w:rPr>
              <w:t>Support of Scenario 1a and/or 2 should be discussed in RAN4 or RAN, not in RAN1</w:t>
            </w:r>
            <w:r w:rsidRPr="005D122F">
              <w:rPr>
                <w:rFonts w:eastAsiaTheme="minorEastAsia"/>
                <w:b/>
                <w:bCs/>
                <w:lang w:val="en-US"/>
              </w:rPr>
              <w:t>.</w:t>
            </w:r>
          </w:p>
          <w:p w14:paraId="502325C4"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RAN4 should </w:t>
            </w:r>
            <w:r w:rsidRPr="005D122F">
              <w:rPr>
                <w:rFonts w:eastAsiaTheme="minorEastAsia"/>
                <w:b/>
                <w:bCs/>
                <w:sz w:val="20"/>
                <w:szCs w:val="20"/>
                <w:lang w:val="en-US"/>
              </w:rPr>
              <w:t>discuss</w:t>
            </w:r>
            <w:r w:rsidRPr="005D122F">
              <w:rPr>
                <w:rFonts w:eastAsiaTheme="minorEastAsia" w:hint="eastAsia"/>
                <w:b/>
                <w:bCs/>
                <w:sz w:val="20"/>
                <w:szCs w:val="20"/>
                <w:lang w:val="en-US"/>
              </w:rPr>
              <w:t xml:space="preserve"> the feasibility of performing simultaneous switching on 3 or 4 Tx chains and the necessary switching period.</w:t>
            </w:r>
          </w:p>
          <w:p w14:paraId="72FF7526" w14:textId="069D3138" w:rsidR="00055138" w:rsidRPr="005D122F" w:rsidRDefault="005D122F" w:rsidP="00A43DB3">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There are additional RAN1 impacts and concerns regarding the workload if it is treated as TEI19.</w:t>
            </w:r>
          </w:p>
        </w:tc>
      </w:tr>
      <w:tr w:rsidR="00055138" w14:paraId="69559DE5" w14:textId="77777777" w:rsidTr="00B36543">
        <w:tc>
          <w:tcPr>
            <w:tcW w:w="1533" w:type="dxa"/>
          </w:tcPr>
          <w:p w14:paraId="23C0A26C" w14:textId="794C69D7" w:rsidR="00055138" w:rsidRPr="00F26AEB" w:rsidRDefault="00630EE2" w:rsidP="002A6835">
            <w:r>
              <w:t xml:space="preserve">MediaTek </w:t>
            </w:r>
            <w:r>
              <w:fldChar w:fldCharType="begin"/>
            </w:r>
            <w:r>
              <w:instrText xml:space="preserve"> REF _Ref198049791 \r \h </w:instrText>
            </w:r>
            <w:r w:rsidR="009911F4">
              <w:instrText xml:space="preserve"> \* MERGEFORMAT </w:instrText>
            </w:r>
            <w:r>
              <w:fldChar w:fldCharType="separate"/>
            </w:r>
            <w:r w:rsidR="00B36543">
              <w:t>[13]</w:t>
            </w:r>
            <w:r>
              <w:fldChar w:fldCharType="end"/>
            </w:r>
          </w:p>
        </w:tc>
        <w:tc>
          <w:tcPr>
            <w:tcW w:w="7935" w:type="dxa"/>
          </w:tcPr>
          <w:p w14:paraId="30E08395" w14:textId="77777777" w:rsidR="00630EE2" w:rsidRDefault="00630EE2" w:rsidP="00630EE2">
            <w:pPr>
              <w:spacing w:after="60"/>
              <w:jc w:val="both"/>
            </w:pPr>
            <w:r w:rsidRPr="00B92A9C">
              <w:t>In the RAN4 LS, Scenario#1</w:t>
            </w:r>
            <w:r>
              <w:t>a is</w:t>
            </w:r>
            <w:r w:rsidRPr="00B92A9C">
              <w:t xml:space="preserve"> defined for switching </w:t>
            </w:r>
            <w:r>
              <w:t>3</w:t>
            </w:r>
            <w:r w:rsidRPr="00B92A9C">
              <w:t>Tx between two bands</w:t>
            </w:r>
            <w:r>
              <w:t xml:space="preserve"> for 3Tx UE</w:t>
            </w:r>
            <w:r w:rsidRPr="00B92A9C">
              <w:t xml:space="preserve">, and only for </w:t>
            </w:r>
            <w:r>
              <w:t>Switched</w:t>
            </w:r>
            <w:r w:rsidRPr="00B92A9C">
              <w:t>UL operation. The two cases for Scenario#1</w:t>
            </w:r>
            <w:r>
              <w:t>a</w:t>
            </w:r>
            <w:r w:rsidRPr="00B92A9C">
              <w:t xml:space="preserve"> are defined as follows</w:t>
            </w:r>
            <w:r>
              <w:t>:</w:t>
            </w:r>
          </w:p>
          <w:p w14:paraId="3024AB32" w14:textId="77777777" w:rsidR="00630EE2" w:rsidRPr="00B92A9C" w:rsidRDefault="00630EE2" w:rsidP="00630EE2">
            <w:pPr>
              <w:pStyle w:val="ListParagraph"/>
              <w:numPr>
                <w:ilvl w:val="0"/>
                <w:numId w:val="45"/>
              </w:numPr>
              <w:spacing w:after="120"/>
              <w:jc w:val="both"/>
              <w:rPr>
                <w:sz w:val="20"/>
                <w:szCs w:val="20"/>
              </w:rPr>
            </w:pPr>
            <w:r w:rsidRPr="00B92A9C">
              <w:rPr>
                <w:sz w:val="20"/>
                <w:szCs w:val="20"/>
              </w:rPr>
              <w:t xml:space="preserve">Case 2-1: Three antenna ports on Band A and zero antenna port on Band B </w:t>
            </w:r>
          </w:p>
          <w:p w14:paraId="09C85C42" w14:textId="77777777" w:rsidR="00630EE2" w:rsidRDefault="00630EE2" w:rsidP="00630EE2">
            <w:pPr>
              <w:pStyle w:val="ListParagraph"/>
              <w:numPr>
                <w:ilvl w:val="0"/>
                <w:numId w:val="45"/>
              </w:numPr>
              <w:spacing w:after="120"/>
              <w:ind w:left="714" w:hanging="357"/>
              <w:jc w:val="both"/>
              <w:rPr>
                <w:sz w:val="20"/>
                <w:szCs w:val="20"/>
              </w:rPr>
            </w:pPr>
            <w:r w:rsidRPr="00B92A9C">
              <w:rPr>
                <w:sz w:val="20"/>
                <w:szCs w:val="20"/>
              </w:rPr>
              <w:t>Case 2-2: Zero antenna port on Band A and three antenna ports on Band B</w:t>
            </w:r>
          </w:p>
          <w:p w14:paraId="66880134" w14:textId="6DBFAF57" w:rsidR="00630EE2" w:rsidRDefault="00630EE2" w:rsidP="00630EE2">
            <w:pPr>
              <w:spacing w:after="120"/>
              <w:jc w:val="both"/>
            </w:pPr>
            <w:r>
              <w:t xml:space="preserve">Based on these two cases and considering the scenario defined only for SwitchedUL, the possible number </w:t>
            </w:r>
            <w:r w:rsidRPr="003950D0">
              <w:t>antenna ports for UL</w:t>
            </w:r>
            <w:r>
              <w:t xml:space="preserve"> corresponding to each case can be defined in</w:t>
            </w:r>
            <w:r w:rsidR="006C146F">
              <w:t xml:space="preserve"> Table 2.</w:t>
            </w:r>
          </w:p>
          <w:p w14:paraId="0AA30EB2" w14:textId="28B85094" w:rsidR="00630EE2" w:rsidRDefault="00630EE2" w:rsidP="00630EE2">
            <w:pPr>
              <w:pStyle w:val="Caption"/>
              <w:keepNext/>
              <w:keepLines/>
              <w:spacing w:before="180" w:after="60"/>
              <w:jc w:val="center"/>
              <w:rPr>
                <w:b w:val="0"/>
              </w:rPr>
            </w:pPr>
            <w:bookmarkStart w:id="52" w:name="_Ref196749965"/>
            <w:r w:rsidRPr="00401394">
              <w:rPr>
                <w:b w:val="0"/>
              </w:rPr>
              <w:t>Table</w:t>
            </w:r>
            <w:r w:rsidR="006C146F">
              <w:rPr>
                <w:b w:val="0"/>
              </w:rPr>
              <w:t xml:space="preserve"> 2</w:t>
            </w:r>
            <w:bookmarkEnd w:id="52"/>
            <w:r w:rsidRPr="00401394">
              <w:rPr>
                <w:b w:val="0"/>
              </w:rPr>
              <w:t xml:space="preserve">: </w:t>
            </w:r>
            <w:r>
              <w:rPr>
                <w:b w:val="0"/>
              </w:rPr>
              <w:t xml:space="preserve">Cases and number of antenna ports for </w:t>
            </w:r>
            <w:r w:rsidRPr="003950D0">
              <w:rPr>
                <w:b w:val="0"/>
              </w:rPr>
              <w:t>Scenario#1</w:t>
            </w:r>
            <w:r>
              <w:rPr>
                <w:b w:val="0"/>
              </w:rPr>
              <w:t>a.</w:t>
            </w:r>
          </w:p>
          <w:tbl>
            <w:tblPr>
              <w:tblStyle w:val="TableGrid"/>
              <w:tblW w:w="0" w:type="auto"/>
              <w:jc w:val="center"/>
              <w:tblLook w:val="04A0" w:firstRow="1" w:lastRow="0" w:firstColumn="1" w:lastColumn="0" w:noHBand="0" w:noVBand="1"/>
            </w:tblPr>
            <w:tblGrid>
              <w:gridCol w:w="964"/>
              <w:gridCol w:w="1757"/>
              <w:gridCol w:w="2438"/>
            </w:tblGrid>
            <w:tr w:rsidR="00630EE2" w14:paraId="7CAC8046" w14:textId="77777777" w:rsidTr="0021513C">
              <w:trPr>
                <w:trHeight w:val="312"/>
                <w:jc w:val="center"/>
              </w:trPr>
              <w:tc>
                <w:tcPr>
                  <w:tcW w:w="964" w:type="dxa"/>
                  <w:shd w:val="clear" w:color="auto" w:fill="BDD6EE" w:themeFill="accent1" w:themeFillTint="66"/>
                  <w:vAlign w:val="center"/>
                </w:tcPr>
                <w:p w14:paraId="2C777E3C" w14:textId="77777777" w:rsidR="00630EE2" w:rsidRPr="00E76FCC" w:rsidRDefault="00630EE2" w:rsidP="00630EE2">
                  <w:pPr>
                    <w:spacing w:after="0"/>
                    <w:jc w:val="center"/>
                    <w:rPr>
                      <w:b/>
                      <w:bCs/>
                    </w:rPr>
                  </w:pPr>
                </w:p>
              </w:tc>
              <w:tc>
                <w:tcPr>
                  <w:tcW w:w="1757" w:type="dxa"/>
                  <w:shd w:val="clear" w:color="auto" w:fill="BDD6EE" w:themeFill="accent1" w:themeFillTint="66"/>
                  <w:vAlign w:val="center"/>
                </w:tcPr>
                <w:p w14:paraId="7F3286C7" w14:textId="77777777" w:rsidR="00630EE2" w:rsidRPr="00E76FCC" w:rsidRDefault="00630EE2" w:rsidP="00630EE2">
                  <w:pPr>
                    <w:spacing w:after="0"/>
                    <w:jc w:val="center"/>
                    <w:rPr>
                      <w:b/>
                      <w:bCs/>
                    </w:rPr>
                  </w:pPr>
                  <w:r w:rsidRPr="00E76FCC">
                    <w:rPr>
                      <w:b/>
                      <w:bCs/>
                      <w:color w:val="000000" w:themeColor="text1"/>
                      <w:kern w:val="24"/>
                    </w:rPr>
                    <w:t>Antenna Tx mode</w:t>
                  </w:r>
                </w:p>
              </w:tc>
              <w:tc>
                <w:tcPr>
                  <w:tcW w:w="2438" w:type="dxa"/>
                  <w:shd w:val="clear" w:color="auto" w:fill="BDD6EE" w:themeFill="accent1" w:themeFillTint="66"/>
                  <w:vAlign w:val="center"/>
                </w:tcPr>
                <w:p w14:paraId="50698F55" w14:textId="77777777" w:rsidR="00630EE2" w:rsidRPr="00E76FCC" w:rsidRDefault="00630EE2" w:rsidP="00630EE2">
                  <w:pPr>
                    <w:spacing w:after="0"/>
                    <w:jc w:val="center"/>
                    <w:rPr>
                      <w:b/>
                      <w:bCs/>
                    </w:rPr>
                  </w:pPr>
                  <w:r w:rsidRPr="00E76FCC">
                    <w:rPr>
                      <w:b/>
                      <w:bCs/>
                      <w:color w:val="000000" w:themeColor="text1"/>
                      <w:kern w:val="24"/>
                    </w:rPr>
                    <w:t># antenna ports for UL</w:t>
                  </w:r>
                </w:p>
              </w:tc>
            </w:tr>
            <w:tr w:rsidR="00630EE2" w14:paraId="646FD0EC" w14:textId="77777777" w:rsidTr="0021513C">
              <w:trPr>
                <w:trHeight w:val="312"/>
                <w:jc w:val="center"/>
              </w:trPr>
              <w:tc>
                <w:tcPr>
                  <w:tcW w:w="964" w:type="dxa"/>
                  <w:vAlign w:val="center"/>
                </w:tcPr>
                <w:p w14:paraId="00C1F9D1"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2</w:t>
                  </w:r>
                  <w:r w:rsidRPr="00E76FCC">
                    <w:rPr>
                      <w:b/>
                      <w:bCs/>
                      <w:color w:val="000000" w:themeColor="text1"/>
                      <w:kern w:val="24"/>
                      <w:lang w:val="en-US"/>
                    </w:rPr>
                    <w:t>-1</w:t>
                  </w:r>
                </w:p>
              </w:tc>
              <w:tc>
                <w:tcPr>
                  <w:tcW w:w="1757" w:type="dxa"/>
                  <w:vAlign w:val="center"/>
                </w:tcPr>
                <w:p w14:paraId="2C99681F" w14:textId="77777777" w:rsidR="00630EE2" w:rsidRPr="00E76FCC" w:rsidRDefault="00630EE2" w:rsidP="00630EE2">
                  <w:pPr>
                    <w:spacing w:after="0"/>
                    <w:jc w:val="center"/>
                  </w:pPr>
                  <w:r>
                    <w:rPr>
                      <w:color w:val="000000" w:themeColor="text1"/>
                      <w:kern w:val="24"/>
                      <w:lang w:val="en-US"/>
                    </w:rPr>
                    <w:t>3</w:t>
                  </w:r>
                  <w:r w:rsidRPr="00E76FCC">
                    <w:rPr>
                      <w:color w:val="000000" w:themeColor="text1"/>
                      <w:kern w:val="24"/>
                      <w:lang w:val="en-US"/>
                    </w:rPr>
                    <w:t>T+</w:t>
                  </w:r>
                  <w:r>
                    <w:rPr>
                      <w:color w:val="000000" w:themeColor="text1"/>
                      <w:kern w:val="24"/>
                      <w:lang w:val="en-US"/>
                    </w:rPr>
                    <w:t>0</w:t>
                  </w:r>
                  <w:r w:rsidRPr="00E76FCC">
                    <w:rPr>
                      <w:color w:val="000000" w:themeColor="text1"/>
                      <w:kern w:val="24"/>
                      <w:lang w:val="en-US"/>
                    </w:rPr>
                    <w:t>T</w:t>
                  </w:r>
                </w:p>
              </w:tc>
              <w:tc>
                <w:tcPr>
                  <w:tcW w:w="2438" w:type="dxa"/>
                  <w:vAlign w:val="center"/>
                </w:tcPr>
                <w:p w14:paraId="143C32A6" w14:textId="77777777" w:rsidR="00630EE2" w:rsidRPr="00E76FCC" w:rsidRDefault="00630EE2" w:rsidP="00630EE2">
                  <w:pPr>
                    <w:spacing w:after="0"/>
                    <w:jc w:val="center"/>
                  </w:pPr>
                  <w:r w:rsidRPr="00B92A9C">
                    <w:rPr>
                      <w:color w:val="000000" w:themeColor="text1"/>
                      <w:kern w:val="24"/>
                      <w:lang w:val="en-US"/>
                    </w:rPr>
                    <w:t>(1P+0P), (2P+0P), (3P+0P)</w:t>
                  </w:r>
                </w:p>
              </w:tc>
            </w:tr>
            <w:tr w:rsidR="00630EE2" w14:paraId="584D74D0" w14:textId="77777777" w:rsidTr="0021513C">
              <w:trPr>
                <w:trHeight w:val="312"/>
                <w:jc w:val="center"/>
              </w:trPr>
              <w:tc>
                <w:tcPr>
                  <w:tcW w:w="964" w:type="dxa"/>
                  <w:vAlign w:val="center"/>
                </w:tcPr>
                <w:p w14:paraId="30AEE249"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2</w:t>
                  </w:r>
                  <w:r w:rsidRPr="00E76FCC">
                    <w:rPr>
                      <w:b/>
                      <w:bCs/>
                      <w:color w:val="000000" w:themeColor="text1"/>
                      <w:kern w:val="24"/>
                      <w:lang w:val="en-US"/>
                    </w:rPr>
                    <w:t>-2</w:t>
                  </w:r>
                </w:p>
              </w:tc>
              <w:tc>
                <w:tcPr>
                  <w:tcW w:w="1757" w:type="dxa"/>
                  <w:vAlign w:val="center"/>
                </w:tcPr>
                <w:p w14:paraId="402BE5EF" w14:textId="77777777" w:rsidR="00630EE2" w:rsidRPr="00E76FCC" w:rsidRDefault="00630EE2" w:rsidP="00630EE2">
                  <w:pPr>
                    <w:spacing w:after="0"/>
                    <w:jc w:val="center"/>
                  </w:pPr>
                  <w:r>
                    <w:rPr>
                      <w:color w:val="000000" w:themeColor="text1"/>
                      <w:kern w:val="24"/>
                      <w:lang w:val="en-US"/>
                    </w:rPr>
                    <w:t>0</w:t>
                  </w:r>
                  <w:r w:rsidRPr="00E76FCC">
                    <w:rPr>
                      <w:color w:val="000000" w:themeColor="text1"/>
                      <w:kern w:val="24"/>
                      <w:lang w:val="en-US"/>
                    </w:rPr>
                    <w:t>T+</w:t>
                  </w:r>
                  <w:r>
                    <w:rPr>
                      <w:color w:val="000000" w:themeColor="text1"/>
                      <w:kern w:val="24"/>
                      <w:lang w:val="en-US"/>
                    </w:rPr>
                    <w:t>3</w:t>
                  </w:r>
                  <w:r w:rsidRPr="00E76FCC">
                    <w:rPr>
                      <w:color w:val="000000" w:themeColor="text1"/>
                      <w:kern w:val="24"/>
                      <w:lang w:val="en-US"/>
                    </w:rPr>
                    <w:t>T</w:t>
                  </w:r>
                </w:p>
              </w:tc>
              <w:tc>
                <w:tcPr>
                  <w:tcW w:w="2438" w:type="dxa"/>
                  <w:vAlign w:val="center"/>
                </w:tcPr>
                <w:p w14:paraId="6F20CC60" w14:textId="77777777" w:rsidR="00630EE2" w:rsidRPr="00E76FCC" w:rsidRDefault="00630EE2" w:rsidP="00630EE2">
                  <w:pPr>
                    <w:spacing w:after="0"/>
                    <w:jc w:val="center"/>
                  </w:pPr>
                  <w:r w:rsidRPr="00B92A9C">
                    <w:rPr>
                      <w:color w:val="000000" w:themeColor="text1"/>
                      <w:kern w:val="24"/>
                      <w:lang w:val="en-US"/>
                    </w:rPr>
                    <w:t>(0P+1P), (0P+2P), (0P+3P)</w:t>
                  </w:r>
                </w:p>
              </w:tc>
            </w:tr>
          </w:tbl>
          <w:p w14:paraId="2E8725CE" w14:textId="77777777" w:rsidR="00630EE2" w:rsidRDefault="00630EE2" w:rsidP="00630EE2">
            <w:pPr>
              <w:spacing w:before="120" w:after="60"/>
              <w:jc w:val="both"/>
            </w:pPr>
            <w:r w:rsidRPr="00B92A9C">
              <w:t>Scenario#</w:t>
            </w:r>
            <w:r>
              <w:t>2 is</w:t>
            </w:r>
            <w:r w:rsidRPr="00B92A9C">
              <w:t xml:space="preserve"> defined for switching </w:t>
            </w:r>
            <w:r>
              <w:t>4</w:t>
            </w:r>
            <w:r w:rsidRPr="00B92A9C">
              <w:t>Tx between two bands</w:t>
            </w:r>
            <w:r>
              <w:t xml:space="preserve"> for 4Tx UE</w:t>
            </w:r>
            <w:r w:rsidRPr="00B92A9C">
              <w:t xml:space="preserve">, and only for </w:t>
            </w:r>
            <w:r>
              <w:t>Switched</w:t>
            </w:r>
            <w:r w:rsidRPr="00B92A9C">
              <w:t>UL operation. The two cases for Scenario#</w:t>
            </w:r>
            <w:r>
              <w:t>2</w:t>
            </w:r>
            <w:r w:rsidRPr="00B92A9C">
              <w:t xml:space="preserve"> are defined as follows</w:t>
            </w:r>
            <w:r>
              <w:t>:</w:t>
            </w:r>
          </w:p>
          <w:p w14:paraId="11C22C4D" w14:textId="77777777" w:rsidR="00630EE2" w:rsidRPr="00B92A9C" w:rsidRDefault="00630EE2" w:rsidP="00630EE2">
            <w:pPr>
              <w:pStyle w:val="ListParagraph"/>
              <w:numPr>
                <w:ilvl w:val="0"/>
                <w:numId w:val="46"/>
              </w:numPr>
              <w:spacing w:after="120"/>
              <w:rPr>
                <w:sz w:val="20"/>
                <w:szCs w:val="20"/>
              </w:rPr>
            </w:pPr>
            <w:r w:rsidRPr="00B92A9C">
              <w:rPr>
                <w:sz w:val="20"/>
                <w:szCs w:val="20"/>
              </w:rPr>
              <w:t xml:space="preserve">Case 3-1: Four antenna ports on Band A and zero antenna port on Band B </w:t>
            </w:r>
          </w:p>
          <w:p w14:paraId="612A3EFE" w14:textId="77777777" w:rsidR="00630EE2" w:rsidRPr="00B92A9C" w:rsidRDefault="00630EE2" w:rsidP="00630EE2">
            <w:pPr>
              <w:pStyle w:val="ListParagraph"/>
              <w:numPr>
                <w:ilvl w:val="0"/>
                <w:numId w:val="46"/>
              </w:numPr>
              <w:spacing w:after="120"/>
              <w:rPr>
                <w:sz w:val="20"/>
                <w:szCs w:val="20"/>
              </w:rPr>
            </w:pPr>
            <w:r w:rsidRPr="00B92A9C">
              <w:rPr>
                <w:sz w:val="20"/>
                <w:szCs w:val="20"/>
              </w:rPr>
              <w:t>Case 3-2: Zero antenna port on Band A and Four antenna ports on Band B</w:t>
            </w:r>
          </w:p>
          <w:p w14:paraId="2CBF78E1" w14:textId="4EC353A9" w:rsidR="00630EE2" w:rsidRDefault="00630EE2" w:rsidP="00630EE2">
            <w:pPr>
              <w:spacing w:after="60"/>
              <w:jc w:val="both"/>
            </w:pPr>
            <w:r>
              <w:t xml:space="preserve">Based on these two cases and considering the scenario defined only for SwitchedUL, the possible number </w:t>
            </w:r>
            <w:r w:rsidRPr="003950D0">
              <w:t>antenna ports for UL</w:t>
            </w:r>
            <w:r>
              <w:t xml:space="preserve"> corresponding to each case can be defined in</w:t>
            </w:r>
            <w:r w:rsidR="006C146F">
              <w:t xml:space="preserve"> Table 3.</w:t>
            </w:r>
          </w:p>
          <w:p w14:paraId="488D2B13" w14:textId="38945E75" w:rsidR="00630EE2" w:rsidRDefault="006C146F" w:rsidP="00630EE2">
            <w:pPr>
              <w:pStyle w:val="Caption"/>
              <w:keepNext/>
              <w:keepLines/>
              <w:spacing w:before="180" w:after="60"/>
              <w:jc w:val="center"/>
              <w:rPr>
                <w:b w:val="0"/>
              </w:rPr>
            </w:pPr>
            <w:r>
              <w:rPr>
                <w:b w:val="0"/>
              </w:rPr>
              <w:t xml:space="preserve">Table 3: </w:t>
            </w:r>
            <w:r w:rsidR="00630EE2">
              <w:rPr>
                <w:b w:val="0"/>
              </w:rPr>
              <w:t xml:space="preserve">Cases and number of antenna ports for </w:t>
            </w:r>
            <w:r w:rsidR="00630EE2" w:rsidRPr="003950D0">
              <w:rPr>
                <w:b w:val="0"/>
              </w:rPr>
              <w:t>Scenario#</w:t>
            </w:r>
            <w:r w:rsidR="00630EE2">
              <w:rPr>
                <w:b w:val="0"/>
              </w:rPr>
              <w:t>2.</w:t>
            </w:r>
          </w:p>
          <w:tbl>
            <w:tblPr>
              <w:tblStyle w:val="TableGrid"/>
              <w:tblW w:w="0" w:type="auto"/>
              <w:jc w:val="center"/>
              <w:tblLook w:val="04A0" w:firstRow="1" w:lastRow="0" w:firstColumn="1" w:lastColumn="0" w:noHBand="0" w:noVBand="1"/>
            </w:tblPr>
            <w:tblGrid>
              <w:gridCol w:w="964"/>
              <w:gridCol w:w="1757"/>
              <w:gridCol w:w="3231"/>
            </w:tblGrid>
            <w:tr w:rsidR="00630EE2" w14:paraId="085E9FE9" w14:textId="77777777" w:rsidTr="0021513C">
              <w:trPr>
                <w:trHeight w:val="312"/>
                <w:jc w:val="center"/>
              </w:trPr>
              <w:tc>
                <w:tcPr>
                  <w:tcW w:w="964" w:type="dxa"/>
                  <w:shd w:val="clear" w:color="auto" w:fill="BDD6EE" w:themeFill="accent1" w:themeFillTint="66"/>
                  <w:vAlign w:val="center"/>
                </w:tcPr>
                <w:p w14:paraId="6ABA61D9" w14:textId="77777777" w:rsidR="00630EE2" w:rsidRPr="00E76FCC" w:rsidRDefault="00630EE2" w:rsidP="00630EE2">
                  <w:pPr>
                    <w:spacing w:after="0"/>
                    <w:jc w:val="center"/>
                    <w:rPr>
                      <w:b/>
                      <w:bCs/>
                    </w:rPr>
                  </w:pPr>
                </w:p>
              </w:tc>
              <w:tc>
                <w:tcPr>
                  <w:tcW w:w="1757" w:type="dxa"/>
                  <w:shd w:val="clear" w:color="auto" w:fill="BDD6EE" w:themeFill="accent1" w:themeFillTint="66"/>
                  <w:vAlign w:val="center"/>
                </w:tcPr>
                <w:p w14:paraId="0B48BBE5" w14:textId="77777777" w:rsidR="00630EE2" w:rsidRPr="00E76FCC" w:rsidRDefault="00630EE2" w:rsidP="00630EE2">
                  <w:pPr>
                    <w:spacing w:after="0"/>
                    <w:jc w:val="center"/>
                    <w:rPr>
                      <w:b/>
                      <w:bCs/>
                    </w:rPr>
                  </w:pPr>
                  <w:r w:rsidRPr="00E76FCC">
                    <w:rPr>
                      <w:b/>
                      <w:bCs/>
                      <w:color w:val="000000" w:themeColor="text1"/>
                      <w:kern w:val="24"/>
                    </w:rPr>
                    <w:t>Antenna Tx mode</w:t>
                  </w:r>
                </w:p>
              </w:tc>
              <w:tc>
                <w:tcPr>
                  <w:tcW w:w="3231" w:type="dxa"/>
                  <w:shd w:val="clear" w:color="auto" w:fill="BDD6EE" w:themeFill="accent1" w:themeFillTint="66"/>
                  <w:vAlign w:val="center"/>
                </w:tcPr>
                <w:p w14:paraId="005CEF8D" w14:textId="77777777" w:rsidR="00630EE2" w:rsidRPr="00E76FCC" w:rsidRDefault="00630EE2" w:rsidP="00630EE2">
                  <w:pPr>
                    <w:spacing w:after="0"/>
                    <w:jc w:val="center"/>
                    <w:rPr>
                      <w:b/>
                      <w:bCs/>
                    </w:rPr>
                  </w:pPr>
                  <w:r w:rsidRPr="00E76FCC">
                    <w:rPr>
                      <w:b/>
                      <w:bCs/>
                      <w:color w:val="000000" w:themeColor="text1"/>
                      <w:kern w:val="24"/>
                    </w:rPr>
                    <w:t># antenna ports for UL</w:t>
                  </w:r>
                </w:p>
              </w:tc>
            </w:tr>
            <w:tr w:rsidR="00630EE2" w14:paraId="18A3B837" w14:textId="77777777" w:rsidTr="0021513C">
              <w:trPr>
                <w:trHeight w:val="312"/>
                <w:jc w:val="center"/>
              </w:trPr>
              <w:tc>
                <w:tcPr>
                  <w:tcW w:w="964" w:type="dxa"/>
                  <w:vAlign w:val="center"/>
                </w:tcPr>
                <w:p w14:paraId="31295D27"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3</w:t>
                  </w:r>
                  <w:r w:rsidRPr="00E76FCC">
                    <w:rPr>
                      <w:b/>
                      <w:bCs/>
                      <w:color w:val="000000" w:themeColor="text1"/>
                      <w:kern w:val="24"/>
                      <w:lang w:val="en-US"/>
                    </w:rPr>
                    <w:t>-1</w:t>
                  </w:r>
                </w:p>
              </w:tc>
              <w:tc>
                <w:tcPr>
                  <w:tcW w:w="1757" w:type="dxa"/>
                  <w:vAlign w:val="center"/>
                </w:tcPr>
                <w:p w14:paraId="1AE7692B" w14:textId="77777777" w:rsidR="00630EE2" w:rsidRPr="00E76FCC" w:rsidRDefault="00630EE2" w:rsidP="00630EE2">
                  <w:pPr>
                    <w:spacing w:after="0"/>
                    <w:jc w:val="center"/>
                  </w:pPr>
                  <w:r>
                    <w:rPr>
                      <w:color w:val="000000" w:themeColor="text1"/>
                      <w:kern w:val="24"/>
                      <w:lang w:val="en-US"/>
                    </w:rPr>
                    <w:t>4</w:t>
                  </w:r>
                  <w:r w:rsidRPr="00E76FCC">
                    <w:rPr>
                      <w:color w:val="000000" w:themeColor="text1"/>
                      <w:kern w:val="24"/>
                      <w:lang w:val="en-US"/>
                    </w:rPr>
                    <w:t>T+</w:t>
                  </w:r>
                  <w:r>
                    <w:rPr>
                      <w:color w:val="000000" w:themeColor="text1"/>
                      <w:kern w:val="24"/>
                      <w:lang w:val="en-US"/>
                    </w:rPr>
                    <w:t>0</w:t>
                  </w:r>
                  <w:r w:rsidRPr="00E76FCC">
                    <w:rPr>
                      <w:color w:val="000000" w:themeColor="text1"/>
                      <w:kern w:val="24"/>
                      <w:lang w:val="en-US"/>
                    </w:rPr>
                    <w:t>T</w:t>
                  </w:r>
                </w:p>
              </w:tc>
              <w:tc>
                <w:tcPr>
                  <w:tcW w:w="3231" w:type="dxa"/>
                  <w:vAlign w:val="center"/>
                </w:tcPr>
                <w:p w14:paraId="3ABA5034" w14:textId="77777777" w:rsidR="00630EE2" w:rsidRPr="00B92A9C" w:rsidRDefault="00630EE2" w:rsidP="00630EE2">
                  <w:pPr>
                    <w:spacing w:after="0"/>
                    <w:jc w:val="center"/>
                    <w:rPr>
                      <w:color w:val="000000" w:themeColor="text1"/>
                      <w:kern w:val="24"/>
                      <w:lang w:val="en-US"/>
                    </w:rPr>
                  </w:pPr>
                  <w:r w:rsidRPr="00B92A9C">
                    <w:rPr>
                      <w:color w:val="000000" w:themeColor="text1"/>
                      <w:kern w:val="24"/>
                      <w:lang w:val="en-US"/>
                    </w:rPr>
                    <w:t>(1P+0P), (2P+0P), (3P+0P), (4P+0P)</w:t>
                  </w:r>
                </w:p>
              </w:tc>
            </w:tr>
            <w:tr w:rsidR="00630EE2" w14:paraId="0B230EED" w14:textId="77777777" w:rsidTr="0021513C">
              <w:trPr>
                <w:trHeight w:val="312"/>
                <w:jc w:val="center"/>
              </w:trPr>
              <w:tc>
                <w:tcPr>
                  <w:tcW w:w="964" w:type="dxa"/>
                  <w:vAlign w:val="center"/>
                </w:tcPr>
                <w:p w14:paraId="5BDEE58E"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3</w:t>
                  </w:r>
                  <w:r w:rsidRPr="00E76FCC">
                    <w:rPr>
                      <w:b/>
                      <w:bCs/>
                      <w:color w:val="000000" w:themeColor="text1"/>
                      <w:kern w:val="24"/>
                      <w:lang w:val="en-US"/>
                    </w:rPr>
                    <w:t>-2</w:t>
                  </w:r>
                </w:p>
              </w:tc>
              <w:tc>
                <w:tcPr>
                  <w:tcW w:w="1757" w:type="dxa"/>
                  <w:vAlign w:val="center"/>
                </w:tcPr>
                <w:p w14:paraId="11194EAF" w14:textId="77777777" w:rsidR="00630EE2" w:rsidRPr="00E76FCC" w:rsidRDefault="00630EE2" w:rsidP="00630EE2">
                  <w:pPr>
                    <w:spacing w:after="0"/>
                    <w:jc w:val="center"/>
                  </w:pPr>
                  <w:r>
                    <w:rPr>
                      <w:color w:val="000000" w:themeColor="text1"/>
                      <w:kern w:val="24"/>
                      <w:lang w:val="en-US"/>
                    </w:rPr>
                    <w:t>0</w:t>
                  </w:r>
                  <w:r w:rsidRPr="00E76FCC">
                    <w:rPr>
                      <w:color w:val="000000" w:themeColor="text1"/>
                      <w:kern w:val="24"/>
                      <w:lang w:val="en-US"/>
                    </w:rPr>
                    <w:t>T+</w:t>
                  </w:r>
                  <w:r>
                    <w:rPr>
                      <w:color w:val="000000" w:themeColor="text1"/>
                      <w:kern w:val="24"/>
                      <w:lang w:val="en-US"/>
                    </w:rPr>
                    <w:t>4</w:t>
                  </w:r>
                  <w:r w:rsidRPr="00E76FCC">
                    <w:rPr>
                      <w:color w:val="000000" w:themeColor="text1"/>
                      <w:kern w:val="24"/>
                      <w:lang w:val="en-US"/>
                    </w:rPr>
                    <w:t>T</w:t>
                  </w:r>
                </w:p>
              </w:tc>
              <w:tc>
                <w:tcPr>
                  <w:tcW w:w="3231" w:type="dxa"/>
                  <w:vAlign w:val="center"/>
                </w:tcPr>
                <w:p w14:paraId="12EC37BD" w14:textId="77777777" w:rsidR="00630EE2" w:rsidRPr="00B92A9C" w:rsidRDefault="00630EE2" w:rsidP="00630EE2">
                  <w:pPr>
                    <w:spacing w:after="0"/>
                    <w:jc w:val="center"/>
                    <w:rPr>
                      <w:color w:val="000000" w:themeColor="text1"/>
                      <w:kern w:val="24"/>
                      <w:lang w:val="en-US"/>
                    </w:rPr>
                  </w:pPr>
                  <w:r w:rsidRPr="00B92A9C">
                    <w:rPr>
                      <w:color w:val="000000" w:themeColor="text1"/>
                      <w:kern w:val="24"/>
                      <w:lang w:val="en-US"/>
                    </w:rPr>
                    <w:t>(0P+1P), (0P+2P), (0P+3P), (0P+4P)</w:t>
                  </w:r>
                </w:p>
              </w:tc>
            </w:tr>
          </w:tbl>
          <w:p w14:paraId="3023D2AA" w14:textId="631875D6" w:rsidR="00055138" w:rsidRPr="00630EE2" w:rsidRDefault="00630EE2" w:rsidP="00630EE2">
            <w:pPr>
              <w:spacing w:before="180"/>
              <w:jc w:val="both"/>
              <w:textAlignment w:val="baseline"/>
              <w:rPr>
                <w:b/>
                <w:bCs/>
              </w:rPr>
            </w:pPr>
            <w:r>
              <w:rPr>
                <w:b/>
                <w:bCs/>
                <w:i/>
                <w:iCs/>
              </w:rPr>
              <w:t xml:space="preserve">Proposal 3: </w:t>
            </w:r>
            <w:r w:rsidRPr="00630EE2">
              <w:rPr>
                <w:b/>
                <w:bCs/>
                <w:i/>
                <w:iCs/>
              </w:rPr>
              <w:t>RAN1 to discuss and decide at RAN1#121 whether to support Scenario#1a and/or Scenario#2 in Rel-19 as part of TEI-19.</w:t>
            </w:r>
          </w:p>
        </w:tc>
      </w:tr>
      <w:tr w:rsidR="00B36543" w14:paraId="59F24346" w14:textId="77777777" w:rsidTr="00B36543">
        <w:tc>
          <w:tcPr>
            <w:tcW w:w="1533" w:type="dxa"/>
          </w:tcPr>
          <w:p w14:paraId="66451866" w14:textId="1454D235" w:rsidR="00B36543" w:rsidRPr="00F26AEB" w:rsidRDefault="00B36543" w:rsidP="00B36543">
            <w:r>
              <w:t xml:space="preserve">Ericsson </w:t>
            </w:r>
            <w:r>
              <w:fldChar w:fldCharType="begin"/>
            </w:r>
            <w:r>
              <w:instrText xml:space="preserve"> REF _Ref198050306 \r \h </w:instrText>
            </w:r>
            <w:r>
              <w:fldChar w:fldCharType="separate"/>
            </w:r>
            <w:r>
              <w:t>[14]</w:t>
            </w:r>
            <w:r>
              <w:fldChar w:fldCharType="end"/>
            </w:r>
          </w:p>
        </w:tc>
        <w:tc>
          <w:tcPr>
            <w:tcW w:w="7935" w:type="dxa"/>
          </w:tcPr>
          <w:p w14:paraId="151100B7" w14:textId="77777777" w:rsidR="00B36543" w:rsidRDefault="00B36543" w:rsidP="00B36543">
            <w:r>
              <w:t>RAN4 has agreed to support Scenario 1 while the feature should be specified in RAN1 specification. Considering the limited time to the completion of Rel-19 in RAN1, we expect limited discussion on the needed CR to support the RAN4 agreement for Scenario 1.</w:t>
            </w:r>
          </w:p>
          <w:p w14:paraId="48552E91" w14:textId="77777777" w:rsidR="00B36543" w:rsidRDefault="00B36543" w:rsidP="00B36543">
            <w:r>
              <w:t xml:space="preserve">RAN4 further requests RAN1 to discuss additional scenarios without providing any background on commercial need to address real deployment issues, or performance evaluation that are main justification of proposing any TE I (See Appendix for details). There is a risk that RAN1 spends considerable time for discussion. In our view, inclusion of additional scenarios expands the </w:t>
            </w:r>
            <w:r>
              <w:lastRenderedPageBreak/>
              <w:t>scope of TX switching enhancements work such that it is not justified as TEI, but rather a WI if pursued which require RAN plenary approval.</w:t>
            </w:r>
          </w:p>
          <w:p w14:paraId="06E85276" w14:textId="77777777" w:rsidR="00B36543" w:rsidRDefault="00B36543" w:rsidP="00B36543">
            <w:r>
              <w:t>Therefore, we conclude as the following:</w:t>
            </w:r>
          </w:p>
          <w:p w14:paraId="19B02DEB" w14:textId="77777777" w:rsidR="00B36543" w:rsidRDefault="00B36543" w:rsidP="00B36543">
            <w:pPr>
              <w:spacing w:after="0"/>
            </w:pPr>
            <w:r>
              <w:t>Observation 1: Inclusion of additional scenarios expands the scope of TX switching enhancements TEI such that it is not justified as TEI, but rather a WI, if pursued.</w:t>
            </w:r>
          </w:p>
          <w:p w14:paraId="16DE5AED" w14:textId="77777777" w:rsidR="00B36543" w:rsidRDefault="00B36543" w:rsidP="00B36543">
            <w:pPr>
              <w:spacing w:after="0"/>
            </w:pPr>
            <w:r>
              <w:t>Observation 2</w:t>
            </w:r>
            <w:r>
              <w:tab/>
              <w:t>: Considering the limited time to the completion of Rel-19 in RAN1, we expect limited discussion on the needed CR to support the RAN4 agreement for Scenario 1.</w:t>
            </w:r>
          </w:p>
          <w:p w14:paraId="6B5305AB" w14:textId="77777777" w:rsidR="00B36543" w:rsidRDefault="00B36543" w:rsidP="00B36543">
            <w:pPr>
              <w:spacing w:after="0"/>
            </w:pPr>
            <w:r>
              <w:t>Proposal 1</w:t>
            </w:r>
            <w:r>
              <w:tab/>
              <w:t>: Discuss the needed CR to support the RAN4 agreement for Scenario 1, if the discussion is limited in time.</w:t>
            </w:r>
          </w:p>
          <w:p w14:paraId="6B0D6D93" w14:textId="77777777" w:rsidR="00B36543" w:rsidRDefault="00B36543" w:rsidP="00B36543">
            <w:pPr>
              <w:spacing w:after="0"/>
            </w:pPr>
            <w:r>
              <w:t>Proposal 2</w:t>
            </w:r>
            <w:r>
              <w:tab/>
              <w:t>: If the discussion for support of Scenarios 1a and 2 is not quickly concluded, refrain from further discussions to support these scenarios.</w:t>
            </w:r>
          </w:p>
          <w:p w14:paraId="03C5E517" w14:textId="7D31955D" w:rsidR="00B36543" w:rsidRDefault="00B36543" w:rsidP="00B36543">
            <w:r>
              <w:t>Proposal 3: Inform RAN4 about the above observations and discussion outcomes in RAN1.</w:t>
            </w:r>
          </w:p>
        </w:tc>
      </w:tr>
    </w:tbl>
    <w:p w14:paraId="2E699129" w14:textId="77777777" w:rsidR="00551785" w:rsidRDefault="00551785" w:rsidP="00A91A00"/>
    <w:p w14:paraId="643E2BEC" w14:textId="77777777" w:rsidR="005753E6" w:rsidRPr="00551785" w:rsidRDefault="005753E6" w:rsidP="005753E6">
      <w:pPr>
        <w:jc w:val="both"/>
        <w:rPr>
          <w:sz w:val="22"/>
          <w:szCs w:val="22"/>
        </w:rPr>
      </w:pPr>
      <w:r>
        <w:rPr>
          <w:b/>
          <w:bCs/>
          <w:sz w:val="22"/>
          <w:szCs w:val="22"/>
          <w:u w:val="single"/>
        </w:rPr>
        <w:t>Moderator analysis:</w:t>
      </w:r>
    </w:p>
    <w:p w14:paraId="2F8F5ECB" w14:textId="3F741518" w:rsidR="00A91A00" w:rsidRDefault="003A47C1" w:rsidP="00CF0E41">
      <w:pPr>
        <w:spacing w:after="120"/>
        <w:jc w:val="both"/>
      </w:pPr>
      <w:r w:rsidRPr="003A47C1">
        <w:t>Based on the companies' inputs, it seems the majority of companies don’t think RAN1 should be discussing or specifying Scenario #1a and Scenario #2 as part of TEI19</w:t>
      </w:r>
      <w:r w:rsidR="00D34D11">
        <w:t>:</w:t>
      </w:r>
    </w:p>
    <w:p w14:paraId="08446210" w14:textId="5E099777" w:rsidR="00291117" w:rsidRDefault="00C348D2" w:rsidP="006E4E2B">
      <w:pPr>
        <w:pStyle w:val="ListParagraph"/>
        <w:numPr>
          <w:ilvl w:val="0"/>
          <w:numId w:val="34"/>
        </w:numPr>
        <w:rPr>
          <w:sz w:val="20"/>
          <w:szCs w:val="20"/>
        </w:rPr>
      </w:pPr>
      <w:r>
        <w:rPr>
          <w:sz w:val="20"/>
          <w:szCs w:val="20"/>
        </w:rPr>
        <w:t xml:space="preserve">RAN1 should </w:t>
      </w:r>
      <w:r w:rsidRPr="00C348D2">
        <w:rPr>
          <w:sz w:val="20"/>
          <w:szCs w:val="20"/>
        </w:rPr>
        <w:t>specif</w:t>
      </w:r>
      <w:r>
        <w:rPr>
          <w:sz w:val="20"/>
          <w:szCs w:val="20"/>
        </w:rPr>
        <w:t xml:space="preserve">y/discuss </w:t>
      </w:r>
      <w:r w:rsidRPr="00C348D2">
        <w:rPr>
          <w:sz w:val="20"/>
          <w:szCs w:val="20"/>
        </w:rPr>
        <w:t>Scenario</w:t>
      </w:r>
      <w:r>
        <w:rPr>
          <w:sz w:val="20"/>
          <w:szCs w:val="20"/>
        </w:rPr>
        <w:t>#</w:t>
      </w:r>
      <w:r w:rsidRPr="00C348D2">
        <w:rPr>
          <w:sz w:val="20"/>
          <w:szCs w:val="20"/>
        </w:rPr>
        <w:t>1a and Scenario</w:t>
      </w:r>
      <w:r>
        <w:rPr>
          <w:sz w:val="20"/>
          <w:szCs w:val="20"/>
        </w:rPr>
        <w:t>#</w:t>
      </w:r>
      <w:r w:rsidRPr="00C348D2">
        <w:rPr>
          <w:sz w:val="20"/>
          <w:szCs w:val="20"/>
        </w:rPr>
        <w:t>2 as part of TEI19</w:t>
      </w:r>
      <w:r w:rsidR="005E1446">
        <w:rPr>
          <w:sz w:val="20"/>
          <w:szCs w:val="20"/>
        </w:rPr>
        <w:t>.</w:t>
      </w:r>
    </w:p>
    <w:p w14:paraId="5DE3B5A3" w14:textId="35D0C443" w:rsidR="00C348D2" w:rsidRDefault="00E47536" w:rsidP="00620A6B">
      <w:pPr>
        <w:pStyle w:val="ListParagraph"/>
        <w:numPr>
          <w:ilvl w:val="1"/>
          <w:numId w:val="34"/>
        </w:numPr>
        <w:rPr>
          <w:b/>
          <w:bCs/>
          <w:i/>
          <w:iCs/>
          <w:color w:val="FF0000"/>
          <w:sz w:val="20"/>
          <w:szCs w:val="20"/>
        </w:rPr>
      </w:pPr>
      <w:r w:rsidRPr="00C348D2">
        <w:rPr>
          <w:b/>
          <w:bCs/>
          <w:i/>
          <w:iCs/>
          <w:color w:val="FF0000"/>
          <w:sz w:val="20"/>
          <w:szCs w:val="20"/>
          <w:u w:val="single"/>
        </w:rPr>
        <w:t>Support:</w:t>
      </w:r>
      <w:r w:rsidRPr="00881D7A">
        <w:rPr>
          <w:b/>
          <w:bCs/>
          <w:i/>
          <w:iCs/>
          <w:color w:val="FF0000"/>
          <w:sz w:val="20"/>
          <w:szCs w:val="20"/>
        </w:rPr>
        <w:t xml:space="preserve"> </w:t>
      </w:r>
      <w:r w:rsidR="00C348D2" w:rsidRPr="00C348D2">
        <w:rPr>
          <w:i/>
          <w:iCs/>
          <w:color w:val="FF0000"/>
          <w:sz w:val="20"/>
          <w:szCs w:val="20"/>
        </w:rPr>
        <w:t>CMCC, Huawei</w:t>
      </w:r>
    </w:p>
    <w:p w14:paraId="10702B89" w14:textId="2017A0DB" w:rsidR="006E4E2B" w:rsidRPr="00881D7A" w:rsidRDefault="00C348D2" w:rsidP="00620A6B">
      <w:pPr>
        <w:pStyle w:val="ListParagraph"/>
        <w:numPr>
          <w:ilvl w:val="1"/>
          <w:numId w:val="34"/>
        </w:numPr>
        <w:spacing w:after="120"/>
        <w:rPr>
          <w:b/>
          <w:bCs/>
          <w:i/>
          <w:iCs/>
          <w:color w:val="FF0000"/>
          <w:sz w:val="20"/>
          <w:szCs w:val="20"/>
        </w:rPr>
      </w:pPr>
      <w:r w:rsidRPr="00C348D2">
        <w:rPr>
          <w:b/>
          <w:bCs/>
          <w:i/>
          <w:iCs/>
          <w:color w:val="FF0000"/>
          <w:sz w:val="20"/>
          <w:szCs w:val="20"/>
          <w:u w:val="single"/>
        </w:rPr>
        <w:t>Not Support:</w:t>
      </w:r>
      <w:r>
        <w:rPr>
          <w:b/>
          <w:bCs/>
          <w:i/>
          <w:iCs/>
          <w:color w:val="FF0000"/>
          <w:sz w:val="20"/>
          <w:szCs w:val="20"/>
        </w:rPr>
        <w:t xml:space="preserve"> </w:t>
      </w:r>
      <w:r w:rsidRPr="00C348D2">
        <w:rPr>
          <w:i/>
          <w:iCs/>
          <w:color w:val="FF0000"/>
          <w:sz w:val="20"/>
          <w:szCs w:val="20"/>
        </w:rPr>
        <w:t>Vivo, Nokia, Spreadtrum,</w:t>
      </w:r>
      <w:r w:rsidRPr="00C348D2">
        <w:t xml:space="preserve"> </w:t>
      </w:r>
      <w:r w:rsidRPr="00C348D2">
        <w:rPr>
          <w:i/>
          <w:iCs/>
          <w:color w:val="FF0000"/>
          <w:sz w:val="20"/>
          <w:szCs w:val="20"/>
        </w:rPr>
        <w:t>Samsung, ZTE, Apple, Qualcomm, DOCOMO, Ericsson (if the discussion not quickly concluded).</w:t>
      </w:r>
    </w:p>
    <w:p w14:paraId="3DD2DC75" w14:textId="60035641" w:rsidR="00665E5C" w:rsidRDefault="005753E6" w:rsidP="00A91A00">
      <w:pPr>
        <w:rPr>
          <w:color w:val="000000"/>
        </w:rPr>
      </w:pPr>
      <w:r w:rsidRPr="005753E6">
        <w:rPr>
          <w:color w:val="000000"/>
        </w:rPr>
        <w:t>One of the issues raised by the companies is that, given the TEI is led by RAN4, RAN1 shouldn’t be the working group to decide if Scenario #1a and Scenario #2 are supported in this TEI. Another aspect raised is that there are no identified deployments for these two scenarios.</w:t>
      </w:r>
    </w:p>
    <w:p w14:paraId="419FE567" w14:textId="5E8CCDE4" w:rsidR="004163E2" w:rsidRDefault="004163E2" w:rsidP="00AC45BC">
      <w:pPr>
        <w:pStyle w:val="Heading3"/>
      </w:pPr>
      <w:r>
        <w:t>Proposal#2</w:t>
      </w:r>
      <w:r w:rsidR="00254F0D">
        <w:t xml:space="preserve"> (CLOSED)</w:t>
      </w:r>
    </w:p>
    <w:p w14:paraId="3D244338" w14:textId="77777777" w:rsidR="004163E2" w:rsidRDefault="004163E2" w:rsidP="004163E2">
      <w:pPr>
        <w:rPr>
          <w:rFonts w:eastAsiaTheme="minorEastAsia"/>
          <w:b/>
          <w:lang w:eastAsia="zh-CN"/>
        </w:rPr>
      </w:pPr>
      <w:r>
        <w:rPr>
          <w:rFonts w:eastAsiaTheme="minorEastAsia" w:hint="eastAsia"/>
          <w:b/>
          <w:lang w:eastAsia="zh-CN"/>
        </w:rPr>
        <w:t>Proposed Agreement:</w:t>
      </w:r>
    </w:p>
    <w:p w14:paraId="33339FF9" w14:textId="7B440A4B" w:rsidR="004163E2" w:rsidRPr="005753E6" w:rsidRDefault="004163E2" w:rsidP="005753E6">
      <w:pPr>
        <w:spacing w:after="120"/>
        <w:rPr>
          <w:rFonts w:eastAsiaTheme="minorEastAsia"/>
        </w:rPr>
      </w:pPr>
      <w:r w:rsidRPr="005753E6">
        <w:rPr>
          <w:i/>
          <w:iCs/>
        </w:rPr>
        <w:t xml:space="preserve">RAN1 to respond to RAN4 with the following on </w:t>
      </w:r>
      <w:r w:rsidR="005753E6" w:rsidRPr="005753E6">
        <w:rPr>
          <w:i/>
          <w:iCs/>
        </w:rPr>
        <w:t>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4163E2" w:rsidRPr="000E61CE" w14:paraId="4F863030" w14:textId="77777777" w:rsidTr="006A6EB1">
        <w:tc>
          <w:tcPr>
            <w:tcW w:w="9498" w:type="dxa"/>
          </w:tcPr>
          <w:p w14:paraId="4629E014" w14:textId="5EB8A54B" w:rsidR="004163E2" w:rsidRPr="005753E6" w:rsidRDefault="005753E6" w:rsidP="005753E6">
            <w:pPr>
              <w:spacing w:before="120" w:after="120"/>
              <w:jc w:val="both"/>
              <w:rPr>
                <w:color w:val="000000"/>
                <w:lang w:val="en-US"/>
              </w:rPr>
            </w:pPr>
            <w:r>
              <w:rPr>
                <w:color w:val="000000"/>
                <w:lang w:val="en-US"/>
              </w:rPr>
              <w:t>The s</w:t>
            </w:r>
            <w:r w:rsidRPr="005753E6">
              <w:rPr>
                <w:color w:val="000000"/>
                <w:lang w:val="en-US"/>
              </w:rPr>
              <w:t>upport of Scenario 1a and/or 2 should be discussed in RAN4 or RAN, not in RAN1</w:t>
            </w:r>
            <w:r w:rsidR="009D36D3" w:rsidRPr="005753E6">
              <w:rPr>
                <w:color w:val="000000"/>
                <w:lang w:val="en-US"/>
              </w:rPr>
              <w:t>.</w:t>
            </w:r>
          </w:p>
        </w:tc>
      </w:tr>
    </w:tbl>
    <w:p w14:paraId="0B9D8E3B" w14:textId="77777777" w:rsidR="00A27C49" w:rsidRPr="00A27C49" w:rsidRDefault="00A27C49" w:rsidP="00A27C49">
      <w:pPr>
        <w:pStyle w:val="ListParagraph"/>
        <w:spacing w:before="120" w:after="120"/>
        <w:ind w:left="357"/>
        <w:rPr>
          <w:i/>
          <w:iCs/>
          <w:sz w:val="20"/>
          <w:szCs w:val="20"/>
        </w:rPr>
      </w:pPr>
    </w:p>
    <w:tbl>
      <w:tblPr>
        <w:tblStyle w:val="TableGrid"/>
        <w:tblW w:w="0" w:type="auto"/>
        <w:tblLook w:val="04A0" w:firstRow="1" w:lastRow="0" w:firstColumn="1" w:lastColumn="0" w:noHBand="0" w:noVBand="1"/>
      </w:tblPr>
      <w:tblGrid>
        <w:gridCol w:w="1555"/>
        <w:gridCol w:w="7938"/>
      </w:tblGrid>
      <w:tr w:rsidR="00A27C49" w14:paraId="1F4420E4" w14:textId="77777777" w:rsidTr="009B08E9">
        <w:trPr>
          <w:trHeight w:val="454"/>
        </w:trPr>
        <w:tc>
          <w:tcPr>
            <w:tcW w:w="1555" w:type="dxa"/>
            <w:shd w:val="clear" w:color="auto" w:fill="9CC2E5" w:themeFill="accent1" w:themeFillTint="99"/>
            <w:vAlign w:val="center"/>
          </w:tcPr>
          <w:p w14:paraId="77E1AC35" w14:textId="77777777" w:rsidR="00A27C49" w:rsidRPr="00BC7140" w:rsidRDefault="00A27C49" w:rsidP="00050C94">
            <w:pPr>
              <w:spacing w:after="0"/>
              <w:jc w:val="center"/>
              <w:rPr>
                <w:b/>
                <w:bCs/>
              </w:rPr>
            </w:pPr>
            <w:r w:rsidRPr="00BC7140">
              <w:rPr>
                <w:b/>
                <w:bCs/>
              </w:rPr>
              <w:t>Company</w:t>
            </w:r>
          </w:p>
        </w:tc>
        <w:tc>
          <w:tcPr>
            <w:tcW w:w="7938" w:type="dxa"/>
            <w:shd w:val="clear" w:color="auto" w:fill="9CC2E5" w:themeFill="accent1" w:themeFillTint="99"/>
            <w:vAlign w:val="center"/>
          </w:tcPr>
          <w:p w14:paraId="27987819" w14:textId="77777777" w:rsidR="00A27C49" w:rsidRPr="00BC7140" w:rsidRDefault="00A27C49" w:rsidP="00050C94">
            <w:pPr>
              <w:spacing w:after="0"/>
              <w:jc w:val="center"/>
              <w:rPr>
                <w:b/>
                <w:bCs/>
              </w:rPr>
            </w:pPr>
            <w:r w:rsidRPr="00BC7140">
              <w:rPr>
                <w:b/>
                <w:bCs/>
              </w:rPr>
              <w:t>Comments</w:t>
            </w:r>
          </w:p>
        </w:tc>
      </w:tr>
      <w:tr w:rsidR="00A27C49" w14:paraId="597384D1" w14:textId="77777777" w:rsidTr="001278E0">
        <w:tc>
          <w:tcPr>
            <w:tcW w:w="1555" w:type="dxa"/>
            <w:vAlign w:val="center"/>
          </w:tcPr>
          <w:p w14:paraId="13AE7B16" w14:textId="0F25FFA1" w:rsidR="00A27C49" w:rsidRPr="00C5360C" w:rsidRDefault="00C5360C" w:rsidP="001278E0">
            <w:pPr>
              <w:spacing w:before="60" w:after="60"/>
              <w:rPr>
                <w:rFonts w:eastAsia="MS Mincho"/>
                <w:lang w:eastAsia="ja-JP"/>
              </w:rPr>
            </w:pPr>
            <w:r>
              <w:rPr>
                <w:rFonts w:eastAsia="MS Mincho" w:hint="eastAsia"/>
                <w:lang w:eastAsia="ja-JP"/>
              </w:rPr>
              <w:t>NTT DOCOMO</w:t>
            </w:r>
          </w:p>
        </w:tc>
        <w:tc>
          <w:tcPr>
            <w:tcW w:w="7938" w:type="dxa"/>
            <w:vAlign w:val="center"/>
          </w:tcPr>
          <w:p w14:paraId="27B4AD92" w14:textId="21168DC0" w:rsidR="00A27C49" w:rsidRPr="00D50CB0" w:rsidRDefault="00D50CB0" w:rsidP="001278E0">
            <w:pPr>
              <w:spacing w:before="60" w:after="60"/>
              <w:rPr>
                <w:rFonts w:eastAsia="MS Mincho"/>
                <w:lang w:eastAsia="ja-JP"/>
              </w:rPr>
            </w:pPr>
            <w:r>
              <w:rPr>
                <w:rFonts w:eastAsia="MS Mincho" w:hint="eastAsia"/>
                <w:lang w:eastAsia="ja-JP"/>
              </w:rPr>
              <w:t>As we described in our tdoc, Sceanario#1a and #2 are new scenarios where more than 2 Tx chains perform switching simultaneously. RAN4 should investigate its feasibility and impacts e.g., on switching period. RAN1 should not make the decision on the support of Scenario#1a and #2.</w:t>
            </w:r>
          </w:p>
        </w:tc>
      </w:tr>
      <w:tr w:rsidR="00A27C49" w14:paraId="387EEE3D" w14:textId="77777777" w:rsidTr="001278E0">
        <w:tc>
          <w:tcPr>
            <w:tcW w:w="1555" w:type="dxa"/>
            <w:vAlign w:val="center"/>
          </w:tcPr>
          <w:p w14:paraId="3FBB2A68" w14:textId="0966248F" w:rsidR="00A27C49" w:rsidRDefault="0072248A" w:rsidP="001278E0">
            <w:pPr>
              <w:spacing w:before="60" w:after="60"/>
            </w:pPr>
            <w:r>
              <w:t>Apple</w:t>
            </w:r>
          </w:p>
        </w:tc>
        <w:tc>
          <w:tcPr>
            <w:tcW w:w="7938" w:type="dxa"/>
            <w:vAlign w:val="center"/>
          </w:tcPr>
          <w:p w14:paraId="0A56A184" w14:textId="7DC7FA0A" w:rsidR="00A27C49" w:rsidRDefault="0072248A" w:rsidP="001278E0">
            <w:pPr>
              <w:spacing w:before="60" w:after="60"/>
            </w:pPr>
            <w:r>
              <w:t>As described in our contribution, both from technical necessity perspective as well from procedure perspective, we don’t think that we should even discuss scenario 1a and scenario 2 in RAN1, as part of this TEI</w:t>
            </w:r>
          </w:p>
        </w:tc>
      </w:tr>
      <w:tr w:rsidR="00A27C49" w14:paraId="4CDD6A3F" w14:textId="77777777" w:rsidTr="001278E0">
        <w:tc>
          <w:tcPr>
            <w:tcW w:w="1555" w:type="dxa"/>
            <w:vAlign w:val="center"/>
          </w:tcPr>
          <w:p w14:paraId="78867738" w14:textId="6C138D6D" w:rsidR="00A27C49" w:rsidRDefault="00652B9A" w:rsidP="001278E0">
            <w:pPr>
              <w:spacing w:before="60" w:after="60"/>
            </w:pPr>
            <w:r>
              <w:t>Qualcomm</w:t>
            </w:r>
          </w:p>
        </w:tc>
        <w:tc>
          <w:tcPr>
            <w:tcW w:w="7938" w:type="dxa"/>
            <w:vAlign w:val="center"/>
          </w:tcPr>
          <w:p w14:paraId="5998901C" w14:textId="1A573D88" w:rsidR="00A27C49" w:rsidRDefault="00652B9A" w:rsidP="001278E0">
            <w:pPr>
              <w:spacing w:before="60" w:after="60"/>
            </w:pPr>
            <w:r>
              <w:t>From a procedural aspect, it is not acceptable for RAN4 to ask RAN1 to decide whether to support a TEI or not. A work item should be created instead.</w:t>
            </w:r>
          </w:p>
        </w:tc>
      </w:tr>
      <w:tr w:rsidR="00671977" w14:paraId="337EE62F" w14:textId="77777777" w:rsidTr="001278E0">
        <w:tc>
          <w:tcPr>
            <w:tcW w:w="1555" w:type="dxa"/>
            <w:vAlign w:val="center"/>
          </w:tcPr>
          <w:p w14:paraId="6541D830" w14:textId="4DAA6244" w:rsidR="00671977" w:rsidRDefault="00671977" w:rsidP="00671977">
            <w:pPr>
              <w:spacing w:before="60" w:after="60"/>
            </w:pPr>
            <w:r w:rsidRPr="00ED7447">
              <w:t>T-Mobile USA</w:t>
            </w:r>
          </w:p>
        </w:tc>
        <w:tc>
          <w:tcPr>
            <w:tcW w:w="7938" w:type="dxa"/>
            <w:vAlign w:val="center"/>
          </w:tcPr>
          <w:p w14:paraId="1C88B195" w14:textId="77777777" w:rsidR="00671977" w:rsidRDefault="00671977" w:rsidP="00671977">
            <w:pPr>
              <w:spacing w:before="60" w:after="60"/>
            </w:pPr>
            <w:r w:rsidRPr="00ED7447">
              <w:t>Our development team would very much like to see RAN1 agree on a draft CR for Scenario 1, and they also have interest in Scenarios 1a and 2 and would like to see some discussion on these two scenarios.  We support a CR to add support for Scenario 1.  We also support discussion of Scenarios 1a and 2.</w:t>
            </w:r>
          </w:p>
          <w:p w14:paraId="2A0F9975" w14:textId="431163AA" w:rsidR="00671977" w:rsidRDefault="00671977" w:rsidP="00671977">
            <w:pPr>
              <w:spacing w:before="60" w:after="60"/>
            </w:pPr>
            <w:r>
              <w:t>We would prefer to have some discussion on Scenarios 1a and 2 however we will go with what the group decides.</w:t>
            </w:r>
          </w:p>
        </w:tc>
      </w:tr>
      <w:tr w:rsidR="006C21AE" w14:paraId="132911E3" w14:textId="77777777" w:rsidTr="001278E0">
        <w:tc>
          <w:tcPr>
            <w:tcW w:w="1555" w:type="dxa"/>
            <w:vAlign w:val="center"/>
          </w:tcPr>
          <w:p w14:paraId="26517A42" w14:textId="722A7756" w:rsidR="006C21AE" w:rsidRDefault="006C21AE" w:rsidP="006C21AE">
            <w:pPr>
              <w:spacing w:before="60" w:after="60"/>
            </w:pPr>
            <w:r>
              <w:rPr>
                <w:rFonts w:hint="eastAsia"/>
                <w:lang w:eastAsia="zh-CN"/>
              </w:rPr>
              <w:t>Z</w:t>
            </w:r>
            <w:r>
              <w:rPr>
                <w:lang w:eastAsia="zh-CN"/>
              </w:rPr>
              <w:t>TE</w:t>
            </w:r>
          </w:p>
        </w:tc>
        <w:tc>
          <w:tcPr>
            <w:tcW w:w="7938" w:type="dxa"/>
            <w:vAlign w:val="center"/>
          </w:tcPr>
          <w:p w14:paraId="1ECC0002" w14:textId="623122F0" w:rsidR="006C21AE" w:rsidRDefault="006C21AE" w:rsidP="006C21AE">
            <w:pPr>
              <w:spacing w:before="60" w:after="60"/>
            </w:pPr>
            <w:r>
              <w:rPr>
                <w:lang w:eastAsia="zh-CN"/>
              </w:rPr>
              <w:t xml:space="preserve">We need to answer RAN4’s question directly and explicitly. In this sense, we suggest that </w:t>
            </w:r>
            <w:bookmarkStart w:id="53" w:name="OLE_LINK29"/>
            <w:bookmarkStart w:id="54" w:name="OLE_LINK30"/>
            <w:r>
              <w:rPr>
                <w:lang w:eastAsia="zh-CN"/>
              </w:rPr>
              <w:t xml:space="preserve">RAN1 directly concludes </w:t>
            </w:r>
            <w:bookmarkStart w:id="55" w:name="OLE_LINK31"/>
            <w:bookmarkStart w:id="56" w:name="OLE_LINK33"/>
            <w:r w:rsidRPr="005753E6">
              <w:rPr>
                <w:color w:val="000000"/>
                <w:lang w:val="en-US"/>
              </w:rPr>
              <w:t>Scenario 1a and/or 2</w:t>
            </w:r>
            <w:r>
              <w:rPr>
                <w:color w:val="000000"/>
                <w:lang w:val="en-US"/>
              </w:rPr>
              <w:t xml:space="preserve"> are not supported from RAN1 perspectiv</w:t>
            </w:r>
            <w:bookmarkEnd w:id="53"/>
            <w:bookmarkEnd w:id="54"/>
            <w:r>
              <w:rPr>
                <w:color w:val="000000"/>
                <w:lang w:val="en-US"/>
              </w:rPr>
              <w:t>e</w:t>
            </w:r>
            <w:bookmarkEnd w:id="55"/>
            <w:bookmarkEnd w:id="56"/>
            <w:r>
              <w:rPr>
                <w:color w:val="000000"/>
                <w:lang w:val="en-US"/>
              </w:rPr>
              <w:t xml:space="preserve">. </w:t>
            </w:r>
          </w:p>
        </w:tc>
      </w:tr>
      <w:tr w:rsidR="006C21AE" w14:paraId="6358CC78" w14:textId="77777777" w:rsidTr="001278E0">
        <w:tc>
          <w:tcPr>
            <w:tcW w:w="1555" w:type="dxa"/>
            <w:vAlign w:val="center"/>
          </w:tcPr>
          <w:p w14:paraId="299FFE0B" w14:textId="214A2CA2" w:rsidR="006C21AE" w:rsidRDefault="002F1EDD" w:rsidP="006C21AE">
            <w:pPr>
              <w:spacing w:before="60" w:after="60"/>
              <w:rPr>
                <w:lang w:eastAsia="zh-CN"/>
              </w:rPr>
            </w:pPr>
            <w:r>
              <w:rPr>
                <w:rFonts w:hint="eastAsia"/>
                <w:lang w:eastAsia="zh-CN"/>
              </w:rPr>
              <w:lastRenderedPageBreak/>
              <w:t>v</w:t>
            </w:r>
            <w:r>
              <w:rPr>
                <w:lang w:eastAsia="zh-CN"/>
              </w:rPr>
              <w:t>ivo</w:t>
            </w:r>
          </w:p>
        </w:tc>
        <w:tc>
          <w:tcPr>
            <w:tcW w:w="7938" w:type="dxa"/>
            <w:vAlign w:val="center"/>
          </w:tcPr>
          <w:p w14:paraId="79E1B7E5" w14:textId="625245AD" w:rsidR="006C21AE" w:rsidRDefault="002F1EDD" w:rsidP="006C21AE">
            <w:pPr>
              <w:spacing w:before="60" w:after="60"/>
              <w:rPr>
                <w:lang w:eastAsia="zh-CN"/>
              </w:rPr>
            </w:pPr>
            <w:r>
              <w:rPr>
                <w:lang w:eastAsia="zh-CN"/>
              </w:rPr>
              <w:t>Scenario 1a and 2 shall be discussed in RAN4.</w:t>
            </w:r>
          </w:p>
        </w:tc>
      </w:tr>
      <w:tr w:rsidR="006C21AE" w14:paraId="5D2371C6" w14:textId="77777777" w:rsidTr="001278E0">
        <w:tc>
          <w:tcPr>
            <w:tcW w:w="1555" w:type="dxa"/>
            <w:vAlign w:val="center"/>
          </w:tcPr>
          <w:p w14:paraId="60A8F03B" w14:textId="56DE815F" w:rsidR="006C21AE" w:rsidRDefault="00E76999" w:rsidP="006C21AE">
            <w:pPr>
              <w:spacing w:before="60" w:after="60"/>
              <w:rPr>
                <w:lang w:eastAsia="zh-CN"/>
              </w:rPr>
            </w:pPr>
            <w:r>
              <w:rPr>
                <w:rFonts w:hint="eastAsia"/>
                <w:lang w:eastAsia="zh-CN"/>
              </w:rPr>
              <w:t>Sp</w:t>
            </w:r>
            <w:r>
              <w:rPr>
                <w:lang w:eastAsia="zh-CN"/>
              </w:rPr>
              <w:t>readtrum</w:t>
            </w:r>
          </w:p>
        </w:tc>
        <w:tc>
          <w:tcPr>
            <w:tcW w:w="7938" w:type="dxa"/>
            <w:vAlign w:val="center"/>
          </w:tcPr>
          <w:p w14:paraId="4C150311" w14:textId="7DCA6468" w:rsidR="006C21AE" w:rsidRDefault="00E76999" w:rsidP="00E76999">
            <w:pPr>
              <w:spacing w:before="60" w:after="60"/>
              <w:rPr>
                <w:lang w:eastAsia="zh-CN"/>
              </w:rPr>
            </w:pPr>
            <w:r>
              <w:rPr>
                <w:lang w:eastAsia="zh-CN"/>
              </w:rPr>
              <w:t xml:space="preserve">We agree with ZTE, it would be better to reply </w:t>
            </w:r>
            <w:r w:rsidRPr="005753E6">
              <w:rPr>
                <w:color w:val="000000"/>
                <w:lang w:val="en-US"/>
              </w:rPr>
              <w:t>Scenario 1a and/or 2</w:t>
            </w:r>
            <w:r>
              <w:rPr>
                <w:color w:val="000000"/>
                <w:lang w:val="en-US"/>
              </w:rPr>
              <w:t xml:space="preserve"> are not supported from RAN1 perspective</w:t>
            </w:r>
          </w:p>
        </w:tc>
      </w:tr>
      <w:tr w:rsidR="006A6EB1" w14:paraId="62B79DC6" w14:textId="77777777" w:rsidTr="001278E0">
        <w:tc>
          <w:tcPr>
            <w:tcW w:w="1555" w:type="dxa"/>
            <w:vAlign w:val="center"/>
          </w:tcPr>
          <w:p w14:paraId="792688B2" w14:textId="0196237B" w:rsidR="006A6EB1" w:rsidRDefault="006A6EB1" w:rsidP="006A6EB1">
            <w:pPr>
              <w:spacing w:before="60" w:after="60"/>
            </w:pPr>
            <w:r w:rsidRPr="0045376F">
              <w:rPr>
                <w:b/>
                <w:bCs/>
                <w:lang w:eastAsia="zh-CN"/>
              </w:rPr>
              <w:t>Moderator</w:t>
            </w:r>
          </w:p>
        </w:tc>
        <w:tc>
          <w:tcPr>
            <w:tcW w:w="7938" w:type="dxa"/>
            <w:vAlign w:val="center"/>
          </w:tcPr>
          <w:p w14:paraId="77DBC96C" w14:textId="7F7EA640" w:rsidR="006A6EB1" w:rsidRDefault="004100E6" w:rsidP="006A6EB1">
            <w:pPr>
              <w:spacing w:before="60" w:after="60"/>
              <w:rPr>
                <w:b/>
                <w:bCs/>
                <w:lang w:eastAsia="zh-CN"/>
              </w:rPr>
            </w:pPr>
            <w:r w:rsidRPr="004100E6">
              <w:rPr>
                <w:b/>
                <w:bCs/>
                <w:lang w:eastAsia="zh-CN"/>
              </w:rPr>
              <w:t>Based on the companies’ inputs and offline discussions, it seems there are still divergent views on whether RAN1 should specify/discuss Scenario #1a and Scenario #2 as part of TEI19.</w:t>
            </w:r>
          </w:p>
          <w:p w14:paraId="4EC30317" w14:textId="77777777" w:rsidR="006A6EB1" w:rsidRDefault="006A6EB1" w:rsidP="006A6EB1">
            <w:pPr>
              <w:pStyle w:val="ListParagraph"/>
              <w:numPr>
                <w:ilvl w:val="0"/>
                <w:numId w:val="34"/>
              </w:numPr>
              <w:spacing w:before="60" w:after="60"/>
              <w:rPr>
                <w:b/>
                <w:bCs/>
                <w:sz w:val="20"/>
                <w:szCs w:val="20"/>
              </w:rPr>
            </w:pPr>
            <w:r w:rsidRPr="006A6EB1">
              <w:rPr>
                <w:b/>
                <w:bCs/>
                <w:sz w:val="20"/>
                <w:szCs w:val="20"/>
              </w:rPr>
              <w:t>RAN1 should specify/discuss Scenario#1a and Scenario#2 as part of TEI19.</w:t>
            </w:r>
          </w:p>
          <w:p w14:paraId="4BD4CA26" w14:textId="77777777" w:rsidR="006A6EB1" w:rsidRPr="00F75681" w:rsidRDefault="006A6EB1" w:rsidP="006A6EB1">
            <w:pPr>
              <w:pStyle w:val="ListParagraph"/>
              <w:numPr>
                <w:ilvl w:val="1"/>
                <w:numId w:val="34"/>
              </w:numPr>
              <w:spacing w:before="60" w:after="60"/>
              <w:rPr>
                <w:b/>
                <w:bCs/>
                <w:i/>
                <w:iCs/>
                <w:color w:val="FF0000"/>
                <w:sz w:val="16"/>
                <w:szCs w:val="16"/>
              </w:rPr>
            </w:pPr>
            <w:r w:rsidRPr="00F75681">
              <w:rPr>
                <w:b/>
                <w:bCs/>
                <w:i/>
                <w:iCs/>
                <w:color w:val="FF0000"/>
                <w:sz w:val="20"/>
                <w:szCs w:val="20"/>
              </w:rPr>
              <w:t>Support: CMCC, Huawei, T-Mobile USA</w:t>
            </w:r>
          </w:p>
          <w:p w14:paraId="19920681" w14:textId="77777777" w:rsidR="006A6EB1" w:rsidRPr="00F75681" w:rsidRDefault="006A6EB1" w:rsidP="006A6EB1">
            <w:pPr>
              <w:pStyle w:val="ListParagraph"/>
              <w:numPr>
                <w:ilvl w:val="1"/>
                <w:numId w:val="34"/>
              </w:numPr>
              <w:spacing w:before="60" w:after="60"/>
              <w:rPr>
                <w:b/>
                <w:bCs/>
                <w:i/>
                <w:iCs/>
                <w:color w:val="FF0000"/>
                <w:sz w:val="20"/>
                <w:szCs w:val="20"/>
              </w:rPr>
            </w:pPr>
            <w:r w:rsidRPr="00F75681">
              <w:rPr>
                <w:b/>
                <w:bCs/>
                <w:i/>
                <w:iCs/>
                <w:color w:val="FF0000"/>
                <w:sz w:val="20"/>
                <w:szCs w:val="20"/>
              </w:rPr>
              <w:t>Not Support: Vivo, Nokia, Spreadtrum, Samsung, ZTE, Apple, Qualcomm, DOCOMO.</w:t>
            </w:r>
          </w:p>
          <w:p w14:paraId="561B4CBE" w14:textId="62FD9346" w:rsidR="006A6EB1" w:rsidRDefault="006A6EB1" w:rsidP="006A6EB1">
            <w:pPr>
              <w:spacing w:before="60" w:after="60"/>
              <w:rPr>
                <w:b/>
                <w:bCs/>
                <w:lang w:eastAsia="zh-CN"/>
              </w:rPr>
            </w:pPr>
            <w:r>
              <w:rPr>
                <w:b/>
                <w:bCs/>
              </w:rPr>
              <w:t xml:space="preserve">Given that there </w:t>
            </w:r>
            <w:r w:rsidR="00115AD5">
              <w:rPr>
                <w:b/>
                <w:bCs/>
              </w:rPr>
              <w:t>is</w:t>
            </w:r>
            <w:r>
              <w:rPr>
                <w:b/>
                <w:bCs/>
              </w:rPr>
              <w:t xml:space="preserve"> no consensus in RAN1 on supporting/</w:t>
            </w:r>
            <w:r w:rsidRPr="006A6EB1">
              <w:rPr>
                <w:b/>
                <w:bCs/>
                <w:lang w:eastAsia="zh-CN"/>
              </w:rPr>
              <w:t>discuss</w:t>
            </w:r>
            <w:r>
              <w:rPr>
                <w:b/>
                <w:bCs/>
                <w:lang w:eastAsia="zh-CN"/>
              </w:rPr>
              <w:t xml:space="preserve">ing </w:t>
            </w:r>
            <w:r w:rsidRPr="006A6EB1">
              <w:rPr>
                <w:b/>
                <w:bCs/>
                <w:lang w:eastAsia="zh-CN"/>
              </w:rPr>
              <w:t>Scenario#1a and Scenario#2</w:t>
            </w:r>
            <w:r>
              <w:rPr>
                <w:b/>
                <w:bCs/>
                <w:lang w:eastAsia="zh-CN"/>
              </w:rPr>
              <w:t xml:space="preserve">, </w:t>
            </w:r>
            <w:r w:rsidR="00115AD5">
              <w:rPr>
                <w:b/>
                <w:bCs/>
                <w:lang w:eastAsia="zh-CN"/>
              </w:rPr>
              <w:t xml:space="preserve">RAN1 can </w:t>
            </w:r>
            <w:r>
              <w:rPr>
                <w:b/>
                <w:bCs/>
                <w:lang w:eastAsia="zh-CN"/>
              </w:rPr>
              <w:t xml:space="preserve">consider one of </w:t>
            </w:r>
            <w:r w:rsidR="00F75681">
              <w:rPr>
                <w:b/>
                <w:bCs/>
                <w:lang w:eastAsia="zh-CN"/>
              </w:rPr>
              <w:t>the following</w:t>
            </w:r>
            <w:r>
              <w:rPr>
                <w:b/>
                <w:bCs/>
                <w:lang w:eastAsia="zh-CN"/>
              </w:rPr>
              <w:t xml:space="preserve"> two </w:t>
            </w:r>
            <w:r w:rsidR="00115AD5">
              <w:rPr>
                <w:b/>
                <w:bCs/>
                <w:lang w:eastAsia="zh-CN"/>
              </w:rPr>
              <w:t>a</w:t>
            </w:r>
            <w:r w:rsidR="00115AD5" w:rsidRPr="00115AD5">
              <w:rPr>
                <w:b/>
                <w:bCs/>
                <w:lang w:eastAsia="zh-CN"/>
              </w:rPr>
              <w:t>lternative</w:t>
            </w:r>
            <w:r w:rsidR="00115AD5">
              <w:rPr>
                <w:b/>
                <w:bCs/>
                <w:lang w:eastAsia="zh-CN"/>
              </w:rPr>
              <w:t>s as response to RAN4</w:t>
            </w:r>
            <w:r>
              <w:rPr>
                <w:b/>
                <w:bCs/>
                <w:lang w:eastAsia="zh-CN"/>
              </w:rPr>
              <w:t>:</w:t>
            </w:r>
          </w:p>
          <w:p w14:paraId="69DB7808" w14:textId="12043CD7" w:rsidR="006A6EB1" w:rsidRDefault="006A6EB1" w:rsidP="004100E6">
            <w:pPr>
              <w:pStyle w:val="ListParagraph"/>
              <w:numPr>
                <w:ilvl w:val="0"/>
                <w:numId w:val="34"/>
              </w:numPr>
              <w:spacing w:before="60" w:after="120"/>
              <w:ind w:left="714" w:hanging="357"/>
              <w:contextualSpacing w:val="0"/>
              <w:rPr>
                <w:b/>
                <w:bCs/>
                <w:sz w:val="20"/>
                <w:szCs w:val="20"/>
              </w:rPr>
            </w:pPr>
            <w:r>
              <w:rPr>
                <w:b/>
                <w:bCs/>
                <w:sz w:val="20"/>
                <w:szCs w:val="20"/>
              </w:rPr>
              <w:t xml:space="preserve">Alternative#1: </w:t>
            </w:r>
            <w:r w:rsidRPr="006A6EB1">
              <w:rPr>
                <w:b/>
                <w:bCs/>
                <w:sz w:val="20"/>
                <w:szCs w:val="20"/>
              </w:rPr>
              <w:t>RAN1 to respond to RAN4 with the following on whether to support scenario 1a and/or scenario 2 in Rel-19 as part of TEI-19:</w:t>
            </w:r>
            <w:r w:rsidR="00115AD5">
              <w:rPr>
                <w:b/>
                <w:bCs/>
                <w:sz w:val="20"/>
                <w:szCs w:val="20"/>
              </w:rPr>
              <w:t xml:space="preserve"> </w:t>
            </w:r>
            <w:r w:rsidR="001B704B" w:rsidRPr="001B704B">
              <w:rPr>
                <w:b/>
                <w:bCs/>
                <w:sz w:val="20"/>
                <w:szCs w:val="20"/>
              </w:rPr>
              <w:t>“</w:t>
            </w:r>
            <w:r w:rsidRPr="006A6EB1">
              <w:rPr>
                <w:b/>
                <w:bCs/>
                <w:sz w:val="20"/>
                <w:szCs w:val="20"/>
              </w:rPr>
              <w:t>The support of Scenario 1a and/or 2 should be discussed in RAN4 or RAN, not in RAN1.</w:t>
            </w:r>
            <w:r w:rsidR="001B704B">
              <w:rPr>
                <w:b/>
                <w:bCs/>
                <w:sz w:val="20"/>
                <w:szCs w:val="20"/>
              </w:rPr>
              <w:t>”</w:t>
            </w:r>
          </w:p>
          <w:p w14:paraId="56570069" w14:textId="0E2EE18B" w:rsidR="00115AD5" w:rsidRPr="001B704B" w:rsidRDefault="00115AD5" w:rsidP="001B704B">
            <w:pPr>
              <w:pStyle w:val="ListParagraph"/>
              <w:numPr>
                <w:ilvl w:val="0"/>
                <w:numId w:val="34"/>
              </w:numPr>
              <w:spacing w:before="60" w:after="60"/>
              <w:rPr>
                <w:b/>
                <w:bCs/>
                <w:sz w:val="20"/>
                <w:szCs w:val="20"/>
              </w:rPr>
            </w:pPr>
            <w:r>
              <w:rPr>
                <w:b/>
                <w:bCs/>
                <w:sz w:val="20"/>
                <w:szCs w:val="20"/>
              </w:rPr>
              <w:t xml:space="preserve">Alternative#2: </w:t>
            </w:r>
            <w:r w:rsidRPr="006A6EB1">
              <w:rPr>
                <w:b/>
                <w:bCs/>
                <w:sz w:val="20"/>
                <w:szCs w:val="20"/>
              </w:rPr>
              <w:t>RAN1 to respond to RAN4 with the following on whether to support scenario 1a and/or scenario 2 in Rel-19 as part of TEI-19:</w:t>
            </w:r>
            <w:r>
              <w:rPr>
                <w:b/>
                <w:bCs/>
                <w:sz w:val="20"/>
                <w:szCs w:val="20"/>
              </w:rPr>
              <w:t xml:space="preserve"> </w:t>
            </w:r>
            <w:r w:rsidR="001B704B" w:rsidRPr="001B704B">
              <w:rPr>
                <w:b/>
                <w:bCs/>
                <w:sz w:val="20"/>
                <w:szCs w:val="20"/>
              </w:rPr>
              <w:t>“</w:t>
            </w:r>
            <w:r>
              <w:rPr>
                <w:b/>
                <w:bCs/>
                <w:sz w:val="20"/>
                <w:szCs w:val="20"/>
              </w:rPr>
              <w:t xml:space="preserve">There is no concencesus in RAN1 on </w:t>
            </w:r>
            <w:r w:rsidRPr="006A6EB1">
              <w:rPr>
                <w:b/>
                <w:bCs/>
                <w:sz w:val="20"/>
                <w:szCs w:val="20"/>
              </w:rPr>
              <w:t>support</w:t>
            </w:r>
            <w:r>
              <w:rPr>
                <w:b/>
                <w:bCs/>
                <w:sz w:val="20"/>
                <w:szCs w:val="20"/>
              </w:rPr>
              <w:t>ting</w:t>
            </w:r>
            <w:r w:rsidRPr="006A6EB1">
              <w:rPr>
                <w:b/>
                <w:bCs/>
                <w:sz w:val="20"/>
                <w:szCs w:val="20"/>
              </w:rPr>
              <w:t xml:space="preserve"> Scenario 1a and/or 2.</w:t>
            </w:r>
            <w:r w:rsidR="001B704B">
              <w:rPr>
                <w:b/>
                <w:bCs/>
                <w:sz w:val="20"/>
                <w:szCs w:val="20"/>
              </w:rPr>
              <w:t>”</w:t>
            </w:r>
          </w:p>
        </w:tc>
      </w:tr>
    </w:tbl>
    <w:p w14:paraId="055235D3" w14:textId="77777777" w:rsidR="00A27C49" w:rsidRPr="00A27C49" w:rsidRDefault="00A27C49" w:rsidP="00A27C49">
      <w:pPr>
        <w:spacing w:before="120" w:after="120"/>
      </w:pPr>
    </w:p>
    <w:p w14:paraId="0C0679D8" w14:textId="544DD7AC" w:rsidR="00871B40" w:rsidRDefault="00871B40">
      <w:pPr>
        <w:pStyle w:val="Heading3"/>
      </w:pPr>
      <w:r w:rsidRPr="00871B40">
        <w:t>Proposal#</w:t>
      </w:r>
      <w:r>
        <w:t>3</w:t>
      </w:r>
    </w:p>
    <w:p w14:paraId="45ABD179" w14:textId="222F8F77" w:rsidR="00871B40" w:rsidRDefault="00FB09D2" w:rsidP="00871B40">
      <w:r w:rsidRPr="00FB09D2">
        <w:t>Based on the offline discussions, the following is proposed as an alternative to Proposal#2.</w:t>
      </w:r>
    </w:p>
    <w:p w14:paraId="1A6D369E" w14:textId="77777777" w:rsidR="00871B40" w:rsidRDefault="00871B40" w:rsidP="00871B40">
      <w:pPr>
        <w:rPr>
          <w:rFonts w:eastAsiaTheme="minorEastAsia"/>
          <w:b/>
          <w:lang w:eastAsia="zh-CN"/>
        </w:rPr>
      </w:pPr>
      <w:r>
        <w:rPr>
          <w:rFonts w:eastAsiaTheme="minorEastAsia" w:hint="eastAsia"/>
          <w:b/>
          <w:lang w:eastAsia="zh-CN"/>
        </w:rPr>
        <w:t>Proposed Agreement:</w:t>
      </w:r>
    </w:p>
    <w:p w14:paraId="6AD506BD" w14:textId="77777777" w:rsidR="00871B40" w:rsidRPr="005753E6" w:rsidRDefault="00871B40" w:rsidP="00871B40">
      <w:pPr>
        <w:spacing w:after="120"/>
        <w:rPr>
          <w:rFonts w:eastAsiaTheme="minorEastAsia"/>
        </w:rPr>
      </w:pPr>
      <w:r w:rsidRPr="005753E6">
        <w:rPr>
          <w:i/>
          <w:iCs/>
        </w:rPr>
        <w:t>RAN1 to respond to RAN4 with the following on 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871B40" w:rsidRPr="000E61CE" w14:paraId="3B3D7958" w14:textId="77777777" w:rsidTr="000E1E5A">
        <w:tc>
          <w:tcPr>
            <w:tcW w:w="9498" w:type="dxa"/>
          </w:tcPr>
          <w:p w14:paraId="473DD155" w14:textId="77777777" w:rsidR="00871B40" w:rsidRDefault="00871B40" w:rsidP="000E1E5A">
            <w:pPr>
              <w:spacing w:before="120" w:after="120"/>
              <w:jc w:val="both"/>
              <w:rPr>
                <w:color w:val="000000"/>
                <w:lang w:val="en-US"/>
              </w:rPr>
            </w:pPr>
            <w:r>
              <w:rPr>
                <w:color w:val="000000"/>
                <w:lang w:val="en-US"/>
              </w:rPr>
              <w:t>The s</w:t>
            </w:r>
            <w:r w:rsidRPr="005753E6">
              <w:rPr>
                <w:color w:val="000000"/>
                <w:lang w:val="en-US"/>
              </w:rPr>
              <w:t>upport of Scenario 1a and/or 2 should be discussed in RAN4 or RAN, not in RAN1.</w:t>
            </w:r>
          </w:p>
          <w:p w14:paraId="50216D5B" w14:textId="29B32342" w:rsidR="00871B40" w:rsidRDefault="00871B40" w:rsidP="00FE586C">
            <w:pPr>
              <w:spacing w:before="120" w:after="0"/>
              <w:jc w:val="both"/>
              <w:rPr>
                <w:color w:val="000000"/>
                <w:lang w:val="en-US"/>
              </w:rPr>
            </w:pPr>
            <w:r>
              <w:rPr>
                <w:color w:val="000000"/>
                <w:lang w:val="en-US"/>
              </w:rPr>
              <w:t>Note:</w:t>
            </w:r>
          </w:p>
          <w:p w14:paraId="5E477839" w14:textId="5C66AC48" w:rsidR="00871B40" w:rsidRPr="00871B40" w:rsidRDefault="00871B40" w:rsidP="00FE586C">
            <w:pPr>
              <w:pStyle w:val="ListParagraph"/>
              <w:numPr>
                <w:ilvl w:val="0"/>
                <w:numId w:val="49"/>
              </w:numPr>
              <w:spacing w:after="120"/>
              <w:ind w:left="714" w:hanging="357"/>
              <w:jc w:val="both"/>
              <w:rPr>
                <w:color w:val="000000"/>
                <w:sz w:val="20"/>
                <w:szCs w:val="20"/>
                <w:lang w:val="en-US"/>
              </w:rPr>
            </w:pPr>
            <w:r w:rsidRPr="00871B40">
              <w:rPr>
                <w:color w:val="000000"/>
                <w:sz w:val="20"/>
                <w:szCs w:val="20"/>
                <w:lang w:val="en-US"/>
              </w:rPr>
              <w:t>For scenario 1a and 2 with UL Tx switching between SUL and NUL, no RAN1 specification change is needed according to subclause 6.1.6.3 of TS 38.214.</w:t>
            </w:r>
          </w:p>
          <w:p w14:paraId="09707B79" w14:textId="24ED1048" w:rsidR="00871B40" w:rsidRPr="00871B40" w:rsidRDefault="00871B40" w:rsidP="00871B40">
            <w:pPr>
              <w:pStyle w:val="ListParagraph"/>
              <w:numPr>
                <w:ilvl w:val="0"/>
                <w:numId w:val="49"/>
              </w:numPr>
              <w:spacing w:before="120" w:after="120"/>
              <w:jc w:val="both"/>
              <w:rPr>
                <w:color w:val="000000"/>
                <w:lang w:val="en-US"/>
              </w:rPr>
            </w:pPr>
            <w:r w:rsidRPr="00871B40">
              <w:rPr>
                <w:color w:val="000000"/>
                <w:sz w:val="20"/>
                <w:szCs w:val="20"/>
                <w:lang w:val="en-US"/>
              </w:rPr>
              <w:t>For scenario 1a and 2 with UL Tx switching between NUL and NUL, RAN1 specification changes are needed according to subclause 6.1.6.2 of TS 38.214</w:t>
            </w:r>
          </w:p>
        </w:tc>
      </w:tr>
    </w:tbl>
    <w:p w14:paraId="20640868" w14:textId="77777777" w:rsidR="00871B40" w:rsidRDefault="00871B40" w:rsidP="00871B40"/>
    <w:p w14:paraId="76621893" w14:textId="77777777" w:rsidR="0080352B" w:rsidRDefault="0080352B" w:rsidP="00871B40"/>
    <w:tbl>
      <w:tblPr>
        <w:tblStyle w:val="TableGrid"/>
        <w:tblW w:w="0" w:type="auto"/>
        <w:tblLook w:val="04A0" w:firstRow="1" w:lastRow="0" w:firstColumn="1" w:lastColumn="0" w:noHBand="0" w:noVBand="1"/>
      </w:tblPr>
      <w:tblGrid>
        <w:gridCol w:w="1555"/>
        <w:gridCol w:w="7938"/>
      </w:tblGrid>
      <w:tr w:rsidR="0080352B" w14:paraId="1F0A34EC" w14:textId="77777777" w:rsidTr="000E1E5A">
        <w:trPr>
          <w:trHeight w:val="454"/>
        </w:trPr>
        <w:tc>
          <w:tcPr>
            <w:tcW w:w="1555" w:type="dxa"/>
            <w:shd w:val="clear" w:color="auto" w:fill="9CC2E5" w:themeFill="accent1" w:themeFillTint="99"/>
            <w:vAlign w:val="center"/>
          </w:tcPr>
          <w:p w14:paraId="6B394A1A" w14:textId="77777777" w:rsidR="0080352B" w:rsidRPr="00BC7140" w:rsidRDefault="0080352B" w:rsidP="000E1E5A">
            <w:pPr>
              <w:spacing w:after="0"/>
              <w:jc w:val="center"/>
              <w:rPr>
                <w:b/>
                <w:bCs/>
              </w:rPr>
            </w:pPr>
            <w:r w:rsidRPr="00BC7140">
              <w:rPr>
                <w:b/>
                <w:bCs/>
              </w:rPr>
              <w:t>Company</w:t>
            </w:r>
          </w:p>
        </w:tc>
        <w:tc>
          <w:tcPr>
            <w:tcW w:w="7938" w:type="dxa"/>
            <w:shd w:val="clear" w:color="auto" w:fill="9CC2E5" w:themeFill="accent1" w:themeFillTint="99"/>
            <w:vAlign w:val="center"/>
          </w:tcPr>
          <w:p w14:paraId="0FDCA748" w14:textId="77777777" w:rsidR="0080352B" w:rsidRPr="00BC7140" w:rsidRDefault="0080352B" w:rsidP="000E1E5A">
            <w:pPr>
              <w:spacing w:after="0"/>
              <w:jc w:val="center"/>
              <w:rPr>
                <w:b/>
                <w:bCs/>
              </w:rPr>
            </w:pPr>
            <w:r w:rsidRPr="00BC7140">
              <w:rPr>
                <w:b/>
                <w:bCs/>
              </w:rPr>
              <w:t>Comments</w:t>
            </w:r>
          </w:p>
        </w:tc>
      </w:tr>
      <w:tr w:rsidR="0080352B" w14:paraId="1387F805" w14:textId="77777777" w:rsidTr="000E1E5A">
        <w:tc>
          <w:tcPr>
            <w:tcW w:w="1555" w:type="dxa"/>
            <w:vAlign w:val="center"/>
          </w:tcPr>
          <w:p w14:paraId="659D0B50" w14:textId="7B19955D" w:rsidR="0080352B" w:rsidRPr="00C5360C" w:rsidRDefault="0080352B" w:rsidP="000E1E5A">
            <w:pPr>
              <w:spacing w:before="60" w:after="60"/>
              <w:rPr>
                <w:rFonts w:eastAsia="MS Mincho"/>
                <w:lang w:eastAsia="ja-JP"/>
              </w:rPr>
            </w:pPr>
          </w:p>
        </w:tc>
        <w:tc>
          <w:tcPr>
            <w:tcW w:w="7938" w:type="dxa"/>
            <w:vAlign w:val="center"/>
          </w:tcPr>
          <w:p w14:paraId="54C7E423" w14:textId="74123F76" w:rsidR="0080352B" w:rsidRPr="00D50CB0" w:rsidRDefault="0080352B" w:rsidP="000E1E5A">
            <w:pPr>
              <w:spacing w:before="60" w:after="60"/>
              <w:rPr>
                <w:rFonts w:eastAsia="MS Mincho"/>
                <w:lang w:eastAsia="ja-JP"/>
              </w:rPr>
            </w:pPr>
          </w:p>
        </w:tc>
      </w:tr>
      <w:tr w:rsidR="0080352B" w14:paraId="0249B967" w14:textId="77777777" w:rsidTr="000E1E5A">
        <w:tc>
          <w:tcPr>
            <w:tcW w:w="1555" w:type="dxa"/>
            <w:vAlign w:val="center"/>
          </w:tcPr>
          <w:p w14:paraId="6242A178" w14:textId="274A9A25" w:rsidR="0080352B" w:rsidRDefault="0080352B" w:rsidP="000E1E5A">
            <w:pPr>
              <w:spacing w:before="60" w:after="60"/>
            </w:pPr>
          </w:p>
        </w:tc>
        <w:tc>
          <w:tcPr>
            <w:tcW w:w="7938" w:type="dxa"/>
            <w:vAlign w:val="center"/>
          </w:tcPr>
          <w:p w14:paraId="313967A4" w14:textId="1F840899" w:rsidR="0080352B" w:rsidRDefault="0080352B" w:rsidP="000E1E5A">
            <w:pPr>
              <w:spacing w:before="60" w:after="60"/>
            </w:pPr>
          </w:p>
        </w:tc>
      </w:tr>
      <w:tr w:rsidR="0080352B" w14:paraId="217970C0" w14:textId="77777777" w:rsidTr="000E1E5A">
        <w:tc>
          <w:tcPr>
            <w:tcW w:w="1555" w:type="dxa"/>
            <w:vAlign w:val="center"/>
          </w:tcPr>
          <w:p w14:paraId="615A4815" w14:textId="23FEA977" w:rsidR="0080352B" w:rsidRDefault="0080352B" w:rsidP="000E1E5A">
            <w:pPr>
              <w:spacing w:before="60" w:after="60"/>
            </w:pPr>
          </w:p>
        </w:tc>
        <w:tc>
          <w:tcPr>
            <w:tcW w:w="7938" w:type="dxa"/>
            <w:vAlign w:val="center"/>
          </w:tcPr>
          <w:p w14:paraId="5F8C3927" w14:textId="0157E527" w:rsidR="0080352B" w:rsidRDefault="0080352B" w:rsidP="000E1E5A">
            <w:pPr>
              <w:spacing w:before="60" w:after="60"/>
            </w:pPr>
          </w:p>
        </w:tc>
      </w:tr>
      <w:tr w:rsidR="0080352B" w14:paraId="3BD0934D" w14:textId="77777777" w:rsidTr="000E1E5A">
        <w:tc>
          <w:tcPr>
            <w:tcW w:w="1555" w:type="dxa"/>
            <w:vAlign w:val="center"/>
          </w:tcPr>
          <w:p w14:paraId="4AE73896" w14:textId="5BCDA2EA" w:rsidR="0080352B" w:rsidRDefault="0080352B" w:rsidP="000E1E5A">
            <w:pPr>
              <w:spacing w:before="60" w:after="60"/>
            </w:pPr>
          </w:p>
        </w:tc>
        <w:tc>
          <w:tcPr>
            <w:tcW w:w="7938" w:type="dxa"/>
            <w:vAlign w:val="center"/>
          </w:tcPr>
          <w:p w14:paraId="016C8901" w14:textId="7BB7F8B8" w:rsidR="0080352B" w:rsidRDefault="0080352B" w:rsidP="000E1E5A">
            <w:pPr>
              <w:spacing w:before="60" w:after="60"/>
            </w:pPr>
          </w:p>
        </w:tc>
      </w:tr>
      <w:tr w:rsidR="0080352B" w14:paraId="025CDACA" w14:textId="77777777" w:rsidTr="000E1E5A">
        <w:tc>
          <w:tcPr>
            <w:tcW w:w="1555" w:type="dxa"/>
            <w:vAlign w:val="center"/>
          </w:tcPr>
          <w:p w14:paraId="4BAFC3B2" w14:textId="5EB823F7" w:rsidR="0080352B" w:rsidRDefault="0080352B" w:rsidP="000E1E5A">
            <w:pPr>
              <w:spacing w:before="60" w:after="60"/>
            </w:pPr>
          </w:p>
        </w:tc>
        <w:tc>
          <w:tcPr>
            <w:tcW w:w="7938" w:type="dxa"/>
            <w:vAlign w:val="center"/>
          </w:tcPr>
          <w:p w14:paraId="30F356FC" w14:textId="7AEFDB2C" w:rsidR="0080352B" w:rsidRDefault="0080352B" w:rsidP="000E1E5A">
            <w:pPr>
              <w:spacing w:before="60" w:after="60"/>
            </w:pPr>
          </w:p>
        </w:tc>
      </w:tr>
      <w:tr w:rsidR="0080352B" w14:paraId="499971EA" w14:textId="77777777" w:rsidTr="000E1E5A">
        <w:tc>
          <w:tcPr>
            <w:tcW w:w="1555" w:type="dxa"/>
            <w:vAlign w:val="center"/>
          </w:tcPr>
          <w:p w14:paraId="3F4237AC" w14:textId="5055F843" w:rsidR="0080352B" w:rsidRDefault="0080352B" w:rsidP="000E1E5A">
            <w:pPr>
              <w:spacing w:before="60" w:after="60"/>
              <w:rPr>
                <w:lang w:eastAsia="zh-CN"/>
              </w:rPr>
            </w:pPr>
          </w:p>
        </w:tc>
        <w:tc>
          <w:tcPr>
            <w:tcW w:w="7938" w:type="dxa"/>
            <w:vAlign w:val="center"/>
          </w:tcPr>
          <w:p w14:paraId="6A5E957B" w14:textId="594893AB" w:rsidR="0080352B" w:rsidRDefault="0080352B" w:rsidP="000E1E5A">
            <w:pPr>
              <w:spacing w:before="60" w:after="60"/>
              <w:rPr>
                <w:lang w:eastAsia="zh-CN"/>
              </w:rPr>
            </w:pPr>
          </w:p>
        </w:tc>
      </w:tr>
      <w:tr w:rsidR="0080352B" w14:paraId="537211ED" w14:textId="77777777" w:rsidTr="000E1E5A">
        <w:tc>
          <w:tcPr>
            <w:tcW w:w="1555" w:type="dxa"/>
            <w:vAlign w:val="center"/>
          </w:tcPr>
          <w:p w14:paraId="1EB3FCDF" w14:textId="6D6C7004" w:rsidR="0080352B" w:rsidRDefault="0080352B" w:rsidP="000E1E5A">
            <w:pPr>
              <w:spacing w:before="60" w:after="60"/>
              <w:rPr>
                <w:lang w:eastAsia="zh-CN"/>
              </w:rPr>
            </w:pPr>
          </w:p>
        </w:tc>
        <w:tc>
          <w:tcPr>
            <w:tcW w:w="7938" w:type="dxa"/>
            <w:vAlign w:val="center"/>
          </w:tcPr>
          <w:p w14:paraId="79F8A8D6" w14:textId="0D2206D2" w:rsidR="0080352B" w:rsidRDefault="0080352B" w:rsidP="000E1E5A">
            <w:pPr>
              <w:spacing w:before="60" w:after="60"/>
              <w:rPr>
                <w:lang w:eastAsia="zh-CN"/>
              </w:rPr>
            </w:pPr>
          </w:p>
        </w:tc>
      </w:tr>
    </w:tbl>
    <w:p w14:paraId="714B278D" w14:textId="77777777" w:rsidR="0080352B" w:rsidRDefault="0080352B" w:rsidP="00871B40"/>
    <w:p w14:paraId="069CDA0D" w14:textId="02489C0B" w:rsidR="00930F0C" w:rsidRDefault="00930F0C" w:rsidP="00930F0C">
      <w:pPr>
        <w:pStyle w:val="Heading3"/>
      </w:pPr>
      <w:r w:rsidRPr="00871B40">
        <w:t>Proposal#</w:t>
      </w:r>
      <w:r>
        <w:t>3-a</w:t>
      </w:r>
    </w:p>
    <w:p w14:paraId="4A65D640" w14:textId="5AC5441D" w:rsidR="00930F0C" w:rsidRDefault="00930F0C" w:rsidP="00930F0C">
      <w:r w:rsidRPr="00FB09D2">
        <w:t>Based on the offline discussions, the following is proposed as an alternative to Proposal#</w:t>
      </w:r>
      <w:r>
        <w:t>3</w:t>
      </w:r>
      <w:r w:rsidRPr="00FB09D2">
        <w:t>.</w:t>
      </w:r>
    </w:p>
    <w:p w14:paraId="3FD93190" w14:textId="77777777" w:rsidR="00930F0C" w:rsidRDefault="00930F0C" w:rsidP="00930F0C">
      <w:pPr>
        <w:rPr>
          <w:rFonts w:eastAsiaTheme="minorEastAsia"/>
          <w:b/>
          <w:lang w:eastAsia="zh-CN"/>
        </w:rPr>
      </w:pPr>
      <w:r>
        <w:rPr>
          <w:rFonts w:eastAsiaTheme="minorEastAsia" w:hint="eastAsia"/>
          <w:b/>
          <w:lang w:eastAsia="zh-CN"/>
        </w:rPr>
        <w:lastRenderedPageBreak/>
        <w:t>Proposed Agreement:</w:t>
      </w:r>
    </w:p>
    <w:p w14:paraId="0A4F32C3" w14:textId="77777777" w:rsidR="00930F0C" w:rsidRPr="005753E6" w:rsidRDefault="00930F0C" w:rsidP="00930F0C">
      <w:pPr>
        <w:spacing w:after="120"/>
        <w:rPr>
          <w:rFonts w:eastAsiaTheme="minorEastAsia"/>
        </w:rPr>
      </w:pPr>
      <w:r w:rsidRPr="005753E6">
        <w:rPr>
          <w:i/>
          <w:iCs/>
        </w:rPr>
        <w:t>RAN1 to respond to RAN4 with the following on 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930F0C" w:rsidRPr="000E61CE" w14:paraId="06EB1698" w14:textId="77777777" w:rsidTr="000E7808">
        <w:tc>
          <w:tcPr>
            <w:tcW w:w="9498" w:type="dxa"/>
          </w:tcPr>
          <w:p w14:paraId="1B5B2754" w14:textId="1167CF65" w:rsidR="00930F0C" w:rsidRDefault="00930F0C" w:rsidP="000E7808">
            <w:pPr>
              <w:spacing w:before="120" w:after="120"/>
              <w:jc w:val="both"/>
              <w:rPr>
                <w:color w:val="000000"/>
                <w:lang w:val="en-US"/>
              </w:rPr>
            </w:pPr>
            <w:r>
              <w:rPr>
                <w:color w:val="000000"/>
                <w:lang w:val="en-US"/>
              </w:rPr>
              <w:t>The s</w:t>
            </w:r>
            <w:r w:rsidRPr="005753E6">
              <w:rPr>
                <w:color w:val="000000"/>
                <w:lang w:val="en-US"/>
              </w:rPr>
              <w:t>upport of Scenario 1a and/or 2 should be discussed in RAN4, not in RAN1.</w:t>
            </w:r>
          </w:p>
          <w:p w14:paraId="130075BE" w14:textId="77777777" w:rsidR="00930F0C" w:rsidRDefault="00930F0C" w:rsidP="000E7808">
            <w:pPr>
              <w:spacing w:before="120" w:after="0"/>
              <w:jc w:val="both"/>
              <w:rPr>
                <w:color w:val="000000"/>
                <w:lang w:val="en-US"/>
              </w:rPr>
            </w:pPr>
            <w:r>
              <w:rPr>
                <w:color w:val="000000"/>
                <w:lang w:val="en-US"/>
              </w:rPr>
              <w:t>Note:</w:t>
            </w:r>
          </w:p>
          <w:p w14:paraId="13B1C4A8" w14:textId="77777777" w:rsidR="00930F0C" w:rsidRPr="00871B40" w:rsidRDefault="00930F0C" w:rsidP="00930F0C">
            <w:pPr>
              <w:pStyle w:val="ListParagraph"/>
              <w:numPr>
                <w:ilvl w:val="0"/>
                <w:numId w:val="49"/>
              </w:numPr>
              <w:spacing w:after="120"/>
              <w:ind w:left="714" w:hanging="357"/>
              <w:jc w:val="both"/>
              <w:rPr>
                <w:color w:val="000000"/>
                <w:sz w:val="20"/>
                <w:szCs w:val="20"/>
                <w:lang w:val="en-US"/>
              </w:rPr>
            </w:pPr>
            <w:r w:rsidRPr="00871B40">
              <w:rPr>
                <w:color w:val="000000"/>
                <w:sz w:val="20"/>
                <w:szCs w:val="20"/>
                <w:lang w:val="en-US"/>
              </w:rPr>
              <w:t>For scenario 1a and 2 with UL Tx switching between SUL and NUL, no RAN1 specification change is needed according to subclause 6.1.6.3 of TS 38.214.</w:t>
            </w:r>
          </w:p>
          <w:p w14:paraId="25D21136" w14:textId="77777777" w:rsidR="00930F0C" w:rsidRPr="00871B40" w:rsidRDefault="00930F0C" w:rsidP="00930F0C">
            <w:pPr>
              <w:pStyle w:val="ListParagraph"/>
              <w:numPr>
                <w:ilvl w:val="0"/>
                <w:numId w:val="49"/>
              </w:numPr>
              <w:spacing w:before="120" w:after="120"/>
              <w:jc w:val="both"/>
              <w:rPr>
                <w:color w:val="000000"/>
                <w:lang w:val="en-US"/>
              </w:rPr>
            </w:pPr>
            <w:r w:rsidRPr="00871B40">
              <w:rPr>
                <w:color w:val="000000"/>
                <w:sz w:val="20"/>
                <w:szCs w:val="20"/>
                <w:lang w:val="en-US"/>
              </w:rPr>
              <w:t>For scenario 1a and 2 with UL Tx switching between NUL and NUL, RAN1 specification changes are needed according to subclause 6.1.6.2 of TS 38.214</w:t>
            </w:r>
          </w:p>
        </w:tc>
      </w:tr>
    </w:tbl>
    <w:p w14:paraId="052C1135" w14:textId="77777777" w:rsidR="00930F0C" w:rsidRPr="00871B40" w:rsidRDefault="00930F0C" w:rsidP="00871B40"/>
    <w:p w14:paraId="773DE212" w14:textId="64B054E6" w:rsidR="0099307C" w:rsidRPr="006E75BF" w:rsidRDefault="0099307C" w:rsidP="00273256">
      <w:pPr>
        <w:pStyle w:val="Heading1"/>
        <w:jc w:val="both"/>
      </w:pPr>
      <w:r w:rsidRPr="006E75BF">
        <w:t>Conclusion</w:t>
      </w:r>
    </w:p>
    <w:p w14:paraId="01FB6BAE" w14:textId="77777777" w:rsidR="009578A5" w:rsidRDefault="009578A5" w:rsidP="009578A5">
      <w:pPr>
        <w:pStyle w:val="ListParagraph"/>
        <w:ind w:left="1440"/>
        <w:jc w:val="both"/>
        <w:textAlignment w:val="baseline"/>
        <w:rPr>
          <w:b/>
          <w:bCs/>
          <w:i/>
          <w:iCs/>
          <w:sz w:val="20"/>
          <w:szCs w:val="20"/>
        </w:rPr>
      </w:pPr>
    </w:p>
    <w:p w14:paraId="40D4C6FD" w14:textId="1EBE065C" w:rsidR="0028425B" w:rsidRDefault="0028425B">
      <w:pPr>
        <w:pStyle w:val="Heading1"/>
      </w:pPr>
      <w:r>
        <w:t>Contact Person</w:t>
      </w:r>
    </w:p>
    <w:p w14:paraId="0C0CF090" w14:textId="33619E94" w:rsidR="0028425B" w:rsidRPr="0028425B" w:rsidRDefault="0028425B" w:rsidP="0028425B">
      <w:r w:rsidRPr="0028425B">
        <w:t>Please provide/update the information of the contact person in the following table to facilitate the discussions.</w:t>
      </w:r>
    </w:p>
    <w:tbl>
      <w:tblPr>
        <w:tblStyle w:val="TableGrid"/>
        <w:tblW w:w="0" w:type="auto"/>
        <w:jc w:val="center"/>
        <w:tblLook w:val="04A0" w:firstRow="1" w:lastRow="0" w:firstColumn="1" w:lastColumn="0" w:noHBand="0" w:noVBand="1"/>
      </w:tblPr>
      <w:tblGrid>
        <w:gridCol w:w="2891"/>
        <w:gridCol w:w="5499"/>
      </w:tblGrid>
      <w:tr w:rsidR="0028425B" w14:paraId="31C236BF" w14:textId="77777777" w:rsidTr="0028425B">
        <w:trPr>
          <w:trHeight w:val="454"/>
          <w:jc w:val="center"/>
        </w:trPr>
        <w:tc>
          <w:tcPr>
            <w:tcW w:w="2891" w:type="dxa"/>
            <w:shd w:val="clear" w:color="auto" w:fill="9CC2E5" w:themeFill="accent1" w:themeFillTint="99"/>
            <w:vAlign w:val="center"/>
          </w:tcPr>
          <w:p w14:paraId="57046198" w14:textId="77777777" w:rsidR="0028425B" w:rsidRPr="00BC7140" w:rsidRDefault="0028425B" w:rsidP="0028425B">
            <w:pPr>
              <w:spacing w:after="0"/>
              <w:jc w:val="center"/>
              <w:rPr>
                <w:b/>
                <w:bCs/>
              </w:rPr>
            </w:pPr>
            <w:r w:rsidRPr="00BC7140">
              <w:rPr>
                <w:b/>
                <w:bCs/>
              </w:rPr>
              <w:t>Company</w:t>
            </w:r>
          </w:p>
        </w:tc>
        <w:tc>
          <w:tcPr>
            <w:tcW w:w="5499" w:type="dxa"/>
            <w:shd w:val="clear" w:color="auto" w:fill="9CC2E5" w:themeFill="accent1" w:themeFillTint="99"/>
            <w:vAlign w:val="center"/>
          </w:tcPr>
          <w:p w14:paraId="5E20F775" w14:textId="6675B964" w:rsidR="0028425B" w:rsidRPr="00BC7140" w:rsidRDefault="0028425B" w:rsidP="0028425B">
            <w:pPr>
              <w:spacing w:after="0"/>
              <w:jc w:val="center"/>
              <w:rPr>
                <w:b/>
                <w:bCs/>
              </w:rPr>
            </w:pPr>
            <w:r w:rsidRPr="0028425B">
              <w:rPr>
                <w:b/>
                <w:bCs/>
              </w:rPr>
              <w:t>Contact information (Name</w:t>
            </w:r>
            <w:r>
              <w:rPr>
                <w:b/>
                <w:bCs/>
              </w:rPr>
              <w:t xml:space="preserve"> &amp;</w:t>
            </w:r>
            <w:r w:rsidRPr="0028425B">
              <w:rPr>
                <w:b/>
                <w:bCs/>
              </w:rPr>
              <w:t xml:space="preserve"> Email)</w:t>
            </w:r>
          </w:p>
        </w:tc>
      </w:tr>
      <w:tr w:rsidR="0028425B" w14:paraId="237AC310" w14:textId="77777777" w:rsidTr="00CB6D3E">
        <w:trPr>
          <w:trHeight w:val="227"/>
          <w:jc w:val="center"/>
        </w:trPr>
        <w:tc>
          <w:tcPr>
            <w:tcW w:w="2891" w:type="dxa"/>
            <w:vAlign w:val="center"/>
          </w:tcPr>
          <w:p w14:paraId="02BAFECE" w14:textId="3943C445" w:rsidR="0028425B" w:rsidRDefault="0028425B" w:rsidP="00CB6D3E">
            <w:pPr>
              <w:spacing w:before="60" w:after="60"/>
              <w:jc w:val="center"/>
            </w:pPr>
            <w:r w:rsidRPr="00F62C65">
              <w:t>Moderator (</w:t>
            </w:r>
            <w:r>
              <w:t>MediaTek</w:t>
            </w:r>
            <w:r w:rsidRPr="00F62C65">
              <w:t>)</w:t>
            </w:r>
          </w:p>
        </w:tc>
        <w:tc>
          <w:tcPr>
            <w:tcW w:w="5499" w:type="dxa"/>
            <w:vAlign w:val="center"/>
          </w:tcPr>
          <w:p w14:paraId="5ACDC7E7" w14:textId="1A92EBB5" w:rsidR="0028425B" w:rsidRDefault="0028425B" w:rsidP="00CB6D3E">
            <w:pPr>
              <w:spacing w:before="60" w:after="60"/>
              <w:jc w:val="center"/>
            </w:pPr>
            <w:r>
              <w:t>Mohammed Al-Imari</w:t>
            </w:r>
            <w:r w:rsidRPr="00F62C65">
              <w:t xml:space="preserve"> (</w:t>
            </w:r>
            <w:r w:rsidRPr="00F956B3">
              <w:t>Mohammed.Al-Imari@mediatek.com</w:t>
            </w:r>
            <w:r w:rsidRPr="00F62C65">
              <w:t>)</w:t>
            </w:r>
          </w:p>
        </w:tc>
      </w:tr>
      <w:tr w:rsidR="0028425B" w14:paraId="5942D6A2" w14:textId="77777777" w:rsidTr="00CB6D3E">
        <w:trPr>
          <w:trHeight w:val="227"/>
          <w:jc w:val="center"/>
        </w:trPr>
        <w:tc>
          <w:tcPr>
            <w:tcW w:w="2891" w:type="dxa"/>
            <w:vAlign w:val="center"/>
          </w:tcPr>
          <w:p w14:paraId="3799F4A3" w14:textId="754CCE04" w:rsidR="0028425B" w:rsidRPr="00C5360C" w:rsidRDefault="00C5360C" w:rsidP="00CB6D3E">
            <w:pPr>
              <w:spacing w:before="60" w:after="60"/>
              <w:jc w:val="center"/>
              <w:rPr>
                <w:rFonts w:eastAsia="MS Mincho"/>
                <w:lang w:eastAsia="ja-JP"/>
              </w:rPr>
            </w:pPr>
            <w:r>
              <w:rPr>
                <w:rFonts w:eastAsia="MS Mincho" w:hint="eastAsia"/>
                <w:lang w:eastAsia="ja-JP"/>
              </w:rPr>
              <w:t>NTT DOCOMO</w:t>
            </w:r>
          </w:p>
        </w:tc>
        <w:tc>
          <w:tcPr>
            <w:tcW w:w="5499" w:type="dxa"/>
            <w:vAlign w:val="center"/>
          </w:tcPr>
          <w:p w14:paraId="284AD10E" w14:textId="52FEBEAF" w:rsidR="0028425B" w:rsidRPr="00C5360C" w:rsidRDefault="00C5360C" w:rsidP="00CB6D3E">
            <w:pPr>
              <w:spacing w:before="60" w:after="60"/>
              <w:jc w:val="center"/>
              <w:rPr>
                <w:rFonts w:eastAsia="MS Mincho"/>
                <w:lang w:eastAsia="ja-JP"/>
              </w:rPr>
            </w:pPr>
            <w:r>
              <w:rPr>
                <w:rFonts w:eastAsia="MS Mincho" w:hint="eastAsia"/>
                <w:lang w:eastAsia="ja-JP"/>
              </w:rPr>
              <w:t>Hiroki Harada (hiroki.harada.sv@nttdocomo.com)</w:t>
            </w:r>
          </w:p>
        </w:tc>
      </w:tr>
      <w:tr w:rsidR="0028425B" w:rsidRPr="00C25D0F" w14:paraId="66CCEA29" w14:textId="77777777" w:rsidTr="00CB6D3E">
        <w:trPr>
          <w:trHeight w:val="227"/>
          <w:jc w:val="center"/>
        </w:trPr>
        <w:tc>
          <w:tcPr>
            <w:tcW w:w="2891" w:type="dxa"/>
            <w:vAlign w:val="center"/>
          </w:tcPr>
          <w:p w14:paraId="7430E8CE" w14:textId="6773E4F6" w:rsidR="0028425B" w:rsidRDefault="00C25D0F" w:rsidP="00CB6D3E">
            <w:pPr>
              <w:spacing w:before="60" w:after="60"/>
              <w:jc w:val="center"/>
            </w:pPr>
            <w:r>
              <w:t>Apple</w:t>
            </w:r>
          </w:p>
        </w:tc>
        <w:tc>
          <w:tcPr>
            <w:tcW w:w="5499" w:type="dxa"/>
            <w:vAlign w:val="center"/>
          </w:tcPr>
          <w:p w14:paraId="13600C84" w14:textId="468F251E" w:rsidR="0028425B" w:rsidRPr="00C25D0F" w:rsidRDefault="00C25D0F" w:rsidP="00CB6D3E">
            <w:pPr>
              <w:spacing w:before="60" w:after="60"/>
              <w:jc w:val="center"/>
              <w:rPr>
                <w:lang w:val="de-DE"/>
              </w:rPr>
            </w:pPr>
            <w:r w:rsidRPr="00C25D0F">
              <w:rPr>
                <w:lang w:val="de-DE"/>
              </w:rPr>
              <w:t>Ankit Bhamri (a</w:t>
            </w:r>
            <w:r>
              <w:rPr>
                <w:lang w:val="de-DE"/>
              </w:rPr>
              <w:t>.bhamri@apple.com)</w:t>
            </w:r>
          </w:p>
        </w:tc>
      </w:tr>
      <w:tr w:rsidR="0028425B" w:rsidRPr="00C25D0F" w14:paraId="50ABB371" w14:textId="77777777" w:rsidTr="00CB6D3E">
        <w:trPr>
          <w:trHeight w:val="227"/>
          <w:jc w:val="center"/>
        </w:trPr>
        <w:tc>
          <w:tcPr>
            <w:tcW w:w="2891" w:type="dxa"/>
            <w:vAlign w:val="center"/>
          </w:tcPr>
          <w:p w14:paraId="5E40084D" w14:textId="77777777" w:rsidR="0028425B" w:rsidRPr="00C25D0F" w:rsidRDefault="0028425B" w:rsidP="00CB6D3E">
            <w:pPr>
              <w:spacing w:before="60" w:after="60"/>
              <w:jc w:val="center"/>
              <w:rPr>
                <w:lang w:val="de-DE"/>
              </w:rPr>
            </w:pPr>
          </w:p>
        </w:tc>
        <w:tc>
          <w:tcPr>
            <w:tcW w:w="5499" w:type="dxa"/>
            <w:vAlign w:val="center"/>
          </w:tcPr>
          <w:p w14:paraId="598B50E8" w14:textId="77777777" w:rsidR="0028425B" w:rsidRPr="00C25D0F" w:rsidRDefault="0028425B" w:rsidP="00CB6D3E">
            <w:pPr>
              <w:spacing w:before="60" w:after="60"/>
              <w:jc w:val="center"/>
              <w:rPr>
                <w:lang w:val="de-DE"/>
              </w:rPr>
            </w:pPr>
          </w:p>
        </w:tc>
      </w:tr>
      <w:tr w:rsidR="0028425B" w:rsidRPr="00C25D0F" w14:paraId="6B47189A" w14:textId="77777777" w:rsidTr="00CB6D3E">
        <w:trPr>
          <w:trHeight w:val="227"/>
          <w:jc w:val="center"/>
        </w:trPr>
        <w:tc>
          <w:tcPr>
            <w:tcW w:w="2891" w:type="dxa"/>
            <w:vAlign w:val="center"/>
          </w:tcPr>
          <w:p w14:paraId="660FC3C0" w14:textId="77777777" w:rsidR="0028425B" w:rsidRPr="00C25D0F" w:rsidRDefault="0028425B" w:rsidP="00CB6D3E">
            <w:pPr>
              <w:spacing w:before="60" w:after="60"/>
              <w:jc w:val="center"/>
              <w:rPr>
                <w:lang w:val="de-DE"/>
              </w:rPr>
            </w:pPr>
          </w:p>
        </w:tc>
        <w:tc>
          <w:tcPr>
            <w:tcW w:w="5499" w:type="dxa"/>
            <w:vAlign w:val="center"/>
          </w:tcPr>
          <w:p w14:paraId="05D58474" w14:textId="77777777" w:rsidR="0028425B" w:rsidRPr="00C25D0F" w:rsidRDefault="0028425B" w:rsidP="00CB6D3E">
            <w:pPr>
              <w:spacing w:before="60" w:after="60"/>
              <w:jc w:val="center"/>
              <w:rPr>
                <w:lang w:val="de-DE"/>
              </w:rPr>
            </w:pPr>
          </w:p>
        </w:tc>
      </w:tr>
      <w:tr w:rsidR="0028425B" w:rsidRPr="00C25D0F" w14:paraId="56F243FB" w14:textId="77777777" w:rsidTr="00CB6D3E">
        <w:trPr>
          <w:trHeight w:val="227"/>
          <w:jc w:val="center"/>
        </w:trPr>
        <w:tc>
          <w:tcPr>
            <w:tcW w:w="2891" w:type="dxa"/>
            <w:vAlign w:val="center"/>
          </w:tcPr>
          <w:p w14:paraId="2187AA35" w14:textId="77777777" w:rsidR="0028425B" w:rsidRPr="00C25D0F" w:rsidRDefault="0028425B" w:rsidP="00CB6D3E">
            <w:pPr>
              <w:spacing w:before="60" w:after="60"/>
              <w:jc w:val="center"/>
              <w:rPr>
                <w:lang w:val="de-DE"/>
              </w:rPr>
            </w:pPr>
          </w:p>
        </w:tc>
        <w:tc>
          <w:tcPr>
            <w:tcW w:w="5499" w:type="dxa"/>
            <w:vAlign w:val="center"/>
          </w:tcPr>
          <w:p w14:paraId="6C997A35" w14:textId="77777777" w:rsidR="0028425B" w:rsidRPr="00C25D0F" w:rsidRDefault="0028425B" w:rsidP="00CB6D3E">
            <w:pPr>
              <w:spacing w:before="60" w:after="60"/>
              <w:jc w:val="center"/>
              <w:rPr>
                <w:lang w:val="de-DE"/>
              </w:rPr>
            </w:pPr>
          </w:p>
        </w:tc>
      </w:tr>
      <w:tr w:rsidR="0028425B" w:rsidRPr="00C25D0F" w14:paraId="56ADFA16" w14:textId="77777777" w:rsidTr="00CB6D3E">
        <w:trPr>
          <w:trHeight w:val="227"/>
          <w:jc w:val="center"/>
        </w:trPr>
        <w:tc>
          <w:tcPr>
            <w:tcW w:w="2891" w:type="dxa"/>
            <w:vAlign w:val="center"/>
          </w:tcPr>
          <w:p w14:paraId="2726D06C" w14:textId="77777777" w:rsidR="0028425B" w:rsidRPr="00C25D0F" w:rsidRDefault="0028425B" w:rsidP="00CB6D3E">
            <w:pPr>
              <w:spacing w:before="60" w:after="60"/>
              <w:jc w:val="center"/>
              <w:rPr>
                <w:lang w:val="de-DE"/>
              </w:rPr>
            </w:pPr>
          </w:p>
        </w:tc>
        <w:tc>
          <w:tcPr>
            <w:tcW w:w="5499" w:type="dxa"/>
            <w:vAlign w:val="center"/>
          </w:tcPr>
          <w:p w14:paraId="171689B7" w14:textId="77777777" w:rsidR="0028425B" w:rsidRPr="00C25D0F" w:rsidRDefault="0028425B" w:rsidP="00CB6D3E">
            <w:pPr>
              <w:spacing w:before="60" w:after="60"/>
              <w:jc w:val="center"/>
              <w:rPr>
                <w:lang w:val="de-DE"/>
              </w:rPr>
            </w:pPr>
          </w:p>
        </w:tc>
      </w:tr>
      <w:tr w:rsidR="0028425B" w:rsidRPr="00C25D0F" w14:paraId="367175A4" w14:textId="77777777" w:rsidTr="00CB6D3E">
        <w:trPr>
          <w:trHeight w:val="227"/>
          <w:jc w:val="center"/>
        </w:trPr>
        <w:tc>
          <w:tcPr>
            <w:tcW w:w="2891" w:type="dxa"/>
            <w:vAlign w:val="center"/>
          </w:tcPr>
          <w:p w14:paraId="6B5FF834" w14:textId="77777777" w:rsidR="0028425B" w:rsidRPr="00C25D0F" w:rsidRDefault="0028425B" w:rsidP="00CB6D3E">
            <w:pPr>
              <w:spacing w:before="60" w:after="60"/>
              <w:jc w:val="center"/>
              <w:rPr>
                <w:lang w:val="de-DE"/>
              </w:rPr>
            </w:pPr>
          </w:p>
        </w:tc>
        <w:tc>
          <w:tcPr>
            <w:tcW w:w="5499" w:type="dxa"/>
            <w:vAlign w:val="center"/>
          </w:tcPr>
          <w:p w14:paraId="5BC1D767" w14:textId="77777777" w:rsidR="0028425B" w:rsidRPr="00C25D0F" w:rsidRDefault="0028425B" w:rsidP="00CB6D3E">
            <w:pPr>
              <w:spacing w:before="60" w:after="60"/>
              <w:jc w:val="center"/>
              <w:rPr>
                <w:lang w:val="de-DE"/>
              </w:rPr>
            </w:pPr>
          </w:p>
        </w:tc>
      </w:tr>
      <w:tr w:rsidR="0028425B" w:rsidRPr="00C25D0F" w14:paraId="34466FEF" w14:textId="77777777" w:rsidTr="00CB6D3E">
        <w:trPr>
          <w:trHeight w:val="227"/>
          <w:jc w:val="center"/>
        </w:trPr>
        <w:tc>
          <w:tcPr>
            <w:tcW w:w="2891" w:type="dxa"/>
            <w:vAlign w:val="center"/>
          </w:tcPr>
          <w:p w14:paraId="39BAEBA5" w14:textId="77777777" w:rsidR="0028425B" w:rsidRPr="00C25D0F" w:rsidRDefault="0028425B" w:rsidP="00CB6D3E">
            <w:pPr>
              <w:spacing w:before="60" w:after="60"/>
              <w:jc w:val="center"/>
              <w:rPr>
                <w:lang w:val="de-DE"/>
              </w:rPr>
            </w:pPr>
          </w:p>
        </w:tc>
        <w:tc>
          <w:tcPr>
            <w:tcW w:w="5499" w:type="dxa"/>
            <w:vAlign w:val="center"/>
          </w:tcPr>
          <w:p w14:paraId="52EEF554" w14:textId="77777777" w:rsidR="0028425B" w:rsidRPr="00C25D0F" w:rsidRDefault="0028425B" w:rsidP="00CB6D3E">
            <w:pPr>
              <w:spacing w:before="60" w:after="60"/>
              <w:jc w:val="center"/>
              <w:rPr>
                <w:lang w:val="de-DE"/>
              </w:rPr>
            </w:pPr>
          </w:p>
        </w:tc>
      </w:tr>
      <w:tr w:rsidR="0028425B" w:rsidRPr="00C25D0F" w14:paraId="57739686" w14:textId="77777777" w:rsidTr="00CB6D3E">
        <w:trPr>
          <w:trHeight w:val="227"/>
          <w:jc w:val="center"/>
        </w:trPr>
        <w:tc>
          <w:tcPr>
            <w:tcW w:w="2891" w:type="dxa"/>
            <w:vAlign w:val="center"/>
          </w:tcPr>
          <w:p w14:paraId="0D40E431" w14:textId="77777777" w:rsidR="0028425B" w:rsidRPr="00C25D0F" w:rsidRDefault="0028425B" w:rsidP="00CB6D3E">
            <w:pPr>
              <w:spacing w:before="60" w:after="60"/>
              <w:jc w:val="center"/>
              <w:rPr>
                <w:lang w:val="de-DE"/>
              </w:rPr>
            </w:pPr>
          </w:p>
        </w:tc>
        <w:tc>
          <w:tcPr>
            <w:tcW w:w="5499" w:type="dxa"/>
            <w:vAlign w:val="center"/>
          </w:tcPr>
          <w:p w14:paraId="0D7EE067" w14:textId="77777777" w:rsidR="0028425B" w:rsidRPr="00C25D0F" w:rsidRDefault="0028425B" w:rsidP="00CB6D3E">
            <w:pPr>
              <w:spacing w:before="60" w:after="60"/>
              <w:jc w:val="center"/>
              <w:rPr>
                <w:lang w:val="de-DE"/>
              </w:rPr>
            </w:pPr>
          </w:p>
        </w:tc>
      </w:tr>
    </w:tbl>
    <w:p w14:paraId="6568D04B" w14:textId="77777777" w:rsidR="0028425B" w:rsidRPr="00C25D0F" w:rsidRDefault="0028425B" w:rsidP="0028425B">
      <w:pPr>
        <w:rPr>
          <w:lang w:val="de-DE"/>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4C67FFCF" w:rsidR="000762D9" w:rsidRDefault="00AC45BC" w:rsidP="00AA6A2F">
      <w:pPr>
        <w:pStyle w:val="ListParagraph"/>
        <w:numPr>
          <w:ilvl w:val="0"/>
          <w:numId w:val="4"/>
        </w:numPr>
        <w:contextualSpacing w:val="0"/>
        <w:rPr>
          <w:sz w:val="20"/>
          <w:szCs w:val="20"/>
          <w:lang w:val="en-GB"/>
        </w:rPr>
      </w:pPr>
      <w:bookmarkStart w:id="57" w:name="_Ref198036856"/>
      <w:r w:rsidRPr="00AC45BC">
        <w:rPr>
          <w:sz w:val="20"/>
          <w:szCs w:val="20"/>
          <w:lang w:val="en-GB"/>
        </w:rPr>
        <w:t>R1-2503217, “LS on UL Tx switching for TEI19”, RAN4, MediaTek</w:t>
      </w:r>
      <w:bookmarkEnd w:id="57"/>
    </w:p>
    <w:p w14:paraId="3549921E" w14:textId="6F349FFB" w:rsidR="00F26AEB" w:rsidRPr="00F26AEB" w:rsidRDefault="00F26AEB" w:rsidP="00F26AEB">
      <w:pPr>
        <w:pStyle w:val="ListParagraph"/>
        <w:numPr>
          <w:ilvl w:val="0"/>
          <w:numId w:val="4"/>
        </w:numPr>
        <w:rPr>
          <w:sz w:val="20"/>
          <w:szCs w:val="20"/>
          <w:lang w:val="en-GB"/>
        </w:rPr>
      </w:pPr>
      <w:bookmarkStart w:id="58" w:name="_Ref190673552"/>
      <w:r w:rsidRPr="00F26AEB">
        <w:rPr>
          <w:sz w:val="20"/>
          <w:szCs w:val="20"/>
          <w:lang w:val="en-GB"/>
        </w:rPr>
        <w:t>R1-</w:t>
      </w:r>
      <w:r w:rsidR="000B3787" w:rsidRPr="000B3787">
        <w:rPr>
          <w:sz w:val="20"/>
          <w:szCs w:val="20"/>
          <w:lang w:val="en-GB"/>
        </w:rPr>
        <w:t>2503340</w:t>
      </w:r>
      <w:r>
        <w:rPr>
          <w:sz w:val="20"/>
          <w:szCs w:val="20"/>
          <w:lang w:val="en-GB"/>
        </w:rPr>
        <w:t>, “</w:t>
      </w:r>
      <w:r w:rsidR="000B3787" w:rsidRPr="000B3787">
        <w:rPr>
          <w:sz w:val="20"/>
          <w:szCs w:val="20"/>
          <w:lang w:val="en-GB"/>
        </w:rPr>
        <w:t>Draft reply on UL Tx switching for TEI19</w:t>
      </w:r>
      <w:r>
        <w:rPr>
          <w:sz w:val="20"/>
          <w:szCs w:val="20"/>
          <w:lang w:val="en-GB"/>
        </w:rPr>
        <w:t>”</w:t>
      </w:r>
      <w:r w:rsidR="000B3787">
        <w:rPr>
          <w:sz w:val="20"/>
          <w:szCs w:val="20"/>
          <w:lang w:val="en-GB"/>
        </w:rPr>
        <w:t>,</w:t>
      </w:r>
      <w:r>
        <w:rPr>
          <w:sz w:val="20"/>
          <w:szCs w:val="20"/>
          <w:lang w:val="en-GB"/>
        </w:rPr>
        <w:t xml:space="preserve"> </w:t>
      </w:r>
      <w:bookmarkEnd w:id="58"/>
      <w:r w:rsidR="000B3787">
        <w:rPr>
          <w:sz w:val="20"/>
          <w:szCs w:val="20"/>
          <w:lang w:val="en-GB"/>
        </w:rPr>
        <w:t>vivo</w:t>
      </w:r>
    </w:p>
    <w:p w14:paraId="62774A29" w14:textId="5A402A4E" w:rsidR="00F26AEB" w:rsidRDefault="00F26AEB" w:rsidP="00F26AEB">
      <w:pPr>
        <w:pStyle w:val="ListParagraph"/>
        <w:numPr>
          <w:ilvl w:val="0"/>
          <w:numId w:val="4"/>
        </w:numPr>
        <w:rPr>
          <w:sz w:val="20"/>
          <w:szCs w:val="20"/>
          <w:lang w:val="en-GB"/>
        </w:rPr>
      </w:pPr>
      <w:bookmarkStart w:id="59" w:name="_Ref190673724"/>
      <w:r w:rsidRPr="00F26AEB">
        <w:rPr>
          <w:sz w:val="20"/>
          <w:szCs w:val="20"/>
          <w:lang w:val="en-GB"/>
        </w:rPr>
        <w:t>R1-</w:t>
      </w:r>
      <w:r w:rsidR="000B3787" w:rsidRPr="000B3787">
        <w:rPr>
          <w:sz w:val="20"/>
          <w:szCs w:val="20"/>
          <w:lang w:val="en-GB"/>
        </w:rPr>
        <w:t>2503431</w:t>
      </w:r>
      <w:r>
        <w:rPr>
          <w:sz w:val="20"/>
          <w:szCs w:val="20"/>
          <w:lang w:val="en-GB"/>
        </w:rPr>
        <w:t>, “</w:t>
      </w:r>
      <w:r w:rsidR="000B3787" w:rsidRPr="000B3787">
        <w:rPr>
          <w:sz w:val="20"/>
          <w:szCs w:val="20"/>
          <w:lang w:val="en-GB"/>
        </w:rPr>
        <w:t>On UL Switching for TEI19</w:t>
      </w:r>
      <w:r>
        <w:rPr>
          <w:sz w:val="20"/>
          <w:szCs w:val="20"/>
          <w:lang w:val="en-GB"/>
        </w:rPr>
        <w:t>”</w:t>
      </w:r>
      <w:r w:rsidR="000B3787">
        <w:rPr>
          <w:sz w:val="20"/>
          <w:szCs w:val="20"/>
          <w:lang w:val="en-GB"/>
        </w:rPr>
        <w:t>,</w:t>
      </w:r>
      <w:r>
        <w:rPr>
          <w:sz w:val="20"/>
          <w:szCs w:val="20"/>
          <w:lang w:val="en-GB"/>
        </w:rPr>
        <w:t xml:space="preserve"> </w:t>
      </w:r>
      <w:r w:rsidR="000B3787">
        <w:rPr>
          <w:sz w:val="20"/>
          <w:szCs w:val="20"/>
          <w:lang w:val="en-GB"/>
        </w:rPr>
        <w:t>Nokia</w:t>
      </w:r>
      <w:bookmarkEnd w:id="59"/>
    </w:p>
    <w:p w14:paraId="21168852" w14:textId="4DF147D4" w:rsidR="008F16AF" w:rsidRPr="00F26AEB" w:rsidRDefault="008F16AF" w:rsidP="00F26AEB">
      <w:pPr>
        <w:pStyle w:val="ListParagraph"/>
        <w:numPr>
          <w:ilvl w:val="0"/>
          <w:numId w:val="4"/>
        </w:numPr>
        <w:rPr>
          <w:sz w:val="20"/>
          <w:szCs w:val="20"/>
          <w:lang w:val="en-GB"/>
        </w:rPr>
      </w:pPr>
      <w:bookmarkStart w:id="60" w:name="_Ref198039031"/>
      <w:r w:rsidRPr="00F26AEB">
        <w:rPr>
          <w:sz w:val="20"/>
          <w:szCs w:val="20"/>
          <w:lang w:val="en-GB"/>
        </w:rPr>
        <w:t>R1-</w:t>
      </w:r>
      <w:r w:rsidRPr="008F16AF">
        <w:rPr>
          <w:sz w:val="20"/>
          <w:szCs w:val="20"/>
          <w:lang w:val="en-GB"/>
        </w:rPr>
        <w:t>2503504</w:t>
      </w:r>
      <w:r>
        <w:rPr>
          <w:sz w:val="20"/>
          <w:szCs w:val="20"/>
          <w:lang w:val="en-GB"/>
        </w:rPr>
        <w:t>, “</w:t>
      </w:r>
      <w:r w:rsidRPr="008F16AF">
        <w:rPr>
          <w:sz w:val="20"/>
          <w:szCs w:val="20"/>
          <w:lang w:val="en-GB"/>
        </w:rPr>
        <w:t>Draft reply on UL Tx switching for TEI19</w:t>
      </w:r>
      <w:r>
        <w:rPr>
          <w:sz w:val="20"/>
          <w:szCs w:val="20"/>
          <w:lang w:val="en-GB"/>
        </w:rPr>
        <w:t xml:space="preserve">”, </w:t>
      </w:r>
      <w:r w:rsidRPr="008F16AF">
        <w:rPr>
          <w:sz w:val="20"/>
          <w:szCs w:val="20"/>
          <w:lang w:val="en-GB"/>
        </w:rPr>
        <w:t>Spreadtrum, UNISOC</w:t>
      </w:r>
      <w:bookmarkEnd w:id="60"/>
    </w:p>
    <w:p w14:paraId="29007B32" w14:textId="2703C403" w:rsidR="000B3787" w:rsidRPr="000B5196" w:rsidRDefault="00F26AEB" w:rsidP="000B5196">
      <w:pPr>
        <w:pStyle w:val="ListParagraph"/>
        <w:numPr>
          <w:ilvl w:val="0"/>
          <w:numId w:val="4"/>
        </w:numPr>
        <w:rPr>
          <w:sz w:val="20"/>
          <w:szCs w:val="20"/>
          <w:lang w:val="en-GB"/>
        </w:rPr>
      </w:pPr>
      <w:bookmarkStart w:id="61" w:name="_Ref190676145"/>
      <w:r w:rsidRPr="00F26AEB">
        <w:rPr>
          <w:sz w:val="20"/>
          <w:szCs w:val="20"/>
          <w:lang w:val="en-GB"/>
        </w:rPr>
        <w:t>R1-</w:t>
      </w:r>
      <w:r w:rsidR="000B3787" w:rsidRPr="000B3787">
        <w:rPr>
          <w:sz w:val="20"/>
          <w:szCs w:val="20"/>
          <w:lang w:val="en-GB"/>
        </w:rPr>
        <w:t>2503540</w:t>
      </w:r>
      <w:r>
        <w:rPr>
          <w:sz w:val="20"/>
          <w:szCs w:val="20"/>
          <w:lang w:val="en-GB"/>
        </w:rPr>
        <w:t>, “</w:t>
      </w:r>
      <w:r w:rsidR="000B3787" w:rsidRPr="000B3787">
        <w:rPr>
          <w:sz w:val="20"/>
          <w:szCs w:val="20"/>
          <w:lang w:val="en-GB"/>
        </w:rPr>
        <w:t>Draft reply LS on UL Tx switching for TEI19</w:t>
      </w:r>
      <w:r>
        <w:rPr>
          <w:sz w:val="20"/>
          <w:szCs w:val="20"/>
          <w:lang w:val="en-GB"/>
        </w:rPr>
        <w:t>”</w:t>
      </w:r>
      <w:r w:rsidR="000B3787">
        <w:rPr>
          <w:sz w:val="20"/>
          <w:szCs w:val="20"/>
          <w:lang w:val="en-GB"/>
        </w:rPr>
        <w:t>, Samsung</w:t>
      </w:r>
      <w:bookmarkEnd w:id="61"/>
    </w:p>
    <w:p w14:paraId="5B41F021" w14:textId="4088EE7E" w:rsidR="00F26AEB" w:rsidRDefault="00F26AEB" w:rsidP="00F26AEB">
      <w:pPr>
        <w:pStyle w:val="ListParagraph"/>
        <w:numPr>
          <w:ilvl w:val="0"/>
          <w:numId w:val="4"/>
        </w:numPr>
        <w:rPr>
          <w:sz w:val="20"/>
          <w:szCs w:val="20"/>
          <w:lang w:val="en-GB"/>
        </w:rPr>
      </w:pPr>
      <w:bookmarkStart w:id="62" w:name="_Ref190676483"/>
      <w:r w:rsidRPr="00F26AEB">
        <w:rPr>
          <w:sz w:val="20"/>
          <w:szCs w:val="20"/>
          <w:lang w:val="en-GB"/>
        </w:rPr>
        <w:t>R1-</w:t>
      </w:r>
      <w:r w:rsidR="000B5196" w:rsidRPr="000B5196">
        <w:rPr>
          <w:sz w:val="20"/>
          <w:szCs w:val="20"/>
          <w:lang w:val="en-GB"/>
        </w:rPr>
        <w:t>2503665</w:t>
      </w:r>
      <w:r>
        <w:rPr>
          <w:sz w:val="20"/>
          <w:szCs w:val="20"/>
          <w:lang w:val="en-GB"/>
        </w:rPr>
        <w:t>, “</w:t>
      </w:r>
      <w:r w:rsidR="000B5196" w:rsidRPr="000B5196">
        <w:rPr>
          <w:sz w:val="20"/>
          <w:szCs w:val="20"/>
          <w:lang w:val="en-GB"/>
        </w:rPr>
        <w:t>Draft reply LS on UL Tx switching for TEI19</w:t>
      </w:r>
      <w:r>
        <w:rPr>
          <w:sz w:val="20"/>
          <w:szCs w:val="20"/>
          <w:lang w:val="en-GB"/>
        </w:rPr>
        <w:t>”</w:t>
      </w:r>
      <w:r w:rsidR="000B5196">
        <w:rPr>
          <w:sz w:val="20"/>
          <w:szCs w:val="20"/>
          <w:lang w:val="en-GB"/>
        </w:rPr>
        <w:t>,</w:t>
      </w:r>
      <w:r>
        <w:rPr>
          <w:sz w:val="20"/>
          <w:szCs w:val="20"/>
          <w:lang w:val="en-GB"/>
        </w:rPr>
        <w:t xml:space="preserve"> </w:t>
      </w:r>
      <w:bookmarkEnd w:id="62"/>
      <w:r w:rsidR="000B5196" w:rsidRPr="000B5196">
        <w:rPr>
          <w:sz w:val="20"/>
          <w:szCs w:val="20"/>
          <w:lang w:val="en-GB"/>
        </w:rPr>
        <w:t>ZTE Corporation, Sanechips</w:t>
      </w:r>
    </w:p>
    <w:p w14:paraId="295C9F49" w14:textId="33E29016" w:rsidR="000B5196" w:rsidRPr="000B5196" w:rsidRDefault="000B5196" w:rsidP="000B5196">
      <w:pPr>
        <w:pStyle w:val="ListParagraph"/>
        <w:numPr>
          <w:ilvl w:val="0"/>
          <w:numId w:val="4"/>
        </w:numPr>
        <w:rPr>
          <w:sz w:val="20"/>
          <w:szCs w:val="20"/>
          <w:lang w:val="en-GB"/>
        </w:rPr>
      </w:pPr>
      <w:bookmarkStart w:id="63" w:name="_Ref198039526"/>
      <w:r w:rsidRPr="000B5196">
        <w:rPr>
          <w:sz w:val="20"/>
          <w:szCs w:val="20"/>
          <w:lang w:val="en-GB"/>
        </w:rPr>
        <w:t>R1-2503666</w:t>
      </w:r>
      <w:r>
        <w:rPr>
          <w:sz w:val="20"/>
          <w:szCs w:val="20"/>
          <w:lang w:val="en-GB"/>
        </w:rPr>
        <w:t>, “</w:t>
      </w:r>
      <w:r w:rsidRPr="000B5196">
        <w:rPr>
          <w:sz w:val="20"/>
          <w:szCs w:val="20"/>
          <w:lang w:val="en-GB"/>
        </w:rPr>
        <w:t>Discussion on UL Tx switching for TEI19</w:t>
      </w:r>
      <w:r>
        <w:rPr>
          <w:sz w:val="20"/>
          <w:szCs w:val="20"/>
          <w:lang w:val="en-GB"/>
        </w:rPr>
        <w:t xml:space="preserve">”, </w:t>
      </w:r>
      <w:r w:rsidRPr="000B5196">
        <w:rPr>
          <w:sz w:val="20"/>
          <w:szCs w:val="20"/>
          <w:lang w:val="en-GB"/>
        </w:rPr>
        <w:t>ZTE Corporation, Sanechips</w:t>
      </w:r>
      <w:bookmarkEnd w:id="63"/>
    </w:p>
    <w:p w14:paraId="61576CFD" w14:textId="6D7083FF" w:rsidR="000B5196" w:rsidRPr="000B5196" w:rsidRDefault="000B5196" w:rsidP="000B5196">
      <w:pPr>
        <w:pStyle w:val="ListParagraph"/>
        <w:numPr>
          <w:ilvl w:val="0"/>
          <w:numId w:val="4"/>
        </w:numPr>
        <w:rPr>
          <w:sz w:val="20"/>
          <w:szCs w:val="20"/>
          <w:lang w:val="en-GB"/>
        </w:rPr>
      </w:pPr>
      <w:bookmarkStart w:id="64" w:name="_Ref198040423"/>
      <w:r w:rsidRPr="000B5196">
        <w:rPr>
          <w:sz w:val="20"/>
          <w:szCs w:val="20"/>
          <w:lang w:val="en-GB"/>
        </w:rPr>
        <w:t>R1-2503819</w:t>
      </w:r>
      <w:r>
        <w:rPr>
          <w:sz w:val="20"/>
          <w:szCs w:val="20"/>
          <w:lang w:val="en-GB"/>
        </w:rPr>
        <w:t>, “</w:t>
      </w:r>
      <w:r w:rsidRPr="000B5196">
        <w:rPr>
          <w:sz w:val="20"/>
          <w:szCs w:val="20"/>
          <w:lang w:val="en-GB"/>
        </w:rPr>
        <w:t>Discussion on LS on UL Tx switching for TEI19</w:t>
      </w:r>
      <w:r>
        <w:rPr>
          <w:sz w:val="20"/>
          <w:szCs w:val="20"/>
          <w:lang w:val="en-GB"/>
        </w:rPr>
        <w:t xml:space="preserve">”, </w:t>
      </w:r>
      <w:r w:rsidRPr="000B5196">
        <w:rPr>
          <w:sz w:val="20"/>
          <w:szCs w:val="20"/>
          <w:lang w:val="en-GB"/>
        </w:rPr>
        <w:t>CMCC</w:t>
      </w:r>
      <w:bookmarkEnd w:id="64"/>
    </w:p>
    <w:p w14:paraId="71FD0BF6" w14:textId="701E2354" w:rsidR="000B5196" w:rsidRPr="000B5196" w:rsidRDefault="000B5196" w:rsidP="000B5196">
      <w:pPr>
        <w:pStyle w:val="ListParagraph"/>
        <w:numPr>
          <w:ilvl w:val="0"/>
          <w:numId w:val="4"/>
        </w:numPr>
        <w:rPr>
          <w:sz w:val="20"/>
          <w:szCs w:val="20"/>
          <w:lang w:val="en-GB"/>
        </w:rPr>
      </w:pPr>
      <w:bookmarkStart w:id="65" w:name="_Ref198043634"/>
      <w:r w:rsidRPr="000B5196">
        <w:rPr>
          <w:sz w:val="20"/>
          <w:szCs w:val="20"/>
          <w:lang w:val="en-GB"/>
        </w:rPr>
        <w:t>R1-2504293</w:t>
      </w:r>
      <w:r>
        <w:rPr>
          <w:sz w:val="20"/>
          <w:szCs w:val="20"/>
          <w:lang w:val="en-GB"/>
        </w:rPr>
        <w:t>, “</w:t>
      </w:r>
      <w:r w:rsidRPr="000B5196">
        <w:rPr>
          <w:sz w:val="20"/>
          <w:szCs w:val="20"/>
          <w:lang w:val="en-GB"/>
        </w:rPr>
        <w:t>Disucssion on LS on UL Tx Switching for TEI19</w:t>
      </w:r>
      <w:r>
        <w:rPr>
          <w:sz w:val="20"/>
          <w:szCs w:val="20"/>
          <w:lang w:val="en-GB"/>
        </w:rPr>
        <w:t xml:space="preserve">”, </w:t>
      </w:r>
      <w:r w:rsidRPr="000B5196">
        <w:rPr>
          <w:sz w:val="20"/>
          <w:szCs w:val="20"/>
          <w:lang w:val="en-GB"/>
        </w:rPr>
        <w:t>Huawei, HiSilicon</w:t>
      </w:r>
      <w:bookmarkEnd w:id="65"/>
    </w:p>
    <w:p w14:paraId="13C0C558" w14:textId="06581829" w:rsidR="000B5196" w:rsidRPr="000B5196" w:rsidRDefault="000B5196" w:rsidP="000B5196">
      <w:pPr>
        <w:pStyle w:val="ListParagraph"/>
        <w:numPr>
          <w:ilvl w:val="0"/>
          <w:numId w:val="4"/>
        </w:numPr>
        <w:rPr>
          <w:sz w:val="20"/>
          <w:szCs w:val="20"/>
          <w:lang w:val="en-GB"/>
        </w:rPr>
      </w:pPr>
      <w:bookmarkStart w:id="66" w:name="_Ref198041671"/>
      <w:r w:rsidRPr="000B5196">
        <w:rPr>
          <w:sz w:val="20"/>
          <w:szCs w:val="20"/>
          <w:lang w:val="en-GB"/>
        </w:rPr>
        <w:t>R1-2504303</w:t>
      </w:r>
      <w:r>
        <w:rPr>
          <w:sz w:val="20"/>
          <w:szCs w:val="20"/>
          <w:lang w:val="en-GB"/>
        </w:rPr>
        <w:t>, “</w:t>
      </w:r>
      <w:r w:rsidRPr="000B5196">
        <w:rPr>
          <w:sz w:val="20"/>
          <w:szCs w:val="20"/>
          <w:lang w:val="en-GB"/>
        </w:rPr>
        <w:t>Discussion on the LS on UL Tx switching for TEI19</w:t>
      </w:r>
      <w:r>
        <w:rPr>
          <w:sz w:val="20"/>
          <w:szCs w:val="20"/>
          <w:lang w:val="en-GB"/>
        </w:rPr>
        <w:t xml:space="preserve">”, </w:t>
      </w:r>
      <w:r w:rsidRPr="000B5196">
        <w:rPr>
          <w:sz w:val="20"/>
          <w:szCs w:val="20"/>
          <w:lang w:val="en-GB"/>
        </w:rPr>
        <w:t>Apple</w:t>
      </w:r>
      <w:bookmarkEnd w:id="66"/>
    </w:p>
    <w:p w14:paraId="655F86E0" w14:textId="122EB55D" w:rsidR="000B5196" w:rsidRPr="000B5196" w:rsidRDefault="000B5196" w:rsidP="000B5196">
      <w:pPr>
        <w:pStyle w:val="ListParagraph"/>
        <w:numPr>
          <w:ilvl w:val="0"/>
          <w:numId w:val="4"/>
        </w:numPr>
        <w:rPr>
          <w:sz w:val="20"/>
          <w:szCs w:val="20"/>
          <w:lang w:val="en-GB"/>
        </w:rPr>
      </w:pPr>
      <w:bookmarkStart w:id="67" w:name="_Ref198044096"/>
      <w:r w:rsidRPr="000B5196">
        <w:rPr>
          <w:sz w:val="20"/>
          <w:szCs w:val="20"/>
          <w:lang w:val="en-GB"/>
        </w:rPr>
        <w:t>R1-2504376</w:t>
      </w:r>
      <w:r>
        <w:rPr>
          <w:sz w:val="20"/>
          <w:szCs w:val="20"/>
          <w:lang w:val="en-GB"/>
        </w:rPr>
        <w:t>, “</w:t>
      </w:r>
      <w:r w:rsidRPr="000B5196">
        <w:rPr>
          <w:sz w:val="20"/>
          <w:szCs w:val="20"/>
          <w:lang w:val="en-GB"/>
        </w:rPr>
        <w:t>UL Tx switching for TEI19</w:t>
      </w:r>
      <w:r>
        <w:rPr>
          <w:sz w:val="20"/>
          <w:szCs w:val="20"/>
          <w:lang w:val="en-GB"/>
        </w:rPr>
        <w:t xml:space="preserve">”, </w:t>
      </w:r>
      <w:r w:rsidRPr="000B5196">
        <w:rPr>
          <w:sz w:val="20"/>
          <w:szCs w:val="20"/>
          <w:lang w:val="en-GB"/>
        </w:rPr>
        <w:t>Qualcomm Incorporated</w:t>
      </w:r>
      <w:bookmarkEnd w:id="67"/>
    </w:p>
    <w:p w14:paraId="1CC62B46" w14:textId="14B08A3E" w:rsidR="000B5196" w:rsidRPr="000B5196" w:rsidRDefault="000B5196" w:rsidP="000B5196">
      <w:pPr>
        <w:pStyle w:val="ListParagraph"/>
        <w:numPr>
          <w:ilvl w:val="0"/>
          <w:numId w:val="4"/>
        </w:numPr>
        <w:rPr>
          <w:sz w:val="20"/>
          <w:szCs w:val="20"/>
          <w:lang w:val="en-GB"/>
        </w:rPr>
      </w:pPr>
      <w:bookmarkStart w:id="68" w:name="_Ref198045977"/>
      <w:r w:rsidRPr="000B5196">
        <w:rPr>
          <w:sz w:val="20"/>
          <w:szCs w:val="20"/>
          <w:lang w:val="en-GB"/>
        </w:rPr>
        <w:t>R1-2504486</w:t>
      </w:r>
      <w:r>
        <w:rPr>
          <w:sz w:val="20"/>
          <w:szCs w:val="20"/>
          <w:lang w:val="en-GB"/>
        </w:rPr>
        <w:t>, “</w:t>
      </w:r>
      <w:r w:rsidRPr="000B5196">
        <w:rPr>
          <w:sz w:val="20"/>
          <w:szCs w:val="20"/>
          <w:lang w:val="en-GB"/>
        </w:rPr>
        <w:t>Discussion on LS on UL Tx switching for TEI19</w:t>
      </w:r>
      <w:r>
        <w:rPr>
          <w:sz w:val="20"/>
          <w:szCs w:val="20"/>
          <w:lang w:val="en-GB"/>
        </w:rPr>
        <w:t xml:space="preserve">”, </w:t>
      </w:r>
      <w:r w:rsidRPr="000B5196">
        <w:rPr>
          <w:sz w:val="20"/>
          <w:szCs w:val="20"/>
          <w:lang w:val="en-GB"/>
        </w:rPr>
        <w:t>NTT DOCOMO, INC.</w:t>
      </w:r>
      <w:bookmarkEnd w:id="68"/>
    </w:p>
    <w:p w14:paraId="7976E57B" w14:textId="03DBECBD" w:rsidR="000B5196" w:rsidRPr="000B5196" w:rsidRDefault="000B5196" w:rsidP="000B5196">
      <w:pPr>
        <w:pStyle w:val="ListParagraph"/>
        <w:numPr>
          <w:ilvl w:val="0"/>
          <w:numId w:val="4"/>
        </w:numPr>
        <w:rPr>
          <w:sz w:val="20"/>
          <w:szCs w:val="20"/>
          <w:lang w:val="en-GB"/>
        </w:rPr>
      </w:pPr>
      <w:bookmarkStart w:id="69" w:name="_Ref198049791"/>
      <w:r w:rsidRPr="000B5196">
        <w:rPr>
          <w:sz w:val="20"/>
          <w:szCs w:val="20"/>
          <w:lang w:val="en-GB"/>
        </w:rPr>
        <w:t>R1-2504586</w:t>
      </w:r>
      <w:r>
        <w:rPr>
          <w:sz w:val="20"/>
          <w:szCs w:val="20"/>
          <w:lang w:val="en-GB"/>
        </w:rPr>
        <w:t>, “</w:t>
      </w:r>
      <w:r w:rsidRPr="000B5196">
        <w:rPr>
          <w:sz w:val="20"/>
          <w:szCs w:val="20"/>
          <w:lang w:val="en-GB"/>
        </w:rPr>
        <w:t>Discussion on RAN4 LS on UL Tx switching for TEI19</w:t>
      </w:r>
      <w:r>
        <w:rPr>
          <w:sz w:val="20"/>
          <w:szCs w:val="20"/>
          <w:lang w:val="en-GB"/>
        </w:rPr>
        <w:t xml:space="preserve">”, </w:t>
      </w:r>
      <w:r w:rsidRPr="000B5196">
        <w:rPr>
          <w:sz w:val="20"/>
          <w:szCs w:val="20"/>
          <w:lang w:val="en-GB"/>
        </w:rPr>
        <w:t>MediaTek Inc.</w:t>
      </w:r>
      <w:bookmarkEnd w:id="69"/>
    </w:p>
    <w:p w14:paraId="4689984F" w14:textId="35A53DA5" w:rsidR="00F26AEB" w:rsidRPr="000B5196" w:rsidRDefault="000B5196" w:rsidP="000B5196">
      <w:pPr>
        <w:pStyle w:val="ListParagraph"/>
        <w:numPr>
          <w:ilvl w:val="0"/>
          <w:numId w:val="4"/>
        </w:numPr>
        <w:rPr>
          <w:sz w:val="20"/>
          <w:szCs w:val="20"/>
          <w:lang w:val="en-GB"/>
        </w:rPr>
      </w:pPr>
      <w:bookmarkStart w:id="70" w:name="_Ref198050306"/>
      <w:r w:rsidRPr="000B5196">
        <w:rPr>
          <w:sz w:val="20"/>
          <w:szCs w:val="20"/>
          <w:lang w:val="en-GB"/>
        </w:rPr>
        <w:t>R1-2504619</w:t>
      </w:r>
      <w:r>
        <w:rPr>
          <w:sz w:val="20"/>
          <w:szCs w:val="20"/>
          <w:lang w:val="en-GB"/>
        </w:rPr>
        <w:t>, “</w:t>
      </w:r>
      <w:r w:rsidRPr="000B5196">
        <w:rPr>
          <w:sz w:val="20"/>
          <w:szCs w:val="20"/>
          <w:lang w:val="en-GB"/>
        </w:rPr>
        <w:t>On RAN4 TEI Uplink Tx Switching Scenarios</w:t>
      </w:r>
      <w:r>
        <w:rPr>
          <w:sz w:val="20"/>
          <w:szCs w:val="20"/>
          <w:lang w:val="en-GB"/>
        </w:rPr>
        <w:t xml:space="preserve">”, </w:t>
      </w:r>
      <w:r w:rsidRPr="000B5196">
        <w:rPr>
          <w:sz w:val="20"/>
          <w:szCs w:val="20"/>
          <w:lang w:val="en-GB"/>
        </w:rPr>
        <w:t>Ericsson</w:t>
      </w:r>
      <w:bookmarkEnd w:id="70"/>
    </w:p>
    <w:sectPr w:rsidR="00F26AEB" w:rsidRPr="000B5196" w:rsidSect="000131D1">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FDDCE" w14:textId="77777777" w:rsidR="004A6927" w:rsidRDefault="004A6927">
      <w:r>
        <w:separator/>
      </w:r>
    </w:p>
  </w:endnote>
  <w:endnote w:type="continuationSeparator" w:id="0">
    <w:p w14:paraId="69D8388B" w14:textId="77777777" w:rsidR="004A6927" w:rsidRDefault="004A6927">
      <w:r>
        <w:continuationSeparator/>
      </w:r>
    </w:p>
  </w:endnote>
  <w:endnote w:type="continuationNotice" w:id="1">
    <w:p w14:paraId="7D428083" w14:textId="77777777" w:rsidR="004A6927" w:rsidRDefault="004A6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9AD13" w14:textId="22C8D2D9" w:rsidR="00430901" w:rsidRDefault="00430901">
    <w:pPr>
      <w:pStyle w:val="Footer"/>
    </w:pPr>
    <w:r>
      <w:rPr>
        <w:lang w:eastAsia="zh-CN"/>
      </w:rPr>
      <mc:AlternateContent>
        <mc:Choice Requires="wps">
          <w:drawing>
            <wp:anchor distT="0" distB="0" distL="0" distR="0" simplePos="0" relativeHeight="251659264" behindDoc="0" locked="0" layoutInCell="1" allowOverlap="1" wp14:anchorId="0D4D95DE" wp14:editId="497FD2C3">
              <wp:simplePos x="635" y="635"/>
              <wp:positionH relativeFrom="page">
                <wp:align>left</wp:align>
              </wp:positionH>
              <wp:positionV relativeFrom="page">
                <wp:align>bottom</wp:align>
              </wp:positionV>
              <wp:extent cx="652145" cy="299085"/>
              <wp:effectExtent l="0" t="0" r="14605" b="0"/>
              <wp:wrapNone/>
              <wp:docPr id="2105473826"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4D95D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C6E0" w14:textId="49D0C6DC" w:rsidR="00430901" w:rsidRDefault="00430901">
    <w:pPr>
      <w:pStyle w:val="Footer"/>
    </w:pPr>
    <w:r>
      <w:rPr>
        <w:lang w:eastAsia="zh-CN"/>
      </w:rPr>
      <mc:AlternateContent>
        <mc:Choice Requires="wps">
          <w:drawing>
            <wp:anchor distT="0" distB="0" distL="0" distR="0" simplePos="0" relativeHeight="251658240" behindDoc="0" locked="0" layoutInCell="1" allowOverlap="1" wp14:anchorId="6969B8CA" wp14:editId="71C1A16A">
              <wp:simplePos x="635" y="635"/>
              <wp:positionH relativeFrom="page">
                <wp:align>left</wp:align>
              </wp:positionH>
              <wp:positionV relativeFrom="page">
                <wp:align>bottom</wp:align>
              </wp:positionV>
              <wp:extent cx="652145" cy="299085"/>
              <wp:effectExtent l="0" t="0" r="14605" b="0"/>
              <wp:wrapNone/>
              <wp:docPr id="1353948798"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69B8CA" id="_x0000_t202" coordsize="21600,21600" o:spt="202" path="m,l,21600r21600,l21600,xe">
              <v:stroke joinstyle="miter"/>
              <v:path gradientshapeok="t" o:connecttype="rect"/>
            </v:shapetype>
            <v:shape id="Text Box 1" o:spid="_x0000_s1027"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7DDA2" w14:textId="77777777" w:rsidR="004A6927" w:rsidRDefault="004A6927">
      <w:r>
        <w:separator/>
      </w:r>
    </w:p>
  </w:footnote>
  <w:footnote w:type="continuationSeparator" w:id="0">
    <w:p w14:paraId="61884826" w14:textId="77777777" w:rsidR="004A6927" w:rsidRDefault="004A6927">
      <w:r>
        <w:continuationSeparator/>
      </w:r>
    </w:p>
  </w:footnote>
  <w:footnote w:type="continuationNotice" w:id="1">
    <w:p w14:paraId="1EA904B4" w14:textId="77777777" w:rsidR="004A6927" w:rsidRDefault="004A69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822"/>
    <w:multiLevelType w:val="hybridMultilevel"/>
    <w:tmpl w:val="7068DB02"/>
    <w:lvl w:ilvl="0" w:tplc="993623C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2432AC"/>
    <w:multiLevelType w:val="hybridMultilevel"/>
    <w:tmpl w:val="0F407E0A"/>
    <w:lvl w:ilvl="0" w:tplc="023C2D3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B53A06"/>
    <w:multiLevelType w:val="hybridMultilevel"/>
    <w:tmpl w:val="50A40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DA3F43"/>
    <w:multiLevelType w:val="hybridMultilevel"/>
    <w:tmpl w:val="5A12D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91221A1"/>
    <w:multiLevelType w:val="hybridMultilevel"/>
    <w:tmpl w:val="869EB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EDF3C93"/>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13" w15:restartNumberingAfterBreak="0">
    <w:nsid w:val="12DE013C"/>
    <w:multiLevelType w:val="hybridMultilevel"/>
    <w:tmpl w:val="1CA2BBF2"/>
    <w:lvl w:ilvl="0" w:tplc="9076A36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8C5789"/>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DC7144"/>
    <w:multiLevelType w:val="hybridMultilevel"/>
    <w:tmpl w:val="0E2E4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F82444"/>
    <w:multiLevelType w:val="hybridMultilevel"/>
    <w:tmpl w:val="0CA6B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4E7164"/>
    <w:multiLevelType w:val="hybridMultilevel"/>
    <w:tmpl w:val="A034525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E1F1868"/>
    <w:multiLevelType w:val="multilevel"/>
    <w:tmpl w:val="219CDC9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2F9C251C"/>
    <w:multiLevelType w:val="hybridMultilevel"/>
    <w:tmpl w:val="D50EF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070FE6"/>
    <w:multiLevelType w:val="hybridMultilevel"/>
    <w:tmpl w:val="F8D82F80"/>
    <w:lvl w:ilvl="0" w:tplc="BF9416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1107D2"/>
    <w:multiLevelType w:val="hybridMultilevel"/>
    <w:tmpl w:val="50BC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0" w15:restartNumberingAfterBreak="0">
    <w:nsid w:val="3BDE7A6F"/>
    <w:multiLevelType w:val="multilevel"/>
    <w:tmpl w:val="3BDE7A6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32" w15:restartNumberingAfterBreak="0">
    <w:nsid w:val="3CCA5B38"/>
    <w:multiLevelType w:val="hybridMultilevel"/>
    <w:tmpl w:val="7FC8B82A"/>
    <w:lvl w:ilvl="0" w:tplc="D87CCC84">
      <w:numFmt w:val="bullet"/>
      <w:suff w:val="space"/>
      <w:lvlText w:val="-"/>
      <w:lvlJc w:val="left"/>
      <w:pPr>
        <w:ind w:left="454" w:hanging="94"/>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501739D7"/>
    <w:multiLevelType w:val="hybridMultilevel"/>
    <w:tmpl w:val="59602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7"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41B56AF"/>
    <w:multiLevelType w:val="hybridMultilevel"/>
    <w:tmpl w:val="8DC2D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F210FD"/>
    <w:multiLevelType w:val="hybridMultilevel"/>
    <w:tmpl w:val="EC5AD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270C8A"/>
    <w:multiLevelType w:val="hybridMultilevel"/>
    <w:tmpl w:val="7F14C090"/>
    <w:lvl w:ilvl="0" w:tplc="08090001">
      <w:start w:val="1"/>
      <w:numFmt w:val="bullet"/>
      <w:lvlText w:val=""/>
      <w:lvlJc w:val="left"/>
      <w:pPr>
        <w:ind w:left="720" w:hanging="360"/>
      </w:pPr>
      <w:rPr>
        <w:rFonts w:ascii="Symbol" w:hAnsi="Symbol" w:hint="default"/>
      </w:rPr>
    </w:lvl>
    <w:lvl w:ilvl="1" w:tplc="00C62CE2">
      <w:start w:val="1"/>
      <w:numFmt w:val="bullet"/>
      <w:suff w:val="space"/>
      <w:lvlText w:val="o"/>
      <w:lvlJc w:val="left"/>
      <w:pPr>
        <w:ind w:left="1247" w:hanging="167"/>
      </w:pPr>
      <w:rPr>
        <w:rFonts w:ascii="Courier New" w:hAnsi="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1670668530">
    <w:abstractNumId w:val="21"/>
  </w:num>
  <w:num w:numId="2" w16cid:durableId="461505836">
    <w:abstractNumId w:val="26"/>
  </w:num>
  <w:num w:numId="3" w16cid:durableId="1395398573">
    <w:abstractNumId w:val="5"/>
  </w:num>
  <w:num w:numId="4" w16cid:durableId="1908683060">
    <w:abstractNumId w:val="16"/>
  </w:num>
  <w:num w:numId="5" w16cid:durableId="374890054">
    <w:abstractNumId w:val="9"/>
  </w:num>
  <w:num w:numId="6" w16cid:durableId="4937641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092085">
    <w:abstractNumId w:val="1"/>
  </w:num>
  <w:num w:numId="8" w16cid:durableId="1458331005">
    <w:abstractNumId w:val="7"/>
  </w:num>
  <w:num w:numId="9" w16cid:durableId="1127091030">
    <w:abstractNumId w:val="28"/>
  </w:num>
  <w:num w:numId="10" w16cid:durableId="121310085">
    <w:abstractNumId w:val="27"/>
  </w:num>
  <w:num w:numId="11" w16cid:durableId="308636187">
    <w:abstractNumId w:val="44"/>
  </w:num>
  <w:num w:numId="12" w16cid:durableId="2013220300">
    <w:abstractNumId w:val="28"/>
  </w:num>
  <w:num w:numId="13" w16cid:durableId="393939957">
    <w:abstractNumId w:val="28"/>
  </w:num>
  <w:num w:numId="14" w16cid:durableId="470487719">
    <w:abstractNumId w:val="6"/>
  </w:num>
  <w:num w:numId="15" w16cid:durableId="72162522">
    <w:abstractNumId w:val="28"/>
  </w:num>
  <w:num w:numId="16" w16cid:durableId="1852721178">
    <w:abstractNumId w:val="11"/>
  </w:num>
  <w:num w:numId="17" w16cid:durableId="1147555153">
    <w:abstractNumId w:val="41"/>
  </w:num>
  <w:num w:numId="18" w16cid:durableId="1401173942">
    <w:abstractNumId w:val="14"/>
  </w:num>
  <w:num w:numId="19" w16cid:durableId="1019551496">
    <w:abstractNumId w:val="31"/>
  </w:num>
  <w:num w:numId="20" w16cid:durableId="1755586803">
    <w:abstractNumId w:val="40"/>
  </w:num>
  <w:num w:numId="21" w16cid:durableId="500237113">
    <w:abstractNumId w:val="17"/>
  </w:num>
  <w:num w:numId="22" w16cid:durableId="504832511">
    <w:abstractNumId w:val="37"/>
  </w:num>
  <w:num w:numId="23" w16cid:durableId="2125691405">
    <w:abstractNumId w:val="25"/>
  </w:num>
  <w:num w:numId="24" w16cid:durableId="901714777">
    <w:abstractNumId w:val="12"/>
  </w:num>
  <w:num w:numId="25" w16cid:durableId="610863659">
    <w:abstractNumId w:val="35"/>
  </w:num>
  <w:num w:numId="26" w16cid:durableId="266155589">
    <w:abstractNumId w:val="4"/>
  </w:num>
  <w:num w:numId="27" w16cid:durableId="504396509">
    <w:abstractNumId w:val="33"/>
  </w:num>
  <w:num w:numId="28" w16cid:durableId="612712060">
    <w:abstractNumId w:val="38"/>
  </w:num>
  <w:num w:numId="29" w16cid:durableId="92361494">
    <w:abstractNumId w:val="22"/>
  </w:num>
  <w:num w:numId="30" w16cid:durableId="1466239471">
    <w:abstractNumId w:val="3"/>
  </w:num>
  <w:num w:numId="31" w16cid:durableId="536545988">
    <w:abstractNumId w:val="42"/>
  </w:num>
  <w:num w:numId="32" w16cid:durableId="1871920138">
    <w:abstractNumId w:val="8"/>
  </w:num>
  <w:num w:numId="33" w16cid:durableId="1163544396">
    <w:abstractNumId w:val="23"/>
  </w:num>
  <w:num w:numId="34" w16cid:durableId="803045331">
    <w:abstractNumId w:val="43"/>
  </w:num>
  <w:num w:numId="35" w16cid:durableId="836111227">
    <w:abstractNumId w:val="36"/>
  </w:num>
  <w:num w:numId="36" w16cid:durableId="1479612680">
    <w:abstractNumId w:val="29"/>
  </w:num>
  <w:num w:numId="37" w16cid:durableId="248974678">
    <w:abstractNumId w:val="39"/>
  </w:num>
  <w:num w:numId="38" w16cid:durableId="334378891">
    <w:abstractNumId w:val="19"/>
  </w:num>
  <w:num w:numId="39" w16cid:durableId="494613194">
    <w:abstractNumId w:val="32"/>
  </w:num>
  <w:num w:numId="40" w16cid:durableId="1901750318">
    <w:abstractNumId w:val="30"/>
  </w:num>
  <w:num w:numId="41" w16cid:durableId="873275143">
    <w:abstractNumId w:val="13"/>
  </w:num>
  <w:num w:numId="42" w16cid:durableId="811756171">
    <w:abstractNumId w:val="20"/>
  </w:num>
  <w:num w:numId="43" w16cid:durableId="545870223">
    <w:abstractNumId w:val="2"/>
  </w:num>
  <w:num w:numId="44" w16cid:durableId="1488983867">
    <w:abstractNumId w:val="15"/>
  </w:num>
  <w:num w:numId="45" w16cid:durableId="1447193581">
    <w:abstractNumId w:val="24"/>
  </w:num>
  <w:num w:numId="46" w16cid:durableId="664894882">
    <w:abstractNumId w:val="18"/>
  </w:num>
  <w:num w:numId="47" w16cid:durableId="1358386469">
    <w:abstractNumId w:val="6"/>
    <w:lvlOverride w:ilvl="0">
      <w:lvl w:ilvl="0" w:tplc="7B3E629E">
        <w:start w:val="1"/>
        <w:numFmt w:val="decimal"/>
        <w:suff w:val="space"/>
        <w:lvlText w:val="Proposal %1:"/>
        <w:lvlJc w:val="left"/>
        <w:pPr>
          <w:ind w:left="992" w:hanging="992"/>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8" w16cid:durableId="1574267951">
    <w:abstractNumId w:val="10"/>
  </w:num>
  <w:num w:numId="49" w16cid:durableId="68382616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41"/>
    <w:rsid w:val="000001C4"/>
    <w:rsid w:val="000001CE"/>
    <w:rsid w:val="0000159F"/>
    <w:rsid w:val="000016D8"/>
    <w:rsid w:val="000017C6"/>
    <w:rsid w:val="0000185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07C94"/>
    <w:rsid w:val="00010630"/>
    <w:rsid w:val="00010709"/>
    <w:rsid w:val="0001079F"/>
    <w:rsid w:val="00010E2C"/>
    <w:rsid w:val="00011006"/>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BA2"/>
    <w:rsid w:val="00015F98"/>
    <w:rsid w:val="000166AC"/>
    <w:rsid w:val="0001738B"/>
    <w:rsid w:val="00017B7F"/>
    <w:rsid w:val="00017EDA"/>
    <w:rsid w:val="00017EED"/>
    <w:rsid w:val="00020C06"/>
    <w:rsid w:val="00021298"/>
    <w:rsid w:val="000212A5"/>
    <w:rsid w:val="0002193F"/>
    <w:rsid w:val="00022B8C"/>
    <w:rsid w:val="00022D5E"/>
    <w:rsid w:val="00023290"/>
    <w:rsid w:val="000236E3"/>
    <w:rsid w:val="00023742"/>
    <w:rsid w:val="00023874"/>
    <w:rsid w:val="00023F51"/>
    <w:rsid w:val="00024AEF"/>
    <w:rsid w:val="00025A38"/>
    <w:rsid w:val="00025EB5"/>
    <w:rsid w:val="00025ED7"/>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138"/>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AF2"/>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5A0"/>
    <w:rsid w:val="00087FA3"/>
    <w:rsid w:val="000902C2"/>
    <w:rsid w:val="0009063D"/>
    <w:rsid w:val="000910F5"/>
    <w:rsid w:val="000915AE"/>
    <w:rsid w:val="00091A92"/>
    <w:rsid w:val="00091C51"/>
    <w:rsid w:val="00091C7C"/>
    <w:rsid w:val="0009227D"/>
    <w:rsid w:val="00092C96"/>
    <w:rsid w:val="0009391B"/>
    <w:rsid w:val="00093C49"/>
    <w:rsid w:val="00093E57"/>
    <w:rsid w:val="00094B4D"/>
    <w:rsid w:val="00094DD5"/>
    <w:rsid w:val="00095A80"/>
    <w:rsid w:val="00095ABD"/>
    <w:rsid w:val="00095EE3"/>
    <w:rsid w:val="00095F8E"/>
    <w:rsid w:val="00097377"/>
    <w:rsid w:val="000973E1"/>
    <w:rsid w:val="000979CC"/>
    <w:rsid w:val="00097BDC"/>
    <w:rsid w:val="00097CF3"/>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448"/>
    <w:rsid w:val="000B16DB"/>
    <w:rsid w:val="000B1766"/>
    <w:rsid w:val="000B1AC3"/>
    <w:rsid w:val="000B1C5E"/>
    <w:rsid w:val="000B1E00"/>
    <w:rsid w:val="000B2244"/>
    <w:rsid w:val="000B2282"/>
    <w:rsid w:val="000B27E9"/>
    <w:rsid w:val="000B2A11"/>
    <w:rsid w:val="000B2A5B"/>
    <w:rsid w:val="000B317F"/>
    <w:rsid w:val="000B3787"/>
    <w:rsid w:val="000B3B91"/>
    <w:rsid w:val="000B3D9B"/>
    <w:rsid w:val="000B4207"/>
    <w:rsid w:val="000B425D"/>
    <w:rsid w:val="000B4B1B"/>
    <w:rsid w:val="000B4C67"/>
    <w:rsid w:val="000B50C3"/>
    <w:rsid w:val="000B5196"/>
    <w:rsid w:val="000B5483"/>
    <w:rsid w:val="000B555A"/>
    <w:rsid w:val="000B5661"/>
    <w:rsid w:val="000B5AC9"/>
    <w:rsid w:val="000B5DB9"/>
    <w:rsid w:val="000B5F0A"/>
    <w:rsid w:val="000B625F"/>
    <w:rsid w:val="000B6630"/>
    <w:rsid w:val="000B6D65"/>
    <w:rsid w:val="000B6EA4"/>
    <w:rsid w:val="000B6FB9"/>
    <w:rsid w:val="000B743C"/>
    <w:rsid w:val="000B7597"/>
    <w:rsid w:val="000B7B49"/>
    <w:rsid w:val="000C00EC"/>
    <w:rsid w:val="000C01A2"/>
    <w:rsid w:val="000C05DA"/>
    <w:rsid w:val="000C0B1D"/>
    <w:rsid w:val="000C0BEA"/>
    <w:rsid w:val="000C0CB5"/>
    <w:rsid w:val="000C1CFA"/>
    <w:rsid w:val="000C1D59"/>
    <w:rsid w:val="000C21BF"/>
    <w:rsid w:val="000C2266"/>
    <w:rsid w:val="000C2B09"/>
    <w:rsid w:val="000C2D8C"/>
    <w:rsid w:val="000C30CF"/>
    <w:rsid w:val="000C3284"/>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632"/>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1CE"/>
    <w:rsid w:val="000E6337"/>
    <w:rsid w:val="000E6970"/>
    <w:rsid w:val="000E70E6"/>
    <w:rsid w:val="000E7673"/>
    <w:rsid w:val="000E7982"/>
    <w:rsid w:val="000E7A79"/>
    <w:rsid w:val="000F11E0"/>
    <w:rsid w:val="000F15B2"/>
    <w:rsid w:val="000F19DE"/>
    <w:rsid w:val="000F21F9"/>
    <w:rsid w:val="000F2351"/>
    <w:rsid w:val="000F286C"/>
    <w:rsid w:val="000F2E1F"/>
    <w:rsid w:val="000F301D"/>
    <w:rsid w:val="000F341E"/>
    <w:rsid w:val="000F35A9"/>
    <w:rsid w:val="000F3649"/>
    <w:rsid w:val="000F36BD"/>
    <w:rsid w:val="000F37B0"/>
    <w:rsid w:val="000F3909"/>
    <w:rsid w:val="000F3B4F"/>
    <w:rsid w:val="000F3BF8"/>
    <w:rsid w:val="000F3DDD"/>
    <w:rsid w:val="000F3FE4"/>
    <w:rsid w:val="000F4188"/>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9CC"/>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DF1"/>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9CF"/>
    <w:rsid w:val="00113B8F"/>
    <w:rsid w:val="00113BDB"/>
    <w:rsid w:val="00113C70"/>
    <w:rsid w:val="00113EC8"/>
    <w:rsid w:val="00114035"/>
    <w:rsid w:val="00114227"/>
    <w:rsid w:val="00114E96"/>
    <w:rsid w:val="001152C7"/>
    <w:rsid w:val="00115AD5"/>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5D56"/>
    <w:rsid w:val="00126599"/>
    <w:rsid w:val="0012673D"/>
    <w:rsid w:val="001269B8"/>
    <w:rsid w:val="00127099"/>
    <w:rsid w:val="001273FA"/>
    <w:rsid w:val="001278E0"/>
    <w:rsid w:val="0012793A"/>
    <w:rsid w:val="00127956"/>
    <w:rsid w:val="00127DF9"/>
    <w:rsid w:val="00130313"/>
    <w:rsid w:val="00130594"/>
    <w:rsid w:val="00131D69"/>
    <w:rsid w:val="00132830"/>
    <w:rsid w:val="00132A75"/>
    <w:rsid w:val="00132B71"/>
    <w:rsid w:val="00132B7F"/>
    <w:rsid w:val="001337A5"/>
    <w:rsid w:val="00133BD1"/>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020"/>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1412"/>
    <w:rsid w:val="001528CB"/>
    <w:rsid w:val="00152DD8"/>
    <w:rsid w:val="001532B3"/>
    <w:rsid w:val="001532BA"/>
    <w:rsid w:val="001538BC"/>
    <w:rsid w:val="00153B55"/>
    <w:rsid w:val="00153FED"/>
    <w:rsid w:val="001540D0"/>
    <w:rsid w:val="0015458E"/>
    <w:rsid w:val="00154CE0"/>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3A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5EE0"/>
    <w:rsid w:val="00186572"/>
    <w:rsid w:val="00186904"/>
    <w:rsid w:val="00186B0A"/>
    <w:rsid w:val="00186EF6"/>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5366"/>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04B"/>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BE4"/>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8E2"/>
    <w:rsid w:val="001F6AFD"/>
    <w:rsid w:val="001F7211"/>
    <w:rsid w:val="001F738D"/>
    <w:rsid w:val="001F7599"/>
    <w:rsid w:val="001F7908"/>
    <w:rsid w:val="001F7DF0"/>
    <w:rsid w:val="00200287"/>
    <w:rsid w:val="00200457"/>
    <w:rsid w:val="002009E2"/>
    <w:rsid w:val="0020132A"/>
    <w:rsid w:val="00201B0F"/>
    <w:rsid w:val="002034CD"/>
    <w:rsid w:val="00203A14"/>
    <w:rsid w:val="00204069"/>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5B9"/>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814"/>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3969"/>
    <w:rsid w:val="00243E9A"/>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4F0D"/>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28D"/>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523"/>
    <w:rsid w:val="00282693"/>
    <w:rsid w:val="00282B2C"/>
    <w:rsid w:val="0028340B"/>
    <w:rsid w:val="002835DA"/>
    <w:rsid w:val="00283DB9"/>
    <w:rsid w:val="00284153"/>
    <w:rsid w:val="0028425B"/>
    <w:rsid w:val="0028463B"/>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117"/>
    <w:rsid w:val="0029136E"/>
    <w:rsid w:val="00291C14"/>
    <w:rsid w:val="00292072"/>
    <w:rsid w:val="00292399"/>
    <w:rsid w:val="002928E4"/>
    <w:rsid w:val="00292A28"/>
    <w:rsid w:val="00292B11"/>
    <w:rsid w:val="002932C8"/>
    <w:rsid w:val="00293436"/>
    <w:rsid w:val="002942C8"/>
    <w:rsid w:val="00294445"/>
    <w:rsid w:val="00294A3F"/>
    <w:rsid w:val="00294B4D"/>
    <w:rsid w:val="0029537E"/>
    <w:rsid w:val="0029567B"/>
    <w:rsid w:val="002956A8"/>
    <w:rsid w:val="002960D5"/>
    <w:rsid w:val="00296C5F"/>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32F"/>
    <w:rsid w:val="002A57EF"/>
    <w:rsid w:val="002A5EB3"/>
    <w:rsid w:val="002A5FF5"/>
    <w:rsid w:val="002A607D"/>
    <w:rsid w:val="002A64A7"/>
    <w:rsid w:val="002A6622"/>
    <w:rsid w:val="002A6835"/>
    <w:rsid w:val="002A75E6"/>
    <w:rsid w:val="002A774F"/>
    <w:rsid w:val="002A7C1C"/>
    <w:rsid w:val="002B0390"/>
    <w:rsid w:val="002B059E"/>
    <w:rsid w:val="002B0636"/>
    <w:rsid w:val="002B0E1A"/>
    <w:rsid w:val="002B132E"/>
    <w:rsid w:val="002B1499"/>
    <w:rsid w:val="002B21D8"/>
    <w:rsid w:val="002B232D"/>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4F6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1181"/>
    <w:rsid w:val="002F1EDD"/>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64F"/>
    <w:rsid w:val="002F6917"/>
    <w:rsid w:val="002F695B"/>
    <w:rsid w:val="002F715E"/>
    <w:rsid w:val="002F72DA"/>
    <w:rsid w:val="002F76B1"/>
    <w:rsid w:val="002F7D66"/>
    <w:rsid w:val="002F7DBE"/>
    <w:rsid w:val="0030001F"/>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466"/>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250"/>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5FD"/>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08A1"/>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5E90"/>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06B"/>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7C1"/>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420"/>
    <w:rsid w:val="003B1600"/>
    <w:rsid w:val="003B2A7C"/>
    <w:rsid w:val="003B2E9B"/>
    <w:rsid w:val="003B2F8C"/>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5FC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8FC"/>
    <w:rsid w:val="003E0BCE"/>
    <w:rsid w:val="003E0DF3"/>
    <w:rsid w:val="003E13E0"/>
    <w:rsid w:val="003E151E"/>
    <w:rsid w:val="003E1623"/>
    <w:rsid w:val="003E1660"/>
    <w:rsid w:val="003E182B"/>
    <w:rsid w:val="003E1CD1"/>
    <w:rsid w:val="003E1DE3"/>
    <w:rsid w:val="003E21B4"/>
    <w:rsid w:val="003E25E8"/>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484"/>
    <w:rsid w:val="003F6A6F"/>
    <w:rsid w:val="003F6E12"/>
    <w:rsid w:val="003F6F8B"/>
    <w:rsid w:val="003F74F9"/>
    <w:rsid w:val="003F75ED"/>
    <w:rsid w:val="003F7818"/>
    <w:rsid w:val="003F7F6A"/>
    <w:rsid w:val="004002B7"/>
    <w:rsid w:val="004004D0"/>
    <w:rsid w:val="0040066E"/>
    <w:rsid w:val="004009A2"/>
    <w:rsid w:val="004009DD"/>
    <w:rsid w:val="00400C90"/>
    <w:rsid w:val="00400F31"/>
    <w:rsid w:val="00401041"/>
    <w:rsid w:val="004014F8"/>
    <w:rsid w:val="00401C37"/>
    <w:rsid w:val="00401FF9"/>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0E6"/>
    <w:rsid w:val="0041033C"/>
    <w:rsid w:val="00410367"/>
    <w:rsid w:val="004106F0"/>
    <w:rsid w:val="00410869"/>
    <w:rsid w:val="00411706"/>
    <w:rsid w:val="00412AB0"/>
    <w:rsid w:val="00412BE6"/>
    <w:rsid w:val="0041343E"/>
    <w:rsid w:val="00413AB3"/>
    <w:rsid w:val="0041443C"/>
    <w:rsid w:val="0041488F"/>
    <w:rsid w:val="004154F7"/>
    <w:rsid w:val="00415D30"/>
    <w:rsid w:val="004163E2"/>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01"/>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B7B"/>
    <w:rsid w:val="00446F75"/>
    <w:rsid w:val="00450635"/>
    <w:rsid w:val="004508A8"/>
    <w:rsid w:val="00450D99"/>
    <w:rsid w:val="00450F6E"/>
    <w:rsid w:val="00451451"/>
    <w:rsid w:val="00451BAE"/>
    <w:rsid w:val="00451E7B"/>
    <w:rsid w:val="0045213E"/>
    <w:rsid w:val="004524FB"/>
    <w:rsid w:val="00452AAE"/>
    <w:rsid w:val="00452CA7"/>
    <w:rsid w:val="00452E19"/>
    <w:rsid w:val="00453341"/>
    <w:rsid w:val="0045349E"/>
    <w:rsid w:val="0045376F"/>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8E7"/>
    <w:rsid w:val="00461210"/>
    <w:rsid w:val="004612F6"/>
    <w:rsid w:val="004613A5"/>
    <w:rsid w:val="00461700"/>
    <w:rsid w:val="00461AAC"/>
    <w:rsid w:val="00461D35"/>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72E"/>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41E"/>
    <w:rsid w:val="004766DA"/>
    <w:rsid w:val="00476A55"/>
    <w:rsid w:val="00476AC6"/>
    <w:rsid w:val="00477995"/>
    <w:rsid w:val="00477A5D"/>
    <w:rsid w:val="00477CBA"/>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6927"/>
    <w:rsid w:val="004A71C3"/>
    <w:rsid w:val="004A71D5"/>
    <w:rsid w:val="004A724E"/>
    <w:rsid w:val="004A7279"/>
    <w:rsid w:val="004A7769"/>
    <w:rsid w:val="004A77B1"/>
    <w:rsid w:val="004A7D23"/>
    <w:rsid w:val="004A7FA9"/>
    <w:rsid w:val="004B0448"/>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2B2"/>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5E5C"/>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4B9"/>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545"/>
    <w:rsid w:val="004E2892"/>
    <w:rsid w:val="004E362B"/>
    <w:rsid w:val="004E3681"/>
    <w:rsid w:val="004E3D74"/>
    <w:rsid w:val="004E3F4E"/>
    <w:rsid w:val="004E56BC"/>
    <w:rsid w:val="004E5DE1"/>
    <w:rsid w:val="004E5F74"/>
    <w:rsid w:val="004E6112"/>
    <w:rsid w:val="004E66EA"/>
    <w:rsid w:val="004E6B81"/>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328"/>
    <w:rsid w:val="004F34DE"/>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877"/>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98B"/>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84"/>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785"/>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4F85"/>
    <w:rsid w:val="005650BC"/>
    <w:rsid w:val="005650ED"/>
    <w:rsid w:val="005655FD"/>
    <w:rsid w:val="00565869"/>
    <w:rsid w:val="00567415"/>
    <w:rsid w:val="0056751F"/>
    <w:rsid w:val="00567610"/>
    <w:rsid w:val="00570342"/>
    <w:rsid w:val="00570CFD"/>
    <w:rsid w:val="00570D9F"/>
    <w:rsid w:val="00571599"/>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3E6"/>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661"/>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0E27"/>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7E4"/>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22F"/>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46"/>
    <w:rsid w:val="005E1476"/>
    <w:rsid w:val="005E1737"/>
    <w:rsid w:val="005E28A5"/>
    <w:rsid w:val="005E2C24"/>
    <w:rsid w:val="005E2E4A"/>
    <w:rsid w:val="005E3073"/>
    <w:rsid w:val="005E316A"/>
    <w:rsid w:val="005E3A04"/>
    <w:rsid w:val="005E3D6F"/>
    <w:rsid w:val="005E4B83"/>
    <w:rsid w:val="005E5101"/>
    <w:rsid w:val="005E5678"/>
    <w:rsid w:val="005E5765"/>
    <w:rsid w:val="005E6425"/>
    <w:rsid w:val="005E6890"/>
    <w:rsid w:val="005E7088"/>
    <w:rsid w:val="005E72E8"/>
    <w:rsid w:val="005E7B07"/>
    <w:rsid w:val="005E7BD9"/>
    <w:rsid w:val="005E7C33"/>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02C"/>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A6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0EE2"/>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CF0"/>
    <w:rsid w:val="00634F56"/>
    <w:rsid w:val="00634FD5"/>
    <w:rsid w:val="0063520D"/>
    <w:rsid w:val="006352A6"/>
    <w:rsid w:val="0063530F"/>
    <w:rsid w:val="00635781"/>
    <w:rsid w:val="00635E4E"/>
    <w:rsid w:val="006362F9"/>
    <w:rsid w:val="00636310"/>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4F46"/>
    <w:rsid w:val="006450CB"/>
    <w:rsid w:val="00645C9F"/>
    <w:rsid w:val="00645F73"/>
    <w:rsid w:val="00646305"/>
    <w:rsid w:val="00646353"/>
    <w:rsid w:val="0064670A"/>
    <w:rsid w:val="00646864"/>
    <w:rsid w:val="00646A6C"/>
    <w:rsid w:val="00646ACD"/>
    <w:rsid w:val="006475E6"/>
    <w:rsid w:val="006475FB"/>
    <w:rsid w:val="00647E22"/>
    <w:rsid w:val="00650004"/>
    <w:rsid w:val="006508B9"/>
    <w:rsid w:val="00650B2E"/>
    <w:rsid w:val="00650CA1"/>
    <w:rsid w:val="006511FC"/>
    <w:rsid w:val="0065143C"/>
    <w:rsid w:val="00651854"/>
    <w:rsid w:val="00652026"/>
    <w:rsid w:val="00652578"/>
    <w:rsid w:val="00652B9A"/>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E5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54B"/>
    <w:rsid w:val="006718B0"/>
    <w:rsid w:val="00671977"/>
    <w:rsid w:val="006719E0"/>
    <w:rsid w:val="00671F92"/>
    <w:rsid w:val="0067269D"/>
    <w:rsid w:val="00672988"/>
    <w:rsid w:val="00672BFA"/>
    <w:rsid w:val="00672C64"/>
    <w:rsid w:val="006731BB"/>
    <w:rsid w:val="006735C6"/>
    <w:rsid w:val="00673911"/>
    <w:rsid w:val="00673ADA"/>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0CE"/>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807"/>
    <w:rsid w:val="00690E2E"/>
    <w:rsid w:val="00691365"/>
    <w:rsid w:val="006915D7"/>
    <w:rsid w:val="00691912"/>
    <w:rsid w:val="00691E9F"/>
    <w:rsid w:val="00691FF1"/>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DFD"/>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7B0"/>
    <w:rsid w:val="006A4856"/>
    <w:rsid w:val="006A53D0"/>
    <w:rsid w:val="006A5474"/>
    <w:rsid w:val="006A564B"/>
    <w:rsid w:val="006A585F"/>
    <w:rsid w:val="006A5D15"/>
    <w:rsid w:val="006A6EB1"/>
    <w:rsid w:val="006B01C8"/>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46F"/>
    <w:rsid w:val="006C1DED"/>
    <w:rsid w:val="006C21AE"/>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C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4E2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4"/>
    <w:rsid w:val="00716336"/>
    <w:rsid w:val="00716AA6"/>
    <w:rsid w:val="0071705B"/>
    <w:rsid w:val="007174F6"/>
    <w:rsid w:val="00717A7A"/>
    <w:rsid w:val="00717B1C"/>
    <w:rsid w:val="00720505"/>
    <w:rsid w:val="00720B25"/>
    <w:rsid w:val="007210D8"/>
    <w:rsid w:val="00722331"/>
    <w:rsid w:val="0072247E"/>
    <w:rsid w:val="0072248A"/>
    <w:rsid w:val="00722787"/>
    <w:rsid w:val="0072344C"/>
    <w:rsid w:val="007236A3"/>
    <w:rsid w:val="007239B6"/>
    <w:rsid w:val="00723BD9"/>
    <w:rsid w:val="00723F69"/>
    <w:rsid w:val="00724792"/>
    <w:rsid w:val="007247C7"/>
    <w:rsid w:val="0072490A"/>
    <w:rsid w:val="00724B64"/>
    <w:rsid w:val="0072517D"/>
    <w:rsid w:val="00725780"/>
    <w:rsid w:val="007257A0"/>
    <w:rsid w:val="0072586C"/>
    <w:rsid w:val="0072597F"/>
    <w:rsid w:val="00725FB1"/>
    <w:rsid w:val="007261B6"/>
    <w:rsid w:val="0072656F"/>
    <w:rsid w:val="00726878"/>
    <w:rsid w:val="00726A86"/>
    <w:rsid w:val="00726AA2"/>
    <w:rsid w:val="0072741A"/>
    <w:rsid w:val="0073067D"/>
    <w:rsid w:val="00730EE2"/>
    <w:rsid w:val="00730F82"/>
    <w:rsid w:val="0073124A"/>
    <w:rsid w:val="00731363"/>
    <w:rsid w:val="00731409"/>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188B"/>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17B"/>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09D"/>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1EB1"/>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070"/>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C33"/>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52B"/>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02"/>
    <w:rsid w:val="008278B6"/>
    <w:rsid w:val="0082792B"/>
    <w:rsid w:val="00827BB8"/>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3B"/>
    <w:rsid w:val="00835794"/>
    <w:rsid w:val="008359EB"/>
    <w:rsid w:val="00835CAC"/>
    <w:rsid w:val="00835CD4"/>
    <w:rsid w:val="00835FFA"/>
    <w:rsid w:val="008361BB"/>
    <w:rsid w:val="0083659A"/>
    <w:rsid w:val="00836AA7"/>
    <w:rsid w:val="00836B7A"/>
    <w:rsid w:val="008379AF"/>
    <w:rsid w:val="00837B90"/>
    <w:rsid w:val="00837E19"/>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6A3D"/>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3C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578C6"/>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5DF"/>
    <w:rsid w:val="008659FB"/>
    <w:rsid w:val="00865A4D"/>
    <w:rsid w:val="00865C81"/>
    <w:rsid w:val="0086709D"/>
    <w:rsid w:val="00867651"/>
    <w:rsid w:val="00867664"/>
    <w:rsid w:val="00867B5A"/>
    <w:rsid w:val="00870147"/>
    <w:rsid w:val="00870E8C"/>
    <w:rsid w:val="008719E1"/>
    <w:rsid w:val="00871B40"/>
    <w:rsid w:val="00872089"/>
    <w:rsid w:val="00872959"/>
    <w:rsid w:val="00872A3B"/>
    <w:rsid w:val="00872B11"/>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D18"/>
    <w:rsid w:val="00877FBF"/>
    <w:rsid w:val="008804F3"/>
    <w:rsid w:val="00880798"/>
    <w:rsid w:val="00880BBB"/>
    <w:rsid w:val="00880EDF"/>
    <w:rsid w:val="008811FD"/>
    <w:rsid w:val="0088137C"/>
    <w:rsid w:val="008819B6"/>
    <w:rsid w:val="00881D7A"/>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4CEA"/>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468"/>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190"/>
    <w:rsid w:val="008E42CE"/>
    <w:rsid w:val="008E42F4"/>
    <w:rsid w:val="008E4333"/>
    <w:rsid w:val="008E4696"/>
    <w:rsid w:val="008E4A31"/>
    <w:rsid w:val="008E5657"/>
    <w:rsid w:val="008E5E51"/>
    <w:rsid w:val="008E6302"/>
    <w:rsid w:val="008E6CA0"/>
    <w:rsid w:val="008E72D4"/>
    <w:rsid w:val="008E7643"/>
    <w:rsid w:val="008E7E3B"/>
    <w:rsid w:val="008F00DB"/>
    <w:rsid w:val="008F00F1"/>
    <w:rsid w:val="008F03A0"/>
    <w:rsid w:val="008F0C49"/>
    <w:rsid w:val="008F1264"/>
    <w:rsid w:val="008F13F6"/>
    <w:rsid w:val="008F1669"/>
    <w:rsid w:val="008F16AF"/>
    <w:rsid w:val="008F18AA"/>
    <w:rsid w:val="008F1D8C"/>
    <w:rsid w:val="008F1F53"/>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43"/>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0F0C"/>
    <w:rsid w:val="0093123D"/>
    <w:rsid w:val="009327D2"/>
    <w:rsid w:val="00932FDB"/>
    <w:rsid w:val="00933040"/>
    <w:rsid w:val="009330E9"/>
    <w:rsid w:val="009333E1"/>
    <w:rsid w:val="00933CB8"/>
    <w:rsid w:val="00933ED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0B8"/>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046"/>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30"/>
    <w:rsid w:val="0098289D"/>
    <w:rsid w:val="0098352E"/>
    <w:rsid w:val="009835E0"/>
    <w:rsid w:val="0098394A"/>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1F4"/>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8E9"/>
    <w:rsid w:val="009B0DEE"/>
    <w:rsid w:val="009B1335"/>
    <w:rsid w:val="009B176D"/>
    <w:rsid w:val="009B18DA"/>
    <w:rsid w:val="009B1E47"/>
    <w:rsid w:val="009B2CED"/>
    <w:rsid w:val="009B3054"/>
    <w:rsid w:val="009B335D"/>
    <w:rsid w:val="009B36B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B1F"/>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6D3"/>
    <w:rsid w:val="009D3A5F"/>
    <w:rsid w:val="009D3FC3"/>
    <w:rsid w:val="009D4392"/>
    <w:rsid w:val="009D45BD"/>
    <w:rsid w:val="009D493C"/>
    <w:rsid w:val="009D4DE0"/>
    <w:rsid w:val="009D4DEF"/>
    <w:rsid w:val="009D4F88"/>
    <w:rsid w:val="009D5193"/>
    <w:rsid w:val="009D5C32"/>
    <w:rsid w:val="009D5C56"/>
    <w:rsid w:val="009D6472"/>
    <w:rsid w:val="009D6AD6"/>
    <w:rsid w:val="009D6BEB"/>
    <w:rsid w:val="009D732D"/>
    <w:rsid w:val="009D79F4"/>
    <w:rsid w:val="009D7D19"/>
    <w:rsid w:val="009E07E2"/>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0D0"/>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B59"/>
    <w:rsid w:val="00A25F05"/>
    <w:rsid w:val="00A26491"/>
    <w:rsid w:val="00A2731B"/>
    <w:rsid w:val="00A27C49"/>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37CA4"/>
    <w:rsid w:val="00A4015F"/>
    <w:rsid w:val="00A4027D"/>
    <w:rsid w:val="00A40620"/>
    <w:rsid w:val="00A40FB7"/>
    <w:rsid w:val="00A418E3"/>
    <w:rsid w:val="00A41F1A"/>
    <w:rsid w:val="00A422FD"/>
    <w:rsid w:val="00A42415"/>
    <w:rsid w:val="00A429D7"/>
    <w:rsid w:val="00A42A85"/>
    <w:rsid w:val="00A42D07"/>
    <w:rsid w:val="00A42ED4"/>
    <w:rsid w:val="00A431FD"/>
    <w:rsid w:val="00A43742"/>
    <w:rsid w:val="00A43DB3"/>
    <w:rsid w:val="00A44769"/>
    <w:rsid w:val="00A448EC"/>
    <w:rsid w:val="00A449D9"/>
    <w:rsid w:val="00A44B43"/>
    <w:rsid w:val="00A4503E"/>
    <w:rsid w:val="00A450C0"/>
    <w:rsid w:val="00A45468"/>
    <w:rsid w:val="00A45484"/>
    <w:rsid w:val="00A4595A"/>
    <w:rsid w:val="00A45F16"/>
    <w:rsid w:val="00A4601D"/>
    <w:rsid w:val="00A46CEC"/>
    <w:rsid w:val="00A46DE2"/>
    <w:rsid w:val="00A471A8"/>
    <w:rsid w:val="00A4791B"/>
    <w:rsid w:val="00A47B78"/>
    <w:rsid w:val="00A50161"/>
    <w:rsid w:val="00A5040D"/>
    <w:rsid w:val="00A50540"/>
    <w:rsid w:val="00A505F7"/>
    <w:rsid w:val="00A50A48"/>
    <w:rsid w:val="00A50DDA"/>
    <w:rsid w:val="00A5103E"/>
    <w:rsid w:val="00A51180"/>
    <w:rsid w:val="00A51242"/>
    <w:rsid w:val="00A51522"/>
    <w:rsid w:val="00A5156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374"/>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6EEE"/>
    <w:rsid w:val="00A87598"/>
    <w:rsid w:val="00A875F7"/>
    <w:rsid w:val="00A87B04"/>
    <w:rsid w:val="00A910F6"/>
    <w:rsid w:val="00A911A0"/>
    <w:rsid w:val="00A91244"/>
    <w:rsid w:val="00A91774"/>
    <w:rsid w:val="00A91A00"/>
    <w:rsid w:val="00A91B19"/>
    <w:rsid w:val="00A91C7F"/>
    <w:rsid w:val="00A92066"/>
    <w:rsid w:val="00A92179"/>
    <w:rsid w:val="00A92776"/>
    <w:rsid w:val="00A93145"/>
    <w:rsid w:val="00A93181"/>
    <w:rsid w:val="00A9380F"/>
    <w:rsid w:val="00A938E6"/>
    <w:rsid w:val="00A93CCF"/>
    <w:rsid w:val="00A9416B"/>
    <w:rsid w:val="00A94523"/>
    <w:rsid w:val="00A94B5A"/>
    <w:rsid w:val="00A94B8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8BD"/>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5BC"/>
    <w:rsid w:val="00AC4B05"/>
    <w:rsid w:val="00AC60B4"/>
    <w:rsid w:val="00AC610E"/>
    <w:rsid w:val="00AC61A4"/>
    <w:rsid w:val="00AC62CB"/>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9B5"/>
    <w:rsid w:val="00AD3CAD"/>
    <w:rsid w:val="00AD4158"/>
    <w:rsid w:val="00AD432E"/>
    <w:rsid w:val="00AD43B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0E6A"/>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48E"/>
    <w:rsid w:val="00AE7599"/>
    <w:rsid w:val="00AE78D1"/>
    <w:rsid w:val="00AE7DA4"/>
    <w:rsid w:val="00AE7EF0"/>
    <w:rsid w:val="00AE7F89"/>
    <w:rsid w:val="00AE7FFC"/>
    <w:rsid w:val="00AF02E6"/>
    <w:rsid w:val="00AF02F2"/>
    <w:rsid w:val="00AF0410"/>
    <w:rsid w:val="00AF06BF"/>
    <w:rsid w:val="00AF0E5F"/>
    <w:rsid w:val="00AF0FE6"/>
    <w:rsid w:val="00AF16A6"/>
    <w:rsid w:val="00AF16F2"/>
    <w:rsid w:val="00AF19C3"/>
    <w:rsid w:val="00AF1D50"/>
    <w:rsid w:val="00AF2229"/>
    <w:rsid w:val="00AF28B9"/>
    <w:rsid w:val="00AF2D54"/>
    <w:rsid w:val="00AF2F3C"/>
    <w:rsid w:val="00AF3458"/>
    <w:rsid w:val="00AF3834"/>
    <w:rsid w:val="00AF3F5E"/>
    <w:rsid w:val="00AF3F7B"/>
    <w:rsid w:val="00AF42B4"/>
    <w:rsid w:val="00AF4B8A"/>
    <w:rsid w:val="00AF4F1B"/>
    <w:rsid w:val="00AF50AA"/>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E50"/>
    <w:rsid w:val="00B04F3D"/>
    <w:rsid w:val="00B05702"/>
    <w:rsid w:val="00B05D0C"/>
    <w:rsid w:val="00B0627C"/>
    <w:rsid w:val="00B069A7"/>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97E"/>
    <w:rsid w:val="00B34E63"/>
    <w:rsid w:val="00B3536E"/>
    <w:rsid w:val="00B35497"/>
    <w:rsid w:val="00B35DA4"/>
    <w:rsid w:val="00B36543"/>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745"/>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9AC"/>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9B8"/>
    <w:rsid w:val="00BB2DE2"/>
    <w:rsid w:val="00BB2F36"/>
    <w:rsid w:val="00BB3097"/>
    <w:rsid w:val="00BB3432"/>
    <w:rsid w:val="00BB38F5"/>
    <w:rsid w:val="00BB3E2B"/>
    <w:rsid w:val="00BB3F2B"/>
    <w:rsid w:val="00BB4244"/>
    <w:rsid w:val="00BB492C"/>
    <w:rsid w:val="00BB50F2"/>
    <w:rsid w:val="00BB53DA"/>
    <w:rsid w:val="00BB58A2"/>
    <w:rsid w:val="00BB5D1C"/>
    <w:rsid w:val="00BB6304"/>
    <w:rsid w:val="00BB6552"/>
    <w:rsid w:val="00BB65E0"/>
    <w:rsid w:val="00BB6826"/>
    <w:rsid w:val="00BB6951"/>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9E4"/>
    <w:rsid w:val="00BC6B27"/>
    <w:rsid w:val="00BC6E00"/>
    <w:rsid w:val="00BC714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19"/>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8C7"/>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B0C"/>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5D0F"/>
    <w:rsid w:val="00C26688"/>
    <w:rsid w:val="00C26838"/>
    <w:rsid w:val="00C26F92"/>
    <w:rsid w:val="00C27170"/>
    <w:rsid w:val="00C2720D"/>
    <w:rsid w:val="00C272E8"/>
    <w:rsid w:val="00C2749F"/>
    <w:rsid w:val="00C2768A"/>
    <w:rsid w:val="00C279A5"/>
    <w:rsid w:val="00C27AC7"/>
    <w:rsid w:val="00C27AF2"/>
    <w:rsid w:val="00C27B98"/>
    <w:rsid w:val="00C27D28"/>
    <w:rsid w:val="00C27D97"/>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2"/>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82"/>
    <w:rsid w:val="00C520B1"/>
    <w:rsid w:val="00C522D6"/>
    <w:rsid w:val="00C52C52"/>
    <w:rsid w:val="00C5360C"/>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4A24"/>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02D"/>
    <w:rsid w:val="00C9553C"/>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54BA"/>
    <w:rsid w:val="00CB608F"/>
    <w:rsid w:val="00CB6795"/>
    <w:rsid w:val="00CB6D3E"/>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0EF0"/>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0891"/>
    <w:rsid w:val="00CF0E41"/>
    <w:rsid w:val="00CF14D2"/>
    <w:rsid w:val="00CF1875"/>
    <w:rsid w:val="00CF1924"/>
    <w:rsid w:val="00CF1D08"/>
    <w:rsid w:val="00CF2483"/>
    <w:rsid w:val="00CF24E2"/>
    <w:rsid w:val="00CF2B73"/>
    <w:rsid w:val="00CF2BD9"/>
    <w:rsid w:val="00CF2F8E"/>
    <w:rsid w:val="00CF2FC7"/>
    <w:rsid w:val="00CF393D"/>
    <w:rsid w:val="00CF394E"/>
    <w:rsid w:val="00CF4395"/>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276"/>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11"/>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0FCB"/>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28F"/>
    <w:rsid w:val="00D4537D"/>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0CB0"/>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1E8A"/>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42A"/>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CCD"/>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3EA7"/>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96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5A5A"/>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29C"/>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08E"/>
    <w:rsid w:val="00E112F2"/>
    <w:rsid w:val="00E1185B"/>
    <w:rsid w:val="00E118C5"/>
    <w:rsid w:val="00E11D7A"/>
    <w:rsid w:val="00E11EEB"/>
    <w:rsid w:val="00E1213C"/>
    <w:rsid w:val="00E128F2"/>
    <w:rsid w:val="00E12A25"/>
    <w:rsid w:val="00E13E5A"/>
    <w:rsid w:val="00E13EE4"/>
    <w:rsid w:val="00E14891"/>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6B4"/>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295B"/>
    <w:rsid w:val="00E4344F"/>
    <w:rsid w:val="00E43741"/>
    <w:rsid w:val="00E4387D"/>
    <w:rsid w:val="00E4450A"/>
    <w:rsid w:val="00E44906"/>
    <w:rsid w:val="00E44F5D"/>
    <w:rsid w:val="00E44FDB"/>
    <w:rsid w:val="00E45AD9"/>
    <w:rsid w:val="00E45C77"/>
    <w:rsid w:val="00E4608B"/>
    <w:rsid w:val="00E46C9B"/>
    <w:rsid w:val="00E46D7F"/>
    <w:rsid w:val="00E47406"/>
    <w:rsid w:val="00E47536"/>
    <w:rsid w:val="00E47CFB"/>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1F6"/>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5DFD"/>
    <w:rsid w:val="00E66CD8"/>
    <w:rsid w:val="00E66D1C"/>
    <w:rsid w:val="00E66FB9"/>
    <w:rsid w:val="00E67802"/>
    <w:rsid w:val="00E67ABC"/>
    <w:rsid w:val="00E67B64"/>
    <w:rsid w:val="00E67EE5"/>
    <w:rsid w:val="00E7013A"/>
    <w:rsid w:val="00E70A50"/>
    <w:rsid w:val="00E70C79"/>
    <w:rsid w:val="00E70E4E"/>
    <w:rsid w:val="00E719D5"/>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999"/>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278"/>
    <w:rsid w:val="00E913C2"/>
    <w:rsid w:val="00E919AC"/>
    <w:rsid w:val="00E91A38"/>
    <w:rsid w:val="00E91EDB"/>
    <w:rsid w:val="00E927FA"/>
    <w:rsid w:val="00E92B0E"/>
    <w:rsid w:val="00E92B60"/>
    <w:rsid w:val="00E92C92"/>
    <w:rsid w:val="00E9321C"/>
    <w:rsid w:val="00E93499"/>
    <w:rsid w:val="00E93947"/>
    <w:rsid w:val="00E93CB3"/>
    <w:rsid w:val="00E946A6"/>
    <w:rsid w:val="00E947E4"/>
    <w:rsid w:val="00E9480A"/>
    <w:rsid w:val="00E94A86"/>
    <w:rsid w:val="00E95CFF"/>
    <w:rsid w:val="00E95D9D"/>
    <w:rsid w:val="00E95EB5"/>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52A"/>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614"/>
    <w:rsid w:val="00ED27C3"/>
    <w:rsid w:val="00ED2ACA"/>
    <w:rsid w:val="00ED2AE2"/>
    <w:rsid w:val="00ED2C5A"/>
    <w:rsid w:val="00ED2FB4"/>
    <w:rsid w:val="00ED33AE"/>
    <w:rsid w:val="00ED344C"/>
    <w:rsid w:val="00ED3775"/>
    <w:rsid w:val="00ED3894"/>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60"/>
    <w:rsid w:val="00EE27EE"/>
    <w:rsid w:val="00EE2A61"/>
    <w:rsid w:val="00EE304A"/>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AEB"/>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12B7"/>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97D"/>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4B"/>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681"/>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1AEA"/>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6B8"/>
    <w:rsid w:val="00F91DDA"/>
    <w:rsid w:val="00F92533"/>
    <w:rsid w:val="00F9258B"/>
    <w:rsid w:val="00F92F9E"/>
    <w:rsid w:val="00F93429"/>
    <w:rsid w:val="00F9397A"/>
    <w:rsid w:val="00F93A37"/>
    <w:rsid w:val="00F93D1F"/>
    <w:rsid w:val="00F94182"/>
    <w:rsid w:val="00F9431F"/>
    <w:rsid w:val="00F944D9"/>
    <w:rsid w:val="00F947B9"/>
    <w:rsid w:val="00F94986"/>
    <w:rsid w:val="00F94A02"/>
    <w:rsid w:val="00F94A3B"/>
    <w:rsid w:val="00F94AB1"/>
    <w:rsid w:val="00F94DB3"/>
    <w:rsid w:val="00F956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09D2"/>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2FE2"/>
    <w:rsid w:val="00FC3AEE"/>
    <w:rsid w:val="00FC4120"/>
    <w:rsid w:val="00FC4FE5"/>
    <w:rsid w:val="00FC5410"/>
    <w:rsid w:val="00FC605C"/>
    <w:rsid w:val="00FC6238"/>
    <w:rsid w:val="00FC7951"/>
    <w:rsid w:val="00FC7EAE"/>
    <w:rsid w:val="00FC7F29"/>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14FC"/>
    <w:rsid w:val="00FE2398"/>
    <w:rsid w:val="00FE2F5E"/>
    <w:rsid w:val="00FE37EC"/>
    <w:rsid w:val="00FE3EAD"/>
    <w:rsid w:val="00FE4ECB"/>
    <w:rsid w:val="00FE515A"/>
    <w:rsid w:val="00FE5421"/>
    <w:rsid w:val="00FE54CA"/>
    <w:rsid w:val="00FE5624"/>
    <w:rsid w:val="00FE586C"/>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597"/>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C45BC"/>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リスト段落,numbered,リスト段落1"/>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AC45BC"/>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customStyle="1" w:styleId="Mention1">
    <w:name w:val="Mention1"/>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61AF2"/>
    <w:rPr>
      <w:rFonts w:eastAsiaTheme="minorEastAsia"/>
      <w:lang w:val="en-GB" w:eastAsia="en-GB"/>
    </w:rPr>
  </w:style>
  <w:style w:type="character" w:customStyle="1" w:styleId="B2Char">
    <w:name w:val="B2 Char"/>
    <w:link w:val="B2"/>
    <w:qFormat/>
    <w:rsid w:val="00061AF2"/>
    <w:rPr>
      <w:rFonts w:ascii="Times New Roman" w:hAnsi="Times New Roman"/>
      <w:lang w:val="en-GB"/>
    </w:rPr>
  </w:style>
  <w:style w:type="character" w:customStyle="1" w:styleId="Heading5Char">
    <w:name w:val="Heading 5 Char"/>
    <w:basedOn w:val="DefaultParagraphFont"/>
    <w:link w:val="Heading5"/>
    <w:rsid w:val="002215B9"/>
    <w:rPr>
      <w:rFonts w:ascii="Arial" w:hAnsi="Arial"/>
      <w:sz w:val="22"/>
      <w:lang w:val="en-GB"/>
    </w:rPr>
  </w:style>
  <w:style w:type="character" w:customStyle="1" w:styleId="Heading3Char">
    <w:name w:val="Heading 3 Char"/>
    <w:aliases w:val="Heading 3 3GPP Char"/>
    <w:basedOn w:val="DefaultParagraphFont"/>
    <w:link w:val="Heading3"/>
    <w:rsid w:val="008E72D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0176157">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0.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285CB9C7-C026-4235-BF85-EDCBDDA0511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39</TotalTime>
  <Pages>26</Pages>
  <Words>13911</Words>
  <Characters>79299</Characters>
  <Application>Microsoft Office Word</Application>
  <DocSecurity>0</DocSecurity>
  <Lines>660</Lines>
  <Paragraphs>186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R1-2504852</vt:lpstr>
      <vt:lpstr/>
    </vt:vector>
  </TitlesOfParts>
  <Company>Nokia &amp; NSN</Company>
  <LinksUpToDate>false</LinksUpToDate>
  <CharactersWithSpaces>93024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R1-2504879</dc:title>
  <dc:subject/>
  <dc:creator>Mohammed Al-Imari</dc:creator>
  <cp:keywords/>
  <dc:description/>
  <cp:lastModifiedBy>Mohammed Al-Imari</cp:lastModifiedBy>
  <cp:revision>12</cp:revision>
  <cp:lastPrinted>2022-04-20T08:29:00Z</cp:lastPrinted>
  <dcterms:created xsi:type="dcterms:W3CDTF">2025-05-22T08:42:00Z</dcterms:created>
  <dcterms:modified xsi:type="dcterms:W3CDTF">2025-05-22T10:26:00Z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y fmtid="{D5CDD505-2E9C-101B-9397-08002B2CF9AE}" pid="16" name="ClassificationContentMarkingFooterShapeIds">
    <vt:lpwstr>50b39e7e,7d7efb22,1f0bbc42</vt:lpwstr>
  </property>
  <property fmtid="{D5CDD505-2E9C-101B-9397-08002B2CF9AE}" pid="17" name="ClassificationContentMarkingFooterFontProps">
    <vt:lpwstr>#000000,7,Calibri</vt:lpwstr>
  </property>
  <property fmtid="{D5CDD505-2E9C-101B-9397-08002B2CF9AE}" pid="18" name="ClassificationContentMarkingFooterText">
    <vt:lpwstr>C2 General</vt:lpwstr>
  </property>
  <property fmtid="{D5CDD505-2E9C-101B-9397-08002B2CF9AE}" pid="19" name="MSIP_Label_0359f705-2ba0-454b-9cfc-6ce5bcaac040_Enabled">
    <vt:lpwstr>true</vt:lpwstr>
  </property>
  <property fmtid="{D5CDD505-2E9C-101B-9397-08002B2CF9AE}" pid="20" name="MSIP_Label_0359f705-2ba0-454b-9cfc-6ce5bcaac040_SetDate">
    <vt:lpwstr>2025-05-19T07:44:53Z</vt:lpwstr>
  </property>
  <property fmtid="{D5CDD505-2E9C-101B-9397-08002B2CF9AE}" pid="21" name="MSIP_Label_0359f705-2ba0-454b-9cfc-6ce5bcaac040_Method">
    <vt:lpwstr>Standard</vt:lpwstr>
  </property>
  <property fmtid="{D5CDD505-2E9C-101B-9397-08002B2CF9AE}" pid="22" name="MSIP_Label_0359f705-2ba0-454b-9cfc-6ce5bcaac040_Name">
    <vt:lpwstr>0359f705-2ba0-454b-9cfc-6ce5bcaac040</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ActionId">
    <vt:lpwstr>b3470f74-7b64-47f5-9886-6ad6bae2936a</vt:lpwstr>
  </property>
  <property fmtid="{D5CDD505-2E9C-101B-9397-08002B2CF9AE}" pid="25" name="MSIP_Label_0359f705-2ba0-454b-9cfc-6ce5bcaac040_ContentBits">
    <vt:lpwstr>2</vt:lpwstr>
  </property>
  <property fmtid="{D5CDD505-2E9C-101B-9397-08002B2CF9AE}" pid="26" name="MSIP_Label_0359f705-2ba0-454b-9cfc-6ce5bcaac040_Tag">
    <vt:lpwstr>10, 3, 0, 1</vt:lpwstr>
  </property>
  <property fmtid="{D5CDD505-2E9C-101B-9397-08002B2CF9AE}" pid="27" name="CWM877e683034c711f080004b3800004b38">
    <vt:lpwstr>CWMALeYOZnFuWuQqldZ1hXpnST686dEICdeb/J1B8YyHGGgh4bo7Dy7WUqNI21nPqgo1AZAed7A+CzfC8Ye2H/M0Q==</vt:lpwstr>
  </property>
</Properties>
</file>