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6D836731" w:rsidR="002358E8" w:rsidRPr="00967CFB" w:rsidRDefault="002358E8" w:rsidP="00007420">
      <w:pPr>
        <w:tabs>
          <w:tab w:val="center" w:pos="4536"/>
          <w:tab w:val="right" w:pos="7938"/>
          <w:tab w:val="right" w:pos="9639"/>
        </w:tabs>
        <w:spacing w:before="120" w:after="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sidR="00560A4D">
        <w:rPr>
          <w:rFonts w:ascii="Arial" w:hAnsi="Arial" w:cs="Arial"/>
          <w:b/>
          <w:bCs/>
          <w:sz w:val="28"/>
        </w:rPr>
        <w:t>2</w:t>
      </w:r>
      <w:r w:rsidR="001A2186">
        <w:rPr>
          <w:rFonts w:ascii="Arial" w:hAnsi="Arial" w:cs="Arial"/>
          <w:b/>
          <w:bCs/>
          <w:sz w:val="28"/>
        </w:rPr>
        <w:t>1</w:t>
      </w:r>
      <w:r w:rsidR="00362A39">
        <w:rPr>
          <w:rFonts w:ascii="Arial" w:hAnsi="Arial" w:cs="Arial"/>
          <w:b/>
          <w:bCs/>
          <w:sz w:val="28"/>
        </w:rPr>
        <w:t xml:space="preserve">                            </w:t>
      </w:r>
      <w:r w:rsidR="00007420">
        <w:rPr>
          <w:rFonts w:ascii="Arial" w:hAnsi="Arial" w:cs="Arial"/>
          <w:b/>
          <w:bCs/>
          <w:sz w:val="28"/>
        </w:rPr>
        <w:t xml:space="preserve"> </w:t>
      </w:r>
      <w:r w:rsidR="001A2186">
        <w:rPr>
          <w:rFonts w:ascii="Arial" w:hAnsi="Arial" w:cs="Arial"/>
          <w:b/>
          <w:bCs/>
          <w:sz w:val="28"/>
        </w:rPr>
        <w:t xml:space="preserve">   </w:t>
      </w:r>
      <w:r w:rsidRPr="006E57A8">
        <w:rPr>
          <w:rFonts w:ascii="Arial" w:hAnsi="Arial" w:cs="Arial"/>
          <w:b/>
          <w:bCs/>
          <w:sz w:val="28"/>
        </w:rPr>
        <w:t>R1-</w:t>
      </w:r>
      <w:r w:rsidR="006A21CB" w:rsidRPr="006A21CB">
        <w:t xml:space="preserve"> </w:t>
      </w:r>
      <w:r w:rsidR="00227938" w:rsidRPr="00227938">
        <w:rPr>
          <w:rFonts w:ascii="Arial" w:hAnsi="Arial" w:cs="Arial"/>
          <w:b/>
          <w:bCs/>
          <w:sz w:val="28"/>
        </w:rPr>
        <w:t>2503880</w:t>
      </w:r>
    </w:p>
    <w:p w14:paraId="40DE3AD3" w14:textId="3488A6B6" w:rsidR="002358E8" w:rsidRPr="009513AC" w:rsidRDefault="00CE3821" w:rsidP="002358E8">
      <w:pPr>
        <w:tabs>
          <w:tab w:val="center" w:pos="4536"/>
          <w:tab w:val="right" w:pos="9072"/>
        </w:tabs>
        <w:spacing w:before="120" w:after="120"/>
        <w:rPr>
          <w:rFonts w:ascii="Arial" w:eastAsia="MS Mincho" w:hAnsi="Arial" w:cs="Arial"/>
          <w:b/>
          <w:bCs/>
          <w:sz w:val="28"/>
          <w:lang w:eastAsia="ja-JP"/>
        </w:rPr>
      </w:pPr>
      <w:r w:rsidRPr="008040C0">
        <w:rPr>
          <w:rFonts w:ascii="Arial" w:eastAsia="MS Mincho" w:hAnsi="Arial" w:cs="Arial"/>
          <w:b/>
          <w:bCs/>
          <w:sz w:val="28"/>
          <w:lang w:eastAsia="ja-JP"/>
        </w:rPr>
        <w:t xml:space="preserve">St Julian’s, Malta, </w:t>
      </w:r>
      <w:r w:rsidRPr="008040C0">
        <w:rPr>
          <w:rFonts w:ascii="Arial" w:eastAsia="MS Mincho" w:hAnsi="Arial" w:cs="Arial" w:hint="eastAsia"/>
          <w:b/>
          <w:bCs/>
          <w:sz w:val="28"/>
          <w:lang w:eastAsia="ja-JP"/>
        </w:rPr>
        <w:t xml:space="preserve">May </w:t>
      </w:r>
      <w:r w:rsidRPr="008040C0">
        <w:rPr>
          <w:rFonts w:ascii="Arial" w:eastAsia="MS Mincho" w:hAnsi="Arial" w:cs="Arial"/>
          <w:b/>
          <w:bCs/>
          <w:sz w:val="28"/>
          <w:lang w:eastAsia="ja-JP"/>
        </w:rPr>
        <w:t>19</w:t>
      </w:r>
      <w:r w:rsidRPr="008040C0">
        <w:rPr>
          <w:rFonts w:ascii="Arial" w:eastAsia="MS Mincho" w:hAnsi="Arial" w:cs="Arial" w:hint="eastAsia"/>
          <w:b/>
          <w:bCs/>
          <w:sz w:val="28"/>
          <w:vertAlign w:val="superscript"/>
          <w:lang w:eastAsia="ja-JP"/>
        </w:rPr>
        <w:t>th</w:t>
      </w:r>
      <w:r w:rsidRPr="008040C0">
        <w:rPr>
          <w:rFonts w:ascii="Arial" w:eastAsia="MS Mincho" w:hAnsi="Arial" w:cs="Arial"/>
          <w:b/>
          <w:bCs/>
          <w:sz w:val="28"/>
          <w:lang w:eastAsia="ja-JP"/>
        </w:rPr>
        <w:t xml:space="preserve"> – 23</w:t>
      </w:r>
      <w:r>
        <w:rPr>
          <w:rFonts w:ascii="Arial" w:eastAsia="MS Mincho" w:hAnsi="Arial" w:cs="Arial"/>
          <w:b/>
          <w:bCs/>
          <w:sz w:val="28"/>
          <w:vertAlign w:val="superscript"/>
          <w:lang w:eastAsia="ja-JP"/>
        </w:rPr>
        <w:t>rd</w:t>
      </w:r>
      <w:r w:rsidR="00DB354B" w:rsidRPr="00DB354B">
        <w:rPr>
          <w:rFonts w:ascii="Arial" w:eastAsia="MS Mincho" w:hAnsi="Arial" w:cs="Arial"/>
          <w:b/>
          <w:bCs/>
          <w:sz w:val="28"/>
          <w:lang w:eastAsia="ja-JP"/>
        </w:rPr>
        <w:t>, 2025</w:t>
      </w:r>
    </w:p>
    <w:bookmarkEnd w:id="0"/>
    <w:p w14:paraId="6B8DE4E4" w14:textId="77777777" w:rsidR="00682689" w:rsidRPr="002358E8" w:rsidRDefault="00682689" w:rsidP="00682689">
      <w:pPr>
        <w:spacing w:before="120" w:after="120"/>
        <w:rPr>
          <w:rFonts w:asciiTheme="majorHAnsi" w:hAnsiTheme="majorHAnsi" w:cstheme="majorHAnsi"/>
          <w:szCs w:val="20"/>
        </w:rPr>
      </w:pPr>
    </w:p>
    <w:p w14:paraId="3D92FBCF" w14:textId="0C0F6140" w:rsidR="00682689" w:rsidRPr="004F20B3" w:rsidDel="00167472"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sidDel="00167472">
        <w:rPr>
          <w:rFonts w:ascii="Arial" w:hAnsi="Arial" w:cs="Arial"/>
          <w:b/>
          <w:sz w:val="24"/>
          <w:szCs w:val="21"/>
        </w:rPr>
        <w:t>Agenda item:</w:t>
      </w:r>
      <w:r w:rsidRPr="004F20B3" w:rsidDel="00167472">
        <w:rPr>
          <w:rFonts w:ascii="Arial" w:hAnsi="Arial" w:cs="Arial"/>
          <w:b/>
          <w:sz w:val="24"/>
          <w:szCs w:val="21"/>
        </w:rPr>
        <w:tab/>
        <w:t>9.3.</w:t>
      </w:r>
      <w:r w:rsidR="00E77CC3" w:rsidRPr="004F20B3" w:rsidDel="00167472">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0940BE84" w:rsidR="00682689" w:rsidRPr="004F20B3" w:rsidRDefault="00682689" w:rsidP="00682689">
      <w:pPr>
        <w:tabs>
          <w:tab w:val="left" w:pos="1985"/>
          <w:tab w:val="left" w:pos="2835"/>
          <w:tab w:val="right" w:pos="9072"/>
          <w:tab w:val="right" w:pos="10206"/>
        </w:tabs>
        <w:spacing w:before="120" w:after="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w:t>
      </w:r>
      <w:r w:rsidR="00167472">
        <w:rPr>
          <w:rFonts w:ascii="Arial" w:hAnsi="Arial" w:cs="Arial" w:hint="eastAsia"/>
          <w:b/>
          <w:sz w:val="24"/>
          <w:szCs w:val="21"/>
        </w:rPr>
        <w:t>ec</w:t>
      </w:r>
      <w:r w:rsidR="00167472">
        <w:rPr>
          <w:rFonts w:ascii="Arial" w:hAnsi="Arial" w:cs="Arial"/>
          <w:b/>
          <w:sz w:val="24"/>
          <w:szCs w:val="21"/>
        </w:rPr>
        <w:t>ision</w:t>
      </w:r>
    </w:p>
    <w:bookmarkEnd w:id="1"/>
    <w:bookmarkEnd w:id="2"/>
    <w:p w14:paraId="73E0E096" w14:textId="77777777" w:rsidR="00144567" w:rsidRPr="00FC2242" w:rsidRDefault="00144567" w:rsidP="00144567">
      <w:pPr>
        <w:pBdr>
          <w:bottom w:val="single" w:sz="4" w:space="1" w:color="auto"/>
        </w:pBdr>
        <w:spacing w:before="120" w:after="120"/>
        <w:rPr>
          <w:rFonts w:asciiTheme="majorHAnsi" w:hAnsiTheme="majorHAnsi" w:cstheme="majorHAnsi"/>
        </w:rPr>
      </w:pPr>
    </w:p>
    <w:p w14:paraId="1514D23B" w14:textId="1CF11CDE" w:rsidR="00144567" w:rsidRPr="004F20B3" w:rsidRDefault="00144567" w:rsidP="00144567">
      <w:pPr>
        <w:pStyle w:val="1"/>
        <w:spacing w:before="120" w:after="120"/>
        <w:ind w:left="244" w:hanging="244"/>
        <w:rPr>
          <w:rFonts w:cs="Arial"/>
          <w:sz w:val="28"/>
          <w:szCs w:val="40"/>
        </w:rPr>
      </w:pPr>
      <w:r w:rsidRPr="004F20B3">
        <w:rPr>
          <w:rFonts w:cs="Arial"/>
          <w:sz w:val="28"/>
          <w:szCs w:val="40"/>
        </w:rPr>
        <w:t>Introduction</w:t>
      </w:r>
    </w:p>
    <w:p w14:paraId="54C435CA" w14:textId="0E16F3C5" w:rsidR="007C7282" w:rsidRPr="007C7282" w:rsidRDefault="00B60F05" w:rsidP="004D7FE3">
      <w:pPr>
        <w:spacing w:before="120" w:afterLines="50" w:after="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B55F20">
        <w:rPr>
          <w:rFonts w:asciiTheme="majorHAnsi" w:hAnsiTheme="majorHAnsi" w:cstheme="majorHAnsi"/>
        </w:rPr>
        <w:t>20</w:t>
      </w:r>
      <w:r w:rsidR="00FA6AF7">
        <w:rPr>
          <w:rFonts w:asciiTheme="majorHAnsi" w:hAnsiTheme="majorHAnsi" w:cstheme="majorHAnsi"/>
        </w:rPr>
        <w:t>bis</w:t>
      </w:r>
      <w:r w:rsidR="007C7282">
        <w:rPr>
          <w:rFonts w:asciiTheme="majorHAnsi" w:hAnsiTheme="majorHAnsi" w:cstheme="majorHAnsi"/>
        </w:rPr>
        <w:t xml:space="preserve"> meeting</w:t>
      </w:r>
      <w:r w:rsidRPr="00FC2242">
        <w:rPr>
          <w:rFonts w:asciiTheme="majorHAnsi" w:hAnsiTheme="majorHAnsi" w:cstheme="majorHAnsi"/>
        </w:rPr>
        <w:t xml:space="preserve">, </w:t>
      </w:r>
      <w:r w:rsidR="00582134">
        <w:rPr>
          <w:rFonts w:asciiTheme="majorHAnsi" w:eastAsiaTheme="minorEastAsia" w:hAnsiTheme="majorHAnsi" w:cstheme="majorHAnsi" w:hint="eastAsia"/>
        </w:rPr>
        <w:t xml:space="preserve">random access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w:t>
      </w:r>
      <w:r w:rsidR="0040021E">
        <w:rPr>
          <w:rFonts w:asciiTheme="majorHAnsi" w:eastAsiaTheme="minorEastAsia" w:hAnsiTheme="majorHAnsi" w:cstheme="majorHAnsi"/>
        </w:rPr>
        <w:t>s</w:t>
      </w:r>
      <w:r w:rsidR="007C7282">
        <w:rPr>
          <w:rFonts w:asciiTheme="majorHAnsi" w:eastAsiaTheme="minorEastAsia" w:hAnsiTheme="majorHAnsi" w:cstheme="majorHAnsi"/>
        </w:rPr>
        <w:t xml:space="preserve"> were achieved</w:t>
      </w:r>
      <w:r w:rsidR="00642467">
        <w:rPr>
          <w:rFonts w:asciiTheme="majorHAnsi" w:eastAsiaTheme="minorEastAsia" w:hAnsiTheme="majorHAnsi" w:cstheme="majorHAnsi"/>
        </w:rPr>
        <w:t xml:space="preserve"> </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382918">
        <w:rPr>
          <w:rFonts w:asciiTheme="majorHAnsi" w:eastAsiaTheme="minorEastAsia" w:hAnsiTheme="majorHAnsi" w:cstheme="majorHAnsi"/>
        </w:rPr>
        <w:instrText xml:space="preserve"> \* MERGEFORMAT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r w:rsidR="00167472">
        <w:rPr>
          <w:rFonts w:asciiTheme="majorHAnsi" w:eastAsiaTheme="minorEastAsia" w:hAnsiTheme="majorHAnsi" w:cstheme="majorHAnsi" w:hint="eastAsia"/>
        </w:rPr>
        <w:t>.</w:t>
      </w:r>
    </w:p>
    <w:tbl>
      <w:tblPr>
        <w:tblStyle w:val="afffffb"/>
        <w:tblW w:w="5000" w:type="pct"/>
        <w:tblLook w:val="04A0" w:firstRow="1" w:lastRow="0" w:firstColumn="1" w:lastColumn="0" w:noHBand="0" w:noVBand="1"/>
      </w:tblPr>
      <w:tblGrid>
        <w:gridCol w:w="9628"/>
      </w:tblGrid>
      <w:tr w:rsidR="006C6BAA" w14:paraId="7A8607B4" w14:textId="77777777" w:rsidTr="00016FCF">
        <w:tc>
          <w:tcPr>
            <w:tcW w:w="5000" w:type="pct"/>
          </w:tcPr>
          <w:p w14:paraId="3A04451C" w14:textId="03D45F0B" w:rsidR="004B7B63" w:rsidRPr="009B2130" w:rsidRDefault="004B7B63" w:rsidP="004B7B63">
            <w:pPr>
              <w:spacing w:before="120"/>
              <w:rPr>
                <w:rFonts w:asciiTheme="minorHAnsi" w:eastAsia="Batang" w:hAnsiTheme="minorHAnsi" w:cstheme="minorHAnsi"/>
                <w:b/>
                <w:bCs/>
                <w:sz w:val="20"/>
                <w:szCs w:val="20"/>
                <w:lang w:eastAsia="en-US"/>
              </w:rPr>
            </w:pPr>
            <w:r w:rsidRPr="009B2130">
              <w:rPr>
                <w:rFonts w:asciiTheme="minorHAnsi" w:eastAsia="Batang" w:hAnsiTheme="minorHAnsi" w:cstheme="minorHAnsi"/>
                <w:b/>
                <w:bCs/>
                <w:sz w:val="20"/>
                <w:szCs w:val="20"/>
                <w:lang w:eastAsia="en-US"/>
              </w:rPr>
              <w:t>Conclusion</w:t>
            </w:r>
          </w:p>
          <w:p w14:paraId="50DC131F" w14:textId="77777777" w:rsidR="004B7B63" w:rsidRPr="009B2130" w:rsidRDefault="004B7B63" w:rsidP="004B7B63">
            <w:pPr>
              <w:spacing w:beforeLines="0" w:before="0" w:after="180"/>
              <w:rPr>
                <w:rFonts w:asciiTheme="minorHAnsi" w:eastAsia="Batang" w:hAnsiTheme="minorHAnsi" w:cstheme="minorHAnsi"/>
                <w:bCs/>
                <w:iCs/>
                <w:sz w:val="20"/>
                <w:szCs w:val="20"/>
                <w:lang w:val="en-GB" w:eastAsia="en-US"/>
              </w:rPr>
            </w:pPr>
            <w:r w:rsidRPr="009B2130">
              <w:rPr>
                <w:rFonts w:asciiTheme="minorHAnsi" w:eastAsia="Batang" w:hAnsiTheme="minorHAnsi" w:cstheme="minorHAnsi"/>
                <w:bCs/>
                <w:sz w:val="20"/>
                <w:szCs w:val="20"/>
                <w:lang w:val="en-GB" w:eastAsia="en-US"/>
              </w:rPr>
              <w:t xml:space="preserve">For RACH configuration Option 1, there is no consensus in RAN1 to support </w:t>
            </w:r>
            <w:r w:rsidRPr="009B2130">
              <w:rPr>
                <w:rFonts w:asciiTheme="minorHAnsi" w:eastAsia="Batang" w:hAnsiTheme="minorHAnsi" w:cstheme="minorHAnsi"/>
                <w:bCs/>
                <w:iCs/>
                <w:sz w:val="20"/>
                <w:szCs w:val="20"/>
                <w:lang w:val="en-GB" w:eastAsia="en-US"/>
              </w:rPr>
              <w:t xml:space="preserve">separate </w:t>
            </w:r>
            <w:proofErr w:type="spellStart"/>
            <w:r w:rsidRPr="009B2130">
              <w:rPr>
                <w:rFonts w:asciiTheme="minorHAnsi" w:eastAsia="Batang" w:hAnsiTheme="minorHAnsi" w:cstheme="minorHAnsi"/>
                <w:bCs/>
                <w:i/>
                <w:sz w:val="20"/>
                <w:szCs w:val="20"/>
                <w:lang w:val="en-GB" w:eastAsia="en-US"/>
              </w:rPr>
              <w:t>ssb-SharedRO-MaskIndex</w:t>
            </w:r>
            <w:proofErr w:type="spellEnd"/>
            <w:r w:rsidRPr="009B2130">
              <w:rPr>
                <w:rFonts w:asciiTheme="minorHAnsi" w:eastAsia="Batang" w:hAnsiTheme="minorHAnsi" w:cstheme="minorHAnsi"/>
                <w:bCs/>
                <w:iCs/>
                <w:sz w:val="20"/>
                <w:szCs w:val="20"/>
                <w:lang w:val="en-GB" w:eastAsia="en-US"/>
              </w:rPr>
              <w:t xml:space="preserve"> configurations for Additional-ROs and Legacy-ROs under the same </w:t>
            </w:r>
            <w:proofErr w:type="spellStart"/>
            <w:r w:rsidRPr="009B2130">
              <w:rPr>
                <w:rFonts w:asciiTheme="minorHAnsi" w:eastAsia="Batang" w:hAnsiTheme="minorHAnsi" w:cstheme="minorHAnsi"/>
                <w:bCs/>
                <w:i/>
                <w:iCs/>
                <w:sz w:val="20"/>
                <w:szCs w:val="20"/>
                <w:lang w:val="en-GB" w:eastAsia="en-US"/>
              </w:rPr>
              <w:t>FeatureCombinationPreambles</w:t>
            </w:r>
            <w:proofErr w:type="spellEnd"/>
            <w:r w:rsidRPr="009B2130">
              <w:rPr>
                <w:rFonts w:asciiTheme="minorHAnsi" w:eastAsia="Batang" w:hAnsiTheme="minorHAnsi" w:cstheme="minorHAnsi"/>
                <w:bCs/>
                <w:i/>
                <w:iCs/>
                <w:sz w:val="20"/>
                <w:szCs w:val="20"/>
                <w:lang w:val="en-GB" w:eastAsia="en-US"/>
              </w:rPr>
              <w:t xml:space="preserve"> </w:t>
            </w:r>
            <w:r w:rsidRPr="009B2130">
              <w:rPr>
                <w:rFonts w:asciiTheme="minorHAnsi" w:eastAsia="Batang" w:hAnsiTheme="minorHAnsi" w:cstheme="minorHAnsi"/>
                <w:bCs/>
                <w:sz w:val="20"/>
                <w:szCs w:val="20"/>
                <w:lang w:val="en-GB" w:eastAsia="en-US"/>
              </w:rPr>
              <w:t xml:space="preserve">configuration and it’s up to RAN2 to decide whether to support separate </w:t>
            </w:r>
            <w:proofErr w:type="spellStart"/>
            <w:r w:rsidRPr="009B2130">
              <w:rPr>
                <w:rFonts w:asciiTheme="minorHAnsi" w:eastAsia="Batang" w:hAnsiTheme="minorHAnsi" w:cstheme="minorHAnsi"/>
                <w:bCs/>
                <w:i/>
                <w:iCs/>
                <w:sz w:val="20"/>
                <w:szCs w:val="20"/>
                <w:lang w:val="en-GB" w:eastAsia="en-US"/>
              </w:rPr>
              <w:t>featureCombinationPreamblesList</w:t>
            </w:r>
            <w:proofErr w:type="spellEnd"/>
            <w:r w:rsidRPr="009B2130">
              <w:rPr>
                <w:rFonts w:asciiTheme="minorHAnsi" w:eastAsia="Batang" w:hAnsiTheme="minorHAnsi" w:cstheme="minorHAnsi"/>
                <w:bCs/>
                <w:sz w:val="20"/>
                <w:szCs w:val="20"/>
                <w:lang w:val="en-GB" w:eastAsia="en-US"/>
              </w:rPr>
              <w:t xml:space="preserve"> configurations for </w:t>
            </w:r>
            <w:r w:rsidRPr="009B2130">
              <w:rPr>
                <w:rFonts w:asciiTheme="minorHAnsi" w:eastAsia="Batang" w:hAnsiTheme="minorHAnsi" w:cstheme="minorHAnsi"/>
                <w:bCs/>
                <w:iCs/>
                <w:sz w:val="20"/>
                <w:szCs w:val="20"/>
                <w:lang w:val="en-GB" w:eastAsia="en-US"/>
              </w:rPr>
              <w:t>Additional-ROs and Legacy-ROs.</w:t>
            </w:r>
          </w:p>
          <w:p w14:paraId="25D65ED6"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r w:rsidRPr="009B2130">
              <w:rPr>
                <w:rFonts w:asciiTheme="minorHAnsi" w:eastAsia="Batang" w:hAnsiTheme="minorHAnsi" w:cstheme="minorHAnsi"/>
                <w:b/>
                <w:bCs/>
                <w:sz w:val="20"/>
                <w:szCs w:val="20"/>
                <w:highlight w:val="green"/>
                <w:lang w:val="en-GB" w:eastAsia="en-US"/>
              </w:rPr>
              <w:t>Agreement</w:t>
            </w:r>
          </w:p>
          <w:p w14:paraId="2C00F1AA"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r w:rsidRPr="009B2130">
              <w:rPr>
                <w:rFonts w:asciiTheme="minorHAnsi" w:eastAsia="Batang" w:hAnsiTheme="minorHAnsi" w:cstheme="minorHAnsi"/>
                <w:sz w:val="20"/>
                <w:szCs w:val="20"/>
                <w:lang w:val="en-GB" w:eastAsia="en-US"/>
              </w:rPr>
              <w:t xml:space="preserve">For CBRA, if a SBFD-aware UE transmits Msg1 in legacy-RO, the UE follows the legacy </w:t>
            </w:r>
            <w:proofErr w:type="spellStart"/>
            <w:r w:rsidRPr="009B2130">
              <w:rPr>
                <w:rFonts w:asciiTheme="minorHAnsi" w:eastAsia="Batang" w:hAnsiTheme="minorHAnsi" w:cstheme="minorHAnsi"/>
                <w:sz w:val="20"/>
                <w:szCs w:val="20"/>
                <w:lang w:val="en-GB" w:eastAsia="en-US"/>
              </w:rPr>
              <w:t>behavior</w:t>
            </w:r>
            <w:proofErr w:type="spellEnd"/>
            <w:r w:rsidRPr="009B2130">
              <w:rPr>
                <w:rFonts w:asciiTheme="minorHAnsi" w:eastAsia="Batang" w:hAnsiTheme="minorHAnsi" w:cstheme="minorHAnsi"/>
                <w:sz w:val="20"/>
                <w:szCs w:val="20"/>
                <w:lang w:val="en-GB" w:eastAsia="en-US"/>
              </w:rPr>
              <w:t xml:space="preserve"> during the </w:t>
            </w:r>
            <w:proofErr w:type="gramStart"/>
            <w:r w:rsidRPr="009B2130">
              <w:rPr>
                <w:rFonts w:asciiTheme="minorHAnsi" w:eastAsia="Batang" w:hAnsiTheme="minorHAnsi" w:cstheme="minorHAnsi"/>
                <w:sz w:val="20"/>
                <w:szCs w:val="20"/>
                <w:lang w:val="en-GB" w:eastAsia="en-US"/>
              </w:rPr>
              <w:t>random access</w:t>
            </w:r>
            <w:proofErr w:type="gramEnd"/>
            <w:r w:rsidRPr="009B2130">
              <w:rPr>
                <w:rFonts w:asciiTheme="minorHAnsi" w:eastAsia="Batang" w:hAnsiTheme="minorHAnsi" w:cstheme="minorHAnsi"/>
                <w:sz w:val="20"/>
                <w:szCs w:val="20"/>
                <w:lang w:val="en-GB" w:eastAsia="en-US"/>
              </w:rPr>
              <w:t xml:space="preserve"> procedure.</w:t>
            </w:r>
          </w:p>
          <w:p w14:paraId="3B43C9E5" w14:textId="77777777" w:rsidR="004B7B63" w:rsidRPr="009B2130" w:rsidRDefault="004B7B63" w:rsidP="004B7B63">
            <w:pPr>
              <w:numPr>
                <w:ilvl w:val="0"/>
                <w:numId w:val="23"/>
              </w:numPr>
              <w:spacing w:beforeLines="0" w:before="0"/>
              <w:rPr>
                <w:rFonts w:asciiTheme="minorHAnsi" w:eastAsia="Batang" w:hAnsiTheme="minorHAnsi" w:cstheme="minorHAnsi"/>
                <w:sz w:val="20"/>
                <w:szCs w:val="20"/>
                <w:lang w:val="en-GB" w:eastAsia="x-none"/>
              </w:rPr>
            </w:pPr>
            <w:r w:rsidRPr="009B2130">
              <w:rPr>
                <w:rFonts w:asciiTheme="minorHAnsi" w:eastAsia="Batang" w:hAnsiTheme="minorHAnsi" w:cstheme="minorHAnsi"/>
                <w:sz w:val="20"/>
                <w:szCs w:val="20"/>
                <w:lang w:val="en-GB" w:eastAsia="x-none"/>
              </w:rPr>
              <w:t>FFS: Whether specification change is necessary</w:t>
            </w:r>
          </w:p>
          <w:p w14:paraId="32A52671"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04C08523"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bookmarkStart w:id="3" w:name="_Hlk197505524"/>
            <w:r w:rsidRPr="009B2130">
              <w:rPr>
                <w:rFonts w:asciiTheme="minorHAnsi" w:eastAsia="Batang" w:hAnsiTheme="minorHAnsi" w:cstheme="minorHAnsi"/>
                <w:b/>
                <w:bCs/>
                <w:sz w:val="20"/>
                <w:szCs w:val="20"/>
                <w:highlight w:val="green"/>
                <w:lang w:val="en-GB" w:eastAsia="en-US"/>
              </w:rPr>
              <w:t>Agreement</w:t>
            </w:r>
          </w:p>
          <w:p w14:paraId="68C03926" w14:textId="77777777" w:rsidR="004B7B63" w:rsidRPr="009B2130" w:rsidRDefault="004B7B63" w:rsidP="004B7B63">
            <w:pPr>
              <w:spacing w:beforeLines="0" w:before="0"/>
              <w:rPr>
                <w:rFonts w:asciiTheme="minorHAnsi" w:eastAsia="Batang" w:hAnsiTheme="minorHAnsi" w:cstheme="minorHAnsi"/>
                <w:bCs/>
                <w:sz w:val="20"/>
                <w:szCs w:val="20"/>
                <w:lang w:val="en-GB" w:eastAsia="en-US"/>
              </w:rPr>
            </w:pPr>
            <w:r w:rsidRPr="009B2130">
              <w:rPr>
                <w:rFonts w:asciiTheme="minorHAnsi" w:eastAsia="Batang" w:hAnsiTheme="minorHAnsi" w:cstheme="minorHAnsi"/>
                <w:bCs/>
                <w:sz w:val="20"/>
                <w:szCs w:val="20"/>
                <w:lang w:val="en-GB" w:eastAsia="en-US"/>
              </w:rPr>
              <w:t>For determination of the Msg3 PUSCH transmission power for RACH configuration Option 2:</w:t>
            </w:r>
          </w:p>
          <w:p w14:paraId="315D51CE" w14:textId="77777777" w:rsidR="004B7B63" w:rsidRPr="009B2130" w:rsidRDefault="004B7B63" w:rsidP="004B7B63">
            <w:pPr>
              <w:numPr>
                <w:ilvl w:val="0"/>
                <w:numId w:val="23"/>
              </w:numPr>
              <w:spacing w:beforeLines="0" w:before="0"/>
              <w:rPr>
                <w:rFonts w:asciiTheme="minorHAnsi" w:eastAsia="Batang" w:hAnsiTheme="minorHAnsi" w:cstheme="minorHAnsi"/>
                <w:bCs/>
                <w:sz w:val="20"/>
                <w:szCs w:val="20"/>
                <w:lang w:eastAsia="x-none"/>
              </w:rPr>
            </w:pPr>
            <w:proofErr w:type="spellStart"/>
            <w:r w:rsidRPr="009B2130">
              <w:rPr>
                <w:rFonts w:asciiTheme="minorHAnsi" w:eastAsia="MS Mincho" w:hAnsiTheme="minorHAnsi" w:cstheme="minorHAnsi"/>
                <w:bCs/>
                <w:i/>
                <w:iCs/>
                <w:sz w:val="20"/>
                <w:szCs w:val="20"/>
                <w:lang w:eastAsia="x-none"/>
              </w:rPr>
              <w:t>preambleReceivedTargetPower</w:t>
            </w:r>
            <w:proofErr w:type="spellEnd"/>
            <w:r w:rsidRPr="009B2130">
              <w:rPr>
                <w:rFonts w:asciiTheme="minorHAnsi" w:eastAsia="Batang" w:hAnsiTheme="minorHAnsi" w:cstheme="minorHAnsi"/>
                <w:bCs/>
                <w:sz w:val="20"/>
                <w:szCs w:val="20"/>
                <w:lang w:eastAsia="x-none"/>
              </w:rPr>
              <w:t xml:space="preserve"> </w:t>
            </w:r>
            <w:r w:rsidRPr="009B2130">
              <w:rPr>
                <w:rFonts w:asciiTheme="minorHAnsi" w:eastAsia="Malgun Gothic" w:hAnsiTheme="minorHAnsi" w:cstheme="minorHAnsi"/>
                <w:bCs/>
                <w:sz w:val="20"/>
                <w:szCs w:val="20"/>
                <w:lang w:eastAsia="x-none"/>
              </w:rPr>
              <w:t>configured for legacy-RO is used if Msg3 PUSCH is transmitted in non-SBFD symbols;</w:t>
            </w:r>
          </w:p>
          <w:p w14:paraId="64180DFF" w14:textId="77777777" w:rsidR="004B7B63" w:rsidRPr="009B2130" w:rsidRDefault="004B7B63" w:rsidP="004B7B63">
            <w:pPr>
              <w:numPr>
                <w:ilvl w:val="0"/>
                <w:numId w:val="23"/>
              </w:numPr>
              <w:spacing w:beforeLines="0" w:before="0"/>
              <w:rPr>
                <w:rFonts w:asciiTheme="minorHAnsi" w:eastAsia="Batang" w:hAnsiTheme="minorHAnsi" w:cstheme="minorHAnsi"/>
                <w:bCs/>
                <w:sz w:val="20"/>
                <w:szCs w:val="20"/>
                <w:lang w:eastAsia="x-none"/>
              </w:rPr>
            </w:pPr>
            <w:proofErr w:type="spellStart"/>
            <w:r w:rsidRPr="009B2130">
              <w:rPr>
                <w:rFonts w:asciiTheme="minorHAnsi" w:eastAsia="MS Mincho" w:hAnsiTheme="minorHAnsi" w:cstheme="minorHAnsi"/>
                <w:bCs/>
                <w:i/>
                <w:iCs/>
                <w:sz w:val="20"/>
                <w:szCs w:val="20"/>
                <w:lang w:eastAsia="x-none"/>
              </w:rPr>
              <w:t>preambleReceivedTargetPower</w:t>
            </w:r>
            <w:proofErr w:type="spellEnd"/>
            <w:r w:rsidRPr="009B2130">
              <w:rPr>
                <w:rFonts w:asciiTheme="minorHAnsi" w:eastAsia="Batang" w:hAnsiTheme="minorHAnsi" w:cstheme="minorHAnsi"/>
                <w:bCs/>
                <w:sz w:val="20"/>
                <w:szCs w:val="20"/>
                <w:lang w:eastAsia="x-none"/>
              </w:rPr>
              <w:t xml:space="preserve"> </w:t>
            </w:r>
            <w:r w:rsidRPr="009B2130">
              <w:rPr>
                <w:rFonts w:asciiTheme="minorHAnsi" w:eastAsia="Malgun Gothic" w:hAnsiTheme="minorHAnsi" w:cstheme="minorHAnsi"/>
                <w:bCs/>
                <w:sz w:val="20"/>
                <w:szCs w:val="20"/>
                <w:lang w:eastAsia="x-none"/>
              </w:rPr>
              <w:t>configured for additional-RO is used if Msg3 PUSCH is transmitted in SBFD symbols;</w:t>
            </w:r>
          </w:p>
          <w:p w14:paraId="09DDD864" w14:textId="77777777" w:rsidR="004B7B63" w:rsidRPr="009B2130" w:rsidRDefault="004B7B63" w:rsidP="004B7B63">
            <w:pPr>
              <w:numPr>
                <w:ilvl w:val="0"/>
                <w:numId w:val="23"/>
              </w:numPr>
              <w:spacing w:beforeLines="0" w:before="0"/>
              <w:rPr>
                <w:rFonts w:asciiTheme="minorHAnsi" w:eastAsia="Batang" w:hAnsiTheme="minorHAnsi" w:cstheme="minorHAnsi"/>
                <w:bCs/>
                <w:sz w:val="20"/>
                <w:szCs w:val="20"/>
                <w:lang w:eastAsia="x-none"/>
              </w:rPr>
            </w:pPr>
            <w:r w:rsidRPr="009B2130">
              <w:rPr>
                <w:rFonts w:asciiTheme="minorHAnsi" w:eastAsia="Malgun Gothic" w:hAnsiTheme="minorHAnsi" w:cstheme="minorHAnsi"/>
                <w:bCs/>
                <w:sz w:val="20"/>
                <w:szCs w:val="20"/>
              </w:rPr>
              <w:t>FFS whether/how to support separate</w:t>
            </w:r>
            <w:r w:rsidRPr="009B2130">
              <w:rPr>
                <w:rFonts w:asciiTheme="minorHAnsi" w:eastAsia="Malgun Gothic" w:hAnsiTheme="minorHAnsi" w:cstheme="minorHAnsi"/>
                <w:bCs/>
                <w:i/>
                <w:iCs/>
                <w:sz w:val="20"/>
                <w:szCs w:val="20"/>
                <w:lang w:eastAsia="x-none"/>
              </w:rPr>
              <w:t xml:space="preserve"> </w:t>
            </w:r>
            <w:r w:rsidRPr="009B2130">
              <w:rPr>
                <w:rFonts w:asciiTheme="minorHAnsi" w:eastAsia="Batang" w:hAnsiTheme="minorHAnsi" w:cstheme="minorHAnsi"/>
                <w:bCs/>
                <w:i/>
                <w:iCs/>
                <w:sz w:val="20"/>
                <w:szCs w:val="20"/>
                <w:lang w:eastAsia="x-none"/>
              </w:rPr>
              <w:t>msg3-DeltaPreamble</w:t>
            </w:r>
            <w:r w:rsidRPr="009B2130">
              <w:rPr>
                <w:rFonts w:asciiTheme="minorHAnsi" w:eastAsia="Malgun Gothic" w:hAnsiTheme="minorHAnsi" w:cstheme="minorHAnsi"/>
                <w:bCs/>
                <w:sz w:val="20"/>
                <w:szCs w:val="20"/>
                <w:lang w:eastAsia="x-none"/>
              </w:rPr>
              <w:t xml:space="preserve"> </w:t>
            </w:r>
            <w:r w:rsidRPr="009B2130">
              <w:rPr>
                <w:rFonts w:asciiTheme="minorHAnsi" w:eastAsia="Malgun Gothic" w:hAnsiTheme="minorHAnsi" w:cstheme="minorHAnsi"/>
                <w:bCs/>
                <w:sz w:val="20"/>
                <w:szCs w:val="20"/>
              </w:rPr>
              <w:t xml:space="preserve">for </w:t>
            </w:r>
            <w:r w:rsidRPr="009B2130">
              <w:rPr>
                <w:rFonts w:asciiTheme="minorHAnsi" w:eastAsia="Batang" w:hAnsiTheme="minorHAnsi" w:cstheme="minorHAnsi"/>
                <w:bCs/>
                <w:sz w:val="20"/>
                <w:szCs w:val="20"/>
                <w:lang w:eastAsia="x-none"/>
              </w:rPr>
              <w:t>non-SBFD symbols</w:t>
            </w:r>
            <w:r w:rsidRPr="009B2130">
              <w:rPr>
                <w:rFonts w:asciiTheme="minorHAnsi" w:eastAsia="Malgun Gothic" w:hAnsiTheme="minorHAnsi" w:cstheme="minorHAnsi"/>
                <w:bCs/>
                <w:sz w:val="20"/>
                <w:szCs w:val="20"/>
              </w:rPr>
              <w:t xml:space="preserve"> and SBFD-symbols.</w:t>
            </w:r>
          </w:p>
          <w:bookmarkEnd w:id="3"/>
          <w:p w14:paraId="1EC32542"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3F791FE8" w14:textId="77777777" w:rsidR="004B7B63" w:rsidRPr="009B2130" w:rsidRDefault="004B7B63" w:rsidP="004B7B63">
            <w:pPr>
              <w:spacing w:beforeLines="0" w:before="0"/>
              <w:rPr>
                <w:rFonts w:asciiTheme="minorHAnsi" w:eastAsia="Batang" w:hAnsiTheme="minorHAnsi" w:cstheme="minorHAnsi"/>
                <w:b/>
                <w:sz w:val="20"/>
                <w:szCs w:val="20"/>
                <w:lang w:val="en-GB" w:eastAsia="en-US"/>
              </w:rPr>
            </w:pPr>
            <w:r w:rsidRPr="009B2130">
              <w:rPr>
                <w:rFonts w:asciiTheme="minorHAnsi" w:eastAsia="Batang" w:hAnsiTheme="minorHAnsi" w:cstheme="minorHAnsi"/>
                <w:b/>
                <w:sz w:val="20"/>
                <w:szCs w:val="20"/>
                <w:highlight w:val="green"/>
                <w:lang w:val="en-GB" w:eastAsia="en-US"/>
              </w:rPr>
              <w:t>Agreement</w:t>
            </w:r>
          </w:p>
          <w:p w14:paraId="24C9D356" w14:textId="77777777" w:rsidR="004B7B63" w:rsidRPr="009B2130" w:rsidRDefault="004B7B63" w:rsidP="004B7B63">
            <w:pPr>
              <w:spacing w:beforeLines="0" w:before="0"/>
              <w:rPr>
                <w:rFonts w:asciiTheme="minorHAnsi" w:eastAsia="Batang" w:hAnsiTheme="minorHAnsi" w:cstheme="minorHAnsi"/>
                <w:bCs/>
                <w:sz w:val="20"/>
                <w:szCs w:val="20"/>
                <w:lang w:val="en-GB" w:eastAsia="en-US"/>
              </w:rPr>
            </w:pPr>
            <w:r w:rsidRPr="009B2130">
              <w:rPr>
                <w:rFonts w:asciiTheme="minorHAnsi" w:eastAsia="Batang" w:hAnsiTheme="minorHAnsi" w:cstheme="minorHAnsi"/>
                <w:bCs/>
                <w:sz w:val="20"/>
                <w:szCs w:val="20"/>
                <w:lang w:val="en-GB" w:eastAsia="en-US"/>
              </w:rPr>
              <w:t>It is up to RAN2 to determine the following issues for PRACH transmission with preamble repetition:</w:t>
            </w:r>
          </w:p>
          <w:p w14:paraId="6DBD4BBA" w14:textId="77777777" w:rsidR="004B7B63" w:rsidRPr="009B2130" w:rsidRDefault="004B7B63" w:rsidP="004B7B63">
            <w:pPr>
              <w:numPr>
                <w:ilvl w:val="0"/>
                <w:numId w:val="38"/>
              </w:numPr>
              <w:spacing w:beforeLines="0" w:before="0"/>
              <w:rPr>
                <w:rFonts w:asciiTheme="minorHAnsi" w:eastAsia="Batang" w:hAnsiTheme="minorHAnsi" w:cstheme="minorHAnsi"/>
                <w:bCs/>
                <w:sz w:val="20"/>
                <w:szCs w:val="20"/>
                <w:lang w:eastAsia="x-none"/>
              </w:rPr>
            </w:pPr>
            <w:r w:rsidRPr="009B2130">
              <w:rPr>
                <w:rFonts w:asciiTheme="minorHAnsi" w:eastAsia="Batang" w:hAnsiTheme="minorHAnsi" w:cstheme="minorHAnsi"/>
                <w:bCs/>
                <w:sz w:val="20"/>
                <w:szCs w:val="20"/>
                <w:lang w:eastAsia="x-none"/>
              </w:rPr>
              <w:t xml:space="preserve">RO </w:t>
            </w:r>
            <w:r w:rsidRPr="009B2130">
              <w:rPr>
                <w:rFonts w:asciiTheme="minorHAnsi" w:eastAsia="Malgun Gothic" w:hAnsiTheme="minorHAnsi" w:cstheme="minorHAnsi"/>
                <w:bCs/>
                <w:sz w:val="20"/>
                <w:szCs w:val="20"/>
                <w:lang w:eastAsia="x-none"/>
              </w:rPr>
              <w:t xml:space="preserve">group </w:t>
            </w:r>
            <w:r w:rsidRPr="009B2130">
              <w:rPr>
                <w:rFonts w:asciiTheme="minorHAnsi" w:eastAsia="Batang" w:hAnsiTheme="minorHAnsi" w:cstheme="minorHAnsi"/>
                <w:bCs/>
                <w:sz w:val="20"/>
                <w:szCs w:val="20"/>
                <w:lang w:eastAsia="x-none"/>
              </w:rPr>
              <w:t>selection for initial PRACH transmission attempt</w:t>
            </w:r>
            <w:r w:rsidRPr="009B2130">
              <w:rPr>
                <w:rFonts w:asciiTheme="minorHAnsi" w:eastAsia="Malgun Gothic" w:hAnsiTheme="minorHAnsi" w:cstheme="minorHAnsi"/>
                <w:bCs/>
                <w:sz w:val="20"/>
                <w:szCs w:val="20"/>
                <w:lang w:eastAsia="x-none"/>
              </w:rPr>
              <w:t xml:space="preserve"> in one RACH procedure</w:t>
            </w:r>
          </w:p>
          <w:p w14:paraId="120F1556" w14:textId="77777777" w:rsidR="004B7B63" w:rsidRPr="009B2130" w:rsidRDefault="004B7B63" w:rsidP="004B7B63">
            <w:pPr>
              <w:numPr>
                <w:ilvl w:val="0"/>
                <w:numId w:val="38"/>
              </w:numPr>
              <w:spacing w:beforeLines="0" w:before="0"/>
              <w:rPr>
                <w:rFonts w:asciiTheme="minorHAnsi" w:eastAsia="Batang" w:hAnsiTheme="minorHAnsi" w:cstheme="minorHAnsi"/>
                <w:bCs/>
                <w:sz w:val="20"/>
                <w:szCs w:val="20"/>
                <w:lang w:eastAsia="x-none"/>
              </w:rPr>
            </w:pPr>
            <w:r w:rsidRPr="009B2130">
              <w:rPr>
                <w:rFonts w:asciiTheme="minorHAnsi" w:eastAsia="Malgun Gothic" w:hAnsiTheme="minorHAnsi" w:cstheme="minorHAnsi"/>
                <w:bCs/>
                <w:sz w:val="20"/>
                <w:szCs w:val="20"/>
                <w:lang w:eastAsia="x-none"/>
              </w:rPr>
              <w:t>RO group switch for PRACH transmission re-attempt in one RACH procedure</w:t>
            </w:r>
          </w:p>
          <w:p w14:paraId="67B233F8" w14:textId="77777777" w:rsidR="004B7B63" w:rsidRPr="009B2130" w:rsidRDefault="004B7B63" w:rsidP="004B7B63">
            <w:pPr>
              <w:spacing w:beforeLines="0" w:before="0"/>
              <w:rPr>
                <w:rFonts w:asciiTheme="minorHAnsi" w:eastAsia="Batang" w:hAnsiTheme="minorHAnsi" w:cstheme="minorHAnsi"/>
                <w:bCs/>
                <w:sz w:val="20"/>
                <w:szCs w:val="20"/>
                <w:lang w:eastAsia="en-US"/>
              </w:rPr>
            </w:pPr>
          </w:p>
          <w:p w14:paraId="3A80A5FC"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bookmarkStart w:id="4" w:name="_Hlk197505628"/>
            <w:r w:rsidRPr="009B2130">
              <w:rPr>
                <w:rFonts w:asciiTheme="minorHAnsi" w:eastAsia="Batang" w:hAnsiTheme="minorHAnsi" w:cstheme="minorHAnsi"/>
                <w:b/>
                <w:bCs/>
                <w:sz w:val="20"/>
                <w:szCs w:val="20"/>
                <w:highlight w:val="green"/>
                <w:lang w:val="en-GB" w:eastAsia="en-US"/>
              </w:rPr>
              <w:t>Agreement</w:t>
            </w:r>
          </w:p>
          <w:p w14:paraId="746C75CE" w14:textId="77777777" w:rsidR="004B7B63" w:rsidRPr="009B2130" w:rsidRDefault="004B7B63" w:rsidP="004B7B63">
            <w:pPr>
              <w:spacing w:beforeLines="0" w:before="0"/>
              <w:rPr>
                <w:rFonts w:asciiTheme="minorHAnsi" w:eastAsia="Batang" w:hAnsiTheme="minorHAnsi" w:cstheme="minorHAnsi"/>
                <w:bCs/>
                <w:sz w:val="20"/>
                <w:szCs w:val="20"/>
                <w:lang w:val="en-GB" w:eastAsia="en-US"/>
              </w:rPr>
            </w:pPr>
            <w:r w:rsidRPr="009B2130">
              <w:rPr>
                <w:rFonts w:asciiTheme="minorHAnsi" w:eastAsia="Batang" w:hAnsiTheme="minorHAnsi" w:cstheme="minorHAnsi"/>
                <w:bCs/>
                <w:sz w:val="20"/>
                <w:szCs w:val="20"/>
                <w:lang w:val="en-GB" w:eastAsia="en-US"/>
              </w:rPr>
              <w:t>For SBFD-aware UEs,</w:t>
            </w:r>
            <w:r w:rsidRPr="009B2130">
              <w:rPr>
                <w:rFonts w:asciiTheme="minorHAnsi" w:eastAsia="宋体" w:hAnsiTheme="minorHAnsi" w:cstheme="minorHAnsi"/>
                <w:bCs/>
                <w:iCs/>
                <w:sz w:val="20"/>
                <w:szCs w:val="20"/>
                <w:lang w:val="en-GB" w:eastAsia="en-US"/>
              </w:rPr>
              <w:t xml:space="preserve"> </w:t>
            </w:r>
            <w:r w:rsidRPr="009B2130">
              <w:rPr>
                <w:rFonts w:asciiTheme="minorHAnsi" w:eastAsia="Batang" w:hAnsiTheme="minorHAnsi" w:cstheme="minorHAnsi"/>
                <w:bCs/>
                <w:sz w:val="20"/>
                <w:szCs w:val="20"/>
                <w:lang w:val="en-GB" w:eastAsia="en-US"/>
              </w:rPr>
              <w:t xml:space="preserve">support separate configuration of </w:t>
            </w:r>
            <w:r w:rsidRPr="009B2130">
              <w:rPr>
                <w:rFonts w:asciiTheme="minorHAnsi" w:eastAsia="宋体" w:hAnsiTheme="minorHAnsi" w:cstheme="minorHAnsi"/>
                <w:bCs/>
                <w:i/>
                <w:iCs/>
                <w:sz w:val="20"/>
                <w:szCs w:val="20"/>
                <w:lang w:val="en-GB" w:eastAsia="en-US"/>
              </w:rPr>
              <w:t>msg3-Alpha</w:t>
            </w:r>
            <w:r w:rsidRPr="009B2130">
              <w:rPr>
                <w:rFonts w:asciiTheme="minorHAnsi" w:eastAsia="Batang" w:hAnsiTheme="minorHAnsi" w:cstheme="minorHAnsi"/>
                <w:bCs/>
                <w:sz w:val="20"/>
                <w:szCs w:val="20"/>
                <w:lang w:val="en-GB" w:eastAsia="en-US"/>
              </w:rPr>
              <w:t xml:space="preserve"> for Msg3 PUSCH transmission on SBFD symbols. When separate </w:t>
            </w:r>
            <w:r w:rsidRPr="009B2130">
              <w:rPr>
                <w:rFonts w:asciiTheme="minorHAnsi" w:eastAsia="宋体" w:hAnsiTheme="minorHAnsi" w:cstheme="minorHAnsi"/>
                <w:bCs/>
                <w:i/>
                <w:iCs/>
                <w:sz w:val="20"/>
                <w:szCs w:val="20"/>
                <w:lang w:val="en-GB" w:eastAsia="en-US"/>
              </w:rPr>
              <w:t>msg3-Alpha</w:t>
            </w:r>
            <w:r w:rsidRPr="009B2130">
              <w:rPr>
                <w:rFonts w:asciiTheme="minorHAnsi" w:eastAsia="Batang" w:hAnsiTheme="minorHAnsi" w:cstheme="minorHAnsi"/>
                <w:bCs/>
                <w:sz w:val="20"/>
                <w:szCs w:val="20"/>
                <w:lang w:val="en-GB" w:eastAsia="en-US"/>
              </w:rPr>
              <w:t xml:space="preserve"> for Msg3 PUSCH transmission on SBFD symbols is configured:</w:t>
            </w:r>
          </w:p>
          <w:p w14:paraId="7FF0680D" w14:textId="77777777" w:rsidR="004B7B63" w:rsidRPr="009B2130" w:rsidRDefault="004B7B63" w:rsidP="004B7B63">
            <w:pPr>
              <w:numPr>
                <w:ilvl w:val="0"/>
                <w:numId w:val="23"/>
              </w:numPr>
              <w:overflowPunct w:val="0"/>
              <w:spacing w:beforeLines="0" w:before="0"/>
              <w:textAlignment w:val="baseline"/>
              <w:rPr>
                <w:rFonts w:asciiTheme="minorHAnsi" w:eastAsia="Batang" w:hAnsiTheme="minorHAnsi" w:cstheme="minorHAnsi"/>
                <w:bCs/>
                <w:sz w:val="20"/>
                <w:szCs w:val="20"/>
                <w:lang w:eastAsia="x-none"/>
              </w:rPr>
            </w:pPr>
            <w:r w:rsidRPr="009B2130">
              <w:rPr>
                <w:rFonts w:asciiTheme="minorHAnsi" w:eastAsia="宋体" w:hAnsiTheme="minorHAnsi" w:cstheme="minorHAnsi"/>
                <w:bCs/>
                <w:i/>
                <w:iCs/>
                <w:sz w:val="20"/>
                <w:szCs w:val="20"/>
                <w:lang w:eastAsia="x-none"/>
              </w:rPr>
              <w:t>msg3-Alpha</w:t>
            </w:r>
            <w:r w:rsidRPr="009B2130">
              <w:rPr>
                <w:rFonts w:asciiTheme="minorHAnsi" w:eastAsia="Batang" w:hAnsiTheme="minorHAnsi" w:cstheme="minorHAnsi"/>
                <w:bCs/>
                <w:sz w:val="20"/>
                <w:szCs w:val="20"/>
                <w:lang w:eastAsia="x-none"/>
              </w:rPr>
              <w:t xml:space="preserve"> configured for </w:t>
            </w:r>
            <w:r w:rsidRPr="009B2130">
              <w:rPr>
                <w:rFonts w:asciiTheme="minorHAnsi" w:eastAsia="Batang" w:hAnsiTheme="minorHAnsi" w:cstheme="minorHAnsi"/>
                <w:bCs/>
                <w:sz w:val="20"/>
                <w:szCs w:val="20"/>
                <w:lang w:val="en-GB" w:eastAsia="x-none"/>
              </w:rPr>
              <w:t xml:space="preserve">Msg3 PUSCH transmission on </w:t>
            </w:r>
            <w:r w:rsidRPr="009B2130">
              <w:rPr>
                <w:rFonts w:asciiTheme="minorHAnsi" w:eastAsia="Batang" w:hAnsiTheme="minorHAnsi" w:cstheme="minorHAnsi"/>
                <w:bCs/>
                <w:sz w:val="20"/>
                <w:szCs w:val="20"/>
                <w:lang w:eastAsia="x-none"/>
              </w:rPr>
              <w:t xml:space="preserve">non-SBFD symbols is used if </w:t>
            </w:r>
            <w:r w:rsidRPr="009B2130">
              <w:rPr>
                <w:rFonts w:asciiTheme="minorHAnsi" w:eastAsia="Malgun Gothic" w:hAnsiTheme="minorHAnsi" w:cstheme="minorHAnsi"/>
                <w:bCs/>
                <w:sz w:val="20"/>
                <w:szCs w:val="20"/>
                <w:lang w:eastAsia="x-none"/>
              </w:rPr>
              <w:t>Msg3 PUSCH</w:t>
            </w:r>
            <w:r w:rsidRPr="009B2130">
              <w:rPr>
                <w:rFonts w:asciiTheme="minorHAnsi" w:eastAsia="Batang" w:hAnsiTheme="minorHAnsi" w:cstheme="minorHAnsi"/>
                <w:bCs/>
                <w:sz w:val="20"/>
                <w:szCs w:val="20"/>
                <w:lang w:eastAsia="x-none"/>
              </w:rPr>
              <w:t xml:space="preserve"> is transmitted in non-SBFD symbols;</w:t>
            </w:r>
          </w:p>
          <w:p w14:paraId="44D4C39E" w14:textId="77777777" w:rsidR="004B7B63" w:rsidRPr="009B2130" w:rsidRDefault="004B7B63" w:rsidP="004B7B63">
            <w:pPr>
              <w:numPr>
                <w:ilvl w:val="0"/>
                <w:numId w:val="23"/>
              </w:numPr>
              <w:overflowPunct w:val="0"/>
              <w:spacing w:beforeLines="0" w:before="0"/>
              <w:textAlignment w:val="baseline"/>
              <w:rPr>
                <w:rFonts w:asciiTheme="minorHAnsi" w:eastAsia="Batang" w:hAnsiTheme="minorHAnsi" w:cstheme="minorHAnsi"/>
                <w:bCs/>
                <w:sz w:val="20"/>
                <w:szCs w:val="20"/>
                <w:lang w:eastAsia="x-none"/>
              </w:rPr>
            </w:pPr>
            <w:r w:rsidRPr="009B2130">
              <w:rPr>
                <w:rFonts w:asciiTheme="minorHAnsi" w:eastAsia="宋体" w:hAnsiTheme="minorHAnsi" w:cstheme="minorHAnsi"/>
                <w:bCs/>
                <w:i/>
                <w:iCs/>
                <w:sz w:val="20"/>
                <w:szCs w:val="20"/>
                <w:lang w:eastAsia="x-none"/>
              </w:rPr>
              <w:t>msg3-Alpha</w:t>
            </w:r>
            <w:r w:rsidRPr="009B2130">
              <w:rPr>
                <w:rFonts w:asciiTheme="minorHAnsi" w:eastAsia="Batang" w:hAnsiTheme="minorHAnsi" w:cstheme="minorHAnsi"/>
                <w:bCs/>
                <w:sz w:val="20"/>
                <w:szCs w:val="20"/>
                <w:lang w:eastAsia="x-none"/>
              </w:rPr>
              <w:t xml:space="preserve"> configured for </w:t>
            </w:r>
            <w:r w:rsidRPr="009B2130">
              <w:rPr>
                <w:rFonts w:asciiTheme="minorHAnsi" w:eastAsia="Batang" w:hAnsiTheme="minorHAnsi" w:cstheme="minorHAnsi"/>
                <w:bCs/>
                <w:sz w:val="20"/>
                <w:szCs w:val="20"/>
                <w:lang w:val="en-GB" w:eastAsia="x-none"/>
              </w:rPr>
              <w:t xml:space="preserve">Msg3 PUSCH transmission on </w:t>
            </w:r>
            <w:r w:rsidRPr="009B2130">
              <w:rPr>
                <w:rFonts w:asciiTheme="minorHAnsi" w:eastAsia="Batang" w:hAnsiTheme="minorHAnsi" w:cstheme="minorHAnsi"/>
                <w:bCs/>
                <w:sz w:val="20"/>
                <w:szCs w:val="20"/>
                <w:lang w:eastAsia="x-none"/>
              </w:rPr>
              <w:t xml:space="preserve">SBFD symbols is used if </w:t>
            </w:r>
            <w:r w:rsidRPr="009B2130">
              <w:rPr>
                <w:rFonts w:asciiTheme="minorHAnsi" w:eastAsia="Malgun Gothic" w:hAnsiTheme="minorHAnsi" w:cstheme="minorHAnsi"/>
                <w:bCs/>
                <w:sz w:val="20"/>
                <w:szCs w:val="20"/>
                <w:lang w:eastAsia="x-none"/>
              </w:rPr>
              <w:t>Msg3 PUSCH</w:t>
            </w:r>
            <w:r w:rsidRPr="009B2130">
              <w:rPr>
                <w:rFonts w:asciiTheme="minorHAnsi" w:eastAsia="Batang" w:hAnsiTheme="minorHAnsi" w:cstheme="minorHAnsi"/>
                <w:bCs/>
                <w:sz w:val="20"/>
                <w:szCs w:val="20"/>
                <w:lang w:eastAsia="x-none"/>
              </w:rPr>
              <w:t xml:space="preserve"> is transmitted in SBFD symbols.</w:t>
            </w:r>
          </w:p>
          <w:bookmarkEnd w:id="4"/>
          <w:p w14:paraId="316158D8"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7E9A2524"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r w:rsidRPr="009B2130">
              <w:rPr>
                <w:rFonts w:asciiTheme="minorHAnsi" w:eastAsia="Batang" w:hAnsiTheme="minorHAnsi" w:cstheme="minorHAnsi"/>
                <w:b/>
                <w:bCs/>
                <w:sz w:val="20"/>
                <w:szCs w:val="20"/>
                <w:highlight w:val="green"/>
                <w:lang w:val="en-GB" w:eastAsia="en-US"/>
              </w:rPr>
              <w:t>Agreement</w:t>
            </w:r>
          </w:p>
          <w:p w14:paraId="7A8FCBA3"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r w:rsidRPr="009B2130">
              <w:rPr>
                <w:rFonts w:asciiTheme="minorHAnsi" w:eastAsia="Batang" w:hAnsiTheme="minorHAnsi" w:cstheme="minorHAnsi"/>
                <w:sz w:val="20"/>
                <w:szCs w:val="20"/>
                <w:lang w:val="en-GB" w:eastAsia="en-US"/>
              </w:rPr>
              <w:t xml:space="preserve">For SBFD-aware UEs, support separate configuration of </w:t>
            </w:r>
            <w:r w:rsidRPr="009B2130">
              <w:rPr>
                <w:rFonts w:asciiTheme="minorHAnsi" w:eastAsia="Batang" w:hAnsiTheme="minorHAnsi" w:cstheme="minorHAnsi"/>
                <w:i/>
                <w:iCs/>
                <w:sz w:val="20"/>
                <w:szCs w:val="20"/>
                <w:lang w:val="en-GB" w:eastAsia="en-US"/>
              </w:rPr>
              <w:t>p0-nominal</w:t>
            </w:r>
            <w:r w:rsidRPr="009B2130">
              <w:rPr>
                <w:rFonts w:asciiTheme="minorHAnsi" w:eastAsia="Batang" w:hAnsiTheme="minorHAnsi" w:cstheme="minorHAnsi"/>
                <w:sz w:val="20"/>
                <w:szCs w:val="20"/>
                <w:lang w:val="en-GB" w:eastAsia="en-US"/>
              </w:rPr>
              <w:t xml:space="preserve"> for PUCCH on SBFD symbols. When separate </w:t>
            </w:r>
            <w:r w:rsidRPr="009B2130">
              <w:rPr>
                <w:rFonts w:asciiTheme="minorHAnsi" w:eastAsia="Batang" w:hAnsiTheme="minorHAnsi" w:cstheme="minorHAnsi"/>
                <w:i/>
                <w:iCs/>
                <w:sz w:val="20"/>
                <w:szCs w:val="20"/>
                <w:lang w:val="en-GB" w:eastAsia="en-US"/>
              </w:rPr>
              <w:t>p0-nominal</w:t>
            </w:r>
            <w:r w:rsidRPr="009B2130">
              <w:rPr>
                <w:rFonts w:asciiTheme="minorHAnsi" w:eastAsia="Batang" w:hAnsiTheme="minorHAnsi" w:cstheme="minorHAnsi"/>
                <w:sz w:val="20"/>
                <w:szCs w:val="20"/>
                <w:lang w:val="en-GB" w:eastAsia="en-US"/>
              </w:rPr>
              <w:t xml:space="preserve"> for PUCCH on SBFD symbols is configured:</w:t>
            </w:r>
          </w:p>
          <w:p w14:paraId="79842C44" w14:textId="77777777" w:rsidR="004B7B63" w:rsidRPr="009B2130" w:rsidRDefault="004B7B63" w:rsidP="004B7B63">
            <w:pPr>
              <w:numPr>
                <w:ilvl w:val="0"/>
                <w:numId w:val="23"/>
              </w:numPr>
              <w:overflowPunct w:val="0"/>
              <w:spacing w:beforeLines="0" w:before="0"/>
              <w:textAlignment w:val="baseline"/>
              <w:rPr>
                <w:rFonts w:asciiTheme="minorHAnsi" w:eastAsia="Batang" w:hAnsiTheme="minorHAnsi" w:cstheme="minorHAnsi"/>
                <w:sz w:val="20"/>
                <w:szCs w:val="20"/>
                <w:lang w:eastAsia="x-none"/>
              </w:rPr>
            </w:pPr>
            <w:r w:rsidRPr="009B2130">
              <w:rPr>
                <w:rFonts w:asciiTheme="minorHAnsi" w:eastAsia="Batang" w:hAnsiTheme="minorHAnsi" w:cstheme="minorHAnsi"/>
                <w:i/>
                <w:iCs/>
                <w:sz w:val="20"/>
                <w:szCs w:val="20"/>
                <w:lang w:eastAsia="x-none"/>
              </w:rPr>
              <w:t>p0-nominal</w:t>
            </w:r>
            <w:r w:rsidRPr="009B2130">
              <w:rPr>
                <w:rFonts w:asciiTheme="minorHAnsi" w:eastAsia="Batang" w:hAnsiTheme="minorHAnsi" w:cstheme="minorHAnsi"/>
                <w:sz w:val="20"/>
                <w:szCs w:val="20"/>
                <w:lang w:eastAsia="x-none"/>
              </w:rPr>
              <w:t xml:space="preserve"> configured for </w:t>
            </w:r>
            <w:r w:rsidRPr="009B2130">
              <w:rPr>
                <w:rFonts w:asciiTheme="minorHAnsi" w:eastAsia="Batang" w:hAnsiTheme="minorHAnsi" w:cstheme="minorHAnsi"/>
                <w:sz w:val="20"/>
                <w:szCs w:val="20"/>
                <w:lang w:val="en-GB" w:eastAsia="x-none"/>
              </w:rPr>
              <w:t xml:space="preserve">PUCCH on </w:t>
            </w:r>
            <w:r w:rsidRPr="009B2130">
              <w:rPr>
                <w:rFonts w:asciiTheme="minorHAnsi" w:eastAsia="Batang" w:hAnsiTheme="minorHAnsi" w:cstheme="minorHAnsi"/>
                <w:sz w:val="20"/>
                <w:szCs w:val="20"/>
                <w:lang w:eastAsia="x-none"/>
              </w:rPr>
              <w:t>non-SBFD symbols is used if PUCCH is transmitted in non-SBFD symbols;</w:t>
            </w:r>
          </w:p>
          <w:p w14:paraId="5EA316E0" w14:textId="77777777" w:rsidR="004B7B63" w:rsidRPr="009B2130" w:rsidRDefault="004B7B63" w:rsidP="004B7B63">
            <w:pPr>
              <w:numPr>
                <w:ilvl w:val="0"/>
                <w:numId w:val="23"/>
              </w:numPr>
              <w:overflowPunct w:val="0"/>
              <w:spacing w:beforeLines="0" w:before="0"/>
              <w:textAlignment w:val="baseline"/>
              <w:rPr>
                <w:rFonts w:asciiTheme="minorHAnsi" w:eastAsia="Batang" w:hAnsiTheme="minorHAnsi" w:cstheme="minorHAnsi"/>
                <w:sz w:val="20"/>
                <w:szCs w:val="20"/>
                <w:lang w:eastAsia="x-none"/>
              </w:rPr>
            </w:pPr>
            <w:r w:rsidRPr="009B2130">
              <w:rPr>
                <w:rFonts w:asciiTheme="minorHAnsi" w:eastAsia="Batang" w:hAnsiTheme="minorHAnsi" w:cstheme="minorHAnsi"/>
                <w:i/>
                <w:iCs/>
                <w:sz w:val="20"/>
                <w:szCs w:val="20"/>
                <w:lang w:eastAsia="x-none"/>
              </w:rPr>
              <w:t>p0-nominal</w:t>
            </w:r>
            <w:r w:rsidRPr="009B2130">
              <w:rPr>
                <w:rFonts w:asciiTheme="minorHAnsi" w:eastAsia="Batang" w:hAnsiTheme="minorHAnsi" w:cstheme="minorHAnsi"/>
                <w:sz w:val="20"/>
                <w:szCs w:val="20"/>
                <w:lang w:eastAsia="x-none"/>
              </w:rPr>
              <w:t xml:space="preserve"> configured for </w:t>
            </w:r>
            <w:r w:rsidRPr="009B2130">
              <w:rPr>
                <w:rFonts w:asciiTheme="minorHAnsi" w:eastAsia="Batang" w:hAnsiTheme="minorHAnsi" w:cstheme="minorHAnsi"/>
                <w:sz w:val="20"/>
                <w:szCs w:val="20"/>
                <w:lang w:val="en-GB" w:eastAsia="x-none"/>
              </w:rPr>
              <w:t xml:space="preserve">PUCCH on </w:t>
            </w:r>
            <w:r w:rsidRPr="009B2130">
              <w:rPr>
                <w:rFonts w:asciiTheme="minorHAnsi" w:eastAsia="Batang" w:hAnsiTheme="minorHAnsi" w:cstheme="minorHAnsi"/>
                <w:sz w:val="20"/>
                <w:szCs w:val="20"/>
                <w:lang w:eastAsia="x-none"/>
              </w:rPr>
              <w:t>SBFD symbols is used if PUCCH is transmitted in SBFD symbols.</w:t>
            </w:r>
          </w:p>
          <w:p w14:paraId="31B1780D"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00575B0D"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r w:rsidRPr="009B2130">
              <w:rPr>
                <w:rFonts w:asciiTheme="minorHAnsi" w:eastAsia="Batang" w:hAnsiTheme="minorHAnsi" w:cstheme="minorHAnsi"/>
                <w:b/>
                <w:bCs/>
                <w:sz w:val="20"/>
                <w:szCs w:val="20"/>
                <w:highlight w:val="green"/>
                <w:lang w:val="en-GB" w:eastAsia="en-US"/>
              </w:rPr>
              <w:t>Agreement</w:t>
            </w:r>
          </w:p>
          <w:p w14:paraId="324CAA69" w14:textId="77777777" w:rsidR="004B7B63" w:rsidRPr="009B2130" w:rsidRDefault="004B7B63" w:rsidP="004B7B63">
            <w:pPr>
              <w:spacing w:beforeLines="0" w:before="0"/>
              <w:rPr>
                <w:rFonts w:asciiTheme="minorHAnsi" w:eastAsia="等线" w:hAnsiTheme="minorHAnsi" w:cstheme="minorHAnsi"/>
                <w:bCs/>
                <w:sz w:val="20"/>
                <w:szCs w:val="20"/>
                <w:lang w:val="en-GB" w:eastAsia="en-US"/>
              </w:rPr>
            </w:pPr>
            <w:r w:rsidRPr="009B2130">
              <w:rPr>
                <w:rFonts w:asciiTheme="minorHAnsi" w:eastAsia="Batang" w:hAnsiTheme="minorHAnsi" w:cstheme="minorHAnsi"/>
                <w:bCs/>
                <w:sz w:val="20"/>
                <w:szCs w:val="20"/>
                <w:lang w:val="en-GB" w:eastAsia="en-US"/>
              </w:rPr>
              <w:t xml:space="preserve">For RACH configuration Option 1 and Option 2, </w:t>
            </w:r>
            <w:r w:rsidRPr="009B2130">
              <w:rPr>
                <w:rFonts w:asciiTheme="minorHAnsi" w:eastAsia="等线" w:hAnsiTheme="minorHAnsi" w:cstheme="minorHAnsi"/>
                <w:bCs/>
                <w:sz w:val="20"/>
                <w:szCs w:val="20"/>
                <w:lang w:val="en-GB" w:eastAsia="en-US"/>
              </w:rPr>
              <w:t xml:space="preserve">indexing of the PRACH occasion indicated by the mask index value for Additional-ROs is performed </w:t>
            </w:r>
            <w:r w:rsidRPr="009B2130">
              <w:rPr>
                <w:rFonts w:asciiTheme="minorHAnsi" w:eastAsia="Batang" w:hAnsiTheme="minorHAnsi" w:cstheme="minorHAnsi"/>
                <w:bCs/>
                <w:sz w:val="20"/>
                <w:szCs w:val="20"/>
                <w:lang w:val="en-GB" w:eastAsia="en-US"/>
              </w:rPr>
              <w:t>separately from Legacy-ROs following legacy indexing rules.</w:t>
            </w:r>
          </w:p>
          <w:p w14:paraId="423249D3"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1E46F70D"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bookmarkStart w:id="5" w:name="_Hlk197505795"/>
            <w:r w:rsidRPr="009B2130">
              <w:rPr>
                <w:rFonts w:asciiTheme="minorHAnsi" w:eastAsia="Batang" w:hAnsiTheme="minorHAnsi" w:cstheme="minorHAnsi"/>
                <w:b/>
                <w:bCs/>
                <w:sz w:val="20"/>
                <w:szCs w:val="20"/>
                <w:highlight w:val="green"/>
                <w:lang w:val="en-GB" w:eastAsia="en-US"/>
              </w:rPr>
              <w:t>Agreement</w:t>
            </w:r>
          </w:p>
          <w:p w14:paraId="23806792" w14:textId="77777777" w:rsidR="004B7B63" w:rsidRPr="009B2130" w:rsidRDefault="004B7B63" w:rsidP="004B7B63">
            <w:pPr>
              <w:spacing w:beforeLines="0" w:before="0"/>
              <w:rPr>
                <w:rFonts w:asciiTheme="minorHAnsi" w:eastAsia="Batang" w:hAnsiTheme="minorHAnsi" w:cstheme="minorHAnsi"/>
                <w:bCs/>
                <w:sz w:val="20"/>
                <w:szCs w:val="20"/>
                <w:lang w:val="en-GB" w:eastAsia="en-US"/>
              </w:rPr>
            </w:pPr>
            <w:r w:rsidRPr="009B2130">
              <w:rPr>
                <w:rFonts w:asciiTheme="minorHAnsi" w:eastAsia="Batang" w:hAnsiTheme="minorHAnsi" w:cstheme="minorHAnsi"/>
                <w:bCs/>
                <w:sz w:val="20"/>
                <w:szCs w:val="20"/>
                <w:lang w:val="en-GB" w:eastAsia="en-US"/>
              </w:rPr>
              <w:t>For RACH configuration Option 1 and Option 2, when a SBFD-aware UE switches from additional-ROs to legacy-ROs in PRACH transmission re-attempt in one RACH procedure, support Alt-1: Increase the power ramping counter.</w:t>
            </w:r>
          </w:p>
          <w:bookmarkEnd w:id="5"/>
          <w:p w14:paraId="10120836"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7E86B0B2"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r w:rsidRPr="009B2130">
              <w:rPr>
                <w:rFonts w:asciiTheme="minorHAnsi" w:eastAsia="Batang" w:hAnsiTheme="minorHAnsi" w:cstheme="minorHAnsi"/>
                <w:b/>
                <w:bCs/>
                <w:sz w:val="20"/>
                <w:szCs w:val="20"/>
                <w:highlight w:val="green"/>
                <w:lang w:val="en-GB" w:eastAsia="en-US"/>
              </w:rPr>
              <w:t>Agreement</w:t>
            </w:r>
          </w:p>
          <w:p w14:paraId="10359C45" w14:textId="77777777" w:rsidR="004B7B63" w:rsidRPr="009B2130" w:rsidRDefault="004B7B63" w:rsidP="004B7B63">
            <w:pPr>
              <w:spacing w:beforeLines="0" w:before="0" w:afterLines="50" w:after="120"/>
              <w:rPr>
                <w:rFonts w:asciiTheme="minorHAnsi" w:eastAsia="Batang" w:hAnsiTheme="minorHAnsi" w:cstheme="minorHAnsi"/>
                <w:sz w:val="20"/>
                <w:szCs w:val="20"/>
                <w:lang w:val="en-GB" w:eastAsia="en-US"/>
              </w:rPr>
            </w:pPr>
            <w:r w:rsidRPr="009B2130">
              <w:rPr>
                <w:rFonts w:asciiTheme="minorHAnsi" w:eastAsia="Batang" w:hAnsiTheme="minorHAnsi" w:cstheme="minorHAnsi"/>
                <w:sz w:val="20"/>
                <w:szCs w:val="20"/>
                <w:lang w:val="en-GB" w:eastAsia="en-US"/>
              </w:rPr>
              <w:t xml:space="preserve">Update the following agreement made in RAN1#118-bis </w:t>
            </w:r>
            <w:r w:rsidRPr="009B2130">
              <w:rPr>
                <w:rFonts w:asciiTheme="minorHAnsi" w:eastAsia="Batang" w:hAnsiTheme="minorHAnsi" w:cstheme="minorHAnsi"/>
                <w:color w:val="FF0000"/>
                <w:sz w:val="20"/>
                <w:szCs w:val="20"/>
                <w:lang w:val="en-GB" w:eastAsia="en-US"/>
              </w:rPr>
              <w:t>in red</w:t>
            </w:r>
            <w:r w:rsidRPr="009B2130">
              <w:rPr>
                <w:rFonts w:asciiTheme="minorHAnsi" w:eastAsia="Batang" w:hAnsiTheme="minorHAnsi" w:cstheme="minorHAnsi"/>
                <w:sz w:val="20"/>
                <w:szCs w:val="20"/>
                <w:lang w:val="en-GB" w:eastAsia="en-US"/>
              </w:rPr>
              <w:t>:</w:t>
            </w:r>
          </w:p>
          <w:p w14:paraId="73B8C36D"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r w:rsidRPr="009B2130">
              <w:rPr>
                <w:rFonts w:asciiTheme="minorHAnsi" w:eastAsia="Batang" w:hAnsiTheme="minorHAnsi" w:cstheme="minorHAnsi"/>
                <w:b/>
                <w:bCs/>
                <w:sz w:val="20"/>
                <w:szCs w:val="20"/>
                <w:highlight w:val="green"/>
                <w:lang w:val="en-GB" w:eastAsia="en-US"/>
              </w:rPr>
              <w:t>Agreement</w:t>
            </w:r>
          </w:p>
          <w:p w14:paraId="122E2DED"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r w:rsidRPr="009B2130">
              <w:rPr>
                <w:rFonts w:asciiTheme="minorHAnsi" w:eastAsia="Batang" w:hAnsiTheme="minorHAnsi" w:cstheme="minorHAnsi"/>
                <w:sz w:val="20"/>
                <w:szCs w:val="20"/>
                <w:lang w:val="en-GB" w:eastAsia="en-US"/>
              </w:rPr>
              <w:t xml:space="preserve">For SBFD aware UEs, for Msg3 PUSCH transmission </w:t>
            </w:r>
            <w:r w:rsidRPr="009B2130">
              <w:rPr>
                <w:rFonts w:asciiTheme="minorHAnsi" w:eastAsia="Batang" w:hAnsiTheme="minorHAnsi" w:cstheme="minorHAnsi"/>
                <w:color w:val="FF0000"/>
                <w:sz w:val="20"/>
                <w:szCs w:val="20"/>
                <w:lang w:val="en-GB" w:eastAsia="en-US"/>
              </w:rPr>
              <w:t>in SBFD symbols</w:t>
            </w:r>
            <w:r w:rsidRPr="009B2130">
              <w:rPr>
                <w:rFonts w:asciiTheme="minorHAnsi" w:eastAsia="Batang" w:hAnsiTheme="minorHAnsi" w:cstheme="minorHAnsi"/>
                <w:sz w:val="20"/>
                <w:szCs w:val="20"/>
                <w:lang w:val="en-GB" w:eastAsia="en-US"/>
              </w:rPr>
              <w:t>, reuse Table 8.3-1 in TS 38.213 for determination of the frequency offset for the 2</w:t>
            </w:r>
            <w:r w:rsidRPr="009B2130">
              <w:rPr>
                <w:rFonts w:asciiTheme="minorHAnsi" w:eastAsia="Batang" w:hAnsiTheme="minorHAnsi" w:cstheme="minorHAnsi"/>
                <w:sz w:val="20"/>
                <w:szCs w:val="20"/>
                <w:vertAlign w:val="superscript"/>
                <w:lang w:val="en-GB" w:eastAsia="en-US"/>
              </w:rPr>
              <w:t>nd</w:t>
            </w:r>
            <w:r w:rsidRPr="009B2130">
              <w:rPr>
                <w:rFonts w:asciiTheme="minorHAnsi" w:eastAsia="Batang" w:hAnsiTheme="minorHAnsi" w:cstheme="minorHAnsi"/>
                <w:sz w:val="20"/>
                <w:szCs w:val="20"/>
                <w:lang w:val="en-GB" w:eastAsia="en-US"/>
              </w:rPr>
              <w:t xml:space="preserve"> hop, with the update that the frequency offset for 2</w:t>
            </w:r>
            <w:r w:rsidRPr="009B2130">
              <w:rPr>
                <w:rFonts w:asciiTheme="minorHAnsi" w:eastAsia="Batang" w:hAnsiTheme="minorHAnsi" w:cstheme="minorHAnsi"/>
                <w:sz w:val="20"/>
                <w:szCs w:val="20"/>
                <w:vertAlign w:val="superscript"/>
                <w:lang w:val="en-GB" w:eastAsia="en-US"/>
              </w:rPr>
              <w:t>nd</w:t>
            </w:r>
            <w:r w:rsidRPr="009B2130">
              <w:rPr>
                <w:rFonts w:asciiTheme="minorHAnsi" w:eastAsia="Batang" w:hAnsiTheme="minorHAnsi" w:cstheme="minorHAnsi"/>
                <w:sz w:val="20"/>
                <w:szCs w:val="20"/>
                <w:lang w:val="en-GB" w:eastAsia="en-US"/>
              </w:rPr>
              <w:t xml:space="preserve"> hop is based on the size of UL usable PRBs.</w:t>
            </w:r>
          </w:p>
          <w:p w14:paraId="10A4A45C" w14:textId="77777777" w:rsidR="004B7B63" w:rsidRPr="009B2130" w:rsidRDefault="004B7B63" w:rsidP="004B7B63">
            <w:pPr>
              <w:numPr>
                <w:ilvl w:val="0"/>
                <w:numId w:val="23"/>
              </w:numPr>
              <w:spacing w:beforeLines="0" w:before="0"/>
              <w:rPr>
                <w:rFonts w:asciiTheme="minorHAnsi" w:eastAsia="Batang" w:hAnsiTheme="minorHAnsi" w:cstheme="minorHAnsi"/>
                <w:strike/>
                <w:color w:val="FF0000"/>
                <w:sz w:val="20"/>
                <w:szCs w:val="20"/>
                <w:lang w:eastAsia="x-none"/>
              </w:rPr>
            </w:pPr>
            <w:r w:rsidRPr="009B2130">
              <w:rPr>
                <w:rFonts w:asciiTheme="minorHAnsi" w:eastAsia="Batang" w:hAnsiTheme="minorHAnsi" w:cstheme="minorHAnsi"/>
                <w:strike/>
                <w:color w:val="FF0000"/>
                <w:sz w:val="20"/>
                <w:szCs w:val="20"/>
                <w:lang w:eastAsia="x-none"/>
              </w:rPr>
              <w:t xml:space="preserve">FFS the case when the value of </w:t>
            </w:r>
            <m:oMath>
              <m:sSub>
                <m:sSubPr>
                  <m:ctrlPr>
                    <w:rPr>
                      <w:rFonts w:ascii="Cambria Math" w:eastAsia="Batang" w:hAnsi="Cambria Math" w:cstheme="minorHAnsi"/>
                      <w:strike/>
                      <w:color w:val="FF0000"/>
                      <w:sz w:val="20"/>
                      <w:szCs w:val="20"/>
                      <w:lang w:val="en-GB" w:eastAsia="x-none"/>
                    </w:rPr>
                  </m:ctrlPr>
                </m:sSubPr>
                <m:e>
                  <m:r>
                    <m:rPr>
                      <m:sty m:val="p"/>
                    </m:rPr>
                    <w:rPr>
                      <w:rFonts w:ascii="Cambria Math" w:eastAsia="Batang" w:hAnsi="Cambria Math" w:cstheme="minorHAnsi"/>
                      <w:strike/>
                      <w:color w:val="FF0000"/>
                      <w:sz w:val="20"/>
                      <w:szCs w:val="20"/>
                      <w:lang w:eastAsia="x-none"/>
                    </w:rPr>
                    <m:t>N</m:t>
                  </m:r>
                </m:e>
                <m:sub>
                  <m:r>
                    <m:rPr>
                      <m:sty m:val="p"/>
                    </m:rPr>
                    <w:rPr>
                      <w:rFonts w:ascii="Cambria Math" w:eastAsia="Batang" w:hAnsi="Cambria Math" w:cstheme="minorHAnsi"/>
                      <w:strike/>
                      <w:color w:val="FF0000"/>
                      <w:sz w:val="20"/>
                      <w:szCs w:val="20"/>
                      <w:lang w:eastAsia="x-none"/>
                    </w:rPr>
                    <m:t>UL,hop</m:t>
                  </m:r>
                </m:sub>
              </m:sSub>
            </m:oMath>
            <w:r w:rsidRPr="009B2130">
              <w:rPr>
                <w:rFonts w:asciiTheme="minorHAnsi" w:eastAsia="Batang" w:hAnsiTheme="minorHAnsi" w:cstheme="minorHAnsi"/>
                <w:iCs/>
                <w:strike/>
                <w:color w:val="FF0000"/>
                <w:sz w:val="20"/>
                <w:szCs w:val="20"/>
                <w:lang w:eastAsia="x-none"/>
              </w:rPr>
              <w:t>= 11</w:t>
            </w:r>
          </w:p>
          <w:p w14:paraId="174206EF" w14:textId="77777777" w:rsidR="004B7B63" w:rsidRPr="009B2130" w:rsidRDefault="004B7B63" w:rsidP="004B7B63">
            <w:pPr>
              <w:numPr>
                <w:ilvl w:val="0"/>
                <w:numId w:val="23"/>
              </w:numPr>
              <w:spacing w:beforeLines="0" w:before="0"/>
              <w:rPr>
                <w:rFonts w:asciiTheme="minorHAnsi" w:eastAsia="Batang" w:hAnsiTheme="minorHAnsi" w:cstheme="minorHAnsi"/>
                <w:strike/>
                <w:color w:val="FF0000"/>
                <w:sz w:val="20"/>
                <w:szCs w:val="20"/>
                <w:lang w:eastAsia="x-none"/>
              </w:rPr>
            </w:pPr>
            <w:r w:rsidRPr="009B2130">
              <w:rPr>
                <w:rFonts w:asciiTheme="minorHAnsi" w:eastAsia="Batang" w:hAnsiTheme="minorHAnsi" w:cstheme="minorHAnsi"/>
                <w:strike/>
                <w:color w:val="FF0000"/>
                <w:sz w:val="20"/>
                <w:szCs w:val="20"/>
                <w:lang w:eastAsia="x-none"/>
              </w:rPr>
              <w:t>FFS the definition of UL usable PRBs for Msg3 PUSCH transmission</w:t>
            </w:r>
          </w:p>
          <w:p w14:paraId="5B10CA6D"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2E329C01"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p>
          <w:p w14:paraId="6697951F"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r w:rsidRPr="009B2130">
              <w:rPr>
                <w:rFonts w:asciiTheme="minorHAnsi" w:eastAsia="Batang" w:hAnsiTheme="minorHAnsi" w:cstheme="minorHAnsi"/>
                <w:b/>
                <w:bCs/>
                <w:sz w:val="20"/>
                <w:szCs w:val="20"/>
                <w:highlight w:val="green"/>
                <w:lang w:val="en-GB" w:eastAsia="en-US"/>
              </w:rPr>
              <w:t>Agreement</w:t>
            </w:r>
          </w:p>
          <w:p w14:paraId="6040C065" w14:textId="77777777" w:rsidR="004B7B63" w:rsidRPr="009B2130" w:rsidRDefault="004B7B63" w:rsidP="004B7B63">
            <w:pPr>
              <w:numPr>
                <w:ilvl w:val="0"/>
                <w:numId w:val="72"/>
              </w:numPr>
              <w:spacing w:beforeLines="0" w:before="0" w:afterLines="50" w:after="120"/>
              <w:rPr>
                <w:rFonts w:asciiTheme="minorHAnsi" w:eastAsia="Batang" w:hAnsiTheme="minorHAnsi" w:cstheme="minorHAnsi"/>
                <w:bCs/>
                <w:sz w:val="20"/>
                <w:szCs w:val="20"/>
                <w:lang w:val="en-GB" w:eastAsia="x-none"/>
              </w:rPr>
            </w:pPr>
            <w:r w:rsidRPr="009B2130">
              <w:rPr>
                <w:rFonts w:asciiTheme="minorHAnsi" w:eastAsia="Malgun Gothic" w:hAnsiTheme="minorHAnsi" w:cstheme="minorHAnsi"/>
                <w:bCs/>
                <w:color w:val="000000"/>
                <w:sz w:val="20"/>
                <w:szCs w:val="20"/>
                <w:lang w:val="en-GB" w:eastAsia="x-none"/>
              </w:rPr>
              <w:t xml:space="preserve">For determination of Msg3 PUSCH transmission power, </w:t>
            </w:r>
            <w:bookmarkStart w:id="6" w:name="_Hlk197506123"/>
            <m:oMath>
              <m:r>
                <w:rPr>
                  <w:rFonts w:ascii="Cambria Math" w:eastAsia="Malgun Gothic" w:hAnsi="Cambria Math" w:cstheme="minorHAnsi"/>
                  <w:sz w:val="20"/>
                  <w:szCs w:val="20"/>
                  <w:lang w:val="en-GB" w:eastAsia="x-none"/>
                </w:rPr>
                <m:t>∆</m:t>
              </m:r>
              <m:sSub>
                <m:sSubPr>
                  <m:ctrlPr>
                    <w:rPr>
                      <w:rFonts w:ascii="Cambria Math" w:eastAsia="Malgun Gothic" w:hAnsi="Cambria Math" w:cstheme="minorHAnsi"/>
                      <w:bCs/>
                      <w:i/>
                      <w:sz w:val="20"/>
                      <w:szCs w:val="20"/>
                      <w:lang w:val="en-GB" w:eastAsia="x-none"/>
                    </w:rPr>
                  </m:ctrlPr>
                </m:sSubPr>
                <m:e>
                  <m:r>
                    <w:rPr>
                      <w:rFonts w:ascii="Cambria Math" w:eastAsia="Malgun Gothic" w:hAnsi="Cambria Math" w:cstheme="minorHAnsi"/>
                      <w:sz w:val="20"/>
                      <w:szCs w:val="20"/>
                      <w:lang w:val="en-GB" w:eastAsia="x-none"/>
                    </w:rPr>
                    <m:t>P</m:t>
                  </m:r>
                </m:e>
                <m:sub>
                  <m:r>
                    <m:rPr>
                      <m:sty m:val="p"/>
                    </m:rPr>
                    <w:rPr>
                      <w:rFonts w:ascii="Cambria Math" w:eastAsia="Malgun Gothic" w:hAnsi="Cambria Math" w:cstheme="minorHAnsi"/>
                      <w:sz w:val="20"/>
                      <w:szCs w:val="20"/>
                      <w:lang w:val="en-GB" w:eastAsia="x-none"/>
                    </w:rPr>
                    <m:t>rampup_requested</m:t>
                  </m:r>
                  <m:r>
                    <w:rPr>
                      <w:rFonts w:ascii="Cambria Math" w:eastAsia="Malgun Gothic" w:hAnsi="Cambria Math" w:cstheme="minorHAnsi"/>
                      <w:sz w:val="20"/>
                      <w:szCs w:val="20"/>
                      <w:lang w:val="en-GB" w:eastAsia="x-none"/>
                    </w:rPr>
                    <m:t>,b,f,c</m:t>
                  </m:r>
                </m:sub>
              </m:sSub>
            </m:oMath>
            <w:bookmarkEnd w:id="6"/>
            <w:r w:rsidRPr="009B2130">
              <w:rPr>
                <w:rFonts w:asciiTheme="minorHAnsi" w:eastAsia="Batang" w:hAnsiTheme="minorHAnsi" w:cstheme="minorHAnsi"/>
                <w:bCs/>
                <w:sz w:val="20"/>
                <w:szCs w:val="20"/>
                <w:lang w:val="en-GB" w:eastAsia="x-none"/>
              </w:rPr>
              <w:t xml:space="preserve"> is provided by MAC layer and is the amount of power ramping applied to the latest Random Access Preamble transmission, regardless of the used RO types and symbol type of Msg3 PUSCH.</w:t>
            </w:r>
          </w:p>
          <w:p w14:paraId="2F21BF61" w14:textId="77777777" w:rsidR="004B7B63" w:rsidRPr="009B2130" w:rsidRDefault="004B7B63" w:rsidP="004B7B63">
            <w:pPr>
              <w:numPr>
                <w:ilvl w:val="0"/>
                <w:numId w:val="72"/>
              </w:numPr>
              <w:spacing w:beforeLines="0" w:before="0"/>
              <w:rPr>
                <w:rFonts w:asciiTheme="minorHAnsi" w:eastAsia="Batang" w:hAnsiTheme="minorHAnsi" w:cstheme="minorHAnsi"/>
                <w:bCs/>
                <w:sz w:val="20"/>
                <w:szCs w:val="20"/>
                <w:lang w:val="en-GB" w:eastAsia="x-none"/>
              </w:rPr>
            </w:pPr>
            <w:r w:rsidRPr="009B2130">
              <w:rPr>
                <w:rFonts w:asciiTheme="minorHAnsi" w:eastAsia="Batang" w:hAnsiTheme="minorHAnsi" w:cstheme="minorHAnsi"/>
                <w:bCs/>
                <w:sz w:val="20"/>
                <w:szCs w:val="20"/>
                <w:lang w:val="en-GB" w:eastAsia="x-none"/>
              </w:rPr>
              <w:t xml:space="preserve">FFS: For RACH configuration Option 2, interpretation of </w:t>
            </w:r>
            <m:oMath>
              <m:r>
                <w:rPr>
                  <w:rFonts w:ascii="Cambria Math" w:eastAsia="Malgun Gothic" w:hAnsi="Cambria Math" w:cstheme="minorHAnsi"/>
                  <w:sz w:val="20"/>
                  <w:szCs w:val="20"/>
                  <w:lang w:val="en-GB" w:eastAsia="x-none"/>
                </w:rPr>
                <m:t>∆</m:t>
              </m:r>
              <m:sSub>
                <m:sSubPr>
                  <m:ctrlPr>
                    <w:rPr>
                      <w:rFonts w:ascii="Cambria Math" w:eastAsia="Malgun Gothic" w:hAnsi="Cambria Math" w:cstheme="minorHAnsi"/>
                      <w:bCs/>
                      <w:i/>
                      <w:sz w:val="20"/>
                      <w:szCs w:val="20"/>
                      <w:lang w:val="en-GB" w:eastAsia="x-none"/>
                    </w:rPr>
                  </m:ctrlPr>
                </m:sSubPr>
                <m:e>
                  <m:r>
                    <w:rPr>
                      <w:rFonts w:ascii="Cambria Math" w:eastAsia="Malgun Gothic" w:hAnsi="Cambria Math" w:cstheme="minorHAnsi"/>
                      <w:sz w:val="20"/>
                      <w:szCs w:val="20"/>
                      <w:lang w:val="en-GB" w:eastAsia="x-none"/>
                    </w:rPr>
                    <m:t>P</m:t>
                  </m:r>
                </m:e>
                <m:sub>
                  <m:r>
                    <m:rPr>
                      <m:sty m:val="p"/>
                    </m:rPr>
                    <w:rPr>
                      <w:rFonts w:ascii="Cambria Math" w:eastAsia="Malgun Gothic" w:hAnsi="Cambria Math" w:cstheme="minorHAnsi"/>
                      <w:sz w:val="20"/>
                      <w:szCs w:val="20"/>
                      <w:lang w:val="en-GB" w:eastAsia="x-none"/>
                    </w:rPr>
                    <m:t>rampup_requested</m:t>
                  </m:r>
                  <m:r>
                    <w:rPr>
                      <w:rFonts w:ascii="Cambria Math" w:eastAsia="Malgun Gothic" w:hAnsi="Cambria Math" w:cstheme="minorHAnsi"/>
                      <w:sz w:val="20"/>
                      <w:szCs w:val="20"/>
                      <w:lang w:val="en-GB" w:eastAsia="x-none"/>
                    </w:rPr>
                    <m:t>,b,f,c</m:t>
                  </m:r>
                </m:sub>
              </m:sSub>
            </m:oMath>
            <w:r w:rsidRPr="009B2130">
              <w:rPr>
                <w:rFonts w:asciiTheme="minorHAnsi" w:eastAsia="Batang" w:hAnsiTheme="minorHAnsi" w:cstheme="minorHAnsi"/>
                <w:bCs/>
                <w:sz w:val="20"/>
                <w:szCs w:val="20"/>
                <w:lang w:val="en-GB" w:eastAsia="x-none"/>
              </w:rPr>
              <w:t xml:space="preserve"> when separate </w:t>
            </w:r>
            <w:r w:rsidRPr="009B2130">
              <w:rPr>
                <w:rFonts w:asciiTheme="minorHAnsi" w:eastAsia="Times New Roman" w:hAnsiTheme="minorHAnsi" w:cstheme="minorHAnsi"/>
                <w:bCs/>
                <w:i/>
                <w:sz w:val="20"/>
                <w:szCs w:val="20"/>
                <w:lang w:val="en-GB" w:eastAsia="x-none"/>
              </w:rPr>
              <w:t>PREAMBLE_POWER_RAMPING_STEP</w:t>
            </w:r>
            <w:r w:rsidRPr="009B2130">
              <w:rPr>
                <w:rFonts w:asciiTheme="minorHAnsi" w:eastAsia="Times New Roman" w:hAnsiTheme="minorHAnsi" w:cstheme="minorHAnsi"/>
                <w:bCs/>
                <w:iCs/>
                <w:sz w:val="20"/>
                <w:szCs w:val="20"/>
                <w:lang w:val="en-GB" w:eastAsia="x-none"/>
              </w:rPr>
              <w:t xml:space="preserve"> </w:t>
            </w:r>
            <w:r w:rsidRPr="009B2130">
              <w:rPr>
                <w:rFonts w:asciiTheme="minorHAnsi" w:eastAsia="Batang" w:hAnsiTheme="minorHAnsi" w:cstheme="minorHAnsi"/>
                <w:bCs/>
                <w:sz w:val="20"/>
                <w:szCs w:val="20"/>
                <w:lang w:val="en-GB" w:eastAsia="x-none"/>
              </w:rPr>
              <w:t>configurations for different RO types when UE switches from additional-ROs to legacy-ROs.</w:t>
            </w:r>
          </w:p>
          <w:p w14:paraId="3CB7BA2A" w14:textId="77777777" w:rsidR="004B7B63" w:rsidRPr="009B2130" w:rsidRDefault="004B7B63" w:rsidP="004B7B63">
            <w:pPr>
              <w:numPr>
                <w:ilvl w:val="1"/>
                <w:numId w:val="72"/>
              </w:numPr>
              <w:spacing w:beforeLines="0" w:before="0"/>
              <w:rPr>
                <w:rFonts w:asciiTheme="minorHAnsi" w:eastAsia="Batang" w:hAnsiTheme="minorHAnsi" w:cstheme="minorHAnsi"/>
                <w:bCs/>
                <w:sz w:val="20"/>
                <w:szCs w:val="20"/>
                <w:lang w:val="en-GB" w:eastAsia="x-none"/>
              </w:rPr>
            </w:pPr>
            <w:r w:rsidRPr="009B2130">
              <w:rPr>
                <w:rFonts w:asciiTheme="minorHAnsi" w:eastAsia="Batang" w:hAnsiTheme="minorHAnsi" w:cstheme="minorHAnsi"/>
                <w:bCs/>
                <w:sz w:val="20"/>
                <w:szCs w:val="20"/>
                <w:lang w:val="en-GB" w:eastAsia="x-none"/>
              </w:rPr>
              <w:t xml:space="preserve">This does not imply that separate </w:t>
            </w:r>
            <w:r w:rsidRPr="009B2130">
              <w:rPr>
                <w:rFonts w:asciiTheme="minorHAnsi" w:eastAsia="Times New Roman" w:hAnsiTheme="minorHAnsi" w:cstheme="minorHAnsi"/>
                <w:bCs/>
                <w:i/>
                <w:sz w:val="20"/>
                <w:szCs w:val="20"/>
                <w:lang w:val="en-GB" w:eastAsia="x-none"/>
              </w:rPr>
              <w:t>PREAMBLE_POWER_RAMPING_STEP</w:t>
            </w:r>
            <w:r w:rsidRPr="009B2130">
              <w:rPr>
                <w:rFonts w:asciiTheme="minorHAnsi" w:eastAsia="Times New Roman" w:hAnsiTheme="minorHAnsi" w:cstheme="minorHAnsi"/>
                <w:bCs/>
                <w:iCs/>
                <w:sz w:val="20"/>
                <w:szCs w:val="20"/>
                <w:lang w:val="en-GB" w:eastAsia="x-none"/>
              </w:rPr>
              <w:t xml:space="preserve"> </w:t>
            </w:r>
            <w:r w:rsidRPr="009B2130">
              <w:rPr>
                <w:rFonts w:asciiTheme="minorHAnsi" w:eastAsia="Batang" w:hAnsiTheme="minorHAnsi" w:cstheme="minorHAnsi"/>
                <w:bCs/>
                <w:sz w:val="20"/>
                <w:szCs w:val="20"/>
                <w:lang w:val="en-GB" w:eastAsia="x-none"/>
              </w:rPr>
              <w:t>configurations are supported</w:t>
            </w:r>
          </w:p>
          <w:p w14:paraId="6F6DB37F" w14:textId="77777777" w:rsidR="004B7B63" w:rsidRPr="009B2130" w:rsidRDefault="004B7B63" w:rsidP="004B7B63">
            <w:pPr>
              <w:spacing w:beforeLines="0" w:before="0"/>
              <w:rPr>
                <w:rFonts w:asciiTheme="minorHAnsi" w:eastAsia="Batang" w:hAnsiTheme="minorHAnsi" w:cstheme="minorHAnsi"/>
                <w:b/>
                <w:sz w:val="20"/>
                <w:szCs w:val="20"/>
                <w:lang w:val="en-GB" w:eastAsia="en-US"/>
              </w:rPr>
            </w:pPr>
          </w:p>
          <w:p w14:paraId="5E8C11F6"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bookmarkStart w:id="7" w:name="_Hlk197505947"/>
            <w:r w:rsidRPr="009B2130">
              <w:rPr>
                <w:rFonts w:asciiTheme="minorHAnsi" w:eastAsia="Batang" w:hAnsiTheme="minorHAnsi" w:cstheme="minorHAnsi"/>
                <w:b/>
                <w:bCs/>
                <w:sz w:val="20"/>
                <w:szCs w:val="20"/>
                <w:lang w:val="en-GB" w:eastAsia="en-US"/>
              </w:rPr>
              <w:t>Conclusion</w:t>
            </w:r>
          </w:p>
          <w:p w14:paraId="3E99E9E7"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r w:rsidRPr="009B2130">
              <w:rPr>
                <w:rFonts w:asciiTheme="minorHAnsi" w:eastAsia="Batang" w:hAnsiTheme="minorHAnsi" w:cstheme="minorHAnsi"/>
                <w:sz w:val="20"/>
                <w:szCs w:val="20"/>
                <w:lang w:val="en-GB" w:eastAsia="en-US"/>
              </w:rPr>
              <w:t>For RACH configuration Option 2, when a SBFD-aware UE switches from additional-ROs to legacy-ROs in PRACH transmission re-attempt in one RACH procedure, there is no RAN1 consensus to support a power offset to compensate the power ramping difference</w:t>
            </w:r>
          </w:p>
          <w:bookmarkEnd w:id="7"/>
          <w:p w14:paraId="31AF0D19" w14:textId="77777777" w:rsidR="004B7B63" w:rsidRPr="009B2130" w:rsidRDefault="004B7B63" w:rsidP="004B7B63">
            <w:pPr>
              <w:spacing w:beforeLines="0" w:before="0"/>
              <w:ind w:left="720"/>
              <w:rPr>
                <w:rFonts w:asciiTheme="minorHAnsi" w:eastAsia="Batang" w:hAnsiTheme="minorHAnsi" w:cstheme="minorHAnsi"/>
                <w:sz w:val="20"/>
                <w:szCs w:val="20"/>
                <w:lang w:val="en-GB" w:eastAsia="x-none"/>
              </w:rPr>
            </w:pPr>
          </w:p>
          <w:p w14:paraId="23964B2E" w14:textId="77777777" w:rsidR="004B7B63" w:rsidRPr="009B2130" w:rsidRDefault="004B7B63" w:rsidP="004B7B63">
            <w:pPr>
              <w:spacing w:beforeLines="0" w:before="0"/>
              <w:rPr>
                <w:rFonts w:asciiTheme="minorHAnsi" w:eastAsia="Batang" w:hAnsiTheme="minorHAnsi" w:cstheme="minorHAnsi"/>
                <w:b/>
                <w:bCs/>
                <w:sz w:val="20"/>
                <w:szCs w:val="20"/>
                <w:lang w:val="en-GB" w:eastAsia="en-US"/>
              </w:rPr>
            </w:pPr>
            <w:bookmarkStart w:id="8" w:name="_Hlk197505995"/>
            <w:r w:rsidRPr="009B2130">
              <w:rPr>
                <w:rFonts w:asciiTheme="minorHAnsi" w:eastAsia="Batang" w:hAnsiTheme="minorHAnsi" w:cstheme="minorHAnsi"/>
                <w:b/>
                <w:bCs/>
                <w:sz w:val="20"/>
                <w:szCs w:val="20"/>
                <w:lang w:val="en-GB" w:eastAsia="en-US"/>
              </w:rPr>
              <w:t>Conclusion</w:t>
            </w:r>
          </w:p>
          <w:p w14:paraId="57CEE80B" w14:textId="77777777" w:rsidR="004B7B63" w:rsidRPr="009B2130" w:rsidRDefault="004B7B63" w:rsidP="004B7B63">
            <w:pPr>
              <w:spacing w:beforeLines="0" w:before="0"/>
              <w:rPr>
                <w:rFonts w:asciiTheme="minorHAnsi" w:eastAsia="Batang" w:hAnsiTheme="minorHAnsi" w:cstheme="minorHAnsi"/>
                <w:sz w:val="20"/>
                <w:szCs w:val="20"/>
                <w:lang w:val="en-GB" w:eastAsia="en-US"/>
              </w:rPr>
            </w:pPr>
            <w:r w:rsidRPr="009B2130">
              <w:rPr>
                <w:rFonts w:asciiTheme="minorHAnsi" w:eastAsia="Batang" w:hAnsiTheme="minorHAnsi" w:cstheme="minorHAnsi"/>
                <w:sz w:val="20"/>
                <w:szCs w:val="20"/>
                <w:lang w:val="en-GB" w:eastAsia="en-US"/>
              </w:rPr>
              <w:t>There is no RAN1 consensus on the following proposal:</w:t>
            </w:r>
          </w:p>
          <w:p w14:paraId="6A7A8D27" w14:textId="63C4C198" w:rsidR="006C6BAA" w:rsidRPr="006F0F02" w:rsidRDefault="004B7B63" w:rsidP="006F0F02">
            <w:pPr>
              <w:numPr>
                <w:ilvl w:val="0"/>
                <w:numId w:val="72"/>
              </w:numPr>
              <w:spacing w:beforeLines="0" w:before="0"/>
              <w:rPr>
                <w:rFonts w:ascii="Times" w:eastAsia="Batang" w:hAnsi="Times" w:cs="Calibri"/>
                <w:bCs/>
                <w:i/>
                <w:iCs/>
                <w:sz w:val="20"/>
                <w:szCs w:val="20"/>
                <w:shd w:val="pct15" w:color="auto" w:fill="FFFFFF"/>
                <w:lang w:val="en-GB" w:eastAsia="x-none"/>
              </w:rPr>
            </w:pPr>
            <w:r w:rsidRPr="009B2130">
              <w:rPr>
                <w:rFonts w:asciiTheme="minorHAnsi" w:eastAsia="等线" w:hAnsiTheme="minorHAnsi" w:cstheme="minorHAnsi"/>
                <w:bCs/>
                <w:sz w:val="20"/>
                <w:szCs w:val="20"/>
                <w:lang w:val="en-GB" w:eastAsia="x-none"/>
              </w:rPr>
              <w:t>F</w:t>
            </w:r>
            <w:r w:rsidRPr="009B2130">
              <w:rPr>
                <w:rFonts w:asciiTheme="minorHAnsi" w:eastAsia="Batang" w:hAnsiTheme="minorHAnsi" w:cstheme="minorHAnsi"/>
                <w:bCs/>
                <w:sz w:val="20"/>
                <w:szCs w:val="20"/>
                <w:lang w:val="en-GB" w:eastAsia="x-none"/>
              </w:rPr>
              <w:t xml:space="preserve">or RACH configuration Option 1 with Alt 1-1, for determination of lowest RO of additional-ROs in SBFD symbols, the parameter </w:t>
            </w:r>
            <w:r w:rsidRPr="009B2130">
              <w:rPr>
                <w:rFonts w:asciiTheme="minorHAnsi" w:eastAsia="Batang" w:hAnsiTheme="minorHAnsi" w:cstheme="minorHAnsi"/>
                <w:bCs/>
                <w:i/>
                <w:iCs/>
                <w:sz w:val="20"/>
                <w:szCs w:val="20"/>
                <w:lang w:val="en-GB" w:eastAsia="x-none"/>
              </w:rPr>
              <w:t>msg1-FrequencyStart</w:t>
            </w:r>
            <w:r w:rsidRPr="009B2130">
              <w:rPr>
                <w:rFonts w:asciiTheme="minorHAnsi" w:eastAsia="Batang" w:hAnsiTheme="minorHAnsi" w:cstheme="minorHAnsi"/>
                <w:bCs/>
                <w:sz w:val="20"/>
                <w:szCs w:val="20"/>
                <w:lang w:val="en-GB" w:eastAsia="x-none"/>
              </w:rPr>
              <w:t xml:space="preserve"> in </w:t>
            </w:r>
            <w:proofErr w:type="spellStart"/>
            <w:r w:rsidRPr="009B2130">
              <w:rPr>
                <w:rFonts w:asciiTheme="minorHAnsi" w:eastAsia="Batang" w:hAnsiTheme="minorHAnsi" w:cstheme="minorHAnsi"/>
                <w:bCs/>
                <w:i/>
                <w:iCs/>
                <w:sz w:val="20"/>
                <w:szCs w:val="20"/>
                <w:lang w:val="en-GB" w:eastAsia="x-none"/>
              </w:rPr>
              <w:t>rach-ConfigCommon</w:t>
            </w:r>
            <w:proofErr w:type="spellEnd"/>
            <w:r w:rsidRPr="009B2130">
              <w:rPr>
                <w:rFonts w:asciiTheme="minorHAnsi" w:eastAsia="Batang" w:hAnsiTheme="minorHAnsi" w:cstheme="minorHAnsi"/>
                <w:bCs/>
                <w:sz w:val="20"/>
                <w:szCs w:val="20"/>
                <w:lang w:val="en-GB" w:eastAsia="x-none"/>
              </w:rPr>
              <w:t xml:space="preserve"> is reinterpreted as the frequency offset of lowest RO in frequency domain with respective to the lowest PRB of UL usable PRBs ONLY if there is no legacy-</w:t>
            </w:r>
            <w:r w:rsidRPr="009B2130">
              <w:rPr>
                <w:rFonts w:asciiTheme="minorHAnsi" w:eastAsia="等线" w:hAnsiTheme="minorHAnsi" w:cstheme="minorHAnsi"/>
                <w:bCs/>
                <w:sz w:val="20"/>
                <w:szCs w:val="20"/>
                <w:lang w:val="en-GB" w:eastAsia="x-none"/>
              </w:rPr>
              <w:t xml:space="preserve">RO </w:t>
            </w:r>
            <w:r w:rsidRPr="009B2130">
              <w:rPr>
                <w:rFonts w:asciiTheme="minorHAnsi" w:eastAsia="Batang" w:hAnsiTheme="minorHAnsi" w:cstheme="minorHAnsi"/>
                <w:bCs/>
                <w:sz w:val="20"/>
                <w:szCs w:val="20"/>
                <w:lang w:val="en-GB" w:eastAsia="x-none"/>
              </w:rPr>
              <w:t xml:space="preserve">configured in SBFD symbols configured as flexible by </w:t>
            </w:r>
            <w:proofErr w:type="spellStart"/>
            <w:r w:rsidRPr="009B2130">
              <w:rPr>
                <w:rFonts w:asciiTheme="minorHAnsi" w:eastAsia="Batang" w:hAnsiTheme="minorHAnsi" w:cstheme="minorHAnsi"/>
                <w:bCs/>
                <w:i/>
                <w:iCs/>
                <w:sz w:val="20"/>
                <w:szCs w:val="20"/>
                <w:lang w:val="en-GB" w:eastAsia="x-none"/>
              </w:rPr>
              <w:t>tdd</w:t>
            </w:r>
            <w:proofErr w:type="spellEnd"/>
            <w:r w:rsidRPr="009B2130">
              <w:rPr>
                <w:rFonts w:asciiTheme="minorHAnsi" w:eastAsia="Batang" w:hAnsiTheme="minorHAnsi" w:cstheme="minorHAnsi"/>
                <w:bCs/>
                <w:i/>
                <w:iCs/>
                <w:sz w:val="20"/>
                <w:szCs w:val="20"/>
                <w:lang w:val="en-GB" w:eastAsia="x-none"/>
              </w:rPr>
              <w:t>-UL-DL-</w:t>
            </w:r>
            <w:proofErr w:type="spellStart"/>
            <w:r w:rsidRPr="009B2130">
              <w:rPr>
                <w:rFonts w:asciiTheme="minorHAnsi" w:eastAsia="Batang" w:hAnsiTheme="minorHAnsi" w:cstheme="minorHAnsi"/>
                <w:bCs/>
                <w:i/>
                <w:iCs/>
                <w:sz w:val="20"/>
                <w:szCs w:val="20"/>
                <w:lang w:val="en-GB" w:eastAsia="x-none"/>
              </w:rPr>
              <w:t>ConfigurationCommon</w:t>
            </w:r>
            <w:proofErr w:type="spellEnd"/>
            <w:r w:rsidRPr="009B2130">
              <w:rPr>
                <w:rFonts w:asciiTheme="minorHAnsi" w:eastAsia="Batang" w:hAnsiTheme="minorHAnsi" w:cstheme="minorHAnsi"/>
                <w:bCs/>
                <w:sz w:val="20"/>
                <w:szCs w:val="20"/>
                <w:lang w:val="en-GB" w:eastAsia="x-none"/>
              </w:rPr>
              <w:t>.</w:t>
            </w:r>
            <w:bookmarkEnd w:id="8"/>
          </w:p>
        </w:tc>
      </w:tr>
    </w:tbl>
    <w:p w14:paraId="08FA14E6" w14:textId="6E0B1C9C" w:rsidR="00167472" w:rsidRDefault="00EF6644" w:rsidP="001B4E18">
      <w:pPr>
        <w:spacing w:before="120" w:after="120"/>
        <w:rPr>
          <w:rFonts w:asciiTheme="majorHAnsi" w:eastAsiaTheme="minorEastAsia" w:hAnsiTheme="majorHAnsi" w:cstheme="majorHAnsi"/>
        </w:rPr>
      </w:pPr>
      <w:r w:rsidRPr="00FC2242">
        <w:rPr>
          <w:rFonts w:asciiTheme="majorHAnsi" w:hAnsiTheme="majorHAnsi" w:cstheme="majorHAnsi"/>
        </w:rPr>
        <w:lastRenderedPageBreak/>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A82806">
        <w:rPr>
          <w:rFonts w:asciiTheme="majorHAnsi" w:eastAsiaTheme="minorEastAsia" w:hAnsiTheme="majorHAnsi" w:cstheme="majorHAnsi"/>
        </w:rPr>
        <w:t xml:space="preserve">remaining issues 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3B556D8E" w14:textId="77777777" w:rsidR="0027651F" w:rsidRPr="0027651F" w:rsidRDefault="0027651F" w:rsidP="001B4E18">
      <w:pPr>
        <w:spacing w:before="120" w:after="120"/>
        <w:rPr>
          <w:rFonts w:asciiTheme="majorHAnsi" w:eastAsiaTheme="minorEastAsia" w:hAnsiTheme="majorHAnsi" w:cstheme="majorHAnsi"/>
        </w:rPr>
      </w:pPr>
    </w:p>
    <w:p w14:paraId="14D8BE66" w14:textId="16BDB6F1" w:rsidR="00BA1F34" w:rsidRPr="004F20B3" w:rsidRDefault="00BA1F34" w:rsidP="00BA1F34">
      <w:pPr>
        <w:pStyle w:val="1"/>
        <w:spacing w:before="120" w:after="120"/>
        <w:rPr>
          <w:rFonts w:eastAsiaTheme="minorEastAsia" w:cs="Arial"/>
          <w:sz w:val="28"/>
          <w:szCs w:val="40"/>
        </w:rPr>
      </w:pPr>
      <w:r w:rsidRPr="004F20B3">
        <w:rPr>
          <w:rFonts w:eastAsiaTheme="minorEastAsia" w:cs="Arial"/>
          <w:sz w:val="28"/>
          <w:szCs w:val="40"/>
        </w:rPr>
        <w:t>Discussion</w:t>
      </w:r>
    </w:p>
    <w:p w14:paraId="1FB214BE" w14:textId="2FBC6AA0" w:rsidR="007D7AA4" w:rsidRDefault="00CE0637" w:rsidP="00394C8C">
      <w:pPr>
        <w:spacing w:before="120" w:after="120"/>
        <w:rPr>
          <w:rFonts w:asciiTheme="majorHAnsi" w:eastAsiaTheme="minorEastAsia" w:hAnsiTheme="majorHAnsi" w:cstheme="majorHAnsi"/>
          <w:b/>
          <w:bCs/>
          <w:u w:val="single"/>
        </w:rPr>
      </w:pPr>
      <w:r w:rsidRPr="00D519BB">
        <w:rPr>
          <w:rFonts w:asciiTheme="majorHAnsi" w:eastAsiaTheme="minorEastAsia" w:hAnsiTheme="majorHAnsi" w:cstheme="majorHAnsi" w:hint="eastAsia"/>
          <w:b/>
          <w:bCs/>
          <w:u w:val="single"/>
        </w:rPr>
        <w:t>F</w:t>
      </w:r>
      <w:r w:rsidRPr="00D519BB">
        <w:rPr>
          <w:rFonts w:asciiTheme="majorHAnsi" w:eastAsiaTheme="minorEastAsia" w:hAnsiTheme="majorHAnsi" w:cstheme="majorHAnsi"/>
          <w:b/>
          <w:bCs/>
          <w:u w:val="single"/>
        </w:rPr>
        <w:t xml:space="preserve">DRA of </w:t>
      </w:r>
      <w:r w:rsidR="00386DB5"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PUSCH</w:t>
      </w:r>
      <w:r>
        <w:rPr>
          <w:rFonts w:asciiTheme="majorHAnsi" w:eastAsiaTheme="minorEastAsia" w:hAnsiTheme="majorHAnsi" w:cstheme="majorHAnsi"/>
          <w:b/>
          <w:bCs/>
          <w:u w:val="single"/>
        </w:rPr>
        <w:t xml:space="preserve"> in SBFD symbols</w:t>
      </w:r>
    </w:p>
    <w:p w14:paraId="2BDFF865" w14:textId="31AB0F4E" w:rsidR="001970B1" w:rsidRPr="000B028E" w:rsidRDefault="001970B1" w:rsidP="001970B1">
      <w:pPr>
        <w:spacing w:before="120"/>
        <w:rPr>
          <w:rFonts w:asciiTheme="minorHAnsi" w:eastAsia="宋体" w:hAnsiTheme="minorHAnsi" w:cstheme="minorHAnsi"/>
          <w:kern w:val="2"/>
          <w:szCs w:val="21"/>
        </w:rPr>
      </w:pPr>
      <w:r w:rsidRPr="000B028E">
        <w:rPr>
          <w:rFonts w:asciiTheme="minorHAnsi" w:eastAsia="宋体" w:hAnsiTheme="minorHAnsi" w:cstheme="minorHAnsi"/>
          <w:kern w:val="2"/>
          <w:szCs w:val="21"/>
        </w:rPr>
        <w:t>For determining the frequency domain resource allocation (FDRA) for Msg3 PUSCH transmission in SBFD symbols, following two alternatives were discussed in RAN1#120bis without conclusion.</w:t>
      </w:r>
    </w:p>
    <w:p w14:paraId="4A48F5CF" w14:textId="77777777" w:rsidR="001970B1" w:rsidRPr="000B028E" w:rsidRDefault="001970B1" w:rsidP="001970B1">
      <w:pPr>
        <w:pStyle w:val="bullet1-0"/>
        <w:numPr>
          <w:ilvl w:val="0"/>
          <w:numId w:val="67"/>
        </w:numPr>
        <w:rPr>
          <w:rFonts w:asciiTheme="minorHAnsi" w:hAnsiTheme="minorHAnsi" w:cstheme="minorHAnsi"/>
          <w:sz w:val="21"/>
          <w:szCs w:val="24"/>
        </w:rPr>
      </w:pPr>
      <w:r w:rsidRPr="000B028E">
        <w:rPr>
          <w:rFonts w:asciiTheme="minorHAnsi" w:hAnsiTheme="minorHAnsi" w:cstheme="minorHAnsi"/>
          <w:sz w:val="21"/>
          <w:szCs w:val="24"/>
        </w:rPr>
        <w:t xml:space="preserve">Alt-1: the RB numbering starts from the first RB of the UL usable PRBs </w:t>
      </w:r>
    </w:p>
    <w:p w14:paraId="6C0AEC19" w14:textId="77777777" w:rsidR="001970B1" w:rsidRPr="000B028E" w:rsidRDefault="001970B1" w:rsidP="001970B1">
      <w:pPr>
        <w:pStyle w:val="bullet1-0"/>
        <w:numPr>
          <w:ilvl w:val="1"/>
          <w:numId w:val="67"/>
        </w:numPr>
        <w:rPr>
          <w:rFonts w:asciiTheme="minorHAnsi" w:hAnsiTheme="minorHAnsi" w:cstheme="minorHAnsi"/>
          <w:sz w:val="21"/>
          <w:szCs w:val="24"/>
        </w:rPr>
      </w:pPr>
      <w:r w:rsidRPr="000B028E">
        <w:rPr>
          <w:rFonts w:asciiTheme="minorHAnsi" w:hAnsiTheme="minorHAnsi" w:cstheme="minorHAnsi"/>
          <w:sz w:val="21"/>
          <w:szCs w:val="24"/>
        </w:rPr>
        <w:t>FFS: maximum number of RBs for frequency domain resource allocation</w:t>
      </w:r>
    </w:p>
    <w:p w14:paraId="7A107C7B" w14:textId="77777777" w:rsidR="001970B1" w:rsidRPr="000B028E" w:rsidRDefault="001970B1" w:rsidP="001970B1">
      <w:pPr>
        <w:pStyle w:val="bullet1-0"/>
        <w:numPr>
          <w:ilvl w:val="0"/>
          <w:numId w:val="67"/>
        </w:numPr>
        <w:rPr>
          <w:rFonts w:asciiTheme="minorHAnsi" w:hAnsiTheme="minorHAnsi" w:cstheme="minorHAnsi"/>
          <w:sz w:val="21"/>
          <w:szCs w:val="24"/>
        </w:rPr>
      </w:pPr>
      <w:r w:rsidRPr="000B028E">
        <w:rPr>
          <w:rFonts w:asciiTheme="minorHAnsi" w:hAnsiTheme="minorHAnsi" w:cstheme="minorHAnsi"/>
          <w:sz w:val="21"/>
          <w:szCs w:val="24"/>
        </w:rPr>
        <w:t>Alt-2: no enhancement</w:t>
      </w:r>
    </w:p>
    <w:p w14:paraId="497F1E1B" w14:textId="5E36B5E3" w:rsidR="004276A4" w:rsidRPr="000B028E" w:rsidRDefault="000E094A" w:rsidP="002131EA">
      <w:pPr>
        <w:spacing w:before="120" w:after="120"/>
        <w:rPr>
          <w:rFonts w:asciiTheme="minorHAnsi" w:eastAsiaTheme="minorEastAsia" w:hAnsiTheme="minorHAnsi" w:cstheme="minorHAnsi"/>
          <w:szCs w:val="21"/>
        </w:rPr>
      </w:pPr>
      <w:r w:rsidRPr="000B028E">
        <w:rPr>
          <w:rFonts w:asciiTheme="minorHAnsi" w:eastAsiaTheme="minorEastAsia" w:hAnsiTheme="minorHAnsi" w:cstheme="minorHAnsi"/>
          <w:szCs w:val="21"/>
        </w:rPr>
        <w:t>In current specification</w:t>
      </w:r>
      <w:r w:rsidR="008F3B18" w:rsidRPr="000B028E">
        <w:rPr>
          <w:rFonts w:asciiTheme="minorHAnsi" w:eastAsiaTheme="minorEastAsia" w:hAnsiTheme="minorHAnsi" w:cstheme="minorHAnsi"/>
          <w:szCs w:val="21"/>
        </w:rPr>
        <w:t>, i</w:t>
      </w:r>
      <w:r w:rsidR="00E04932" w:rsidRPr="000B028E">
        <w:rPr>
          <w:rFonts w:asciiTheme="minorHAnsi" w:eastAsiaTheme="minorEastAsia" w:hAnsiTheme="minorHAnsi" w:cstheme="minorHAnsi"/>
          <w:szCs w:val="21"/>
        </w:rPr>
        <w:t>.</w:t>
      </w:r>
      <w:r w:rsidR="008F3B18" w:rsidRPr="000B028E">
        <w:rPr>
          <w:rFonts w:asciiTheme="minorHAnsi" w:eastAsiaTheme="minorEastAsia" w:hAnsiTheme="minorHAnsi" w:cstheme="minorHAnsi"/>
          <w:szCs w:val="21"/>
        </w:rPr>
        <w:t>e</w:t>
      </w:r>
      <w:r w:rsidR="00E04932" w:rsidRPr="000B028E">
        <w:rPr>
          <w:rFonts w:asciiTheme="minorHAnsi" w:eastAsiaTheme="minorEastAsia" w:hAnsiTheme="minorHAnsi" w:cstheme="minorHAnsi"/>
          <w:szCs w:val="21"/>
        </w:rPr>
        <w:t>.</w:t>
      </w:r>
      <w:r w:rsidR="008F3B18" w:rsidRPr="000B028E">
        <w:rPr>
          <w:rFonts w:asciiTheme="minorHAnsi" w:eastAsiaTheme="minorEastAsia" w:hAnsiTheme="minorHAnsi" w:cstheme="minorHAnsi"/>
          <w:szCs w:val="21"/>
        </w:rPr>
        <w:t>, Alt-2</w:t>
      </w:r>
      <w:r w:rsidRPr="000B028E">
        <w:rPr>
          <w:rFonts w:asciiTheme="minorHAnsi" w:eastAsiaTheme="minorEastAsia" w:hAnsiTheme="minorHAnsi" w:cstheme="minorHAnsi"/>
          <w:szCs w:val="21"/>
        </w:rPr>
        <w:t xml:space="preserve">, </w:t>
      </w:r>
      <w:r w:rsidR="008057FA" w:rsidRPr="000B028E">
        <w:rPr>
          <w:rFonts w:asciiTheme="minorHAnsi" w:eastAsiaTheme="minorEastAsia" w:hAnsiTheme="minorHAnsi" w:cstheme="minorHAnsi"/>
          <w:szCs w:val="21"/>
        </w:rPr>
        <w:t xml:space="preserve">the </w:t>
      </w:r>
      <w:r w:rsidR="00307639" w:rsidRPr="000B028E">
        <w:rPr>
          <w:rFonts w:asciiTheme="minorHAnsi" w:eastAsia="宋体" w:hAnsiTheme="minorHAnsi" w:cstheme="minorHAnsi"/>
          <w:color w:val="000000"/>
          <w:szCs w:val="21"/>
        </w:rPr>
        <w:t>FDRA</w:t>
      </w:r>
      <w:r w:rsidR="008323E7" w:rsidRPr="000B028E">
        <w:rPr>
          <w:rFonts w:asciiTheme="minorHAnsi" w:eastAsiaTheme="minorEastAsia" w:hAnsiTheme="minorHAnsi" w:cstheme="minorHAnsi"/>
          <w:szCs w:val="21"/>
        </w:rPr>
        <w:t xml:space="preserve"> </w:t>
      </w:r>
      <w:r w:rsidR="005C2FC4" w:rsidRPr="000B028E">
        <w:rPr>
          <w:rFonts w:asciiTheme="minorHAnsi" w:eastAsiaTheme="minorEastAsia" w:hAnsiTheme="minorHAnsi" w:cstheme="minorHAnsi"/>
          <w:szCs w:val="21"/>
        </w:rPr>
        <w:t xml:space="preserve">for Msg3 PUSCH transmission within active UL BWP </w:t>
      </w:r>
      <w:r w:rsidR="004276A4" w:rsidRPr="000B028E">
        <w:rPr>
          <w:rFonts w:asciiTheme="minorHAnsi" w:eastAsiaTheme="minorEastAsia" w:hAnsiTheme="minorHAnsi" w:cstheme="minorHAnsi"/>
          <w:szCs w:val="21"/>
        </w:rPr>
        <w:t>is defined as follows:</w:t>
      </w:r>
    </w:p>
    <w:p w14:paraId="5053725C" w14:textId="615B3020" w:rsidR="00003879" w:rsidRPr="000B028E" w:rsidRDefault="00003879" w:rsidP="003609A2">
      <w:pPr>
        <w:pStyle w:val="affffff2"/>
        <w:numPr>
          <w:ilvl w:val="0"/>
          <w:numId w:val="56"/>
        </w:numPr>
        <w:spacing w:before="120"/>
        <w:rPr>
          <w:rFonts w:asciiTheme="minorHAnsi" w:eastAsia="宋体" w:hAnsiTheme="minorHAnsi" w:cstheme="minorHAnsi"/>
          <w:color w:val="000000"/>
        </w:rPr>
      </w:pPr>
      <w:r w:rsidRPr="000B028E">
        <w:rPr>
          <w:rFonts w:asciiTheme="minorHAnsi" w:eastAsia="宋体" w:hAnsiTheme="minorHAnsi" w:cstheme="minorHAnsi"/>
          <w:color w:val="000000"/>
        </w:rPr>
        <w:t>if the active UL BWP and the initial UL BWP have same SCS and same CP length and the active UL BWP includes all RBs of the initial UL BWP (case 1a), or the active UL BWP is the initial UL BWP</w:t>
      </w:r>
      <w:r w:rsidR="00EA39D0" w:rsidRPr="000B028E">
        <w:rPr>
          <w:rFonts w:asciiTheme="minorHAnsi" w:eastAsia="宋体" w:hAnsiTheme="minorHAnsi" w:cstheme="minorHAnsi"/>
          <w:color w:val="000000"/>
        </w:rPr>
        <w:t xml:space="preserve"> (case 1b)</w:t>
      </w:r>
      <w:r w:rsidRPr="000B028E">
        <w:rPr>
          <w:rFonts w:asciiTheme="minorHAnsi" w:eastAsia="宋体" w:hAnsiTheme="minorHAnsi" w:cstheme="minorHAnsi"/>
          <w:color w:val="000000"/>
        </w:rPr>
        <w:t>, the initial UL BWP is used</w:t>
      </w:r>
    </w:p>
    <w:p w14:paraId="480C08C8" w14:textId="0E226CBD" w:rsidR="004276A4" w:rsidRPr="000B028E" w:rsidRDefault="00003879" w:rsidP="003609A2">
      <w:pPr>
        <w:pStyle w:val="affffff2"/>
        <w:numPr>
          <w:ilvl w:val="0"/>
          <w:numId w:val="56"/>
        </w:numPr>
        <w:spacing w:before="120" w:after="120"/>
        <w:rPr>
          <w:rFonts w:asciiTheme="minorHAnsi" w:eastAsia="宋体" w:hAnsiTheme="minorHAnsi" w:cstheme="minorHAnsi"/>
          <w:color w:val="000000"/>
        </w:rPr>
      </w:pPr>
      <w:r w:rsidRPr="000B028E">
        <w:rPr>
          <w:rFonts w:asciiTheme="minorHAnsi" w:eastAsia="宋体" w:hAnsiTheme="minorHAnsi" w:cstheme="minorHAnsi"/>
          <w:color w:val="000000"/>
        </w:rPr>
        <w:t>else, the RB numbering starts from the first RB of the active UL BWP and the maximum number of RBs for frequency domain resource allocation equals the number of RBs in the initial UL BWP</w:t>
      </w:r>
      <w:r w:rsidR="00A8736E" w:rsidRPr="000B028E">
        <w:rPr>
          <w:rFonts w:asciiTheme="minorHAnsi" w:eastAsia="宋体" w:hAnsiTheme="minorHAnsi" w:cstheme="minorHAnsi"/>
          <w:color w:val="000000"/>
        </w:rPr>
        <w:t xml:space="preserve"> (case </w:t>
      </w:r>
      <w:r w:rsidR="00FC502D" w:rsidRPr="000B028E">
        <w:rPr>
          <w:rFonts w:asciiTheme="minorHAnsi" w:eastAsia="宋体" w:hAnsiTheme="minorHAnsi" w:cstheme="minorHAnsi"/>
          <w:color w:val="000000"/>
        </w:rPr>
        <w:t>2</w:t>
      </w:r>
      <w:r w:rsidR="00A8736E" w:rsidRPr="000B028E">
        <w:rPr>
          <w:rFonts w:asciiTheme="minorHAnsi" w:eastAsia="宋体" w:hAnsiTheme="minorHAnsi" w:cstheme="minorHAnsi"/>
          <w:color w:val="000000"/>
        </w:rPr>
        <w:t>)</w:t>
      </w:r>
    </w:p>
    <w:tbl>
      <w:tblPr>
        <w:tblStyle w:val="af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3"/>
        <w:gridCol w:w="3213"/>
      </w:tblGrid>
      <w:tr w:rsidR="00ED4627" w14:paraId="6C4E1FD4" w14:textId="77777777" w:rsidTr="003661B3">
        <w:tc>
          <w:tcPr>
            <w:tcW w:w="3212" w:type="dxa"/>
            <w:vAlign w:val="center"/>
          </w:tcPr>
          <w:p w14:paraId="1DA1CCAB" w14:textId="2108D12C" w:rsidR="00ED4627" w:rsidRPr="00ED4627" w:rsidRDefault="00A4545E" w:rsidP="00ED4627">
            <w:pPr>
              <w:spacing w:before="120"/>
              <w:jc w:val="center"/>
            </w:pPr>
            <w:r>
              <w:rPr>
                <w:noProof/>
              </w:rPr>
              <w:lastRenderedPageBreak/>
              <w:drawing>
                <wp:inline distT="0" distB="0" distL="0" distR="0" wp14:anchorId="5B55EAE5" wp14:editId="7E3B30E7">
                  <wp:extent cx="1445647" cy="1080000"/>
                  <wp:effectExtent l="0" t="0" r="254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5647" cy="1080000"/>
                          </a:xfrm>
                          <a:prstGeom prst="rect">
                            <a:avLst/>
                          </a:prstGeom>
                          <a:noFill/>
                        </pic:spPr>
                      </pic:pic>
                    </a:graphicData>
                  </a:graphic>
                </wp:inline>
              </w:drawing>
            </w:r>
          </w:p>
        </w:tc>
        <w:tc>
          <w:tcPr>
            <w:tcW w:w="3213" w:type="dxa"/>
            <w:vAlign w:val="center"/>
          </w:tcPr>
          <w:p w14:paraId="633571C5" w14:textId="2E998E61" w:rsidR="00ED4627" w:rsidRPr="003661B3" w:rsidRDefault="00A4545E" w:rsidP="00ED4627">
            <w:pPr>
              <w:spacing w:before="120"/>
              <w:jc w:val="center"/>
              <w:rPr>
                <w:rFonts w:asciiTheme="majorHAnsi" w:hAnsiTheme="majorHAnsi" w:cstheme="majorHAnsi"/>
                <w:noProof/>
                <w:szCs w:val="21"/>
              </w:rPr>
            </w:pPr>
            <w:r>
              <w:rPr>
                <w:rFonts w:asciiTheme="majorHAnsi" w:hAnsiTheme="majorHAnsi" w:cstheme="majorHAnsi"/>
                <w:noProof/>
                <w:szCs w:val="21"/>
              </w:rPr>
              <w:drawing>
                <wp:inline distT="0" distB="0" distL="0" distR="0" wp14:anchorId="2F43318B" wp14:editId="4CDF53AA">
                  <wp:extent cx="1249680" cy="82296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9680" cy="822960"/>
                          </a:xfrm>
                          <a:prstGeom prst="rect">
                            <a:avLst/>
                          </a:prstGeom>
                          <a:noFill/>
                        </pic:spPr>
                      </pic:pic>
                    </a:graphicData>
                  </a:graphic>
                </wp:inline>
              </w:drawing>
            </w:r>
          </w:p>
        </w:tc>
        <w:tc>
          <w:tcPr>
            <w:tcW w:w="3213" w:type="dxa"/>
            <w:vAlign w:val="center"/>
          </w:tcPr>
          <w:p w14:paraId="145A6E82" w14:textId="6334004B" w:rsidR="00ED4627" w:rsidRPr="00ED4627" w:rsidRDefault="00A4545E" w:rsidP="00ED4627">
            <w:pPr>
              <w:spacing w:before="120"/>
              <w:jc w:val="center"/>
            </w:pPr>
            <w:r>
              <w:rPr>
                <w:noProof/>
              </w:rPr>
              <w:drawing>
                <wp:inline distT="0" distB="0" distL="0" distR="0" wp14:anchorId="45C1DE1E" wp14:editId="3A8435EB">
                  <wp:extent cx="1497464" cy="1080000"/>
                  <wp:effectExtent l="0" t="0" r="762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7464" cy="1080000"/>
                          </a:xfrm>
                          <a:prstGeom prst="rect">
                            <a:avLst/>
                          </a:prstGeom>
                          <a:noFill/>
                        </pic:spPr>
                      </pic:pic>
                    </a:graphicData>
                  </a:graphic>
                </wp:inline>
              </w:drawing>
            </w:r>
          </w:p>
        </w:tc>
      </w:tr>
      <w:tr w:rsidR="00ED4627" w14:paraId="0BC607E6" w14:textId="77777777" w:rsidTr="003661B3">
        <w:tc>
          <w:tcPr>
            <w:tcW w:w="3212" w:type="dxa"/>
            <w:vAlign w:val="center"/>
          </w:tcPr>
          <w:p w14:paraId="7907B1A9" w14:textId="2A22DB7F" w:rsidR="00ED4627" w:rsidRPr="00B70E78" w:rsidRDefault="00ED4627" w:rsidP="00ED4627">
            <w:pPr>
              <w:spacing w:before="120"/>
              <w:jc w:val="center"/>
              <w:rPr>
                <w:szCs w:val="21"/>
              </w:rPr>
            </w:pPr>
            <w:r w:rsidRPr="00ED4627">
              <w:rPr>
                <w:szCs w:val="21"/>
              </w:rPr>
              <w:t>Case 1a: Active UL BWP and initial UL BWP have same SCS and CP length, and active UL BWP includes all RBs of initial UL BWP</w:t>
            </w:r>
          </w:p>
        </w:tc>
        <w:tc>
          <w:tcPr>
            <w:tcW w:w="3213" w:type="dxa"/>
            <w:vAlign w:val="center"/>
          </w:tcPr>
          <w:p w14:paraId="37378EC4" w14:textId="61AC4238" w:rsidR="00ED4627" w:rsidRPr="003661B3" w:rsidRDefault="00ED4627" w:rsidP="00ED4627">
            <w:pPr>
              <w:spacing w:before="120"/>
              <w:jc w:val="center"/>
              <w:rPr>
                <w:szCs w:val="21"/>
              </w:rPr>
            </w:pPr>
            <w:r w:rsidRPr="00541301">
              <w:rPr>
                <w:szCs w:val="21"/>
              </w:rPr>
              <w:t>Case 1b: Active UL BWP is initial UL BWP</w:t>
            </w:r>
          </w:p>
        </w:tc>
        <w:tc>
          <w:tcPr>
            <w:tcW w:w="3213" w:type="dxa"/>
            <w:vAlign w:val="center"/>
          </w:tcPr>
          <w:p w14:paraId="696CBE1B" w14:textId="13DA9E03" w:rsidR="00ED4627" w:rsidRPr="003661B3" w:rsidRDefault="00ED4627" w:rsidP="00ED4627">
            <w:pPr>
              <w:spacing w:before="120"/>
              <w:jc w:val="center"/>
              <w:rPr>
                <w:szCs w:val="21"/>
              </w:rPr>
            </w:pPr>
            <w:r w:rsidRPr="00ED4627">
              <w:rPr>
                <w:rFonts w:asciiTheme="majorHAnsi" w:hAnsiTheme="majorHAnsi" w:cstheme="majorHAnsi" w:hint="eastAsia"/>
                <w:noProof/>
                <w:szCs w:val="21"/>
              </w:rPr>
              <w:t>C</w:t>
            </w:r>
            <w:r w:rsidRPr="00ED4627">
              <w:rPr>
                <w:rFonts w:asciiTheme="majorHAnsi" w:hAnsiTheme="majorHAnsi" w:cstheme="majorHAnsi"/>
                <w:noProof/>
                <w:szCs w:val="21"/>
              </w:rPr>
              <w:t>ase 2: Other cases except case 1a and case 1b</w:t>
            </w:r>
          </w:p>
        </w:tc>
      </w:tr>
    </w:tbl>
    <w:p w14:paraId="70C8AFA9" w14:textId="3274D07B" w:rsidR="00177395" w:rsidRDefault="00177395" w:rsidP="00230C08">
      <w:pPr>
        <w:spacing w:before="120"/>
        <w:jc w:val="center"/>
      </w:pPr>
      <w:r>
        <w:t xml:space="preserve">Figure </w:t>
      </w:r>
      <w:r w:rsidR="00E11418">
        <w:fldChar w:fldCharType="begin"/>
      </w:r>
      <w:r w:rsidR="00E11418">
        <w:instrText xml:space="preserve"> SEQ Figure \* ARABIC </w:instrText>
      </w:r>
      <w:r w:rsidR="00E11418">
        <w:fldChar w:fldCharType="separate"/>
      </w:r>
      <w:r w:rsidR="00C55D69">
        <w:rPr>
          <w:noProof/>
        </w:rPr>
        <w:t>1</w:t>
      </w:r>
      <w:r w:rsidR="00E11418">
        <w:rPr>
          <w:noProof/>
        </w:rPr>
        <w:fldChar w:fldCharType="end"/>
      </w:r>
      <w:r w:rsidR="00542E4C">
        <w:t xml:space="preserve"> Definition of </w:t>
      </w:r>
      <w:r w:rsidR="00542E4C">
        <w:rPr>
          <w:rFonts w:ascii="Times-Roman" w:eastAsia="宋体" w:hAnsi="Times-Roman" w:cs="宋体"/>
          <w:color w:val="000000"/>
          <w:szCs w:val="21"/>
        </w:rPr>
        <w:t>FDRA range</w:t>
      </w:r>
      <w:r w:rsidR="00542E4C" w:rsidRPr="00FB3F39">
        <w:rPr>
          <w:rFonts w:asciiTheme="majorHAnsi" w:eastAsiaTheme="minorEastAsia" w:hAnsiTheme="majorHAnsi" w:cstheme="majorHAnsi"/>
          <w:szCs w:val="21"/>
        </w:rPr>
        <w:t xml:space="preserve"> </w:t>
      </w:r>
      <w:r w:rsidR="00542E4C" w:rsidRPr="004276A4">
        <w:rPr>
          <w:rFonts w:asciiTheme="majorHAnsi" w:eastAsiaTheme="minorEastAsia" w:hAnsiTheme="majorHAnsi" w:cstheme="majorHAnsi"/>
          <w:szCs w:val="21"/>
        </w:rPr>
        <w:t>for Msg3 PUSCH transmission</w:t>
      </w:r>
      <w:r w:rsidR="00542E4C">
        <w:rPr>
          <w:rFonts w:asciiTheme="majorHAnsi" w:eastAsiaTheme="minorEastAsia" w:hAnsiTheme="majorHAnsi" w:cstheme="majorHAnsi"/>
          <w:szCs w:val="21"/>
        </w:rPr>
        <w:t xml:space="preserve"> within active UL BWP</w:t>
      </w:r>
    </w:p>
    <w:p w14:paraId="2F2434A0" w14:textId="1145FB9C" w:rsidR="00773F86" w:rsidRPr="000B028E" w:rsidRDefault="00DB4029" w:rsidP="00541301">
      <w:pPr>
        <w:spacing w:before="120"/>
        <w:rPr>
          <w:rFonts w:asciiTheme="minorHAnsi" w:hAnsiTheme="minorHAnsi" w:cstheme="minorHAnsi"/>
        </w:rPr>
      </w:pPr>
      <w:r w:rsidRPr="000B028E">
        <w:rPr>
          <w:rFonts w:asciiTheme="minorHAnsi" w:hAnsiTheme="minorHAnsi" w:cstheme="minorHAnsi"/>
        </w:rPr>
        <w:t xml:space="preserve">The motivation of </w:t>
      </w:r>
      <w:r w:rsidR="00392FBC" w:rsidRPr="000B028E">
        <w:rPr>
          <w:rFonts w:asciiTheme="minorHAnsi" w:hAnsiTheme="minorHAnsi" w:cstheme="minorHAnsi"/>
        </w:rPr>
        <w:t>Alt</w:t>
      </w:r>
      <w:r w:rsidRPr="000B028E">
        <w:rPr>
          <w:rFonts w:asciiTheme="minorHAnsi" w:hAnsiTheme="minorHAnsi" w:cstheme="minorHAnsi"/>
        </w:rPr>
        <w:t>-</w:t>
      </w:r>
      <w:r w:rsidR="00392FBC" w:rsidRPr="000B028E">
        <w:rPr>
          <w:rFonts w:asciiTheme="minorHAnsi" w:hAnsiTheme="minorHAnsi" w:cstheme="minorHAnsi"/>
        </w:rPr>
        <w:t xml:space="preserve">1 is </w:t>
      </w:r>
      <w:r w:rsidR="0035031C" w:rsidRPr="000B028E">
        <w:rPr>
          <w:rFonts w:asciiTheme="minorHAnsi" w:hAnsiTheme="minorHAnsi" w:cstheme="minorHAnsi"/>
        </w:rPr>
        <w:t xml:space="preserve">to </w:t>
      </w:r>
      <w:r w:rsidR="00B102BC" w:rsidRPr="000B028E">
        <w:rPr>
          <w:rFonts w:asciiTheme="minorHAnsi" w:hAnsiTheme="minorHAnsi" w:cstheme="minorHAnsi"/>
        </w:rPr>
        <w:t xml:space="preserve">enhance </w:t>
      </w:r>
      <w:r w:rsidR="002077E6" w:rsidRPr="000B028E">
        <w:rPr>
          <w:rFonts w:asciiTheme="minorHAnsi" w:hAnsiTheme="minorHAnsi" w:cstheme="minorHAnsi"/>
        </w:rPr>
        <w:t xml:space="preserve">the </w:t>
      </w:r>
      <w:r w:rsidR="0027651F" w:rsidRPr="000B028E">
        <w:rPr>
          <w:rFonts w:asciiTheme="minorHAnsi" w:hAnsiTheme="minorHAnsi" w:cstheme="minorHAnsi"/>
        </w:rPr>
        <w:t xml:space="preserve">Msg3 PUSCH FDRA for </w:t>
      </w:r>
      <w:r w:rsidR="002077E6" w:rsidRPr="000B028E">
        <w:rPr>
          <w:rFonts w:asciiTheme="minorHAnsi" w:hAnsiTheme="minorHAnsi" w:cstheme="minorHAnsi"/>
        </w:rPr>
        <w:t>following cases</w:t>
      </w:r>
      <w:r w:rsidR="009625B2" w:rsidRPr="000B028E">
        <w:rPr>
          <w:rFonts w:asciiTheme="minorHAnsi" w:hAnsiTheme="minorHAnsi" w:cstheme="minorHAnsi"/>
        </w:rPr>
        <w:t xml:space="preserve"> </w:t>
      </w:r>
      <w:r w:rsidR="0027651F" w:rsidRPr="000B028E">
        <w:rPr>
          <w:rFonts w:asciiTheme="minorHAnsi" w:hAnsiTheme="minorHAnsi" w:cstheme="minorHAnsi"/>
        </w:rPr>
        <w:t>where there is no or limited number of PRBs can be scheduled (</w:t>
      </w:r>
      <w:r w:rsidR="009B2130" w:rsidRPr="000B028E">
        <w:rPr>
          <w:rFonts w:asciiTheme="minorHAnsi" w:hAnsiTheme="minorHAnsi" w:cstheme="minorHAnsi"/>
        </w:rPr>
        <w:t>i.e.,</w:t>
      </w:r>
      <w:r w:rsidR="0027651F" w:rsidRPr="000B028E">
        <w:rPr>
          <w:rFonts w:asciiTheme="minorHAnsi" w:hAnsiTheme="minorHAnsi" w:cstheme="minorHAnsi"/>
        </w:rPr>
        <w:t xml:space="preserve"> within FDRA range</w:t>
      </w:r>
      <w:r w:rsidR="007A0181" w:rsidRPr="000B028E">
        <w:rPr>
          <w:rFonts w:asciiTheme="minorHAnsi" w:hAnsiTheme="minorHAnsi" w:cstheme="minorHAnsi"/>
        </w:rPr>
        <w:t xml:space="preserve"> according to legacy rules</w:t>
      </w:r>
      <w:r w:rsidR="0027651F" w:rsidRPr="000B028E">
        <w:rPr>
          <w:rFonts w:asciiTheme="minorHAnsi" w:hAnsiTheme="minorHAnsi" w:cstheme="minorHAnsi"/>
        </w:rPr>
        <w:t>) within UL usable PRBs</w:t>
      </w:r>
      <w:r w:rsidR="00364315" w:rsidRPr="000B028E">
        <w:rPr>
          <w:rFonts w:asciiTheme="minorHAnsi" w:hAnsiTheme="minorHAnsi" w:cstheme="minorHAnsi"/>
        </w:rPr>
        <w:t xml:space="preserve">, as illustrated in </w:t>
      </w:r>
      <w:r w:rsidR="00364315" w:rsidRPr="000B028E">
        <w:rPr>
          <w:rFonts w:asciiTheme="minorHAnsi" w:hAnsiTheme="minorHAnsi" w:cstheme="minorHAnsi"/>
        </w:rPr>
        <w:fldChar w:fldCharType="begin"/>
      </w:r>
      <w:r w:rsidR="00364315" w:rsidRPr="000B028E">
        <w:rPr>
          <w:rFonts w:asciiTheme="minorHAnsi" w:hAnsiTheme="minorHAnsi" w:cstheme="minorHAnsi"/>
        </w:rPr>
        <w:instrText xml:space="preserve"> REF _Ref194048192 \h </w:instrText>
      </w:r>
      <w:r w:rsidR="000B028E">
        <w:rPr>
          <w:rFonts w:asciiTheme="minorHAnsi" w:hAnsiTheme="minorHAnsi" w:cstheme="minorHAnsi"/>
        </w:rPr>
        <w:instrText xml:space="preserve"> \* MERGEFORMAT </w:instrText>
      </w:r>
      <w:r w:rsidR="00364315" w:rsidRPr="000B028E">
        <w:rPr>
          <w:rFonts w:asciiTheme="minorHAnsi" w:hAnsiTheme="minorHAnsi" w:cstheme="minorHAnsi"/>
        </w:rPr>
      </w:r>
      <w:r w:rsidR="00364315" w:rsidRPr="000B028E">
        <w:rPr>
          <w:rFonts w:asciiTheme="minorHAnsi" w:hAnsiTheme="minorHAnsi" w:cstheme="minorHAnsi"/>
        </w:rPr>
        <w:fldChar w:fldCharType="separate"/>
      </w:r>
      <w:r w:rsidR="009B2130" w:rsidRPr="000B028E">
        <w:rPr>
          <w:rFonts w:asciiTheme="minorHAnsi" w:hAnsiTheme="minorHAnsi" w:cstheme="minorHAnsi"/>
        </w:rPr>
        <w:t xml:space="preserve">Figure </w:t>
      </w:r>
      <w:r w:rsidR="009B2130" w:rsidRPr="000B028E">
        <w:rPr>
          <w:rFonts w:asciiTheme="minorHAnsi" w:hAnsiTheme="minorHAnsi" w:cstheme="minorHAnsi"/>
          <w:noProof/>
        </w:rPr>
        <w:t>2</w:t>
      </w:r>
      <w:r w:rsidR="00364315" w:rsidRPr="000B028E">
        <w:rPr>
          <w:rFonts w:asciiTheme="minorHAnsi" w:hAnsiTheme="minorHAnsi" w:cstheme="minorHAnsi"/>
        </w:rPr>
        <w:fldChar w:fldCharType="end"/>
      </w:r>
      <w:r w:rsidR="0027651F" w:rsidRPr="000B028E">
        <w:rPr>
          <w:rFonts w:asciiTheme="minorHAnsi" w:hAnsiTheme="minorHAnsi" w:cstheme="minorHAnsi"/>
        </w:rPr>
        <w:t xml:space="preserve">, where </w:t>
      </w:r>
      <w:r w:rsidR="0027651F" w:rsidRPr="000B028E">
        <w:rPr>
          <w:rFonts w:asciiTheme="minorHAnsi" w:eastAsia="Batang" w:hAnsiTheme="minorHAnsi" w:cstheme="minorHAnsi"/>
          <w:szCs w:val="21"/>
          <w:lang w:val="en-GB" w:eastAsia="x-none"/>
        </w:rPr>
        <w:t>UL usable PRBs are determined as intersection between cell-specific UL subband and active UL BWP</w:t>
      </w:r>
      <w:r w:rsidR="00BC74AD" w:rsidRPr="000B028E">
        <w:rPr>
          <w:rFonts w:asciiTheme="minorHAnsi" w:hAnsiTheme="minorHAnsi" w:cstheme="minorHAnsi"/>
        </w:rPr>
        <w:t>.</w:t>
      </w:r>
    </w:p>
    <w:tbl>
      <w:tblPr>
        <w:tblStyle w:val="af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5108"/>
      </w:tblGrid>
      <w:tr w:rsidR="007F29DE" w14:paraId="4688DC43" w14:textId="77777777" w:rsidTr="00FA23A9">
        <w:tc>
          <w:tcPr>
            <w:tcW w:w="4814" w:type="dxa"/>
          </w:tcPr>
          <w:p w14:paraId="418498FE" w14:textId="75D50411" w:rsidR="007F29DE" w:rsidRDefault="00730C66" w:rsidP="00E01AA2">
            <w:pPr>
              <w:pStyle w:val="affff1"/>
            </w:pPr>
            <w:r>
              <w:rPr>
                <w:noProof/>
              </w:rPr>
              <w:drawing>
                <wp:inline distT="0" distB="0" distL="0" distR="0" wp14:anchorId="3F6F0881" wp14:editId="001419B7">
                  <wp:extent cx="2698610" cy="124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8610" cy="1242000"/>
                          </a:xfrm>
                          <a:prstGeom prst="rect">
                            <a:avLst/>
                          </a:prstGeom>
                          <a:noFill/>
                        </pic:spPr>
                      </pic:pic>
                    </a:graphicData>
                  </a:graphic>
                </wp:inline>
              </w:drawing>
            </w:r>
          </w:p>
        </w:tc>
        <w:tc>
          <w:tcPr>
            <w:tcW w:w="4814" w:type="dxa"/>
          </w:tcPr>
          <w:p w14:paraId="16EE142E" w14:textId="15D24623" w:rsidR="007F29DE" w:rsidRDefault="00730C66" w:rsidP="00E01AA2">
            <w:pPr>
              <w:pStyle w:val="affff1"/>
            </w:pPr>
            <w:r>
              <w:rPr>
                <w:noProof/>
              </w:rPr>
              <w:drawing>
                <wp:inline distT="0" distB="0" distL="0" distR="0" wp14:anchorId="6EF6F07A" wp14:editId="5FE920E5">
                  <wp:extent cx="3106894" cy="124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6894" cy="1242000"/>
                          </a:xfrm>
                          <a:prstGeom prst="rect">
                            <a:avLst/>
                          </a:prstGeom>
                          <a:noFill/>
                        </pic:spPr>
                      </pic:pic>
                    </a:graphicData>
                  </a:graphic>
                </wp:inline>
              </w:drawing>
            </w:r>
          </w:p>
        </w:tc>
      </w:tr>
      <w:tr w:rsidR="007F29DE" w14:paraId="61BB58BD" w14:textId="77777777" w:rsidTr="00FA23A9">
        <w:tc>
          <w:tcPr>
            <w:tcW w:w="4814" w:type="dxa"/>
          </w:tcPr>
          <w:p w14:paraId="0B76CEFC" w14:textId="5FDCD595" w:rsidR="007F29DE" w:rsidRDefault="007F29DE" w:rsidP="00E01AA2">
            <w:pPr>
              <w:pStyle w:val="affff1"/>
            </w:pPr>
            <w:r>
              <w:rPr>
                <w:rFonts w:hint="eastAsia"/>
              </w:rPr>
              <w:t>C</w:t>
            </w:r>
            <w:r>
              <w:t>ase A: FDRA is not overlapped with UL usable PRBs</w:t>
            </w:r>
          </w:p>
        </w:tc>
        <w:tc>
          <w:tcPr>
            <w:tcW w:w="4814" w:type="dxa"/>
          </w:tcPr>
          <w:p w14:paraId="67EF4873" w14:textId="65AD78D1" w:rsidR="007F29DE" w:rsidRDefault="00144E9C" w:rsidP="00E01AA2">
            <w:pPr>
              <w:pStyle w:val="affff1"/>
            </w:pPr>
            <w:r>
              <w:rPr>
                <w:rFonts w:hint="eastAsia"/>
              </w:rPr>
              <w:t>C</w:t>
            </w:r>
            <w:r>
              <w:t>ase B: FDRA is partially overlapped with UL usable PRBs</w:t>
            </w:r>
          </w:p>
        </w:tc>
      </w:tr>
    </w:tbl>
    <w:p w14:paraId="03B00187" w14:textId="2DACD86E" w:rsidR="00285396" w:rsidRDefault="00285396" w:rsidP="00D519BB">
      <w:pPr>
        <w:pStyle w:val="affff1"/>
      </w:pPr>
      <w:bookmarkStart w:id="9" w:name="_Ref194048192"/>
      <w:r>
        <w:t xml:space="preserve">Figure </w:t>
      </w:r>
      <w:r w:rsidR="00E11418">
        <w:fldChar w:fldCharType="begin"/>
      </w:r>
      <w:r w:rsidR="00E11418">
        <w:instrText xml:space="preserve"> SEQ Figure \* ARABIC </w:instrText>
      </w:r>
      <w:r w:rsidR="00E11418">
        <w:fldChar w:fldCharType="separate"/>
      </w:r>
      <w:r w:rsidR="00C55D69">
        <w:rPr>
          <w:noProof/>
        </w:rPr>
        <w:t>2</w:t>
      </w:r>
      <w:r w:rsidR="00E11418">
        <w:rPr>
          <w:noProof/>
        </w:rPr>
        <w:fldChar w:fldCharType="end"/>
      </w:r>
      <w:bookmarkEnd w:id="9"/>
      <w:r>
        <w:t xml:space="preserve"> </w:t>
      </w:r>
      <w:r w:rsidR="00514EEA">
        <w:t>Cases for Msg3 FD</w:t>
      </w:r>
      <w:r w:rsidR="00514EEA">
        <w:rPr>
          <w:rFonts w:hint="eastAsia"/>
        </w:rPr>
        <w:t>RA</w:t>
      </w:r>
      <w:r w:rsidR="00514EEA">
        <w:t xml:space="preserve"> enhancements</w:t>
      </w:r>
    </w:p>
    <w:p w14:paraId="740EC100" w14:textId="21B3114A" w:rsidR="009431A4" w:rsidRDefault="00DA0B46" w:rsidP="00541301">
      <w:pPr>
        <w:spacing w:before="120"/>
      </w:pPr>
      <w:r>
        <w:t>For Case A</w:t>
      </w:r>
      <w:r w:rsidR="008B11AE">
        <w:t xml:space="preserve">, </w:t>
      </w:r>
      <w:r w:rsidR="0035031C">
        <w:t xml:space="preserve">given that </w:t>
      </w:r>
      <w:r w:rsidR="008B11AE">
        <w:t xml:space="preserve">initial UL BWP is not overlapped with UL subband, there would be no additional-ROs in the initial UL BWP, which </w:t>
      </w:r>
      <w:r w:rsidR="0035031C">
        <w:t>means that</w:t>
      </w:r>
      <w:r w:rsidR="008B11AE">
        <w:t xml:space="preserve"> SBFD </w:t>
      </w:r>
      <w:r w:rsidR="0035031C">
        <w:t xml:space="preserve">random access is not supported for UEs in </w:t>
      </w:r>
      <w:r w:rsidR="004A0E57">
        <w:t>RRC_IDLE</w:t>
      </w:r>
      <w:r w:rsidR="0035031C">
        <w:t xml:space="preserve"> and </w:t>
      </w:r>
      <w:r w:rsidR="004A0E57">
        <w:t>RRC_INACITVE</w:t>
      </w:r>
      <w:r w:rsidR="008B11AE">
        <w:t xml:space="preserve">. </w:t>
      </w:r>
      <w:r w:rsidR="00124FCF">
        <w:t>For UEs in RRC_CONNECTED, the probability to initiate random access is not high, so from system perspective, we do not think it is a reasonable configuration to configure additional-ROs only for UEs in RRC_CONNECTED</w:t>
      </w:r>
      <w:r w:rsidR="00EE55DB">
        <w:t>.</w:t>
      </w:r>
      <w:r w:rsidR="009C7058">
        <w:t xml:space="preserve"> </w:t>
      </w:r>
    </w:p>
    <w:p w14:paraId="71DE4E1C" w14:textId="77777777" w:rsidR="0064627F" w:rsidRDefault="00202121" w:rsidP="005C4264">
      <w:pPr>
        <w:spacing w:before="120"/>
      </w:pPr>
      <w:r>
        <w:rPr>
          <w:rFonts w:hint="eastAsia"/>
        </w:rPr>
        <w:t>F</w:t>
      </w:r>
      <w:r>
        <w:t>or Case B, given that initial UL BWP is overlapped with UL subband</w:t>
      </w:r>
      <w:r w:rsidR="008A58B1">
        <w:rPr>
          <w:rFonts w:hint="eastAsia"/>
        </w:rPr>
        <w:t>,</w:t>
      </w:r>
      <w:r w:rsidR="008A58B1">
        <w:t xml:space="preserve"> additional-ROs can be configured for UEs in RRC_IDLE and RRC_INACITVE. However, given that the overlapping PRBs between UL subband and initial UL BWP are quite limited, the configuration of additional ROs would be very restrictive. </w:t>
      </w:r>
      <w:proofErr w:type="gramStart"/>
      <w:r w:rsidR="008A58B1">
        <w:t>So</w:t>
      </w:r>
      <w:proofErr w:type="gramEnd"/>
      <w:r w:rsidR="008A58B1">
        <w:t xml:space="preserve"> it is not typical case in our view as well. </w:t>
      </w:r>
    </w:p>
    <w:p w14:paraId="356C2DB2" w14:textId="77777777" w:rsidR="0064627F" w:rsidRDefault="008A58B1" w:rsidP="005C4264">
      <w:pPr>
        <w:spacing w:before="120"/>
      </w:pPr>
      <w:r>
        <w:t xml:space="preserve">Even if gNB configures in such a way, it should be noted that Msg3 PUSCH in SBFD symbols for UEs </w:t>
      </w:r>
      <w:r w:rsidRPr="00774142">
        <w:t>in RRC_IDLE and RRC_INACITV</w:t>
      </w:r>
      <w:r>
        <w:t xml:space="preserve">E are restricted within the intersection between initial UL BWP and UL subband. Then for UEs in the active BWP, the same can be applied for Msg3 PUSCH FDRA. Therefore, there is no need for enhancements for Msg3 PUSCH FDRA. </w:t>
      </w:r>
    </w:p>
    <w:p w14:paraId="23CE5DCE" w14:textId="7B75B9CB" w:rsidR="0064627F" w:rsidRDefault="008A58B1" w:rsidP="005C4264">
      <w:pPr>
        <w:spacing w:before="120"/>
      </w:pPr>
      <w:r>
        <w:t>Actually, if Alt-1 is adopted, it would cause issues for Msg3 PUSCH FDRA as explained below.</w:t>
      </w:r>
      <w:r w:rsidR="0064627F">
        <w:t xml:space="preserve"> Assuming additional ROs configured within intersection between initial UL BWP and UL subband are shared by</w:t>
      </w:r>
      <w:r w:rsidR="005F421C">
        <w:t xml:space="preserve"> </w:t>
      </w:r>
      <w:r w:rsidR="0064627F">
        <w:t xml:space="preserve">RRC_IDLE </w:t>
      </w:r>
      <w:r w:rsidR="006D027C">
        <w:t xml:space="preserve">UEs </w:t>
      </w:r>
      <w:r w:rsidR="0064627F">
        <w:t xml:space="preserve">and RRC_CONNECTED UEs, where RRC_CONNECTED UEs are configured with active UL BWP as shown in Case B. The FDRA range for Msg3 PUSCH for RRC_IDLE </w:t>
      </w:r>
      <w:r w:rsidR="00BF1C64">
        <w:t xml:space="preserve">UEs </w:t>
      </w:r>
      <w:r w:rsidR="0064627F">
        <w:t xml:space="preserve">and RRC_CONNECTED UEs are different as shown in the </w:t>
      </w:r>
      <w:r w:rsidR="00C979CE">
        <w:t xml:space="preserve">Figure </w:t>
      </w:r>
      <w:r w:rsidR="00E11418">
        <w:fldChar w:fldCharType="begin"/>
      </w:r>
      <w:r w:rsidR="00E11418">
        <w:instrText xml:space="preserve"> SEQ Figure \* ARABIC </w:instrText>
      </w:r>
      <w:r w:rsidR="00E11418">
        <w:fldChar w:fldCharType="separate"/>
      </w:r>
      <w:r w:rsidR="00C979CE">
        <w:rPr>
          <w:noProof/>
        </w:rPr>
        <w:t>3</w:t>
      </w:r>
      <w:r w:rsidR="00E11418">
        <w:rPr>
          <w:noProof/>
        </w:rPr>
        <w:fldChar w:fldCharType="end"/>
      </w:r>
      <w:r w:rsidR="0064627F">
        <w:t xml:space="preserve">. From gNB perspective, gNB cannot differentiate RRC_IDLE </w:t>
      </w:r>
      <w:r w:rsidR="00BF1C64">
        <w:t xml:space="preserve">UEs </w:t>
      </w:r>
      <w:r w:rsidR="0064627F">
        <w:t>and RRC_CONNECTED</w:t>
      </w:r>
      <w:r w:rsidR="00BF1C64">
        <w:t xml:space="preserve"> UEs</w:t>
      </w:r>
      <w:r w:rsidR="0064627F">
        <w:t>, then there would be issues for Msg3 PUSCH FDRA in SBFD symbols.</w:t>
      </w:r>
    </w:p>
    <w:p w14:paraId="750E2638" w14:textId="4A898E55" w:rsidR="007809E0" w:rsidRDefault="007809E0" w:rsidP="007809E0">
      <w:pPr>
        <w:spacing w:before="120"/>
      </w:pPr>
      <w:r>
        <w:t xml:space="preserve">Based on this </w:t>
      </w:r>
      <w:r w:rsidRPr="00A0548A">
        <w:t>analysis</w:t>
      </w:r>
      <w:r>
        <w:t>, we propose to adopt Alt-2.</w:t>
      </w:r>
    </w:p>
    <w:p w14:paraId="1A26290D" w14:textId="6230D288" w:rsidR="0081147F" w:rsidRDefault="00563E7B" w:rsidP="0081147F">
      <w:pPr>
        <w:spacing w:before="120"/>
        <w:jc w:val="center"/>
      </w:pPr>
      <w:r>
        <w:rPr>
          <w:noProof/>
        </w:rPr>
        <w:lastRenderedPageBreak/>
        <w:drawing>
          <wp:inline distT="0" distB="0" distL="0" distR="0" wp14:anchorId="20A84900" wp14:editId="39013443">
            <wp:extent cx="3732600" cy="144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00" cy="1440000"/>
                    </a:xfrm>
                    <a:prstGeom prst="rect">
                      <a:avLst/>
                    </a:prstGeom>
                    <a:noFill/>
                  </pic:spPr>
                </pic:pic>
              </a:graphicData>
            </a:graphic>
          </wp:inline>
        </w:drawing>
      </w:r>
    </w:p>
    <w:p w14:paraId="4D754441" w14:textId="77777777" w:rsidR="0081147F" w:rsidRDefault="0081147F" w:rsidP="0081147F">
      <w:pPr>
        <w:pStyle w:val="affff1"/>
      </w:pPr>
      <w:r>
        <w:t xml:space="preserve">Figure </w:t>
      </w:r>
      <w:r w:rsidR="00E11418">
        <w:fldChar w:fldCharType="begin"/>
      </w:r>
      <w:r w:rsidR="00E11418">
        <w:instrText xml:space="preserve"> SEQ Figure \* ARABIC </w:instrText>
      </w:r>
      <w:r w:rsidR="00E11418">
        <w:fldChar w:fldCharType="separate"/>
      </w:r>
      <w:r>
        <w:rPr>
          <w:noProof/>
        </w:rPr>
        <w:t>3</w:t>
      </w:r>
      <w:r w:rsidR="00E11418">
        <w:rPr>
          <w:noProof/>
        </w:rPr>
        <w:fldChar w:fldCharType="end"/>
      </w:r>
      <w:r>
        <w:t xml:space="preserve"> Issues for Msg3 PUSCH FDRA with Alt-1 in Case B</w:t>
      </w:r>
    </w:p>
    <w:p w14:paraId="5ED52CF5" w14:textId="34528741" w:rsidR="001435FB" w:rsidRPr="00DB6874" w:rsidRDefault="001435FB" w:rsidP="00215A4B">
      <w:pPr>
        <w:pStyle w:val="-Proposal"/>
      </w:pPr>
      <w:r w:rsidRPr="00215A4B">
        <w:t xml:space="preserve">For determining the frequency domain resource allocation for Msg3 PUSCH </w:t>
      </w:r>
      <w:r w:rsidRPr="00DC6B34">
        <w:t>transmission in SBFD symbols,</w:t>
      </w:r>
      <w:r w:rsidRPr="00DB6874">
        <w:t xml:space="preserve"> Alt 2 is supported.</w:t>
      </w:r>
    </w:p>
    <w:p w14:paraId="5D1B8527" w14:textId="5F410E4D" w:rsidR="00706259" w:rsidRPr="00D519BB" w:rsidRDefault="00706259" w:rsidP="00D519BB">
      <w:pPr>
        <w:pStyle w:val="affffff2"/>
        <w:numPr>
          <w:ilvl w:val="0"/>
          <w:numId w:val="66"/>
        </w:numPr>
        <w:spacing w:before="120"/>
        <w:rPr>
          <w:b/>
          <w:bCs/>
          <w:i/>
          <w:iCs/>
        </w:rPr>
      </w:pPr>
      <w:r w:rsidRPr="00D519BB">
        <w:rPr>
          <w:rFonts w:asciiTheme="majorHAnsi" w:eastAsia="Calibri" w:hAnsiTheme="majorHAnsi" w:cstheme="majorHAnsi"/>
          <w:b/>
          <w:bCs/>
          <w:i/>
          <w:iCs/>
          <w:kern w:val="2"/>
          <w:szCs w:val="21"/>
          <w:lang w:val="x-none"/>
        </w:rPr>
        <w:t>Alt</w:t>
      </w:r>
      <w:r w:rsidRPr="00D519BB">
        <w:rPr>
          <w:rFonts w:asciiTheme="majorHAnsi" w:eastAsia="宋体" w:hAnsiTheme="majorHAnsi" w:cstheme="majorHAnsi"/>
          <w:b/>
          <w:bCs/>
          <w:i/>
          <w:iCs/>
          <w:kern w:val="2"/>
          <w:szCs w:val="21"/>
          <w:lang w:val="x-none"/>
        </w:rPr>
        <w:t>-</w:t>
      </w:r>
      <w:r w:rsidRPr="00D519BB">
        <w:rPr>
          <w:rFonts w:asciiTheme="majorHAnsi" w:eastAsia="Calibri" w:hAnsiTheme="majorHAnsi" w:cstheme="majorHAnsi"/>
          <w:b/>
          <w:bCs/>
          <w:i/>
          <w:iCs/>
          <w:kern w:val="2"/>
          <w:szCs w:val="21"/>
          <w:lang w:val="x-none"/>
        </w:rPr>
        <w:t xml:space="preserve">2: </w:t>
      </w:r>
      <w:r w:rsidRPr="00D519BB">
        <w:rPr>
          <w:rFonts w:asciiTheme="majorHAnsi" w:eastAsia="宋体" w:hAnsiTheme="majorHAnsi" w:cstheme="majorHAnsi"/>
          <w:b/>
          <w:bCs/>
          <w:i/>
          <w:iCs/>
          <w:kern w:val="2"/>
          <w:szCs w:val="21"/>
          <w:lang w:val="x-none"/>
        </w:rPr>
        <w:t>no enhancement</w:t>
      </w:r>
    </w:p>
    <w:p w14:paraId="2BB12601" w14:textId="17A6BE0E" w:rsidR="002F5BB8" w:rsidRDefault="002F5BB8" w:rsidP="00306D1D">
      <w:pPr>
        <w:spacing w:before="120" w:after="120"/>
        <w:rPr>
          <w:lang w:val="en-GB"/>
        </w:rPr>
      </w:pPr>
    </w:p>
    <w:p w14:paraId="72D5DC60" w14:textId="2E907703" w:rsidR="004D2611" w:rsidRDefault="00822665" w:rsidP="00306D1D">
      <w:pPr>
        <w:spacing w:before="120" w:after="120"/>
        <w:rPr>
          <w:b/>
          <w:bCs/>
          <w:u w:val="single"/>
          <w:lang w:val="en-GB"/>
        </w:rPr>
      </w:pPr>
      <w:r>
        <w:rPr>
          <w:b/>
          <w:bCs/>
          <w:u w:val="single"/>
          <w:lang w:val="en-GB"/>
        </w:rPr>
        <w:t>Msg3 PUSCH</w:t>
      </w:r>
      <w:r w:rsidRPr="00844FCA">
        <w:rPr>
          <w:b/>
          <w:bCs/>
          <w:u w:val="single"/>
          <w:lang w:val="en-GB"/>
        </w:rPr>
        <w:t xml:space="preserve"> </w:t>
      </w:r>
      <w:r w:rsidR="004D2611" w:rsidRPr="00844FCA">
        <w:rPr>
          <w:b/>
          <w:bCs/>
          <w:u w:val="single"/>
          <w:lang w:val="en-GB"/>
        </w:rPr>
        <w:t>Power Control</w:t>
      </w:r>
    </w:p>
    <w:p w14:paraId="48269902" w14:textId="50556E1B" w:rsidR="003A4098" w:rsidRPr="00C57463" w:rsidRDefault="003A4098" w:rsidP="00306D1D">
      <w:pPr>
        <w:spacing w:before="120" w:after="120"/>
        <w:rPr>
          <w:szCs w:val="21"/>
        </w:rPr>
      </w:pPr>
      <w:r w:rsidRPr="00C57463">
        <w:rPr>
          <w:szCs w:val="21"/>
        </w:rPr>
        <w:t xml:space="preserve">In </w:t>
      </w:r>
      <w:r w:rsidR="00A4166B">
        <w:rPr>
          <w:szCs w:val="21"/>
        </w:rPr>
        <w:t>RAN1#120</w:t>
      </w:r>
      <w:r w:rsidR="00766CD7">
        <w:rPr>
          <w:szCs w:val="21"/>
        </w:rPr>
        <w:t xml:space="preserve"> and RAN1#120b</w:t>
      </w:r>
      <w:r w:rsidR="004D2CF4">
        <w:rPr>
          <w:szCs w:val="21"/>
        </w:rPr>
        <w:t>is</w:t>
      </w:r>
      <w:r w:rsidR="00A4166B">
        <w:rPr>
          <w:szCs w:val="21"/>
        </w:rPr>
        <w:t xml:space="preserve"> </w:t>
      </w:r>
      <w:r w:rsidRPr="00C57463">
        <w:rPr>
          <w:szCs w:val="21"/>
        </w:rPr>
        <w:t>meeting</w:t>
      </w:r>
      <w:r w:rsidR="00ED5F47">
        <w:rPr>
          <w:szCs w:val="21"/>
        </w:rPr>
        <w:t>s</w:t>
      </w:r>
      <w:r w:rsidRPr="00C57463">
        <w:rPr>
          <w:szCs w:val="21"/>
        </w:rPr>
        <w:t>, the following agreement</w:t>
      </w:r>
      <w:r w:rsidR="00ED5F47">
        <w:rPr>
          <w:szCs w:val="21"/>
        </w:rPr>
        <w:t>s</w:t>
      </w:r>
      <w:r w:rsidRPr="00C57463">
        <w:rPr>
          <w:szCs w:val="21"/>
        </w:rPr>
        <w:t xml:space="preserve"> for </w:t>
      </w:r>
      <w:r w:rsidRPr="00C57463">
        <w:rPr>
          <w:rFonts w:ascii="Times" w:eastAsia="Batang" w:hAnsi="Times" w:cs="Aptos"/>
          <w:bCs/>
          <w:szCs w:val="21"/>
          <w:lang w:val="en-GB" w:eastAsia="en-US"/>
        </w:rPr>
        <w:t xml:space="preserve">Msg3 PUSCH </w:t>
      </w:r>
      <w:r w:rsidRPr="00C57463">
        <w:rPr>
          <w:rFonts w:ascii="Times" w:eastAsia="Batang" w:hAnsi="Times" w:cs="Aptos" w:hint="eastAsia"/>
          <w:bCs/>
          <w:szCs w:val="21"/>
          <w:lang w:val="en-GB" w:eastAsia="en-US"/>
        </w:rPr>
        <w:t>power control</w:t>
      </w:r>
      <w:r w:rsidRPr="00C57463">
        <w:rPr>
          <w:szCs w:val="21"/>
        </w:rPr>
        <w:t xml:space="preserve"> </w:t>
      </w:r>
      <w:r w:rsidR="00ED5F47">
        <w:rPr>
          <w:szCs w:val="21"/>
        </w:rPr>
        <w:t>were</w:t>
      </w:r>
      <w:r w:rsidR="00ED5F47" w:rsidRPr="00C57463">
        <w:rPr>
          <w:szCs w:val="21"/>
        </w:rPr>
        <w:t xml:space="preserve"> </w:t>
      </w:r>
      <w:r w:rsidRPr="00C57463">
        <w:rPr>
          <w:szCs w:val="21"/>
        </w:rPr>
        <w:t>achieved:</w:t>
      </w:r>
    </w:p>
    <w:tbl>
      <w:tblPr>
        <w:tblStyle w:val="afffffb"/>
        <w:tblW w:w="0" w:type="auto"/>
        <w:tblLook w:val="04A0" w:firstRow="1" w:lastRow="0" w:firstColumn="1" w:lastColumn="0" w:noHBand="0" w:noVBand="1"/>
      </w:tblPr>
      <w:tblGrid>
        <w:gridCol w:w="9628"/>
      </w:tblGrid>
      <w:tr w:rsidR="00C814CB" w14:paraId="296AF779" w14:textId="77777777" w:rsidTr="00C814CB">
        <w:tc>
          <w:tcPr>
            <w:tcW w:w="9628" w:type="dxa"/>
          </w:tcPr>
          <w:p w14:paraId="2BC1B833" w14:textId="77777777" w:rsidR="00497286" w:rsidRPr="000D7986" w:rsidRDefault="00497286" w:rsidP="00497286">
            <w:pPr>
              <w:spacing w:beforeLines="0" w:before="0"/>
              <w:rPr>
                <w:rFonts w:asciiTheme="majorHAnsi" w:eastAsia="Batang" w:hAnsiTheme="majorHAnsi" w:cstheme="majorHAnsi"/>
                <w:b/>
                <w:bCs/>
                <w:sz w:val="20"/>
                <w:szCs w:val="24"/>
                <w:lang w:val="en-GB" w:eastAsia="en-US"/>
              </w:rPr>
            </w:pPr>
            <w:r w:rsidRPr="000D7986">
              <w:rPr>
                <w:rFonts w:asciiTheme="majorHAnsi" w:eastAsia="Batang" w:hAnsiTheme="majorHAnsi" w:cstheme="majorHAnsi"/>
                <w:b/>
                <w:bCs/>
                <w:sz w:val="20"/>
                <w:szCs w:val="24"/>
                <w:highlight w:val="green"/>
                <w:lang w:val="en-GB" w:eastAsia="en-US"/>
              </w:rPr>
              <w:t>Agreement in RAN1#120</w:t>
            </w:r>
          </w:p>
          <w:p w14:paraId="41C458FD" w14:textId="77777777" w:rsidR="00497286" w:rsidRPr="000D7986" w:rsidRDefault="00497286" w:rsidP="00497286">
            <w:pPr>
              <w:spacing w:beforeLines="0" w:before="0"/>
              <w:rPr>
                <w:rFonts w:asciiTheme="majorHAnsi" w:eastAsia="Batang" w:hAnsiTheme="majorHAnsi" w:cstheme="majorHAnsi"/>
                <w:bCs/>
                <w:sz w:val="20"/>
                <w:szCs w:val="20"/>
                <w:lang w:val="en-GB" w:eastAsia="en-US"/>
              </w:rPr>
            </w:pPr>
            <w:r w:rsidRPr="000D7986">
              <w:rPr>
                <w:rFonts w:asciiTheme="majorHAnsi" w:eastAsia="Batang" w:hAnsiTheme="majorHAnsi" w:cstheme="majorHAnsi"/>
                <w:bCs/>
                <w:sz w:val="20"/>
                <w:szCs w:val="20"/>
                <w:lang w:val="en-GB" w:eastAsia="en-US"/>
              </w:rPr>
              <w:t xml:space="preserve">For determination of the Msg3 PUSCH transmission power and when separate </w:t>
            </w:r>
            <w:proofErr w:type="spellStart"/>
            <w:r w:rsidRPr="000D7986">
              <w:rPr>
                <w:rFonts w:asciiTheme="majorHAnsi" w:eastAsia="Batang" w:hAnsiTheme="majorHAnsi" w:cstheme="majorHAnsi"/>
                <w:bCs/>
                <w:i/>
                <w:iCs/>
                <w:sz w:val="20"/>
                <w:szCs w:val="20"/>
                <w:lang w:val="en-GB" w:eastAsia="en-US"/>
              </w:rPr>
              <w:t>preambleReceivedTargetPower</w:t>
            </w:r>
            <w:proofErr w:type="spellEnd"/>
            <w:r w:rsidRPr="000D7986">
              <w:rPr>
                <w:rFonts w:asciiTheme="majorHAnsi" w:eastAsia="Batang" w:hAnsiTheme="majorHAnsi" w:cstheme="majorHAnsi"/>
                <w:bCs/>
                <w:sz w:val="20"/>
                <w:szCs w:val="20"/>
                <w:lang w:val="en-GB" w:eastAsia="en-US"/>
              </w:rPr>
              <w:t xml:space="preserve"> for additional-ROs is configured for RACH configuration Option 1 </w:t>
            </w:r>
          </w:p>
          <w:p w14:paraId="2496C14C" w14:textId="77777777" w:rsidR="00497286" w:rsidRPr="000D7986" w:rsidRDefault="00497286" w:rsidP="00497286">
            <w:pPr>
              <w:numPr>
                <w:ilvl w:val="0"/>
                <w:numId w:val="23"/>
              </w:numPr>
              <w:overflowPunct w:val="0"/>
              <w:spacing w:beforeLines="0" w:before="0"/>
              <w:textAlignment w:val="baseline"/>
              <w:rPr>
                <w:rFonts w:asciiTheme="majorHAnsi" w:eastAsia="Batang" w:hAnsiTheme="majorHAnsi" w:cstheme="majorHAnsi"/>
                <w:bCs/>
                <w:sz w:val="20"/>
                <w:szCs w:val="20"/>
                <w:lang w:val="en-GB" w:eastAsia="x-none"/>
              </w:rPr>
            </w:pPr>
            <w:proofErr w:type="spellStart"/>
            <w:r w:rsidRPr="000D7986">
              <w:rPr>
                <w:rFonts w:asciiTheme="majorHAnsi" w:eastAsia="MS Mincho" w:hAnsiTheme="majorHAnsi" w:cstheme="majorHAnsi"/>
                <w:bCs/>
                <w:i/>
                <w:iCs/>
                <w:sz w:val="20"/>
                <w:szCs w:val="20"/>
                <w:lang w:val="en-GB" w:eastAsia="x-none"/>
              </w:rPr>
              <w:t>preambleReceivedTargetPower</w:t>
            </w:r>
            <w:proofErr w:type="spellEnd"/>
            <w:r w:rsidRPr="000D7986">
              <w:rPr>
                <w:rFonts w:asciiTheme="majorHAnsi" w:eastAsia="Batang" w:hAnsiTheme="majorHAnsi" w:cstheme="majorHAnsi"/>
                <w:bCs/>
                <w:sz w:val="20"/>
                <w:szCs w:val="20"/>
                <w:lang w:val="en-GB" w:eastAsia="x-none"/>
              </w:rPr>
              <w:t xml:space="preserve"> </w:t>
            </w:r>
            <w:r w:rsidRPr="000D7986">
              <w:rPr>
                <w:rFonts w:asciiTheme="majorHAnsi" w:eastAsia="Malgun Gothic" w:hAnsiTheme="majorHAnsi" w:cstheme="majorHAnsi"/>
                <w:bCs/>
                <w:sz w:val="20"/>
                <w:szCs w:val="20"/>
                <w:lang w:val="en-GB" w:eastAsia="x-none"/>
              </w:rPr>
              <w:t>configured for legacy-RO is used if Msg3 PUSCH is transmitted in non-SBFD symbols;</w:t>
            </w:r>
          </w:p>
          <w:p w14:paraId="46823CDA" w14:textId="77777777" w:rsidR="00497286" w:rsidRPr="000D7986" w:rsidRDefault="00497286" w:rsidP="00497286">
            <w:pPr>
              <w:numPr>
                <w:ilvl w:val="0"/>
                <w:numId w:val="23"/>
              </w:numPr>
              <w:overflowPunct w:val="0"/>
              <w:spacing w:beforeLines="0" w:before="0"/>
              <w:textAlignment w:val="baseline"/>
              <w:rPr>
                <w:rFonts w:asciiTheme="majorHAnsi" w:eastAsia="Batang" w:hAnsiTheme="majorHAnsi" w:cstheme="majorHAnsi"/>
                <w:bCs/>
                <w:sz w:val="20"/>
                <w:szCs w:val="20"/>
                <w:lang w:val="en-GB" w:eastAsia="x-none"/>
              </w:rPr>
            </w:pPr>
            <w:proofErr w:type="spellStart"/>
            <w:r w:rsidRPr="000D7986">
              <w:rPr>
                <w:rFonts w:asciiTheme="majorHAnsi" w:eastAsia="MS Mincho" w:hAnsiTheme="majorHAnsi" w:cstheme="majorHAnsi"/>
                <w:bCs/>
                <w:i/>
                <w:iCs/>
                <w:sz w:val="20"/>
                <w:szCs w:val="20"/>
                <w:lang w:val="en-GB" w:eastAsia="x-none"/>
              </w:rPr>
              <w:t>preambleReceivedTargetPower</w:t>
            </w:r>
            <w:proofErr w:type="spellEnd"/>
            <w:r w:rsidRPr="000D7986">
              <w:rPr>
                <w:rFonts w:asciiTheme="majorHAnsi" w:eastAsia="Batang" w:hAnsiTheme="majorHAnsi" w:cstheme="majorHAnsi"/>
                <w:bCs/>
                <w:sz w:val="20"/>
                <w:szCs w:val="20"/>
                <w:lang w:val="en-GB" w:eastAsia="x-none"/>
              </w:rPr>
              <w:t xml:space="preserve"> </w:t>
            </w:r>
            <w:r w:rsidRPr="000D7986">
              <w:rPr>
                <w:rFonts w:asciiTheme="majorHAnsi" w:eastAsia="Malgun Gothic" w:hAnsiTheme="majorHAnsi" w:cstheme="majorHAnsi"/>
                <w:bCs/>
                <w:sz w:val="20"/>
                <w:szCs w:val="20"/>
                <w:lang w:val="en-GB" w:eastAsia="x-none"/>
              </w:rPr>
              <w:t>configured for additional-RO is used if Msg3 PUSCH is transmitted in SBFD symbols.</w:t>
            </w:r>
          </w:p>
          <w:p w14:paraId="2F512AE0" w14:textId="77777777" w:rsidR="00497286" w:rsidRPr="000D7986" w:rsidRDefault="00497286" w:rsidP="00261AC7">
            <w:pPr>
              <w:numPr>
                <w:ilvl w:val="0"/>
                <w:numId w:val="23"/>
              </w:numPr>
              <w:overflowPunct w:val="0"/>
              <w:spacing w:beforeLines="0" w:before="0"/>
              <w:textAlignment w:val="baseline"/>
              <w:rPr>
                <w:rFonts w:asciiTheme="majorHAnsi" w:eastAsia="Batang" w:hAnsiTheme="majorHAnsi" w:cstheme="majorHAnsi"/>
                <w:bCs/>
                <w:sz w:val="20"/>
                <w:szCs w:val="20"/>
                <w:lang w:val="en-GB" w:eastAsia="x-none"/>
              </w:rPr>
            </w:pPr>
            <w:r w:rsidRPr="000D7986">
              <w:rPr>
                <w:rFonts w:asciiTheme="majorHAnsi" w:eastAsia="MS Mincho" w:hAnsiTheme="majorHAnsi" w:cstheme="majorHAnsi"/>
                <w:bCs/>
                <w:sz w:val="20"/>
                <w:szCs w:val="20"/>
                <w:lang w:val="en-GB" w:eastAsia="x-none"/>
              </w:rPr>
              <w:t>FFS: Option 2</w:t>
            </w:r>
          </w:p>
          <w:p w14:paraId="2E12B473" w14:textId="70A15F03" w:rsidR="00A8490C" w:rsidRPr="000D7986" w:rsidRDefault="00A8490C" w:rsidP="00A8490C">
            <w:pPr>
              <w:spacing w:before="120"/>
              <w:rPr>
                <w:rFonts w:asciiTheme="majorHAnsi" w:hAnsiTheme="majorHAnsi" w:cstheme="majorHAnsi"/>
                <w:b/>
                <w:bCs/>
                <w:sz w:val="20"/>
                <w:szCs w:val="21"/>
              </w:rPr>
            </w:pPr>
            <w:r w:rsidRPr="000D7986">
              <w:rPr>
                <w:rFonts w:asciiTheme="majorHAnsi" w:hAnsiTheme="majorHAnsi" w:cstheme="majorHAnsi"/>
                <w:b/>
                <w:bCs/>
                <w:sz w:val="20"/>
                <w:szCs w:val="21"/>
                <w:highlight w:val="green"/>
              </w:rPr>
              <w:t>Agreement</w:t>
            </w:r>
            <w:r w:rsidR="003355CB" w:rsidRPr="000D7986">
              <w:rPr>
                <w:rFonts w:asciiTheme="majorHAnsi" w:hAnsiTheme="majorHAnsi" w:cstheme="majorHAnsi"/>
                <w:b/>
                <w:bCs/>
                <w:sz w:val="20"/>
                <w:szCs w:val="21"/>
                <w:highlight w:val="green"/>
              </w:rPr>
              <w:t xml:space="preserve"> in RAN</w:t>
            </w:r>
            <w:r w:rsidR="003355CB" w:rsidRPr="00E67693">
              <w:rPr>
                <w:rFonts w:asciiTheme="majorHAnsi" w:hAnsiTheme="majorHAnsi" w:cstheme="majorHAnsi"/>
                <w:b/>
                <w:bCs/>
                <w:sz w:val="20"/>
                <w:szCs w:val="21"/>
                <w:highlight w:val="green"/>
              </w:rPr>
              <w:t>1#120b</w:t>
            </w:r>
            <w:r w:rsidR="004E49CC" w:rsidRPr="00E67693">
              <w:rPr>
                <w:rFonts w:asciiTheme="majorHAnsi" w:hAnsiTheme="majorHAnsi" w:cstheme="majorHAnsi"/>
                <w:b/>
                <w:bCs/>
                <w:sz w:val="20"/>
                <w:szCs w:val="21"/>
                <w:highlight w:val="green"/>
              </w:rPr>
              <w:t>is</w:t>
            </w:r>
          </w:p>
          <w:p w14:paraId="1EA16D41" w14:textId="77777777" w:rsidR="00A8490C" w:rsidRPr="000D7986" w:rsidRDefault="00A8490C" w:rsidP="00A8490C">
            <w:pPr>
              <w:spacing w:before="120"/>
              <w:rPr>
                <w:rFonts w:asciiTheme="majorHAnsi" w:hAnsiTheme="majorHAnsi" w:cstheme="majorHAnsi"/>
                <w:bCs/>
                <w:sz w:val="20"/>
                <w:szCs w:val="20"/>
              </w:rPr>
            </w:pPr>
            <w:r w:rsidRPr="000D7986">
              <w:rPr>
                <w:rFonts w:asciiTheme="majorHAnsi" w:hAnsiTheme="majorHAnsi" w:cstheme="majorHAnsi"/>
                <w:bCs/>
                <w:sz w:val="20"/>
                <w:szCs w:val="20"/>
              </w:rPr>
              <w:t>For determination of the Msg3 PUSCH transmission power for RACH configuration Option 2:</w:t>
            </w:r>
          </w:p>
          <w:p w14:paraId="31E92969" w14:textId="77777777" w:rsidR="00A8490C" w:rsidRPr="000D7986" w:rsidRDefault="00A8490C" w:rsidP="00A8490C">
            <w:pPr>
              <w:pStyle w:val="affffff2"/>
              <w:numPr>
                <w:ilvl w:val="0"/>
                <w:numId w:val="23"/>
              </w:numPr>
              <w:spacing w:beforeLines="0" w:before="0"/>
              <w:contextualSpacing w:val="0"/>
              <w:rPr>
                <w:rFonts w:asciiTheme="majorHAnsi" w:hAnsiTheme="majorHAnsi" w:cstheme="majorHAnsi"/>
                <w:bCs/>
                <w:sz w:val="20"/>
                <w:szCs w:val="20"/>
                <w:lang w:val="en-US"/>
              </w:rPr>
            </w:pPr>
            <w:proofErr w:type="spellStart"/>
            <w:r w:rsidRPr="000D7986">
              <w:rPr>
                <w:rFonts w:asciiTheme="majorHAnsi" w:eastAsia="MS Mincho" w:hAnsiTheme="majorHAnsi" w:cstheme="majorHAnsi"/>
                <w:bCs/>
                <w:i/>
                <w:iCs/>
                <w:sz w:val="20"/>
                <w:szCs w:val="20"/>
                <w:lang w:val="en-US"/>
              </w:rPr>
              <w:t>preambleReceivedTargetPower</w:t>
            </w:r>
            <w:proofErr w:type="spellEnd"/>
            <w:r w:rsidRPr="000D7986">
              <w:rPr>
                <w:rFonts w:asciiTheme="majorHAnsi" w:hAnsiTheme="majorHAnsi" w:cstheme="majorHAnsi"/>
                <w:bCs/>
                <w:sz w:val="20"/>
                <w:szCs w:val="20"/>
                <w:lang w:val="en-US"/>
              </w:rPr>
              <w:t xml:space="preserve"> </w:t>
            </w:r>
            <w:r w:rsidRPr="000D7986">
              <w:rPr>
                <w:rFonts w:asciiTheme="majorHAnsi" w:eastAsiaTheme="minorEastAsia" w:hAnsiTheme="majorHAnsi" w:cstheme="majorHAnsi"/>
                <w:bCs/>
                <w:sz w:val="20"/>
                <w:szCs w:val="20"/>
                <w:lang w:val="en-US"/>
              </w:rPr>
              <w:t>configured for legacy-RO is used if Msg3 PUSCH is transmitted in non-SBFD symbols;</w:t>
            </w:r>
          </w:p>
          <w:p w14:paraId="58E66FF8" w14:textId="77777777" w:rsidR="00A8490C" w:rsidRPr="000D7986" w:rsidRDefault="00A8490C" w:rsidP="00A8490C">
            <w:pPr>
              <w:pStyle w:val="affffff2"/>
              <w:numPr>
                <w:ilvl w:val="0"/>
                <w:numId w:val="23"/>
              </w:numPr>
              <w:spacing w:beforeLines="0" w:before="0"/>
              <w:contextualSpacing w:val="0"/>
              <w:rPr>
                <w:rFonts w:asciiTheme="majorHAnsi" w:hAnsiTheme="majorHAnsi" w:cstheme="majorHAnsi"/>
                <w:bCs/>
                <w:sz w:val="20"/>
                <w:szCs w:val="20"/>
                <w:lang w:val="en-US"/>
              </w:rPr>
            </w:pPr>
            <w:proofErr w:type="spellStart"/>
            <w:r w:rsidRPr="000D7986">
              <w:rPr>
                <w:rFonts w:asciiTheme="majorHAnsi" w:eastAsia="MS Mincho" w:hAnsiTheme="majorHAnsi" w:cstheme="majorHAnsi"/>
                <w:bCs/>
                <w:i/>
                <w:iCs/>
                <w:sz w:val="20"/>
                <w:szCs w:val="20"/>
                <w:lang w:val="en-US"/>
              </w:rPr>
              <w:t>preambleReceivedTargetPower</w:t>
            </w:r>
            <w:proofErr w:type="spellEnd"/>
            <w:r w:rsidRPr="000D7986">
              <w:rPr>
                <w:rFonts w:asciiTheme="majorHAnsi" w:hAnsiTheme="majorHAnsi" w:cstheme="majorHAnsi"/>
                <w:bCs/>
                <w:sz w:val="20"/>
                <w:szCs w:val="20"/>
                <w:lang w:val="en-US"/>
              </w:rPr>
              <w:t xml:space="preserve"> </w:t>
            </w:r>
            <w:r w:rsidRPr="000D7986">
              <w:rPr>
                <w:rFonts w:asciiTheme="majorHAnsi" w:eastAsiaTheme="minorEastAsia" w:hAnsiTheme="majorHAnsi" w:cstheme="majorHAnsi"/>
                <w:bCs/>
                <w:sz w:val="20"/>
                <w:szCs w:val="20"/>
                <w:lang w:val="en-US"/>
              </w:rPr>
              <w:t>configured for additional-RO is used if Msg3 PUSCH is transmitted in SBFD symbols;</w:t>
            </w:r>
          </w:p>
          <w:p w14:paraId="3165CCB5" w14:textId="21B8EF9E" w:rsidR="00CF660B" w:rsidRPr="00AB007C" w:rsidRDefault="00A8490C" w:rsidP="00AB007C">
            <w:pPr>
              <w:pStyle w:val="affffff2"/>
              <w:numPr>
                <w:ilvl w:val="0"/>
                <w:numId w:val="23"/>
              </w:numPr>
              <w:spacing w:beforeLines="0" w:before="0"/>
              <w:contextualSpacing w:val="0"/>
              <w:rPr>
                <w:rFonts w:ascii="Times" w:eastAsia="Batang" w:hAnsi="Times" w:cs="Calibri"/>
                <w:bCs/>
                <w:sz w:val="20"/>
                <w:szCs w:val="20"/>
                <w:lang w:eastAsia="x-none"/>
              </w:rPr>
            </w:pPr>
            <w:r w:rsidRPr="000D7986">
              <w:rPr>
                <w:rFonts w:asciiTheme="majorHAnsi" w:eastAsiaTheme="minorEastAsia" w:hAnsiTheme="majorHAnsi" w:cstheme="majorHAnsi"/>
                <w:bCs/>
                <w:sz w:val="20"/>
                <w:szCs w:val="20"/>
                <w:lang w:val="en-US" w:eastAsia="zh-CN"/>
              </w:rPr>
              <w:t xml:space="preserve">FFS whether/how to support </w:t>
            </w:r>
            <w:r w:rsidRPr="000D7986">
              <w:rPr>
                <w:rFonts w:asciiTheme="majorHAnsi" w:eastAsia="MS Mincho" w:hAnsiTheme="majorHAnsi" w:cstheme="majorHAnsi"/>
                <w:bCs/>
                <w:i/>
                <w:iCs/>
                <w:sz w:val="20"/>
                <w:szCs w:val="20"/>
                <w:lang w:val="en-US"/>
              </w:rPr>
              <w:t>separate</w:t>
            </w:r>
            <w:r w:rsidRPr="000D7986">
              <w:rPr>
                <w:rFonts w:asciiTheme="majorHAnsi" w:eastAsiaTheme="minorEastAsia" w:hAnsiTheme="majorHAnsi" w:cstheme="majorHAnsi"/>
                <w:bCs/>
                <w:i/>
                <w:iCs/>
                <w:sz w:val="20"/>
                <w:szCs w:val="20"/>
                <w:lang w:val="en-US"/>
              </w:rPr>
              <w:t xml:space="preserve"> </w:t>
            </w:r>
            <w:r w:rsidRPr="000D7986">
              <w:rPr>
                <w:rFonts w:asciiTheme="majorHAnsi" w:hAnsiTheme="majorHAnsi" w:cstheme="majorHAnsi"/>
                <w:bCs/>
                <w:i/>
                <w:iCs/>
                <w:sz w:val="20"/>
                <w:szCs w:val="20"/>
                <w:lang w:val="en-US"/>
              </w:rPr>
              <w:t>msg3-DeltaPreamble</w:t>
            </w:r>
            <w:r w:rsidRPr="000D7986">
              <w:rPr>
                <w:rFonts w:asciiTheme="majorHAnsi" w:eastAsiaTheme="minorEastAsia" w:hAnsiTheme="majorHAnsi" w:cstheme="majorHAnsi"/>
                <w:bCs/>
                <w:sz w:val="20"/>
                <w:szCs w:val="20"/>
                <w:lang w:val="en-US"/>
              </w:rPr>
              <w:t xml:space="preserve"> </w:t>
            </w:r>
            <w:r w:rsidRPr="000D7986">
              <w:rPr>
                <w:rFonts w:asciiTheme="majorHAnsi" w:eastAsiaTheme="minorEastAsia" w:hAnsiTheme="majorHAnsi" w:cstheme="majorHAnsi"/>
                <w:bCs/>
                <w:sz w:val="20"/>
                <w:szCs w:val="20"/>
                <w:lang w:val="en-US" w:eastAsia="zh-CN"/>
              </w:rPr>
              <w:t xml:space="preserve">for </w:t>
            </w:r>
            <w:r w:rsidRPr="000D7986">
              <w:rPr>
                <w:rFonts w:asciiTheme="majorHAnsi" w:hAnsiTheme="majorHAnsi" w:cstheme="majorHAnsi"/>
                <w:bCs/>
                <w:sz w:val="20"/>
                <w:szCs w:val="20"/>
                <w:lang w:val="en-US"/>
              </w:rPr>
              <w:t>non-SBFD symbols</w:t>
            </w:r>
            <w:r w:rsidRPr="000D7986">
              <w:rPr>
                <w:rFonts w:asciiTheme="majorHAnsi" w:eastAsiaTheme="minorEastAsia" w:hAnsiTheme="majorHAnsi" w:cstheme="majorHAnsi"/>
                <w:bCs/>
                <w:sz w:val="20"/>
                <w:szCs w:val="20"/>
                <w:lang w:val="en-US" w:eastAsia="zh-CN"/>
              </w:rPr>
              <w:t xml:space="preserve"> and SBFD-symbols.</w:t>
            </w:r>
          </w:p>
        </w:tc>
      </w:tr>
    </w:tbl>
    <w:p w14:paraId="53820DF4" w14:textId="0D654A39" w:rsidR="00784E9E" w:rsidRPr="006B72C7" w:rsidRDefault="00200D05" w:rsidP="001D67D4">
      <w:pPr>
        <w:spacing w:before="120" w:after="120"/>
        <w:rPr>
          <w:rFonts w:asciiTheme="minorHAnsi" w:hAnsiTheme="minorHAnsi" w:cstheme="minorHAnsi"/>
          <w:bCs/>
        </w:rPr>
      </w:pPr>
      <w:r w:rsidRPr="006B72C7">
        <w:rPr>
          <w:rFonts w:asciiTheme="minorHAnsi" w:eastAsiaTheme="minorEastAsia" w:hAnsiTheme="minorHAnsi" w:cstheme="minorHAnsi"/>
          <w:szCs w:val="21"/>
          <w:lang w:val="en-GB"/>
        </w:rPr>
        <w:t xml:space="preserve">One remaining issue </w:t>
      </w:r>
      <w:r w:rsidR="00F8452D" w:rsidRPr="006B72C7">
        <w:rPr>
          <w:rFonts w:asciiTheme="minorHAnsi" w:hAnsiTheme="minorHAnsi" w:cstheme="minorHAnsi"/>
          <w:szCs w:val="21"/>
        </w:rPr>
        <w:t xml:space="preserve">for </w:t>
      </w:r>
      <w:r w:rsidR="00F8452D" w:rsidRPr="006B72C7">
        <w:rPr>
          <w:rFonts w:asciiTheme="minorHAnsi" w:eastAsia="Batang" w:hAnsiTheme="minorHAnsi" w:cstheme="minorHAnsi"/>
          <w:bCs/>
          <w:szCs w:val="21"/>
          <w:lang w:val="en-GB" w:eastAsia="en-US"/>
        </w:rPr>
        <w:t>Msg3 PUSCH power control</w:t>
      </w:r>
      <w:r w:rsidR="00F8452D" w:rsidRPr="006B72C7">
        <w:rPr>
          <w:rFonts w:asciiTheme="minorHAnsi" w:hAnsiTheme="minorHAnsi" w:cstheme="minorHAnsi"/>
          <w:szCs w:val="21"/>
        </w:rPr>
        <w:t xml:space="preserve"> </w:t>
      </w:r>
      <w:r w:rsidRPr="006B72C7">
        <w:rPr>
          <w:rFonts w:asciiTheme="minorHAnsi" w:eastAsiaTheme="minorEastAsia" w:hAnsiTheme="minorHAnsi" w:cstheme="minorHAnsi"/>
          <w:szCs w:val="21"/>
          <w:lang w:val="en-GB"/>
        </w:rPr>
        <w:t xml:space="preserve">is </w:t>
      </w:r>
      <w:r w:rsidR="00F8452D" w:rsidRPr="006B72C7">
        <w:rPr>
          <w:rFonts w:asciiTheme="minorHAnsi" w:eastAsiaTheme="minorEastAsia" w:hAnsiTheme="minorHAnsi" w:cstheme="minorHAnsi"/>
          <w:szCs w:val="21"/>
          <w:lang w:val="en-GB"/>
        </w:rPr>
        <w:t xml:space="preserve">whether/how to support separate </w:t>
      </w:r>
      <w:r w:rsidR="00F8452D" w:rsidRPr="006B72C7">
        <w:rPr>
          <w:rFonts w:asciiTheme="minorHAnsi" w:eastAsiaTheme="minorEastAsia" w:hAnsiTheme="minorHAnsi" w:cstheme="minorHAnsi"/>
          <w:i/>
          <w:iCs/>
          <w:szCs w:val="21"/>
          <w:lang w:val="en-GB"/>
        </w:rPr>
        <w:t>msg3-DeltaPreamble</w:t>
      </w:r>
      <w:r w:rsidR="00F8452D" w:rsidRPr="006B72C7">
        <w:rPr>
          <w:rFonts w:asciiTheme="minorHAnsi" w:eastAsiaTheme="minorEastAsia" w:hAnsiTheme="minorHAnsi" w:cstheme="minorHAnsi"/>
          <w:szCs w:val="21"/>
          <w:lang w:val="en-GB"/>
        </w:rPr>
        <w:t xml:space="preserve"> for non-SBFD symbols and SBFD-symbols</w:t>
      </w:r>
      <w:r w:rsidR="003F3205" w:rsidRPr="006B72C7">
        <w:rPr>
          <w:rFonts w:asciiTheme="minorHAnsi" w:eastAsiaTheme="minorEastAsia" w:hAnsiTheme="minorHAnsi" w:cstheme="minorHAnsi"/>
          <w:szCs w:val="21"/>
          <w:lang w:val="en-GB"/>
        </w:rPr>
        <w:t xml:space="preserve"> for RACH configuration Option 2.</w:t>
      </w:r>
      <w:r w:rsidR="00FC44A7" w:rsidRPr="006B72C7">
        <w:rPr>
          <w:rFonts w:asciiTheme="minorHAnsi" w:eastAsiaTheme="minorEastAsia" w:hAnsiTheme="minorHAnsi" w:cstheme="minorHAnsi"/>
          <w:szCs w:val="21"/>
          <w:lang w:val="en-GB"/>
        </w:rPr>
        <w:t xml:space="preserve"> </w:t>
      </w:r>
      <w:r w:rsidR="00B77CBC" w:rsidRPr="006B72C7">
        <w:rPr>
          <w:rFonts w:asciiTheme="minorHAnsi" w:eastAsiaTheme="minorEastAsia" w:hAnsiTheme="minorHAnsi" w:cstheme="minorHAnsi"/>
          <w:bCs/>
          <w:szCs w:val="21"/>
        </w:rPr>
        <w:t xml:space="preserve">The motivation </w:t>
      </w:r>
      <w:r w:rsidR="00565666" w:rsidRPr="006B72C7">
        <w:rPr>
          <w:rFonts w:asciiTheme="minorHAnsi" w:eastAsiaTheme="minorEastAsia" w:hAnsiTheme="minorHAnsi" w:cstheme="minorHAnsi"/>
          <w:bCs/>
          <w:szCs w:val="21"/>
        </w:rPr>
        <w:t>of</w:t>
      </w:r>
      <w:r w:rsidR="00B77CBC" w:rsidRPr="006B72C7">
        <w:rPr>
          <w:rFonts w:asciiTheme="minorHAnsi" w:eastAsiaTheme="minorEastAsia" w:hAnsiTheme="minorHAnsi" w:cstheme="minorHAnsi"/>
          <w:bCs/>
          <w:szCs w:val="21"/>
        </w:rPr>
        <w:t xml:space="preserve"> support</w:t>
      </w:r>
      <w:r w:rsidR="00565666" w:rsidRPr="006B72C7">
        <w:rPr>
          <w:rFonts w:asciiTheme="minorHAnsi" w:eastAsiaTheme="minorEastAsia" w:hAnsiTheme="minorHAnsi" w:cstheme="minorHAnsi"/>
          <w:bCs/>
          <w:szCs w:val="21"/>
        </w:rPr>
        <w:t>ing</w:t>
      </w:r>
      <w:r w:rsidR="00B77CBC" w:rsidRPr="006B72C7">
        <w:rPr>
          <w:rFonts w:asciiTheme="minorHAnsi" w:eastAsiaTheme="minorEastAsia" w:hAnsiTheme="minorHAnsi" w:cstheme="minorHAnsi"/>
          <w:bCs/>
          <w:szCs w:val="21"/>
        </w:rPr>
        <w:t xml:space="preserve"> separate</w:t>
      </w:r>
      <w:r w:rsidR="00B77CBC" w:rsidRPr="006B72C7">
        <w:rPr>
          <w:rFonts w:asciiTheme="minorHAnsi" w:eastAsiaTheme="minorEastAsia" w:hAnsiTheme="minorHAnsi" w:cstheme="minorHAnsi"/>
          <w:bCs/>
          <w:i/>
          <w:iCs/>
          <w:szCs w:val="21"/>
        </w:rPr>
        <w:t xml:space="preserve"> msg3-DeltaPreamble</w:t>
      </w:r>
      <w:r w:rsidR="00B77CBC" w:rsidRPr="006B72C7">
        <w:rPr>
          <w:rFonts w:asciiTheme="minorHAnsi" w:eastAsiaTheme="minorEastAsia" w:hAnsiTheme="minorHAnsi" w:cstheme="minorHAnsi"/>
          <w:bCs/>
          <w:szCs w:val="21"/>
        </w:rPr>
        <w:t xml:space="preserve"> </w:t>
      </w:r>
      <w:r w:rsidR="00646D25" w:rsidRPr="006B72C7">
        <w:rPr>
          <w:rFonts w:asciiTheme="minorHAnsi" w:hAnsiTheme="minorHAnsi" w:cstheme="minorHAnsi"/>
          <w:iCs/>
        </w:rPr>
        <w:t>or</w:t>
      </w:r>
      <w:r w:rsidR="00646D25" w:rsidRPr="006B72C7">
        <w:rPr>
          <w:rFonts w:asciiTheme="minorHAnsi" w:hAnsiTheme="minorHAnsi" w:cstheme="minorHAnsi"/>
          <w:i/>
        </w:rPr>
        <w:t xml:space="preserve"> </w:t>
      </w:r>
      <w:proofErr w:type="spellStart"/>
      <w:r w:rsidR="00646D25" w:rsidRPr="006B72C7">
        <w:rPr>
          <w:rFonts w:asciiTheme="minorHAnsi" w:hAnsiTheme="minorHAnsi" w:cstheme="minorHAnsi"/>
          <w:i/>
        </w:rPr>
        <w:t>deltaPreamble</w:t>
      </w:r>
      <w:proofErr w:type="spellEnd"/>
      <w:r w:rsidR="00646D25" w:rsidRPr="006B72C7">
        <w:rPr>
          <w:rFonts w:asciiTheme="minorHAnsi" w:hAnsiTheme="minorHAnsi" w:cstheme="minorHAnsi"/>
        </w:rPr>
        <w:t xml:space="preserve"> </w:t>
      </w:r>
      <w:r w:rsidR="00B77CBC" w:rsidRPr="006B72C7">
        <w:rPr>
          <w:rFonts w:asciiTheme="minorHAnsi" w:eastAsiaTheme="minorEastAsia" w:hAnsiTheme="minorHAnsi" w:cstheme="minorHAnsi"/>
          <w:bCs/>
          <w:szCs w:val="21"/>
        </w:rPr>
        <w:t>for non-SBFD symbols and SBFD-symbols</w:t>
      </w:r>
      <w:r w:rsidR="00565666" w:rsidRPr="006B72C7">
        <w:rPr>
          <w:rFonts w:asciiTheme="minorHAnsi" w:eastAsiaTheme="minorEastAsia" w:hAnsiTheme="minorHAnsi" w:cstheme="minorHAnsi"/>
          <w:bCs/>
          <w:szCs w:val="21"/>
        </w:rPr>
        <w:t xml:space="preserve"> is to </w:t>
      </w:r>
      <w:r w:rsidR="00B77CBC" w:rsidRPr="006B72C7">
        <w:rPr>
          <w:rFonts w:asciiTheme="minorHAnsi" w:hAnsiTheme="minorHAnsi" w:cstheme="minorHAnsi"/>
          <w:bCs/>
        </w:rPr>
        <w:t xml:space="preserve">adjust the Msg3 transmission power due to different </w:t>
      </w:r>
      <w:proofErr w:type="spellStart"/>
      <w:r w:rsidR="00B77CBC" w:rsidRPr="006B72C7">
        <w:rPr>
          <w:rFonts w:asciiTheme="minorHAnsi" w:eastAsia="MS Mincho" w:hAnsiTheme="minorHAnsi" w:cstheme="minorHAnsi"/>
          <w:bCs/>
          <w:i/>
          <w:iCs/>
          <w:szCs w:val="20"/>
        </w:rPr>
        <w:t>preambleReceivedTargetPower</w:t>
      </w:r>
      <w:proofErr w:type="spellEnd"/>
      <w:r w:rsidR="00B77CBC" w:rsidRPr="006B72C7">
        <w:rPr>
          <w:rFonts w:asciiTheme="minorHAnsi" w:hAnsiTheme="minorHAnsi" w:cstheme="minorHAnsi"/>
          <w:bCs/>
        </w:rPr>
        <w:t xml:space="preserve"> of different PRACH formats</w:t>
      </w:r>
      <w:r w:rsidR="00784E9E" w:rsidRPr="006B72C7">
        <w:rPr>
          <w:rFonts w:asciiTheme="minorHAnsi" w:hAnsiTheme="minorHAnsi" w:cstheme="minorHAnsi"/>
          <w:bCs/>
        </w:rPr>
        <w:t xml:space="preserve"> in </w:t>
      </w:r>
      <w:r w:rsidR="00784E9E" w:rsidRPr="006B72C7">
        <w:rPr>
          <w:rFonts w:asciiTheme="minorHAnsi" w:eastAsiaTheme="minorEastAsia" w:hAnsiTheme="minorHAnsi" w:cstheme="minorHAnsi"/>
          <w:bCs/>
          <w:szCs w:val="21"/>
        </w:rPr>
        <w:t>RACH configuration Option 2</w:t>
      </w:r>
      <w:r w:rsidR="00B77CBC" w:rsidRPr="006B72C7">
        <w:rPr>
          <w:rFonts w:asciiTheme="minorHAnsi" w:hAnsiTheme="minorHAnsi" w:cstheme="minorHAnsi"/>
          <w:bCs/>
        </w:rPr>
        <w:t xml:space="preserve">. </w:t>
      </w:r>
    </w:p>
    <w:p w14:paraId="7345B9C1" w14:textId="77777777" w:rsidR="002477C3" w:rsidRDefault="002477C3" w:rsidP="002477C3">
      <w:pPr>
        <w:spacing w:before="120" w:after="120"/>
        <w:rPr>
          <w:szCs w:val="21"/>
        </w:rPr>
      </w:pPr>
      <w:r>
        <w:rPr>
          <w:rFonts w:hint="eastAsia"/>
          <w:szCs w:val="21"/>
        </w:rPr>
        <w:t>T</w:t>
      </w:r>
      <w:r>
        <w:rPr>
          <w:szCs w:val="21"/>
        </w:rPr>
        <w:t>he transmission power for Msg3 PUSCH is determined as follows.</w:t>
      </w:r>
    </w:p>
    <w:p w14:paraId="54F41D45" w14:textId="77777777" w:rsidR="002477C3" w:rsidRPr="00FA7B7D" w:rsidRDefault="00E11418" w:rsidP="002477C3">
      <w:pPr>
        <w:pStyle w:val="EQ"/>
        <w:spacing w:before="120"/>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477C3" w:rsidRPr="00FA7B7D">
        <w:t xml:space="preserve"> [dBm]</w:t>
      </w:r>
      <w:r w:rsidR="002477C3">
        <w:t>,</w:t>
      </w:r>
    </w:p>
    <w:p w14:paraId="4BF184BF" w14:textId="77777777" w:rsidR="0064627F" w:rsidRDefault="002477C3" w:rsidP="002477C3">
      <w:pPr>
        <w:spacing w:before="120"/>
      </w:pPr>
      <w:r>
        <w:rPr>
          <w:rFonts w:hint="eastAsia"/>
          <w:lang w:val="en-GB"/>
        </w:rPr>
        <w:t>where</w:t>
      </w:r>
      <w:r>
        <w:rPr>
          <w:rFonts w:hint="eastAsia"/>
          <w:b/>
          <w:lang w:val="en-GB"/>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is the sum</w:t>
      </w:r>
      <w:r w:rsidRPr="00322CF9">
        <w:rPr>
          <w:rFonts w:hint="eastAsia"/>
        </w:rPr>
        <w:t xml:space="preserve"> of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322CF9">
        <w:t xml:space="preserve"> provided by </w:t>
      </w:r>
      <w:proofErr w:type="spellStart"/>
      <w:r w:rsidRPr="00322CF9">
        <w:rPr>
          <w:i/>
        </w:rPr>
        <w:t>preambleReceivedTargetPower</w:t>
      </w:r>
      <w:proofErr w:type="spellEnd"/>
      <w:r>
        <w:rPr>
          <w:rFonts w:hint="eastAsia"/>
        </w:rPr>
        <w:t xml:space="preserve"> and</w:t>
      </w:r>
      <w:r w:rsidRPr="00322CF9">
        <w:rPr>
          <w:rFonts w:hint="eastAsia"/>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322CF9">
        <w:t xml:space="preserve"> provided by</w:t>
      </w:r>
      <w:r w:rsidRPr="00322CF9">
        <w:rPr>
          <w:i/>
        </w:rPr>
        <w:t xml:space="preserve"> msg3-DeltaPreamble</w:t>
      </w:r>
      <w:r w:rsidRPr="00322CF9">
        <w:rPr>
          <w:i/>
          <w:lang w:val="en-GB"/>
        </w:rPr>
        <w:t xml:space="preserve"> </w:t>
      </w:r>
      <w:r w:rsidRPr="00322CF9">
        <w:rPr>
          <w:rFonts w:hint="eastAsia"/>
          <w:iCs/>
        </w:rPr>
        <w:t>or</w:t>
      </w:r>
      <w:r w:rsidRPr="00322CF9">
        <w:rPr>
          <w:rFonts w:hint="eastAsia"/>
          <w:i/>
        </w:rPr>
        <w:t xml:space="preserve"> </w:t>
      </w:r>
      <w:proofErr w:type="spellStart"/>
      <w:r w:rsidRPr="00322CF9">
        <w:rPr>
          <w:rFonts w:hint="eastAsia"/>
          <w:i/>
        </w:rPr>
        <w:t>deltaPreamble</w:t>
      </w:r>
      <w:proofErr w:type="spellEnd"/>
      <w:r w:rsidRPr="00322CF9">
        <w:rPr>
          <w:color w:val="385623" w:themeColor="accent6" w:themeShade="80"/>
        </w:rPr>
        <w:t xml:space="preserve"> </w:t>
      </w:r>
      <w:r w:rsidRPr="00322CF9">
        <w:t>for a</w:t>
      </w:r>
      <w:r>
        <w:rPr>
          <w:rFonts w:hint="eastAsia"/>
        </w:rPr>
        <w:t>n</w:t>
      </w:r>
      <w:r w:rsidRPr="00322CF9">
        <w:t xml:space="preserve"> </w:t>
      </w:r>
      <w:r>
        <w:rPr>
          <w:rFonts w:hint="eastAsia"/>
        </w:rPr>
        <w:t xml:space="preserve">Msg3 </w:t>
      </w:r>
      <w:r w:rsidRPr="00322CF9">
        <w:t>PUSCH transmission corresponding to a RAR UL grant</w:t>
      </w:r>
      <w:r>
        <w:rPr>
          <w:rFonts w:hint="eastAsia"/>
        </w:rPr>
        <w:t>.</w:t>
      </w:r>
      <w:r>
        <w:t xml:space="preserve"> </w:t>
      </w:r>
    </w:p>
    <w:p w14:paraId="71BD324C" w14:textId="6C09B855" w:rsidR="00703232" w:rsidRPr="007A2358" w:rsidRDefault="002477C3" w:rsidP="002477C3">
      <w:pPr>
        <w:spacing w:before="120"/>
        <w:rPr>
          <w:iCs/>
        </w:rPr>
      </w:pPr>
      <w:r>
        <w:t xml:space="preserve">In the equation, </w:t>
      </w:r>
      <w:r w:rsidRPr="00322CF9">
        <w:rPr>
          <w:i/>
        </w:rPr>
        <w:t>msg3-DeltaPreamble</w:t>
      </w:r>
      <w:r w:rsidRPr="00322CF9">
        <w:rPr>
          <w:i/>
          <w:lang w:val="en-GB"/>
        </w:rPr>
        <w:t xml:space="preserve"> </w:t>
      </w:r>
      <w:r w:rsidRPr="00322CF9">
        <w:rPr>
          <w:rFonts w:hint="eastAsia"/>
          <w:iCs/>
        </w:rPr>
        <w:t>or</w:t>
      </w:r>
      <w:r w:rsidRPr="00322CF9">
        <w:rPr>
          <w:rFonts w:hint="eastAsia"/>
          <w:i/>
        </w:rPr>
        <w:t xml:space="preserve"> </w:t>
      </w:r>
      <w:bookmarkStart w:id="10" w:name="_Hlk197681505"/>
      <w:proofErr w:type="spellStart"/>
      <w:r w:rsidRPr="00322CF9">
        <w:rPr>
          <w:rFonts w:hint="eastAsia"/>
          <w:i/>
        </w:rPr>
        <w:t>deltaPreamble</w:t>
      </w:r>
      <w:proofErr w:type="spellEnd"/>
      <w:r w:rsidRPr="00770D03">
        <w:t xml:space="preserve"> </w:t>
      </w:r>
      <w:bookmarkEnd w:id="10"/>
      <w:r w:rsidRPr="00770D03">
        <w:t>essentially is a parameter that determines a desired Msg3 decoding performance in relation to t</w:t>
      </w:r>
      <w:r>
        <w:t xml:space="preserve">he </w:t>
      </w:r>
      <w:r w:rsidRPr="00770D03">
        <w:t>detection performance</w:t>
      </w:r>
      <w:r>
        <w:t xml:space="preserve"> of the </w:t>
      </w:r>
      <w:r w:rsidR="00703232">
        <w:t>preamble</w:t>
      </w:r>
      <w:r w:rsidR="00703232" w:rsidRPr="00770D03">
        <w:t xml:space="preserve"> format</w:t>
      </w:r>
      <w:r w:rsidR="00703232">
        <w:t xml:space="preserve"> with target power of </w:t>
      </w:r>
      <w:proofErr w:type="spellStart"/>
      <w:r w:rsidR="00703232" w:rsidRPr="00322CF9">
        <w:rPr>
          <w:i/>
        </w:rPr>
        <w:t>preambleReceivedTargetPower</w:t>
      </w:r>
      <w:proofErr w:type="spellEnd"/>
      <w:r w:rsidR="007A2358">
        <w:rPr>
          <w:iCs/>
        </w:rPr>
        <w:t xml:space="preserve">. </w:t>
      </w:r>
      <w:r w:rsidR="00A27A07">
        <w:rPr>
          <w:iCs/>
        </w:rPr>
        <w:t>In</w:t>
      </w:r>
      <w:r w:rsidR="005D6273">
        <w:rPr>
          <w:iCs/>
        </w:rPr>
        <w:t xml:space="preserve"> current specification, </w:t>
      </w:r>
      <w:proofErr w:type="spellStart"/>
      <w:r w:rsidR="0066460C" w:rsidRPr="00261AC7">
        <w:rPr>
          <w:i/>
          <w:iCs/>
          <w:szCs w:val="21"/>
        </w:rPr>
        <w:t>preambleReceivedTargetPower</w:t>
      </w:r>
      <w:proofErr w:type="spellEnd"/>
      <w:r w:rsidR="0066460C">
        <w:rPr>
          <w:i/>
          <w:iCs/>
          <w:szCs w:val="21"/>
        </w:rPr>
        <w:t xml:space="preserve"> </w:t>
      </w:r>
      <w:r w:rsidR="004C6E76">
        <w:rPr>
          <w:szCs w:val="21"/>
        </w:rPr>
        <w:t>is</w:t>
      </w:r>
      <w:r w:rsidR="0066460C">
        <w:rPr>
          <w:szCs w:val="21"/>
        </w:rPr>
        <w:t xml:space="preserve"> same for different </w:t>
      </w:r>
      <w:r w:rsidR="0066460C" w:rsidRPr="00ED4CB0">
        <w:rPr>
          <w:rFonts w:asciiTheme="majorHAnsi" w:eastAsiaTheme="minorEastAsia" w:hAnsiTheme="majorHAnsi" w:cstheme="majorHAnsi"/>
          <w:szCs w:val="21"/>
        </w:rPr>
        <w:t>preamble format</w:t>
      </w:r>
      <w:r w:rsidR="0066460C">
        <w:rPr>
          <w:rFonts w:asciiTheme="majorHAnsi" w:eastAsiaTheme="minorEastAsia" w:hAnsiTheme="majorHAnsi" w:cstheme="majorHAnsi"/>
          <w:szCs w:val="21"/>
        </w:rPr>
        <w:t xml:space="preserve">s and </w:t>
      </w:r>
      <m:oMath>
        <m:r>
          <m:rPr>
            <m:sty m:val="p"/>
          </m:rPr>
          <w:rPr>
            <w:rFonts w:ascii="Cambria Math" w:hAnsi="Cambria Math" w:cstheme="minorHAnsi"/>
            <w:sz w:val="20"/>
            <w:szCs w:val="20"/>
          </w:rPr>
          <m:t>DELTA_PREAMBLE</m:t>
        </m:r>
      </m:oMath>
      <w:r w:rsidR="0066460C" w:rsidRPr="00770D03">
        <w:t xml:space="preserve"> </w:t>
      </w:r>
      <w:r w:rsidR="0066460C">
        <w:t xml:space="preserve">scales the power to ensure same </w:t>
      </w:r>
      <w:r w:rsidR="0066460C" w:rsidRPr="00770D03">
        <w:t>detection performance</w:t>
      </w:r>
      <w:r w:rsidR="0066460C">
        <w:rPr>
          <w:rFonts w:asciiTheme="majorHAnsi" w:eastAsiaTheme="minorEastAsia" w:hAnsiTheme="majorHAnsi" w:cstheme="majorHAnsi"/>
          <w:szCs w:val="21"/>
        </w:rPr>
        <w:t xml:space="preserve"> for different </w:t>
      </w:r>
      <w:r w:rsidR="0066460C" w:rsidRPr="00ED4CB0">
        <w:rPr>
          <w:rFonts w:asciiTheme="majorHAnsi" w:eastAsiaTheme="minorEastAsia" w:hAnsiTheme="majorHAnsi" w:cstheme="majorHAnsi"/>
          <w:szCs w:val="21"/>
        </w:rPr>
        <w:t>preamble format</w:t>
      </w:r>
      <w:r w:rsidR="0066460C">
        <w:rPr>
          <w:rFonts w:asciiTheme="majorHAnsi" w:eastAsiaTheme="minorEastAsia" w:hAnsiTheme="majorHAnsi" w:cstheme="majorHAnsi"/>
          <w:szCs w:val="21"/>
        </w:rPr>
        <w:t>s</w:t>
      </w:r>
      <w:r w:rsidR="0066460C">
        <w:rPr>
          <w:rFonts w:cstheme="minorHAnsi"/>
          <w:bCs/>
        </w:rPr>
        <w:t xml:space="preserve">, which is preamble format dependent and predefined in TS 38.321 </w:t>
      </w:r>
      <w:r w:rsidR="0066460C">
        <w:rPr>
          <w:rFonts w:asciiTheme="majorHAnsi" w:eastAsiaTheme="minorEastAsia" w:hAnsiTheme="majorHAnsi" w:cstheme="majorHAnsi"/>
          <w:szCs w:val="21"/>
        </w:rPr>
        <w:t>Clause 7.3. The details are as follows.</w:t>
      </w:r>
    </w:p>
    <w:p w14:paraId="3413B928" w14:textId="236B13DB" w:rsidR="002477C3" w:rsidRDefault="0094554E" w:rsidP="002477C3">
      <w:pPr>
        <w:spacing w:before="120"/>
        <w:rPr>
          <w:rFonts w:asciiTheme="majorHAnsi" w:eastAsiaTheme="minorEastAsia" w:hAnsiTheme="majorHAnsi" w:cstheme="majorHAnsi"/>
          <w:szCs w:val="21"/>
        </w:rPr>
      </w:pPr>
      <w:r>
        <w:t xml:space="preserve"> </w:t>
      </w:r>
    </w:p>
    <w:p w14:paraId="46033B8D" w14:textId="77777777" w:rsidR="00116038" w:rsidRPr="008F716B" w:rsidRDefault="00116038" w:rsidP="00116038">
      <w:pPr>
        <w:spacing w:before="120" w:after="120"/>
        <w:rPr>
          <w:rFonts w:asciiTheme="majorHAnsi" w:eastAsiaTheme="minorEastAsia" w:hAnsiTheme="majorHAnsi" w:cstheme="majorHAnsi"/>
          <w:szCs w:val="21"/>
          <w:lang w:val="en-GB"/>
        </w:rPr>
      </w:pPr>
      <w:r w:rsidRPr="008741A4">
        <w:rPr>
          <w:rFonts w:hint="eastAsia"/>
        </w:rPr>
        <w:lastRenderedPageBreak/>
        <w:t>T</w:t>
      </w:r>
      <w:r w:rsidRPr="008741A4">
        <w:t>he power of PRACH transmission is determined as follow</w:t>
      </w:r>
      <w:r w:rsidRPr="008F716B">
        <w:rPr>
          <w:rFonts w:asciiTheme="majorHAnsi" w:eastAsiaTheme="minorEastAsia" w:hAnsiTheme="majorHAnsi" w:cstheme="majorHAnsi"/>
          <w:szCs w:val="21"/>
          <w:lang w:val="en-GB"/>
        </w:rPr>
        <w:t>s</w:t>
      </w:r>
    </w:p>
    <w:p w14:paraId="05107B86" w14:textId="77777777" w:rsidR="00116038" w:rsidRPr="008F716B" w:rsidRDefault="00E11418" w:rsidP="00116038">
      <w:pPr>
        <w:spacing w:before="120" w:after="120"/>
        <w:jc w:val="center"/>
        <w:rPr>
          <w:rFonts w:asciiTheme="majorHAnsi" w:eastAsiaTheme="minorEastAsia" w:hAnsiTheme="majorHAnsi" w:cstheme="majorHAnsi"/>
          <w:szCs w:val="21"/>
          <w:lang w:val="en-GB"/>
        </w:rPr>
      </w:pPr>
      <m:oMath>
        <m:sSub>
          <m:sSubPr>
            <m:ctrlPr>
              <w:rPr>
                <w:rFonts w:ascii="Cambria Math" w:hAnsi="Cambria Math"/>
                <w:i/>
                <w:szCs w:val="21"/>
              </w:rPr>
            </m:ctrlPr>
          </m:sSubPr>
          <m:e>
            <m:r>
              <w:rPr>
                <w:rFonts w:ascii="Cambria Math"/>
                <w:szCs w:val="21"/>
              </w:rPr>
              <m:t>P</m:t>
            </m:r>
          </m:e>
          <m:sub>
            <m:r>
              <w:rPr>
                <w:rFonts w:ascii="Cambria Math"/>
                <w:szCs w:val="21"/>
              </w:rPr>
              <m:t>PRACH</m:t>
            </m:r>
          </m:sub>
        </m:sSub>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szCs w:val="21"/>
                      </w:rPr>
                      <m:t>P</m:t>
                    </m:r>
                  </m:e>
                  <m:sub>
                    <m:r>
                      <w:rPr>
                        <w:rFonts w:ascii="Cambria Math"/>
                        <w:szCs w:val="21"/>
                      </w:rPr>
                      <m:t>CMAX</m:t>
                    </m:r>
                  </m:sub>
                </m:sSub>
                <m:r>
                  <w:rPr>
                    <w:rFonts w:ascii="Cambria Math"/>
                    <w:szCs w:val="21"/>
                  </w:rPr>
                  <m:t>,</m:t>
                </m:r>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e>
            </m:d>
          </m:e>
        </m:func>
        <m:d>
          <m:dPr>
            <m:begChr m:val="["/>
            <m:endChr m:val="]"/>
            <m:ctrlPr>
              <w:rPr>
                <w:rFonts w:ascii="Cambria Math" w:hAnsi="Cambria Math"/>
                <w:i/>
                <w:szCs w:val="21"/>
              </w:rPr>
            </m:ctrlPr>
          </m:dPr>
          <m:e>
            <m:r>
              <w:rPr>
                <w:rFonts w:ascii="Cambria Math"/>
                <w:szCs w:val="21"/>
              </w:rPr>
              <m:t>dBm</m:t>
            </m:r>
          </m:e>
        </m:d>
      </m:oMath>
      <w:r w:rsidR="00116038" w:rsidRPr="008F716B">
        <w:rPr>
          <w:rFonts w:asciiTheme="majorHAnsi" w:eastAsiaTheme="minorEastAsia" w:hAnsiTheme="majorHAnsi" w:cstheme="majorHAnsi" w:hint="eastAsia"/>
          <w:szCs w:val="21"/>
        </w:rPr>
        <w:t>,</w:t>
      </w:r>
    </w:p>
    <w:p w14:paraId="645F7B59" w14:textId="77777777" w:rsidR="00116038" w:rsidRDefault="00116038" w:rsidP="008741A4">
      <w:pPr>
        <w:spacing w:before="120"/>
        <w:rPr>
          <w:rFonts w:asciiTheme="majorHAnsi" w:eastAsiaTheme="minorEastAsia" w:hAnsiTheme="majorHAnsi" w:cstheme="majorHAnsi"/>
          <w:szCs w:val="21"/>
        </w:rPr>
      </w:pPr>
      <w:r w:rsidRPr="008F716B">
        <w:rPr>
          <w:rFonts w:asciiTheme="majorHAnsi" w:eastAsiaTheme="minorEastAsia" w:hAnsiTheme="majorHAnsi" w:cstheme="majorHAnsi"/>
          <w:szCs w:val="21"/>
        </w:rPr>
        <w:t xml:space="preserve">where </w:t>
      </w:r>
      <m:oMath>
        <m:sSub>
          <m:sSubPr>
            <m:ctrlPr>
              <w:rPr>
                <w:rFonts w:ascii="Cambria Math" w:hAnsi="Cambria Math"/>
                <w:sz w:val="20"/>
                <w:szCs w:val="21"/>
              </w:rPr>
            </m:ctrlPr>
          </m:sSubPr>
          <m:e>
            <m:r>
              <w:rPr>
                <w:rFonts w:ascii="Cambria Math" w:hAnsi="Cambria Math"/>
                <w:sz w:val="20"/>
                <w:szCs w:val="21"/>
              </w:rPr>
              <m:t>P</m:t>
            </m:r>
          </m:e>
          <m:sub>
            <m:r>
              <w:rPr>
                <w:rFonts w:ascii="Cambria Math" w:hAnsi="Cambria Math"/>
                <w:sz w:val="20"/>
                <w:szCs w:val="21"/>
              </w:rPr>
              <m:t>PRACH</m:t>
            </m:r>
            <m:r>
              <m:rPr>
                <m:sty m:val="p"/>
              </m:rPr>
              <w:rPr>
                <w:rFonts w:ascii="Cambria Math" w:hAnsi="Cambria Math"/>
                <w:sz w:val="20"/>
                <w:szCs w:val="21"/>
              </w:rPr>
              <m:t>,</m:t>
            </m:r>
            <m:r>
              <w:rPr>
                <w:rFonts w:ascii="Cambria Math" w:hAnsi="Cambria Math"/>
                <w:sz w:val="20"/>
                <w:szCs w:val="21"/>
              </w:rPr>
              <m:t>target</m:t>
            </m:r>
          </m:sub>
        </m:sSub>
        <m:r>
          <m:rPr>
            <m:sty m:val="p"/>
          </m:rPr>
          <w:rPr>
            <w:rFonts w:ascii="Cambria Math" w:hAnsi="Cambria Math"/>
            <w:sz w:val="20"/>
            <w:szCs w:val="21"/>
          </w:rPr>
          <m:t xml:space="preserve">= </m:t>
        </m:r>
        <m:r>
          <w:rPr>
            <w:rFonts w:ascii="Cambria Math" w:hAnsi="Cambria Math"/>
            <w:sz w:val="20"/>
            <w:szCs w:val="21"/>
          </w:rPr>
          <m:t>preambleReceivedTargetPower</m:t>
        </m:r>
        <m:r>
          <m:rPr>
            <m:sty m:val="p"/>
          </m:rPr>
          <w:rPr>
            <w:rFonts w:ascii="Cambria Math" w:hAnsi="Cambria Math"/>
            <w:sz w:val="20"/>
            <w:szCs w:val="21"/>
          </w:rPr>
          <m:t xml:space="preserve"> + DELTA_PREAMBLE + (PREAMBLE_POWER_RAMPING_COUNTER – 1) × </m:t>
        </m:r>
        <m:r>
          <w:rPr>
            <w:rFonts w:ascii="Cambria Math" w:eastAsia="Batang" w:hAnsi="Cambria Math"/>
            <w:sz w:val="20"/>
            <w:szCs w:val="21"/>
            <w:lang w:val="en-GB" w:eastAsia="x-none"/>
          </w:rPr>
          <m:t>powerRampingStep</m:t>
        </m:r>
        <m:r>
          <m:rPr>
            <m:sty m:val="p"/>
          </m:rPr>
          <w:rPr>
            <w:rFonts w:ascii="Cambria Math" w:hAnsi="Cambria Math"/>
            <w:sz w:val="20"/>
            <w:szCs w:val="21"/>
          </w:rPr>
          <m:t xml:space="preserve"> + POWER_OFFSET_2STEP_RA</m:t>
        </m:r>
      </m:oMath>
      <w:r w:rsidRPr="008F716B">
        <w:rPr>
          <w:rFonts w:asciiTheme="minorHAnsi" w:eastAsiaTheme="minorEastAsia" w:hAnsiTheme="minorHAnsi"/>
          <w:szCs w:val="21"/>
        </w:rPr>
        <w:t>.</w:t>
      </w:r>
      <w:r w:rsidRPr="009D2E27">
        <w:rPr>
          <w:rFonts w:asciiTheme="majorHAnsi" w:eastAsiaTheme="minorEastAsia" w:hAnsiTheme="majorHAnsi" w:cstheme="majorHAnsi"/>
          <w:szCs w:val="21"/>
        </w:rPr>
        <w:t xml:space="preserve"> </w:t>
      </w:r>
    </w:p>
    <w:p w14:paraId="3E0C03F6" w14:textId="77777777" w:rsidR="00116038" w:rsidRDefault="00116038" w:rsidP="008741A4">
      <w:pPr>
        <w:spacing w:before="120"/>
        <w:rPr>
          <w:rFonts w:asciiTheme="majorHAnsi" w:eastAsiaTheme="minorEastAsia" w:hAnsiTheme="majorHAnsi" w:cstheme="majorHAnsi"/>
          <w:szCs w:val="21"/>
        </w:rPr>
      </w:pPr>
      <w:r w:rsidRPr="009D2E27">
        <w:rPr>
          <w:rFonts w:asciiTheme="majorHAnsi" w:eastAsiaTheme="minorEastAsia" w:hAnsiTheme="majorHAnsi" w:cstheme="majorHAnsi"/>
          <w:szCs w:val="21"/>
        </w:rPr>
        <w:t xml:space="preserve">In the equation, </w:t>
      </w:r>
      <m:oMath>
        <m:r>
          <m:rPr>
            <m:sty m:val="p"/>
          </m:rPr>
          <w:rPr>
            <w:rFonts w:ascii="Cambria Math" w:hAnsi="Cambria Math"/>
            <w:sz w:val="20"/>
            <w:szCs w:val="21"/>
          </w:rPr>
          <m:t>DELTA_PREAMBLE</m:t>
        </m:r>
      </m:oMath>
      <w:r>
        <w:rPr>
          <w:rFonts w:asciiTheme="majorHAnsi" w:eastAsiaTheme="minorEastAsia" w:hAnsiTheme="majorHAnsi" w:cstheme="majorHAnsi" w:hint="eastAsia"/>
        </w:rPr>
        <w:t xml:space="preserve"> </w:t>
      </w:r>
      <w:r w:rsidRPr="0083489C">
        <w:rPr>
          <w:rFonts w:asciiTheme="majorHAnsi" w:eastAsiaTheme="minorEastAsia" w:hAnsiTheme="majorHAnsi" w:cstheme="majorHAnsi"/>
          <w:szCs w:val="21"/>
        </w:rPr>
        <w:t xml:space="preserve">is </w:t>
      </w:r>
      <w:r>
        <w:rPr>
          <w:rFonts w:asciiTheme="majorHAnsi" w:eastAsiaTheme="minorEastAsia" w:hAnsiTheme="majorHAnsi" w:cstheme="majorHAnsi"/>
          <w:szCs w:val="21"/>
        </w:rPr>
        <w:t xml:space="preserve">a </w:t>
      </w:r>
      <w:r w:rsidRPr="0083489C">
        <w:rPr>
          <w:rFonts w:asciiTheme="majorHAnsi" w:eastAsiaTheme="minorEastAsia" w:hAnsiTheme="majorHAnsi" w:cstheme="majorHAnsi"/>
          <w:szCs w:val="21"/>
        </w:rPr>
        <w:t>preamble format based power offset value</w:t>
      </w:r>
      <w:r>
        <w:rPr>
          <w:rFonts w:asciiTheme="majorHAnsi" w:eastAsiaTheme="minorEastAsia" w:hAnsiTheme="majorHAnsi" w:cstheme="majorHAnsi"/>
          <w:szCs w:val="21"/>
        </w:rPr>
        <w:t xml:space="preserve"> as defined in TS 38.321 Clause 7.3. </w:t>
      </w:r>
    </w:p>
    <w:p w14:paraId="6E00CD28" w14:textId="77777777" w:rsidR="00116038" w:rsidRPr="008741A4" w:rsidRDefault="00116038" w:rsidP="008741A4">
      <w:pPr>
        <w:pStyle w:val="affff1"/>
        <w:rPr>
          <w:rFonts w:eastAsia="Times New Roman"/>
          <w:b/>
          <w:bCs/>
          <w:noProof/>
          <w:sz w:val="20"/>
        </w:rPr>
      </w:pPr>
      <w:r w:rsidRPr="008741A4">
        <w:rPr>
          <w:b/>
          <w:bCs/>
          <w:noProof/>
        </w:rPr>
        <w:t>Table 7.</w:t>
      </w:r>
      <w:r w:rsidRPr="008741A4">
        <w:rPr>
          <w:b/>
          <w:bCs/>
          <w:noProof/>
          <w:lang w:eastAsia="ko-KR"/>
        </w:rPr>
        <w:t>3</w:t>
      </w:r>
      <w:r w:rsidRPr="008741A4">
        <w:rPr>
          <w:b/>
          <w:bCs/>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116038" w14:paraId="3E4833CD" w14:textId="77777777" w:rsidTr="00670E4E">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2FCB5ABD" w14:textId="77777777" w:rsidR="00116038" w:rsidRPr="00E622CF" w:rsidRDefault="00116038" w:rsidP="00670E4E">
            <w:pPr>
              <w:pStyle w:val="TAH"/>
              <w:spacing w:before="120"/>
              <w:rPr>
                <w:rFonts w:asciiTheme="majorHAnsi" w:hAnsiTheme="majorHAnsi" w:cstheme="majorHAnsi"/>
                <w:sz w:val="20"/>
              </w:rPr>
            </w:pPr>
            <w:r w:rsidRPr="00E622CF">
              <w:rPr>
                <w:rFonts w:asciiTheme="majorHAnsi" w:hAnsiTheme="majorHAnsi" w:cstheme="majorHAnsi"/>
                <w:sz w:val="20"/>
              </w:rPr>
              <w:t>Preamble</w:t>
            </w:r>
          </w:p>
          <w:p w14:paraId="2764CB05" w14:textId="77777777" w:rsidR="00116038" w:rsidRPr="00E622CF" w:rsidRDefault="00116038" w:rsidP="00670E4E">
            <w:pPr>
              <w:pStyle w:val="TAH"/>
              <w:spacing w:before="120"/>
              <w:rPr>
                <w:rFonts w:asciiTheme="majorHAnsi" w:hAnsiTheme="majorHAnsi" w:cstheme="majorHAnsi"/>
                <w:sz w:val="20"/>
              </w:rPr>
            </w:pPr>
            <w:r w:rsidRPr="00E622CF">
              <w:rPr>
                <w:rFonts w:asciiTheme="majorHAnsi" w:hAnsiTheme="majorHAnsi" w:cstheme="majorHAnsi"/>
                <w:sz w:val="20"/>
              </w:rPr>
              <w:t>Format</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0CD47CB" w14:textId="77777777" w:rsidR="00116038" w:rsidRPr="00E622CF" w:rsidRDefault="00116038" w:rsidP="00670E4E">
            <w:pPr>
              <w:pStyle w:val="TAH"/>
              <w:spacing w:before="120"/>
              <w:rPr>
                <w:rFonts w:asciiTheme="majorHAnsi" w:hAnsiTheme="majorHAnsi" w:cstheme="majorHAnsi"/>
                <w:sz w:val="20"/>
              </w:rPr>
            </w:pPr>
            <w:r w:rsidRPr="00E622CF">
              <w:rPr>
                <w:rFonts w:asciiTheme="majorHAnsi" w:hAnsiTheme="majorHAnsi" w:cstheme="majorHAnsi"/>
                <w:sz w:val="20"/>
              </w:rPr>
              <w:t>DELTA_PREAMBLE values</w:t>
            </w:r>
          </w:p>
        </w:tc>
      </w:tr>
      <w:tr w:rsidR="00116038" w14:paraId="1C47FDE8" w14:textId="77777777" w:rsidTr="00670E4E">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72F81F61" w14:textId="77777777" w:rsidR="00116038" w:rsidRPr="00E622CF" w:rsidRDefault="00116038" w:rsidP="00670E4E">
            <w:pPr>
              <w:pStyle w:val="TAC"/>
              <w:spacing w:before="120"/>
              <w:rPr>
                <w:rFonts w:asciiTheme="majorHAnsi" w:hAnsiTheme="majorHAnsi" w:cstheme="majorHAnsi"/>
              </w:rPr>
            </w:pPr>
            <w:r w:rsidRPr="00E622CF">
              <w:rPr>
                <w:rFonts w:asciiTheme="majorHAnsi" w:hAnsiTheme="majorHAnsi" w:cstheme="majorHAnsi"/>
              </w:rPr>
              <w:t>0</w:t>
            </w:r>
          </w:p>
        </w:tc>
        <w:tc>
          <w:tcPr>
            <w:tcW w:w="2491" w:type="dxa"/>
            <w:tcBorders>
              <w:top w:val="single" w:sz="4" w:space="0" w:color="auto"/>
              <w:left w:val="single" w:sz="4" w:space="0" w:color="auto"/>
              <w:bottom w:val="single" w:sz="4" w:space="0" w:color="auto"/>
              <w:right w:val="single" w:sz="4" w:space="0" w:color="auto"/>
            </w:tcBorders>
            <w:vAlign w:val="center"/>
            <w:hideMark/>
          </w:tcPr>
          <w:p w14:paraId="33D8B943" w14:textId="77777777" w:rsidR="00116038" w:rsidRPr="00E622CF" w:rsidRDefault="00116038" w:rsidP="00670E4E">
            <w:pPr>
              <w:pStyle w:val="TAC"/>
              <w:spacing w:before="120"/>
              <w:rPr>
                <w:rFonts w:asciiTheme="majorHAnsi" w:hAnsiTheme="majorHAnsi" w:cstheme="majorHAnsi"/>
                <w:lang w:eastAsia="ko-KR"/>
              </w:rPr>
            </w:pPr>
            <w:r w:rsidRPr="00E622CF">
              <w:rPr>
                <w:rFonts w:asciiTheme="majorHAnsi" w:hAnsiTheme="majorHAnsi" w:cstheme="majorHAnsi"/>
                <w:lang w:eastAsia="ko-KR"/>
              </w:rPr>
              <w:t xml:space="preserve"> </w:t>
            </w:r>
            <w:r w:rsidRPr="00E622CF">
              <w:rPr>
                <w:rFonts w:asciiTheme="majorHAnsi" w:hAnsiTheme="majorHAnsi" w:cstheme="majorHAnsi"/>
              </w:rPr>
              <w:t>0 dB</w:t>
            </w:r>
          </w:p>
        </w:tc>
      </w:tr>
      <w:tr w:rsidR="00116038" w14:paraId="6FA99FB0" w14:textId="77777777" w:rsidTr="00670E4E">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10E47A76" w14:textId="77777777" w:rsidR="00116038" w:rsidRPr="00E622CF" w:rsidRDefault="00116038" w:rsidP="00670E4E">
            <w:pPr>
              <w:pStyle w:val="TAC"/>
              <w:spacing w:before="120"/>
              <w:rPr>
                <w:rFonts w:asciiTheme="majorHAnsi" w:hAnsiTheme="majorHAnsi" w:cstheme="majorHAnsi"/>
                <w:lang w:eastAsia="ja-JP"/>
              </w:rPr>
            </w:pPr>
            <w:r w:rsidRPr="00E622CF">
              <w:rPr>
                <w:rFonts w:asciiTheme="majorHAnsi" w:hAnsiTheme="majorHAnsi" w:cstheme="majorHAnsi"/>
              </w:rPr>
              <w:t>1</w:t>
            </w:r>
          </w:p>
        </w:tc>
        <w:tc>
          <w:tcPr>
            <w:tcW w:w="2491" w:type="dxa"/>
            <w:tcBorders>
              <w:top w:val="single" w:sz="4" w:space="0" w:color="auto"/>
              <w:left w:val="single" w:sz="4" w:space="0" w:color="auto"/>
              <w:bottom w:val="single" w:sz="4" w:space="0" w:color="auto"/>
              <w:right w:val="single" w:sz="4" w:space="0" w:color="auto"/>
            </w:tcBorders>
            <w:vAlign w:val="center"/>
            <w:hideMark/>
          </w:tcPr>
          <w:p w14:paraId="283AB7CB" w14:textId="77777777" w:rsidR="00116038" w:rsidRPr="00E622CF" w:rsidRDefault="00116038" w:rsidP="00670E4E">
            <w:pPr>
              <w:pStyle w:val="TAC"/>
              <w:spacing w:before="120"/>
              <w:rPr>
                <w:rFonts w:asciiTheme="majorHAnsi" w:hAnsiTheme="majorHAnsi" w:cstheme="majorHAnsi"/>
              </w:rPr>
            </w:pPr>
            <w:r w:rsidRPr="00E622CF">
              <w:rPr>
                <w:rFonts w:asciiTheme="majorHAnsi" w:hAnsiTheme="majorHAnsi" w:cstheme="majorHAnsi"/>
              </w:rPr>
              <w:t>-3 dB</w:t>
            </w:r>
          </w:p>
        </w:tc>
      </w:tr>
      <w:tr w:rsidR="00116038" w14:paraId="3EBA8563" w14:textId="77777777" w:rsidTr="00670E4E">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596024F0" w14:textId="77777777" w:rsidR="00116038" w:rsidRPr="00E622CF" w:rsidRDefault="00116038" w:rsidP="00670E4E">
            <w:pPr>
              <w:pStyle w:val="TAC"/>
              <w:spacing w:before="120"/>
              <w:rPr>
                <w:rFonts w:asciiTheme="majorHAnsi" w:hAnsiTheme="majorHAnsi" w:cstheme="majorHAnsi"/>
              </w:rPr>
            </w:pPr>
            <w:r w:rsidRPr="00E622CF">
              <w:rPr>
                <w:rFonts w:asciiTheme="majorHAnsi" w:hAnsiTheme="majorHAnsi" w:cstheme="majorHAnsi"/>
              </w:rPr>
              <w:t>2</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875EAB8" w14:textId="77777777" w:rsidR="00116038" w:rsidRPr="00E622CF" w:rsidRDefault="00116038" w:rsidP="00670E4E">
            <w:pPr>
              <w:pStyle w:val="TAC"/>
              <w:spacing w:before="120"/>
              <w:rPr>
                <w:rFonts w:asciiTheme="majorHAnsi" w:hAnsiTheme="majorHAnsi" w:cstheme="majorHAnsi"/>
              </w:rPr>
            </w:pPr>
            <w:r w:rsidRPr="00E622CF">
              <w:rPr>
                <w:rFonts w:asciiTheme="majorHAnsi" w:hAnsiTheme="majorHAnsi" w:cstheme="majorHAnsi"/>
              </w:rPr>
              <w:t>-6 dB</w:t>
            </w:r>
          </w:p>
        </w:tc>
      </w:tr>
      <w:tr w:rsidR="00116038" w14:paraId="0BDA0A76" w14:textId="77777777" w:rsidTr="00670E4E">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149BFA10" w14:textId="77777777" w:rsidR="00116038" w:rsidRPr="00E622CF" w:rsidRDefault="00116038" w:rsidP="00670E4E">
            <w:pPr>
              <w:pStyle w:val="TAC"/>
              <w:spacing w:before="120"/>
              <w:rPr>
                <w:rFonts w:asciiTheme="majorHAnsi" w:hAnsiTheme="majorHAnsi" w:cstheme="majorHAnsi"/>
              </w:rPr>
            </w:pPr>
            <w:r w:rsidRPr="00E622CF">
              <w:rPr>
                <w:rFonts w:asciiTheme="majorHAnsi" w:hAnsiTheme="majorHAnsi" w:cstheme="majorHAnsi"/>
              </w:rPr>
              <w:t>3</w:t>
            </w:r>
          </w:p>
        </w:tc>
        <w:tc>
          <w:tcPr>
            <w:tcW w:w="2491" w:type="dxa"/>
            <w:tcBorders>
              <w:top w:val="single" w:sz="4" w:space="0" w:color="auto"/>
              <w:left w:val="single" w:sz="4" w:space="0" w:color="auto"/>
              <w:bottom w:val="single" w:sz="4" w:space="0" w:color="auto"/>
              <w:right w:val="single" w:sz="4" w:space="0" w:color="auto"/>
            </w:tcBorders>
            <w:vAlign w:val="center"/>
            <w:hideMark/>
          </w:tcPr>
          <w:p w14:paraId="3ED4FC26" w14:textId="77777777" w:rsidR="00116038" w:rsidRPr="00E622CF" w:rsidRDefault="00116038" w:rsidP="00670E4E">
            <w:pPr>
              <w:pStyle w:val="TAC"/>
              <w:spacing w:before="120"/>
              <w:rPr>
                <w:rFonts w:asciiTheme="majorHAnsi" w:hAnsiTheme="majorHAnsi" w:cstheme="majorHAnsi"/>
              </w:rPr>
            </w:pPr>
            <w:r w:rsidRPr="00E622CF">
              <w:rPr>
                <w:rFonts w:asciiTheme="majorHAnsi" w:hAnsiTheme="majorHAnsi" w:cstheme="majorHAnsi"/>
                <w:lang w:eastAsia="ko-KR"/>
              </w:rPr>
              <w:t xml:space="preserve"> </w:t>
            </w:r>
            <w:r w:rsidRPr="00E622CF">
              <w:rPr>
                <w:rFonts w:asciiTheme="majorHAnsi" w:hAnsiTheme="majorHAnsi" w:cstheme="majorHAnsi"/>
              </w:rPr>
              <w:t>0 dB</w:t>
            </w:r>
          </w:p>
        </w:tc>
      </w:tr>
    </w:tbl>
    <w:p w14:paraId="46CFFD60" w14:textId="77777777" w:rsidR="00116038" w:rsidRDefault="00116038" w:rsidP="00116038">
      <w:pPr>
        <w:spacing w:before="120"/>
        <w:rPr>
          <w:rFonts w:eastAsia="Times New Roman"/>
          <w:noProof/>
          <w:sz w:val="20"/>
          <w:szCs w:val="20"/>
          <w:lang w:val="en-GB" w:eastAsia="ko-KR"/>
        </w:rPr>
      </w:pPr>
    </w:p>
    <w:p w14:paraId="343821AB" w14:textId="77777777" w:rsidR="00116038" w:rsidRPr="00C4229C" w:rsidRDefault="00116038" w:rsidP="00C4229C">
      <w:pPr>
        <w:pStyle w:val="affff1"/>
        <w:rPr>
          <w:b/>
          <w:bCs/>
          <w:szCs w:val="21"/>
        </w:rPr>
      </w:pPr>
      <w:r w:rsidRPr="00C4229C">
        <w:rPr>
          <w:b/>
          <w:bCs/>
          <w:szCs w:val="21"/>
        </w:rPr>
        <w:t>Table 7.3-2: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116038" w14:paraId="2DCA4C2D"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68707622" w14:textId="77777777" w:rsidR="00116038" w:rsidRPr="00E622CF" w:rsidRDefault="00116038" w:rsidP="00670E4E">
            <w:pPr>
              <w:pStyle w:val="TAH"/>
              <w:spacing w:before="120"/>
              <w:rPr>
                <w:rFonts w:asciiTheme="minorHAnsi" w:hAnsiTheme="minorHAnsi" w:cstheme="minorHAnsi"/>
                <w:noProof/>
                <w:sz w:val="20"/>
                <w:lang w:eastAsia="ko-KR"/>
              </w:rPr>
            </w:pPr>
            <w:r w:rsidRPr="00E622CF">
              <w:rPr>
                <w:rFonts w:asciiTheme="minorHAnsi" w:hAnsiTheme="minorHAnsi" w:cstheme="minorHAnsi"/>
                <w:noProof/>
                <w:sz w:val="20"/>
                <w:lang w:eastAsia="ko-KR"/>
              </w:rPr>
              <w:t>Preamble</w:t>
            </w:r>
          </w:p>
          <w:p w14:paraId="3D70EE76" w14:textId="77777777" w:rsidR="00116038" w:rsidRPr="00E622CF" w:rsidRDefault="00116038" w:rsidP="00670E4E">
            <w:pPr>
              <w:pStyle w:val="TAH"/>
              <w:spacing w:before="120"/>
              <w:rPr>
                <w:rFonts w:asciiTheme="minorHAnsi" w:hAnsiTheme="minorHAnsi" w:cstheme="minorHAnsi"/>
                <w:noProof/>
                <w:sz w:val="20"/>
                <w:lang w:eastAsia="ko-KR"/>
              </w:rPr>
            </w:pPr>
            <w:r w:rsidRPr="00E622CF">
              <w:rPr>
                <w:rFonts w:asciiTheme="minorHAnsi" w:hAnsiTheme="minorHAnsi" w:cstheme="minorHAnsi"/>
                <w:noProof/>
                <w:sz w:val="20"/>
                <w:lang w:eastAsia="ko-KR"/>
              </w:rPr>
              <w:t>Format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3079053A" w14:textId="77777777" w:rsidR="00116038" w:rsidRPr="00E622CF" w:rsidRDefault="00116038" w:rsidP="00670E4E">
            <w:pPr>
              <w:pStyle w:val="TAH"/>
              <w:spacing w:before="120"/>
              <w:rPr>
                <w:rFonts w:asciiTheme="minorHAnsi" w:hAnsiTheme="minorHAnsi" w:cstheme="minorHAnsi"/>
                <w:noProof/>
                <w:sz w:val="20"/>
                <w:lang w:eastAsia="ko-KR"/>
              </w:rPr>
            </w:pPr>
            <w:r w:rsidRPr="00E622CF">
              <w:rPr>
                <w:rFonts w:asciiTheme="minorHAnsi" w:hAnsiTheme="minorHAnsi" w:cstheme="minorHAnsi"/>
                <w:noProof/>
                <w:sz w:val="20"/>
                <w:lang w:eastAsia="ko-KR"/>
              </w:rPr>
              <w:t>DELTA_PREAMBLE values (dB)</w:t>
            </w:r>
          </w:p>
        </w:tc>
      </w:tr>
      <w:tr w:rsidR="00116038" w14:paraId="4B604492"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4D9267A"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A1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9A5DEC6"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8 + 3 × </w:t>
            </w:r>
            <w:r w:rsidRPr="00E622CF">
              <w:rPr>
                <w:rFonts w:asciiTheme="minorHAnsi" w:hAnsiTheme="minorHAnsi" w:cstheme="minorHAnsi"/>
                <w:i/>
                <w:lang w:eastAsia="ko-KR"/>
              </w:rPr>
              <w:t>μ</w:t>
            </w:r>
          </w:p>
        </w:tc>
      </w:tr>
      <w:tr w:rsidR="00116038" w14:paraId="044AB191"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7336B6E"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A2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1AAD455D"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5 + 3 × </w:t>
            </w:r>
            <w:r w:rsidRPr="00E622CF">
              <w:rPr>
                <w:rFonts w:asciiTheme="minorHAnsi" w:hAnsiTheme="minorHAnsi" w:cstheme="minorHAnsi"/>
                <w:i/>
              </w:rPr>
              <w:t>μ</w:t>
            </w:r>
          </w:p>
        </w:tc>
      </w:tr>
      <w:tr w:rsidR="00116038" w14:paraId="08F4D19D"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408AC4AB"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A3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26A7A86B"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3 + 3 × </w:t>
            </w:r>
            <w:r w:rsidRPr="00E622CF">
              <w:rPr>
                <w:rFonts w:asciiTheme="minorHAnsi" w:hAnsiTheme="minorHAnsi" w:cstheme="minorHAnsi"/>
                <w:i/>
              </w:rPr>
              <w:t>μ</w:t>
            </w:r>
          </w:p>
        </w:tc>
      </w:tr>
      <w:tr w:rsidR="00116038" w14:paraId="05790D3B"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31A251D"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B1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0D0EA267"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8 + 3 × </w:t>
            </w:r>
            <w:r w:rsidRPr="00E622CF">
              <w:rPr>
                <w:rFonts w:asciiTheme="minorHAnsi" w:hAnsiTheme="minorHAnsi" w:cstheme="minorHAnsi"/>
                <w:i/>
              </w:rPr>
              <w:t>μ</w:t>
            </w:r>
          </w:p>
        </w:tc>
      </w:tr>
      <w:tr w:rsidR="00116038" w14:paraId="72D86046"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FFD52AC"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B2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045959D8"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5 + 3 × </w:t>
            </w:r>
            <w:r w:rsidRPr="00E622CF">
              <w:rPr>
                <w:rFonts w:asciiTheme="minorHAnsi" w:hAnsiTheme="minorHAnsi" w:cstheme="minorHAnsi"/>
                <w:i/>
              </w:rPr>
              <w:t>μ</w:t>
            </w:r>
          </w:p>
        </w:tc>
      </w:tr>
      <w:tr w:rsidR="00116038" w14:paraId="30C54C3A"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1F24F18"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B3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7D13AAF"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3 + 3 × </w:t>
            </w:r>
            <w:r w:rsidRPr="00E622CF">
              <w:rPr>
                <w:rFonts w:asciiTheme="minorHAnsi" w:hAnsiTheme="minorHAnsi" w:cstheme="minorHAnsi"/>
                <w:i/>
              </w:rPr>
              <w:t>μ</w:t>
            </w:r>
          </w:p>
        </w:tc>
      </w:tr>
      <w:tr w:rsidR="00116038" w14:paraId="38507998"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C0A2244"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B4</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BD15256"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3 × </w:t>
            </w:r>
            <w:r w:rsidRPr="00E622CF">
              <w:rPr>
                <w:rFonts w:asciiTheme="minorHAnsi" w:hAnsiTheme="minorHAnsi" w:cstheme="minorHAnsi"/>
                <w:i/>
              </w:rPr>
              <w:t>μ</w:t>
            </w:r>
          </w:p>
        </w:tc>
      </w:tr>
      <w:tr w:rsidR="00116038" w14:paraId="59EEE283"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2559995"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C0</w:t>
            </w:r>
          </w:p>
        </w:tc>
        <w:tc>
          <w:tcPr>
            <w:tcW w:w="3047" w:type="dxa"/>
            <w:tcBorders>
              <w:top w:val="single" w:sz="4" w:space="0" w:color="auto"/>
              <w:left w:val="single" w:sz="4" w:space="0" w:color="auto"/>
              <w:bottom w:val="single" w:sz="4" w:space="0" w:color="auto"/>
              <w:right w:val="single" w:sz="4" w:space="0" w:color="auto"/>
            </w:tcBorders>
            <w:vAlign w:val="center"/>
            <w:hideMark/>
          </w:tcPr>
          <w:p w14:paraId="28F1A90B"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11 + 3 × </w:t>
            </w:r>
            <w:r w:rsidRPr="00E622CF">
              <w:rPr>
                <w:rFonts w:asciiTheme="minorHAnsi" w:hAnsiTheme="minorHAnsi" w:cstheme="minorHAnsi"/>
                <w:i/>
              </w:rPr>
              <w:t>μ</w:t>
            </w:r>
          </w:p>
        </w:tc>
      </w:tr>
      <w:tr w:rsidR="00116038" w14:paraId="373429EE" w14:textId="77777777" w:rsidTr="00670E4E">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C74B26D"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C2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3EDDC95" w14:textId="77777777" w:rsidR="00116038" w:rsidRPr="00E622CF" w:rsidRDefault="00116038" w:rsidP="00670E4E">
            <w:pPr>
              <w:pStyle w:val="TAC"/>
              <w:spacing w:before="120"/>
              <w:rPr>
                <w:rFonts w:asciiTheme="minorHAnsi" w:hAnsiTheme="minorHAnsi" w:cstheme="minorHAnsi"/>
                <w:lang w:eastAsia="ko-KR"/>
              </w:rPr>
            </w:pPr>
            <w:r w:rsidRPr="00E622CF">
              <w:rPr>
                <w:rFonts w:asciiTheme="minorHAnsi" w:hAnsiTheme="minorHAnsi" w:cstheme="minorHAnsi"/>
                <w:lang w:eastAsia="ko-KR"/>
              </w:rPr>
              <w:t xml:space="preserve">5 + 3 × </w:t>
            </w:r>
            <w:r w:rsidRPr="00E622CF">
              <w:rPr>
                <w:rFonts w:asciiTheme="minorHAnsi" w:hAnsiTheme="minorHAnsi" w:cstheme="minorHAnsi"/>
                <w:i/>
              </w:rPr>
              <w:t>μ</w:t>
            </w:r>
          </w:p>
        </w:tc>
      </w:tr>
    </w:tbl>
    <w:p w14:paraId="67395538" w14:textId="77777777" w:rsidR="00116038" w:rsidRDefault="00116038" w:rsidP="00116038">
      <w:pPr>
        <w:spacing w:before="120" w:after="120"/>
        <w:rPr>
          <w:rFonts w:asciiTheme="majorHAnsi" w:eastAsiaTheme="minorEastAsia" w:hAnsiTheme="majorHAnsi" w:cstheme="majorHAnsi"/>
          <w:szCs w:val="21"/>
        </w:rPr>
      </w:pPr>
    </w:p>
    <w:p w14:paraId="0259A57F" w14:textId="029569E3" w:rsidR="005A21C5" w:rsidRPr="00116038" w:rsidRDefault="00116038" w:rsidP="003278B1">
      <w:pPr>
        <w:spacing w:before="120" w:after="120"/>
      </w:pPr>
      <w:r>
        <w:rPr>
          <w:rFonts w:asciiTheme="majorHAnsi" w:eastAsiaTheme="minorEastAsia" w:hAnsiTheme="majorHAnsi" w:cstheme="majorHAnsi"/>
          <w:szCs w:val="21"/>
        </w:rPr>
        <w:t xml:space="preserve">Therefore, </w:t>
      </w:r>
      <w:proofErr w:type="spellStart"/>
      <w:r w:rsidRPr="00261AC7">
        <w:rPr>
          <w:i/>
          <w:iCs/>
          <w:szCs w:val="21"/>
        </w:rPr>
        <w:t>preambleReceivedTargetPower</w:t>
      </w:r>
      <w:proofErr w:type="spellEnd"/>
      <w:r>
        <w:rPr>
          <w:i/>
          <w:iCs/>
          <w:szCs w:val="21"/>
        </w:rPr>
        <w:t xml:space="preserve"> </w:t>
      </w:r>
      <w:r w:rsidR="0064627F">
        <w:rPr>
          <w:rFonts w:hint="eastAsia"/>
          <w:szCs w:val="21"/>
        </w:rPr>
        <w:t>is</w:t>
      </w:r>
      <w:r>
        <w:rPr>
          <w:szCs w:val="21"/>
        </w:rPr>
        <w:t xml:space="preserve"> the same for different </w:t>
      </w:r>
      <w:r w:rsidRPr="00ED4CB0">
        <w:rPr>
          <w:rFonts w:asciiTheme="majorHAnsi" w:eastAsiaTheme="minorEastAsia" w:hAnsiTheme="majorHAnsi" w:cstheme="majorHAnsi"/>
          <w:szCs w:val="21"/>
        </w:rPr>
        <w:t>preamble format</w:t>
      </w:r>
      <w:r>
        <w:rPr>
          <w:rFonts w:asciiTheme="majorHAnsi" w:eastAsiaTheme="minorEastAsia" w:hAnsiTheme="majorHAnsi" w:cstheme="majorHAnsi"/>
          <w:szCs w:val="21"/>
        </w:rPr>
        <w:t xml:space="preserve">s and </w:t>
      </w:r>
      <m:oMath>
        <m:r>
          <m:rPr>
            <m:sty m:val="p"/>
          </m:rPr>
          <w:rPr>
            <w:rFonts w:ascii="Cambria Math" w:hAnsi="Cambria Math" w:cstheme="minorHAnsi"/>
            <w:sz w:val="20"/>
            <w:szCs w:val="20"/>
          </w:rPr>
          <m:t>DELTA_PREAMBLE</m:t>
        </m:r>
      </m:oMath>
      <w:r w:rsidRPr="00770D03">
        <w:t xml:space="preserve"> </w:t>
      </w:r>
      <w:r>
        <w:t xml:space="preserve">scales the power to ensure same </w:t>
      </w:r>
      <w:r w:rsidRPr="00770D03">
        <w:t>detection performance</w:t>
      </w:r>
      <w:r>
        <w:rPr>
          <w:rFonts w:asciiTheme="majorHAnsi" w:eastAsiaTheme="minorEastAsia" w:hAnsiTheme="majorHAnsi" w:cstheme="majorHAnsi"/>
          <w:szCs w:val="21"/>
        </w:rPr>
        <w:t xml:space="preserve"> for different </w:t>
      </w:r>
      <w:r w:rsidRPr="00ED4CB0">
        <w:rPr>
          <w:rFonts w:asciiTheme="majorHAnsi" w:eastAsiaTheme="minorEastAsia" w:hAnsiTheme="majorHAnsi" w:cstheme="majorHAnsi"/>
          <w:szCs w:val="21"/>
        </w:rPr>
        <w:t>preamble format</w:t>
      </w:r>
      <w:r>
        <w:rPr>
          <w:rFonts w:asciiTheme="majorHAnsi" w:eastAsiaTheme="minorEastAsia" w:hAnsiTheme="majorHAnsi" w:cstheme="majorHAnsi"/>
          <w:szCs w:val="21"/>
        </w:rPr>
        <w:t xml:space="preserve">s. Based on this, </w:t>
      </w:r>
      <w:proofErr w:type="spellStart"/>
      <w:r w:rsidRPr="00261AC7">
        <w:rPr>
          <w:i/>
          <w:iCs/>
          <w:szCs w:val="21"/>
        </w:rPr>
        <w:t>preambleReceivedTargetPower</w:t>
      </w:r>
      <w:proofErr w:type="spellEnd"/>
      <w:r>
        <w:rPr>
          <w:i/>
          <w:iCs/>
          <w:szCs w:val="21"/>
        </w:rPr>
        <w:t xml:space="preserve"> </w:t>
      </w:r>
      <w:r>
        <w:rPr>
          <w:rFonts w:asciiTheme="majorHAnsi" w:eastAsiaTheme="minorEastAsia" w:hAnsiTheme="majorHAnsi" w:cstheme="majorHAnsi"/>
          <w:szCs w:val="21"/>
        </w:rPr>
        <w:t xml:space="preserve">is configured for the reference </w:t>
      </w:r>
      <w:r w:rsidRPr="00ED4CB0">
        <w:rPr>
          <w:rFonts w:asciiTheme="majorHAnsi" w:eastAsiaTheme="minorEastAsia" w:hAnsiTheme="majorHAnsi" w:cstheme="majorHAnsi"/>
          <w:szCs w:val="21"/>
        </w:rPr>
        <w:t>preamble</w:t>
      </w:r>
      <w:r>
        <w:rPr>
          <w:rFonts w:asciiTheme="majorHAnsi" w:eastAsiaTheme="minorEastAsia" w:hAnsiTheme="majorHAnsi" w:cstheme="majorHAnsi"/>
          <w:szCs w:val="21"/>
        </w:rPr>
        <w:t xml:space="preserve"> format with value of </w:t>
      </w:r>
      <m:oMath>
        <m:r>
          <m:rPr>
            <m:sty m:val="p"/>
          </m:rPr>
          <w:rPr>
            <w:rFonts w:ascii="Cambria Math" w:hAnsi="Cambria Math" w:cstheme="minorHAnsi"/>
            <w:sz w:val="20"/>
            <w:szCs w:val="20"/>
          </w:rPr>
          <m:t>DELTA_PREAMBLE</m:t>
        </m:r>
      </m:oMath>
      <w:r>
        <w:rPr>
          <w:rFonts w:asciiTheme="majorHAnsi" w:eastAsiaTheme="minorEastAsia" w:hAnsiTheme="majorHAnsi" w:cstheme="majorHAnsi" w:hint="eastAsia"/>
          <w:sz w:val="20"/>
          <w:szCs w:val="20"/>
        </w:rPr>
        <w:t xml:space="preserve"> </w:t>
      </w:r>
      <w:r>
        <w:rPr>
          <w:rFonts w:asciiTheme="majorHAnsi" w:eastAsiaTheme="minorEastAsia" w:hAnsiTheme="majorHAnsi" w:cstheme="majorHAnsi"/>
          <w:sz w:val="20"/>
          <w:szCs w:val="20"/>
        </w:rPr>
        <w:t>to be 0</w:t>
      </w:r>
      <w:r>
        <w:rPr>
          <w:rFonts w:asciiTheme="majorHAnsi" w:eastAsiaTheme="minorEastAsia" w:hAnsiTheme="majorHAnsi" w:cstheme="majorHAnsi"/>
          <w:szCs w:val="21"/>
        </w:rPr>
        <w:t>, i.e., preamble format 0 or 3.</w:t>
      </w:r>
    </w:p>
    <w:p w14:paraId="73B30C3E" w14:textId="0FD25863" w:rsidR="002477C3" w:rsidRPr="000F7BD9" w:rsidRDefault="002477C3" w:rsidP="002477C3">
      <w:pPr>
        <w:spacing w:before="120"/>
        <w:rPr>
          <w:bCs/>
          <w:szCs w:val="21"/>
          <w:lang w:val="en-GB"/>
        </w:rPr>
      </w:pPr>
      <w:r w:rsidRPr="000F7BD9">
        <w:rPr>
          <w:rFonts w:hint="eastAsia"/>
          <w:szCs w:val="21"/>
        </w:rPr>
        <w:t>B</w:t>
      </w:r>
      <w:r w:rsidRPr="001A00D7">
        <w:rPr>
          <w:szCs w:val="21"/>
        </w:rPr>
        <w:t xml:space="preserve">ased on this analysis, different configured preamble formats could use same </w:t>
      </w:r>
      <w:r w:rsidRPr="001A00D7">
        <w:rPr>
          <w:i/>
          <w:szCs w:val="21"/>
        </w:rPr>
        <w:t>msg3-DeltaPreamble</w:t>
      </w:r>
      <w:r w:rsidRPr="001A00D7">
        <w:rPr>
          <w:i/>
          <w:szCs w:val="21"/>
          <w:lang w:val="en-GB"/>
        </w:rPr>
        <w:t xml:space="preserve"> </w:t>
      </w:r>
      <w:r w:rsidRPr="001A00D7">
        <w:rPr>
          <w:iCs/>
          <w:szCs w:val="21"/>
        </w:rPr>
        <w:t>or</w:t>
      </w:r>
      <w:r w:rsidRPr="001A00D7">
        <w:rPr>
          <w:i/>
          <w:szCs w:val="21"/>
        </w:rPr>
        <w:t xml:space="preserve"> </w:t>
      </w:r>
      <w:proofErr w:type="spellStart"/>
      <w:r w:rsidRPr="001A00D7">
        <w:rPr>
          <w:i/>
          <w:szCs w:val="21"/>
        </w:rPr>
        <w:t>deltaPreamble</w:t>
      </w:r>
      <w:proofErr w:type="spellEnd"/>
      <w:r w:rsidRPr="001A00D7">
        <w:rPr>
          <w:iCs/>
          <w:szCs w:val="21"/>
        </w:rPr>
        <w:t>,</w:t>
      </w:r>
      <w:r w:rsidRPr="001A00D7">
        <w:rPr>
          <w:szCs w:val="21"/>
        </w:rPr>
        <w:t xml:space="preserve"> and RACH configuration Option 1 and Option 2 can achieve a common design for power control of Msg3 </w:t>
      </w:r>
      <w:r w:rsidRPr="001A00D7">
        <w:rPr>
          <w:bCs/>
          <w:szCs w:val="21"/>
          <w:lang w:val="en-GB"/>
        </w:rPr>
        <w:t>even for the case that two different preamble formats are configured for legacy-ROs and additional-ROs in RACH configuration Option 2.</w:t>
      </w:r>
    </w:p>
    <w:p w14:paraId="4ECB5150" w14:textId="0611BBE4" w:rsidR="004E54B8" w:rsidRPr="00C302FF" w:rsidRDefault="0064627F" w:rsidP="00704B8E">
      <w:pPr>
        <w:pStyle w:val="observation0"/>
      </w:pPr>
      <w:r w:rsidRPr="00C302FF">
        <w:t>There is no need to support separate</w:t>
      </w:r>
      <w:r w:rsidR="004E54B8" w:rsidRPr="00C302FF">
        <w:t xml:space="preserve"> msg3-DeltaPreamble/</w:t>
      </w:r>
      <w:proofErr w:type="spellStart"/>
      <w:r w:rsidR="004E54B8" w:rsidRPr="00C302FF">
        <w:t>deltaPreamble</w:t>
      </w:r>
      <w:proofErr w:type="spellEnd"/>
      <w:r w:rsidR="004E54B8" w:rsidRPr="00C302FF">
        <w:t xml:space="preserve"> </w:t>
      </w:r>
      <w:r w:rsidR="003278B1" w:rsidRPr="00C302FF">
        <w:t xml:space="preserve">for </w:t>
      </w:r>
      <w:r w:rsidR="00CD0E40" w:rsidRPr="00C302FF">
        <w:t xml:space="preserve">Msg3 PUSCH transmission on </w:t>
      </w:r>
      <w:r w:rsidR="003278B1" w:rsidRPr="00C302FF">
        <w:t>non-SBFD symbols and SBFD-symbol</w:t>
      </w:r>
      <w:r w:rsidR="00C27C18" w:rsidRPr="00C302FF">
        <w:t>s</w:t>
      </w:r>
      <w:r w:rsidR="0013054F" w:rsidRPr="00C302FF">
        <w:t xml:space="preserve"> for RACH configuration Option 2</w:t>
      </w:r>
      <w:r w:rsidR="0013054F" w:rsidRPr="000F7BD9">
        <w:t>.</w:t>
      </w:r>
    </w:p>
    <w:p w14:paraId="22BD7D1C" w14:textId="5BA04B02" w:rsidR="0064627F" w:rsidRPr="000F7BD9" w:rsidRDefault="00E71E66" w:rsidP="00B619A8">
      <w:pPr>
        <w:spacing w:before="120"/>
        <w:rPr>
          <w:rFonts w:asciiTheme="majorHAnsi" w:eastAsiaTheme="minorEastAsia" w:hAnsiTheme="majorHAnsi" w:cstheme="majorHAnsi"/>
          <w:bCs/>
          <w:szCs w:val="21"/>
        </w:rPr>
      </w:pPr>
      <w:r w:rsidRPr="00C302FF">
        <w:rPr>
          <w:rFonts w:asciiTheme="majorHAnsi" w:eastAsiaTheme="minorEastAsia" w:hAnsiTheme="majorHAnsi" w:cstheme="majorHAnsi"/>
          <w:szCs w:val="21"/>
          <w:lang w:val="en-GB"/>
        </w:rPr>
        <w:t xml:space="preserve">It </w:t>
      </w:r>
      <w:r w:rsidR="0064627F" w:rsidRPr="00C302FF">
        <w:rPr>
          <w:rFonts w:asciiTheme="majorHAnsi" w:eastAsiaTheme="minorEastAsia" w:hAnsiTheme="majorHAnsi" w:cstheme="majorHAnsi"/>
          <w:szCs w:val="21"/>
          <w:lang w:val="en-GB"/>
        </w:rPr>
        <w:t>is noted</w:t>
      </w:r>
      <w:r w:rsidRPr="00C302FF">
        <w:rPr>
          <w:rFonts w:asciiTheme="majorHAnsi" w:eastAsiaTheme="minorEastAsia" w:hAnsiTheme="majorHAnsi" w:cstheme="majorHAnsi"/>
          <w:szCs w:val="21"/>
          <w:lang w:val="en-GB"/>
        </w:rPr>
        <w:t xml:space="preserve"> that </w:t>
      </w:r>
      <w:r w:rsidRPr="00C302FF">
        <w:rPr>
          <w:rFonts w:asciiTheme="majorHAnsi" w:eastAsiaTheme="minorEastAsia" w:hAnsiTheme="majorHAnsi" w:cstheme="majorHAnsi"/>
          <w:i/>
          <w:iCs/>
          <w:szCs w:val="21"/>
          <w:lang w:val="en-GB"/>
        </w:rPr>
        <w:t>msg3-DeltaPreamble</w:t>
      </w:r>
      <w:r w:rsidRPr="00C302FF">
        <w:rPr>
          <w:rFonts w:asciiTheme="majorHAnsi" w:eastAsiaTheme="minorEastAsia" w:hAnsiTheme="majorHAnsi" w:cstheme="majorHAnsi"/>
          <w:szCs w:val="21"/>
          <w:lang w:val="en-GB"/>
        </w:rPr>
        <w:t xml:space="preserve"> is configured in </w:t>
      </w:r>
      <w:r w:rsidRPr="00C302FF">
        <w:rPr>
          <w:rFonts w:asciiTheme="majorHAnsi" w:eastAsiaTheme="minorEastAsia" w:hAnsiTheme="majorHAnsi" w:cstheme="majorHAnsi"/>
          <w:i/>
          <w:iCs/>
          <w:szCs w:val="21"/>
          <w:lang w:val="en-GB"/>
        </w:rPr>
        <w:t>PUSCH-ConfigCommon</w:t>
      </w:r>
      <w:r w:rsidRPr="00C302FF">
        <w:rPr>
          <w:rFonts w:asciiTheme="majorHAnsi" w:eastAsiaTheme="minorEastAsia" w:hAnsiTheme="majorHAnsi" w:cstheme="majorHAnsi"/>
          <w:bCs/>
          <w:szCs w:val="21"/>
        </w:rPr>
        <w:t>.</w:t>
      </w:r>
      <w:r w:rsidR="001065C0" w:rsidRPr="00C302FF">
        <w:rPr>
          <w:rFonts w:asciiTheme="majorHAnsi" w:eastAsiaTheme="minorEastAsia" w:hAnsiTheme="majorHAnsi" w:cstheme="majorHAnsi"/>
          <w:bCs/>
          <w:szCs w:val="21"/>
        </w:rPr>
        <w:t xml:space="preserve"> </w:t>
      </w:r>
      <w:r w:rsidR="0064627F" w:rsidRPr="00C302FF">
        <w:rPr>
          <w:rFonts w:asciiTheme="majorHAnsi" w:eastAsiaTheme="minorEastAsia" w:hAnsiTheme="majorHAnsi" w:cstheme="majorHAnsi"/>
          <w:bCs/>
          <w:szCs w:val="21"/>
        </w:rPr>
        <w:t>Based on the above ob</w:t>
      </w:r>
      <w:r w:rsidR="008A326E" w:rsidRPr="00C302FF">
        <w:rPr>
          <w:rFonts w:asciiTheme="majorHAnsi" w:eastAsiaTheme="minorEastAsia" w:hAnsiTheme="majorHAnsi" w:cstheme="majorHAnsi"/>
          <w:bCs/>
          <w:szCs w:val="21"/>
        </w:rPr>
        <w:t xml:space="preserve">servation, </w:t>
      </w:r>
      <w:r w:rsidR="008A326E" w:rsidRPr="00F70A29">
        <w:rPr>
          <w:rFonts w:eastAsia="MS Mincho" w:cstheme="minorHAnsi"/>
          <w:bCs/>
          <w:i/>
          <w:iCs/>
          <w:szCs w:val="21"/>
        </w:rPr>
        <w:t>separate</w:t>
      </w:r>
      <w:r w:rsidR="008A326E" w:rsidRPr="00F70A29">
        <w:rPr>
          <w:rFonts w:eastAsiaTheme="minorEastAsia" w:cstheme="minorHAnsi"/>
          <w:bCs/>
          <w:i/>
          <w:iCs/>
          <w:szCs w:val="21"/>
        </w:rPr>
        <w:t xml:space="preserve"> </w:t>
      </w:r>
      <w:r w:rsidR="008A326E" w:rsidRPr="00F70A29">
        <w:rPr>
          <w:rFonts w:cstheme="minorHAnsi"/>
          <w:bCs/>
          <w:i/>
          <w:iCs/>
          <w:szCs w:val="21"/>
        </w:rPr>
        <w:t>msg3-DeltaPreamble</w:t>
      </w:r>
      <w:r w:rsidR="008A326E" w:rsidRPr="00F70A29">
        <w:rPr>
          <w:rFonts w:eastAsiaTheme="minorEastAsia" w:cstheme="minorHAnsi"/>
          <w:bCs/>
          <w:szCs w:val="21"/>
        </w:rPr>
        <w:t xml:space="preserve"> for </w:t>
      </w:r>
      <w:r w:rsidR="008A326E" w:rsidRPr="00F70A29">
        <w:rPr>
          <w:rFonts w:cstheme="minorHAnsi"/>
          <w:bCs/>
          <w:szCs w:val="21"/>
        </w:rPr>
        <w:t>non-SBFD symbols</w:t>
      </w:r>
      <w:r w:rsidR="008A326E" w:rsidRPr="00F70A29">
        <w:rPr>
          <w:rFonts w:eastAsiaTheme="minorEastAsia" w:cstheme="minorHAnsi"/>
          <w:bCs/>
          <w:szCs w:val="21"/>
        </w:rPr>
        <w:t xml:space="preserve"> and SBFD-symbols should not be supported</w:t>
      </w:r>
      <w:r w:rsidR="00C302FF">
        <w:rPr>
          <w:rFonts w:eastAsiaTheme="minorEastAsia" w:cstheme="minorHAnsi"/>
          <w:bCs/>
          <w:szCs w:val="21"/>
        </w:rPr>
        <w:t xml:space="preserve"> for both RACH configuration 1 and 2</w:t>
      </w:r>
      <w:r w:rsidR="008A326E" w:rsidRPr="00F70A29">
        <w:rPr>
          <w:rFonts w:eastAsiaTheme="minorEastAsia" w:cstheme="minorHAnsi"/>
          <w:bCs/>
          <w:szCs w:val="21"/>
        </w:rPr>
        <w:t>.</w:t>
      </w:r>
    </w:p>
    <w:p w14:paraId="6633AFFA" w14:textId="0F8579BD" w:rsidR="0064627F" w:rsidRPr="00F70A29" w:rsidRDefault="008A326E" w:rsidP="00704B8E">
      <w:pPr>
        <w:pStyle w:val="-Proposal"/>
      </w:pPr>
      <w:r w:rsidRPr="000F7BD9">
        <w:t>Do not s</w:t>
      </w:r>
      <w:r w:rsidRPr="00C302FF">
        <w:t>upport separate msg3-DeltaPreamble for non-SBFD symbols and SBFD-symbols.</w:t>
      </w:r>
    </w:p>
    <w:p w14:paraId="6B2FC951" w14:textId="319B51A4" w:rsidR="00E71E66" w:rsidRPr="000F7BD9" w:rsidRDefault="001065C0" w:rsidP="00F70A29">
      <w:pPr>
        <w:spacing w:before="120"/>
        <w:rPr>
          <w:szCs w:val="21"/>
        </w:rPr>
      </w:pPr>
      <w:r w:rsidRPr="000F7BD9">
        <w:rPr>
          <w:rFonts w:asciiTheme="majorHAnsi" w:eastAsiaTheme="minorEastAsia" w:hAnsiTheme="majorHAnsi" w:cstheme="majorHAnsi"/>
          <w:bCs/>
          <w:szCs w:val="21"/>
        </w:rPr>
        <w:t xml:space="preserve">However, </w:t>
      </w:r>
      <w:proofErr w:type="spellStart"/>
      <w:r w:rsidR="002F3F1F" w:rsidRPr="00C302FF">
        <w:rPr>
          <w:rFonts w:asciiTheme="majorHAnsi" w:eastAsiaTheme="minorEastAsia" w:hAnsiTheme="majorHAnsi" w:cstheme="majorHAnsi"/>
          <w:bCs/>
          <w:i/>
          <w:iCs/>
          <w:szCs w:val="21"/>
        </w:rPr>
        <w:t>deltaPreamble</w:t>
      </w:r>
      <w:proofErr w:type="spellEnd"/>
      <w:r w:rsidR="002F3F1F" w:rsidRPr="00C302FF">
        <w:rPr>
          <w:rFonts w:asciiTheme="majorHAnsi" w:eastAsiaTheme="minorEastAsia" w:hAnsiTheme="majorHAnsi" w:cstheme="majorHAnsi"/>
          <w:bCs/>
          <w:szCs w:val="21"/>
        </w:rPr>
        <w:t xml:space="preserve"> is configured </w:t>
      </w:r>
      <w:r w:rsidR="002F3F1F" w:rsidRPr="00C302FF">
        <w:rPr>
          <w:rFonts w:asciiTheme="majorHAnsi" w:eastAsiaTheme="minorEastAsia" w:hAnsiTheme="majorHAnsi" w:cstheme="majorHAnsi"/>
          <w:bCs/>
          <w:szCs w:val="21"/>
          <w:lang w:val="en-GB"/>
        </w:rPr>
        <w:t xml:space="preserve">in </w:t>
      </w:r>
      <w:r w:rsidR="002F3F1F" w:rsidRPr="00C302FF">
        <w:rPr>
          <w:rFonts w:asciiTheme="majorHAnsi" w:eastAsiaTheme="minorEastAsia" w:hAnsiTheme="majorHAnsi" w:cstheme="majorHAnsi"/>
          <w:bCs/>
          <w:i/>
          <w:iCs/>
          <w:szCs w:val="21"/>
          <w:lang w:val="en-GB"/>
        </w:rPr>
        <w:t>RACH-ConfigCommon</w:t>
      </w:r>
      <w:r w:rsidR="008A326E" w:rsidRPr="00C302FF">
        <w:rPr>
          <w:rFonts w:asciiTheme="majorHAnsi" w:eastAsiaTheme="minorEastAsia" w:hAnsiTheme="majorHAnsi" w:cstheme="majorHAnsi"/>
          <w:bCs/>
          <w:i/>
          <w:iCs/>
          <w:szCs w:val="21"/>
          <w:lang w:val="en-GB"/>
        </w:rPr>
        <w:t>.</w:t>
      </w:r>
      <w:r w:rsidR="008A326E" w:rsidRPr="00C302FF">
        <w:rPr>
          <w:rFonts w:asciiTheme="majorHAnsi" w:eastAsiaTheme="minorEastAsia" w:hAnsiTheme="majorHAnsi" w:cstheme="majorHAnsi"/>
          <w:bCs/>
          <w:szCs w:val="21"/>
          <w:lang w:val="en-GB"/>
        </w:rPr>
        <w:t xml:space="preserve"> Therefore, for </w:t>
      </w:r>
      <w:r w:rsidR="008A326E" w:rsidRPr="00C302FF">
        <w:rPr>
          <w:rFonts w:asciiTheme="majorHAnsi" w:eastAsiaTheme="minorEastAsia" w:hAnsiTheme="majorHAnsi" w:cstheme="majorHAnsi"/>
          <w:bCs/>
          <w:szCs w:val="21"/>
        </w:rPr>
        <w:t>RACH configuration Option 2</w:t>
      </w:r>
      <w:r w:rsidR="002F3F1F" w:rsidRPr="00C302FF">
        <w:rPr>
          <w:rFonts w:asciiTheme="majorHAnsi" w:eastAsiaTheme="minorEastAsia" w:hAnsiTheme="majorHAnsi" w:cstheme="majorHAnsi"/>
          <w:bCs/>
          <w:szCs w:val="21"/>
          <w:lang w:val="en-GB"/>
        </w:rPr>
        <w:t xml:space="preserve">, separate </w:t>
      </w:r>
      <w:proofErr w:type="spellStart"/>
      <w:r w:rsidR="002F3F1F" w:rsidRPr="00C302FF">
        <w:rPr>
          <w:rFonts w:asciiTheme="majorHAnsi" w:eastAsiaTheme="minorEastAsia" w:hAnsiTheme="majorHAnsi" w:cstheme="majorHAnsi"/>
          <w:bCs/>
          <w:i/>
          <w:iCs/>
          <w:szCs w:val="21"/>
        </w:rPr>
        <w:t>deltaPreamble</w:t>
      </w:r>
      <w:proofErr w:type="spellEnd"/>
      <w:r w:rsidR="002F3F1F" w:rsidRPr="00C302FF">
        <w:rPr>
          <w:rFonts w:asciiTheme="majorHAnsi" w:eastAsiaTheme="minorEastAsia" w:hAnsiTheme="majorHAnsi" w:cstheme="majorHAnsi"/>
          <w:bCs/>
          <w:szCs w:val="21"/>
        </w:rPr>
        <w:t xml:space="preserve"> </w:t>
      </w:r>
      <w:r w:rsidR="002F3F1F" w:rsidRPr="00C302FF">
        <w:rPr>
          <w:rFonts w:asciiTheme="majorHAnsi" w:eastAsiaTheme="minorEastAsia" w:hAnsiTheme="majorHAnsi" w:cstheme="majorHAnsi"/>
          <w:bCs/>
          <w:szCs w:val="21"/>
          <w:lang w:val="en-GB"/>
        </w:rPr>
        <w:t xml:space="preserve">is supported </w:t>
      </w:r>
      <w:r w:rsidR="00C302FF">
        <w:rPr>
          <w:rFonts w:asciiTheme="majorHAnsi" w:eastAsiaTheme="minorEastAsia" w:hAnsiTheme="majorHAnsi" w:cstheme="majorHAnsi"/>
          <w:bCs/>
          <w:szCs w:val="21"/>
          <w:lang w:val="en-GB"/>
        </w:rPr>
        <w:t xml:space="preserve">for legacy ROs and additional ROs </w:t>
      </w:r>
      <w:r w:rsidR="002F3F1F" w:rsidRPr="000F7BD9">
        <w:rPr>
          <w:rFonts w:asciiTheme="majorHAnsi" w:eastAsiaTheme="minorEastAsia" w:hAnsiTheme="majorHAnsi" w:cstheme="majorHAnsi"/>
          <w:bCs/>
          <w:szCs w:val="21"/>
          <w:lang w:val="en-GB"/>
        </w:rPr>
        <w:t>naturally</w:t>
      </w:r>
      <w:r w:rsidR="002F3F1F" w:rsidRPr="00C302FF">
        <w:rPr>
          <w:rFonts w:asciiTheme="majorHAnsi" w:eastAsiaTheme="minorEastAsia" w:hAnsiTheme="majorHAnsi" w:cstheme="majorHAnsi"/>
          <w:bCs/>
          <w:szCs w:val="21"/>
        </w:rPr>
        <w:t>.</w:t>
      </w:r>
      <w:r w:rsidR="00893E26" w:rsidRPr="00C302FF">
        <w:rPr>
          <w:rFonts w:asciiTheme="majorHAnsi" w:eastAsiaTheme="minorEastAsia" w:hAnsiTheme="majorHAnsi" w:cstheme="majorHAnsi"/>
          <w:bCs/>
          <w:szCs w:val="21"/>
        </w:rPr>
        <w:t xml:space="preserve"> </w:t>
      </w:r>
      <w:r w:rsidR="00C302FF">
        <w:rPr>
          <w:rFonts w:asciiTheme="majorHAnsi" w:eastAsiaTheme="minorEastAsia" w:hAnsiTheme="majorHAnsi" w:cstheme="majorHAnsi"/>
          <w:bCs/>
          <w:szCs w:val="21"/>
        </w:rPr>
        <w:t xml:space="preserve">Based on the above </w:t>
      </w:r>
      <w:r w:rsidR="00C302FF">
        <w:rPr>
          <w:rFonts w:asciiTheme="majorHAnsi" w:eastAsiaTheme="minorEastAsia" w:hAnsiTheme="majorHAnsi" w:cstheme="majorHAnsi"/>
          <w:bCs/>
          <w:szCs w:val="21"/>
        </w:rPr>
        <w:lastRenderedPageBreak/>
        <w:t>observation</w:t>
      </w:r>
      <w:r w:rsidR="00820B24" w:rsidRPr="000F7BD9">
        <w:rPr>
          <w:rFonts w:asciiTheme="majorHAnsi" w:eastAsiaTheme="minorEastAsia" w:hAnsiTheme="majorHAnsi" w:cstheme="majorHAnsi"/>
          <w:bCs/>
          <w:szCs w:val="21"/>
        </w:rPr>
        <w:t xml:space="preserve">, </w:t>
      </w:r>
      <w:r w:rsidR="00C302FF">
        <w:rPr>
          <w:rFonts w:asciiTheme="majorHAnsi" w:eastAsiaTheme="minorEastAsia" w:hAnsiTheme="majorHAnsi" w:cstheme="majorHAnsi"/>
          <w:bCs/>
          <w:szCs w:val="21"/>
        </w:rPr>
        <w:t xml:space="preserve">it is proposed that the values of </w:t>
      </w:r>
      <w:proofErr w:type="spellStart"/>
      <w:r w:rsidR="006A62F1" w:rsidRPr="00F70A29">
        <w:rPr>
          <w:rFonts w:asciiTheme="majorHAnsi" w:eastAsiaTheme="minorEastAsia" w:hAnsiTheme="majorHAnsi" w:cstheme="majorHAnsi"/>
          <w:bCs/>
          <w:i/>
          <w:iCs/>
          <w:szCs w:val="21"/>
        </w:rPr>
        <w:t>deltaPreamble</w:t>
      </w:r>
      <w:proofErr w:type="spellEnd"/>
      <w:r w:rsidR="006A62F1" w:rsidRPr="00F70A29">
        <w:rPr>
          <w:rFonts w:asciiTheme="majorHAnsi" w:eastAsiaTheme="minorEastAsia" w:hAnsiTheme="majorHAnsi" w:cstheme="majorHAnsi"/>
          <w:bCs/>
          <w:szCs w:val="21"/>
        </w:rPr>
        <w:t xml:space="preserve"> configured in both legacy RACH configuration and additional RACH configuration </w:t>
      </w:r>
      <w:r w:rsidR="00C302FF">
        <w:rPr>
          <w:rFonts w:asciiTheme="majorHAnsi" w:eastAsiaTheme="minorEastAsia" w:hAnsiTheme="majorHAnsi" w:cstheme="majorHAnsi"/>
          <w:bCs/>
          <w:szCs w:val="21"/>
        </w:rPr>
        <w:t xml:space="preserve">are the same. Note that otherwise, UE behavior on which </w:t>
      </w:r>
      <w:proofErr w:type="spellStart"/>
      <w:r w:rsidR="00C302FF" w:rsidRPr="00F70A29">
        <w:rPr>
          <w:rFonts w:asciiTheme="majorHAnsi" w:eastAsiaTheme="minorEastAsia" w:hAnsiTheme="majorHAnsi" w:cstheme="majorHAnsi"/>
          <w:bCs/>
          <w:i/>
          <w:iCs/>
          <w:szCs w:val="21"/>
        </w:rPr>
        <w:t>deltaPreamble</w:t>
      </w:r>
      <w:proofErr w:type="spellEnd"/>
      <w:r w:rsidR="00C302FF">
        <w:rPr>
          <w:rFonts w:asciiTheme="majorHAnsi" w:eastAsiaTheme="minorEastAsia" w:hAnsiTheme="majorHAnsi" w:cstheme="majorHAnsi"/>
          <w:bCs/>
          <w:szCs w:val="21"/>
        </w:rPr>
        <w:t xml:space="preserve"> should be used for Msg3 PUSCH transmission in SBFD and in non-SBFD symbols needs to be further discussed.</w:t>
      </w:r>
    </w:p>
    <w:p w14:paraId="7E09D429" w14:textId="40CE7761" w:rsidR="007B39BB" w:rsidRPr="00704B8E" w:rsidRDefault="00C94A16" w:rsidP="00704B8E">
      <w:pPr>
        <w:pStyle w:val="-Proposal"/>
      </w:pPr>
      <w:r w:rsidRPr="00704B8E">
        <w:t xml:space="preserve">For </w:t>
      </w:r>
      <w:r w:rsidR="007B39BB" w:rsidRPr="00704B8E">
        <w:t>RACH configuration Option 2</w:t>
      </w:r>
      <w:r w:rsidR="000F7BD9" w:rsidRPr="00704B8E">
        <w:t>, for</w:t>
      </w:r>
      <w:r w:rsidR="007B39BB" w:rsidRPr="00704B8E">
        <w:t xml:space="preserve"> </w:t>
      </w:r>
      <w:proofErr w:type="spellStart"/>
      <w:r w:rsidR="007B39BB" w:rsidRPr="00704B8E">
        <w:t>deltaPreamble</w:t>
      </w:r>
      <w:proofErr w:type="spellEnd"/>
      <w:r w:rsidR="000F7BD9" w:rsidRPr="00704B8E">
        <w:t>,</w:t>
      </w:r>
      <w:r w:rsidR="007B39BB" w:rsidRPr="00704B8E">
        <w:t xml:space="preserve"> </w:t>
      </w:r>
      <w:r w:rsidR="000F7BD9" w:rsidRPr="00704B8E">
        <w:t>the</w:t>
      </w:r>
      <w:r w:rsidR="00AA4648" w:rsidRPr="00704B8E">
        <w:t xml:space="preserve"> same value</w:t>
      </w:r>
      <w:r w:rsidR="000F7BD9" w:rsidRPr="00704B8E">
        <w:t xml:space="preserve"> is</w:t>
      </w:r>
      <w:r w:rsidR="00AA4648" w:rsidRPr="00704B8E">
        <w:t xml:space="preserve"> </w:t>
      </w:r>
      <w:r w:rsidR="007B39BB" w:rsidRPr="00704B8E">
        <w:t>configured in legacy RACH configuration and additional RACH configuration</w:t>
      </w:r>
      <w:r w:rsidR="000F7BD9" w:rsidRPr="00704B8E">
        <w:t>.</w:t>
      </w:r>
    </w:p>
    <w:p w14:paraId="66709245" w14:textId="1B350C4F" w:rsidR="001E7AE0" w:rsidRPr="0006124B" w:rsidRDefault="001E7AE0" w:rsidP="0006124B">
      <w:pPr>
        <w:spacing w:before="120"/>
        <w:rPr>
          <w:rFonts w:asciiTheme="majorHAnsi" w:hAnsiTheme="majorHAnsi" w:cstheme="majorHAnsi"/>
          <w:szCs w:val="21"/>
        </w:rPr>
      </w:pPr>
      <w:r w:rsidRPr="0006124B">
        <w:rPr>
          <w:rFonts w:asciiTheme="majorHAnsi" w:hAnsiTheme="majorHAnsi" w:cstheme="majorHAnsi"/>
          <w:szCs w:val="21"/>
        </w:rPr>
        <w:t>For RACH configuration Option 1</w:t>
      </w:r>
      <w:r w:rsidR="007F2142" w:rsidRPr="0006124B">
        <w:rPr>
          <w:rFonts w:asciiTheme="majorHAnsi" w:hAnsiTheme="majorHAnsi" w:cstheme="majorHAnsi"/>
          <w:szCs w:val="21"/>
        </w:rPr>
        <w:t xml:space="preserve"> and Option 2</w:t>
      </w:r>
      <w:r w:rsidRPr="0006124B">
        <w:rPr>
          <w:rFonts w:asciiTheme="majorHAnsi" w:hAnsiTheme="majorHAnsi" w:cstheme="majorHAnsi"/>
          <w:szCs w:val="21"/>
        </w:rPr>
        <w:t xml:space="preserve">, it was already agreed to use </w:t>
      </w:r>
      <w:proofErr w:type="spellStart"/>
      <w:r w:rsidRPr="0006124B">
        <w:rPr>
          <w:rFonts w:asciiTheme="majorHAnsi" w:eastAsia="MS Mincho" w:hAnsiTheme="majorHAnsi" w:cstheme="majorHAnsi"/>
          <w:bCs/>
          <w:i/>
          <w:szCs w:val="21"/>
          <w:lang w:val="en-GB" w:eastAsia="x-none"/>
        </w:rPr>
        <w:t>preambleReceivedTargetPower</w:t>
      </w:r>
      <w:proofErr w:type="spellEnd"/>
      <w:r w:rsidRPr="0006124B">
        <w:rPr>
          <w:rFonts w:asciiTheme="majorHAnsi" w:hAnsiTheme="majorHAnsi" w:cstheme="majorHAnsi"/>
          <w:szCs w:val="21"/>
        </w:rPr>
        <w:t xml:space="preserve"> configured for the same RO type as the symbol type of Msg3 PUSCH transmission. For RACH configuration 2, following the current design principle, UE would only use the RRC parameters for one of the RACH configurations between legacy RACH configuration and additional RACH configuration. In order to provide </w:t>
      </w:r>
      <w:proofErr w:type="spellStart"/>
      <w:r w:rsidRPr="0006124B">
        <w:rPr>
          <w:rFonts w:asciiTheme="majorHAnsi" w:eastAsia="MS Mincho" w:hAnsiTheme="majorHAnsi" w:cstheme="majorHAnsi"/>
          <w:bCs/>
          <w:i/>
          <w:szCs w:val="21"/>
          <w:lang w:val="en-GB" w:eastAsia="x-none"/>
        </w:rPr>
        <w:t>preambleReceivedTargetPower</w:t>
      </w:r>
      <w:proofErr w:type="spellEnd"/>
      <w:r w:rsidRPr="0006124B">
        <w:rPr>
          <w:rFonts w:asciiTheme="majorHAnsi" w:hAnsiTheme="majorHAnsi" w:cstheme="majorHAnsi"/>
          <w:szCs w:val="21"/>
        </w:rPr>
        <w:t xml:space="preserve"> both configured for </w:t>
      </w:r>
      <w:r w:rsidRPr="0006124B">
        <w:rPr>
          <w:rFonts w:asciiTheme="majorHAnsi" w:hAnsiTheme="majorHAnsi" w:cstheme="majorHAnsi"/>
          <w:bCs/>
          <w:szCs w:val="21"/>
          <w:lang w:val="en-GB"/>
        </w:rPr>
        <w:t xml:space="preserve">legacy-ROs and additional-ROs, it is proposed to provide both configurations of </w:t>
      </w:r>
      <w:proofErr w:type="spellStart"/>
      <w:r w:rsidRPr="0006124B">
        <w:rPr>
          <w:rFonts w:asciiTheme="majorHAnsi" w:eastAsia="MS Mincho" w:hAnsiTheme="majorHAnsi" w:cstheme="majorHAnsi"/>
          <w:bCs/>
          <w:i/>
          <w:szCs w:val="21"/>
          <w:lang w:val="en-GB" w:eastAsia="x-none"/>
        </w:rPr>
        <w:t>preambleReceivedTargetPower</w:t>
      </w:r>
      <w:proofErr w:type="spellEnd"/>
      <w:r w:rsidRPr="0006124B">
        <w:rPr>
          <w:rFonts w:asciiTheme="majorHAnsi" w:hAnsiTheme="majorHAnsi" w:cstheme="majorHAnsi"/>
          <w:bCs/>
          <w:szCs w:val="21"/>
          <w:lang w:val="en-GB"/>
        </w:rPr>
        <w:t xml:space="preserve"> in legacy and additional RACH configurations.</w:t>
      </w:r>
    </w:p>
    <w:p w14:paraId="315BEF9D" w14:textId="7822931F" w:rsidR="001E7AE0" w:rsidRPr="00704B8E" w:rsidRDefault="001E7AE0" w:rsidP="00704B8E">
      <w:pPr>
        <w:pStyle w:val="-Proposal"/>
      </w:pPr>
      <w:r w:rsidRPr="00704B8E">
        <w:t xml:space="preserve">Support separate configurations of </w:t>
      </w:r>
      <w:proofErr w:type="spellStart"/>
      <w:r w:rsidRPr="00704B8E">
        <w:t>preambleReceivedTargetPower</w:t>
      </w:r>
      <w:proofErr w:type="spellEnd"/>
      <w:r w:rsidRPr="00704B8E">
        <w:t xml:space="preserve"> for </w:t>
      </w:r>
      <w:r w:rsidRPr="00704B8E">
        <w:rPr>
          <w:rFonts w:hint="eastAsia"/>
        </w:rPr>
        <w:t>additional-ROs</w:t>
      </w:r>
      <w:r w:rsidRPr="00704B8E">
        <w:t xml:space="preserve"> and legacy-ROs in both legacy RACH configuration and additional RACH configuration </w:t>
      </w:r>
      <w:r w:rsidRPr="00704B8E">
        <w:rPr>
          <w:rFonts w:hint="eastAsia"/>
        </w:rPr>
        <w:t xml:space="preserve">for RACH configuration Option </w:t>
      </w:r>
      <w:r w:rsidRPr="00704B8E">
        <w:t>2</w:t>
      </w:r>
      <w:r w:rsidRPr="00704B8E">
        <w:rPr>
          <w:rFonts w:hint="eastAsia"/>
        </w:rPr>
        <w:t>.</w:t>
      </w:r>
    </w:p>
    <w:p w14:paraId="4B2B38B6" w14:textId="48F5F5BA" w:rsidR="00EC1276" w:rsidRDefault="00EC1276" w:rsidP="005E272B">
      <w:pPr>
        <w:pStyle w:val="bullet1-0"/>
        <w:rPr>
          <w:lang w:val="en-GB"/>
        </w:rPr>
      </w:pPr>
    </w:p>
    <w:p w14:paraId="1EE0C055" w14:textId="6DE7C146" w:rsidR="006B1B7A" w:rsidRDefault="006B1B7A" w:rsidP="005E272B">
      <w:pPr>
        <w:pStyle w:val="bullet1-0"/>
        <w:rPr>
          <w:lang w:val="en-GB"/>
        </w:rPr>
      </w:pPr>
      <w:r w:rsidRPr="00E676DF">
        <w:rPr>
          <w:rFonts w:hint="eastAsia"/>
          <w:sz w:val="21"/>
          <w:szCs w:val="24"/>
          <w:lang w:val="en-GB"/>
        </w:rPr>
        <w:t>T</w:t>
      </w:r>
      <w:r w:rsidRPr="00E676DF">
        <w:rPr>
          <w:sz w:val="21"/>
          <w:szCs w:val="24"/>
          <w:lang w:val="en-GB"/>
        </w:rPr>
        <w:t xml:space="preserve">he value of </w:t>
      </w:r>
      <m:oMath>
        <m:r>
          <w:rPr>
            <w:rFonts w:ascii="Cambria Math" w:eastAsiaTheme="majorEastAsia" w:hAnsi="Cambria Math" w:cstheme="minorHAnsi"/>
            <w:sz w:val="21"/>
            <w:szCs w:val="21"/>
          </w:rPr>
          <m:t>∆</m:t>
        </m:r>
        <m:sSub>
          <m:sSubPr>
            <m:ctrlPr>
              <w:rPr>
                <w:rFonts w:ascii="Cambria Math" w:eastAsiaTheme="majorEastAsia" w:hAnsi="Cambria Math" w:cstheme="minorHAnsi"/>
                <w:bCs/>
                <w:i/>
                <w:sz w:val="21"/>
                <w:szCs w:val="21"/>
              </w:rPr>
            </m:ctrlPr>
          </m:sSubPr>
          <m:e>
            <m:r>
              <w:rPr>
                <w:rFonts w:ascii="Cambria Math" w:eastAsiaTheme="majorEastAsia" w:hAnsi="Cambria Math" w:cstheme="minorHAnsi"/>
                <w:sz w:val="21"/>
                <w:szCs w:val="21"/>
              </w:rPr>
              <m:t>P</m:t>
            </m:r>
          </m:e>
          <m:sub>
            <m:r>
              <m:rPr>
                <m:sty m:val="p"/>
              </m:rPr>
              <w:rPr>
                <w:rFonts w:ascii="Cambria Math" w:eastAsiaTheme="majorEastAsia" w:hAnsi="Cambria Math" w:cstheme="minorHAnsi"/>
                <w:sz w:val="21"/>
                <w:szCs w:val="21"/>
              </w:rPr>
              <m:t>rampup_requested</m:t>
            </m:r>
            <m:r>
              <w:rPr>
                <w:rFonts w:ascii="Cambria Math" w:eastAsiaTheme="majorEastAsia" w:hAnsi="Cambria Math" w:cstheme="minorHAnsi"/>
                <w:sz w:val="21"/>
                <w:szCs w:val="21"/>
              </w:rPr>
              <m:t>,b,f,c</m:t>
            </m:r>
          </m:sub>
        </m:sSub>
      </m:oMath>
      <w:r w:rsidRPr="000B434C">
        <w:rPr>
          <w:bCs/>
          <w:sz w:val="21"/>
          <w:szCs w:val="21"/>
        </w:rPr>
        <w:t xml:space="preserve"> </w:t>
      </w:r>
      <w:r w:rsidRPr="00BE75F4">
        <w:rPr>
          <w:bCs/>
          <w:sz w:val="21"/>
          <w:szCs w:val="21"/>
        </w:rPr>
        <w:t>for Msg3 PUSCH transmission</w:t>
      </w:r>
      <w:r w:rsidR="009E2594">
        <w:rPr>
          <w:bCs/>
          <w:sz w:val="21"/>
          <w:szCs w:val="21"/>
        </w:rPr>
        <w:t xml:space="preserve"> was discussed and the following agreement was </w:t>
      </w:r>
      <w:r w:rsidR="00F55EC1">
        <w:rPr>
          <w:bCs/>
          <w:sz w:val="21"/>
          <w:szCs w:val="21"/>
        </w:rPr>
        <w:t>achieved</w:t>
      </w:r>
      <w:r w:rsidR="00974B77">
        <w:rPr>
          <w:bCs/>
          <w:sz w:val="21"/>
          <w:szCs w:val="21"/>
        </w:rPr>
        <w:t xml:space="preserve"> </w:t>
      </w:r>
      <w:r w:rsidR="00F70A29">
        <w:rPr>
          <w:bCs/>
          <w:sz w:val="21"/>
          <w:szCs w:val="21"/>
        </w:rPr>
        <w:t xml:space="preserve">in RAN1#120bis </w:t>
      </w:r>
      <w:r w:rsidR="00974B77">
        <w:rPr>
          <w:rFonts w:hint="eastAsia"/>
          <w:bCs/>
          <w:sz w:val="21"/>
          <w:szCs w:val="21"/>
        </w:rPr>
        <w:t>w</w:t>
      </w:r>
      <w:r w:rsidR="00974B77">
        <w:rPr>
          <w:bCs/>
          <w:sz w:val="21"/>
          <w:szCs w:val="21"/>
        </w:rPr>
        <w:t>ith an FFS</w:t>
      </w:r>
      <w:r w:rsidR="009E2594">
        <w:rPr>
          <w:bCs/>
          <w:sz w:val="21"/>
          <w:szCs w:val="21"/>
        </w:rPr>
        <w:t>.</w:t>
      </w:r>
    </w:p>
    <w:tbl>
      <w:tblPr>
        <w:tblStyle w:val="afffffb"/>
        <w:tblW w:w="0" w:type="auto"/>
        <w:tblLook w:val="04A0" w:firstRow="1" w:lastRow="0" w:firstColumn="1" w:lastColumn="0" w:noHBand="0" w:noVBand="1"/>
      </w:tblPr>
      <w:tblGrid>
        <w:gridCol w:w="9628"/>
      </w:tblGrid>
      <w:tr w:rsidR="00E35D53" w14:paraId="087B51BA" w14:textId="77777777" w:rsidTr="00E35D53">
        <w:tc>
          <w:tcPr>
            <w:tcW w:w="9628" w:type="dxa"/>
          </w:tcPr>
          <w:p w14:paraId="7EFA2E5D" w14:textId="3419988E" w:rsidR="00E35D53" w:rsidRPr="000D7986" w:rsidRDefault="00E35D53" w:rsidP="00E35D53">
            <w:pPr>
              <w:spacing w:beforeLines="0" w:before="0"/>
              <w:rPr>
                <w:rFonts w:asciiTheme="majorHAnsi" w:eastAsia="Batang" w:hAnsiTheme="majorHAnsi" w:cstheme="majorHAnsi"/>
                <w:b/>
                <w:bCs/>
                <w:sz w:val="20"/>
                <w:szCs w:val="24"/>
                <w:lang w:val="en-GB" w:eastAsia="en-US"/>
              </w:rPr>
            </w:pPr>
            <w:r w:rsidRPr="000D7986">
              <w:rPr>
                <w:rFonts w:asciiTheme="majorHAnsi" w:eastAsia="Batang" w:hAnsiTheme="majorHAnsi" w:cstheme="majorHAnsi"/>
                <w:b/>
                <w:bCs/>
                <w:sz w:val="20"/>
                <w:szCs w:val="24"/>
                <w:highlight w:val="green"/>
                <w:lang w:val="en-GB" w:eastAsia="en-US"/>
              </w:rPr>
              <w:t>Agreement</w:t>
            </w:r>
            <w:r w:rsidRPr="000D7986">
              <w:rPr>
                <w:rFonts w:asciiTheme="majorHAnsi" w:hAnsiTheme="majorHAnsi" w:cstheme="majorHAnsi"/>
                <w:b/>
                <w:bCs/>
                <w:sz w:val="20"/>
                <w:szCs w:val="21"/>
                <w:highlight w:val="green"/>
              </w:rPr>
              <w:t xml:space="preserve"> in RAN1#</w:t>
            </w:r>
            <w:r w:rsidR="00E67693">
              <w:rPr>
                <w:rFonts w:asciiTheme="majorHAnsi" w:hAnsiTheme="majorHAnsi" w:cstheme="majorHAnsi"/>
                <w:b/>
                <w:bCs/>
                <w:sz w:val="20"/>
                <w:szCs w:val="21"/>
                <w:highlight w:val="green"/>
              </w:rPr>
              <w:t>120bis</w:t>
            </w:r>
          </w:p>
          <w:p w14:paraId="5ED1A8FC" w14:textId="77777777" w:rsidR="00E35D53" w:rsidRPr="000D7986" w:rsidRDefault="00E35D53" w:rsidP="00E35D53">
            <w:pPr>
              <w:numPr>
                <w:ilvl w:val="0"/>
                <w:numId w:val="72"/>
              </w:numPr>
              <w:spacing w:beforeLines="0" w:before="0" w:afterLines="50" w:after="120"/>
              <w:rPr>
                <w:rFonts w:asciiTheme="majorHAnsi" w:eastAsia="Batang" w:hAnsiTheme="majorHAnsi" w:cstheme="majorHAnsi"/>
                <w:bCs/>
                <w:sz w:val="20"/>
                <w:szCs w:val="24"/>
                <w:lang w:val="en-GB" w:eastAsia="x-none"/>
              </w:rPr>
            </w:pPr>
            <w:r w:rsidRPr="000D7986">
              <w:rPr>
                <w:rFonts w:asciiTheme="majorHAnsi" w:eastAsia="Malgun Gothic" w:hAnsiTheme="majorHAnsi" w:cstheme="majorHAnsi"/>
                <w:bCs/>
                <w:color w:val="000000"/>
                <w:sz w:val="20"/>
                <w:szCs w:val="21"/>
                <w:lang w:val="en-GB" w:eastAsia="x-none"/>
              </w:rPr>
              <w:t xml:space="preserve">For determination of Msg3 PUSCH transmission power, </w:t>
            </w:r>
            <m:oMath>
              <m:r>
                <w:rPr>
                  <w:rFonts w:ascii="Cambria Math" w:eastAsia="Malgun Gothic" w:hAnsi="Cambria Math" w:cstheme="majorHAnsi"/>
                  <w:sz w:val="20"/>
                  <w:szCs w:val="21"/>
                  <w:lang w:val="en-GB" w:eastAsia="x-none"/>
                </w:rPr>
                <m:t>∆</m:t>
              </m:r>
              <m:sSub>
                <m:sSubPr>
                  <m:ctrlPr>
                    <w:rPr>
                      <w:rFonts w:ascii="Cambria Math" w:eastAsia="Malgun Gothic" w:hAnsi="Cambria Math" w:cstheme="majorHAnsi"/>
                      <w:bCs/>
                      <w:i/>
                      <w:sz w:val="20"/>
                      <w:szCs w:val="21"/>
                      <w:lang w:val="en-GB" w:eastAsia="x-none"/>
                    </w:rPr>
                  </m:ctrlPr>
                </m:sSubPr>
                <m:e>
                  <m:r>
                    <w:rPr>
                      <w:rFonts w:ascii="Cambria Math" w:eastAsia="Malgun Gothic" w:hAnsi="Cambria Math" w:cstheme="majorHAnsi"/>
                      <w:sz w:val="20"/>
                      <w:szCs w:val="21"/>
                      <w:lang w:val="en-GB" w:eastAsia="x-none"/>
                    </w:rPr>
                    <m:t>P</m:t>
                  </m:r>
                </m:e>
                <m:sub>
                  <m:r>
                    <m:rPr>
                      <m:sty m:val="p"/>
                    </m:rPr>
                    <w:rPr>
                      <w:rFonts w:ascii="Cambria Math" w:eastAsia="Malgun Gothic" w:hAnsi="Cambria Math" w:cstheme="majorHAnsi"/>
                      <w:sz w:val="20"/>
                      <w:szCs w:val="21"/>
                      <w:lang w:val="en-GB" w:eastAsia="x-none"/>
                    </w:rPr>
                    <m:t>rampup_requested</m:t>
                  </m:r>
                  <m:r>
                    <w:rPr>
                      <w:rFonts w:ascii="Cambria Math" w:eastAsia="Malgun Gothic" w:hAnsi="Cambria Math" w:cstheme="majorHAnsi"/>
                      <w:sz w:val="20"/>
                      <w:szCs w:val="21"/>
                      <w:lang w:val="en-GB" w:eastAsia="x-none"/>
                    </w:rPr>
                    <m:t>,b,f,c</m:t>
                  </m:r>
                </m:sub>
              </m:sSub>
            </m:oMath>
            <w:r w:rsidRPr="000D7986">
              <w:rPr>
                <w:rFonts w:asciiTheme="majorHAnsi" w:eastAsia="Batang" w:hAnsiTheme="majorHAnsi" w:cstheme="majorHAnsi"/>
                <w:bCs/>
                <w:sz w:val="20"/>
                <w:szCs w:val="21"/>
                <w:lang w:val="en-GB" w:eastAsia="x-none"/>
              </w:rPr>
              <w:t xml:space="preserve"> is provided by MAC layer and is the amount of power ramping applied to the latest Random Access Preamble transmission, regardless of the used RO types and symbol type of Msg3 PUSCH.</w:t>
            </w:r>
          </w:p>
          <w:p w14:paraId="2C4CA77C" w14:textId="77777777" w:rsidR="00E35D53" w:rsidRPr="000D7986" w:rsidRDefault="00E35D53" w:rsidP="00E35D53">
            <w:pPr>
              <w:numPr>
                <w:ilvl w:val="0"/>
                <w:numId w:val="72"/>
              </w:numPr>
              <w:spacing w:beforeLines="0" w:before="0"/>
              <w:rPr>
                <w:rFonts w:asciiTheme="majorHAnsi" w:eastAsia="Batang" w:hAnsiTheme="majorHAnsi" w:cstheme="majorHAnsi"/>
                <w:bCs/>
                <w:sz w:val="20"/>
                <w:szCs w:val="21"/>
                <w:lang w:val="en-GB" w:eastAsia="x-none"/>
              </w:rPr>
            </w:pPr>
            <w:r w:rsidRPr="000D7986">
              <w:rPr>
                <w:rFonts w:asciiTheme="majorHAnsi" w:eastAsia="Batang" w:hAnsiTheme="majorHAnsi" w:cstheme="majorHAnsi"/>
                <w:bCs/>
                <w:sz w:val="20"/>
                <w:szCs w:val="21"/>
                <w:lang w:val="en-GB" w:eastAsia="x-none"/>
              </w:rPr>
              <w:t xml:space="preserve">FFS: For RACH configuration Option 2, interpretation of </w:t>
            </w:r>
            <m:oMath>
              <m:r>
                <w:rPr>
                  <w:rFonts w:ascii="Cambria Math" w:eastAsia="Malgun Gothic" w:hAnsi="Cambria Math" w:cstheme="majorHAnsi"/>
                  <w:sz w:val="20"/>
                  <w:szCs w:val="21"/>
                  <w:lang w:val="en-GB" w:eastAsia="x-none"/>
                </w:rPr>
                <m:t>∆</m:t>
              </m:r>
              <m:sSub>
                <m:sSubPr>
                  <m:ctrlPr>
                    <w:rPr>
                      <w:rFonts w:ascii="Cambria Math" w:eastAsia="Malgun Gothic" w:hAnsi="Cambria Math" w:cstheme="majorHAnsi"/>
                      <w:bCs/>
                      <w:i/>
                      <w:sz w:val="20"/>
                      <w:szCs w:val="21"/>
                      <w:lang w:val="en-GB" w:eastAsia="x-none"/>
                    </w:rPr>
                  </m:ctrlPr>
                </m:sSubPr>
                <m:e>
                  <m:r>
                    <w:rPr>
                      <w:rFonts w:ascii="Cambria Math" w:eastAsia="Malgun Gothic" w:hAnsi="Cambria Math" w:cstheme="majorHAnsi"/>
                      <w:sz w:val="20"/>
                      <w:szCs w:val="21"/>
                      <w:lang w:val="en-GB" w:eastAsia="x-none"/>
                    </w:rPr>
                    <m:t>P</m:t>
                  </m:r>
                </m:e>
                <m:sub>
                  <m:r>
                    <m:rPr>
                      <m:sty m:val="p"/>
                    </m:rPr>
                    <w:rPr>
                      <w:rFonts w:ascii="Cambria Math" w:eastAsia="Malgun Gothic" w:hAnsi="Cambria Math" w:cstheme="majorHAnsi"/>
                      <w:sz w:val="20"/>
                      <w:szCs w:val="21"/>
                      <w:lang w:val="en-GB" w:eastAsia="x-none"/>
                    </w:rPr>
                    <m:t>rampup_requested</m:t>
                  </m:r>
                  <m:r>
                    <w:rPr>
                      <w:rFonts w:ascii="Cambria Math" w:eastAsia="Malgun Gothic" w:hAnsi="Cambria Math" w:cstheme="majorHAnsi"/>
                      <w:sz w:val="20"/>
                      <w:szCs w:val="21"/>
                      <w:lang w:val="en-GB" w:eastAsia="x-none"/>
                    </w:rPr>
                    <m:t>,b,f,c</m:t>
                  </m:r>
                </m:sub>
              </m:sSub>
            </m:oMath>
            <w:r w:rsidRPr="000D7986">
              <w:rPr>
                <w:rFonts w:asciiTheme="majorHAnsi" w:eastAsia="Batang" w:hAnsiTheme="majorHAnsi" w:cstheme="majorHAnsi"/>
                <w:bCs/>
                <w:sz w:val="20"/>
                <w:szCs w:val="21"/>
                <w:lang w:val="en-GB" w:eastAsia="x-none"/>
              </w:rPr>
              <w:t xml:space="preserve"> when separate </w:t>
            </w:r>
            <w:r w:rsidRPr="000D7986">
              <w:rPr>
                <w:rFonts w:asciiTheme="majorHAnsi" w:eastAsia="Times New Roman" w:hAnsiTheme="majorHAnsi" w:cstheme="majorHAnsi"/>
                <w:bCs/>
                <w:i/>
                <w:sz w:val="20"/>
                <w:szCs w:val="20"/>
                <w:lang w:val="en-GB" w:eastAsia="x-none"/>
              </w:rPr>
              <w:t>PREAMBLE_POWER_RAMPING_STEP</w:t>
            </w:r>
            <w:r w:rsidRPr="000D7986">
              <w:rPr>
                <w:rFonts w:asciiTheme="majorHAnsi" w:eastAsia="Times New Roman" w:hAnsiTheme="majorHAnsi" w:cstheme="majorHAnsi"/>
                <w:bCs/>
                <w:iCs/>
                <w:sz w:val="20"/>
                <w:szCs w:val="20"/>
                <w:lang w:val="en-GB" w:eastAsia="x-none"/>
              </w:rPr>
              <w:t xml:space="preserve"> </w:t>
            </w:r>
            <w:r w:rsidRPr="000D7986">
              <w:rPr>
                <w:rFonts w:asciiTheme="majorHAnsi" w:eastAsia="Batang" w:hAnsiTheme="majorHAnsi" w:cstheme="majorHAnsi"/>
                <w:bCs/>
                <w:sz w:val="20"/>
                <w:szCs w:val="21"/>
                <w:lang w:val="en-GB" w:eastAsia="x-none"/>
              </w:rPr>
              <w:t>configurations for different RO types when UE switches from additional-ROs to legacy-ROs.</w:t>
            </w:r>
          </w:p>
          <w:p w14:paraId="6E8F3F46" w14:textId="13C21505" w:rsidR="00E35D53" w:rsidRDefault="00E35D53" w:rsidP="00E35D53">
            <w:pPr>
              <w:numPr>
                <w:ilvl w:val="1"/>
                <w:numId w:val="72"/>
              </w:numPr>
              <w:spacing w:beforeLines="0" w:before="0"/>
              <w:rPr>
                <w:lang w:val="en-GB"/>
              </w:rPr>
            </w:pPr>
            <w:r w:rsidRPr="000D7986">
              <w:rPr>
                <w:rFonts w:asciiTheme="majorHAnsi" w:eastAsia="Batang" w:hAnsiTheme="majorHAnsi" w:cstheme="majorHAnsi"/>
                <w:bCs/>
                <w:sz w:val="20"/>
                <w:szCs w:val="21"/>
                <w:lang w:val="en-GB" w:eastAsia="x-none"/>
              </w:rPr>
              <w:t xml:space="preserve">This does not imply that separate </w:t>
            </w:r>
            <w:r w:rsidRPr="000D7986">
              <w:rPr>
                <w:rFonts w:asciiTheme="majorHAnsi" w:eastAsia="Times New Roman" w:hAnsiTheme="majorHAnsi" w:cstheme="majorHAnsi"/>
                <w:bCs/>
                <w:i/>
                <w:sz w:val="20"/>
                <w:szCs w:val="20"/>
                <w:lang w:val="en-GB" w:eastAsia="x-none"/>
              </w:rPr>
              <w:t>PREAMBLE_POWER_RAMPING_STEP</w:t>
            </w:r>
            <w:r w:rsidRPr="000D7986">
              <w:rPr>
                <w:rFonts w:asciiTheme="majorHAnsi" w:eastAsia="Times New Roman" w:hAnsiTheme="majorHAnsi" w:cstheme="majorHAnsi"/>
                <w:bCs/>
                <w:iCs/>
                <w:sz w:val="20"/>
                <w:szCs w:val="20"/>
                <w:lang w:val="en-GB" w:eastAsia="x-none"/>
              </w:rPr>
              <w:t xml:space="preserve"> </w:t>
            </w:r>
            <w:r w:rsidRPr="000D7986">
              <w:rPr>
                <w:rFonts w:asciiTheme="majorHAnsi" w:eastAsia="Batang" w:hAnsiTheme="majorHAnsi" w:cstheme="majorHAnsi"/>
                <w:bCs/>
                <w:sz w:val="20"/>
                <w:szCs w:val="21"/>
                <w:lang w:val="en-GB" w:eastAsia="x-none"/>
              </w:rPr>
              <w:t>configurations are supported</w:t>
            </w:r>
          </w:p>
        </w:tc>
      </w:tr>
    </w:tbl>
    <w:p w14:paraId="6DCCE0E3" w14:textId="77777777" w:rsidR="00E35D53" w:rsidRDefault="00E35D53" w:rsidP="005E272B">
      <w:pPr>
        <w:pStyle w:val="bullet1-0"/>
        <w:rPr>
          <w:lang w:val="en-GB"/>
        </w:rPr>
      </w:pPr>
    </w:p>
    <w:p w14:paraId="7E603E28" w14:textId="132DD9A8" w:rsidR="00327826" w:rsidRDefault="00976AA2" w:rsidP="005E272B">
      <w:pPr>
        <w:pStyle w:val="bullet1-0"/>
        <w:rPr>
          <w:rFonts w:ascii="Times" w:eastAsia="Batang" w:hAnsi="Times"/>
          <w:bCs/>
          <w:sz w:val="21"/>
          <w:szCs w:val="21"/>
          <w:lang w:val="en-GB" w:eastAsia="x-none"/>
        </w:rPr>
      </w:pPr>
      <w:r w:rsidRPr="00FA4CD7">
        <w:rPr>
          <w:rFonts w:ascii="Times" w:eastAsia="Batang" w:hAnsi="Times"/>
          <w:bCs/>
          <w:sz w:val="21"/>
          <w:szCs w:val="21"/>
          <w:lang w:val="en-GB" w:eastAsia="x-none"/>
        </w:rPr>
        <w:t>For RACH configuration Option 2, b</w:t>
      </w:r>
      <w:r w:rsidR="00974B77" w:rsidRPr="00FA4CD7">
        <w:rPr>
          <w:rFonts w:ascii="Times" w:eastAsia="Batang" w:hAnsi="Times"/>
          <w:bCs/>
          <w:sz w:val="21"/>
          <w:szCs w:val="21"/>
          <w:lang w:val="en-GB" w:eastAsia="x-none"/>
        </w:rPr>
        <w:t>ased on t</w:t>
      </w:r>
      <w:r w:rsidR="00DF2DA1" w:rsidRPr="00FA4CD7">
        <w:rPr>
          <w:rFonts w:ascii="Times" w:eastAsia="Batang" w:hAnsi="Times"/>
          <w:bCs/>
          <w:sz w:val="21"/>
          <w:szCs w:val="21"/>
          <w:lang w:val="en-GB" w:eastAsia="x-none"/>
        </w:rPr>
        <w:t>he following agreement and conclusion</w:t>
      </w:r>
      <w:r w:rsidR="00F70A29">
        <w:rPr>
          <w:rFonts w:ascii="Times" w:eastAsia="Batang" w:hAnsi="Times"/>
          <w:bCs/>
          <w:sz w:val="21"/>
          <w:szCs w:val="21"/>
          <w:lang w:val="en-GB" w:eastAsia="x-none"/>
        </w:rPr>
        <w:t xml:space="preserve"> </w:t>
      </w:r>
      <w:r w:rsidR="00D12506">
        <w:rPr>
          <w:rFonts w:ascii="Times" w:eastAsia="Batang" w:hAnsi="Times"/>
          <w:bCs/>
          <w:sz w:val="21"/>
          <w:szCs w:val="21"/>
          <w:lang w:val="en-GB" w:eastAsia="x-none"/>
        </w:rPr>
        <w:t>achieved</w:t>
      </w:r>
      <w:r w:rsidR="00F70A29">
        <w:rPr>
          <w:rFonts w:ascii="Times" w:eastAsia="Batang" w:hAnsi="Times"/>
          <w:bCs/>
          <w:sz w:val="21"/>
          <w:szCs w:val="21"/>
          <w:lang w:val="en-GB" w:eastAsia="x-none"/>
        </w:rPr>
        <w:t xml:space="preserve"> in RAN1#120bis</w:t>
      </w:r>
      <w:r w:rsidR="00DF2DA1" w:rsidRPr="00FA4CD7">
        <w:rPr>
          <w:rFonts w:ascii="Times" w:eastAsia="Batang" w:hAnsi="Times"/>
          <w:bCs/>
          <w:sz w:val="21"/>
          <w:szCs w:val="21"/>
          <w:lang w:val="en-GB" w:eastAsia="x-none"/>
        </w:rPr>
        <w:t xml:space="preserve"> </w:t>
      </w:r>
      <w:r w:rsidR="00974B77" w:rsidRPr="00FA4CD7">
        <w:rPr>
          <w:rFonts w:ascii="Times" w:eastAsia="Batang" w:hAnsi="Times"/>
          <w:bCs/>
          <w:sz w:val="21"/>
          <w:szCs w:val="21"/>
          <w:lang w:val="en-GB" w:eastAsia="x-none"/>
        </w:rPr>
        <w:t xml:space="preserve">, </w:t>
      </w:r>
      <w:r w:rsidR="00FA4CD7" w:rsidRPr="00E676DF">
        <w:rPr>
          <w:rFonts w:ascii="Times" w:eastAsia="Batang" w:hAnsi="Times"/>
          <w:bCs/>
          <w:sz w:val="21"/>
          <w:szCs w:val="21"/>
          <w:lang w:val="en-GB" w:eastAsia="x-none"/>
        </w:rPr>
        <w:t>the amount of power ramping applied to the latest Random Access Preamble transmission when UE switches from additional-ROs to legacy-ROs</w:t>
      </w:r>
      <w:r w:rsidR="00FA4CD7">
        <w:rPr>
          <w:rFonts w:ascii="Times" w:eastAsia="Batang" w:hAnsi="Times"/>
          <w:bCs/>
          <w:sz w:val="21"/>
          <w:szCs w:val="21"/>
          <w:lang w:val="en-GB" w:eastAsia="x-none"/>
        </w:rPr>
        <w:t xml:space="preserve"> is equal to </w:t>
      </w:r>
      <m:oMath>
        <m:r>
          <m:rPr>
            <m:sty m:val="p"/>
          </m:rPr>
          <w:rPr>
            <w:rFonts w:ascii="Cambria Math" w:hAnsi="Cambria Math" w:cstheme="minorHAnsi"/>
            <w:szCs w:val="20"/>
          </w:rPr>
          <m:t xml:space="preserve">(PREAMBLE_POWER_RAMPING_COUNTER – 1) × </m:t>
        </m:r>
        <m:r>
          <w:rPr>
            <w:rFonts w:ascii="Cambria Math" w:eastAsia="Batang" w:hAnsi="Cambria Math" w:cstheme="minorHAnsi"/>
            <w:szCs w:val="20"/>
            <w:lang w:val="en-GB" w:eastAsia="x-none"/>
          </w:rPr>
          <m:t>powerRampingStep</m:t>
        </m:r>
      </m:oMath>
      <w:r w:rsidR="00FA4CD7" w:rsidRPr="006F6292">
        <w:rPr>
          <w:rFonts w:ascii="Times" w:eastAsiaTheme="minorEastAsia" w:hAnsi="Times" w:hint="eastAsia"/>
          <w:sz w:val="21"/>
          <w:szCs w:val="21"/>
          <w:lang w:val="en-GB"/>
        </w:rPr>
        <w:t>,</w:t>
      </w:r>
      <w:r w:rsidR="00FA4CD7" w:rsidRPr="006F6292">
        <w:rPr>
          <w:rFonts w:ascii="Times" w:eastAsiaTheme="minorEastAsia" w:hAnsi="Times"/>
          <w:sz w:val="21"/>
          <w:szCs w:val="21"/>
          <w:lang w:val="en-GB"/>
        </w:rPr>
        <w:t xml:space="preserve"> and </w:t>
      </w:r>
      <m:oMath>
        <m:r>
          <w:rPr>
            <w:rFonts w:ascii="Cambria Math" w:eastAsia="Batang" w:hAnsi="Cambria Math" w:cstheme="minorHAnsi"/>
            <w:szCs w:val="20"/>
            <w:lang w:val="en-GB" w:eastAsia="x-none"/>
          </w:rPr>
          <m:t>powerRampingStep</m:t>
        </m:r>
      </m:oMath>
      <w:r w:rsidR="00FA4CD7" w:rsidRPr="006F6292">
        <w:rPr>
          <w:rFonts w:ascii="Times" w:eastAsiaTheme="minorEastAsia" w:hAnsi="Times" w:hint="eastAsia"/>
          <w:sz w:val="21"/>
          <w:szCs w:val="21"/>
          <w:lang w:val="en-GB"/>
        </w:rPr>
        <w:t xml:space="preserve"> </w:t>
      </w:r>
      <w:r w:rsidR="00FA4CD7" w:rsidRPr="006F6292">
        <w:rPr>
          <w:rFonts w:ascii="Times" w:eastAsiaTheme="minorEastAsia" w:hAnsi="Times"/>
          <w:sz w:val="21"/>
          <w:szCs w:val="21"/>
          <w:lang w:val="en-GB"/>
        </w:rPr>
        <w:t xml:space="preserve">is the </w:t>
      </w:r>
      <w:proofErr w:type="spellStart"/>
      <w:r w:rsidR="00FA4CD7" w:rsidRPr="00261AC7">
        <w:rPr>
          <w:rFonts w:ascii="Times" w:eastAsia="Batang" w:hAnsi="Times" w:cs="Calibri"/>
          <w:i/>
          <w:iCs/>
          <w:szCs w:val="21"/>
          <w:lang w:val="en-GB" w:eastAsia="x-none"/>
        </w:rPr>
        <w:t>powerRampingStep</w:t>
      </w:r>
      <w:proofErr w:type="spellEnd"/>
      <w:r w:rsidR="00FA4CD7" w:rsidRPr="00261AC7">
        <w:rPr>
          <w:rFonts w:ascii="Times" w:eastAsia="Batang" w:hAnsi="Times" w:cs="Calibri"/>
          <w:i/>
          <w:iCs/>
          <w:szCs w:val="21"/>
          <w:lang w:val="en-GB" w:eastAsia="x-none"/>
        </w:rPr>
        <w:t xml:space="preserve"> </w:t>
      </w:r>
      <w:r w:rsidR="00FA4CD7">
        <w:rPr>
          <w:rFonts w:ascii="Times" w:eastAsia="Batang" w:hAnsi="Times" w:cs="Calibri"/>
          <w:szCs w:val="21"/>
          <w:lang w:val="en-GB" w:eastAsia="x-none"/>
        </w:rPr>
        <w:t xml:space="preserve">configured </w:t>
      </w:r>
      <w:r w:rsidR="00FA4CD7" w:rsidRPr="006F6292">
        <w:rPr>
          <w:iCs/>
          <w:sz w:val="21"/>
          <w:szCs w:val="21"/>
        </w:rPr>
        <w:t xml:space="preserve">for </w:t>
      </w:r>
      <w:r w:rsidR="00FA4CD7">
        <w:rPr>
          <w:iCs/>
          <w:sz w:val="21"/>
          <w:szCs w:val="21"/>
        </w:rPr>
        <w:t xml:space="preserve">the </w:t>
      </w:r>
      <w:r w:rsidR="00FA4CD7" w:rsidRPr="006F6292">
        <w:rPr>
          <w:iCs/>
          <w:sz w:val="21"/>
          <w:szCs w:val="21"/>
        </w:rPr>
        <w:t>RO type of current RA attempt</w:t>
      </w:r>
      <w:r w:rsidR="00DF2DA1" w:rsidRPr="00FA4CD7">
        <w:rPr>
          <w:rFonts w:ascii="Times" w:eastAsia="Batang" w:hAnsi="Times"/>
          <w:bCs/>
          <w:sz w:val="21"/>
          <w:szCs w:val="21"/>
          <w:lang w:val="en-GB" w:eastAsia="x-none"/>
        </w:rPr>
        <w:t>.</w:t>
      </w:r>
    </w:p>
    <w:p w14:paraId="63566C6A" w14:textId="77777777" w:rsidR="00EC030B" w:rsidRPr="00FA4CD7" w:rsidRDefault="00EC030B" w:rsidP="005E272B">
      <w:pPr>
        <w:pStyle w:val="bullet1-0"/>
        <w:rPr>
          <w:rFonts w:ascii="Times" w:eastAsia="Batang" w:hAnsi="Times"/>
          <w:bCs/>
          <w:sz w:val="21"/>
          <w:szCs w:val="21"/>
          <w:lang w:val="en-GB" w:eastAsia="x-none"/>
        </w:rPr>
      </w:pPr>
    </w:p>
    <w:tbl>
      <w:tblPr>
        <w:tblStyle w:val="afffffb"/>
        <w:tblW w:w="0" w:type="auto"/>
        <w:tblLook w:val="04A0" w:firstRow="1" w:lastRow="0" w:firstColumn="1" w:lastColumn="0" w:noHBand="0" w:noVBand="1"/>
      </w:tblPr>
      <w:tblGrid>
        <w:gridCol w:w="9628"/>
      </w:tblGrid>
      <w:tr w:rsidR="00DF2DA1" w14:paraId="0A23EE0C" w14:textId="77777777" w:rsidTr="00DF2DA1">
        <w:tc>
          <w:tcPr>
            <w:tcW w:w="9628" w:type="dxa"/>
          </w:tcPr>
          <w:p w14:paraId="684D6622" w14:textId="3DEFEE4E" w:rsidR="00DF2DA1" w:rsidRPr="000D7986" w:rsidRDefault="00DF2DA1" w:rsidP="00DF2DA1">
            <w:pPr>
              <w:spacing w:before="120"/>
              <w:rPr>
                <w:rFonts w:asciiTheme="majorHAnsi" w:hAnsiTheme="majorHAnsi" w:cstheme="majorHAnsi"/>
                <w:b/>
                <w:bCs/>
                <w:sz w:val="20"/>
                <w:szCs w:val="20"/>
              </w:rPr>
            </w:pPr>
            <w:r w:rsidRPr="000D7986">
              <w:rPr>
                <w:rFonts w:asciiTheme="majorHAnsi" w:hAnsiTheme="majorHAnsi" w:cstheme="majorHAnsi"/>
                <w:b/>
                <w:bCs/>
                <w:sz w:val="20"/>
                <w:szCs w:val="20"/>
                <w:highlight w:val="green"/>
              </w:rPr>
              <w:t>Agreement</w:t>
            </w:r>
            <w:r w:rsidR="00F55EC1" w:rsidRPr="000D7986">
              <w:rPr>
                <w:rFonts w:asciiTheme="majorHAnsi" w:hAnsiTheme="majorHAnsi" w:cstheme="majorHAnsi"/>
                <w:b/>
                <w:bCs/>
                <w:sz w:val="20"/>
                <w:szCs w:val="20"/>
              </w:rPr>
              <w:t xml:space="preserve"> </w:t>
            </w:r>
            <w:r w:rsidR="00F55EC1" w:rsidRPr="000D7986">
              <w:rPr>
                <w:rFonts w:asciiTheme="majorHAnsi" w:hAnsiTheme="majorHAnsi" w:cstheme="majorHAnsi"/>
                <w:b/>
                <w:bCs/>
                <w:sz w:val="20"/>
                <w:szCs w:val="20"/>
                <w:highlight w:val="green"/>
              </w:rPr>
              <w:t>in RAN1#</w:t>
            </w:r>
            <w:r w:rsidR="00E67693">
              <w:rPr>
                <w:rFonts w:asciiTheme="majorHAnsi" w:hAnsiTheme="majorHAnsi" w:cstheme="majorHAnsi"/>
                <w:b/>
                <w:bCs/>
                <w:sz w:val="20"/>
                <w:szCs w:val="20"/>
                <w:highlight w:val="green"/>
              </w:rPr>
              <w:t>120bis</w:t>
            </w:r>
          </w:p>
          <w:p w14:paraId="7C541CE2" w14:textId="77777777" w:rsidR="00DF2DA1" w:rsidRPr="000D7986" w:rsidRDefault="00DF2DA1" w:rsidP="00DF2DA1">
            <w:pPr>
              <w:spacing w:before="120"/>
              <w:rPr>
                <w:rFonts w:asciiTheme="majorHAnsi" w:hAnsiTheme="majorHAnsi" w:cstheme="majorHAnsi"/>
                <w:bCs/>
                <w:sz w:val="20"/>
                <w:szCs w:val="20"/>
              </w:rPr>
            </w:pPr>
            <w:r w:rsidRPr="000D7986">
              <w:rPr>
                <w:rFonts w:asciiTheme="majorHAnsi" w:hAnsiTheme="majorHAnsi" w:cstheme="majorHAnsi"/>
                <w:bCs/>
                <w:sz w:val="20"/>
                <w:szCs w:val="20"/>
              </w:rPr>
              <w:t>For RACH configuration Option 1 and Option 2, when a SBFD-aware UE switches from additional-ROs to legacy-ROs in PRACH transmission re-attempt in one RACH procedure, support Alt-1: Increase the power ramping counter.</w:t>
            </w:r>
          </w:p>
          <w:p w14:paraId="0CD44C8D" w14:textId="6EDD2B84" w:rsidR="00DF2DA1" w:rsidRPr="000D7986" w:rsidRDefault="00DF2DA1" w:rsidP="00DF2DA1">
            <w:pPr>
              <w:spacing w:before="120"/>
              <w:rPr>
                <w:rFonts w:asciiTheme="majorHAnsi" w:hAnsiTheme="majorHAnsi" w:cstheme="majorHAnsi"/>
                <w:b/>
                <w:bCs/>
                <w:sz w:val="20"/>
                <w:szCs w:val="20"/>
              </w:rPr>
            </w:pPr>
            <w:r w:rsidRPr="000D7986">
              <w:rPr>
                <w:rFonts w:asciiTheme="majorHAnsi" w:hAnsiTheme="majorHAnsi" w:cstheme="majorHAnsi"/>
                <w:b/>
                <w:bCs/>
                <w:sz w:val="20"/>
                <w:szCs w:val="20"/>
              </w:rPr>
              <w:t>Conclusion</w:t>
            </w:r>
            <w:r w:rsidR="00F55EC1" w:rsidRPr="000D7986">
              <w:rPr>
                <w:rFonts w:asciiTheme="majorHAnsi" w:hAnsiTheme="majorHAnsi" w:cstheme="majorHAnsi"/>
                <w:b/>
                <w:bCs/>
                <w:sz w:val="20"/>
                <w:szCs w:val="20"/>
              </w:rPr>
              <w:t xml:space="preserve"> in RAN1#120b</w:t>
            </w:r>
            <w:r w:rsidR="008961F0">
              <w:rPr>
                <w:rFonts w:asciiTheme="majorHAnsi" w:hAnsiTheme="majorHAnsi" w:cstheme="majorHAnsi"/>
                <w:b/>
                <w:bCs/>
                <w:sz w:val="20"/>
                <w:szCs w:val="20"/>
              </w:rPr>
              <w:t>is</w:t>
            </w:r>
          </w:p>
          <w:p w14:paraId="742D5507" w14:textId="47896216" w:rsidR="00DF2DA1" w:rsidRDefault="00DF2DA1" w:rsidP="00DF2DA1">
            <w:pPr>
              <w:pStyle w:val="bullet1-0"/>
              <w:rPr>
                <w:rFonts w:ascii="Times" w:eastAsia="Batang" w:hAnsi="Times"/>
                <w:bCs/>
                <w:sz w:val="21"/>
                <w:szCs w:val="21"/>
                <w:lang w:val="en-GB" w:eastAsia="x-none"/>
              </w:rPr>
            </w:pPr>
            <w:r w:rsidRPr="000D7986">
              <w:rPr>
                <w:rFonts w:asciiTheme="majorHAnsi" w:hAnsiTheme="majorHAnsi" w:cstheme="majorHAnsi"/>
                <w:szCs w:val="20"/>
              </w:rPr>
              <w:t>For RACH configuration Option 2, when a SBFD-aware UE switches from additional-ROs to legacy-ROs in PRACH transmission re-attempt in one RACH procedure, there is no RAN1 consensus to support a power offset to compensate the power ramping difference</w:t>
            </w:r>
          </w:p>
        </w:tc>
      </w:tr>
    </w:tbl>
    <w:p w14:paraId="2AFFFD2E" w14:textId="7BDF8C0F" w:rsidR="00DF2DA1" w:rsidRDefault="00DF2DA1" w:rsidP="005E272B">
      <w:pPr>
        <w:pStyle w:val="bullet1-0"/>
        <w:rPr>
          <w:rFonts w:ascii="Times" w:eastAsia="Batang" w:hAnsi="Times"/>
          <w:bCs/>
          <w:sz w:val="21"/>
          <w:szCs w:val="21"/>
          <w:lang w:val="en-GB" w:eastAsia="x-none"/>
        </w:rPr>
      </w:pPr>
    </w:p>
    <w:p w14:paraId="2A7F73AC" w14:textId="729AB660" w:rsidR="00EC030B" w:rsidRPr="00704B8E" w:rsidRDefault="00EC030B" w:rsidP="00704B8E">
      <w:pPr>
        <w:pStyle w:val="-Proposal"/>
      </w:pPr>
      <w:r w:rsidRPr="00704B8E">
        <w:t xml:space="preserve">For RACH configuration Option 2, when separate PREAMBLE_POWER_RAMPING_STEP configurations for different RO types </w:t>
      </w:r>
      <w:r w:rsidR="00B87758" w:rsidRPr="00704B8E">
        <w:t>and</w:t>
      </w:r>
      <w:r w:rsidRPr="00704B8E">
        <w:t xml:space="preserve"> UE switches from additional-ROs to legacy-ROs,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rampup_requested,b,f,c</m:t>
            </m:r>
          </m:sub>
        </m:sSub>
      </m:oMath>
      <w:r w:rsidRPr="00704B8E">
        <w:rPr>
          <w:rFonts w:hint="eastAsia"/>
        </w:rPr>
        <w:t>,</w:t>
      </w:r>
      <w:r w:rsidRPr="00704B8E">
        <w:t xml:space="preserve"> which is the amount of power ramping applied to the latest Random Access Preamble transmission</w:t>
      </w:r>
      <w:r w:rsidR="00242002" w:rsidRPr="00704B8E">
        <w:t>,</w:t>
      </w:r>
      <w:r w:rsidRPr="00704B8E">
        <w:t xml:space="preserve"> equals to </w:t>
      </w:r>
      <m:oMath>
        <m:r>
          <m:rPr>
            <m:sty m:val="bi"/>
          </m:rPr>
          <w:rPr>
            <w:rFonts w:ascii="Cambria Math" w:hAnsi="Cambria Math"/>
            <w:sz w:val="20"/>
            <w:szCs w:val="20"/>
          </w:rPr>
          <m:t>(PREAMBLE_POWER_RAMPING_COUNTER – 1) × powerRampingStep</m:t>
        </m:r>
      </m:oMath>
      <w:r w:rsidRPr="00704B8E">
        <w:t xml:space="preserve">, where </w:t>
      </w:r>
      <m:oMath>
        <m:r>
          <m:rPr>
            <m:sty m:val="bi"/>
          </m:rPr>
          <w:rPr>
            <w:rFonts w:ascii="Cambria Math" w:hAnsi="Cambria Math"/>
            <w:sz w:val="20"/>
            <w:szCs w:val="20"/>
          </w:rPr>
          <m:t>powerRampingStep</m:t>
        </m:r>
      </m:oMath>
      <w:r w:rsidRPr="00704B8E">
        <w:rPr>
          <w:sz w:val="20"/>
          <w:szCs w:val="20"/>
        </w:rPr>
        <w:t xml:space="preserve"> </w:t>
      </w:r>
      <w:r w:rsidRPr="00704B8E">
        <w:t xml:space="preserve">is the </w:t>
      </w:r>
      <w:proofErr w:type="spellStart"/>
      <w:r w:rsidRPr="00704B8E">
        <w:t>powerRampingStep</w:t>
      </w:r>
      <w:proofErr w:type="spellEnd"/>
      <w:r w:rsidRPr="00704B8E">
        <w:t xml:space="preserve"> configured for the RO type of current RA attempt.</w:t>
      </w:r>
    </w:p>
    <w:p w14:paraId="74FE3EFB" w14:textId="0286129B" w:rsidR="00251EE9" w:rsidRPr="00914215" w:rsidRDefault="00251EE9" w:rsidP="0082013D">
      <w:pPr>
        <w:spacing w:before="120" w:after="120"/>
      </w:pPr>
    </w:p>
    <w:p w14:paraId="166E8E56" w14:textId="334AF44B" w:rsidR="00EF6644" w:rsidRPr="004F20B3" w:rsidRDefault="00EF6644" w:rsidP="00EF6644">
      <w:pPr>
        <w:pStyle w:val="1"/>
        <w:spacing w:before="120" w:after="120"/>
        <w:ind w:left="244" w:hanging="244"/>
        <w:rPr>
          <w:rFonts w:cs="Arial"/>
          <w:sz w:val="28"/>
          <w:szCs w:val="28"/>
        </w:rPr>
      </w:pPr>
      <w:r w:rsidRPr="004F20B3">
        <w:rPr>
          <w:rFonts w:cs="Arial"/>
          <w:sz w:val="28"/>
          <w:szCs w:val="28"/>
        </w:rPr>
        <w:t xml:space="preserve">Conclusion </w:t>
      </w:r>
    </w:p>
    <w:p w14:paraId="2B3F7AE9" w14:textId="5EDD7E47" w:rsidR="00E17E75" w:rsidRPr="00FC2242" w:rsidRDefault="00E17E75" w:rsidP="00E17E75">
      <w:pPr>
        <w:spacing w:before="120"/>
        <w:rPr>
          <w:rFonts w:asciiTheme="majorHAnsi" w:eastAsia="宋体" w:hAnsiTheme="majorHAnsi" w:cstheme="majorHAnsi"/>
          <w:szCs w:val="21"/>
        </w:rPr>
      </w:pPr>
      <w:r w:rsidRPr="00FC2242">
        <w:rPr>
          <w:rFonts w:asciiTheme="majorHAnsi" w:eastAsia="等线" w:hAnsiTheme="majorHAnsi" w:cstheme="majorHAnsi"/>
          <w:szCs w:val="21"/>
        </w:rPr>
        <w:t>In this contribution, we provide our views on SBFD operation to support random access in SBFD symbols. We have the following observation</w:t>
      </w:r>
      <w:r>
        <w:rPr>
          <w:rFonts w:asciiTheme="majorHAnsi" w:eastAsia="等线" w:hAnsiTheme="majorHAnsi" w:cstheme="majorHAnsi"/>
          <w:szCs w:val="21"/>
        </w:rPr>
        <w:t>:</w:t>
      </w:r>
    </w:p>
    <w:p w14:paraId="1B0B62E0" w14:textId="1EDCF0C3" w:rsidR="0097129B" w:rsidRDefault="0097129B">
      <w:pPr>
        <w:spacing w:before="120" w:after="120"/>
        <w:rPr>
          <w:rFonts w:asciiTheme="majorHAnsi" w:eastAsia="宋体" w:hAnsiTheme="majorHAnsi" w:cstheme="majorHAnsi"/>
          <w:szCs w:val="21"/>
        </w:rPr>
      </w:pPr>
    </w:p>
    <w:p w14:paraId="1C2953E9" w14:textId="77777777" w:rsidR="0097129B" w:rsidRPr="00C302FF" w:rsidRDefault="0097129B" w:rsidP="00F8793A">
      <w:pPr>
        <w:pStyle w:val="observation0"/>
        <w:numPr>
          <w:ilvl w:val="0"/>
          <w:numId w:val="80"/>
        </w:numPr>
      </w:pPr>
      <w:r w:rsidRPr="00C302FF">
        <w:lastRenderedPageBreak/>
        <w:t>There is no need to support separate msg3-DeltaPreamble/</w:t>
      </w:r>
      <w:proofErr w:type="spellStart"/>
      <w:r w:rsidRPr="00C302FF">
        <w:t>deltaPreamble</w:t>
      </w:r>
      <w:proofErr w:type="spellEnd"/>
      <w:r w:rsidRPr="00C302FF">
        <w:t xml:space="preserve"> for Msg3 PUSCH transmission on non-SBFD symbols and SBFD-symbols for RACH configuration Option 2</w:t>
      </w:r>
      <w:r w:rsidRPr="000F7BD9">
        <w:t>.</w:t>
      </w:r>
    </w:p>
    <w:p w14:paraId="1D0D23F6" w14:textId="1D9FA5F1" w:rsidR="0097129B" w:rsidRDefault="0097129B">
      <w:pPr>
        <w:spacing w:before="120" w:after="120"/>
        <w:rPr>
          <w:rFonts w:asciiTheme="majorHAnsi" w:eastAsia="宋体" w:hAnsiTheme="majorHAnsi" w:cstheme="majorHAnsi"/>
          <w:szCs w:val="21"/>
        </w:rPr>
      </w:pPr>
    </w:p>
    <w:p w14:paraId="10ADCF38" w14:textId="66A819CC" w:rsidR="00E17E75" w:rsidRPr="00E17E75" w:rsidRDefault="00E17E75" w:rsidP="00E17E75">
      <w:pPr>
        <w:spacing w:before="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7D2DF38D" w14:textId="77777777" w:rsidR="0097129B" w:rsidRPr="00DB6874" w:rsidRDefault="0097129B" w:rsidP="0097129B">
      <w:pPr>
        <w:pStyle w:val="-Proposal"/>
        <w:numPr>
          <w:ilvl w:val="0"/>
          <w:numId w:val="79"/>
        </w:numPr>
      </w:pPr>
      <w:r w:rsidRPr="00215A4B">
        <w:t xml:space="preserve">For determining the frequency domain resource allocation for Msg3 PUSCH </w:t>
      </w:r>
      <w:r w:rsidRPr="00DC6B34">
        <w:t>transmission in SBFD symbols,</w:t>
      </w:r>
      <w:r w:rsidRPr="00DB6874">
        <w:t xml:space="preserve"> Alt 2 is supported.</w:t>
      </w:r>
    </w:p>
    <w:p w14:paraId="66E55A56" w14:textId="77777777" w:rsidR="0097129B" w:rsidRPr="00D519BB" w:rsidRDefault="0097129B" w:rsidP="0097129B">
      <w:pPr>
        <w:pStyle w:val="affffff2"/>
        <w:numPr>
          <w:ilvl w:val="0"/>
          <w:numId w:val="66"/>
        </w:numPr>
        <w:spacing w:before="120"/>
        <w:rPr>
          <w:b/>
          <w:bCs/>
          <w:i/>
          <w:iCs/>
        </w:rPr>
      </w:pPr>
      <w:r w:rsidRPr="00D519BB">
        <w:rPr>
          <w:rFonts w:asciiTheme="majorHAnsi" w:eastAsia="Calibri" w:hAnsiTheme="majorHAnsi" w:cstheme="majorHAnsi"/>
          <w:b/>
          <w:bCs/>
          <w:i/>
          <w:iCs/>
          <w:kern w:val="2"/>
          <w:szCs w:val="21"/>
          <w:lang w:val="x-none"/>
        </w:rPr>
        <w:t>Alt</w:t>
      </w:r>
      <w:r w:rsidRPr="00D519BB">
        <w:rPr>
          <w:rFonts w:asciiTheme="majorHAnsi" w:eastAsia="宋体" w:hAnsiTheme="majorHAnsi" w:cstheme="majorHAnsi"/>
          <w:b/>
          <w:bCs/>
          <w:i/>
          <w:iCs/>
          <w:kern w:val="2"/>
          <w:szCs w:val="21"/>
          <w:lang w:val="x-none"/>
        </w:rPr>
        <w:t>-</w:t>
      </w:r>
      <w:r w:rsidRPr="00D519BB">
        <w:rPr>
          <w:rFonts w:asciiTheme="majorHAnsi" w:eastAsia="Calibri" w:hAnsiTheme="majorHAnsi" w:cstheme="majorHAnsi"/>
          <w:b/>
          <w:bCs/>
          <w:i/>
          <w:iCs/>
          <w:kern w:val="2"/>
          <w:szCs w:val="21"/>
          <w:lang w:val="x-none"/>
        </w:rPr>
        <w:t xml:space="preserve">2: </w:t>
      </w:r>
      <w:r w:rsidRPr="00D519BB">
        <w:rPr>
          <w:rFonts w:asciiTheme="majorHAnsi" w:eastAsia="宋体" w:hAnsiTheme="majorHAnsi" w:cstheme="majorHAnsi"/>
          <w:b/>
          <w:bCs/>
          <w:i/>
          <w:iCs/>
          <w:kern w:val="2"/>
          <w:szCs w:val="21"/>
          <w:lang w:val="x-none"/>
        </w:rPr>
        <w:t>no enhancement</w:t>
      </w:r>
    </w:p>
    <w:p w14:paraId="18B905DE" w14:textId="77777777" w:rsidR="0097129B" w:rsidRPr="00F70A29" w:rsidRDefault="0097129B" w:rsidP="0097129B">
      <w:pPr>
        <w:pStyle w:val="-Proposal"/>
      </w:pPr>
      <w:r w:rsidRPr="000F7BD9">
        <w:t>Do not s</w:t>
      </w:r>
      <w:r w:rsidRPr="00C302FF">
        <w:t>upport separate msg3-DeltaPreamble for non-SBFD symbols and SBFD-symbols.</w:t>
      </w:r>
    </w:p>
    <w:p w14:paraId="0C1D1032" w14:textId="77777777" w:rsidR="0097129B" w:rsidRPr="00704B8E" w:rsidRDefault="0097129B" w:rsidP="0097129B">
      <w:pPr>
        <w:pStyle w:val="-Proposal"/>
      </w:pPr>
      <w:r w:rsidRPr="00704B8E">
        <w:t xml:space="preserve">For RACH configuration Option 2, for </w:t>
      </w:r>
      <w:proofErr w:type="spellStart"/>
      <w:r w:rsidRPr="00704B8E">
        <w:t>deltaPreamble</w:t>
      </w:r>
      <w:proofErr w:type="spellEnd"/>
      <w:r w:rsidRPr="00704B8E">
        <w:t>, the same value is configured in legacy RACH configuration and additional RACH configuration.</w:t>
      </w:r>
    </w:p>
    <w:p w14:paraId="5818059C" w14:textId="77777777" w:rsidR="0097129B" w:rsidRPr="00704B8E" w:rsidRDefault="0097129B" w:rsidP="0097129B">
      <w:pPr>
        <w:pStyle w:val="-Proposal"/>
      </w:pPr>
      <w:r w:rsidRPr="00704B8E">
        <w:t xml:space="preserve">Support separate configurations of </w:t>
      </w:r>
      <w:proofErr w:type="spellStart"/>
      <w:r w:rsidRPr="00704B8E">
        <w:t>preambleReceivedTargetPower</w:t>
      </w:r>
      <w:proofErr w:type="spellEnd"/>
      <w:r w:rsidRPr="00704B8E">
        <w:t xml:space="preserve"> for </w:t>
      </w:r>
      <w:r w:rsidRPr="00704B8E">
        <w:rPr>
          <w:rFonts w:hint="eastAsia"/>
        </w:rPr>
        <w:t>additional-ROs</w:t>
      </w:r>
      <w:r w:rsidRPr="00704B8E">
        <w:t xml:space="preserve"> and legacy-ROs in both legacy RACH configuration and additional RACH configuration </w:t>
      </w:r>
      <w:r w:rsidRPr="00704B8E">
        <w:rPr>
          <w:rFonts w:hint="eastAsia"/>
        </w:rPr>
        <w:t xml:space="preserve">for RACH configuration Option </w:t>
      </w:r>
      <w:r w:rsidRPr="00704B8E">
        <w:t>2</w:t>
      </w:r>
      <w:r w:rsidRPr="00704B8E">
        <w:rPr>
          <w:rFonts w:hint="eastAsia"/>
        </w:rPr>
        <w:t>.</w:t>
      </w:r>
    </w:p>
    <w:p w14:paraId="6A94F4FA" w14:textId="77777777" w:rsidR="0097129B" w:rsidRPr="00704B8E" w:rsidRDefault="0097129B" w:rsidP="0097129B">
      <w:pPr>
        <w:pStyle w:val="-Proposal"/>
      </w:pPr>
      <w:r w:rsidRPr="00704B8E">
        <w:t xml:space="preserve">For RACH configuration Option 2, when separate PREAMBLE_POWER_RAMPING_STEP configurations for different RO types and UE switches from additional-ROs to legacy-ROs, </w:t>
      </w:r>
      <m:oMath>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rampup_requested,b,f,c</m:t>
            </m:r>
          </m:sub>
        </m:sSub>
      </m:oMath>
      <w:r w:rsidRPr="00704B8E">
        <w:rPr>
          <w:rFonts w:hint="eastAsia"/>
        </w:rPr>
        <w:t>,</w:t>
      </w:r>
      <w:r w:rsidRPr="00704B8E">
        <w:t xml:space="preserve"> which is the amount of power ramping applied to the latest Random Access Preamble transmission, equals to </w:t>
      </w:r>
      <m:oMath>
        <m:r>
          <m:rPr>
            <m:sty m:val="bi"/>
          </m:rPr>
          <w:rPr>
            <w:rFonts w:ascii="Cambria Math" w:hAnsi="Cambria Math"/>
            <w:sz w:val="20"/>
            <w:szCs w:val="20"/>
          </w:rPr>
          <m:t>(PREAMBLE_POWER_RAMPING_COUNTER – 1) × powerRampingStep</m:t>
        </m:r>
      </m:oMath>
      <w:r w:rsidRPr="00704B8E">
        <w:t xml:space="preserve">, where </w:t>
      </w:r>
      <m:oMath>
        <m:r>
          <m:rPr>
            <m:sty m:val="bi"/>
          </m:rPr>
          <w:rPr>
            <w:rFonts w:ascii="Cambria Math" w:hAnsi="Cambria Math"/>
            <w:sz w:val="20"/>
            <w:szCs w:val="20"/>
          </w:rPr>
          <m:t>powerRampingStep</m:t>
        </m:r>
      </m:oMath>
      <w:r w:rsidRPr="00704B8E">
        <w:rPr>
          <w:sz w:val="20"/>
          <w:szCs w:val="20"/>
        </w:rPr>
        <w:t xml:space="preserve"> </w:t>
      </w:r>
      <w:r w:rsidRPr="00704B8E">
        <w:t xml:space="preserve">is the </w:t>
      </w:r>
      <w:proofErr w:type="spellStart"/>
      <w:r w:rsidRPr="00704B8E">
        <w:t>powerRampingStep</w:t>
      </w:r>
      <w:proofErr w:type="spellEnd"/>
      <w:r w:rsidRPr="00704B8E">
        <w:t xml:space="preserve"> configured for the RO type of current RA attempt.</w:t>
      </w:r>
    </w:p>
    <w:p w14:paraId="424FF180" w14:textId="77777777" w:rsidR="0097129B" w:rsidRPr="0097129B" w:rsidRDefault="0097129B" w:rsidP="00E84727">
      <w:pPr>
        <w:spacing w:before="120" w:after="120"/>
        <w:rPr>
          <w:rFonts w:asciiTheme="majorHAnsi" w:eastAsia="宋体" w:hAnsiTheme="majorHAnsi" w:cstheme="majorHAnsi"/>
          <w:szCs w:val="21"/>
        </w:rPr>
      </w:pPr>
    </w:p>
    <w:p w14:paraId="1694243A" w14:textId="77777777" w:rsidR="00EF6644" w:rsidRPr="00FC2242" w:rsidRDefault="00EF6644" w:rsidP="00473D94">
      <w:pPr>
        <w:pStyle w:val="1"/>
        <w:spacing w:before="120" w:after="120"/>
      </w:pPr>
      <w:r w:rsidRPr="00FC2242">
        <w:t>Reference</w:t>
      </w:r>
    </w:p>
    <w:p w14:paraId="12E3CC09" w14:textId="6FAC9E3B" w:rsidR="00633CB9" w:rsidRPr="00FC2242" w:rsidRDefault="007C7282" w:rsidP="00772F65">
      <w:pPr>
        <w:pStyle w:val="affffff2"/>
        <w:numPr>
          <w:ilvl w:val="1"/>
          <w:numId w:val="17"/>
        </w:numPr>
        <w:spacing w:before="120" w:after="120"/>
        <w:rPr>
          <w:rFonts w:asciiTheme="majorHAnsi" w:eastAsia="等线" w:hAnsiTheme="majorHAnsi" w:cstheme="majorHAnsi"/>
          <w:szCs w:val="21"/>
          <w:lang w:val="en-US" w:eastAsia="zh-CN"/>
        </w:rPr>
      </w:pPr>
      <w:bookmarkStart w:id="11" w:name="_Ref157946279"/>
      <w:bookmarkStart w:id="12" w:name="_Ref109896702"/>
      <w:bookmarkStart w:id="13" w:name="_Ref101516929"/>
      <w:r>
        <w:rPr>
          <w:rFonts w:asciiTheme="majorHAnsi" w:eastAsia="等线" w:hAnsiTheme="majorHAnsi" w:cstheme="majorHAnsi"/>
          <w:szCs w:val="21"/>
          <w:lang w:val="en-US" w:eastAsia="zh-CN"/>
        </w:rPr>
        <w:t>RAN1#1</w:t>
      </w:r>
      <w:r w:rsidR="00C47824">
        <w:rPr>
          <w:rFonts w:asciiTheme="majorHAnsi" w:eastAsia="等线" w:hAnsiTheme="majorHAnsi" w:cstheme="majorHAnsi"/>
          <w:szCs w:val="21"/>
          <w:lang w:val="en-US" w:eastAsia="zh-CN"/>
        </w:rPr>
        <w:t>20</w:t>
      </w:r>
      <w:r w:rsidR="00E17E75">
        <w:rPr>
          <w:rFonts w:asciiTheme="majorHAnsi" w:eastAsia="等线" w:hAnsiTheme="majorHAnsi" w:cstheme="majorHAnsi"/>
          <w:szCs w:val="21"/>
          <w:lang w:val="en-US" w:eastAsia="zh-CN"/>
        </w:rPr>
        <w:t>bis</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11"/>
    </w:p>
    <w:p w14:paraId="280AE2F5" w14:textId="0212A997"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12"/>
      <w:bookmarkEnd w:id="13"/>
      <w:r w:rsidR="00EC445F">
        <w:rPr>
          <w:rFonts w:asciiTheme="majorHAnsi" w:eastAsia="等线" w:hAnsiTheme="majorHAnsi" w:cstheme="majorHAnsi"/>
          <w:szCs w:val="21"/>
        </w:rPr>
        <w:t>.</w:t>
      </w:r>
    </w:p>
    <w:sectPr w:rsidR="00633CB9" w:rsidSect="006C2509">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DDAE8" w14:textId="77777777" w:rsidR="00E11418" w:rsidRDefault="00E11418" w:rsidP="0091234D">
      <w:pPr>
        <w:spacing w:before="120" w:after="120"/>
      </w:pPr>
      <w:r>
        <w:separator/>
      </w:r>
    </w:p>
  </w:endnote>
  <w:endnote w:type="continuationSeparator" w:id="0">
    <w:p w14:paraId="76218EA2" w14:textId="77777777" w:rsidR="00E11418" w:rsidRDefault="00E11418" w:rsidP="0091234D">
      <w:pPr>
        <w:spacing w:before="120" w:after="120"/>
      </w:pPr>
      <w:r>
        <w:continuationSeparator/>
      </w:r>
    </w:p>
  </w:endnote>
  <w:endnote w:type="continuationNotice" w:id="1">
    <w:p w14:paraId="7821561A" w14:textId="77777777" w:rsidR="00E11418" w:rsidRDefault="00E1141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8D26" w14:textId="77777777" w:rsidR="00E11418" w:rsidRDefault="00E11418" w:rsidP="0091234D">
      <w:pPr>
        <w:spacing w:before="120" w:after="120"/>
      </w:pPr>
      <w:r>
        <w:separator/>
      </w:r>
    </w:p>
  </w:footnote>
  <w:footnote w:type="continuationSeparator" w:id="0">
    <w:p w14:paraId="08A55F1E" w14:textId="77777777" w:rsidR="00E11418" w:rsidRDefault="00E11418" w:rsidP="0091234D">
      <w:pPr>
        <w:spacing w:before="120" w:after="120"/>
      </w:pPr>
      <w:r>
        <w:continuationSeparator/>
      </w:r>
    </w:p>
  </w:footnote>
  <w:footnote w:type="continuationNotice" w:id="1">
    <w:p w14:paraId="41A94394" w14:textId="77777777" w:rsidR="00E11418" w:rsidRDefault="00E1141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1.4pt;height:11.4pt" o:bullet="t">
        <v:imagedata r:id="rId1" o:title="mso6B23"/>
      </v:shape>
    </w:pict>
  </w:numPicBullet>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133EF2"/>
    <w:multiLevelType w:val="hybridMultilevel"/>
    <w:tmpl w:val="392825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2E83F3B"/>
    <w:multiLevelType w:val="hybridMultilevel"/>
    <w:tmpl w:val="E83495F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94B439A"/>
    <w:multiLevelType w:val="hybridMultilevel"/>
    <w:tmpl w:val="0EA88732"/>
    <w:lvl w:ilvl="0" w:tplc="8D4E8A3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7">
      <w:start w:val="1"/>
      <w:numFmt w:val="bullet"/>
      <w:lvlText w:val=""/>
      <w:lvlPicBulletId w:val="0"/>
      <w:lvlJc w:val="left"/>
      <w:pPr>
        <w:ind w:left="2940" w:hanging="420"/>
      </w:pPr>
      <w:rPr>
        <w:rFonts w:ascii="Wingdings" w:hAnsi="Wingdings" w:hint="default"/>
      </w:r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DE4232A"/>
    <w:multiLevelType w:val="hybridMultilevel"/>
    <w:tmpl w:val="E2E4E34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4215EF8"/>
    <w:multiLevelType w:val="hybridMultilevel"/>
    <w:tmpl w:val="58EA5DC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4"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4172B5"/>
    <w:multiLevelType w:val="hybridMultilevel"/>
    <w:tmpl w:val="2BBACC6C"/>
    <w:lvl w:ilvl="0" w:tplc="7D7A44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EF6778A"/>
    <w:multiLevelType w:val="hybridMultilevel"/>
    <w:tmpl w:val="8258D91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AB1D38"/>
    <w:multiLevelType w:val="hybridMultilevel"/>
    <w:tmpl w:val="9B86EE4A"/>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2EC6D49"/>
    <w:multiLevelType w:val="hybridMultilevel"/>
    <w:tmpl w:val="8E2480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4A16619"/>
    <w:multiLevelType w:val="hybridMultilevel"/>
    <w:tmpl w:val="031E0394"/>
    <w:lvl w:ilvl="0" w:tplc="B3F07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C6569EC"/>
    <w:multiLevelType w:val="hybridMultilevel"/>
    <w:tmpl w:val="8D6AC26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E3A1262"/>
    <w:multiLevelType w:val="hybridMultilevel"/>
    <w:tmpl w:val="C7B4D8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5500093"/>
    <w:multiLevelType w:val="hybridMultilevel"/>
    <w:tmpl w:val="37483DE2"/>
    <w:lvl w:ilvl="0" w:tplc="5944FA96">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B17127D"/>
    <w:multiLevelType w:val="hybridMultilevel"/>
    <w:tmpl w:val="EAAEAAF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C4847F3"/>
    <w:multiLevelType w:val="hybridMultilevel"/>
    <w:tmpl w:val="DCFAF01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FEE5A53"/>
    <w:multiLevelType w:val="hybridMultilevel"/>
    <w:tmpl w:val="E3CA46D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52" w15:restartNumberingAfterBreak="0">
    <w:nsid w:val="532612D4"/>
    <w:multiLevelType w:val="hybridMultilevel"/>
    <w:tmpl w:val="E64EBA6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36C0C49"/>
    <w:multiLevelType w:val="hybridMultilevel"/>
    <w:tmpl w:val="DB307DB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709414C"/>
    <w:multiLevelType w:val="hybridMultilevel"/>
    <w:tmpl w:val="8ADE0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3127"/>
        </w:tabs>
        <w:ind w:left="3127"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65A24228"/>
    <w:multiLevelType w:val="hybridMultilevel"/>
    <w:tmpl w:val="596CFCD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8"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166C92"/>
    <w:multiLevelType w:val="hybridMultilevel"/>
    <w:tmpl w:val="B34E42B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EE54EA"/>
    <w:multiLevelType w:val="hybridMultilevel"/>
    <w:tmpl w:val="8424C16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8C1C65"/>
    <w:multiLevelType w:val="hybridMultilevel"/>
    <w:tmpl w:val="D4E86A4C"/>
    <w:lvl w:ilvl="0" w:tplc="1A489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B9E41E3"/>
    <w:multiLevelType w:val="hybridMultilevel"/>
    <w:tmpl w:val="B9AA447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68" w15:restartNumberingAfterBreak="0">
    <w:nsid w:val="7CAB0D26"/>
    <w:multiLevelType w:val="hybridMultilevel"/>
    <w:tmpl w:val="EECA4892"/>
    <w:lvl w:ilvl="0" w:tplc="8C66A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CCB3B0D"/>
    <w:multiLevelType w:val="hybridMultilevel"/>
    <w:tmpl w:val="1804B268"/>
    <w:lvl w:ilvl="0" w:tplc="C180FA9C">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1713" w:hanging="420"/>
      </w:pPr>
    </w:lvl>
    <w:lvl w:ilvl="2" w:tplc="0409001B">
      <w:start w:val="1"/>
      <w:numFmt w:val="lowerRoman"/>
      <w:lvlText w:val="%3."/>
      <w:lvlJc w:val="right"/>
      <w:pPr>
        <w:ind w:left="-1293" w:hanging="420"/>
      </w:pPr>
    </w:lvl>
    <w:lvl w:ilvl="3" w:tplc="0409000F" w:tentative="1">
      <w:start w:val="1"/>
      <w:numFmt w:val="decimal"/>
      <w:lvlText w:val="%4."/>
      <w:lvlJc w:val="left"/>
      <w:pPr>
        <w:ind w:left="-873" w:hanging="420"/>
      </w:pPr>
    </w:lvl>
    <w:lvl w:ilvl="4" w:tplc="04090019" w:tentative="1">
      <w:start w:val="1"/>
      <w:numFmt w:val="lowerLetter"/>
      <w:lvlText w:val="%5)"/>
      <w:lvlJc w:val="left"/>
      <w:pPr>
        <w:ind w:left="-453" w:hanging="420"/>
      </w:pPr>
    </w:lvl>
    <w:lvl w:ilvl="5" w:tplc="0409001B" w:tentative="1">
      <w:start w:val="1"/>
      <w:numFmt w:val="lowerRoman"/>
      <w:lvlText w:val="%6."/>
      <w:lvlJc w:val="right"/>
      <w:pPr>
        <w:ind w:left="-33" w:hanging="420"/>
      </w:pPr>
    </w:lvl>
    <w:lvl w:ilvl="6" w:tplc="0409000F" w:tentative="1">
      <w:start w:val="1"/>
      <w:numFmt w:val="decimal"/>
      <w:lvlText w:val="%7."/>
      <w:lvlJc w:val="left"/>
      <w:pPr>
        <w:ind w:left="387" w:hanging="420"/>
      </w:pPr>
    </w:lvl>
    <w:lvl w:ilvl="7" w:tplc="04090019" w:tentative="1">
      <w:start w:val="1"/>
      <w:numFmt w:val="lowerLetter"/>
      <w:lvlText w:val="%8)"/>
      <w:lvlJc w:val="left"/>
      <w:pPr>
        <w:ind w:left="807" w:hanging="420"/>
      </w:pPr>
    </w:lvl>
    <w:lvl w:ilvl="8" w:tplc="0409001B" w:tentative="1">
      <w:start w:val="1"/>
      <w:numFmt w:val="lowerRoman"/>
      <w:lvlText w:val="%9."/>
      <w:lvlJc w:val="right"/>
      <w:pPr>
        <w:ind w:left="1227" w:hanging="420"/>
      </w:pPr>
    </w:lvl>
  </w:abstractNum>
  <w:abstractNum w:abstractNumId="7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num>
  <w:num w:numId="13">
    <w:abstractNumId w:val="33"/>
  </w:num>
  <w:num w:numId="14">
    <w:abstractNumId w:val="38"/>
  </w:num>
  <w:num w:numId="15">
    <w:abstractNumId w:val="33"/>
  </w:num>
  <w:num w:numId="16">
    <w:abstractNumId w:val="15"/>
  </w:num>
  <w:num w:numId="17">
    <w:abstractNumId w:val="10"/>
  </w:num>
  <w:num w:numId="18">
    <w:abstractNumId w:val="36"/>
  </w:num>
  <w:num w:numId="19">
    <w:abstractNumId w:val="51"/>
  </w:num>
  <w:num w:numId="20">
    <w:abstractNumId w:val="31"/>
  </w:num>
  <w:num w:numId="21">
    <w:abstractNumId w:val="17"/>
  </w:num>
  <w:num w:numId="22">
    <w:abstractNumId w:val="40"/>
  </w:num>
  <w:num w:numId="23">
    <w:abstractNumId w:val="37"/>
  </w:num>
  <w:num w:numId="24">
    <w:abstractNumId w:val="16"/>
  </w:num>
  <w:num w:numId="25">
    <w:abstractNumId w:val="41"/>
  </w:num>
  <w:num w:numId="26">
    <w:abstractNumId w:val="69"/>
  </w:num>
  <w:num w:numId="27">
    <w:abstractNumId w:val="32"/>
  </w:num>
  <w:num w:numId="28">
    <w:abstractNumId w:val="39"/>
  </w:num>
  <w:num w:numId="29">
    <w:abstractNumId w:val="12"/>
  </w:num>
  <w:num w:numId="30">
    <w:abstractNumId w:val="65"/>
  </w:num>
  <w:num w:numId="31">
    <w:abstractNumId w:val="20"/>
  </w:num>
  <w:num w:numId="32">
    <w:abstractNumId w:val="13"/>
  </w:num>
  <w:num w:numId="33">
    <w:abstractNumId w:val="48"/>
  </w:num>
  <w:num w:numId="34">
    <w:abstractNumId w:val="58"/>
  </w:num>
  <w:num w:numId="35">
    <w:abstractNumId w:val="19"/>
  </w:num>
  <w:num w:numId="36">
    <w:abstractNumId w:val="50"/>
  </w:num>
  <w:num w:numId="37">
    <w:abstractNumId w:val="49"/>
  </w:num>
  <w:num w:numId="38">
    <w:abstractNumId w:val="70"/>
  </w:num>
  <w:num w:numId="39">
    <w:abstractNumId w:val="64"/>
  </w:num>
  <w:num w:numId="40">
    <w:abstractNumId w:val="63"/>
  </w:num>
  <w:num w:numId="41">
    <w:abstractNumId w:val="42"/>
  </w:num>
  <w:num w:numId="42">
    <w:abstractNumId w:val="56"/>
  </w:num>
  <w:num w:numId="43">
    <w:abstractNumId w:val="26"/>
  </w:num>
  <w:num w:numId="44">
    <w:abstractNumId w:val="46"/>
  </w:num>
  <w:num w:numId="45">
    <w:abstractNumId w:val="28"/>
  </w:num>
  <w:num w:numId="46">
    <w:abstractNumId w:val="61"/>
  </w:num>
  <w:num w:numId="47">
    <w:abstractNumId w:val="57"/>
  </w:num>
  <w:num w:numId="48">
    <w:abstractNumId w:val="67"/>
  </w:num>
  <w:num w:numId="49">
    <w:abstractNumId w:val="30"/>
  </w:num>
  <w:num w:numId="50">
    <w:abstractNumId w:val="62"/>
  </w:num>
  <w:num w:numId="51">
    <w:abstractNumId w:val="47"/>
  </w:num>
  <w:num w:numId="52">
    <w:abstractNumId w:val="18"/>
  </w:num>
  <w:num w:numId="53">
    <w:abstractNumId w:val="21"/>
  </w:num>
  <w:num w:numId="54">
    <w:abstractNumId w:val="69"/>
  </w:num>
  <w:num w:numId="55">
    <w:abstractNumId w:val="69"/>
  </w:num>
  <w:num w:numId="56">
    <w:abstractNumId w:val="11"/>
  </w:num>
  <w:num w:numId="57">
    <w:abstractNumId w:val="69"/>
  </w:num>
  <w:num w:numId="58">
    <w:abstractNumId w:val="29"/>
  </w:num>
  <w:num w:numId="59">
    <w:abstractNumId w:val="24"/>
  </w:num>
  <w:num w:numId="60">
    <w:abstractNumId w:val="41"/>
    <w:lvlOverride w:ilvl="0">
      <w:startOverride w:val="1"/>
    </w:lvlOverride>
  </w:num>
  <w:num w:numId="61">
    <w:abstractNumId w:val="69"/>
    <w:lvlOverride w:ilvl="0">
      <w:startOverride w:val="1"/>
    </w:lvlOverride>
  </w:num>
  <w:num w:numId="62">
    <w:abstractNumId w:val="55"/>
  </w:num>
  <w:num w:numId="63">
    <w:abstractNumId w:val="54"/>
  </w:num>
  <w:num w:numId="64">
    <w:abstractNumId w:val="22"/>
  </w:num>
  <w:num w:numId="65">
    <w:abstractNumId w:val="45"/>
  </w:num>
  <w:num w:numId="66">
    <w:abstractNumId w:val="14"/>
  </w:num>
  <w:num w:numId="67">
    <w:abstractNumId w:val="27"/>
  </w:num>
  <w:num w:numId="68">
    <w:abstractNumId w:val="43"/>
  </w:num>
  <w:num w:numId="69">
    <w:abstractNumId w:val="44"/>
  </w:num>
  <w:num w:numId="70">
    <w:abstractNumId w:val="35"/>
  </w:num>
  <w:num w:numId="71">
    <w:abstractNumId w:val="69"/>
    <w:lvlOverride w:ilvl="0">
      <w:startOverride w:val="1"/>
    </w:lvlOverride>
  </w:num>
  <w:num w:numId="72">
    <w:abstractNumId w:val="59"/>
  </w:num>
  <w:num w:numId="73">
    <w:abstractNumId w:val="52"/>
  </w:num>
  <w:num w:numId="74">
    <w:abstractNumId w:val="68"/>
  </w:num>
  <w:num w:numId="75">
    <w:abstractNumId w:val="25"/>
  </w:num>
  <w:num w:numId="76">
    <w:abstractNumId w:val="60"/>
  </w:num>
  <w:num w:numId="77">
    <w:abstractNumId w:val="53"/>
  </w:num>
  <w:num w:numId="78">
    <w:abstractNumId w:val="66"/>
  </w:num>
  <w:num w:numId="79">
    <w:abstractNumId w:val="69"/>
    <w:lvlOverride w:ilvl="0">
      <w:startOverride w:val="1"/>
    </w:lvlOverride>
  </w:num>
  <w:num w:numId="80">
    <w:abstractNumId w:val="41"/>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C91"/>
    <w:rsid w:val="00000D09"/>
    <w:rsid w:val="00000D4A"/>
    <w:rsid w:val="00000ED3"/>
    <w:rsid w:val="00000F4E"/>
    <w:rsid w:val="000013AF"/>
    <w:rsid w:val="00001429"/>
    <w:rsid w:val="0000158C"/>
    <w:rsid w:val="000017FE"/>
    <w:rsid w:val="00001840"/>
    <w:rsid w:val="000019C5"/>
    <w:rsid w:val="00001AF6"/>
    <w:rsid w:val="00001D1A"/>
    <w:rsid w:val="00001D4C"/>
    <w:rsid w:val="00001D4F"/>
    <w:rsid w:val="00001E36"/>
    <w:rsid w:val="00002573"/>
    <w:rsid w:val="00002696"/>
    <w:rsid w:val="000028A3"/>
    <w:rsid w:val="00002CE7"/>
    <w:rsid w:val="00003156"/>
    <w:rsid w:val="000035F9"/>
    <w:rsid w:val="00003643"/>
    <w:rsid w:val="000037B0"/>
    <w:rsid w:val="00003879"/>
    <w:rsid w:val="0000399F"/>
    <w:rsid w:val="00003B1F"/>
    <w:rsid w:val="00003DB5"/>
    <w:rsid w:val="00003E62"/>
    <w:rsid w:val="00004896"/>
    <w:rsid w:val="000049C7"/>
    <w:rsid w:val="00004AF5"/>
    <w:rsid w:val="00004EE1"/>
    <w:rsid w:val="00004F19"/>
    <w:rsid w:val="00004FAD"/>
    <w:rsid w:val="00005589"/>
    <w:rsid w:val="000056D0"/>
    <w:rsid w:val="0000581A"/>
    <w:rsid w:val="000058CC"/>
    <w:rsid w:val="00005AE2"/>
    <w:rsid w:val="00005B40"/>
    <w:rsid w:val="00005BBE"/>
    <w:rsid w:val="0000628E"/>
    <w:rsid w:val="00006366"/>
    <w:rsid w:val="00006A86"/>
    <w:rsid w:val="00006CB5"/>
    <w:rsid w:val="00006E23"/>
    <w:rsid w:val="000071F9"/>
    <w:rsid w:val="00007420"/>
    <w:rsid w:val="00007E0D"/>
    <w:rsid w:val="00007E5B"/>
    <w:rsid w:val="00007EBE"/>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61B"/>
    <w:rsid w:val="000128C3"/>
    <w:rsid w:val="00012A28"/>
    <w:rsid w:val="000131AF"/>
    <w:rsid w:val="000132F2"/>
    <w:rsid w:val="0001339C"/>
    <w:rsid w:val="00013765"/>
    <w:rsid w:val="00013ABD"/>
    <w:rsid w:val="00013B08"/>
    <w:rsid w:val="0001403F"/>
    <w:rsid w:val="00014139"/>
    <w:rsid w:val="00014257"/>
    <w:rsid w:val="00014700"/>
    <w:rsid w:val="0001481A"/>
    <w:rsid w:val="00014A69"/>
    <w:rsid w:val="00014D4E"/>
    <w:rsid w:val="00014E1E"/>
    <w:rsid w:val="00014E36"/>
    <w:rsid w:val="00014E64"/>
    <w:rsid w:val="000156BA"/>
    <w:rsid w:val="0001575B"/>
    <w:rsid w:val="0001595E"/>
    <w:rsid w:val="00015CDA"/>
    <w:rsid w:val="00015F04"/>
    <w:rsid w:val="000162D0"/>
    <w:rsid w:val="0001659F"/>
    <w:rsid w:val="00016676"/>
    <w:rsid w:val="00016CDD"/>
    <w:rsid w:val="00016FB9"/>
    <w:rsid w:val="00016FBC"/>
    <w:rsid w:val="00016FCF"/>
    <w:rsid w:val="000174CA"/>
    <w:rsid w:val="0001773D"/>
    <w:rsid w:val="00017961"/>
    <w:rsid w:val="00017CF2"/>
    <w:rsid w:val="00017DD7"/>
    <w:rsid w:val="00020587"/>
    <w:rsid w:val="0002089F"/>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482"/>
    <w:rsid w:val="0002759B"/>
    <w:rsid w:val="000278B7"/>
    <w:rsid w:val="00027935"/>
    <w:rsid w:val="00027967"/>
    <w:rsid w:val="00027DDC"/>
    <w:rsid w:val="000300B4"/>
    <w:rsid w:val="00030171"/>
    <w:rsid w:val="0003029B"/>
    <w:rsid w:val="00030947"/>
    <w:rsid w:val="00030986"/>
    <w:rsid w:val="00030AE8"/>
    <w:rsid w:val="00030C4C"/>
    <w:rsid w:val="00030C69"/>
    <w:rsid w:val="00030D00"/>
    <w:rsid w:val="0003103A"/>
    <w:rsid w:val="000313B2"/>
    <w:rsid w:val="000313BB"/>
    <w:rsid w:val="00031550"/>
    <w:rsid w:val="000315C1"/>
    <w:rsid w:val="00031661"/>
    <w:rsid w:val="000318B1"/>
    <w:rsid w:val="00031BED"/>
    <w:rsid w:val="00031EC5"/>
    <w:rsid w:val="00032231"/>
    <w:rsid w:val="0003246C"/>
    <w:rsid w:val="0003279E"/>
    <w:rsid w:val="00032A36"/>
    <w:rsid w:val="00032A64"/>
    <w:rsid w:val="000331D0"/>
    <w:rsid w:val="000331E9"/>
    <w:rsid w:val="000333EA"/>
    <w:rsid w:val="000334BD"/>
    <w:rsid w:val="00033909"/>
    <w:rsid w:val="00033C61"/>
    <w:rsid w:val="00033DA2"/>
    <w:rsid w:val="00034036"/>
    <w:rsid w:val="000344A1"/>
    <w:rsid w:val="00034AC5"/>
    <w:rsid w:val="00034C20"/>
    <w:rsid w:val="00034D3E"/>
    <w:rsid w:val="00034F76"/>
    <w:rsid w:val="0003530E"/>
    <w:rsid w:val="00035496"/>
    <w:rsid w:val="00035707"/>
    <w:rsid w:val="0003587F"/>
    <w:rsid w:val="00035A96"/>
    <w:rsid w:val="00035D12"/>
    <w:rsid w:val="00035F24"/>
    <w:rsid w:val="0003601D"/>
    <w:rsid w:val="000361BA"/>
    <w:rsid w:val="00036682"/>
    <w:rsid w:val="00036739"/>
    <w:rsid w:val="0003675A"/>
    <w:rsid w:val="0003680D"/>
    <w:rsid w:val="00036854"/>
    <w:rsid w:val="0003696B"/>
    <w:rsid w:val="00036A14"/>
    <w:rsid w:val="00036B4E"/>
    <w:rsid w:val="00036D7B"/>
    <w:rsid w:val="00037256"/>
    <w:rsid w:val="00037340"/>
    <w:rsid w:val="000373E3"/>
    <w:rsid w:val="00037414"/>
    <w:rsid w:val="00037569"/>
    <w:rsid w:val="00037694"/>
    <w:rsid w:val="000379C1"/>
    <w:rsid w:val="000379DA"/>
    <w:rsid w:val="00037D6F"/>
    <w:rsid w:val="00037FE7"/>
    <w:rsid w:val="0004015C"/>
    <w:rsid w:val="000403EA"/>
    <w:rsid w:val="000406FD"/>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0B4"/>
    <w:rsid w:val="00044148"/>
    <w:rsid w:val="000441D2"/>
    <w:rsid w:val="000441DD"/>
    <w:rsid w:val="0004434B"/>
    <w:rsid w:val="000443E1"/>
    <w:rsid w:val="0004447A"/>
    <w:rsid w:val="00044893"/>
    <w:rsid w:val="00044AC9"/>
    <w:rsid w:val="00044B0E"/>
    <w:rsid w:val="00044CB6"/>
    <w:rsid w:val="00044D91"/>
    <w:rsid w:val="00044DBD"/>
    <w:rsid w:val="00044F87"/>
    <w:rsid w:val="000451A1"/>
    <w:rsid w:val="00045337"/>
    <w:rsid w:val="00045482"/>
    <w:rsid w:val="00045BD3"/>
    <w:rsid w:val="00045EB3"/>
    <w:rsid w:val="00045FAA"/>
    <w:rsid w:val="00046203"/>
    <w:rsid w:val="0004623A"/>
    <w:rsid w:val="00046353"/>
    <w:rsid w:val="000468DF"/>
    <w:rsid w:val="000469C5"/>
    <w:rsid w:val="00046E55"/>
    <w:rsid w:val="00047047"/>
    <w:rsid w:val="00047165"/>
    <w:rsid w:val="000472B4"/>
    <w:rsid w:val="00047327"/>
    <w:rsid w:val="000474DB"/>
    <w:rsid w:val="00047679"/>
    <w:rsid w:val="000477F9"/>
    <w:rsid w:val="00047C5F"/>
    <w:rsid w:val="00047CF9"/>
    <w:rsid w:val="00047E9D"/>
    <w:rsid w:val="00050188"/>
    <w:rsid w:val="0005019C"/>
    <w:rsid w:val="0005078D"/>
    <w:rsid w:val="00050C12"/>
    <w:rsid w:val="00050D72"/>
    <w:rsid w:val="00050F77"/>
    <w:rsid w:val="0005108B"/>
    <w:rsid w:val="00051269"/>
    <w:rsid w:val="00051630"/>
    <w:rsid w:val="000516B0"/>
    <w:rsid w:val="000517BF"/>
    <w:rsid w:val="00051906"/>
    <w:rsid w:val="00051B6E"/>
    <w:rsid w:val="00051C5F"/>
    <w:rsid w:val="00051D11"/>
    <w:rsid w:val="00051EB4"/>
    <w:rsid w:val="0005205C"/>
    <w:rsid w:val="00052134"/>
    <w:rsid w:val="00052745"/>
    <w:rsid w:val="0005280F"/>
    <w:rsid w:val="00052EAE"/>
    <w:rsid w:val="00052FEF"/>
    <w:rsid w:val="000530EE"/>
    <w:rsid w:val="0005311B"/>
    <w:rsid w:val="000535C5"/>
    <w:rsid w:val="000537D3"/>
    <w:rsid w:val="00053816"/>
    <w:rsid w:val="00053845"/>
    <w:rsid w:val="00053891"/>
    <w:rsid w:val="00053D50"/>
    <w:rsid w:val="00053FCE"/>
    <w:rsid w:val="0005419B"/>
    <w:rsid w:val="00054504"/>
    <w:rsid w:val="00054615"/>
    <w:rsid w:val="0005485D"/>
    <w:rsid w:val="00054C1B"/>
    <w:rsid w:val="00054E21"/>
    <w:rsid w:val="0005572A"/>
    <w:rsid w:val="000557E2"/>
    <w:rsid w:val="00055E0B"/>
    <w:rsid w:val="000563D9"/>
    <w:rsid w:val="00056762"/>
    <w:rsid w:val="000567A6"/>
    <w:rsid w:val="00056837"/>
    <w:rsid w:val="000568A5"/>
    <w:rsid w:val="00056DD5"/>
    <w:rsid w:val="00057173"/>
    <w:rsid w:val="000571A2"/>
    <w:rsid w:val="00057517"/>
    <w:rsid w:val="00057AEA"/>
    <w:rsid w:val="00057B2F"/>
    <w:rsid w:val="00057B38"/>
    <w:rsid w:val="00057FEC"/>
    <w:rsid w:val="000602DD"/>
    <w:rsid w:val="00060C95"/>
    <w:rsid w:val="000611EE"/>
    <w:rsid w:val="0006124B"/>
    <w:rsid w:val="00061675"/>
    <w:rsid w:val="0006169D"/>
    <w:rsid w:val="00061701"/>
    <w:rsid w:val="00061E2A"/>
    <w:rsid w:val="000621D9"/>
    <w:rsid w:val="0006220A"/>
    <w:rsid w:val="000622DD"/>
    <w:rsid w:val="00062648"/>
    <w:rsid w:val="000626CA"/>
    <w:rsid w:val="000627BA"/>
    <w:rsid w:val="00062987"/>
    <w:rsid w:val="00062BD2"/>
    <w:rsid w:val="00062CC1"/>
    <w:rsid w:val="00063103"/>
    <w:rsid w:val="000633B3"/>
    <w:rsid w:val="000636EC"/>
    <w:rsid w:val="00063797"/>
    <w:rsid w:val="00063D3C"/>
    <w:rsid w:val="00063EB7"/>
    <w:rsid w:val="00064212"/>
    <w:rsid w:val="000643F0"/>
    <w:rsid w:val="0006446E"/>
    <w:rsid w:val="0006451D"/>
    <w:rsid w:val="0006464F"/>
    <w:rsid w:val="00064708"/>
    <w:rsid w:val="000647C1"/>
    <w:rsid w:val="000648A5"/>
    <w:rsid w:val="000649AF"/>
    <w:rsid w:val="00064B81"/>
    <w:rsid w:val="00064C0D"/>
    <w:rsid w:val="00064C81"/>
    <w:rsid w:val="00064D10"/>
    <w:rsid w:val="00064FAB"/>
    <w:rsid w:val="00065020"/>
    <w:rsid w:val="000650C8"/>
    <w:rsid w:val="0006555B"/>
    <w:rsid w:val="0006558E"/>
    <w:rsid w:val="00065701"/>
    <w:rsid w:val="000660DF"/>
    <w:rsid w:val="00066293"/>
    <w:rsid w:val="000662A8"/>
    <w:rsid w:val="000663DF"/>
    <w:rsid w:val="00066745"/>
    <w:rsid w:val="00066995"/>
    <w:rsid w:val="00066A0E"/>
    <w:rsid w:val="00066A37"/>
    <w:rsid w:val="00066B1A"/>
    <w:rsid w:val="00066CE1"/>
    <w:rsid w:val="00066EBB"/>
    <w:rsid w:val="000674A2"/>
    <w:rsid w:val="00067502"/>
    <w:rsid w:val="0006770A"/>
    <w:rsid w:val="00067928"/>
    <w:rsid w:val="00067BE8"/>
    <w:rsid w:val="00067C21"/>
    <w:rsid w:val="00070010"/>
    <w:rsid w:val="00070617"/>
    <w:rsid w:val="00070670"/>
    <w:rsid w:val="00070B64"/>
    <w:rsid w:val="00070D2C"/>
    <w:rsid w:val="000713D8"/>
    <w:rsid w:val="000716CB"/>
    <w:rsid w:val="00071710"/>
    <w:rsid w:val="00071AC3"/>
    <w:rsid w:val="00071CB3"/>
    <w:rsid w:val="00071E84"/>
    <w:rsid w:val="00071EA0"/>
    <w:rsid w:val="00072226"/>
    <w:rsid w:val="000723FD"/>
    <w:rsid w:val="00072580"/>
    <w:rsid w:val="000725A5"/>
    <w:rsid w:val="0007287D"/>
    <w:rsid w:val="00072B6E"/>
    <w:rsid w:val="000735EC"/>
    <w:rsid w:val="00073CA9"/>
    <w:rsid w:val="00073E82"/>
    <w:rsid w:val="000744C3"/>
    <w:rsid w:val="000746C1"/>
    <w:rsid w:val="00074877"/>
    <w:rsid w:val="000749CF"/>
    <w:rsid w:val="00074B2D"/>
    <w:rsid w:val="00074F50"/>
    <w:rsid w:val="00075164"/>
    <w:rsid w:val="0007574A"/>
    <w:rsid w:val="0007597B"/>
    <w:rsid w:val="000759E0"/>
    <w:rsid w:val="000759F3"/>
    <w:rsid w:val="00076110"/>
    <w:rsid w:val="000768F6"/>
    <w:rsid w:val="00076A34"/>
    <w:rsid w:val="00076BAE"/>
    <w:rsid w:val="00076BCF"/>
    <w:rsid w:val="00076C48"/>
    <w:rsid w:val="000771A1"/>
    <w:rsid w:val="0007730B"/>
    <w:rsid w:val="000775D3"/>
    <w:rsid w:val="00077714"/>
    <w:rsid w:val="00077B27"/>
    <w:rsid w:val="00077F4B"/>
    <w:rsid w:val="00077FE5"/>
    <w:rsid w:val="00080039"/>
    <w:rsid w:val="000800AB"/>
    <w:rsid w:val="00080136"/>
    <w:rsid w:val="0008025E"/>
    <w:rsid w:val="00080375"/>
    <w:rsid w:val="00080920"/>
    <w:rsid w:val="0008094F"/>
    <w:rsid w:val="00080C29"/>
    <w:rsid w:val="000810F6"/>
    <w:rsid w:val="000812AD"/>
    <w:rsid w:val="000815AE"/>
    <w:rsid w:val="000817B1"/>
    <w:rsid w:val="000819AA"/>
    <w:rsid w:val="000819DB"/>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8"/>
    <w:rsid w:val="00083EB9"/>
    <w:rsid w:val="0008403F"/>
    <w:rsid w:val="0008416E"/>
    <w:rsid w:val="00084170"/>
    <w:rsid w:val="000841A0"/>
    <w:rsid w:val="000842AA"/>
    <w:rsid w:val="000843E0"/>
    <w:rsid w:val="00084730"/>
    <w:rsid w:val="0008480C"/>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9008A"/>
    <w:rsid w:val="000904E6"/>
    <w:rsid w:val="0009057B"/>
    <w:rsid w:val="00090809"/>
    <w:rsid w:val="00090AA5"/>
    <w:rsid w:val="00090BB5"/>
    <w:rsid w:val="00090FA3"/>
    <w:rsid w:val="0009103F"/>
    <w:rsid w:val="000912D8"/>
    <w:rsid w:val="0009131C"/>
    <w:rsid w:val="00091344"/>
    <w:rsid w:val="00091849"/>
    <w:rsid w:val="000918DA"/>
    <w:rsid w:val="00091B3E"/>
    <w:rsid w:val="00091D33"/>
    <w:rsid w:val="00091D7E"/>
    <w:rsid w:val="00091E43"/>
    <w:rsid w:val="0009214D"/>
    <w:rsid w:val="000927C4"/>
    <w:rsid w:val="000927CB"/>
    <w:rsid w:val="00092AFD"/>
    <w:rsid w:val="00092DA9"/>
    <w:rsid w:val="00092DD4"/>
    <w:rsid w:val="00092E5A"/>
    <w:rsid w:val="000934EB"/>
    <w:rsid w:val="0009390C"/>
    <w:rsid w:val="00093AB8"/>
    <w:rsid w:val="00093AFF"/>
    <w:rsid w:val="00093B2A"/>
    <w:rsid w:val="00093C58"/>
    <w:rsid w:val="00093CF8"/>
    <w:rsid w:val="00094271"/>
    <w:rsid w:val="000945FB"/>
    <w:rsid w:val="00094977"/>
    <w:rsid w:val="000949C5"/>
    <w:rsid w:val="00094CEC"/>
    <w:rsid w:val="00095396"/>
    <w:rsid w:val="000953AC"/>
    <w:rsid w:val="0009576C"/>
    <w:rsid w:val="000957D4"/>
    <w:rsid w:val="00095CB2"/>
    <w:rsid w:val="00095FE4"/>
    <w:rsid w:val="0009608A"/>
    <w:rsid w:val="000964BA"/>
    <w:rsid w:val="000970A7"/>
    <w:rsid w:val="000973B3"/>
    <w:rsid w:val="00097461"/>
    <w:rsid w:val="000974C0"/>
    <w:rsid w:val="00097539"/>
    <w:rsid w:val="00097698"/>
    <w:rsid w:val="0009785B"/>
    <w:rsid w:val="00097BE7"/>
    <w:rsid w:val="00097CA1"/>
    <w:rsid w:val="000A00EB"/>
    <w:rsid w:val="000A0155"/>
    <w:rsid w:val="000A019C"/>
    <w:rsid w:val="000A02AD"/>
    <w:rsid w:val="000A02F8"/>
    <w:rsid w:val="000A03B4"/>
    <w:rsid w:val="000A04EB"/>
    <w:rsid w:val="000A06BD"/>
    <w:rsid w:val="000A0922"/>
    <w:rsid w:val="000A0A6E"/>
    <w:rsid w:val="000A0AD7"/>
    <w:rsid w:val="000A0F7B"/>
    <w:rsid w:val="000A1004"/>
    <w:rsid w:val="000A1090"/>
    <w:rsid w:val="000A13A5"/>
    <w:rsid w:val="000A13CB"/>
    <w:rsid w:val="000A15F4"/>
    <w:rsid w:val="000A1A33"/>
    <w:rsid w:val="000A1BEA"/>
    <w:rsid w:val="000A1D30"/>
    <w:rsid w:val="000A216E"/>
    <w:rsid w:val="000A227F"/>
    <w:rsid w:val="000A254B"/>
    <w:rsid w:val="000A2639"/>
    <w:rsid w:val="000A26B1"/>
    <w:rsid w:val="000A2735"/>
    <w:rsid w:val="000A2783"/>
    <w:rsid w:val="000A2E5A"/>
    <w:rsid w:val="000A2F7D"/>
    <w:rsid w:val="000A301E"/>
    <w:rsid w:val="000A331C"/>
    <w:rsid w:val="000A34AF"/>
    <w:rsid w:val="000A35FF"/>
    <w:rsid w:val="000A3605"/>
    <w:rsid w:val="000A36F8"/>
    <w:rsid w:val="000A396E"/>
    <w:rsid w:val="000A3ABF"/>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4F9"/>
    <w:rsid w:val="000A6700"/>
    <w:rsid w:val="000A6738"/>
    <w:rsid w:val="000A6A52"/>
    <w:rsid w:val="000A6F09"/>
    <w:rsid w:val="000A70C5"/>
    <w:rsid w:val="000A727B"/>
    <w:rsid w:val="000A7317"/>
    <w:rsid w:val="000A76DA"/>
    <w:rsid w:val="000A788A"/>
    <w:rsid w:val="000A79C1"/>
    <w:rsid w:val="000A7B6C"/>
    <w:rsid w:val="000A7D11"/>
    <w:rsid w:val="000A7FA6"/>
    <w:rsid w:val="000B00A5"/>
    <w:rsid w:val="000B028E"/>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6FD"/>
    <w:rsid w:val="000B7C4A"/>
    <w:rsid w:val="000B7DC7"/>
    <w:rsid w:val="000C06EE"/>
    <w:rsid w:val="000C076E"/>
    <w:rsid w:val="000C0860"/>
    <w:rsid w:val="000C09ED"/>
    <w:rsid w:val="000C0B3C"/>
    <w:rsid w:val="000C0B4E"/>
    <w:rsid w:val="000C0B6C"/>
    <w:rsid w:val="000C0CC3"/>
    <w:rsid w:val="000C0D73"/>
    <w:rsid w:val="000C1971"/>
    <w:rsid w:val="000C1998"/>
    <w:rsid w:val="000C1BB5"/>
    <w:rsid w:val="000C1DE3"/>
    <w:rsid w:val="000C1E64"/>
    <w:rsid w:val="000C1EF1"/>
    <w:rsid w:val="000C1F4C"/>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9F2"/>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41"/>
    <w:rsid w:val="000C787C"/>
    <w:rsid w:val="000C7A2D"/>
    <w:rsid w:val="000C7B59"/>
    <w:rsid w:val="000C7C8F"/>
    <w:rsid w:val="000C7D52"/>
    <w:rsid w:val="000C7DAB"/>
    <w:rsid w:val="000C7DF1"/>
    <w:rsid w:val="000C7F33"/>
    <w:rsid w:val="000C7F46"/>
    <w:rsid w:val="000D0233"/>
    <w:rsid w:val="000D0279"/>
    <w:rsid w:val="000D03D8"/>
    <w:rsid w:val="000D073D"/>
    <w:rsid w:val="000D0820"/>
    <w:rsid w:val="000D0CB0"/>
    <w:rsid w:val="000D0FEC"/>
    <w:rsid w:val="000D154E"/>
    <w:rsid w:val="000D1AC7"/>
    <w:rsid w:val="000D1C0D"/>
    <w:rsid w:val="000D1CCC"/>
    <w:rsid w:val="000D22AB"/>
    <w:rsid w:val="000D27E1"/>
    <w:rsid w:val="000D280C"/>
    <w:rsid w:val="000D2F26"/>
    <w:rsid w:val="000D2F46"/>
    <w:rsid w:val="000D31EC"/>
    <w:rsid w:val="000D322D"/>
    <w:rsid w:val="000D3652"/>
    <w:rsid w:val="000D37B2"/>
    <w:rsid w:val="000D3C4E"/>
    <w:rsid w:val="000D3D2B"/>
    <w:rsid w:val="000D3DB6"/>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BE8"/>
    <w:rsid w:val="000D6E9E"/>
    <w:rsid w:val="000D6F0D"/>
    <w:rsid w:val="000D715C"/>
    <w:rsid w:val="000D74AD"/>
    <w:rsid w:val="000D77B2"/>
    <w:rsid w:val="000D7986"/>
    <w:rsid w:val="000D7E3A"/>
    <w:rsid w:val="000D7EAE"/>
    <w:rsid w:val="000D7FB6"/>
    <w:rsid w:val="000E00F3"/>
    <w:rsid w:val="000E0177"/>
    <w:rsid w:val="000E018A"/>
    <w:rsid w:val="000E0459"/>
    <w:rsid w:val="000E046E"/>
    <w:rsid w:val="000E048F"/>
    <w:rsid w:val="000E06AE"/>
    <w:rsid w:val="000E0702"/>
    <w:rsid w:val="000E08DB"/>
    <w:rsid w:val="000E094A"/>
    <w:rsid w:val="000E0A25"/>
    <w:rsid w:val="000E0ABF"/>
    <w:rsid w:val="000E0CE0"/>
    <w:rsid w:val="000E0D95"/>
    <w:rsid w:val="000E0E2E"/>
    <w:rsid w:val="000E0E80"/>
    <w:rsid w:val="000E14CA"/>
    <w:rsid w:val="000E150B"/>
    <w:rsid w:val="000E15B2"/>
    <w:rsid w:val="000E1708"/>
    <w:rsid w:val="000E196A"/>
    <w:rsid w:val="000E1B84"/>
    <w:rsid w:val="000E1D5D"/>
    <w:rsid w:val="000E1DFD"/>
    <w:rsid w:val="000E20B5"/>
    <w:rsid w:val="000E23D4"/>
    <w:rsid w:val="000E24C2"/>
    <w:rsid w:val="000E24D6"/>
    <w:rsid w:val="000E295B"/>
    <w:rsid w:val="000E2ABE"/>
    <w:rsid w:val="000E2B0C"/>
    <w:rsid w:val="000E2BC0"/>
    <w:rsid w:val="000E2C77"/>
    <w:rsid w:val="000E2CCB"/>
    <w:rsid w:val="000E2EA6"/>
    <w:rsid w:val="000E312B"/>
    <w:rsid w:val="000E33DE"/>
    <w:rsid w:val="000E3821"/>
    <w:rsid w:val="000E385E"/>
    <w:rsid w:val="000E3C25"/>
    <w:rsid w:val="000E3DC1"/>
    <w:rsid w:val="000E3DF4"/>
    <w:rsid w:val="000E3EB2"/>
    <w:rsid w:val="000E415F"/>
    <w:rsid w:val="000E4902"/>
    <w:rsid w:val="000E49BE"/>
    <w:rsid w:val="000E4DD8"/>
    <w:rsid w:val="000E4E89"/>
    <w:rsid w:val="000E4F7A"/>
    <w:rsid w:val="000E4FDB"/>
    <w:rsid w:val="000E549F"/>
    <w:rsid w:val="000E571F"/>
    <w:rsid w:val="000E57D0"/>
    <w:rsid w:val="000E57FD"/>
    <w:rsid w:val="000E58EE"/>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419"/>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280F"/>
    <w:rsid w:val="000F38B5"/>
    <w:rsid w:val="000F3A71"/>
    <w:rsid w:val="000F3F76"/>
    <w:rsid w:val="000F402F"/>
    <w:rsid w:val="000F41FA"/>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5DDF"/>
    <w:rsid w:val="000F61E1"/>
    <w:rsid w:val="000F62F6"/>
    <w:rsid w:val="000F631B"/>
    <w:rsid w:val="000F63B6"/>
    <w:rsid w:val="000F66E9"/>
    <w:rsid w:val="000F68F9"/>
    <w:rsid w:val="000F6B54"/>
    <w:rsid w:val="000F6BED"/>
    <w:rsid w:val="000F6C0E"/>
    <w:rsid w:val="000F6C7B"/>
    <w:rsid w:val="000F6DA1"/>
    <w:rsid w:val="000F6F43"/>
    <w:rsid w:val="000F6FC9"/>
    <w:rsid w:val="000F7149"/>
    <w:rsid w:val="000F759E"/>
    <w:rsid w:val="000F78B7"/>
    <w:rsid w:val="000F7BD9"/>
    <w:rsid w:val="000F7D6C"/>
    <w:rsid w:val="000F7ED0"/>
    <w:rsid w:val="00100083"/>
    <w:rsid w:val="0010070D"/>
    <w:rsid w:val="001007C1"/>
    <w:rsid w:val="001008B4"/>
    <w:rsid w:val="00100ADF"/>
    <w:rsid w:val="00100C08"/>
    <w:rsid w:val="00100E31"/>
    <w:rsid w:val="00101123"/>
    <w:rsid w:val="0010119B"/>
    <w:rsid w:val="001011C8"/>
    <w:rsid w:val="001015D8"/>
    <w:rsid w:val="00101635"/>
    <w:rsid w:val="00101711"/>
    <w:rsid w:val="00101B00"/>
    <w:rsid w:val="00101BBE"/>
    <w:rsid w:val="00101D4E"/>
    <w:rsid w:val="00101E3C"/>
    <w:rsid w:val="00102023"/>
    <w:rsid w:val="0010208A"/>
    <w:rsid w:val="0010209A"/>
    <w:rsid w:val="00102422"/>
    <w:rsid w:val="00102774"/>
    <w:rsid w:val="00102AF4"/>
    <w:rsid w:val="00102C8D"/>
    <w:rsid w:val="00102CA4"/>
    <w:rsid w:val="00102CE6"/>
    <w:rsid w:val="001030C6"/>
    <w:rsid w:val="001039BE"/>
    <w:rsid w:val="00103B8F"/>
    <w:rsid w:val="00103D5B"/>
    <w:rsid w:val="00103DB4"/>
    <w:rsid w:val="00103E49"/>
    <w:rsid w:val="00103F58"/>
    <w:rsid w:val="0010425D"/>
    <w:rsid w:val="001047F8"/>
    <w:rsid w:val="00104997"/>
    <w:rsid w:val="00104FF2"/>
    <w:rsid w:val="00105115"/>
    <w:rsid w:val="001053E4"/>
    <w:rsid w:val="001054F5"/>
    <w:rsid w:val="00105504"/>
    <w:rsid w:val="0010562E"/>
    <w:rsid w:val="001056C6"/>
    <w:rsid w:val="00105931"/>
    <w:rsid w:val="00105B85"/>
    <w:rsid w:val="00105E2F"/>
    <w:rsid w:val="00106109"/>
    <w:rsid w:val="0010620D"/>
    <w:rsid w:val="0010629E"/>
    <w:rsid w:val="001065BF"/>
    <w:rsid w:val="001065C0"/>
    <w:rsid w:val="0010663D"/>
    <w:rsid w:val="001066EF"/>
    <w:rsid w:val="0010686F"/>
    <w:rsid w:val="00106CC8"/>
    <w:rsid w:val="00106EC2"/>
    <w:rsid w:val="00106F83"/>
    <w:rsid w:val="00107047"/>
    <w:rsid w:val="00107088"/>
    <w:rsid w:val="0010719D"/>
    <w:rsid w:val="00107334"/>
    <w:rsid w:val="00107405"/>
    <w:rsid w:val="001075BC"/>
    <w:rsid w:val="00107779"/>
    <w:rsid w:val="00107CB6"/>
    <w:rsid w:val="00107D1E"/>
    <w:rsid w:val="00110185"/>
    <w:rsid w:val="001103E5"/>
    <w:rsid w:val="001104A6"/>
    <w:rsid w:val="00110726"/>
    <w:rsid w:val="001107E9"/>
    <w:rsid w:val="001107FC"/>
    <w:rsid w:val="00110BF1"/>
    <w:rsid w:val="001117F1"/>
    <w:rsid w:val="00111839"/>
    <w:rsid w:val="00111BDA"/>
    <w:rsid w:val="00111C8A"/>
    <w:rsid w:val="00112176"/>
    <w:rsid w:val="0011231D"/>
    <w:rsid w:val="001126D5"/>
    <w:rsid w:val="00112908"/>
    <w:rsid w:val="00112C78"/>
    <w:rsid w:val="00112D74"/>
    <w:rsid w:val="00112F08"/>
    <w:rsid w:val="001133D5"/>
    <w:rsid w:val="001137D9"/>
    <w:rsid w:val="0011382F"/>
    <w:rsid w:val="00113BF1"/>
    <w:rsid w:val="00113CB0"/>
    <w:rsid w:val="00114166"/>
    <w:rsid w:val="00114276"/>
    <w:rsid w:val="001142C9"/>
    <w:rsid w:val="0011475B"/>
    <w:rsid w:val="001147C0"/>
    <w:rsid w:val="00114856"/>
    <w:rsid w:val="00114931"/>
    <w:rsid w:val="00114C5B"/>
    <w:rsid w:val="00114E60"/>
    <w:rsid w:val="001158C8"/>
    <w:rsid w:val="00115C5F"/>
    <w:rsid w:val="00116038"/>
    <w:rsid w:val="0011615E"/>
    <w:rsid w:val="00116194"/>
    <w:rsid w:val="00116465"/>
    <w:rsid w:val="00116477"/>
    <w:rsid w:val="0011697D"/>
    <w:rsid w:val="00116A44"/>
    <w:rsid w:val="00116B0C"/>
    <w:rsid w:val="00116CC8"/>
    <w:rsid w:val="001170D8"/>
    <w:rsid w:val="00117229"/>
    <w:rsid w:val="00117376"/>
    <w:rsid w:val="001176BD"/>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B2A"/>
    <w:rsid w:val="00122C05"/>
    <w:rsid w:val="00122D30"/>
    <w:rsid w:val="00123091"/>
    <w:rsid w:val="001230F2"/>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4FCF"/>
    <w:rsid w:val="00125496"/>
    <w:rsid w:val="001256DB"/>
    <w:rsid w:val="00125880"/>
    <w:rsid w:val="0012632D"/>
    <w:rsid w:val="00126518"/>
    <w:rsid w:val="001265B9"/>
    <w:rsid w:val="0012677F"/>
    <w:rsid w:val="001267E4"/>
    <w:rsid w:val="00126BE1"/>
    <w:rsid w:val="001273BA"/>
    <w:rsid w:val="00127576"/>
    <w:rsid w:val="00127708"/>
    <w:rsid w:val="00127A34"/>
    <w:rsid w:val="00127CF8"/>
    <w:rsid w:val="00127D4B"/>
    <w:rsid w:val="001300D7"/>
    <w:rsid w:val="00130100"/>
    <w:rsid w:val="00130134"/>
    <w:rsid w:val="0013054F"/>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755"/>
    <w:rsid w:val="00135A8F"/>
    <w:rsid w:val="00135C33"/>
    <w:rsid w:val="00135CD9"/>
    <w:rsid w:val="00135E16"/>
    <w:rsid w:val="001361B9"/>
    <w:rsid w:val="001367BF"/>
    <w:rsid w:val="00136837"/>
    <w:rsid w:val="00136E2B"/>
    <w:rsid w:val="001371FE"/>
    <w:rsid w:val="0013733A"/>
    <w:rsid w:val="00137772"/>
    <w:rsid w:val="00137D26"/>
    <w:rsid w:val="00137DA3"/>
    <w:rsid w:val="00137EAE"/>
    <w:rsid w:val="001401EF"/>
    <w:rsid w:val="001401F2"/>
    <w:rsid w:val="0014068D"/>
    <w:rsid w:val="001407A2"/>
    <w:rsid w:val="001407A8"/>
    <w:rsid w:val="001408E3"/>
    <w:rsid w:val="001408FE"/>
    <w:rsid w:val="00140BC2"/>
    <w:rsid w:val="00140E5C"/>
    <w:rsid w:val="001414FB"/>
    <w:rsid w:val="001418F8"/>
    <w:rsid w:val="001419A8"/>
    <w:rsid w:val="00141DA8"/>
    <w:rsid w:val="00142147"/>
    <w:rsid w:val="00142172"/>
    <w:rsid w:val="001421A6"/>
    <w:rsid w:val="00142AE0"/>
    <w:rsid w:val="001430FA"/>
    <w:rsid w:val="0014311D"/>
    <w:rsid w:val="0014324B"/>
    <w:rsid w:val="001435FB"/>
    <w:rsid w:val="001439ED"/>
    <w:rsid w:val="00143CE3"/>
    <w:rsid w:val="00143E26"/>
    <w:rsid w:val="00143E62"/>
    <w:rsid w:val="00143F87"/>
    <w:rsid w:val="001442A5"/>
    <w:rsid w:val="00144379"/>
    <w:rsid w:val="00144567"/>
    <w:rsid w:val="001445DD"/>
    <w:rsid w:val="00144CEC"/>
    <w:rsid w:val="00144D27"/>
    <w:rsid w:val="00144E9C"/>
    <w:rsid w:val="00144ED7"/>
    <w:rsid w:val="00145126"/>
    <w:rsid w:val="001452C3"/>
    <w:rsid w:val="001458AE"/>
    <w:rsid w:val="00145B4C"/>
    <w:rsid w:val="00145CD6"/>
    <w:rsid w:val="001465B1"/>
    <w:rsid w:val="00146875"/>
    <w:rsid w:val="001468A5"/>
    <w:rsid w:val="00146AAD"/>
    <w:rsid w:val="00146B05"/>
    <w:rsid w:val="00146C1D"/>
    <w:rsid w:val="001473C1"/>
    <w:rsid w:val="00147452"/>
    <w:rsid w:val="001474E1"/>
    <w:rsid w:val="00147C0E"/>
    <w:rsid w:val="00147DFE"/>
    <w:rsid w:val="0015006A"/>
    <w:rsid w:val="001504FE"/>
    <w:rsid w:val="00150644"/>
    <w:rsid w:val="001507E0"/>
    <w:rsid w:val="00150A89"/>
    <w:rsid w:val="00150D3B"/>
    <w:rsid w:val="00150E3F"/>
    <w:rsid w:val="001511B5"/>
    <w:rsid w:val="001511BD"/>
    <w:rsid w:val="00151467"/>
    <w:rsid w:val="001514F8"/>
    <w:rsid w:val="0015155A"/>
    <w:rsid w:val="0015161A"/>
    <w:rsid w:val="00151724"/>
    <w:rsid w:val="001517FA"/>
    <w:rsid w:val="00151ACA"/>
    <w:rsid w:val="00151B1D"/>
    <w:rsid w:val="001521C0"/>
    <w:rsid w:val="00152209"/>
    <w:rsid w:val="00152638"/>
    <w:rsid w:val="00152711"/>
    <w:rsid w:val="00152A28"/>
    <w:rsid w:val="00152B33"/>
    <w:rsid w:val="00152B7A"/>
    <w:rsid w:val="00152C5E"/>
    <w:rsid w:val="001532B3"/>
    <w:rsid w:val="00153348"/>
    <w:rsid w:val="001534DC"/>
    <w:rsid w:val="0015367B"/>
    <w:rsid w:val="00153800"/>
    <w:rsid w:val="0015380F"/>
    <w:rsid w:val="00153C89"/>
    <w:rsid w:val="0015409A"/>
    <w:rsid w:val="0015410C"/>
    <w:rsid w:val="00154651"/>
    <w:rsid w:val="0015483B"/>
    <w:rsid w:val="00154B85"/>
    <w:rsid w:val="00154E4D"/>
    <w:rsid w:val="00154E92"/>
    <w:rsid w:val="00154FD9"/>
    <w:rsid w:val="00155046"/>
    <w:rsid w:val="00155063"/>
    <w:rsid w:val="001552C1"/>
    <w:rsid w:val="0015570F"/>
    <w:rsid w:val="00155D3F"/>
    <w:rsid w:val="00156471"/>
    <w:rsid w:val="00156758"/>
    <w:rsid w:val="001567DA"/>
    <w:rsid w:val="0015690E"/>
    <w:rsid w:val="00156BD7"/>
    <w:rsid w:val="00156E50"/>
    <w:rsid w:val="00156FA7"/>
    <w:rsid w:val="001570C9"/>
    <w:rsid w:val="001573BB"/>
    <w:rsid w:val="0015764D"/>
    <w:rsid w:val="00157848"/>
    <w:rsid w:val="00157E87"/>
    <w:rsid w:val="00157EF5"/>
    <w:rsid w:val="00160334"/>
    <w:rsid w:val="001604CE"/>
    <w:rsid w:val="00160AA1"/>
    <w:rsid w:val="00160AC9"/>
    <w:rsid w:val="00160B9C"/>
    <w:rsid w:val="00160F7B"/>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683"/>
    <w:rsid w:val="001628D6"/>
    <w:rsid w:val="001628F3"/>
    <w:rsid w:val="00162FE6"/>
    <w:rsid w:val="00163040"/>
    <w:rsid w:val="00163124"/>
    <w:rsid w:val="001631D8"/>
    <w:rsid w:val="00163A43"/>
    <w:rsid w:val="00163CC9"/>
    <w:rsid w:val="00163D05"/>
    <w:rsid w:val="001641A9"/>
    <w:rsid w:val="001644AA"/>
    <w:rsid w:val="00164709"/>
    <w:rsid w:val="00164DCB"/>
    <w:rsid w:val="00164ED5"/>
    <w:rsid w:val="00164F7D"/>
    <w:rsid w:val="00165008"/>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472"/>
    <w:rsid w:val="00167801"/>
    <w:rsid w:val="0016785D"/>
    <w:rsid w:val="001679F6"/>
    <w:rsid w:val="00167BC9"/>
    <w:rsid w:val="00167CE3"/>
    <w:rsid w:val="001700A8"/>
    <w:rsid w:val="0017040E"/>
    <w:rsid w:val="001705BB"/>
    <w:rsid w:val="001706A2"/>
    <w:rsid w:val="0017075C"/>
    <w:rsid w:val="00170971"/>
    <w:rsid w:val="00170A10"/>
    <w:rsid w:val="00170F05"/>
    <w:rsid w:val="00171084"/>
    <w:rsid w:val="00171144"/>
    <w:rsid w:val="00171237"/>
    <w:rsid w:val="00171971"/>
    <w:rsid w:val="00171C6A"/>
    <w:rsid w:val="001720CD"/>
    <w:rsid w:val="00172119"/>
    <w:rsid w:val="0017277D"/>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6B1"/>
    <w:rsid w:val="00175C68"/>
    <w:rsid w:val="00175CB3"/>
    <w:rsid w:val="00175D7A"/>
    <w:rsid w:val="00175EDB"/>
    <w:rsid w:val="0017672A"/>
    <w:rsid w:val="00176768"/>
    <w:rsid w:val="00176D6E"/>
    <w:rsid w:val="00176F45"/>
    <w:rsid w:val="00177136"/>
    <w:rsid w:val="0017721A"/>
    <w:rsid w:val="00177308"/>
    <w:rsid w:val="00177395"/>
    <w:rsid w:val="001774CB"/>
    <w:rsid w:val="001775DD"/>
    <w:rsid w:val="00177785"/>
    <w:rsid w:val="001777F5"/>
    <w:rsid w:val="00177C5C"/>
    <w:rsid w:val="00177F08"/>
    <w:rsid w:val="001813D6"/>
    <w:rsid w:val="00181479"/>
    <w:rsid w:val="00181B85"/>
    <w:rsid w:val="00181DD6"/>
    <w:rsid w:val="00182082"/>
    <w:rsid w:val="001820BF"/>
    <w:rsid w:val="00182247"/>
    <w:rsid w:val="001824A7"/>
    <w:rsid w:val="001827EE"/>
    <w:rsid w:val="001828DE"/>
    <w:rsid w:val="00182A28"/>
    <w:rsid w:val="00182A43"/>
    <w:rsid w:val="00183058"/>
    <w:rsid w:val="00183096"/>
    <w:rsid w:val="00183196"/>
    <w:rsid w:val="001831E9"/>
    <w:rsid w:val="00183393"/>
    <w:rsid w:val="0018349F"/>
    <w:rsid w:val="00183525"/>
    <w:rsid w:val="00183553"/>
    <w:rsid w:val="00183606"/>
    <w:rsid w:val="001837D9"/>
    <w:rsid w:val="00183C07"/>
    <w:rsid w:val="00183C13"/>
    <w:rsid w:val="00183CB4"/>
    <w:rsid w:val="00183D9C"/>
    <w:rsid w:val="00183EE9"/>
    <w:rsid w:val="0018423A"/>
    <w:rsid w:val="0018428B"/>
    <w:rsid w:val="00184321"/>
    <w:rsid w:val="00184356"/>
    <w:rsid w:val="001845A7"/>
    <w:rsid w:val="00184607"/>
    <w:rsid w:val="001846C7"/>
    <w:rsid w:val="00184976"/>
    <w:rsid w:val="00184EE8"/>
    <w:rsid w:val="00184FDB"/>
    <w:rsid w:val="0018508C"/>
    <w:rsid w:val="001850DD"/>
    <w:rsid w:val="001851E4"/>
    <w:rsid w:val="0018534A"/>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59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3D98"/>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6EF"/>
    <w:rsid w:val="00196A65"/>
    <w:rsid w:val="00196A98"/>
    <w:rsid w:val="00196F3A"/>
    <w:rsid w:val="001970B1"/>
    <w:rsid w:val="001974A3"/>
    <w:rsid w:val="001977B1"/>
    <w:rsid w:val="001978C2"/>
    <w:rsid w:val="00197BB8"/>
    <w:rsid w:val="00197DC2"/>
    <w:rsid w:val="001A00D7"/>
    <w:rsid w:val="001A0308"/>
    <w:rsid w:val="001A0431"/>
    <w:rsid w:val="001A0632"/>
    <w:rsid w:val="001A0AC4"/>
    <w:rsid w:val="001A0CA5"/>
    <w:rsid w:val="001A0DC3"/>
    <w:rsid w:val="001A0FFE"/>
    <w:rsid w:val="001A1351"/>
    <w:rsid w:val="001A1369"/>
    <w:rsid w:val="001A1404"/>
    <w:rsid w:val="001A18E8"/>
    <w:rsid w:val="001A1A8D"/>
    <w:rsid w:val="001A1AD6"/>
    <w:rsid w:val="001A1B20"/>
    <w:rsid w:val="001A1C9E"/>
    <w:rsid w:val="001A1CC9"/>
    <w:rsid w:val="001A1EF1"/>
    <w:rsid w:val="001A2186"/>
    <w:rsid w:val="001A2351"/>
    <w:rsid w:val="001A2A23"/>
    <w:rsid w:val="001A2C12"/>
    <w:rsid w:val="001A2F9C"/>
    <w:rsid w:val="001A30A8"/>
    <w:rsid w:val="001A3267"/>
    <w:rsid w:val="001A3689"/>
    <w:rsid w:val="001A3690"/>
    <w:rsid w:val="001A37A9"/>
    <w:rsid w:val="001A37E7"/>
    <w:rsid w:val="001A39F5"/>
    <w:rsid w:val="001A3F56"/>
    <w:rsid w:val="001A4144"/>
    <w:rsid w:val="001A41A7"/>
    <w:rsid w:val="001A42C8"/>
    <w:rsid w:val="001A4340"/>
    <w:rsid w:val="001A446D"/>
    <w:rsid w:val="001A4473"/>
    <w:rsid w:val="001A44A9"/>
    <w:rsid w:val="001A4570"/>
    <w:rsid w:val="001A463B"/>
    <w:rsid w:val="001A490A"/>
    <w:rsid w:val="001A4A14"/>
    <w:rsid w:val="001A4A2E"/>
    <w:rsid w:val="001A4A98"/>
    <w:rsid w:val="001A4B0F"/>
    <w:rsid w:val="001A4BE5"/>
    <w:rsid w:val="001A4ED4"/>
    <w:rsid w:val="001A4F48"/>
    <w:rsid w:val="001A50C4"/>
    <w:rsid w:val="001A5414"/>
    <w:rsid w:val="001A5747"/>
    <w:rsid w:val="001A5778"/>
    <w:rsid w:val="001A5851"/>
    <w:rsid w:val="001A58A2"/>
    <w:rsid w:val="001A594B"/>
    <w:rsid w:val="001A5BAB"/>
    <w:rsid w:val="001A5BBC"/>
    <w:rsid w:val="001A5C55"/>
    <w:rsid w:val="001A6306"/>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72F"/>
    <w:rsid w:val="001B1837"/>
    <w:rsid w:val="001B1B16"/>
    <w:rsid w:val="001B2BDB"/>
    <w:rsid w:val="001B2C36"/>
    <w:rsid w:val="001B2EA8"/>
    <w:rsid w:val="001B2F9B"/>
    <w:rsid w:val="001B30F9"/>
    <w:rsid w:val="001B3145"/>
    <w:rsid w:val="001B34A0"/>
    <w:rsid w:val="001B3794"/>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BC7"/>
    <w:rsid w:val="001B5C7C"/>
    <w:rsid w:val="001B5CC7"/>
    <w:rsid w:val="001B5E7E"/>
    <w:rsid w:val="001B5EC0"/>
    <w:rsid w:val="001B62CD"/>
    <w:rsid w:val="001B6557"/>
    <w:rsid w:val="001B673C"/>
    <w:rsid w:val="001B67D8"/>
    <w:rsid w:val="001B6912"/>
    <w:rsid w:val="001B6CA0"/>
    <w:rsid w:val="001B6E8D"/>
    <w:rsid w:val="001B6FBC"/>
    <w:rsid w:val="001B717E"/>
    <w:rsid w:val="001B73AD"/>
    <w:rsid w:val="001B7708"/>
    <w:rsid w:val="001B78D1"/>
    <w:rsid w:val="001B79DC"/>
    <w:rsid w:val="001B7AE5"/>
    <w:rsid w:val="001B7B0E"/>
    <w:rsid w:val="001B7B6D"/>
    <w:rsid w:val="001B7D19"/>
    <w:rsid w:val="001B7DFE"/>
    <w:rsid w:val="001B7FA0"/>
    <w:rsid w:val="001C00F2"/>
    <w:rsid w:val="001C01D5"/>
    <w:rsid w:val="001C01E2"/>
    <w:rsid w:val="001C02A3"/>
    <w:rsid w:val="001C02AB"/>
    <w:rsid w:val="001C0612"/>
    <w:rsid w:val="001C067A"/>
    <w:rsid w:val="001C0C7A"/>
    <w:rsid w:val="001C0E4B"/>
    <w:rsid w:val="001C10FC"/>
    <w:rsid w:val="001C111D"/>
    <w:rsid w:val="001C1393"/>
    <w:rsid w:val="001C13D0"/>
    <w:rsid w:val="001C16C8"/>
    <w:rsid w:val="001C1729"/>
    <w:rsid w:val="001C19DB"/>
    <w:rsid w:val="001C20BC"/>
    <w:rsid w:val="001C21C2"/>
    <w:rsid w:val="001C229B"/>
    <w:rsid w:val="001C231B"/>
    <w:rsid w:val="001C2832"/>
    <w:rsid w:val="001C2DE2"/>
    <w:rsid w:val="001C35E6"/>
    <w:rsid w:val="001C39BF"/>
    <w:rsid w:val="001C3CC1"/>
    <w:rsid w:val="001C3D66"/>
    <w:rsid w:val="001C3FDD"/>
    <w:rsid w:val="001C48C5"/>
    <w:rsid w:val="001C4B4F"/>
    <w:rsid w:val="001C4C55"/>
    <w:rsid w:val="001C4D05"/>
    <w:rsid w:val="001C5130"/>
    <w:rsid w:val="001C5775"/>
    <w:rsid w:val="001C58AA"/>
    <w:rsid w:val="001C5A8D"/>
    <w:rsid w:val="001C5B61"/>
    <w:rsid w:val="001C643F"/>
    <w:rsid w:val="001C6505"/>
    <w:rsid w:val="001C652B"/>
    <w:rsid w:val="001C657E"/>
    <w:rsid w:val="001C6FCF"/>
    <w:rsid w:val="001C7213"/>
    <w:rsid w:val="001C75F7"/>
    <w:rsid w:val="001C77A8"/>
    <w:rsid w:val="001C77C6"/>
    <w:rsid w:val="001D01C4"/>
    <w:rsid w:val="001D03AF"/>
    <w:rsid w:val="001D0849"/>
    <w:rsid w:val="001D08CC"/>
    <w:rsid w:val="001D0B77"/>
    <w:rsid w:val="001D0C43"/>
    <w:rsid w:val="001D0CC9"/>
    <w:rsid w:val="001D0D7C"/>
    <w:rsid w:val="001D0EB7"/>
    <w:rsid w:val="001D0F34"/>
    <w:rsid w:val="001D1219"/>
    <w:rsid w:val="001D14ED"/>
    <w:rsid w:val="001D17A2"/>
    <w:rsid w:val="001D1A7F"/>
    <w:rsid w:val="001D1EDE"/>
    <w:rsid w:val="001D21AC"/>
    <w:rsid w:val="001D254F"/>
    <w:rsid w:val="001D2934"/>
    <w:rsid w:val="001D29A7"/>
    <w:rsid w:val="001D29C5"/>
    <w:rsid w:val="001D2A2C"/>
    <w:rsid w:val="001D2B34"/>
    <w:rsid w:val="001D2C89"/>
    <w:rsid w:val="001D308A"/>
    <w:rsid w:val="001D350A"/>
    <w:rsid w:val="001D38AF"/>
    <w:rsid w:val="001D3B43"/>
    <w:rsid w:val="001D3B81"/>
    <w:rsid w:val="001D3F9D"/>
    <w:rsid w:val="001D412D"/>
    <w:rsid w:val="001D41E6"/>
    <w:rsid w:val="001D45C5"/>
    <w:rsid w:val="001D46B3"/>
    <w:rsid w:val="001D46EB"/>
    <w:rsid w:val="001D485F"/>
    <w:rsid w:val="001D49E5"/>
    <w:rsid w:val="001D4B30"/>
    <w:rsid w:val="001D4CBD"/>
    <w:rsid w:val="001D526D"/>
    <w:rsid w:val="001D527B"/>
    <w:rsid w:val="001D5427"/>
    <w:rsid w:val="001D5442"/>
    <w:rsid w:val="001D5733"/>
    <w:rsid w:val="001D5D8B"/>
    <w:rsid w:val="001D64B0"/>
    <w:rsid w:val="001D6642"/>
    <w:rsid w:val="001D679B"/>
    <w:rsid w:val="001D67D4"/>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ADA"/>
    <w:rsid w:val="001E0BA4"/>
    <w:rsid w:val="001E0C5F"/>
    <w:rsid w:val="001E0CB8"/>
    <w:rsid w:val="001E0D19"/>
    <w:rsid w:val="001E11E6"/>
    <w:rsid w:val="001E1377"/>
    <w:rsid w:val="001E179A"/>
    <w:rsid w:val="001E17FA"/>
    <w:rsid w:val="001E185D"/>
    <w:rsid w:val="001E1952"/>
    <w:rsid w:val="001E1DC0"/>
    <w:rsid w:val="001E1E27"/>
    <w:rsid w:val="001E1FA6"/>
    <w:rsid w:val="001E20BA"/>
    <w:rsid w:val="001E22CE"/>
    <w:rsid w:val="001E253F"/>
    <w:rsid w:val="001E259D"/>
    <w:rsid w:val="001E260C"/>
    <w:rsid w:val="001E2FC1"/>
    <w:rsid w:val="001E345E"/>
    <w:rsid w:val="001E38D5"/>
    <w:rsid w:val="001E39A8"/>
    <w:rsid w:val="001E3E17"/>
    <w:rsid w:val="001E3E1C"/>
    <w:rsid w:val="001E3F0D"/>
    <w:rsid w:val="001E3F36"/>
    <w:rsid w:val="001E3F86"/>
    <w:rsid w:val="001E4217"/>
    <w:rsid w:val="001E4512"/>
    <w:rsid w:val="001E461B"/>
    <w:rsid w:val="001E4648"/>
    <w:rsid w:val="001E4685"/>
    <w:rsid w:val="001E46EA"/>
    <w:rsid w:val="001E472D"/>
    <w:rsid w:val="001E47BD"/>
    <w:rsid w:val="001E48EE"/>
    <w:rsid w:val="001E497D"/>
    <w:rsid w:val="001E4A70"/>
    <w:rsid w:val="001E4B01"/>
    <w:rsid w:val="001E4BFE"/>
    <w:rsid w:val="001E4C2E"/>
    <w:rsid w:val="001E4E9A"/>
    <w:rsid w:val="001E4FE8"/>
    <w:rsid w:val="001E510A"/>
    <w:rsid w:val="001E5397"/>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C25"/>
    <w:rsid w:val="001E6D9C"/>
    <w:rsid w:val="001E70E4"/>
    <w:rsid w:val="001E7161"/>
    <w:rsid w:val="001E7756"/>
    <w:rsid w:val="001E78ED"/>
    <w:rsid w:val="001E7A70"/>
    <w:rsid w:val="001E7AE0"/>
    <w:rsid w:val="001F018E"/>
    <w:rsid w:val="001F04B5"/>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860"/>
    <w:rsid w:val="001F2D37"/>
    <w:rsid w:val="001F2DA2"/>
    <w:rsid w:val="001F3557"/>
    <w:rsid w:val="001F37AD"/>
    <w:rsid w:val="001F3B2C"/>
    <w:rsid w:val="001F3C90"/>
    <w:rsid w:val="001F3FAE"/>
    <w:rsid w:val="001F46F6"/>
    <w:rsid w:val="001F47E1"/>
    <w:rsid w:val="001F49A0"/>
    <w:rsid w:val="001F4B0A"/>
    <w:rsid w:val="001F4F9E"/>
    <w:rsid w:val="001F5051"/>
    <w:rsid w:val="001F53AB"/>
    <w:rsid w:val="001F595D"/>
    <w:rsid w:val="001F5AD6"/>
    <w:rsid w:val="001F5C7E"/>
    <w:rsid w:val="001F5E0A"/>
    <w:rsid w:val="001F6218"/>
    <w:rsid w:val="001F6228"/>
    <w:rsid w:val="001F63C5"/>
    <w:rsid w:val="001F661E"/>
    <w:rsid w:val="001F67CD"/>
    <w:rsid w:val="001F6929"/>
    <w:rsid w:val="001F693C"/>
    <w:rsid w:val="001F6A7F"/>
    <w:rsid w:val="001F6E90"/>
    <w:rsid w:val="001F724C"/>
    <w:rsid w:val="001F72FF"/>
    <w:rsid w:val="001F736F"/>
    <w:rsid w:val="001F73AD"/>
    <w:rsid w:val="001F7493"/>
    <w:rsid w:val="001F751B"/>
    <w:rsid w:val="001F75AA"/>
    <w:rsid w:val="001F76FB"/>
    <w:rsid w:val="001F77AC"/>
    <w:rsid w:val="001F782E"/>
    <w:rsid w:val="001F793E"/>
    <w:rsid w:val="001F7A87"/>
    <w:rsid w:val="001F7ACD"/>
    <w:rsid w:val="001F7BCB"/>
    <w:rsid w:val="001F7BCC"/>
    <w:rsid w:val="001F7ECB"/>
    <w:rsid w:val="001F7FAA"/>
    <w:rsid w:val="00200161"/>
    <w:rsid w:val="00200992"/>
    <w:rsid w:val="00200D05"/>
    <w:rsid w:val="00200EF3"/>
    <w:rsid w:val="00200FC9"/>
    <w:rsid w:val="002019FD"/>
    <w:rsid w:val="00201C75"/>
    <w:rsid w:val="00201DDB"/>
    <w:rsid w:val="00202121"/>
    <w:rsid w:val="0020228A"/>
    <w:rsid w:val="0020231E"/>
    <w:rsid w:val="00202426"/>
    <w:rsid w:val="00202527"/>
    <w:rsid w:val="00202679"/>
    <w:rsid w:val="002026A3"/>
    <w:rsid w:val="002026F7"/>
    <w:rsid w:val="00202AFB"/>
    <w:rsid w:val="00202DA4"/>
    <w:rsid w:val="0020378A"/>
    <w:rsid w:val="00203977"/>
    <w:rsid w:val="00203A52"/>
    <w:rsid w:val="00203FF2"/>
    <w:rsid w:val="00204005"/>
    <w:rsid w:val="00204179"/>
    <w:rsid w:val="002047D9"/>
    <w:rsid w:val="00204A22"/>
    <w:rsid w:val="0020509D"/>
    <w:rsid w:val="0020511A"/>
    <w:rsid w:val="00205351"/>
    <w:rsid w:val="002053AB"/>
    <w:rsid w:val="002056C7"/>
    <w:rsid w:val="00205718"/>
    <w:rsid w:val="0020633B"/>
    <w:rsid w:val="00206C75"/>
    <w:rsid w:val="00206DE6"/>
    <w:rsid w:val="00207414"/>
    <w:rsid w:val="002074C1"/>
    <w:rsid w:val="00207677"/>
    <w:rsid w:val="002077E6"/>
    <w:rsid w:val="00207858"/>
    <w:rsid w:val="00207A31"/>
    <w:rsid w:val="00207B03"/>
    <w:rsid w:val="00207D06"/>
    <w:rsid w:val="00210145"/>
    <w:rsid w:val="002101C5"/>
    <w:rsid w:val="00210215"/>
    <w:rsid w:val="00210227"/>
    <w:rsid w:val="00210908"/>
    <w:rsid w:val="00210A59"/>
    <w:rsid w:val="00210B76"/>
    <w:rsid w:val="00210C5E"/>
    <w:rsid w:val="00210D27"/>
    <w:rsid w:val="00210DE0"/>
    <w:rsid w:val="00210E19"/>
    <w:rsid w:val="00211144"/>
    <w:rsid w:val="0021184C"/>
    <w:rsid w:val="002118A2"/>
    <w:rsid w:val="00211FDF"/>
    <w:rsid w:val="0021202E"/>
    <w:rsid w:val="002120A2"/>
    <w:rsid w:val="002121DB"/>
    <w:rsid w:val="00212251"/>
    <w:rsid w:val="0021227F"/>
    <w:rsid w:val="00212440"/>
    <w:rsid w:val="00212582"/>
    <w:rsid w:val="00212BBB"/>
    <w:rsid w:val="00212CB5"/>
    <w:rsid w:val="00212F30"/>
    <w:rsid w:val="00213045"/>
    <w:rsid w:val="0021304A"/>
    <w:rsid w:val="002131EA"/>
    <w:rsid w:val="0021324C"/>
    <w:rsid w:val="002132F6"/>
    <w:rsid w:val="00213507"/>
    <w:rsid w:val="0021353B"/>
    <w:rsid w:val="0021394A"/>
    <w:rsid w:val="0021395B"/>
    <w:rsid w:val="00213B0D"/>
    <w:rsid w:val="00214192"/>
    <w:rsid w:val="002144BD"/>
    <w:rsid w:val="002145FA"/>
    <w:rsid w:val="002147B3"/>
    <w:rsid w:val="002147C8"/>
    <w:rsid w:val="0021483F"/>
    <w:rsid w:val="002148C1"/>
    <w:rsid w:val="00214FCC"/>
    <w:rsid w:val="00215021"/>
    <w:rsid w:val="00215027"/>
    <w:rsid w:val="002154A9"/>
    <w:rsid w:val="00215565"/>
    <w:rsid w:val="00215A4B"/>
    <w:rsid w:val="00215A51"/>
    <w:rsid w:val="00215AC0"/>
    <w:rsid w:val="00215AF2"/>
    <w:rsid w:val="00215C32"/>
    <w:rsid w:val="00216656"/>
    <w:rsid w:val="002166A6"/>
    <w:rsid w:val="002166CE"/>
    <w:rsid w:val="002168A4"/>
    <w:rsid w:val="00216B24"/>
    <w:rsid w:val="00216D68"/>
    <w:rsid w:val="00216D9D"/>
    <w:rsid w:val="00217499"/>
    <w:rsid w:val="0021761D"/>
    <w:rsid w:val="002176AB"/>
    <w:rsid w:val="002176BF"/>
    <w:rsid w:val="002176EA"/>
    <w:rsid w:val="002178A5"/>
    <w:rsid w:val="00217DB9"/>
    <w:rsid w:val="002201BF"/>
    <w:rsid w:val="00220526"/>
    <w:rsid w:val="002206B4"/>
    <w:rsid w:val="00220749"/>
    <w:rsid w:val="00220877"/>
    <w:rsid w:val="00220D86"/>
    <w:rsid w:val="00220E65"/>
    <w:rsid w:val="00220F55"/>
    <w:rsid w:val="00221110"/>
    <w:rsid w:val="002212A2"/>
    <w:rsid w:val="0022178C"/>
    <w:rsid w:val="00221978"/>
    <w:rsid w:val="00221CEA"/>
    <w:rsid w:val="00221D09"/>
    <w:rsid w:val="0022208A"/>
    <w:rsid w:val="00222176"/>
    <w:rsid w:val="0022235E"/>
    <w:rsid w:val="0022239B"/>
    <w:rsid w:val="002224B8"/>
    <w:rsid w:val="00222609"/>
    <w:rsid w:val="0022263A"/>
    <w:rsid w:val="0022267B"/>
    <w:rsid w:val="00222D01"/>
    <w:rsid w:val="00222D0C"/>
    <w:rsid w:val="00222F51"/>
    <w:rsid w:val="002236D1"/>
    <w:rsid w:val="00223A1B"/>
    <w:rsid w:val="00223BBE"/>
    <w:rsid w:val="00223BD5"/>
    <w:rsid w:val="00223E59"/>
    <w:rsid w:val="002240A6"/>
    <w:rsid w:val="002240BD"/>
    <w:rsid w:val="002242EA"/>
    <w:rsid w:val="002243B6"/>
    <w:rsid w:val="002245E6"/>
    <w:rsid w:val="00224804"/>
    <w:rsid w:val="0022484F"/>
    <w:rsid w:val="00224DA5"/>
    <w:rsid w:val="00225322"/>
    <w:rsid w:val="002256AE"/>
    <w:rsid w:val="002257BA"/>
    <w:rsid w:val="002257C1"/>
    <w:rsid w:val="0022593A"/>
    <w:rsid w:val="00225AA1"/>
    <w:rsid w:val="00225B76"/>
    <w:rsid w:val="00225B96"/>
    <w:rsid w:val="00225C57"/>
    <w:rsid w:val="00225C80"/>
    <w:rsid w:val="00225E55"/>
    <w:rsid w:val="002261B5"/>
    <w:rsid w:val="00226479"/>
    <w:rsid w:val="00226563"/>
    <w:rsid w:val="00226578"/>
    <w:rsid w:val="00226640"/>
    <w:rsid w:val="00226B92"/>
    <w:rsid w:val="00226F7E"/>
    <w:rsid w:val="00227010"/>
    <w:rsid w:val="002271F9"/>
    <w:rsid w:val="0022753F"/>
    <w:rsid w:val="002275C8"/>
    <w:rsid w:val="00227938"/>
    <w:rsid w:val="002279F4"/>
    <w:rsid w:val="00227B57"/>
    <w:rsid w:val="00227BD9"/>
    <w:rsid w:val="00227D72"/>
    <w:rsid w:val="00230267"/>
    <w:rsid w:val="0023029B"/>
    <w:rsid w:val="002302A0"/>
    <w:rsid w:val="002302DA"/>
    <w:rsid w:val="002303A5"/>
    <w:rsid w:val="002303A9"/>
    <w:rsid w:val="00230660"/>
    <w:rsid w:val="00230C08"/>
    <w:rsid w:val="00230CC2"/>
    <w:rsid w:val="00230DD4"/>
    <w:rsid w:val="002312D3"/>
    <w:rsid w:val="00231335"/>
    <w:rsid w:val="002314FA"/>
    <w:rsid w:val="0023179E"/>
    <w:rsid w:val="002318A5"/>
    <w:rsid w:val="002318F4"/>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8C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4B"/>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02"/>
    <w:rsid w:val="00242027"/>
    <w:rsid w:val="0024203D"/>
    <w:rsid w:val="0024238E"/>
    <w:rsid w:val="00242498"/>
    <w:rsid w:val="002425F6"/>
    <w:rsid w:val="0024294D"/>
    <w:rsid w:val="00242D9A"/>
    <w:rsid w:val="00243611"/>
    <w:rsid w:val="0024393F"/>
    <w:rsid w:val="00243C71"/>
    <w:rsid w:val="00243C7A"/>
    <w:rsid w:val="00243CDA"/>
    <w:rsid w:val="00243D03"/>
    <w:rsid w:val="00243DFD"/>
    <w:rsid w:val="00243FDF"/>
    <w:rsid w:val="00244123"/>
    <w:rsid w:val="0024433F"/>
    <w:rsid w:val="00244556"/>
    <w:rsid w:val="002447B9"/>
    <w:rsid w:val="002448C3"/>
    <w:rsid w:val="00244B31"/>
    <w:rsid w:val="00244B99"/>
    <w:rsid w:val="00244F25"/>
    <w:rsid w:val="0024522B"/>
    <w:rsid w:val="002452F4"/>
    <w:rsid w:val="00245318"/>
    <w:rsid w:val="00245333"/>
    <w:rsid w:val="00245513"/>
    <w:rsid w:val="002455AA"/>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7C3"/>
    <w:rsid w:val="00247D1B"/>
    <w:rsid w:val="00247F7A"/>
    <w:rsid w:val="0025012C"/>
    <w:rsid w:val="0025048B"/>
    <w:rsid w:val="00250C97"/>
    <w:rsid w:val="00250D83"/>
    <w:rsid w:val="00250F47"/>
    <w:rsid w:val="00250FFB"/>
    <w:rsid w:val="002513EC"/>
    <w:rsid w:val="0025198B"/>
    <w:rsid w:val="00251B8E"/>
    <w:rsid w:val="00251BD3"/>
    <w:rsid w:val="00251EE9"/>
    <w:rsid w:val="00251FAB"/>
    <w:rsid w:val="0025206B"/>
    <w:rsid w:val="00252229"/>
    <w:rsid w:val="0025238B"/>
    <w:rsid w:val="00252559"/>
    <w:rsid w:val="00252B17"/>
    <w:rsid w:val="00252B1F"/>
    <w:rsid w:val="00252F68"/>
    <w:rsid w:val="0025307E"/>
    <w:rsid w:val="002533FA"/>
    <w:rsid w:val="002536A1"/>
    <w:rsid w:val="002538A4"/>
    <w:rsid w:val="00253903"/>
    <w:rsid w:val="00253FD1"/>
    <w:rsid w:val="00254176"/>
    <w:rsid w:val="0025427B"/>
    <w:rsid w:val="002542E0"/>
    <w:rsid w:val="00254300"/>
    <w:rsid w:val="00254738"/>
    <w:rsid w:val="002547F6"/>
    <w:rsid w:val="00254B38"/>
    <w:rsid w:val="00254C6B"/>
    <w:rsid w:val="00254D53"/>
    <w:rsid w:val="00255196"/>
    <w:rsid w:val="002552CE"/>
    <w:rsid w:val="002554A7"/>
    <w:rsid w:val="0025585B"/>
    <w:rsid w:val="00255C84"/>
    <w:rsid w:val="00255CE4"/>
    <w:rsid w:val="00255E5A"/>
    <w:rsid w:val="00255EDB"/>
    <w:rsid w:val="002560A2"/>
    <w:rsid w:val="002562D9"/>
    <w:rsid w:val="002563F4"/>
    <w:rsid w:val="00256483"/>
    <w:rsid w:val="00256772"/>
    <w:rsid w:val="00256C63"/>
    <w:rsid w:val="00256F08"/>
    <w:rsid w:val="00256F64"/>
    <w:rsid w:val="0025723C"/>
    <w:rsid w:val="0025756A"/>
    <w:rsid w:val="00257744"/>
    <w:rsid w:val="00257A3A"/>
    <w:rsid w:val="00257D7B"/>
    <w:rsid w:val="00257D8A"/>
    <w:rsid w:val="00257E71"/>
    <w:rsid w:val="00260125"/>
    <w:rsid w:val="002601DE"/>
    <w:rsid w:val="002601E3"/>
    <w:rsid w:val="002602A0"/>
    <w:rsid w:val="002602EB"/>
    <w:rsid w:val="00260756"/>
    <w:rsid w:val="00260A1D"/>
    <w:rsid w:val="00260A4A"/>
    <w:rsid w:val="00260B74"/>
    <w:rsid w:val="00260F0C"/>
    <w:rsid w:val="00260F5D"/>
    <w:rsid w:val="0026116C"/>
    <w:rsid w:val="002614AC"/>
    <w:rsid w:val="002615EE"/>
    <w:rsid w:val="00261680"/>
    <w:rsid w:val="00261706"/>
    <w:rsid w:val="00261AC7"/>
    <w:rsid w:val="00261B0A"/>
    <w:rsid w:val="00261BDA"/>
    <w:rsid w:val="002626A2"/>
    <w:rsid w:val="0026288A"/>
    <w:rsid w:val="00262AEE"/>
    <w:rsid w:val="00262E21"/>
    <w:rsid w:val="00262EB6"/>
    <w:rsid w:val="002632DF"/>
    <w:rsid w:val="002636AA"/>
    <w:rsid w:val="0026370B"/>
    <w:rsid w:val="002637A7"/>
    <w:rsid w:val="002638B0"/>
    <w:rsid w:val="00263C98"/>
    <w:rsid w:val="002640C7"/>
    <w:rsid w:val="002645E0"/>
    <w:rsid w:val="00264691"/>
    <w:rsid w:val="002646EB"/>
    <w:rsid w:val="00264853"/>
    <w:rsid w:val="00264A95"/>
    <w:rsid w:val="00264D98"/>
    <w:rsid w:val="00264F12"/>
    <w:rsid w:val="00264F6E"/>
    <w:rsid w:val="002652E1"/>
    <w:rsid w:val="002654AF"/>
    <w:rsid w:val="0026591B"/>
    <w:rsid w:val="00265E16"/>
    <w:rsid w:val="00265EE8"/>
    <w:rsid w:val="00265F19"/>
    <w:rsid w:val="00266324"/>
    <w:rsid w:val="002663A2"/>
    <w:rsid w:val="00266592"/>
    <w:rsid w:val="0026678D"/>
    <w:rsid w:val="0026694E"/>
    <w:rsid w:val="00266C64"/>
    <w:rsid w:val="002670BE"/>
    <w:rsid w:val="002673F2"/>
    <w:rsid w:val="002674CA"/>
    <w:rsid w:val="0026775E"/>
    <w:rsid w:val="002679A1"/>
    <w:rsid w:val="00267B64"/>
    <w:rsid w:val="00270063"/>
    <w:rsid w:val="002703D2"/>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531"/>
    <w:rsid w:val="002728DD"/>
    <w:rsid w:val="00272C8F"/>
    <w:rsid w:val="002732AF"/>
    <w:rsid w:val="002735FC"/>
    <w:rsid w:val="002737ED"/>
    <w:rsid w:val="0027381F"/>
    <w:rsid w:val="00273D6F"/>
    <w:rsid w:val="00273FFB"/>
    <w:rsid w:val="00274329"/>
    <w:rsid w:val="002743E6"/>
    <w:rsid w:val="002744D7"/>
    <w:rsid w:val="00274537"/>
    <w:rsid w:val="002745A2"/>
    <w:rsid w:val="00274BB6"/>
    <w:rsid w:val="00274D0D"/>
    <w:rsid w:val="00274E8C"/>
    <w:rsid w:val="00274E98"/>
    <w:rsid w:val="00274F3A"/>
    <w:rsid w:val="00274FE7"/>
    <w:rsid w:val="00275259"/>
    <w:rsid w:val="002754B6"/>
    <w:rsid w:val="002757F4"/>
    <w:rsid w:val="00275AD6"/>
    <w:rsid w:val="00275B45"/>
    <w:rsid w:val="00275C23"/>
    <w:rsid w:val="00276215"/>
    <w:rsid w:val="002762D9"/>
    <w:rsid w:val="002764B3"/>
    <w:rsid w:val="0027651F"/>
    <w:rsid w:val="00276542"/>
    <w:rsid w:val="00276581"/>
    <w:rsid w:val="0027667B"/>
    <w:rsid w:val="0027677A"/>
    <w:rsid w:val="00276E53"/>
    <w:rsid w:val="002771C2"/>
    <w:rsid w:val="002772F5"/>
    <w:rsid w:val="002779E7"/>
    <w:rsid w:val="00277E83"/>
    <w:rsid w:val="002800F0"/>
    <w:rsid w:val="002801D1"/>
    <w:rsid w:val="00280239"/>
    <w:rsid w:val="0028030B"/>
    <w:rsid w:val="00280406"/>
    <w:rsid w:val="00280BDB"/>
    <w:rsid w:val="00280E3B"/>
    <w:rsid w:val="00281005"/>
    <w:rsid w:val="00281069"/>
    <w:rsid w:val="002815BE"/>
    <w:rsid w:val="00281829"/>
    <w:rsid w:val="00281BA7"/>
    <w:rsid w:val="00281FDA"/>
    <w:rsid w:val="00282054"/>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BEE"/>
    <w:rsid w:val="00283D4A"/>
    <w:rsid w:val="00283D94"/>
    <w:rsid w:val="00283DC3"/>
    <w:rsid w:val="00283E22"/>
    <w:rsid w:val="00283F67"/>
    <w:rsid w:val="002842DC"/>
    <w:rsid w:val="0028488D"/>
    <w:rsid w:val="0028493A"/>
    <w:rsid w:val="00285204"/>
    <w:rsid w:val="00285396"/>
    <w:rsid w:val="002856AA"/>
    <w:rsid w:val="002859F7"/>
    <w:rsid w:val="002859FC"/>
    <w:rsid w:val="00285AD8"/>
    <w:rsid w:val="00285B04"/>
    <w:rsid w:val="00285C6C"/>
    <w:rsid w:val="00285D5E"/>
    <w:rsid w:val="00285F2D"/>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445"/>
    <w:rsid w:val="002915C3"/>
    <w:rsid w:val="002916A0"/>
    <w:rsid w:val="0029178D"/>
    <w:rsid w:val="00291A5B"/>
    <w:rsid w:val="00291A7A"/>
    <w:rsid w:val="00291AD8"/>
    <w:rsid w:val="00291BA4"/>
    <w:rsid w:val="00291CEC"/>
    <w:rsid w:val="0029242A"/>
    <w:rsid w:val="00292761"/>
    <w:rsid w:val="002929E2"/>
    <w:rsid w:val="00292BAC"/>
    <w:rsid w:val="00292CBA"/>
    <w:rsid w:val="00292CDE"/>
    <w:rsid w:val="00292CF2"/>
    <w:rsid w:val="00293611"/>
    <w:rsid w:val="00293B9F"/>
    <w:rsid w:val="00293C7D"/>
    <w:rsid w:val="00293EEE"/>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98"/>
    <w:rsid w:val="002A0ED5"/>
    <w:rsid w:val="002A0FE5"/>
    <w:rsid w:val="002A10A3"/>
    <w:rsid w:val="002A127C"/>
    <w:rsid w:val="002A167E"/>
    <w:rsid w:val="002A1BFB"/>
    <w:rsid w:val="002A1EE6"/>
    <w:rsid w:val="002A1F79"/>
    <w:rsid w:val="002A1F99"/>
    <w:rsid w:val="002A21BE"/>
    <w:rsid w:val="002A220D"/>
    <w:rsid w:val="002A2378"/>
    <w:rsid w:val="002A258B"/>
    <w:rsid w:val="002A29CC"/>
    <w:rsid w:val="002A3512"/>
    <w:rsid w:val="002A3584"/>
    <w:rsid w:val="002A3763"/>
    <w:rsid w:val="002A3832"/>
    <w:rsid w:val="002A3DD7"/>
    <w:rsid w:val="002A408A"/>
    <w:rsid w:val="002A4866"/>
    <w:rsid w:val="002A4B27"/>
    <w:rsid w:val="002A4C17"/>
    <w:rsid w:val="002A4EC4"/>
    <w:rsid w:val="002A519D"/>
    <w:rsid w:val="002A51C1"/>
    <w:rsid w:val="002A51EE"/>
    <w:rsid w:val="002A52EB"/>
    <w:rsid w:val="002A5439"/>
    <w:rsid w:val="002A54CF"/>
    <w:rsid w:val="002A5518"/>
    <w:rsid w:val="002A59A9"/>
    <w:rsid w:val="002A5B1E"/>
    <w:rsid w:val="002A5EF8"/>
    <w:rsid w:val="002A613E"/>
    <w:rsid w:val="002A6552"/>
    <w:rsid w:val="002A6594"/>
    <w:rsid w:val="002A669A"/>
    <w:rsid w:val="002A66BC"/>
    <w:rsid w:val="002A6A34"/>
    <w:rsid w:val="002A6CD1"/>
    <w:rsid w:val="002A6CF1"/>
    <w:rsid w:val="002A6E48"/>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830"/>
    <w:rsid w:val="002B18FD"/>
    <w:rsid w:val="002B1934"/>
    <w:rsid w:val="002B1BE4"/>
    <w:rsid w:val="002B1DA8"/>
    <w:rsid w:val="002B1E39"/>
    <w:rsid w:val="002B21B7"/>
    <w:rsid w:val="002B29A9"/>
    <w:rsid w:val="002B2AC4"/>
    <w:rsid w:val="002B2C84"/>
    <w:rsid w:val="002B2C90"/>
    <w:rsid w:val="002B2CDA"/>
    <w:rsid w:val="002B3313"/>
    <w:rsid w:val="002B336C"/>
    <w:rsid w:val="002B35D2"/>
    <w:rsid w:val="002B3BB3"/>
    <w:rsid w:val="002B3EC1"/>
    <w:rsid w:val="002B3F47"/>
    <w:rsid w:val="002B4698"/>
    <w:rsid w:val="002B493D"/>
    <w:rsid w:val="002B4D1A"/>
    <w:rsid w:val="002B4E43"/>
    <w:rsid w:val="002B5017"/>
    <w:rsid w:val="002B506F"/>
    <w:rsid w:val="002B5421"/>
    <w:rsid w:val="002B5759"/>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6EBE"/>
    <w:rsid w:val="002B6EDE"/>
    <w:rsid w:val="002B70CD"/>
    <w:rsid w:val="002B7335"/>
    <w:rsid w:val="002B7E7B"/>
    <w:rsid w:val="002B7F9D"/>
    <w:rsid w:val="002B7FF3"/>
    <w:rsid w:val="002C029A"/>
    <w:rsid w:val="002C03C4"/>
    <w:rsid w:val="002C0478"/>
    <w:rsid w:val="002C04F7"/>
    <w:rsid w:val="002C0506"/>
    <w:rsid w:val="002C05BC"/>
    <w:rsid w:val="002C05D2"/>
    <w:rsid w:val="002C073F"/>
    <w:rsid w:val="002C0865"/>
    <w:rsid w:val="002C0925"/>
    <w:rsid w:val="002C09B5"/>
    <w:rsid w:val="002C0C09"/>
    <w:rsid w:val="002C0C36"/>
    <w:rsid w:val="002C0C37"/>
    <w:rsid w:val="002C0DAD"/>
    <w:rsid w:val="002C10AD"/>
    <w:rsid w:val="002C13F4"/>
    <w:rsid w:val="002C1649"/>
    <w:rsid w:val="002C1766"/>
    <w:rsid w:val="002C1898"/>
    <w:rsid w:val="002C1961"/>
    <w:rsid w:val="002C1A0D"/>
    <w:rsid w:val="002C1B30"/>
    <w:rsid w:val="002C1E22"/>
    <w:rsid w:val="002C215C"/>
    <w:rsid w:val="002C29F5"/>
    <w:rsid w:val="002C2ACC"/>
    <w:rsid w:val="002C2D14"/>
    <w:rsid w:val="002C2F87"/>
    <w:rsid w:val="002C313E"/>
    <w:rsid w:val="002C3654"/>
    <w:rsid w:val="002C3661"/>
    <w:rsid w:val="002C376A"/>
    <w:rsid w:val="002C3BFA"/>
    <w:rsid w:val="002C40BE"/>
    <w:rsid w:val="002C436A"/>
    <w:rsid w:val="002C4530"/>
    <w:rsid w:val="002C485E"/>
    <w:rsid w:val="002C4ABB"/>
    <w:rsid w:val="002C5108"/>
    <w:rsid w:val="002C51CC"/>
    <w:rsid w:val="002C5285"/>
    <w:rsid w:val="002C5462"/>
    <w:rsid w:val="002C56A1"/>
    <w:rsid w:val="002C5789"/>
    <w:rsid w:val="002C5B26"/>
    <w:rsid w:val="002C5D28"/>
    <w:rsid w:val="002C5F97"/>
    <w:rsid w:val="002C6094"/>
    <w:rsid w:val="002C61AF"/>
    <w:rsid w:val="002C6AE8"/>
    <w:rsid w:val="002C6C58"/>
    <w:rsid w:val="002C6E5B"/>
    <w:rsid w:val="002C6E67"/>
    <w:rsid w:val="002C6EEA"/>
    <w:rsid w:val="002C7323"/>
    <w:rsid w:val="002C73F9"/>
    <w:rsid w:val="002C7529"/>
    <w:rsid w:val="002C766E"/>
    <w:rsid w:val="002C7AD2"/>
    <w:rsid w:val="002C7AF5"/>
    <w:rsid w:val="002C7B59"/>
    <w:rsid w:val="002C7B88"/>
    <w:rsid w:val="002C7C2E"/>
    <w:rsid w:val="002C7DDF"/>
    <w:rsid w:val="002C7E59"/>
    <w:rsid w:val="002C7E83"/>
    <w:rsid w:val="002D01EF"/>
    <w:rsid w:val="002D0750"/>
    <w:rsid w:val="002D0C31"/>
    <w:rsid w:val="002D0E36"/>
    <w:rsid w:val="002D12CD"/>
    <w:rsid w:val="002D15B5"/>
    <w:rsid w:val="002D1F75"/>
    <w:rsid w:val="002D2237"/>
    <w:rsid w:val="002D275F"/>
    <w:rsid w:val="002D27F6"/>
    <w:rsid w:val="002D289F"/>
    <w:rsid w:val="002D2B3F"/>
    <w:rsid w:val="002D2C70"/>
    <w:rsid w:val="002D2EFE"/>
    <w:rsid w:val="002D2FD2"/>
    <w:rsid w:val="002D3399"/>
    <w:rsid w:val="002D3574"/>
    <w:rsid w:val="002D3C0E"/>
    <w:rsid w:val="002D3C68"/>
    <w:rsid w:val="002D3D0E"/>
    <w:rsid w:val="002D3DF8"/>
    <w:rsid w:val="002D4055"/>
    <w:rsid w:val="002D42B8"/>
    <w:rsid w:val="002D43CB"/>
    <w:rsid w:val="002D46DD"/>
    <w:rsid w:val="002D47E0"/>
    <w:rsid w:val="002D4C66"/>
    <w:rsid w:val="002D4D9D"/>
    <w:rsid w:val="002D4FDC"/>
    <w:rsid w:val="002D517C"/>
    <w:rsid w:val="002D51C0"/>
    <w:rsid w:val="002D51DE"/>
    <w:rsid w:val="002D56BD"/>
    <w:rsid w:val="002D62B8"/>
    <w:rsid w:val="002D6334"/>
    <w:rsid w:val="002D6684"/>
    <w:rsid w:val="002D6B68"/>
    <w:rsid w:val="002D6F9A"/>
    <w:rsid w:val="002D70EA"/>
    <w:rsid w:val="002E0064"/>
    <w:rsid w:val="002E06D0"/>
    <w:rsid w:val="002E0708"/>
    <w:rsid w:val="002E0746"/>
    <w:rsid w:val="002E093A"/>
    <w:rsid w:val="002E1380"/>
    <w:rsid w:val="002E15D8"/>
    <w:rsid w:val="002E17C7"/>
    <w:rsid w:val="002E1A31"/>
    <w:rsid w:val="002E1E9C"/>
    <w:rsid w:val="002E1F51"/>
    <w:rsid w:val="002E230E"/>
    <w:rsid w:val="002E265F"/>
    <w:rsid w:val="002E278A"/>
    <w:rsid w:val="002E27B8"/>
    <w:rsid w:val="002E2BA3"/>
    <w:rsid w:val="002E2D5C"/>
    <w:rsid w:val="002E3061"/>
    <w:rsid w:val="002E319D"/>
    <w:rsid w:val="002E3781"/>
    <w:rsid w:val="002E388E"/>
    <w:rsid w:val="002E389F"/>
    <w:rsid w:val="002E39FE"/>
    <w:rsid w:val="002E3A5B"/>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953"/>
    <w:rsid w:val="002E69BB"/>
    <w:rsid w:val="002E6E13"/>
    <w:rsid w:val="002E6EC6"/>
    <w:rsid w:val="002E70EF"/>
    <w:rsid w:val="002E7304"/>
    <w:rsid w:val="002E7625"/>
    <w:rsid w:val="002E7BB4"/>
    <w:rsid w:val="002E7ED7"/>
    <w:rsid w:val="002F0022"/>
    <w:rsid w:val="002F0146"/>
    <w:rsid w:val="002F0541"/>
    <w:rsid w:val="002F05A1"/>
    <w:rsid w:val="002F062D"/>
    <w:rsid w:val="002F0A03"/>
    <w:rsid w:val="002F140F"/>
    <w:rsid w:val="002F167F"/>
    <w:rsid w:val="002F16C0"/>
    <w:rsid w:val="002F179D"/>
    <w:rsid w:val="002F1F9C"/>
    <w:rsid w:val="002F202F"/>
    <w:rsid w:val="002F205A"/>
    <w:rsid w:val="002F2332"/>
    <w:rsid w:val="002F2A8C"/>
    <w:rsid w:val="002F2D27"/>
    <w:rsid w:val="002F3184"/>
    <w:rsid w:val="002F33CA"/>
    <w:rsid w:val="002F3443"/>
    <w:rsid w:val="002F34C6"/>
    <w:rsid w:val="002F3800"/>
    <w:rsid w:val="002F3F1F"/>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9E1"/>
    <w:rsid w:val="002F7A79"/>
    <w:rsid w:val="002F7AD3"/>
    <w:rsid w:val="002F7B22"/>
    <w:rsid w:val="002F7D10"/>
    <w:rsid w:val="002F7DD3"/>
    <w:rsid w:val="00300007"/>
    <w:rsid w:val="003003EA"/>
    <w:rsid w:val="0030077E"/>
    <w:rsid w:val="00300818"/>
    <w:rsid w:val="00300CED"/>
    <w:rsid w:val="00300E1A"/>
    <w:rsid w:val="00301184"/>
    <w:rsid w:val="003013AC"/>
    <w:rsid w:val="0030142C"/>
    <w:rsid w:val="003018B1"/>
    <w:rsid w:val="00301BBA"/>
    <w:rsid w:val="00301E69"/>
    <w:rsid w:val="00301F34"/>
    <w:rsid w:val="00302090"/>
    <w:rsid w:val="00302204"/>
    <w:rsid w:val="003024A7"/>
    <w:rsid w:val="00302AB5"/>
    <w:rsid w:val="00302C3A"/>
    <w:rsid w:val="00302D75"/>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53C"/>
    <w:rsid w:val="00304B65"/>
    <w:rsid w:val="00304E42"/>
    <w:rsid w:val="00305113"/>
    <w:rsid w:val="0030557D"/>
    <w:rsid w:val="0030574A"/>
    <w:rsid w:val="003058DF"/>
    <w:rsid w:val="00305966"/>
    <w:rsid w:val="00305C29"/>
    <w:rsid w:val="00305D38"/>
    <w:rsid w:val="00305DC7"/>
    <w:rsid w:val="00306055"/>
    <w:rsid w:val="00306070"/>
    <w:rsid w:val="00306670"/>
    <w:rsid w:val="0030669F"/>
    <w:rsid w:val="003068D6"/>
    <w:rsid w:val="00306A19"/>
    <w:rsid w:val="00306A73"/>
    <w:rsid w:val="00306C96"/>
    <w:rsid w:val="00306D1D"/>
    <w:rsid w:val="00306E4B"/>
    <w:rsid w:val="00307029"/>
    <w:rsid w:val="00307298"/>
    <w:rsid w:val="0030730A"/>
    <w:rsid w:val="0030749D"/>
    <w:rsid w:val="00307639"/>
    <w:rsid w:val="00307759"/>
    <w:rsid w:val="0030775F"/>
    <w:rsid w:val="00307986"/>
    <w:rsid w:val="0031037A"/>
    <w:rsid w:val="00310504"/>
    <w:rsid w:val="003108A3"/>
    <w:rsid w:val="00310904"/>
    <w:rsid w:val="00310C59"/>
    <w:rsid w:val="00310F39"/>
    <w:rsid w:val="003110BF"/>
    <w:rsid w:val="0031110C"/>
    <w:rsid w:val="003111AB"/>
    <w:rsid w:val="003112D2"/>
    <w:rsid w:val="00311A6A"/>
    <w:rsid w:val="00311A6D"/>
    <w:rsid w:val="00311C34"/>
    <w:rsid w:val="00312253"/>
    <w:rsid w:val="003124A4"/>
    <w:rsid w:val="003125CA"/>
    <w:rsid w:val="003126FB"/>
    <w:rsid w:val="0031277A"/>
    <w:rsid w:val="003128AA"/>
    <w:rsid w:val="00312AC7"/>
    <w:rsid w:val="00312F46"/>
    <w:rsid w:val="003133A6"/>
    <w:rsid w:val="003133CA"/>
    <w:rsid w:val="003134B0"/>
    <w:rsid w:val="00313534"/>
    <w:rsid w:val="003138AF"/>
    <w:rsid w:val="00313915"/>
    <w:rsid w:val="00313AAA"/>
    <w:rsid w:val="00313C3C"/>
    <w:rsid w:val="00313E38"/>
    <w:rsid w:val="00313F37"/>
    <w:rsid w:val="00313F66"/>
    <w:rsid w:val="00314042"/>
    <w:rsid w:val="00314167"/>
    <w:rsid w:val="00314206"/>
    <w:rsid w:val="0031420B"/>
    <w:rsid w:val="003142FB"/>
    <w:rsid w:val="00314308"/>
    <w:rsid w:val="0031443E"/>
    <w:rsid w:val="00314653"/>
    <w:rsid w:val="00314B34"/>
    <w:rsid w:val="00314D07"/>
    <w:rsid w:val="00314DE3"/>
    <w:rsid w:val="00314E1A"/>
    <w:rsid w:val="00315176"/>
    <w:rsid w:val="00315224"/>
    <w:rsid w:val="00315461"/>
    <w:rsid w:val="0031565F"/>
    <w:rsid w:val="003157A9"/>
    <w:rsid w:val="00315926"/>
    <w:rsid w:val="0031597F"/>
    <w:rsid w:val="00315BD7"/>
    <w:rsid w:val="00315C6D"/>
    <w:rsid w:val="00315DB2"/>
    <w:rsid w:val="00315EC6"/>
    <w:rsid w:val="00315EF7"/>
    <w:rsid w:val="00316098"/>
    <w:rsid w:val="0031609E"/>
    <w:rsid w:val="003162D6"/>
    <w:rsid w:val="00316386"/>
    <w:rsid w:val="00316589"/>
    <w:rsid w:val="0031683A"/>
    <w:rsid w:val="00316A21"/>
    <w:rsid w:val="00316A3F"/>
    <w:rsid w:val="00316D9F"/>
    <w:rsid w:val="00317111"/>
    <w:rsid w:val="003171E1"/>
    <w:rsid w:val="00317984"/>
    <w:rsid w:val="00317A4D"/>
    <w:rsid w:val="00317A59"/>
    <w:rsid w:val="00317CF7"/>
    <w:rsid w:val="00317E9E"/>
    <w:rsid w:val="0032074E"/>
    <w:rsid w:val="0032091B"/>
    <w:rsid w:val="00320CE2"/>
    <w:rsid w:val="00320E46"/>
    <w:rsid w:val="003217B5"/>
    <w:rsid w:val="003218E9"/>
    <w:rsid w:val="003219B3"/>
    <w:rsid w:val="00321A22"/>
    <w:rsid w:val="00321D02"/>
    <w:rsid w:val="00321DFF"/>
    <w:rsid w:val="00321FBC"/>
    <w:rsid w:val="00322268"/>
    <w:rsid w:val="003222D8"/>
    <w:rsid w:val="00322517"/>
    <w:rsid w:val="00322529"/>
    <w:rsid w:val="00322C06"/>
    <w:rsid w:val="00322CAE"/>
    <w:rsid w:val="00322EC3"/>
    <w:rsid w:val="00323547"/>
    <w:rsid w:val="00323912"/>
    <w:rsid w:val="00323A15"/>
    <w:rsid w:val="00323D0A"/>
    <w:rsid w:val="00323F37"/>
    <w:rsid w:val="0032407B"/>
    <w:rsid w:val="00324173"/>
    <w:rsid w:val="003241E3"/>
    <w:rsid w:val="00324373"/>
    <w:rsid w:val="00324386"/>
    <w:rsid w:val="00324424"/>
    <w:rsid w:val="0032499E"/>
    <w:rsid w:val="00324A0F"/>
    <w:rsid w:val="00324C7A"/>
    <w:rsid w:val="00325193"/>
    <w:rsid w:val="003251B5"/>
    <w:rsid w:val="00325357"/>
    <w:rsid w:val="0032537F"/>
    <w:rsid w:val="00325557"/>
    <w:rsid w:val="00325577"/>
    <w:rsid w:val="0032559B"/>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26"/>
    <w:rsid w:val="003278B1"/>
    <w:rsid w:val="003278D9"/>
    <w:rsid w:val="00327A0C"/>
    <w:rsid w:val="00327C52"/>
    <w:rsid w:val="00327E1F"/>
    <w:rsid w:val="00327E97"/>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A25"/>
    <w:rsid w:val="00332E7E"/>
    <w:rsid w:val="00332F2B"/>
    <w:rsid w:val="00332F35"/>
    <w:rsid w:val="00332F98"/>
    <w:rsid w:val="003330FF"/>
    <w:rsid w:val="003333DF"/>
    <w:rsid w:val="00333C6C"/>
    <w:rsid w:val="00334627"/>
    <w:rsid w:val="003346A7"/>
    <w:rsid w:val="003348C6"/>
    <w:rsid w:val="00334CF0"/>
    <w:rsid w:val="0033507E"/>
    <w:rsid w:val="003351AF"/>
    <w:rsid w:val="00335386"/>
    <w:rsid w:val="00335502"/>
    <w:rsid w:val="0033558C"/>
    <w:rsid w:val="003355CB"/>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0E34"/>
    <w:rsid w:val="00341331"/>
    <w:rsid w:val="00341339"/>
    <w:rsid w:val="003415F2"/>
    <w:rsid w:val="003417B4"/>
    <w:rsid w:val="0034184D"/>
    <w:rsid w:val="003418F8"/>
    <w:rsid w:val="00341995"/>
    <w:rsid w:val="00342029"/>
    <w:rsid w:val="003420B7"/>
    <w:rsid w:val="00342AFE"/>
    <w:rsid w:val="00342E89"/>
    <w:rsid w:val="00342F7C"/>
    <w:rsid w:val="00342FB6"/>
    <w:rsid w:val="00343D19"/>
    <w:rsid w:val="003443F4"/>
    <w:rsid w:val="00344473"/>
    <w:rsid w:val="00344559"/>
    <w:rsid w:val="00344AD8"/>
    <w:rsid w:val="00344D7A"/>
    <w:rsid w:val="003450AE"/>
    <w:rsid w:val="0034571A"/>
    <w:rsid w:val="0034597A"/>
    <w:rsid w:val="00345CF3"/>
    <w:rsid w:val="00345FF8"/>
    <w:rsid w:val="00346580"/>
    <w:rsid w:val="00346661"/>
    <w:rsid w:val="00346677"/>
    <w:rsid w:val="003466CC"/>
    <w:rsid w:val="003467E2"/>
    <w:rsid w:val="003469AA"/>
    <w:rsid w:val="003469FB"/>
    <w:rsid w:val="00346A12"/>
    <w:rsid w:val="00346B4E"/>
    <w:rsid w:val="003470F0"/>
    <w:rsid w:val="0034725E"/>
    <w:rsid w:val="003473ED"/>
    <w:rsid w:val="00347417"/>
    <w:rsid w:val="00347BE7"/>
    <w:rsid w:val="00347C17"/>
    <w:rsid w:val="00347D96"/>
    <w:rsid w:val="0035031C"/>
    <w:rsid w:val="00350527"/>
    <w:rsid w:val="00350758"/>
    <w:rsid w:val="00350A62"/>
    <w:rsid w:val="00350B4D"/>
    <w:rsid w:val="00350E01"/>
    <w:rsid w:val="00350F0A"/>
    <w:rsid w:val="0035154E"/>
    <w:rsid w:val="00351720"/>
    <w:rsid w:val="00351777"/>
    <w:rsid w:val="00351A89"/>
    <w:rsid w:val="00351CF6"/>
    <w:rsid w:val="00351DFC"/>
    <w:rsid w:val="00351E7A"/>
    <w:rsid w:val="00351E99"/>
    <w:rsid w:val="00352039"/>
    <w:rsid w:val="003521E5"/>
    <w:rsid w:val="00352242"/>
    <w:rsid w:val="0035236B"/>
    <w:rsid w:val="003525B9"/>
    <w:rsid w:val="00352751"/>
    <w:rsid w:val="00352DAA"/>
    <w:rsid w:val="00352FFC"/>
    <w:rsid w:val="00353107"/>
    <w:rsid w:val="0035338E"/>
    <w:rsid w:val="00353606"/>
    <w:rsid w:val="0035371F"/>
    <w:rsid w:val="003539D4"/>
    <w:rsid w:val="00353CFD"/>
    <w:rsid w:val="00354014"/>
    <w:rsid w:val="0035409E"/>
    <w:rsid w:val="00354241"/>
    <w:rsid w:val="003543B2"/>
    <w:rsid w:val="0035468F"/>
    <w:rsid w:val="00354BAE"/>
    <w:rsid w:val="00354F3A"/>
    <w:rsid w:val="00354F93"/>
    <w:rsid w:val="00355269"/>
    <w:rsid w:val="003558AB"/>
    <w:rsid w:val="003558B7"/>
    <w:rsid w:val="00355D76"/>
    <w:rsid w:val="00355F84"/>
    <w:rsid w:val="0035617A"/>
    <w:rsid w:val="003563F8"/>
    <w:rsid w:val="003564DD"/>
    <w:rsid w:val="003565EC"/>
    <w:rsid w:val="0035758A"/>
    <w:rsid w:val="00357A19"/>
    <w:rsid w:val="00357CE8"/>
    <w:rsid w:val="00357D06"/>
    <w:rsid w:val="00357DE7"/>
    <w:rsid w:val="00357E53"/>
    <w:rsid w:val="00357F87"/>
    <w:rsid w:val="00360400"/>
    <w:rsid w:val="003604C3"/>
    <w:rsid w:val="003609A2"/>
    <w:rsid w:val="00360E0C"/>
    <w:rsid w:val="00360F32"/>
    <w:rsid w:val="00360F46"/>
    <w:rsid w:val="00360F96"/>
    <w:rsid w:val="00361003"/>
    <w:rsid w:val="00361111"/>
    <w:rsid w:val="003613AE"/>
    <w:rsid w:val="0036152E"/>
    <w:rsid w:val="00361805"/>
    <w:rsid w:val="00361BDB"/>
    <w:rsid w:val="00361C54"/>
    <w:rsid w:val="00362086"/>
    <w:rsid w:val="00362093"/>
    <w:rsid w:val="00362377"/>
    <w:rsid w:val="003624B7"/>
    <w:rsid w:val="00362522"/>
    <w:rsid w:val="0036265B"/>
    <w:rsid w:val="00362A39"/>
    <w:rsid w:val="00362AD5"/>
    <w:rsid w:val="00362DC2"/>
    <w:rsid w:val="00362F89"/>
    <w:rsid w:val="0036304C"/>
    <w:rsid w:val="003634CD"/>
    <w:rsid w:val="003637AC"/>
    <w:rsid w:val="0036383E"/>
    <w:rsid w:val="00363972"/>
    <w:rsid w:val="00363AB9"/>
    <w:rsid w:val="00363B77"/>
    <w:rsid w:val="00363C4B"/>
    <w:rsid w:val="00363CDA"/>
    <w:rsid w:val="00363E49"/>
    <w:rsid w:val="00363FC6"/>
    <w:rsid w:val="0036407F"/>
    <w:rsid w:val="00364315"/>
    <w:rsid w:val="00364437"/>
    <w:rsid w:val="0036499F"/>
    <w:rsid w:val="00364CA3"/>
    <w:rsid w:val="0036550D"/>
    <w:rsid w:val="00365D94"/>
    <w:rsid w:val="00365F9C"/>
    <w:rsid w:val="00366073"/>
    <w:rsid w:val="003661B3"/>
    <w:rsid w:val="003668EF"/>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DE1"/>
    <w:rsid w:val="00370E67"/>
    <w:rsid w:val="00371457"/>
    <w:rsid w:val="0037155A"/>
    <w:rsid w:val="00371788"/>
    <w:rsid w:val="00371C95"/>
    <w:rsid w:val="003720F3"/>
    <w:rsid w:val="003721AC"/>
    <w:rsid w:val="0037224A"/>
    <w:rsid w:val="0037237C"/>
    <w:rsid w:val="00372BF4"/>
    <w:rsid w:val="00372DB9"/>
    <w:rsid w:val="003731EC"/>
    <w:rsid w:val="00373211"/>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18"/>
    <w:rsid w:val="0038298D"/>
    <w:rsid w:val="003829AB"/>
    <w:rsid w:val="00382CDB"/>
    <w:rsid w:val="00382D2E"/>
    <w:rsid w:val="00382D86"/>
    <w:rsid w:val="0038309C"/>
    <w:rsid w:val="003832BB"/>
    <w:rsid w:val="00383318"/>
    <w:rsid w:val="0038332E"/>
    <w:rsid w:val="00383716"/>
    <w:rsid w:val="003839CA"/>
    <w:rsid w:val="00383C69"/>
    <w:rsid w:val="00384307"/>
    <w:rsid w:val="0038466D"/>
    <w:rsid w:val="0038493D"/>
    <w:rsid w:val="00384D57"/>
    <w:rsid w:val="00384DBC"/>
    <w:rsid w:val="003850FF"/>
    <w:rsid w:val="0038510E"/>
    <w:rsid w:val="00385221"/>
    <w:rsid w:val="0038554F"/>
    <w:rsid w:val="00385A02"/>
    <w:rsid w:val="00385C3A"/>
    <w:rsid w:val="003860A8"/>
    <w:rsid w:val="00386315"/>
    <w:rsid w:val="00386465"/>
    <w:rsid w:val="0038651E"/>
    <w:rsid w:val="003866B3"/>
    <w:rsid w:val="00386715"/>
    <w:rsid w:val="003868F4"/>
    <w:rsid w:val="00386B82"/>
    <w:rsid w:val="00386DB5"/>
    <w:rsid w:val="00386E04"/>
    <w:rsid w:val="00387004"/>
    <w:rsid w:val="00387470"/>
    <w:rsid w:val="003877DD"/>
    <w:rsid w:val="00387FCD"/>
    <w:rsid w:val="00390344"/>
    <w:rsid w:val="0039076A"/>
    <w:rsid w:val="00390B32"/>
    <w:rsid w:val="00390B82"/>
    <w:rsid w:val="00390C60"/>
    <w:rsid w:val="00390CC0"/>
    <w:rsid w:val="00390DF0"/>
    <w:rsid w:val="00390ED0"/>
    <w:rsid w:val="003915BC"/>
    <w:rsid w:val="003916EB"/>
    <w:rsid w:val="00391B16"/>
    <w:rsid w:val="00391BF9"/>
    <w:rsid w:val="00391C05"/>
    <w:rsid w:val="00391EB2"/>
    <w:rsid w:val="003920A8"/>
    <w:rsid w:val="00392302"/>
    <w:rsid w:val="003927CE"/>
    <w:rsid w:val="00392DFD"/>
    <w:rsid w:val="00392F40"/>
    <w:rsid w:val="00392F60"/>
    <w:rsid w:val="00392FBC"/>
    <w:rsid w:val="00393268"/>
    <w:rsid w:val="003932CE"/>
    <w:rsid w:val="00393375"/>
    <w:rsid w:val="003934EA"/>
    <w:rsid w:val="003937FC"/>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1B2"/>
    <w:rsid w:val="00395372"/>
    <w:rsid w:val="0039556B"/>
    <w:rsid w:val="0039579E"/>
    <w:rsid w:val="0039587F"/>
    <w:rsid w:val="00395922"/>
    <w:rsid w:val="003959FB"/>
    <w:rsid w:val="00395A85"/>
    <w:rsid w:val="00395F05"/>
    <w:rsid w:val="00395F97"/>
    <w:rsid w:val="00395FC6"/>
    <w:rsid w:val="003961C2"/>
    <w:rsid w:val="00396770"/>
    <w:rsid w:val="003969D6"/>
    <w:rsid w:val="00396A2A"/>
    <w:rsid w:val="00396DE4"/>
    <w:rsid w:val="00396F81"/>
    <w:rsid w:val="00396FD6"/>
    <w:rsid w:val="00397053"/>
    <w:rsid w:val="00397149"/>
    <w:rsid w:val="003971F5"/>
    <w:rsid w:val="00397383"/>
    <w:rsid w:val="003976DF"/>
    <w:rsid w:val="0039770C"/>
    <w:rsid w:val="00397830"/>
    <w:rsid w:val="003978ED"/>
    <w:rsid w:val="00397C17"/>
    <w:rsid w:val="00397C94"/>
    <w:rsid w:val="003A0113"/>
    <w:rsid w:val="003A021B"/>
    <w:rsid w:val="003A02E3"/>
    <w:rsid w:val="003A0718"/>
    <w:rsid w:val="003A11DA"/>
    <w:rsid w:val="003A13B6"/>
    <w:rsid w:val="003A1477"/>
    <w:rsid w:val="003A19CF"/>
    <w:rsid w:val="003A1A62"/>
    <w:rsid w:val="003A1AE0"/>
    <w:rsid w:val="003A1B0D"/>
    <w:rsid w:val="003A1D67"/>
    <w:rsid w:val="003A1DE6"/>
    <w:rsid w:val="003A22E8"/>
    <w:rsid w:val="003A2447"/>
    <w:rsid w:val="003A24C5"/>
    <w:rsid w:val="003A2B3F"/>
    <w:rsid w:val="003A2DAA"/>
    <w:rsid w:val="003A2ECD"/>
    <w:rsid w:val="003A2EFA"/>
    <w:rsid w:val="003A2F02"/>
    <w:rsid w:val="003A35A3"/>
    <w:rsid w:val="003A361F"/>
    <w:rsid w:val="003A3B4D"/>
    <w:rsid w:val="003A3D9C"/>
    <w:rsid w:val="003A4098"/>
    <w:rsid w:val="003A412D"/>
    <w:rsid w:val="003A45A3"/>
    <w:rsid w:val="003A4701"/>
    <w:rsid w:val="003A4A1A"/>
    <w:rsid w:val="003A549E"/>
    <w:rsid w:val="003A54C1"/>
    <w:rsid w:val="003A54E2"/>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4B3"/>
    <w:rsid w:val="003A77BD"/>
    <w:rsid w:val="003A7C2E"/>
    <w:rsid w:val="003A7C31"/>
    <w:rsid w:val="003A7CC1"/>
    <w:rsid w:val="003B01D7"/>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202"/>
    <w:rsid w:val="003B57A1"/>
    <w:rsid w:val="003B5C11"/>
    <w:rsid w:val="003B608A"/>
    <w:rsid w:val="003B632E"/>
    <w:rsid w:val="003B6363"/>
    <w:rsid w:val="003B6370"/>
    <w:rsid w:val="003B6576"/>
    <w:rsid w:val="003B65C0"/>
    <w:rsid w:val="003B6608"/>
    <w:rsid w:val="003B6660"/>
    <w:rsid w:val="003B67B9"/>
    <w:rsid w:val="003B67DE"/>
    <w:rsid w:val="003B6885"/>
    <w:rsid w:val="003B68AB"/>
    <w:rsid w:val="003B6AF2"/>
    <w:rsid w:val="003B6D8B"/>
    <w:rsid w:val="003B731C"/>
    <w:rsid w:val="003B732B"/>
    <w:rsid w:val="003B7772"/>
    <w:rsid w:val="003B7858"/>
    <w:rsid w:val="003B7871"/>
    <w:rsid w:val="003B794D"/>
    <w:rsid w:val="003B7C1B"/>
    <w:rsid w:val="003B7CAA"/>
    <w:rsid w:val="003B7EF0"/>
    <w:rsid w:val="003C02A5"/>
    <w:rsid w:val="003C069B"/>
    <w:rsid w:val="003C077A"/>
    <w:rsid w:val="003C0990"/>
    <w:rsid w:val="003C0A29"/>
    <w:rsid w:val="003C0C17"/>
    <w:rsid w:val="003C0CBC"/>
    <w:rsid w:val="003C0E90"/>
    <w:rsid w:val="003C0FB2"/>
    <w:rsid w:val="003C1283"/>
    <w:rsid w:val="003C1306"/>
    <w:rsid w:val="003C1377"/>
    <w:rsid w:val="003C15AF"/>
    <w:rsid w:val="003C1841"/>
    <w:rsid w:val="003C18FA"/>
    <w:rsid w:val="003C1A28"/>
    <w:rsid w:val="003C1AA8"/>
    <w:rsid w:val="003C1FDC"/>
    <w:rsid w:val="003C2BC0"/>
    <w:rsid w:val="003C2C7B"/>
    <w:rsid w:val="003C2EAC"/>
    <w:rsid w:val="003C30BF"/>
    <w:rsid w:val="003C3181"/>
    <w:rsid w:val="003C32D6"/>
    <w:rsid w:val="003C33BC"/>
    <w:rsid w:val="003C343F"/>
    <w:rsid w:val="003C39CB"/>
    <w:rsid w:val="003C3B3E"/>
    <w:rsid w:val="003C427C"/>
    <w:rsid w:val="003C44C7"/>
    <w:rsid w:val="003C4A51"/>
    <w:rsid w:val="003C4E01"/>
    <w:rsid w:val="003C4E97"/>
    <w:rsid w:val="003C5597"/>
    <w:rsid w:val="003C577F"/>
    <w:rsid w:val="003C646A"/>
    <w:rsid w:val="003C6B61"/>
    <w:rsid w:val="003C6C22"/>
    <w:rsid w:val="003C6E7C"/>
    <w:rsid w:val="003C6F3E"/>
    <w:rsid w:val="003C723A"/>
    <w:rsid w:val="003C7284"/>
    <w:rsid w:val="003C728D"/>
    <w:rsid w:val="003C72CD"/>
    <w:rsid w:val="003C7901"/>
    <w:rsid w:val="003C792D"/>
    <w:rsid w:val="003C7A29"/>
    <w:rsid w:val="003C7AB6"/>
    <w:rsid w:val="003C7AED"/>
    <w:rsid w:val="003C7FFC"/>
    <w:rsid w:val="003D0183"/>
    <w:rsid w:val="003D0401"/>
    <w:rsid w:val="003D0492"/>
    <w:rsid w:val="003D0555"/>
    <w:rsid w:val="003D0B2A"/>
    <w:rsid w:val="003D0F6F"/>
    <w:rsid w:val="003D0F94"/>
    <w:rsid w:val="003D105F"/>
    <w:rsid w:val="003D134A"/>
    <w:rsid w:val="003D143B"/>
    <w:rsid w:val="003D173D"/>
    <w:rsid w:val="003D17E9"/>
    <w:rsid w:val="003D18F6"/>
    <w:rsid w:val="003D234E"/>
    <w:rsid w:val="003D239B"/>
    <w:rsid w:val="003D275E"/>
    <w:rsid w:val="003D2D07"/>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CA3"/>
    <w:rsid w:val="003D5DF3"/>
    <w:rsid w:val="003D6051"/>
    <w:rsid w:val="003D6110"/>
    <w:rsid w:val="003D64EA"/>
    <w:rsid w:val="003D6751"/>
    <w:rsid w:val="003D6990"/>
    <w:rsid w:val="003D69A2"/>
    <w:rsid w:val="003D6D81"/>
    <w:rsid w:val="003D6E4C"/>
    <w:rsid w:val="003D73DC"/>
    <w:rsid w:val="003D74BE"/>
    <w:rsid w:val="003D7A8F"/>
    <w:rsid w:val="003D7B3B"/>
    <w:rsid w:val="003D7BFD"/>
    <w:rsid w:val="003D7C2F"/>
    <w:rsid w:val="003D7C4E"/>
    <w:rsid w:val="003E0009"/>
    <w:rsid w:val="003E032D"/>
    <w:rsid w:val="003E0491"/>
    <w:rsid w:val="003E0643"/>
    <w:rsid w:val="003E0A06"/>
    <w:rsid w:val="003E0C5D"/>
    <w:rsid w:val="003E0CF3"/>
    <w:rsid w:val="003E10FC"/>
    <w:rsid w:val="003E1356"/>
    <w:rsid w:val="003E14DF"/>
    <w:rsid w:val="003E1831"/>
    <w:rsid w:val="003E188D"/>
    <w:rsid w:val="003E1BB5"/>
    <w:rsid w:val="003E1BF0"/>
    <w:rsid w:val="003E1FF7"/>
    <w:rsid w:val="003E2192"/>
    <w:rsid w:val="003E21AF"/>
    <w:rsid w:val="003E250A"/>
    <w:rsid w:val="003E2572"/>
    <w:rsid w:val="003E26D5"/>
    <w:rsid w:val="003E2955"/>
    <w:rsid w:val="003E29A0"/>
    <w:rsid w:val="003E2CC0"/>
    <w:rsid w:val="003E2F23"/>
    <w:rsid w:val="003E2F38"/>
    <w:rsid w:val="003E3169"/>
    <w:rsid w:val="003E34B9"/>
    <w:rsid w:val="003E39B7"/>
    <w:rsid w:val="003E3AAE"/>
    <w:rsid w:val="003E3B78"/>
    <w:rsid w:val="003E3D45"/>
    <w:rsid w:val="003E3EC1"/>
    <w:rsid w:val="003E4162"/>
    <w:rsid w:val="003E43EF"/>
    <w:rsid w:val="003E4B39"/>
    <w:rsid w:val="003E4B5A"/>
    <w:rsid w:val="003E4E3B"/>
    <w:rsid w:val="003E5096"/>
    <w:rsid w:val="003E5166"/>
    <w:rsid w:val="003E5186"/>
    <w:rsid w:val="003E51C6"/>
    <w:rsid w:val="003E5414"/>
    <w:rsid w:val="003E5464"/>
    <w:rsid w:val="003E54E6"/>
    <w:rsid w:val="003E5F1F"/>
    <w:rsid w:val="003E6100"/>
    <w:rsid w:val="003E632E"/>
    <w:rsid w:val="003E6662"/>
    <w:rsid w:val="003E6855"/>
    <w:rsid w:val="003E6B6C"/>
    <w:rsid w:val="003E6BFA"/>
    <w:rsid w:val="003E6D69"/>
    <w:rsid w:val="003E6E26"/>
    <w:rsid w:val="003E6FC3"/>
    <w:rsid w:val="003E7209"/>
    <w:rsid w:val="003E7418"/>
    <w:rsid w:val="003E75C8"/>
    <w:rsid w:val="003E79C4"/>
    <w:rsid w:val="003E7D2F"/>
    <w:rsid w:val="003E7F8E"/>
    <w:rsid w:val="003F0228"/>
    <w:rsid w:val="003F02BB"/>
    <w:rsid w:val="003F0300"/>
    <w:rsid w:val="003F0523"/>
    <w:rsid w:val="003F05CB"/>
    <w:rsid w:val="003F0621"/>
    <w:rsid w:val="003F0710"/>
    <w:rsid w:val="003F087C"/>
    <w:rsid w:val="003F09A6"/>
    <w:rsid w:val="003F0A51"/>
    <w:rsid w:val="003F1077"/>
    <w:rsid w:val="003F190E"/>
    <w:rsid w:val="003F2339"/>
    <w:rsid w:val="003F2695"/>
    <w:rsid w:val="003F2729"/>
    <w:rsid w:val="003F2B6C"/>
    <w:rsid w:val="003F3001"/>
    <w:rsid w:val="003F3205"/>
    <w:rsid w:val="003F3559"/>
    <w:rsid w:val="003F368B"/>
    <w:rsid w:val="003F38D8"/>
    <w:rsid w:val="003F39AA"/>
    <w:rsid w:val="003F39ED"/>
    <w:rsid w:val="003F3C60"/>
    <w:rsid w:val="003F3DC3"/>
    <w:rsid w:val="003F3E84"/>
    <w:rsid w:val="003F3F14"/>
    <w:rsid w:val="003F4005"/>
    <w:rsid w:val="003F41C1"/>
    <w:rsid w:val="003F444D"/>
    <w:rsid w:val="003F4517"/>
    <w:rsid w:val="003F481F"/>
    <w:rsid w:val="003F497A"/>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1E"/>
    <w:rsid w:val="004002A2"/>
    <w:rsid w:val="00400945"/>
    <w:rsid w:val="00400A1E"/>
    <w:rsid w:val="00400C4C"/>
    <w:rsid w:val="00400CED"/>
    <w:rsid w:val="0040113B"/>
    <w:rsid w:val="004012B1"/>
    <w:rsid w:val="00401324"/>
    <w:rsid w:val="0040159C"/>
    <w:rsid w:val="00401653"/>
    <w:rsid w:val="00401885"/>
    <w:rsid w:val="004019AB"/>
    <w:rsid w:val="00401D3F"/>
    <w:rsid w:val="00401FC5"/>
    <w:rsid w:val="004021A1"/>
    <w:rsid w:val="0040238E"/>
    <w:rsid w:val="00402B77"/>
    <w:rsid w:val="00402DC2"/>
    <w:rsid w:val="00402F91"/>
    <w:rsid w:val="00402FEF"/>
    <w:rsid w:val="00403085"/>
    <w:rsid w:val="0040309C"/>
    <w:rsid w:val="004032BA"/>
    <w:rsid w:val="004035A6"/>
    <w:rsid w:val="00403637"/>
    <w:rsid w:val="004036A4"/>
    <w:rsid w:val="004038B9"/>
    <w:rsid w:val="004039E1"/>
    <w:rsid w:val="00403CB5"/>
    <w:rsid w:val="00403CC2"/>
    <w:rsid w:val="00403EE6"/>
    <w:rsid w:val="004041AE"/>
    <w:rsid w:val="00404449"/>
    <w:rsid w:val="00404733"/>
    <w:rsid w:val="004047CF"/>
    <w:rsid w:val="0040499F"/>
    <w:rsid w:val="004049D6"/>
    <w:rsid w:val="00404B40"/>
    <w:rsid w:val="00404BD6"/>
    <w:rsid w:val="004050A3"/>
    <w:rsid w:val="00405422"/>
    <w:rsid w:val="00405766"/>
    <w:rsid w:val="004057D5"/>
    <w:rsid w:val="00405883"/>
    <w:rsid w:val="00405AA6"/>
    <w:rsid w:val="00405B65"/>
    <w:rsid w:val="0040606A"/>
    <w:rsid w:val="0040671A"/>
    <w:rsid w:val="004067A6"/>
    <w:rsid w:val="00406992"/>
    <w:rsid w:val="00406AD2"/>
    <w:rsid w:val="00406B52"/>
    <w:rsid w:val="00406B5F"/>
    <w:rsid w:val="0040700E"/>
    <w:rsid w:val="00407141"/>
    <w:rsid w:val="00407148"/>
    <w:rsid w:val="004071A9"/>
    <w:rsid w:val="00407403"/>
    <w:rsid w:val="0040790B"/>
    <w:rsid w:val="004079F6"/>
    <w:rsid w:val="00407CEE"/>
    <w:rsid w:val="00407DD6"/>
    <w:rsid w:val="00407EE2"/>
    <w:rsid w:val="00407EF4"/>
    <w:rsid w:val="00407F7C"/>
    <w:rsid w:val="00410327"/>
    <w:rsid w:val="004107AF"/>
    <w:rsid w:val="00410A36"/>
    <w:rsid w:val="00410BCF"/>
    <w:rsid w:val="00410EC3"/>
    <w:rsid w:val="004111E6"/>
    <w:rsid w:val="0041149D"/>
    <w:rsid w:val="00411633"/>
    <w:rsid w:val="004119E6"/>
    <w:rsid w:val="00411B47"/>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17B"/>
    <w:rsid w:val="00417623"/>
    <w:rsid w:val="00417689"/>
    <w:rsid w:val="00417901"/>
    <w:rsid w:val="00417C2B"/>
    <w:rsid w:val="00417DB1"/>
    <w:rsid w:val="00417E67"/>
    <w:rsid w:val="0042001D"/>
    <w:rsid w:val="004201E4"/>
    <w:rsid w:val="00420471"/>
    <w:rsid w:val="00420759"/>
    <w:rsid w:val="00420BA7"/>
    <w:rsid w:val="00420BC1"/>
    <w:rsid w:val="00421285"/>
    <w:rsid w:val="0042128F"/>
    <w:rsid w:val="004212A2"/>
    <w:rsid w:val="00421587"/>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A8E"/>
    <w:rsid w:val="00423B62"/>
    <w:rsid w:val="0042434E"/>
    <w:rsid w:val="004245D2"/>
    <w:rsid w:val="004248F3"/>
    <w:rsid w:val="00424B0C"/>
    <w:rsid w:val="00424B2E"/>
    <w:rsid w:val="00424E1E"/>
    <w:rsid w:val="00424E5A"/>
    <w:rsid w:val="00424F5C"/>
    <w:rsid w:val="00424F65"/>
    <w:rsid w:val="00424FF4"/>
    <w:rsid w:val="00425102"/>
    <w:rsid w:val="004254EB"/>
    <w:rsid w:val="0042576D"/>
    <w:rsid w:val="00425A98"/>
    <w:rsid w:val="00425CBE"/>
    <w:rsid w:val="00425D2F"/>
    <w:rsid w:val="00425EF5"/>
    <w:rsid w:val="00425F1A"/>
    <w:rsid w:val="00425F42"/>
    <w:rsid w:val="00426181"/>
    <w:rsid w:val="004262E7"/>
    <w:rsid w:val="004266E2"/>
    <w:rsid w:val="00426860"/>
    <w:rsid w:val="00426AD1"/>
    <w:rsid w:val="00426BF4"/>
    <w:rsid w:val="00426C20"/>
    <w:rsid w:val="00426D6B"/>
    <w:rsid w:val="004273D0"/>
    <w:rsid w:val="004274EE"/>
    <w:rsid w:val="004276A4"/>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851"/>
    <w:rsid w:val="00434DAE"/>
    <w:rsid w:val="004351CA"/>
    <w:rsid w:val="0043581C"/>
    <w:rsid w:val="0043595B"/>
    <w:rsid w:val="0043619E"/>
    <w:rsid w:val="00436337"/>
    <w:rsid w:val="00436529"/>
    <w:rsid w:val="00436661"/>
    <w:rsid w:val="00436EFC"/>
    <w:rsid w:val="004370B8"/>
    <w:rsid w:val="00437111"/>
    <w:rsid w:val="00437468"/>
    <w:rsid w:val="0043751F"/>
    <w:rsid w:val="00437C50"/>
    <w:rsid w:val="00437CFB"/>
    <w:rsid w:val="0044015C"/>
    <w:rsid w:val="00440207"/>
    <w:rsid w:val="00440311"/>
    <w:rsid w:val="00440335"/>
    <w:rsid w:val="00440687"/>
    <w:rsid w:val="00440701"/>
    <w:rsid w:val="00440753"/>
    <w:rsid w:val="00440849"/>
    <w:rsid w:val="004409EB"/>
    <w:rsid w:val="00440DB9"/>
    <w:rsid w:val="00440EA4"/>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1A9"/>
    <w:rsid w:val="00442272"/>
    <w:rsid w:val="0044267F"/>
    <w:rsid w:val="004426FA"/>
    <w:rsid w:val="00442A59"/>
    <w:rsid w:val="00442E38"/>
    <w:rsid w:val="004436B4"/>
    <w:rsid w:val="00443A2B"/>
    <w:rsid w:val="00443B31"/>
    <w:rsid w:val="00443EC8"/>
    <w:rsid w:val="004446E7"/>
    <w:rsid w:val="00444C67"/>
    <w:rsid w:val="00444E9D"/>
    <w:rsid w:val="00445006"/>
    <w:rsid w:val="00445034"/>
    <w:rsid w:val="004450F0"/>
    <w:rsid w:val="00445305"/>
    <w:rsid w:val="004453E1"/>
    <w:rsid w:val="00445641"/>
    <w:rsid w:val="004459FC"/>
    <w:rsid w:val="00445ED0"/>
    <w:rsid w:val="00445F4F"/>
    <w:rsid w:val="00446686"/>
    <w:rsid w:val="00446863"/>
    <w:rsid w:val="004468A6"/>
    <w:rsid w:val="004469EB"/>
    <w:rsid w:val="00446D2F"/>
    <w:rsid w:val="004471B6"/>
    <w:rsid w:val="00447334"/>
    <w:rsid w:val="0044786E"/>
    <w:rsid w:val="00447954"/>
    <w:rsid w:val="00447FCA"/>
    <w:rsid w:val="00450119"/>
    <w:rsid w:val="00450212"/>
    <w:rsid w:val="004503ED"/>
    <w:rsid w:val="00450754"/>
    <w:rsid w:val="00450A50"/>
    <w:rsid w:val="00450DC0"/>
    <w:rsid w:val="004510F4"/>
    <w:rsid w:val="00451211"/>
    <w:rsid w:val="004515B2"/>
    <w:rsid w:val="00451A29"/>
    <w:rsid w:val="00451C6F"/>
    <w:rsid w:val="0045238A"/>
    <w:rsid w:val="004529EF"/>
    <w:rsid w:val="00452B39"/>
    <w:rsid w:val="00452CAF"/>
    <w:rsid w:val="00452EDF"/>
    <w:rsid w:val="00453067"/>
    <w:rsid w:val="004533E1"/>
    <w:rsid w:val="004534DD"/>
    <w:rsid w:val="00453671"/>
    <w:rsid w:val="00453B7A"/>
    <w:rsid w:val="00453C3E"/>
    <w:rsid w:val="00453E3A"/>
    <w:rsid w:val="00453E61"/>
    <w:rsid w:val="00453F0C"/>
    <w:rsid w:val="00453F1E"/>
    <w:rsid w:val="00454653"/>
    <w:rsid w:val="004546CF"/>
    <w:rsid w:val="00454813"/>
    <w:rsid w:val="0045492C"/>
    <w:rsid w:val="00454D3D"/>
    <w:rsid w:val="00455A74"/>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35"/>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88F"/>
    <w:rsid w:val="00461C1B"/>
    <w:rsid w:val="00461D69"/>
    <w:rsid w:val="00461DFF"/>
    <w:rsid w:val="00461E9F"/>
    <w:rsid w:val="00461EF5"/>
    <w:rsid w:val="00461F14"/>
    <w:rsid w:val="004628F8"/>
    <w:rsid w:val="00462931"/>
    <w:rsid w:val="00462A7B"/>
    <w:rsid w:val="00462C09"/>
    <w:rsid w:val="00462F0B"/>
    <w:rsid w:val="00462F1F"/>
    <w:rsid w:val="00462F75"/>
    <w:rsid w:val="00463116"/>
    <w:rsid w:val="00463304"/>
    <w:rsid w:val="00463400"/>
    <w:rsid w:val="00463665"/>
    <w:rsid w:val="004639BD"/>
    <w:rsid w:val="00463E1E"/>
    <w:rsid w:val="00464057"/>
    <w:rsid w:val="0046464E"/>
    <w:rsid w:val="004647D5"/>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0B08"/>
    <w:rsid w:val="00470FA2"/>
    <w:rsid w:val="004713C8"/>
    <w:rsid w:val="0047154E"/>
    <w:rsid w:val="004718F1"/>
    <w:rsid w:val="004719FA"/>
    <w:rsid w:val="00471C05"/>
    <w:rsid w:val="00471D98"/>
    <w:rsid w:val="0047213B"/>
    <w:rsid w:val="00472614"/>
    <w:rsid w:val="0047268C"/>
    <w:rsid w:val="004728DF"/>
    <w:rsid w:val="00472D70"/>
    <w:rsid w:val="0047303A"/>
    <w:rsid w:val="004731A7"/>
    <w:rsid w:val="00473490"/>
    <w:rsid w:val="00473536"/>
    <w:rsid w:val="00473720"/>
    <w:rsid w:val="00473779"/>
    <w:rsid w:val="00473A41"/>
    <w:rsid w:val="00473BD6"/>
    <w:rsid w:val="00473CDA"/>
    <w:rsid w:val="00473D94"/>
    <w:rsid w:val="00473DDD"/>
    <w:rsid w:val="00473EFD"/>
    <w:rsid w:val="0047439A"/>
    <w:rsid w:val="004747CD"/>
    <w:rsid w:val="0047488A"/>
    <w:rsid w:val="00474C32"/>
    <w:rsid w:val="00475573"/>
    <w:rsid w:val="00475737"/>
    <w:rsid w:val="00475A69"/>
    <w:rsid w:val="00475BFC"/>
    <w:rsid w:val="00476593"/>
    <w:rsid w:val="004767C6"/>
    <w:rsid w:val="00476B79"/>
    <w:rsid w:val="00476F25"/>
    <w:rsid w:val="00476F2D"/>
    <w:rsid w:val="00476F79"/>
    <w:rsid w:val="00476F88"/>
    <w:rsid w:val="00477563"/>
    <w:rsid w:val="004775A4"/>
    <w:rsid w:val="00477604"/>
    <w:rsid w:val="00477B58"/>
    <w:rsid w:val="00477E45"/>
    <w:rsid w:val="00480D0A"/>
    <w:rsid w:val="004812B0"/>
    <w:rsid w:val="00481327"/>
    <w:rsid w:val="0048197F"/>
    <w:rsid w:val="004819E5"/>
    <w:rsid w:val="004819E8"/>
    <w:rsid w:val="00481A4C"/>
    <w:rsid w:val="00481EBF"/>
    <w:rsid w:val="0048221F"/>
    <w:rsid w:val="004822C7"/>
    <w:rsid w:val="004822CF"/>
    <w:rsid w:val="00482589"/>
    <w:rsid w:val="004825DA"/>
    <w:rsid w:val="004826BC"/>
    <w:rsid w:val="00482798"/>
    <w:rsid w:val="00482A57"/>
    <w:rsid w:val="00482B34"/>
    <w:rsid w:val="00482C8F"/>
    <w:rsid w:val="004830E7"/>
    <w:rsid w:val="00483143"/>
    <w:rsid w:val="00483382"/>
    <w:rsid w:val="004835A5"/>
    <w:rsid w:val="00483685"/>
    <w:rsid w:val="00483CC5"/>
    <w:rsid w:val="00483E9A"/>
    <w:rsid w:val="00483F9A"/>
    <w:rsid w:val="00484273"/>
    <w:rsid w:val="004843E4"/>
    <w:rsid w:val="0048440A"/>
    <w:rsid w:val="004849CC"/>
    <w:rsid w:val="00484F09"/>
    <w:rsid w:val="0048507F"/>
    <w:rsid w:val="00485341"/>
    <w:rsid w:val="004853A3"/>
    <w:rsid w:val="0048543F"/>
    <w:rsid w:val="00485774"/>
    <w:rsid w:val="004857A4"/>
    <w:rsid w:val="004858EF"/>
    <w:rsid w:val="00485B93"/>
    <w:rsid w:val="00485E94"/>
    <w:rsid w:val="004860D6"/>
    <w:rsid w:val="0048619C"/>
    <w:rsid w:val="0048636D"/>
    <w:rsid w:val="00486A09"/>
    <w:rsid w:val="00486AA2"/>
    <w:rsid w:val="00486BAF"/>
    <w:rsid w:val="00486C78"/>
    <w:rsid w:val="00486CB4"/>
    <w:rsid w:val="00486D9C"/>
    <w:rsid w:val="00486D9E"/>
    <w:rsid w:val="00486F10"/>
    <w:rsid w:val="00487191"/>
    <w:rsid w:val="004873BE"/>
    <w:rsid w:val="00487539"/>
    <w:rsid w:val="0048760B"/>
    <w:rsid w:val="004879B8"/>
    <w:rsid w:val="00487CBF"/>
    <w:rsid w:val="00487CCC"/>
    <w:rsid w:val="0049003E"/>
    <w:rsid w:val="004903FD"/>
    <w:rsid w:val="004906D3"/>
    <w:rsid w:val="004906E8"/>
    <w:rsid w:val="004907AC"/>
    <w:rsid w:val="00490974"/>
    <w:rsid w:val="00490C5B"/>
    <w:rsid w:val="004911FB"/>
    <w:rsid w:val="0049152B"/>
    <w:rsid w:val="00491AAF"/>
    <w:rsid w:val="00491D5F"/>
    <w:rsid w:val="00491E53"/>
    <w:rsid w:val="004924D2"/>
    <w:rsid w:val="0049272C"/>
    <w:rsid w:val="00492BFF"/>
    <w:rsid w:val="00492DB1"/>
    <w:rsid w:val="00492F55"/>
    <w:rsid w:val="00492FFF"/>
    <w:rsid w:val="00493414"/>
    <w:rsid w:val="0049352A"/>
    <w:rsid w:val="00493667"/>
    <w:rsid w:val="00494001"/>
    <w:rsid w:val="00494329"/>
    <w:rsid w:val="0049490F"/>
    <w:rsid w:val="00494D11"/>
    <w:rsid w:val="00494DBD"/>
    <w:rsid w:val="00494EC0"/>
    <w:rsid w:val="00494EE2"/>
    <w:rsid w:val="004950B3"/>
    <w:rsid w:val="00495405"/>
    <w:rsid w:val="00495773"/>
    <w:rsid w:val="00495801"/>
    <w:rsid w:val="00495956"/>
    <w:rsid w:val="00495BB6"/>
    <w:rsid w:val="00495BD7"/>
    <w:rsid w:val="004960BD"/>
    <w:rsid w:val="004961EF"/>
    <w:rsid w:val="00496657"/>
    <w:rsid w:val="004967DD"/>
    <w:rsid w:val="00496B8C"/>
    <w:rsid w:val="00496D25"/>
    <w:rsid w:val="00496DC9"/>
    <w:rsid w:val="00497286"/>
    <w:rsid w:val="00497717"/>
    <w:rsid w:val="004979D1"/>
    <w:rsid w:val="004A0160"/>
    <w:rsid w:val="004A04B4"/>
    <w:rsid w:val="004A05AA"/>
    <w:rsid w:val="004A062F"/>
    <w:rsid w:val="004A07B9"/>
    <w:rsid w:val="004A081D"/>
    <w:rsid w:val="004A08D7"/>
    <w:rsid w:val="004A0ABB"/>
    <w:rsid w:val="004A0E57"/>
    <w:rsid w:val="004A1098"/>
    <w:rsid w:val="004A117C"/>
    <w:rsid w:val="004A1748"/>
    <w:rsid w:val="004A2239"/>
    <w:rsid w:val="004A223E"/>
    <w:rsid w:val="004A224B"/>
    <w:rsid w:val="004A22CC"/>
    <w:rsid w:val="004A230D"/>
    <w:rsid w:val="004A236B"/>
    <w:rsid w:val="004A26D9"/>
    <w:rsid w:val="004A2AF8"/>
    <w:rsid w:val="004A2E1E"/>
    <w:rsid w:val="004A2E8C"/>
    <w:rsid w:val="004A2F07"/>
    <w:rsid w:val="004A305C"/>
    <w:rsid w:val="004A3505"/>
    <w:rsid w:val="004A35D8"/>
    <w:rsid w:val="004A3AFB"/>
    <w:rsid w:val="004A3C8F"/>
    <w:rsid w:val="004A3CFA"/>
    <w:rsid w:val="004A414F"/>
    <w:rsid w:val="004A43CF"/>
    <w:rsid w:val="004A46B0"/>
    <w:rsid w:val="004A4A09"/>
    <w:rsid w:val="004A4A19"/>
    <w:rsid w:val="004A4A80"/>
    <w:rsid w:val="004A4CC4"/>
    <w:rsid w:val="004A556A"/>
    <w:rsid w:val="004A5782"/>
    <w:rsid w:val="004A5A27"/>
    <w:rsid w:val="004A5B2B"/>
    <w:rsid w:val="004A5D94"/>
    <w:rsid w:val="004A5DE0"/>
    <w:rsid w:val="004A5EA5"/>
    <w:rsid w:val="004A5EB5"/>
    <w:rsid w:val="004A6031"/>
    <w:rsid w:val="004A603B"/>
    <w:rsid w:val="004A60A2"/>
    <w:rsid w:val="004A6226"/>
    <w:rsid w:val="004A6489"/>
    <w:rsid w:val="004A6577"/>
    <w:rsid w:val="004A6611"/>
    <w:rsid w:val="004A6891"/>
    <w:rsid w:val="004A6B68"/>
    <w:rsid w:val="004A6D51"/>
    <w:rsid w:val="004A715A"/>
    <w:rsid w:val="004A7589"/>
    <w:rsid w:val="004A7C34"/>
    <w:rsid w:val="004A7E61"/>
    <w:rsid w:val="004A7EC6"/>
    <w:rsid w:val="004B0243"/>
    <w:rsid w:val="004B0263"/>
    <w:rsid w:val="004B053B"/>
    <w:rsid w:val="004B09B0"/>
    <w:rsid w:val="004B0BA9"/>
    <w:rsid w:val="004B0C0F"/>
    <w:rsid w:val="004B0FB8"/>
    <w:rsid w:val="004B132B"/>
    <w:rsid w:val="004B1479"/>
    <w:rsid w:val="004B1544"/>
    <w:rsid w:val="004B1710"/>
    <w:rsid w:val="004B19F1"/>
    <w:rsid w:val="004B1D0A"/>
    <w:rsid w:val="004B1E43"/>
    <w:rsid w:val="004B240B"/>
    <w:rsid w:val="004B2823"/>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4E3"/>
    <w:rsid w:val="004B5723"/>
    <w:rsid w:val="004B59D0"/>
    <w:rsid w:val="004B59DF"/>
    <w:rsid w:val="004B5B15"/>
    <w:rsid w:val="004B5DAA"/>
    <w:rsid w:val="004B653C"/>
    <w:rsid w:val="004B6619"/>
    <w:rsid w:val="004B67DF"/>
    <w:rsid w:val="004B6B1F"/>
    <w:rsid w:val="004B6C38"/>
    <w:rsid w:val="004B74B0"/>
    <w:rsid w:val="004B75BD"/>
    <w:rsid w:val="004B79A0"/>
    <w:rsid w:val="004B7B63"/>
    <w:rsid w:val="004B7CC9"/>
    <w:rsid w:val="004B7D80"/>
    <w:rsid w:val="004B7DA3"/>
    <w:rsid w:val="004B7E5D"/>
    <w:rsid w:val="004C03F8"/>
    <w:rsid w:val="004C075E"/>
    <w:rsid w:val="004C08AF"/>
    <w:rsid w:val="004C09B9"/>
    <w:rsid w:val="004C0AF0"/>
    <w:rsid w:val="004C0CAA"/>
    <w:rsid w:val="004C0E59"/>
    <w:rsid w:val="004C1050"/>
    <w:rsid w:val="004C13C7"/>
    <w:rsid w:val="004C1544"/>
    <w:rsid w:val="004C1738"/>
    <w:rsid w:val="004C17C5"/>
    <w:rsid w:val="004C18D0"/>
    <w:rsid w:val="004C18DC"/>
    <w:rsid w:val="004C1AF6"/>
    <w:rsid w:val="004C1BB1"/>
    <w:rsid w:val="004C1CEA"/>
    <w:rsid w:val="004C224F"/>
    <w:rsid w:val="004C2687"/>
    <w:rsid w:val="004C2BB5"/>
    <w:rsid w:val="004C2DF2"/>
    <w:rsid w:val="004C2DF4"/>
    <w:rsid w:val="004C3060"/>
    <w:rsid w:val="004C32B1"/>
    <w:rsid w:val="004C32F7"/>
    <w:rsid w:val="004C34F1"/>
    <w:rsid w:val="004C3714"/>
    <w:rsid w:val="004C37A9"/>
    <w:rsid w:val="004C38B5"/>
    <w:rsid w:val="004C404D"/>
    <w:rsid w:val="004C4084"/>
    <w:rsid w:val="004C413A"/>
    <w:rsid w:val="004C44FE"/>
    <w:rsid w:val="004C456C"/>
    <w:rsid w:val="004C45B7"/>
    <w:rsid w:val="004C4689"/>
    <w:rsid w:val="004C491F"/>
    <w:rsid w:val="004C4B3C"/>
    <w:rsid w:val="004C4DEC"/>
    <w:rsid w:val="004C5249"/>
    <w:rsid w:val="004C540D"/>
    <w:rsid w:val="004C5427"/>
    <w:rsid w:val="004C55E2"/>
    <w:rsid w:val="004C5695"/>
    <w:rsid w:val="004C58BD"/>
    <w:rsid w:val="004C59C5"/>
    <w:rsid w:val="004C5C18"/>
    <w:rsid w:val="004C5DD7"/>
    <w:rsid w:val="004C610D"/>
    <w:rsid w:val="004C6303"/>
    <w:rsid w:val="004C631C"/>
    <w:rsid w:val="004C64A3"/>
    <w:rsid w:val="004C654C"/>
    <w:rsid w:val="004C661D"/>
    <w:rsid w:val="004C674C"/>
    <w:rsid w:val="004C6C2A"/>
    <w:rsid w:val="004C6DBF"/>
    <w:rsid w:val="004C6E76"/>
    <w:rsid w:val="004C6FCA"/>
    <w:rsid w:val="004C7068"/>
    <w:rsid w:val="004C70A8"/>
    <w:rsid w:val="004C70E2"/>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2B6"/>
    <w:rsid w:val="004D241E"/>
    <w:rsid w:val="004D2611"/>
    <w:rsid w:val="004D28F3"/>
    <w:rsid w:val="004D29EB"/>
    <w:rsid w:val="004D2CF4"/>
    <w:rsid w:val="004D2E29"/>
    <w:rsid w:val="004D31EA"/>
    <w:rsid w:val="004D323B"/>
    <w:rsid w:val="004D3620"/>
    <w:rsid w:val="004D364A"/>
    <w:rsid w:val="004D365A"/>
    <w:rsid w:val="004D3A3F"/>
    <w:rsid w:val="004D3BB8"/>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76"/>
    <w:rsid w:val="004D69BD"/>
    <w:rsid w:val="004D6A00"/>
    <w:rsid w:val="004D6AF2"/>
    <w:rsid w:val="004D6CAB"/>
    <w:rsid w:val="004D6DB4"/>
    <w:rsid w:val="004D6EFE"/>
    <w:rsid w:val="004D6F54"/>
    <w:rsid w:val="004D7331"/>
    <w:rsid w:val="004D738C"/>
    <w:rsid w:val="004D7626"/>
    <w:rsid w:val="004D7797"/>
    <w:rsid w:val="004D77DB"/>
    <w:rsid w:val="004D797A"/>
    <w:rsid w:val="004D79F2"/>
    <w:rsid w:val="004D7CE0"/>
    <w:rsid w:val="004D7FE3"/>
    <w:rsid w:val="004E01BA"/>
    <w:rsid w:val="004E02AA"/>
    <w:rsid w:val="004E0513"/>
    <w:rsid w:val="004E05AA"/>
    <w:rsid w:val="004E0603"/>
    <w:rsid w:val="004E0703"/>
    <w:rsid w:val="004E07FF"/>
    <w:rsid w:val="004E0AEA"/>
    <w:rsid w:val="004E0B3F"/>
    <w:rsid w:val="004E0B87"/>
    <w:rsid w:val="004E0F25"/>
    <w:rsid w:val="004E12AA"/>
    <w:rsid w:val="004E15F8"/>
    <w:rsid w:val="004E1701"/>
    <w:rsid w:val="004E1CBC"/>
    <w:rsid w:val="004E1D6B"/>
    <w:rsid w:val="004E202F"/>
    <w:rsid w:val="004E2330"/>
    <w:rsid w:val="004E2587"/>
    <w:rsid w:val="004E28A5"/>
    <w:rsid w:val="004E2B5F"/>
    <w:rsid w:val="004E2D9C"/>
    <w:rsid w:val="004E36D5"/>
    <w:rsid w:val="004E3DB6"/>
    <w:rsid w:val="004E3FAE"/>
    <w:rsid w:val="004E3FB9"/>
    <w:rsid w:val="004E42B6"/>
    <w:rsid w:val="004E4760"/>
    <w:rsid w:val="004E47CA"/>
    <w:rsid w:val="004E484A"/>
    <w:rsid w:val="004E4869"/>
    <w:rsid w:val="004E49CC"/>
    <w:rsid w:val="004E4AEB"/>
    <w:rsid w:val="004E4E19"/>
    <w:rsid w:val="004E4EB1"/>
    <w:rsid w:val="004E54B8"/>
    <w:rsid w:val="004E58F4"/>
    <w:rsid w:val="004E59CC"/>
    <w:rsid w:val="004E5CEA"/>
    <w:rsid w:val="004E6041"/>
    <w:rsid w:val="004E62A4"/>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694"/>
    <w:rsid w:val="004F0AFD"/>
    <w:rsid w:val="004F0CAB"/>
    <w:rsid w:val="004F116C"/>
    <w:rsid w:val="004F1354"/>
    <w:rsid w:val="004F1510"/>
    <w:rsid w:val="004F1A9A"/>
    <w:rsid w:val="004F1C84"/>
    <w:rsid w:val="004F20B3"/>
    <w:rsid w:val="004F297A"/>
    <w:rsid w:val="004F2B58"/>
    <w:rsid w:val="004F2FC0"/>
    <w:rsid w:val="004F3BA8"/>
    <w:rsid w:val="004F3D0A"/>
    <w:rsid w:val="004F3D3B"/>
    <w:rsid w:val="004F3E28"/>
    <w:rsid w:val="004F3EA9"/>
    <w:rsid w:val="004F3EB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6EE"/>
    <w:rsid w:val="005049B2"/>
    <w:rsid w:val="00504F70"/>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6E54"/>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0A2"/>
    <w:rsid w:val="005111AB"/>
    <w:rsid w:val="005111E2"/>
    <w:rsid w:val="00511299"/>
    <w:rsid w:val="00511934"/>
    <w:rsid w:val="00511A5F"/>
    <w:rsid w:val="00511B06"/>
    <w:rsid w:val="00511B19"/>
    <w:rsid w:val="00511B8C"/>
    <w:rsid w:val="00511C2A"/>
    <w:rsid w:val="00511D03"/>
    <w:rsid w:val="00511DEC"/>
    <w:rsid w:val="00511EC2"/>
    <w:rsid w:val="0051200C"/>
    <w:rsid w:val="00512597"/>
    <w:rsid w:val="00512719"/>
    <w:rsid w:val="00512739"/>
    <w:rsid w:val="00512A7D"/>
    <w:rsid w:val="00512B58"/>
    <w:rsid w:val="00512E3E"/>
    <w:rsid w:val="005132DA"/>
    <w:rsid w:val="005135DA"/>
    <w:rsid w:val="005137AD"/>
    <w:rsid w:val="0051397F"/>
    <w:rsid w:val="00513AE1"/>
    <w:rsid w:val="00513BFB"/>
    <w:rsid w:val="00513F23"/>
    <w:rsid w:val="00514134"/>
    <w:rsid w:val="0051434D"/>
    <w:rsid w:val="00514364"/>
    <w:rsid w:val="0051453B"/>
    <w:rsid w:val="00514E34"/>
    <w:rsid w:val="00514EEA"/>
    <w:rsid w:val="00514F36"/>
    <w:rsid w:val="00515348"/>
    <w:rsid w:val="00515532"/>
    <w:rsid w:val="00515583"/>
    <w:rsid w:val="00515661"/>
    <w:rsid w:val="005157EC"/>
    <w:rsid w:val="005157F1"/>
    <w:rsid w:val="00515A54"/>
    <w:rsid w:val="00515A5D"/>
    <w:rsid w:val="00515BA7"/>
    <w:rsid w:val="00515C63"/>
    <w:rsid w:val="00515E08"/>
    <w:rsid w:val="00515EC5"/>
    <w:rsid w:val="00515F49"/>
    <w:rsid w:val="00515FAF"/>
    <w:rsid w:val="00515FC1"/>
    <w:rsid w:val="00516673"/>
    <w:rsid w:val="00516B92"/>
    <w:rsid w:val="00516FAD"/>
    <w:rsid w:val="00517008"/>
    <w:rsid w:val="005171B7"/>
    <w:rsid w:val="0051723B"/>
    <w:rsid w:val="005175ED"/>
    <w:rsid w:val="005177A4"/>
    <w:rsid w:val="005178B5"/>
    <w:rsid w:val="00517914"/>
    <w:rsid w:val="00517D23"/>
    <w:rsid w:val="00517E4D"/>
    <w:rsid w:val="00517EDC"/>
    <w:rsid w:val="00520083"/>
    <w:rsid w:val="00520095"/>
    <w:rsid w:val="005202B6"/>
    <w:rsid w:val="00520849"/>
    <w:rsid w:val="00520C80"/>
    <w:rsid w:val="00520F14"/>
    <w:rsid w:val="00520F47"/>
    <w:rsid w:val="0052109F"/>
    <w:rsid w:val="00521547"/>
    <w:rsid w:val="00521637"/>
    <w:rsid w:val="0052176A"/>
    <w:rsid w:val="00521803"/>
    <w:rsid w:val="00521AA1"/>
    <w:rsid w:val="00521BCA"/>
    <w:rsid w:val="00521BF2"/>
    <w:rsid w:val="00521C18"/>
    <w:rsid w:val="005221D4"/>
    <w:rsid w:val="00522449"/>
    <w:rsid w:val="005224AF"/>
    <w:rsid w:val="005224F1"/>
    <w:rsid w:val="00522827"/>
    <w:rsid w:val="005228E5"/>
    <w:rsid w:val="00522B31"/>
    <w:rsid w:val="00522CAC"/>
    <w:rsid w:val="0052335B"/>
    <w:rsid w:val="005234D2"/>
    <w:rsid w:val="005235BD"/>
    <w:rsid w:val="00523890"/>
    <w:rsid w:val="00523C2C"/>
    <w:rsid w:val="00523C43"/>
    <w:rsid w:val="00523C65"/>
    <w:rsid w:val="00523CC6"/>
    <w:rsid w:val="00525218"/>
    <w:rsid w:val="00525239"/>
    <w:rsid w:val="00525758"/>
    <w:rsid w:val="00525785"/>
    <w:rsid w:val="00525AD3"/>
    <w:rsid w:val="00525BAF"/>
    <w:rsid w:val="00525F77"/>
    <w:rsid w:val="0052644E"/>
    <w:rsid w:val="0052646E"/>
    <w:rsid w:val="00526938"/>
    <w:rsid w:val="00526A8C"/>
    <w:rsid w:val="00526BBD"/>
    <w:rsid w:val="005270F0"/>
    <w:rsid w:val="005270FD"/>
    <w:rsid w:val="005272FB"/>
    <w:rsid w:val="005274C6"/>
    <w:rsid w:val="005277BD"/>
    <w:rsid w:val="00527BC5"/>
    <w:rsid w:val="00527D24"/>
    <w:rsid w:val="00527EDE"/>
    <w:rsid w:val="00530491"/>
    <w:rsid w:val="005306C6"/>
    <w:rsid w:val="00530815"/>
    <w:rsid w:val="005308BA"/>
    <w:rsid w:val="00530999"/>
    <w:rsid w:val="00530AD0"/>
    <w:rsid w:val="00530FA3"/>
    <w:rsid w:val="00531028"/>
    <w:rsid w:val="005311E8"/>
    <w:rsid w:val="00531959"/>
    <w:rsid w:val="00531A58"/>
    <w:rsid w:val="00531ABC"/>
    <w:rsid w:val="00531C30"/>
    <w:rsid w:val="0053205D"/>
    <w:rsid w:val="00532362"/>
    <w:rsid w:val="00532695"/>
    <w:rsid w:val="005327D7"/>
    <w:rsid w:val="005328B2"/>
    <w:rsid w:val="005328F5"/>
    <w:rsid w:val="00532CE3"/>
    <w:rsid w:val="005334F0"/>
    <w:rsid w:val="00533535"/>
    <w:rsid w:val="005336C4"/>
    <w:rsid w:val="00533B2B"/>
    <w:rsid w:val="00533D84"/>
    <w:rsid w:val="00533F8C"/>
    <w:rsid w:val="00534310"/>
    <w:rsid w:val="00534386"/>
    <w:rsid w:val="00534572"/>
    <w:rsid w:val="00534607"/>
    <w:rsid w:val="0053497E"/>
    <w:rsid w:val="00534A70"/>
    <w:rsid w:val="00534A98"/>
    <w:rsid w:val="00534B15"/>
    <w:rsid w:val="00534CDE"/>
    <w:rsid w:val="00535082"/>
    <w:rsid w:val="00535085"/>
    <w:rsid w:val="005350A1"/>
    <w:rsid w:val="0053537E"/>
    <w:rsid w:val="00535439"/>
    <w:rsid w:val="0053556C"/>
    <w:rsid w:val="005355DF"/>
    <w:rsid w:val="0053586A"/>
    <w:rsid w:val="00535AA0"/>
    <w:rsid w:val="00536313"/>
    <w:rsid w:val="00536439"/>
    <w:rsid w:val="00536E64"/>
    <w:rsid w:val="00536F28"/>
    <w:rsid w:val="005370E7"/>
    <w:rsid w:val="005370E9"/>
    <w:rsid w:val="00537251"/>
    <w:rsid w:val="005372A9"/>
    <w:rsid w:val="005377A2"/>
    <w:rsid w:val="005377E2"/>
    <w:rsid w:val="00537FDA"/>
    <w:rsid w:val="005401BC"/>
    <w:rsid w:val="005404DF"/>
    <w:rsid w:val="00540813"/>
    <w:rsid w:val="00540A70"/>
    <w:rsid w:val="00540AFA"/>
    <w:rsid w:val="005410DC"/>
    <w:rsid w:val="00541301"/>
    <w:rsid w:val="0054133B"/>
    <w:rsid w:val="005415FC"/>
    <w:rsid w:val="0054160F"/>
    <w:rsid w:val="005418A5"/>
    <w:rsid w:val="00541925"/>
    <w:rsid w:val="005419B4"/>
    <w:rsid w:val="00541A30"/>
    <w:rsid w:val="00541C81"/>
    <w:rsid w:val="00541D36"/>
    <w:rsid w:val="00541F3C"/>
    <w:rsid w:val="005427EA"/>
    <w:rsid w:val="00542C4A"/>
    <w:rsid w:val="00542D0A"/>
    <w:rsid w:val="00542E4C"/>
    <w:rsid w:val="00543091"/>
    <w:rsid w:val="00543167"/>
    <w:rsid w:val="005431CB"/>
    <w:rsid w:val="005432C3"/>
    <w:rsid w:val="0054336E"/>
    <w:rsid w:val="0054348D"/>
    <w:rsid w:val="005438BE"/>
    <w:rsid w:val="0054394F"/>
    <w:rsid w:val="005439B0"/>
    <w:rsid w:val="005439E5"/>
    <w:rsid w:val="00543A6C"/>
    <w:rsid w:val="00543E3F"/>
    <w:rsid w:val="0054401D"/>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6A3"/>
    <w:rsid w:val="00547772"/>
    <w:rsid w:val="00547845"/>
    <w:rsid w:val="00547907"/>
    <w:rsid w:val="00547B55"/>
    <w:rsid w:val="00547D44"/>
    <w:rsid w:val="00547FAA"/>
    <w:rsid w:val="005502FC"/>
    <w:rsid w:val="0055058D"/>
    <w:rsid w:val="00550B7D"/>
    <w:rsid w:val="00550E84"/>
    <w:rsid w:val="00550FC7"/>
    <w:rsid w:val="00551043"/>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9EF"/>
    <w:rsid w:val="00552D8F"/>
    <w:rsid w:val="00552DAF"/>
    <w:rsid w:val="005530C0"/>
    <w:rsid w:val="00553352"/>
    <w:rsid w:val="005536DB"/>
    <w:rsid w:val="00553D69"/>
    <w:rsid w:val="005544B7"/>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7B2"/>
    <w:rsid w:val="00560A4D"/>
    <w:rsid w:val="00560BFB"/>
    <w:rsid w:val="00560D59"/>
    <w:rsid w:val="00560E7D"/>
    <w:rsid w:val="00560F1E"/>
    <w:rsid w:val="00560FB2"/>
    <w:rsid w:val="005611C7"/>
    <w:rsid w:val="0056140E"/>
    <w:rsid w:val="0056193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84B"/>
    <w:rsid w:val="00563901"/>
    <w:rsid w:val="00563A27"/>
    <w:rsid w:val="00563A94"/>
    <w:rsid w:val="00563D3E"/>
    <w:rsid w:val="00563DF4"/>
    <w:rsid w:val="00563E7B"/>
    <w:rsid w:val="0056417D"/>
    <w:rsid w:val="00564283"/>
    <w:rsid w:val="005643B3"/>
    <w:rsid w:val="00564862"/>
    <w:rsid w:val="0056487E"/>
    <w:rsid w:val="00564B7D"/>
    <w:rsid w:val="00564C27"/>
    <w:rsid w:val="00565065"/>
    <w:rsid w:val="0056508C"/>
    <w:rsid w:val="005650C4"/>
    <w:rsid w:val="005651B5"/>
    <w:rsid w:val="005651D7"/>
    <w:rsid w:val="00565390"/>
    <w:rsid w:val="00565666"/>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800"/>
    <w:rsid w:val="00571B03"/>
    <w:rsid w:val="00571B05"/>
    <w:rsid w:val="00571C75"/>
    <w:rsid w:val="005722B8"/>
    <w:rsid w:val="0057250E"/>
    <w:rsid w:val="005726F5"/>
    <w:rsid w:val="00572923"/>
    <w:rsid w:val="00572AAD"/>
    <w:rsid w:val="00572B5C"/>
    <w:rsid w:val="00572D5C"/>
    <w:rsid w:val="00572E5E"/>
    <w:rsid w:val="00573162"/>
    <w:rsid w:val="0057368A"/>
    <w:rsid w:val="00573926"/>
    <w:rsid w:val="00573985"/>
    <w:rsid w:val="00573D41"/>
    <w:rsid w:val="00573FF9"/>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77CBA"/>
    <w:rsid w:val="00580034"/>
    <w:rsid w:val="00580285"/>
    <w:rsid w:val="005805B8"/>
    <w:rsid w:val="00580617"/>
    <w:rsid w:val="00580986"/>
    <w:rsid w:val="00580B3B"/>
    <w:rsid w:val="00580B91"/>
    <w:rsid w:val="00580DAE"/>
    <w:rsid w:val="00580F66"/>
    <w:rsid w:val="00581421"/>
    <w:rsid w:val="005814AE"/>
    <w:rsid w:val="00581590"/>
    <w:rsid w:val="00581699"/>
    <w:rsid w:val="005817D8"/>
    <w:rsid w:val="00581823"/>
    <w:rsid w:val="0058182D"/>
    <w:rsid w:val="0058211C"/>
    <w:rsid w:val="00582134"/>
    <w:rsid w:val="005828E7"/>
    <w:rsid w:val="00582C90"/>
    <w:rsid w:val="00582D01"/>
    <w:rsid w:val="00582D5F"/>
    <w:rsid w:val="005836C2"/>
    <w:rsid w:val="005837BF"/>
    <w:rsid w:val="00583976"/>
    <w:rsid w:val="00583B29"/>
    <w:rsid w:val="00583BE7"/>
    <w:rsid w:val="00583D0E"/>
    <w:rsid w:val="00583D4E"/>
    <w:rsid w:val="005841ED"/>
    <w:rsid w:val="0058426B"/>
    <w:rsid w:val="00584343"/>
    <w:rsid w:val="00584872"/>
    <w:rsid w:val="00584927"/>
    <w:rsid w:val="00584C87"/>
    <w:rsid w:val="00584D30"/>
    <w:rsid w:val="00584EC7"/>
    <w:rsid w:val="00584EE7"/>
    <w:rsid w:val="00585233"/>
    <w:rsid w:val="00585304"/>
    <w:rsid w:val="0058557B"/>
    <w:rsid w:val="00585781"/>
    <w:rsid w:val="005859FB"/>
    <w:rsid w:val="00585E27"/>
    <w:rsid w:val="005864F2"/>
    <w:rsid w:val="00586897"/>
    <w:rsid w:val="00586899"/>
    <w:rsid w:val="00586A05"/>
    <w:rsid w:val="00586B24"/>
    <w:rsid w:val="00586CFD"/>
    <w:rsid w:val="00586E82"/>
    <w:rsid w:val="0058736F"/>
    <w:rsid w:val="005879B3"/>
    <w:rsid w:val="00587A12"/>
    <w:rsid w:val="00587E75"/>
    <w:rsid w:val="00587F4E"/>
    <w:rsid w:val="0059017C"/>
    <w:rsid w:val="005901D0"/>
    <w:rsid w:val="00590638"/>
    <w:rsid w:val="00590923"/>
    <w:rsid w:val="00590A20"/>
    <w:rsid w:val="00591112"/>
    <w:rsid w:val="00591335"/>
    <w:rsid w:val="00591B68"/>
    <w:rsid w:val="00591BA1"/>
    <w:rsid w:val="00591CA3"/>
    <w:rsid w:val="00591DD6"/>
    <w:rsid w:val="00591DE5"/>
    <w:rsid w:val="00591E64"/>
    <w:rsid w:val="00591F7E"/>
    <w:rsid w:val="0059268D"/>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C97"/>
    <w:rsid w:val="00594E9F"/>
    <w:rsid w:val="00594F8C"/>
    <w:rsid w:val="005950AA"/>
    <w:rsid w:val="005950EA"/>
    <w:rsid w:val="00595125"/>
    <w:rsid w:val="00595330"/>
    <w:rsid w:val="0059546C"/>
    <w:rsid w:val="00595517"/>
    <w:rsid w:val="005956B7"/>
    <w:rsid w:val="00595A2D"/>
    <w:rsid w:val="00595CFF"/>
    <w:rsid w:val="00596064"/>
    <w:rsid w:val="005964EB"/>
    <w:rsid w:val="0059663C"/>
    <w:rsid w:val="0059669C"/>
    <w:rsid w:val="00596A76"/>
    <w:rsid w:val="00596E32"/>
    <w:rsid w:val="00596E59"/>
    <w:rsid w:val="00596FBF"/>
    <w:rsid w:val="005970D6"/>
    <w:rsid w:val="00597239"/>
    <w:rsid w:val="005972BF"/>
    <w:rsid w:val="0059798D"/>
    <w:rsid w:val="00597D73"/>
    <w:rsid w:val="005A0204"/>
    <w:rsid w:val="005A0623"/>
    <w:rsid w:val="005A0771"/>
    <w:rsid w:val="005A0A0B"/>
    <w:rsid w:val="005A0A49"/>
    <w:rsid w:val="005A0ADE"/>
    <w:rsid w:val="005A0CB7"/>
    <w:rsid w:val="005A0D3B"/>
    <w:rsid w:val="005A14A2"/>
    <w:rsid w:val="005A156D"/>
    <w:rsid w:val="005A1779"/>
    <w:rsid w:val="005A1853"/>
    <w:rsid w:val="005A1CC3"/>
    <w:rsid w:val="005A1E6B"/>
    <w:rsid w:val="005A1F8C"/>
    <w:rsid w:val="005A21B7"/>
    <w:rsid w:val="005A21C5"/>
    <w:rsid w:val="005A297D"/>
    <w:rsid w:val="005A2A3D"/>
    <w:rsid w:val="005A2EEF"/>
    <w:rsid w:val="005A2FBA"/>
    <w:rsid w:val="005A30F7"/>
    <w:rsid w:val="005A3254"/>
    <w:rsid w:val="005A38F3"/>
    <w:rsid w:val="005A39A6"/>
    <w:rsid w:val="005A3BB7"/>
    <w:rsid w:val="005A3C72"/>
    <w:rsid w:val="005A405D"/>
    <w:rsid w:val="005A49D0"/>
    <w:rsid w:val="005A4B27"/>
    <w:rsid w:val="005A4C7F"/>
    <w:rsid w:val="005A4E61"/>
    <w:rsid w:val="005A4E97"/>
    <w:rsid w:val="005A4FDA"/>
    <w:rsid w:val="005A537B"/>
    <w:rsid w:val="005A5386"/>
    <w:rsid w:val="005A55CF"/>
    <w:rsid w:val="005A5753"/>
    <w:rsid w:val="005A57A5"/>
    <w:rsid w:val="005A5870"/>
    <w:rsid w:val="005A5B87"/>
    <w:rsid w:val="005A608A"/>
    <w:rsid w:val="005A6240"/>
    <w:rsid w:val="005A6DD1"/>
    <w:rsid w:val="005A6FAC"/>
    <w:rsid w:val="005A7140"/>
    <w:rsid w:val="005A7201"/>
    <w:rsid w:val="005A742D"/>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3ED"/>
    <w:rsid w:val="005B146B"/>
    <w:rsid w:val="005B1593"/>
    <w:rsid w:val="005B2068"/>
    <w:rsid w:val="005B241F"/>
    <w:rsid w:val="005B2BCA"/>
    <w:rsid w:val="005B2C9B"/>
    <w:rsid w:val="005B2CF3"/>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7DE"/>
    <w:rsid w:val="005B495C"/>
    <w:rsid w:val="005B4A05"/>
    <w:rsid w:val="005B4A61"/>
    <w:rsid w:val="005B4A70"/>
    <w:rsid w:val="005B4D13"/>
    <w:rsid w:val="005B4EA4"/>
    <w:rsid w:val="005B5357"/>
    <w:rsid w:val="005B56CF"/>
    <w:rsid w:val="005B56F3"/>
    <w:rsid w:val="005B570D"/>
    <w:rsid w:val="005B5BA0"/>
    <w:rsid w:val="005B5BEE"/>
    <w:rsid w:val="005B5EC8"/>
    <w:rsid w:val="005B5F1E"/>
    <w:rsid w:val="005B641B"/>
    <w:rsid w:val="005B656A"/>
    <w:rsid w:val="005B65D1"/>
    <w:rsid w:val="005B6660"/>
    <w:rsid w:val="005B72A4"/>
    <w:rsid w:val="005B761E"/>
    <w:rsid w:val="005B776F"/>
    <w:rsid w:val="005B79F5"/>
    <w:rsid w:val="005C052C"/>
    <w:rsid w:val="005C07CD"/>
    <w:rsid w:val="005C08B7"/>
    <w:rsid w:val="005C0A2E"/>
    <w:rsid w:val="005C0A4C"/>
    <w:rsid w:val="005C0AC1"/>
    <w:rsid w:val="005C0C75"/>
    <w:rsid w:val="005C0C91"/>
    <w:rsid w:val="005C0DAB"/>
    <w:rsid w:val="005C0E97"/>
    <w:rsid w:val="005C1080"/>
    <w:rsid w:val="005C1227"/>
    <w:rsid w:val="005C13F3"/>
    <w:rsid w:val="005C1A2C"/>
    <w:rsid w:val="005C1DA8"/>
    <w:rsid w:val="005C1E90"/>
    <w:rsid w:val="005C1EE2"/>
    <w:rsid w:val="005C2044"/>
    <w:rsid w:val="005C2303"/>
    <w:rsid w:val="005C2478"/>
    <w:rsid w:val="005C2661"/>
    <w:rsid w:val="005C2851"/>
    <w:rsid w:val="005C2A51"/>
    <w:rsid w:val="005C2A81"/>
    <w:rsid w:val="005C2AE8"/>
    <w:rsid w:val="005C2D6F"/>
    <w:rsid w:val="005C2F75"/>
    <w:rsid w:val="005C2FC4"/>
    <w:rsid w:val="005C3170"/>
    <w:rsid w:val="005C32A8"/>
    <w:rsid w:val="005C330D"/>
    <w:rsid w:val="005C34CF"/>
    <w:rsid w:val="005C3621"/>
    <w:rsid w:val="005C3804"/>
    <w:rsid w:val="005C3A4A"/>
    <w:rsid w:val="005C4264"/>
    <w:rsid w:val="005C4452"/>
    <w:rsid w:val="005C4AB5"/>
    <w:rsid w:val="005C50AE"/>
    <w:rsid w:val="005C5126"/>
    <w:rsid w:val="005C5384"/>
    <w:rsid w:val="005C5806"/>
    <w:rsid w:val="005C5A5E"/>
    <w:rsid w:val="005C5A8D"/>
    <w:rsid w:val="005C5BF7"/>
    <w:rsid w:val="005C5E33"/>
    <w:rsid w:val="005C5F5F"/>
    <w:rsid w:val="005C6350"/>
    <w:rsid w:val="005C63D9"/>
    <w:rsid w:val="005C66AD"/>
    <w:rsid w:val="005C67C5"/>
    <w:rsid w:val="005C6C77"/>
    <w:rsid w:val="005C6E70"/>
    <w:rsid w:val="005C6E76"/>
    <w:rsid w:val="005C705D"/>
    <w:rsid w:val="005C72C8"/>
    <w:rsid w:val="005C7403"/>
    <w:rsid w:val="005C7514"/>
    <w:rsid w:val="005C756E"/>
    <w:rsid w:val="005C7587"/>
    <w:rsid w:val="005C75D7"/>
    <w:rsid w:val="005C7B33"/>
    <w:rsid w:val="005C7BA6"/>
    <w:rsid w:val="005C7C82"/>
    <w:rsid w:val="005C7D21"/>
    <w:rsid w:val="005C7D89"/>
    <w:rsid w:val="005D0199"/>
    <w:rsid w:val="005D0234"/>
    <w:rsid w:val="005D038A"/>
    <w:rsid w:val="005D0456"/>
    <w:rsid w:val="005D050C"/>
    <w:rsid w:val="005D0866"/>
    <w:rsid w:val="005D0994"/>
    <w:rsid w:val="005D0C77"/>
    <w:rsid w:val="005D0DC5"/>
    <w:rsid w:val="005D0F32"/>
    <w:rsid w:val="005D126A"/>
    <w:rsid w:val="005D127F"/>
    <w:rsid w:val="005D12CE"/>
    <w:rsid w:val="005D15D6"/>
    <w:rsid w:val="005D1D97"/>
    <w:rsid w:val="005D2196"/>
    <w:rsid w:val="005D2526"/>
    <w:rsid w:val="005D2528"/>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25F"/>
    <w:rsid w:val="005D5301"/>
    <w:rsid w:val="005D53A0"/>
    <w:rsid w:val="005D558C"/>
    <w:rsid w:val="005D57F0"/>
    <w:rsid w:val="005D6136"/>
    <w:rsid w:val="005D6187"/>
    <w:rsid w:val="005D619A"/>
    <w:rsid w:val="005D6273"/>
    <w:rsid w:val="005D6342"/>
    <w:rsid w:val="005D6820"/>
    <w:rsid w:val="005D6823"/>
    <w:rsid w:val="005D6BFC"/>
    <w:rsid w:val="005D6FD9"/>
    <w:rsid w:val="005D709A"/>
    <w:rsid w:val="005D72AA"/>
    <w:rsid w:val="005D74DE"/>
    <w:rsid w:val="005D7827"/>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72B"/>
    <w:rsid w:val="005E2810"/>
    <w:rsid w:val="005E2836"/>
    <w:rsid w:val="005E2DB5"/>
    <w:rsid w:val="005E2E24"/>
    <w:rsid w:val="005E2E29"/>
    <w:rsid w:val="005E316C"/>
    <w:rsid w:val="005E31B0"/>
    <w:rsid w:val="005E39AA"/>
    <w:rsid w:val="005E414C"/>
    <w:rsid w:val="005E4284"/>
    <w:rsid w:val="005E4383"/>
    <w:rsid w:val="005E4685"/>
    <w:rsid w:val="005E46FF"/>
    <w:rsid w:val="005E4766"/>
    <w:rsid w:val="005E47D6"/>
    <w:rsid w:val="005E480C"/>
    <w:rsid w:val="005E4B40"/>
    <w:rsid w:val="005E4E78"/>
    <w:rsid w:val="005E4F23"/>
    <w:rsid w:val="005E51C0"/>
    <w:rsid w:val="005E52AC"/>
    <w:rsid w:val="005E53BD"/>
    <w:rsid w:val="005E5464"/>
    <w:rsid w:val="005E5D0E"/>
    <w:rsid w:val="005E605C"/>
    <w:rsid w:val="005E6230"/>
    <w:rsid w:val="005E68B3"/>
    <w:rsid w:val="005E697E"/>
    <w:rsid w:val="005E6B2D"/>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2F15"/>
    <w:rsid w:val="005F3AAB"/>
    <w:rsid w:val="005F402F"/>
    <w:rsid w:val="005F421C"/>
    <w:rsid w:val="005F42A1"/>
    <w:rsid w:val="005F4B81"/>
    <w:rsid w:val="005F4EB2"/>
    <w:rsid w:val="005F5105"/>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55"/>
    <w:rsid w:val="005F7171"/>
    <w:rsid w:val="005F772F"/>
    <w:rsid w:val="005F79F3"/>
    <w:rsid w:val="005F7A10"/>
    <w:rsid w:val="005F7BCE"/>
    <w:rsid w:val="005F7FBF"/>
    <w:rsid w:val="0060028E"/>
    <w:rsid w:val="00600345"/>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2D7F"/>
    <w:rsid w:val="00603966"/>
    <w:rsid w:val="00603BC6"/>
    <w:rsid w:val="00604206"/>
    <w:rsid w:val="006044FA"/>
    <w:rsid w:val="0060481B"/>
    <w:rsid w:val="006049D7"/>
    <w:rsid w:val="00604EB8"/>
    <w:rsid w:val="00605052"/>
    <w:rsid w:val="00605504"/>
    <w:rsid w:val="006057F6"/>
    <w:rsid w:val="00605A05"/>
    <w:rsid w:val="00605D7D"/>
    <w:rsid w:val="006060AC"/>
    <w:rsid w:val="006062CA"/>
    <w:rsid w:val="0060659F"/>
    <w:rsid w:val="00606694"/>
    <w:rsid w:val="00606C35"/>
    <w:rsid w:val="00606E4F"/>
    <w:rsid w:val="00607143"/>
    <w:rsid w:val="006072BB"/>
    <w:rsid w:val="00607425"/>
    <w:rsid w:val="006077B0"/>
    <w:rsid w:val="00607878"/>
    <w:rsid w:val="00607882"/>
    <w:rsid w:val="006078B0"/>
    <w:rsid w:val="00607E53"/>
    <w:rsid w:val="0061036E"/>
    <w:rsid w:val="006103C4"/>
    <w:rsid w:val="00610510"/>
    <w:rsid w:val="00610723"/>
    <w:rsid w:val="0061084C"/>
    <w:rsid w:val="00610A89"/>
    <w:rsid w:val="006110BE"/>
    <w:rsid w:val="0061111D"/>
    <w:rsid w:val="0061156D"/>
    <w:rsid w:val="006117C9"/>
    <w:rsid w:val="00611AD4"/>
    <w:rsid w:val="00611CB4"/>
    <w:rsid w:val="00611F82"/>
    <w:rsid w:val="00612113"/>
    <w:rsid w:val="00612488"/>
    <w:rsid w:val="006127F5"/>
    <w:rsid w:val="00612ABD"/>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D50"/>
    <w:rsid w:val="00615F11"/>
    <w:rsid w:val="006160AB"/>
    <w:rsid w:val="00616920"/>
    <w:rsid w:val="006169F1"/>
    <w:rsid w:val="00616B9A"/>
    <w:rsid w:val="006170E7"/>
    <w:rsid w:val="00617232"/>
    <w:rsid w:val="00617241"/>
    <w:rsid w:val="00617586"/>
    <w:rsid w:val="00617D8B"/>
    <w:rsid w:val="0062004B"/>
    <w:rsid w:val="0062006D"/>
    <w:rsid w:val="00620085"/>
    <w:rsid w:val="006209F5"/>
    <w:rsid w:val="00620A04"/>
    <w:rsid w:val="00620E3A"/>
    <w:rsid w:val="0062159A"/>
    <w:rsid w:val="0062166D"/>
    <w:rsid w:val="00621743"/>
    <w:rsid w:val="00621D78"/>
    <w:rsid w:val="00621DB1"/>
    <w:rsid w:val="00622006"/>
    <w:rsid w:val="006222FC"/>
    <w:rsid w:val="00622715"/>
    <w:rsid w:val="0062272F"/>
    <w:rsid w:val="00622BA7"/>
    <w:rsid w:val="00622CAC"/>
    <w:rsid w:val="00622EB3"/>
    <w:rsid w:val="006230B6"/>
    <w:rsid w:val="0062337A"/>
    <w:rsid w:val="00623426"/>
    <w:rsid w:val="0062353F"/>
    <w:rsid w:val="0062356E"/>
    <w:rsid w:val="00623F51"/>
    <w:rsid w:val="00623F53"/>
    <w:rsid w:val="006241F7"/>
    <w:rsid w:val="006242ED"/>
    <w:rsid w:val="00624381"/>
    <w:rsid w:val="00624593"/>
    <w:rsid w:val="00624796"/>
    <w:rsid w:val="00624819"/>
    <w:rsid w:val="00624AD5"/>
    <w:rsid w:val="00624B85"/>
    <w:rsid w:val="00624D93"/>
    <w:rsid w:val="0062542F"/>
    <w:rsid w:val="0062548A"/>
    <w:rsid w:val="00625542"/>
    <w:rsid w:val="0062576F"/>
    <w:rsid w:val="00625A4D"/>
    <w:rsid w:val="00625C5C"/>
    <w:rsid w:val="00625E5C"/>
    <w:rsid w:val="00625ED8"/>
    <w:rsid w:val="006265A8"/>
    <w:rsid w:val="0062690D"/>
    <w:rsid w:val="00626B43"/>
    <w:rsid w:val="00626CAD"/>
    <w:rsid w:val="00626EE4"/>
    <w:rsid w:val="00627364"/>
    <w:rsid w:val="00627450"/>
    <w:rsid w:val="00627622"/>
    <w:rsid w:val="006278E9"/>
    <w:rsid w:val="006279BB"/>
    <w:rsid w:val="00627F22"/>
    <w:rsid w:val="006307E9"/>
    <w:rsid w:val="00630BDF"/>
    <w:rsid w:val="00630D5F"/>
    <w:rsid w:val="00630E76"/>
    <w:rsid w:val="00630ECA"/>
    <w:rsid w:val="006313A1"/>
    <w:rsid w:val="006315DB"/>
    <w:rsid w:val="00631995"/>
    <w:rsid w:val="00631B73"/>
    <w:rsid w:val="00631C30"/>
    <w:rsid w:val="00631CF8"/>
    <w:rsid w:val="00631DDD"/>
    <w:rsid w:val="006320CF"/>
    <w:rsid w:val="00632101"/>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AC"/>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6"/>
    <w:rsid w:val="006402A8"/>
    <w:rsid w:val="006402B1"/>
    <w:rsid w:val="0064063B"/>
    <w:rsid w:val="006406FC"/>
    <w:rsid w:val="006407C2"/>
    <w:rsid w:val="00640A35"/>
    <w:rsid w:val="00640AA3"/>
    <w:rsid w:val="00640E41"/>
    <w:rsid w:val="0064110B"/>
    <w:rsid w:val="006416A0"/>
    <w:rsid w:val="00641761"/>
    <w:rsid w:val="00641794"/>
    <w:rsid w:val="006417E5"/>
    <w:rsid w:val="00641804"/>
    <w:rsid w:val="00641EA4"/>
    <w:rsid w:val="00641F60"/>
    <w:rsid w:val="00642091"/>
    <w:rsid w:val="00642302"/>
    <w:rsid w:val="0064240D"/>
    <w:rsid w:val="00642467"/>
    <w:rsid w:val="006425A4"/>
    <w:rsid w:val="00642678"/>
    <w:rsid w:val="006426AB"/>
    <w:rsid w:val="00642781"/>
    <w:rsid w:val="00642CB2"/>
    <w:rsid w:val="00642E9C"/>
    <w:rsid w:val="00643223"/>
    <w:rsid w:val="0064325D"/>
    <w:rsid w:val="00643274"/>
    <w:rsid w:val="00643505"/>
    <w:rsid w:val="0064361F"/>
    <w:rsid w:val="00643623"/>
    <w:rsid w:val="00643734"/>
    <w:rsid w:val="006437E9"/>
    <w:rsid w:val="00643A1F"/>
    <w:rsid w:val="00643D82"/>
    <w:rsid w:val="00643EB9"/>
    <w:rsid w:val="00643EF5"/>
    <w:rsid w:val="00643FBF"/>
    <w:rsid w:val="00644287"/>
    <w:rsid w:val="00644459"/>
    <w:rsid w:val="00644462"/>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0CD"/>
    <w:rsid w:val="006461BC"/>
    <w:rsid w:val="0064627F"/>
    <w:rsid w:val="00646363"/>
    <w:rsid w:val="006464A8"/>
    <w:rsid w:val="00646D25"/>
    <w:rsid w:val="00646E1D"/>
    <w:rsid w:val="00646F17"/>
    <w:rsid w:val="00646F67"/>
    <w:rsid w:val="006470FC"/>
    <w:rsid w:val="00647793"/>
    <w:rsid w:val="00650359"/>
    <w:rsid w:val="006504EE"/>
    <w:rsid w:val="006506AD"/>
    <w:rsid w:val="006506E5"/>
    <w:rsid w:val="006507D0"/>
    <w:rsid w:val="00650A27"/>
    <w:rsid w:val="00650D72"/>
    <w:rsid w:val="006511FF"/>
    <w:rsid w:val="00651308"/>
    <w:rsid w:val="00651667"/>
    <w:rsid w:val="006519FC"/>
    <w:rsid w:val="00651A51"/>
    <w:rsid w:val="00651BCD"/>
    <w:rsid w:val="0065220E"/>
    <w:rsid w:val="0065326C"/>
    <w:rsid w:val="00653333"/>
    <w:rsid w:val="00653430"/>
    <w:rsid w:val="00653BF7"/>
    <w:rsid w:val="00653DAA"/>
    <w:rsid w:val="00653FC6"/>
    <w:rsid w:val="006544BA"/>
    <w:rsid w:val="006548B4"/>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319"/>
    <w:rsid w:val="0065737E"/>
    <w:rsid w:val="00657E44"/>
    <w:rsid w:val="00657EC8"/>
    <w:rsid w:val="006600E4"/>
    <w:rsid w:val="006601F7"/>
    <w:rsid w:val="00660F8C"/>
    <w:rsid w:val="00661012"/>
    <w:rsid w:val="00661903"/>
    <w:rsid w:val="00661BC3"/>
    <w:rsid w:val="00661F17"/>
    <w:rsid w:val="00661F37"/>
    <w:rsid w:val="00662573"/>
    <w:rsid w:val="006629CC"/>
    <w:rsid w:val="00662C32"/>
    <w:rsid w:val="00662C4E"/>
    <w:rsid w:val="00662DE9"/>
    <w:rsid w:val="00662EF8"/>
    <w:rsid w:val="0066355F"/>
    <w:rsid w:val="006637A5"/>
    <w:rsid w:val="00663832"/>
    <w:rsid w:val="006639A9"/>
    <w:rsid w:val="00663EB4"/>
    <w:rsid w:val="00664097"/>
    <w:rsid w:val="006640E2"/>
    <w:rsid w:val="0066460C"/>
    <w:rsid w:val="00664906"/>
    <w:rsid w:val="00664BC3"/>
    <w:rsid w:val="00665469"/>
    <w:rsid w:val="00665472"/>
    <w:rsid w:val="006655B7"/>
    <w:rsid w:val="006656F4"/>
    <w:rsid w:val="00666083"/>
    <w:rsid w:val="0066648D"/>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978"/>
    <w:rsid w:val="00671A9A"/>
    <w:rsid w:val="00671AC7"/>
    <w:rsid w:val="00671BC0"/>
    <w:rsid w:val="00671DA0"/>
    <w:rsid w:val="00671E2C"/>
    <w:rsid w:val="00671FB6"/>
    <w:rsid w:val="006720A9"/>
    <w:rsid w:val="006722B8"/>
    <w:rsid w:val="0067234D"/>
    <w:rsid w:val="0067297F"/>
    <w:rsid w:val="00672A1B"/>
    <w:rsid w:val="00672A88"/>
    <w:rsid w:val="00672CCE"/>
    <w:rsid w:val="00673355"/>
    <w:rsid w:val="00673677"/>
    <w:rsid w:val="00673A44"/>
    <w:rsid w:val="00673AAC"/>
    <w:rsid w:val="00673AB6"/>
    <w:rsid w:val="00673E2E"/>
    <w:rsid w:val="0067426E"/>
    <w:rsid w:val="00674567"/>
    <w:rsid w:val="00674639"/>
    <w:rsid w:val="00674762"/>
    <w:rsid w:val="0067497C"/>
    <w:rsid w:val="006749B0"/>
    <w:rsid w:val="00674D29"/>
    <w:rsid w:val="006753DF"/>
    <w:rsid w:val="00675434"/>
    <w:rsid w:val="006754D1"/>
    <w:rsid w:val="00675A57"/>
    <w:rsid w:val="00675AC3"/>
    <w:rsid w:val="00675AEC"/>
    <w:rsid w:val="00675D5B"/>
    <w:rsid w:val="00675FA1"/>
    <w:rsid w:val="00676210"/>
    <w:rsid w:val="00676300"/>
    <w:rsid w:val="0067646F"/>
    <w:rsid w:val="006765F2"/>
    <w:rsid w:val="00676BA0"/>
    <w:rsid w:val="00676D32"/>
    <w:rsid w:val="00676DBB"/>
    <w:rsid w:val="00676EE0"/>
    <w:rsid w:val="00677064"/>
    <w:rsid w:val="006771C0"/>
    <w:rsid w:val="0067721A"/>
    <w:rsid w:val="0067724D"/>
    <w:rsid w:val="006773CF"/>
    <w:rsid w:val="006775EA"/>
    <w:rsid w:val="00677B10"/>
    <w:rsid w:val="00677C76"/>
    <w:rsid w:val="00677CFD"/>
    <w:rsid w:val="00680389"/>
    <w:rsid w:val="006804FE"/>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5E94"/>
    <w:rsid w:val="00686018"/>
    <w:rsid w:val="00686048"/>
    <w:rsid w:val="0068605C"/>
    <w:rsid w:val="00686155"/>
    <w:rsid w:val="00686471"/>
    <w:rsid w:val="00686567"/>
    <w:rsid w:val="006868EB"/>
    <w:rsid w:val="00686BBE"/>
    <w:rsid w:val="00686BEC"/>
    <w:rsid w:val="00686C2D"/>
    <w:rsid w:val="00686E15"/>
    <w:rsid w:val="00686FED"/>
    <w:rsid w:val="00687116"/>
    <w:rsid w:val="00687117"/>
    <w:rsid w:val="006874EE"/>
    <w:rsid w:val="006875CE"/>
    <w:rsid w:val="00687729"/>
    <w:rsid w:val="00687E3B"/>
    <w:rsid w:val="00687F87"/>
    <w:rsid w:val="0069011E"/>
    <w:rsid w:val="00690147"/>
    <w:rsid w:val="006901E4"/>
    <w:rsid w:val="00690293"/>
    <w:rsid w:val="00690B88"/>
    <w:rsid w:val="00690BD4"/>
    <w:rsid w:val="00690F61"/>
    <w:rsid w:val="00691033"/>
    <w:rsid w:val="00691104"/>
    <w:rsid w:val="00691127"/>
    <w:rsid w:val="006911B2"/>
    <w:rsid w:val="006916ED"/>
    <w:rsid w:val="00691718"/>
    <w:rsid w:val="00691B54"/>
    <w:rsid w:val="00691E4E"/>
    <w:rsid w:val="00691F18"/>
    <w:rsid w:val="006920B9"/>
    <w:rsid w:val="006922D9"/>
    <w:rsid w:val="0069236C"/>
    <w:rsid w:val="00692562"/>
    <w:rsid w:val="00692637"/>
    <w:rsid w:val="0069288B"/>
    <w:rsid w:val="006930CC"/>
    <w:rsid w:val="0069374C"/>
    <w:rsid w:val="006938E3"/>
    <w:rsid w:val="00693C61"/>
    <w:rsid w:val="00693D6C"/>
    <w:rsid w:val="00693E77"/>
    <w:rsid w:val="00693EA4"/>
    <w:rsid w:val="00693EE1"/>
    <w:rsid w:val="006941F7"/>
    <w:rsid w:val="00694395"/>
    <w:rsid w:val="00694765"/>
    <w:rsid w:val="00694BDC"/>
    <w:rsid w:val="00694F81"/>
    <w:rsid w:val="00695156"/>
    <w:rsid w:val="0069520B"/>
    <w:rsid w:val="00695336"/>
    <w:rsid w:val="006954BA"/>
    <w:rsid w:val="00695874"/>
    <w:rsid w:val="00695A4B"/>
    <w:rsid w:val="00696390"/>
    <w:rsid w:val="006965F8"/>
    <w:rsid w:val="0069666E"/>
    <w:rsid w:val="0069680D"/>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1A23"/>
    <w:rsid w:val="006A2071"/>
    <w:rsid w:val="006A2079"/>
    <w:rsid w:val="006A21CB"/>
    <w:rsid w:val="006A2535"/>
    <w:rsid w:val="006A25C6"/>
    <w:rsid w:val="006A2974"/>
    <w:rsid w:val="006A2B1B"/>
    <w:rsid w:val="006A2B3F"/>
    <w:rsid w:val="006A2C44"/>
    <w:rsid w:val="006A2E67"/>
    <w:rsid w:val="006A3207"/>
    <w:rsid w:val="006A34E2"/>
    <w:rsid w:val="006A3504"/>
    <w:rsid w:val="006A3B1F"/>
    <w:rsid w:val="006A3FCF"/>
    <w:rsid w:val="006A42D5"/>
    <w:rsid w:val="006A443B"/>
    <w:rsid w:val="006A44DD"/>
    <w:rsid w:val="006A4B64"/>
    <w:rsid w:val="006A4F5E"/>
    <w:rsid w:val="006A5038"/>
    <w:rsid w:val="006A50E2"/>
    <w:rsid w:val="006A51D2"/>
    <w:rsid w:val="006A51DA"/>
    <w:rsid w:val="006A56F8"/>
    <w:rsid w:val="006A5A53"/>
    <w:rsid w:val="006A5C5B"/>
    <w:rsid w:val="006A5C7C"/>
    <w:rsid w:val="006A612A"/>
    <w:rsid w:val="006A6256"/>
    <w:rsid w:val="006A62F1"/>
    <w:rsid w:val="006A63DE"/>
    <w:rsid w:val="006A64AC"/>
    <w:rsid w:val="006A64E8"/>
    <w:rsid w:val="006A659F"/>
    <w:rsid w:val="006A6F30"/>
    <w:rsid w:val="006A7006"/>
    <w:rsid w:val="006A7012"/>
    <w:rsid w:val="006A7527"/>
    <w:rsid w:val="006A7530"/>
    <w:rsid w:val="006A7703"/>
    <w:rsid w:val="006A7B8C"/>
    <w:rsid w:val="006B0222"/>
    <w:rsid w:val="006B024A"/>
    <w:rsid w:val="006B02D1"/>
    <w:rsid w:val="006B0389"/>
    <w:rsid w:val="006B0390"/>
    <w:rsid w:val="006B03AF"/>
    <w:rsid w:val="006B04D9"/>
    <w:rsid w:val="006B04E5"/>
    <w:rsid w:val="006B0702"/>
    <w:rsid w:val="006B0CBB"/>
    <w:rsid w:val="006B11F4"/>
    <w:rsid w:val="006B18F5"/>
    <w:rsid w:val="006B1B7A"/>
    <w:rsid w:val="006B1D71"/>
    <w:rsid w:val="006B20CB"/>
    <w:rsid w:val="006B23C8"/>
    <w:rsid w:val="006B2AAF"/>
    <w:rsid w:val="006B2BCE"/>
    <w:rsid w:val="006B2C2F"/>
    <w:rsid w:val="006B2D0C"/>
    <w:rsid w:val="006B301A"/>
    <w:rsid w:val="006B316A"/>
    <w:rsid w:val="006B31C7"/>
    <w:rsid w:val="006B31D7"/>
    <w:rsid w:val="006B322E"/>
    <w:rsid w:val="006B3993"/>
    <w:rsid w:val="006B3AE7"/>
    <w:rsid w:val="006B3DC4"/>
    <w:rsid w:val="006B3E8A"/>
    <w:rsid w:val="006B416B"/>
    <w:rsid w:val="006B4357"/>
    <w:rsid w:val="006B45E5"/>
    <w:rsid w:val="006B4812"/>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2C7"/>
    <w:rsid w:val="006B74C3"/>
    <w:rsid w:val="006B7801"/>
    <w:rsid w:val="006B7AEB"/>
    <w:rsid w:val="006B7B92"/>
    <w:rsid w:val="006B7C2E"/>
    <w:rsid w:val="006B7F65"/>
    <w:rsid w:val="006C036E"/>
    <w:rsid w:val="006C04ED"/>
    <w:rsid w:val="006C0552"/>
    <w:rsid w:val="006C0A6F"/>
    <w:rsid w:val="006C0AD9"/>
    <w:rsid w:val="006C0D2A"/>
    <w:rsid w:val="006C0E57"/>
    <w:rsid w:val="006C1158"/>
    <w:rsid w:val="006C12C1"/>
    <w:rsid w:val="006C1330"/>
    <w:rsid w:val="006C1415"/>
    <w:rsid w:val="006C166B"/>
    <w:rsid w:val="006C18D5"/>
    <w:rsid w:val="006C1955"/>
    <w:rsid w:val="006C209C"/>
    <w:rsid w:val="006C2509"/>
    <w:rsid w:val="006C28D4"/>
    <w:rsid w:val="006C2A40"/>
    <w:rsid w:val="006C2BD9"/>
    <w:rsid w:val="006C2D3F"/>
    <w:rsid w:val="006C3252"/>
    <w:rsid w:val="006C3456"/>
    <w:rsid w:val="006C39AB"/>
    <w:rsid w:val="006C3A53"/>
    <w:rsid w:val="006C3AC1"/>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5F4"/>
    <w:rsid w:val="006C5BC6"/>
    <w:rsid w:val="006C5BF8"/>
    <w:rsid w:val="006C5D24"/>
    <w:rsid w:val="006C5F14"/>
    <w:rsid w:val="006C5F74"/>
    <w:rsid w:val="006C62CE"/>
    <w:rsid w:val="006C64F0"/>
    <w:rsid w:val="006C6A47"/>
    <w:rsid w:val="006C6BAA"/>
    <w:rsid w:val="006C6DF6"/>
    <w:rsid w:val="006C6F0D"/>
    <w:rsid w:val="006C7187"/>
    <w:rsid w:val="006C762E"/>
    <w:rsid w:val="006C7664"/>
    <w:rsid w:val="006C7722"/>
    <w:rsid w:val="006C78F0"/>
    <w:rsid w:val="006C7990"/>
    <w:rsid w:val="006C7D3B"/>
    <w:rsid w:val="006C7E9F"/>
    <w:rsid w:val="006C7EC5"/>
    <w:rsid w:val="006D017A"/>
    <w:rsid w:val="006D027C"/>
    <w:rsid w:val="006D0378"/>
    <w:rsid w:val="006D047D"/>
    <w:rsid w:val="006D0571"/>
    <w:rsid w:val="006D0A02"/>
    <w:rsid w:val="006D0C27"/>
    <w:rsid w:val="006D0C58"/>
    <w:rsid w:val="006D10DA"/>
    <w:rsid w:val="006D1124"/>
    <w:rsid w:val="006D1709"/>
    <w:rsid w:val="006D1880"/>
    <w:rsid w:val="006D19A5"/>
    <w:rsid w:val="006D1D5D"/>
    <w:rsid w:val="006D21BB"/>
    <w:rsid w:val="006D224C"/>
    <w:rsid w:val="006D23AE"/>
    <w:rsid w:val="006D28BB"/>
    <w:rsid w:val="006D2DA0"/>
    <w:rsid w:val="006D325B"/>
    <w:rsid w:val="006D3A8D"/>
    <w:rsid w:val="006D3B0A"/>
    <w:rsid w:val="006D3B3F"/>
    <w:rsid w:val="006D41EF"/>
    <w:rsid w:val="006D43B4"/>
    <w:rsid w:val="006D463F"/>
    <w:rsid w:val="006D494E"/>
    <w:rsid w:val="006D4C86"/>
    <w:rsid w:val="006D51E4"/>
    <w:rsid w:val="006D5224"/>
    <w:rsid w:val="006D523B"/>
    <w:rsid w:val="006D5E6D"/>
    <w:rsid w:val="006D60F5"/>
    <w:rsid w:val="006D6211"/>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753"/>
    <w:rsid w:val="006E07D5"/>
    <w:rsid w:val="006E0842"/>
    <w:rsid w:val="006E0B21"/>
    <w:rsid w:val="006E12EA"/>
    <w:rsid w:val="006E1494"/>
    <w:rsid w:val="006E153F"/>
    <w:rsid w:val="006E15F6"/>
    <w:rsid w:val="006E192B"/>
    <w:rsid w:val="006E1C49"/>
    <w:rsid w:val="006E1C4D"/>
    <w:rsid w:val="006E2107"/>
    <w:rsid w:val="006E2110"/>
    <w:rsid w:val="006E21A3"/>
    <w:rsid w:val="006E21FC"/>
    <w:rsid w:val="006E25AE"/>
    <w:rsid w:val="006E2AAF"/>
    <w:rsid w:val="006E2C41"/>
    <w:rsid w:val="006E2D52"/>
    <w:rsid w:val="006E2E9A"/>
    <w:rsid w:val="006E314B"/>
    <w:rsid w:val="006E31D8"/>
    <w:rsid w:val="006E32AC"/>
    <w:rsid w:val="006E3448"/>
    <w:rsid w:val="006E35B2"/>
    <w:rsid w:val="006E363C"/>
    <w:rsid w:val="006E3734"/>
    <w:rsid w:val="006E3772"/>
    <w:rsid w:val="006E395D"/>
    <w:rsid w:val="006E3A35"/>
    <w:rsid w:val="006E3A3F"/>
    <w:rsid w:val="006E4105"/>
    <w:rsid w:val="006E4329"/>
    <w:rsid w:val="006E4601"/>
    <w:rsid w:val="006E4693"/>
    <w:rsid w:val="006E47FC"/>
    <w:rsid w:val="006E4B8B"/>
    <w:rsid w:val="006E4E22"/>
    <w:rsid w:val="006E539A"/>
    <w:rsid w:val="006E5595"/>
    <w:rsid w:val="006E560E"/>
    <w:rsid w:val="006E5854"/>
    <w:rsid w:val="006E5CA6"/>
    <w:rsid w:val="006E5CBE"/>
    <w:rsid w:val="006E5E1E"/>
    <w:rsid w:val="006E5F63"/>
    <w:rsid w:val="006E6637"/>
    <w:rsid w:val="006E6907"/>
    <w:rsid w:val="006E6DC7"/>
    <w:rsid w:val="006E700D"/>
    <w:rsid w:val="006E73E4"/>
    <w:rsid w:val="006E74EE"/>
    <w:rsid w:val="006E770A"/>
    <w:rsid w:val="006E7A72"/>
    <w:rsid w:val="006E7CC3"/>
    <w:rsid w:val="006E7F55"/>
    <w:rsid w:val="006E7F5E"/>
    <w:rsid w:val="006F016F"/>
    <w:rsid w:val="006F027A"/>
    <w:rsid w:val="006F0422"/>
    <w:rsid w:val="006F0C79"/>
    <w:rsid w:val="006F0DD6"/>
    <w:rsid w:val="006F0F02"/>
    <w:rsid w:val="006F0F51"/>
    <w:rsid w:val="006F0F80"/>
    <w:rsid w:val="006F1182"/>
    <w:rsid w:val="006F12B9"/>
    <w:rsid w:val="006F194A"/>
    <w:rsid w:val="006F1A96"/>
    <w:rsid w:val="006F1CF5"/>
    <w:rsid w:val="006F1D68"/>
    <w:rsid w:val="006F2010"/>
    <w:rsid w:val="006F236D"/>
    <w:rsid w:val="006F24A4"/>
    <w:rsid w:val="006F29D2"/>
    <w:rsid w:val="006F2A2F"/>
    <w:rsid w:val="006F2AAB"/>
    <w:rsid w:val="006F2ED4"/>
    <w:rsid w:val="006F2F1B"/>
    <w:rsid w:val="006F324A"/>
    <w:rsid w:val="006F33A0"/>
    <w:rsid w:val="006F34F5"/>
    <w:rsid w:val="006F3F61"/>
    <w:rsid w:val="006F445F"/>
    <w:rsid w:val="006F4583"/>
    <w:rsid w:val="006F4BB6"/>
    <w:rsid w:val="006F4C1F"/>
    <w:rsid w:val="006F4E21"/>
    <w:rsid w:val="006F50FA"/>
    <w:rsid w:val="006F5167"/>
    <w:rsid w:val="006F525E"/>
    <w:rsid w:val="006F540C"/>
    <w:rsid w:val="006F56F5"/>
    <w:rsid w:val="006F57A2"/>
    <w:rsid w:val="006F5BE6"/>
    <w:rsid w:val="006F5DF3"/>
    <w:rsid w:val="006F5E97"/>
    <w:rsid w:val="006F5ECA"/>
    <w:rsid w:val="006F5F01"/>
    <w:rsid w:val="006F6164"/>
    <w:rsid w:val="006F626C"/>
    <w:rsid w:val="006F6278"/>
    <w:rsid w:val="006F6292"/>
    <w:rsid w:val="006F6479"/>
    <w:rsid w:val="006F6AC6"/>
    <w:rsid w:val="006F6B18"/>
    <w:rsid w:val="006F6C3A"/>
    <w:rsid w:val="006F6CA3"/>
    <w:rsid w:val="006F6D7D"/>
    <w:rsid w:val="006F6E16"/>
    <w:rsid w:val="006F6F0F"/>
    <w:rsid w:val="006F6FCE"/>
    <w:rsid w:val="006F70E7"/>
    <w:rsid w:val="006F71A5"/>
    <w:rsid w:val="006F72BF"/>
    <w:rsid w:val="006F72C9"/>
    <w:rsid w:val="006F738A"/>
    <w:rsid w:val="006F73CC"/>
    <w:rsid w:val="006F7408"/>
    <w:rsid w:val="006F74B9"/>
    <w:rsid w:val="006F752E"/>
    <w:rsid w:val="006F7873"/>
    <w:rsid w:val="006F788A"/>
    <w:rsid w:val="006F7951"/>
    <w:rsid w:val="0070044C"/>
    <w:rsid w:val="0070093E"/>
    <w:rsid w:val="00700B67"/>
    <w:rsid w:val="00700D8A"/>
    <w:rsid w:val="00700ED2"/>
    <w:rsid w:val="007011F7"/>
    <w:rsid w:val="00701200"/>
    <w:rsid w:val="00701230"/>
    <w:rsid w:val="00701257"/>
    <w:rsid w:val="00701459"/>
    <w:rsid w:val="007014BA"/>
    <w:rsid w:val="0070176A"/>
    <w:rsid w:val="007018D5"/>
    <w:rsid w:val="00701B4A"/>
    <w:rsid w:val="0070203C"/>
    <w:rsid w:val="007025F5"/>
    <w:rsid w:val="00702717"/>
    <w:rsid w:val="00702A89"/>
    <w:rsid w:val="00702D85"/>
    <w:rsid w:val="00702E26"/>
    <w:rsid w:val="00703232"/>
    <w:rsid w:val="00703391"/>
    <w:rsid w:val="00703395"/>
    <w:rsid w:val="0070343D"/>
    <w:rsid w:val="00703535"/>
    <w:rsid w:val="007037CB"/>
    <w:rsid w:val="00703969"/>
    <w:rsid w:val="00703EDF"/>
    <w:rsid w:val="00703FF2"/>
    <w:rsid w:val="00704124"/>
    <w:rsid w:val="0070461B"/>
    <w:rsid w:val="00704B8E"/>
    <w:rsid w:val="00705146"/>
    <w:rsid w:val="007052F5"/>
    <w:rsid w:val="00705391"/>
    <w:rsid w:val="00705455"/>
    <w:rsid w:val="007056CD"/>
    <w:rsid w:val="0070570A"/>
    <w:rsid w:val="00705B86"/>
    <w:rsid w:val="00705D34"/>
    <w:rsid w:val="00705F55"/>
    <w:rsid w:val="00706259"/>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53"/>
    <w:rsid w:val="00712060"/>
    <w:rsid w:val="00712154"/>
    <w:rsid w:val="007123B5"/>
    <w:rsid w:val="007123BC"/>
    <w:rsid w:val="00712668"/>
    <w:rsid w:val="0071267D"/>
    <w:rsid w:val="007128AB"/>
    <w:rsid w:val="00712D43"/>
    <w:rsid w:val="00712E38"/>
    <w:rsid w:val="007136B3"/>
    <w:rsid w:val="00713950"/>
    <w:rsid w:val="00713A47"/>
    <w:rsid w:val="00713B53"/>
    <w:rsid w:val="00713C06"/>
    <w:rsid w:val="00713CF2"/>
    <w:rsid w:val="00713DB0"/>
    <w:rsid w:val="00713F70"/>
    <w:rsid w:val="007144AC"/>
    <w:rsid w:val="007144F9"/>
    <w:rsid w:val="00714688"/>
    <w:rsid w:val="00714851"/>
    <w:rsid w:val="00714CEC"/>
    <w:rsid w:val="00714DC3"/>
    <w:rsid w:val="00715040"/>
    <w:rsid w:val="00715059"/>
    <w:rsid w:val="007152DA"/>
    <w:rsid w:val="007153FD"/>
    <w:rsid w:val="007155E3"/>
    <w:rsid w:val="0071597F"/>
    <w:rsid w:val="00715A10"/>
    <w:rsid w:val="0071621F"/>
    <w:rsid w:val="00716319"/>
    <w:rsid w:val="00716523"/>
    <w:rsid w:val="0071658D"/>
    <w:rsid w:val="007168D8"/>
    <w:rsid w:val="007169D3"/>
    <w:rsid w:val="00716A0A"/>
    <w:rsid w:val="00716A57"/>
    <w:rsid w:val="00716AE0"/>
    <w:rsid w:val="00716E73"/>
    <w:rsid w:val="00716EBE"/>
    <w:rsid w:val="00716F65"/>
    <w:rsid w:val="007170D5"/>
    <w:rsid w:val="00717167"/>
    <w:rsid w:val="007174BC"/>
    <w:rsid w:val="0071765C"/>
    <w:rsid w:val="00717798"/>
    <w:rsid w:val="00717861"/>
    <w:rsid w:val="00717B94"/>
    <w:rsid w:val="00717D14"/>
    <w:rsid w:val="00717D58"/>
    <w:rsid w:val="007203ED"/>
    <w:rsid w:val="00720660"/>
    <w:rsid w:val="00720731"/>
    <w:rsid w:val="007208C4"/>
    <w:rsid w:val="007211F7"/>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26E"/>
    <w:rsid w:val="00725304"/>
    <w:rsid w:val="0072531A"/>
    <w:rsid w:val="00725391"/>
    <w:rsid w:val="007255E0"/>
    <w:rsid w:val="0072563C"/>
    <w:rsid w:val="00725CC9"/>
    <w:rsid w:val="00726023"/>
    <w:rsid w:val="007260F1"/>
    <w:rsid w:val="0072650F"/>
    <w:rsid w:val="0072682C"/>
    <w:rsid w:val="00726A0F"/>
    <w:rsid w:val="00726E13"/>
    <w:rsid w:val="0072701E"/>
    <w:rsid w:val="007274B4"/>
    <w:rsid w:val="00727983"/>
    <w:rsid w:val="00727F0B"/>
    <w:rsid w:val="00730138"/>
    <w:rsid w:val="00730260"/>
    <w:rsid w:val="007306AC"/>
    <w:rsid w:val="007309E9"/>
    <w:rsid w:val="00730BBF"/>
    <w:rsid w:val="00730C16"/>
    <w:rsid w:val="00730C23"/>
    <w:rsid w:val="00730C66"/>
    <w:rsid w:val="0073106A"/>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26"/>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2DB"/>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0F58"/>
    <w:rsid w:val="00741031"/>
    <w:rsid w:val="007412B3"/>
    <w:rsid w:val="00741394"/>
    <w:rsid w:val="00741818"/>
    <w:rsid w:val="007419FC"/>
    <w:rsid w:val="00741F2F"/>
    <w:rsid w:val="00741F7E"/>
    <w:rsid w:val="007423B2"/>
    <w:rsid w:val="00742654"/>
    <w:rsid w:val="00742A19"/>
    <w:rsid w:val="00742B52"/>
    <w:rsid w:val="00742C9F"/>
    <w:rsid w:val="00742FD5"/>
    <w:rsid w:val="007433AB"/>
    <w:rsid w:val="00743729"/>
    <w:rsid w:val="00743A06"/>
    <w:rsid w:val="00743AA0"/>
    <w:rsid w:val="00743C55"/>
    <w:rsid w:val="00744003"/>
    <w:rsid w:val="00744062"/>
    <w:rsid w:val="0074409F"/>
    <w:rsid w:val="00744464"/>
    <w:rsid w:val="0074447D"/>
    <w:rsid w:val="007445E3"/>
    <w:rsid w:val="00744B36"/>
    <w:rsid w:val="00744DA3"/>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282"/>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334"/>
    <w:rsid w:val="00752509"/>
    <w:rsid w:val="0075250F"/>
    <w:rsid w:val="00752B0F"/>
    <w:rsid w:val="00752C81"/>
    <w:rsid w:val="00752CED"/>
    <w:rsid w:val="00752EEC"/>
    <w:rsid w:val="00753064"/>
    <w:rsid w:val="00753241"/>
    <w:rsid w:val="00753360"/>
    <w:rsid w:val="007533B2"/>
    <w:rsid w:val="0075376F"/>
    <w:rsid w:val="007539B5"/>
    <w:rsid w:val="007539BD"/>
    <w:rsid w:val="00753ACC"/>
    <w:rsid w:val="00753C8A"/>
    <w:rsid w:val="00753DF9"/>
    <w:rsid w:val="00753E1C"/>
    <w:rsid w:val="007542C3"/>
    <w:rsid w:val="007543A9"/>
    <w:rsid w:val="0075452E"/>
    <w:rsid w:val="007547B2"/>
    <w:rsid w:val="0075487B"/>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79"/>
    <w:rsid w:val="00757AE8"/>
    <w:rsid w:val="00757B29"/>
    <w:rsid w:val="00757FDC"/>
    <w:rsid w:val="007600CB"/>
    <w:rsid w:val="00760127"/>
    <w:rsid w:val="00760275"/>
    <w:rsid w:val="0076066B"/>
    <w:rsid w:val="0076093A"/>
    <w:rsid w:val="00760A10"/>
    <w:rsid w:val="00760A5C"/>
    <w:rsid w:val="00760F62"/>
    <w:rsid w:val="00760FEE"/>
    <w:rsid w:val="007611EF"/>
    <w:rsid w:val="007612D1"/>
    <w:rsid w:val="00761311"/>
    <w:rsid w:val="007613CD"/>
    <w:rsid w:val="0076141B"/>
    <w:rsid w:val="0076155B"/>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5F0"/>
    <w:rsid w:val="00763820"/>
    <w:rsid w:val="00763C44"/>
    <w:rsid w:val="00763F46"/>
    <w:rsid w:val="007640FF"/>
    <w:rsid w:val="00764226"/>
    <w:rsid w:val="00764362"/>
    <w:rsid w:val="007643C0"/>
    <w:rsid w:val="00764A71"/>
    <w:rsid w:val="00764CDB"/>
    <w:rsid w:val="00764FA4"/>
    <w:rsid w:val="00764FB0"/>
    <w:rsid w:val="00764FF8"/>
    <w:rsid w:val="00765091"/>
    <w:rsid w:val="0076510B"/>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CD7"/>
    <w:rsid w:val="00766F94"/>
    <w:rsid w:val="007672F8"/>
    <w:rsid w:val="0076778A"/>
    <w:rsid w:val="007679BA"/>
    <w:rsid w:val="00767BB7"/>
    <w:rsid w:val="00767E63"/>
    <w:rsid w:val="00767F70"/>
    <w:rsid w:val="0077013D"/>
    <w:rsid w:val="007702C9"/>
    <w:rsid w:val="00770952"/>
    <w:rsid w:val="00770AAC"/>
    <w:rsid w:val="00770BAB"/>
    <w:rsid w:val="00770BE3"/>
    <w:rsid w:val="00770D03"/>
    <w:rsid w:val="00770E28"/>
    <w:rsid w:val="00770EF8"/>
    <w:rsid w:val="00770FC2"/>
    <w:rsid w:val="0077137D"/>
    <w:rsid w:val="00771444"/>
    <w:rsid w:val="0077173B"/>
    <w:rsid w:val="007717AE"/>
    <w:rsid w:val="007718AD"/>
    <w:rsid w:val="00771999"/>
    <w:rsid w:val="00771BCB"/>
    <w:rsid w:val="00771D91"/>
    <w:rsid w:val="00771E71"/>
    <w:rsid w:val="007722C1"/>
    <w:rsid w:val="00772524"/>
    <w:rsid w:val="00772551"/>
    <w:rsid w:val="007727DF"/>
    <w:rsid w:val="00772BD6"/>
    <w:rsid w:val="00772D05"/>
    <w:rsid w:val="00772E3D"/>
    <w:rsid w:val="00772E84"/>
    <w:rsid w:val="00772F65"/>
    <w:rsid w:val="00773452"/>
    <w:rsid w:val="007734A6"/>
    <w:rsid w:val="00773975"/>
    <w:rsid w:val="00773AA8"/>
    <w:rsid w:val="00773BAD"/>
    <w:rsid w:val="00773BEA"/>
    <w:rsid w:val="00773F86"/>
    <w:rsid w:val="00774142"/>
    <w:rsid w:val="0077419E"/>
    <w:rsid w:val="00774239"/>
    <w:rsid w:val="007746F4"/>
    <w:rsid w:val="0077481C"/>
    <w:rsid w:val="00774B87"/>
    <w:rsid w:val="00774C2F"/>
    <w:rsid w:val="00774D74"/>
    <w:rsid w:val="00774F86"/>
    <w:rsid w:val="007753F7"/>
    <w:rsid w:val="0077567F"/>
    <w:rsid w:val="007756D5"/>
    <w:rsid w:val="00775DD7"/>
    <w:rsid w:val="00775F8D"/>
    <w:rsid w:val="00776141"/>
    <w:rsid w:val="007762D2"/>
    <w:rsid w:val="00776677"/>
    <w:rsid w:val="00776696"/>
    <w:rsid w:val="007767B7"/>
    <w:rsid w:val="007769F8"/>
    <w:rsid w:val="00776B43"/>
    <w:rsid w:val="00776C61"/>
    <w:rsid w:val="00776CBD"/>
    <w:rsid w:val="0077707E"/>
    <w:rsid w:val="00777266"/>
    <w:rsid w:val="00777392"/>
    <w:rsid w:val="0077767E"/>
    <w:rsid w:val="00777913"/>
    <w:rsid w:val="00777C28"/>
    <w:rsid w:val="00777E03"/>
    <w:rsid w:val="007801DC"/>
    <w:rsid w:val="007807D0"/>
    <w:rsid w:val="007809E0"/>
    <w:rsid w:val="00780ADA"/>
    <w:rsid w:val="00780DDF"/>
    <w:rsid w:val="00780E65"/>
    <w:rsid w:val="00780F47"/>
    <w:rsid w:val="00780FFC"/>
    <w:rsid w:val="007811B2"/>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B6E"/>
    <w:rsid w:val="00783CC3"/>
    <w:rsid w:val="00783DD5"/>
    <w:rsid w:val="00783F3F"/>
    <w:rsid w:val="0078412B"/>
    <w:rsid w:val="0078419C"/>
    <w:rsid w:val="007843B9"/>
    <w:rsid w:val="007843CF"/>
    <w:rsid w:val="00784667"/>
    <w:rsid w:val="00784693"/>
    <w:rsid w:val="00784B33"/>
    <w:rsid w:val="00784B79"/>
    <w:rsid w:val="00784E9E"/>
    <w:rsid w:val="007853C8"/>
    <w:rsid w:val="0078561B"/>
    <w:rsid w:val="00785983"/>
    <w:rsid w:val="007860B4"/>
    <w:rsid w:val="007862EA"/>
    <w:rsid w:val="007864C5"/>
    <w:rsid w:val="007866F2"/>
    <w:rsid w:val="007868B4"/>
    <w:rsid w:val="00786B25"/>
    <w:rsid w:val="00786E5E"/>
    <w:rsid w:val="0078733E"/>
    <w:rsid w:val="0078752F"/>
    <w:rsid w:val="00787779"/>
    <w:rsid w:val="00787837"/>
    <w:rsid w:val="00787A76"/>
    <w:rsid w:val="00787EA0"/>
    <w:rsid w:val="00790747"/>
    <w:rsid w:val="007907D6"/>
    <w:rsid w:val="007907EB"/>
    <w:rsid w:val="007908F0"/>
    <w:rsid w:val="00790F13"/>
    <w:rsid w:val="00791077"/>
    <w:rsid w:val="007910B5"/>
    <w:rsid w:val="0079176C"/>
    <w:rsid w:val="0079194C"/>
    <w:rsid w:val="00791A34"/>
    <w:rsid w:val="00791D5E"/>
    <w:rsid w:val="00791DD2"/>
    <w:rsid w:val="007920C6"/>
    <w:rsid w:val="007922A1"/>
    <w:rsid w:val="00792324"/>
    <w:rsid w:val="007927DB"/>
    <w:rsid w:val="00792A77"/>
    <w:rsid w:val="00792AF7"/>
    <w:rsid w:val="00792CAA"/>
    <w:rsid w:val="00792D70"/>
    <w:rsid w:val="00792F67"/>
    <w:rsid w:val="00793050"/>
    <w:rsid w:val="0079305D"/>
    <w:rsid w:val="007930D7"/>
    <w:rsid w:val="00793125"/>
    <w:rsid w:val="00794513"/>
    <w:rsid w:val="007945C0"/>
    <w:rsid w:val="007946E8"/>
    <w:rsid w:val="00794795"/>
    <w:rsid w:val="00794832"/>
    <w:rsid w:val="00794B34"/>
    <w:rsid w:val="0079533A"/>
    <w:rsid w:val="0079563D"/>
    <w:rsid w:val="00795848"/>
    <w:rsid w:val="00795A4F"/>
    <w:rsid w:val="00795B20"/>
    <w:rsid w:val="00795C98"/>
    <w:rsid w:val="00795E79"/>
    <w:rsid w:val="00796114"/>
    <w:rsid w:val="007962C6"/>
    <w:rsid w:val="007962EE"/>
    <w:rsid w:val="007967F0"/>
    <w:rsid w:val="00796889"/>
    <w:rsid w:val="007968B8"/>
    <w:rsid w:val="00797172"/>
    <w:rsid w:val="007971FB"/>
    <w:rsid w:val="007972B1"/>
    <w:rsid w:val="00797760"/>
    <w:rsid w:val="00797B68"/>
    <w:rsid w:val="007A005F"/>
    <w:rsid w:val="007A0181"/>
    <w:rsid w:val="007A03C0"/>
    <w:rsid w:val="007A050A"/>
    <w:rsid w:val="007A0547"/>
    <w:rsid w:val="007A0832"/>
    <w:rsid w:val="007A0A79"/>
    <w:rsid w:val="007A0B66"/>
    <w:rsid w:val="007A0BEF"/>
    <w:rsid w:val="007A0D60"/>
    <w:rsid w:val="007A130D"/>
    <w:rsid w:val="007A1398"/>
    <w:rsid w:val="007A1505"/>
    <w:rsid w:val="007A16CC"/>
    <w:rsid w:val="007A18D2"/>
    <w:rsid w:val="007A1AAD"/>
    <w:rsid w:val="007A1D3C"/>
    <w:rsid w:val="007A1E47"/>
    <w:rsid w:val="007A1FB3"/>
    <w:rsid w:val="007A2358"/>
    <w:rsid w:val="007A2360"/>
    <w:rsid w:val="007A26B5"/>
    <w:rsid w:val="007A2A07"/>
    <w:rsid w:val="007A2AA1"/>
    <w:rsid w:val="007A2BA3"/>
    <w:rsid w:val="007A2BB6"/>
    <w:rsid w:val="007A2E95"/>
    <w:rsid w:val="007A33CF"/>
    <w:rsid w:val="007A3646"/>
    <w:rsid w:val="007A371A"/>
    <w:rsid w:val="007A3AFF"/>
    <w:rsid w:val="007A3B92"/>
    <w:rsid w:val="007A3D05"/>
    <w:rsid w:val="007A3EE9"/>
    <w:rsid w:val="007A3EF2"/>
    <w:rsid w:val="007A3F1B"/>
    <w:rsid w:val="007A4266"/>
    <w:rsid w:val="007A43A7"/>
    <w:rsid w:val="007A4E71"/>
    <w:rsid w:val="007A4EBC"/>
    <w:rsid w:val="007A5109"/>
    <w:rsid w:val="007A5178"/>
    <w:rsid w:val="007A527B"/>
    <w:rsid w:val="007A548E"/>
    <w:rsid w:val="007A54E6"/>
    <w:rsid w:val="007A54FD"/>
    <w:rsid w:val="007A5C99"/>
    <w:rsid w:val="007A6177"/>
    <w:rsid w:val="007A6277"/>
    <w:rsid w:val="007A6531"/>
    <w:rsid w:val="007A665E"/>
    <w:rsid w:val="007A6697"/>
    <w:rsid w:val="007A6918"/>
    <w:rsid w:val="007A6BE8"/>
    <w:rsid w:val="007A6C3F"/>
    <w:rsid w:val="007A6FE0"/>
    <w:rsid w:val="007A717B"/>
    <w:rsid w:val="007A7AB8"/>
    <w:rsid w:val="007A7BA5"/>
    <w:rsid w:val="007B0244"/>
    <w:rsid w:val="007B05A0"/>
    <w:rsid w:val="007B0769"/>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B"/>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BA"/>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8F1"/>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A34"/>
    <w:rsid w:val="007D1BC2"/>
    <w:rsid w:val="007D1CE1"/>
    <w:rsid w:val="007D1FF3"/>
    <w:rsid w:val="007D2064"/>
    <w:rsid w:val="007D222E"/>
    <w:rsid w:val="007D230F"/>
    <w:rsid w:val="007D24D9"/>
    <w:rsid w:val="007D25E6"/>
    <w:rsid w:val="007D298B"/>
    <w:rsid w:val="007D2B99"/>
    <w:rsid w:val="007D2BB0"/>
    <w:rsid w:val="007D2DCC"/>
    <w:rsid w:val="007D363C"/>
    <w:rsid w:val="007D3AFB"/>
    <w:rsid w:val="007D3BC9"/>
    <w:rsid w:val="007D404C"/>
    <w:rsid w:val="007D4056"/>
    <w:rsid w:val="007D4074"/>
    <w:rsid w:val="007D41E7"/>
    <w:rsid w:val="007D46FE"/>
    <w:rsid w:val="007D4963"/>
    <w:rsid w:val="007D4A33"/>
    <w:rsid w:val="007D4C84"/>
    <w:rsid w:val="007D52BE"/>
    <w:rsid w:val="007D5387"/>
    <w:rsid w:val="007D53E7"/>
    <w:rsid w:val="007D543B"/>
    <w:rsid w:val="007D55F4"/>
    <w:rsid w:val="007D5EFF"/>
    <w:rsid w:val="007D605C"/>
    <w:rsid w:val="007D659F"/>
    <w:rsid w:val="007D6B58"/>
    <w:rsid w:val="007D6B7A"/>
    <w:rsid w:val="007D6D2E"/>
    <w:rsid w:val="007D7361"/>
    <w:rsid w:val="007D752F"/>
    <w:rsid w:val="007D7AA4"/>
    <w:rsid w:val="007D7CA0"/>
    <w:rsid w:val="007D7CEE"/>
    <w:rsid w:val="007E009A"/>
    <w:rsid w:val="007E01F1"/>
    <w:rsid w:val="007E02A0"/>
    <w:rsid w:val="007E02E8"/>
    <w:rsid w:val="007E03D7"/>
    <w:rsid w:val="007E05CD"/>
    <w:rsid w:val="007E07D5"/>
    <w:rsid w:val="007E0834"/>
    <w:rsid w:val="007E084D"/>
    <w:rsid w:val="007E08C8"/>
    <w:rsid w:val="007E0999"/>
    <w:rsid w:val="007E0A9E"/>
    <w:rsid w:val="007E0E76"/>
    <w:rsid w:val="007E0FA1"/>
    <w:rsid w:val="007E1A26"/>
    <w:rsid w:val="007E1B1E"/>
    <w:rsid w:val="007E21BC"/>
    <w:rsid w:val="007E25ED"/>
    <w:rsid w:val="007E2666"/>
    <w:rsid w:val="007E274A"/>
    <w:rsid w:val="007E27D6"/>
    <w:rsid w:val="007E281F"/>
    <w:rsid w:val="007E28B9"/>
    <w:rsid w:val="007E2C78"/>
    <w:rsid w:val="007E315D"/>
    <w:rsid w:val="007E3234"/>
    <w:rsid w:val="007E3247"/>
    <w:rsid w:val="007E3540"/>
    <w:rsid w:val="007E3652"/>
    <w:rsid w:val="007E3D1B"/>
    <w:rsid w:val="007E3D6F"/>
    <w:rsid w:val="007E4312"/>
    <w:rsid w:val="007E4575"/>
    <w:rsid w:val="007E4576"/>
    <w:rsid w:val="007E45EF"/>
    <w:rsid w:val="007E4661"/>
    <w:rsid w:val="007E4782"/>
    <w:rsid w:val="007E4882"/>
    <w:rsid w:val="007E4E0C"/>
    <w:rsid w:val="007E4EAE"/>
    <w:rsid w:val="007E4F0B"/>
    <w:rsid w:val="007E4F0F"/>
    <w:rsid w:val="007E4F34"/>
    <w:rsid w:val="007E521C"/>
    <w:rsid w:val="007E547E"/>
    <w:rsid w:val="007E55C1"/>
    <w:rsid w:val="007E57E7"/>
    <w:rsid w:val="007E5814"/>
    <w:rsid w:val="007E5AA7"/>
    <w:rsid w:val="007E61A6"/>
    <w:rsid w:val="007E625E"/>
    <w:rsid w:val="007E6635"/>
    <w:rsid w:val="007E69D4"/>
    <w:rsid w:val="007E6AC0"/>
    <w:rsid w:val="007E7236"/>
    <w:rsid w:val="007E73F8"/>
    <w:rsid w:val="007E75D5"/>
    <w:rsid w:val="007E7B7B"/>
    <w:rsid w:val="007E7E81"/>
    <w:rsid w:val="007F0346"/>
    <w:rsid w:val="007F04C6"/>
    <w:rsid w:val="007F0598"/>
    <w:rsid w:val="007F06B7"/>
    <w:rsid w:val="007F07B2"/>
    <w:rsid w:val="007F07E5"/>
    <w:rsid w:val="007F0939"/>
    <w:rsid w:val="007F09C3"/>
    <w:rsid w:val="007F0A35"/>
    <w:rsid w:val="007F0A44"/>
    <w:rsid w:val="007F0D4D"/>
    <w:rsid w:val="007F0FA9"/>
    <w:rsid w:val="007F1037"/>
    <w:rsid w:val="007F1059"/>
    <w:rsid w:val="007F188F"/>
    <w:rsid w:val="007F1CD4"/>
    <w:rsid w:val="007F1DCE"/>
    <w:rsid w:val="007F1DE8"/>
    <w:rsid w:val="007F20D8"/>
    <w:rsid w:val="007F2142"/>
    <w:rsid w:val="007F2499"/>
    <w:rsid w:val="007F2535"/>
    <w:rsid w:val="007F2553"/>
    <w:rsid w:val="007F26DE"/>
    <w:rsid w:val="007F273F"/>
    <w:rsid w:val="007F29DE"/>
    <w:rsid w:val="007F2EBC"/>
    <w:rsid w:val="007F31AC"/>
    <w:rsid w:val="007F3223"/>
    <w:rsid w:val="007F3282"/>
    <w:rsid w:val="007F32C9"/>
    <w:rsid w:val="007F3682"/>
    <w:rsid w:val="007F36F9"/>
    <w:rsid w:val="007F3835"/>
    <w:rsid w:val="007F39CC"/>
    <w:rsid w:val="007F3B0B"/>
    <w:rsid w:val="007F3B5D"/>
    <w:rsid w:val="007F3EB6"/>
    <w:rsid w:val="007F3F83"/>
    <w:rsid w:val="007F407B"/>
    <w:rsid w:val="007F40EF"/>
    <w:rsid w:val="007F410E"/>
    <w:rsid w:val="007F4318"/>
    <w:rsid w:val="007F4340"/>
    <w:rsid w:val="007F4531"/>
    <w:rsid w:val="007F4611"/>
    <w:rsid w:val="007F46F2"/>
    <w:rsid w:val="007F4B49"/>
    <w:rsid w:val="007F4E43"/>
    <w:rsid w:val="007F4F67"/>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75D"/>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2E32"/>
    <w:rsid w:val="0080300F"/>
    <w:rsid w:val="008034ED"/>
    <w:rsid w:val="00803571"/>
    <w:rsid w:val="008036BF"/>
    <w:rsid w:val="008037C7"/>
    <w:rsid w:val="008037FD"/>
    <w:rsid w:val="008039BD"/>
    <w:rsid w:val="00803AFF"/>
    <w:rsid w:val="00803B98"/>
    <w:rsid w:val="00803ED4"/>
    <w:rsid w:val="00804277"/>
    <w:rsid w:val="00804511"/>
    <w:rsid w:val="00804874"/>
    <w:rsid w:val="00804BC1"/>
    <w:rsid w:val="00804C8E"/>
    <w:rsid w:val="00804CE9"/>
    <w:rsid w:val="00804D02"/>
    <w:rsid w:val="008050CD"/>
    <w:rsid w:val="00805625"/>
    <w:rsid w:val="0080562D"/>
    <w:rsid w:val="008057E8"/>
    <w:rsid w:val="008057FA"/>
    <w:rsid w:val="008058C0"/>
    <w:rsid w:val="008058C5"/>
    <w:rsid w:val="008059E5"/>
    <w:rsid w:val="00805EBD"/>
    <w:rsid w:val="0080626B"/>
    <w:rsid w:val="008062AC"/>
    <w:rsid w:val="0080635F"/>
    <w:rsid w:val="00806397"/>
    <w:rsid w:val="00806D82"/>
    <w:rsid w:val="00806E85"/>
    <w:rsid w:val="00806E9F"/>
    <w:rsid w:val="0080736A"/>
    <w:rsid w:val="0080741C"/>
    <w:rsid w:val="00807697"/>
    <w:rsid w:val="008076A0"/>
    <w:rsid w:val="0080770E"/>
    <w:rsid w:val="008078DE"/>
    <w:rsid w:val="008079E7"/>
    <w:rsid w:val="00807A6A"/>
    <w:rsid w:val="00807C17"/>
    <w:rsid w:val="00807D4C"/>
    <w:rsid w:val="00807D7F"/>
    <w:rsid w:val="00807DFD"/>
    <w:rsid w:val="0081006D"/>
    <w:rsid w:val="0081074B"/>
    <w:rsid w:val="00810DEB"/>
    <w:rsid w:val="008110FD"/>
    <w:rsid w:val="00811469"/>
    <w:rsid w:val="0081147F"/>
    <w:rsid w:val="00811AA6"/>
    <w:rsid w:val="00811BDA"/>
    <w:rsid w:val="00811CE7"/>
    <w:rsid w:val="00811F3A"/>
    <w:rsid w:val="0081200B"/>
    <w:rsid w:val="00812444"/>
    <w:rsid w:val="00812B21"/>
    <w:rsid w:val="00812DD4"/>
    <w:rsid w:val="00812EAD"/>
    <w:rsid w:val="00812F9B"/>
    <w:rsid w:val="0081306D"/>
    <w:rsid w:val="00813216"/>
    <w:rsid w:val="008132CC"/>
    <w:rsid w:val="008134D5"/>
    <w:rsid w:val="008139AE"/>
    <w:rsid w:val="00814163"/>
    <w:rsid w:val="00814633"/>
    <w:rsid w:val="00814776"/>
    <w:rsid w:val="008147BE"/>
    <w:rsid w:val="00814A14"/>
    <w:rsid w:val="00814A8C"/>
    <w:rsid w:val="00814C6D"/>
    <w:rsid w:val="00814DA7"/>
    <w:rsid w:val="00814FE8"/>
    <w:rsid w:val="00815474"/>
    <w:rsid w:val="008158AC"/>
    <w:rsid w:val="00815A12"/>
    <w:rsid w:val="00815F79"/>
    <w:rsid w:val="00815FF4"/>
    <w:rsid w:val="00816282"/>
    <w:rsid w:val="00816455"/>
    <w:rsid w:val="0081660B"/>
    <w:rsid w:val="00816972"/>
    <w:rsid w:val="00816FA4"/>
    <w:rsid w:val="00817655"/>
    <w:rsid w:val="00817659"/>
    <w:rsid w:val="00817CAF"/>
    <w:rsid w:val="00817CB4"/>
    <w:rsid w:val="00817E7A"/>
    <w:rsid w:val="00817F50"/>
    <w:rsid w:val="0082013D"/>
    <w:rsid w:val="00820223"/>
    <w:rsid w:val="00820580"/>
    <w:rsid w:val="00820689"/>
    <w:rsid w:val="00820A78"/>
    <w:rsid w:val="00820B24"/>
    <w:rsid w:val="00820EA5"/>
    <w:rsid w:val="00820FF8"/>
    <w:rsid w:val="00821143"/>
    <w:rsid w:val="008212BA"/>
    <w:rsid w:val="0082137D"/>
    <w:rsid w:val="0082196D"/>
    <w:rsid w:val="00821D3C"/>
    <w:rsid w:val="00821DA0"/>
    <w:rsid w:val="0082221F"/>
    <w:rsid w:val="00822267"/>
    <w:rsid w:val="008224C9"/>
    <w:rsid w:val="00822665"/>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1BD"/>
    <w:rsid w:val="0082520E"/>
    <w:rsid w:val="00825472"/>
    <w:rsid w:val="0082558A"/>
    <w:rsid w:val="008257D2"/>
    <w:rsid w:val="00825AA1"/>
    <w:rsid w:val="00826537"/>
    <w:rsid w:val="008267A5"/>
    <w:rsid w:val="00826CE3"/>
    <w:rsid w:val="00826F4D"/>
    <w:rsid w:val="008270DD"/>
    <w:rsid w:val="0082734A"/>
    <w:rsid w:val="0082747B"/>
    <w:rsid w:val="00827741"/>
    <w:rsid w:val="00830113"/>
    <w:rsid w:val="0083015A"/>
    <w:rsid w:val="00830263"/>
    <w:rsid w:val="0083027F"/>
    <w:rsid w:val="0083043E"/>
    <w:rsid w:val="008305E4"/>
    <w:rsid w:val="00830C9D"/>
    <w:rsid w:val="00830E3D"/>
    <w:rsid w:val="00830E64"/>
    <w:rsid w:val="0083174F"/>
    <w:rsid w:val="00831A38"/>
    <w:rsid w:val="00831B64"/>
    <w:rsid w:val="00831E9E"/>
    <w:rsid w:val="0083229B"/>
    <w:rsid w:val="008323E7"/>
    <w:rsid w:val="0083254C"/>
    <w:rsid w:val="0083257F"/>
    <w:rsid w:val="008326B6"/>
    <w:rsid w:val="00832CA3"/>
    <w:rsid w:val="00832D28"/>
    <w:rsid w:val="00832DA5"/>
    <w:rsid w:val="00832F6F"/>
    <w:rsid w:val="00833551"/>
    <w:rsid w:val="00833CE6"/>
    <w:rsid w:val="00834260"/>
    <w:rsid w:val="008343E6"/>
    <w:rsid w:val="008344E5"/>
    <w:rsid w:val="008344F5"/>
    <w:rsid w:val="0083450A"/>
    <w:rsid w:val="0083489C"/>
    <w:rsid w:val="00834921"/>
    <w:rsid w:val="00834B0F"/>
    <w:rsid w:val="00834D76"/>
    <w:rsid w:val="008350B7"/>
    <w:rsid w:val="008351F0"/>
    <w:rsid w:val="008352B6"/>
    <w:rsid w:val="00835401"/>
    <w:rsid w:val="00835500"/>
    <w:rsid w:val="00835D86"/>
    <w:rsid w:val="00836188"/>
    <w:rsid w:val="008363B2"/>
    <w:rsid w:val="00836EA1"/>
    <w:rsid w:val="008375E3"/>
    <w:rsid w:val="00837811"/>
    <w:rsid w:val="00837B3A"/>
    <w:rsid w:val="008402E8"/>
    <w:rsid w:val="00840414"/>
    <w:rsid w:val="008406EE"/>
    <w:rsid w:val="00840B2E"/>
    <w:rsid w:val="00840E28"/>
    <w:rsid w:val="008414A3"/>
    <w:rsid w:val="0084186F"/>
    <w:rsid w:val="008418FB"/>
    <w:rsid w:val="0084199C"/>
    <w:rsid w:val="00841AD3"/>
    <w:rsid w:val="00841D91"/>
    <w:rsid w:val="008420EA"/>
    <w:rsid w:val="00842329"/>
    <w:rsid w:val="00842685"/>
    <w:rsid w:val="00842A7E"/>
    <w:rsid w:val="00842E97"/>
    <w:rsid w:val="008431F4"/>
    <w:rsid w:val="0084338C"/>
    <w:rsid w:val="00843739"/>
    <w:rsid w:val="008437E8"/>
    <w:rsid w:val="00843B2E"/>
    <w:rsid w:val="00843B79"/>
    <w:rsid w:val="00843D3F"/>
    <w:rsid w:val="00843E75"/>
    <w:rsid w:val="00843F73"/>
    <w:rsid w:val="00843FC9"/>
    <w:rsid w:val="0084429F"/>
    <w:rsid w:val="00844388"/>
    <w:rsid w:val="0084442C"/>
    <w:rsid w:val="0084457A"/>
    <w:rsid w:val="00844A12"/>
    <w:rsid w:val="00844A3F"/>
    <w:rsid w:val="00844D0C"/>
    <w:rsid w:val="00844D3F"/>
    <w:rsid w:val="00844E26"/>
    <w:rsid w:val="00844E5D"/>
    <w:rsid w:val="00844FB1"/>
    <w:rsid w:val="00844FCA"/>
    <w:rsid w:val="008451E7"/>
    <w:rsid w:val="00845383"/>
    <w:rsid w:val="008454B4"/>
    <w:rsid w:val="008454E4"/>
    <w:rsid w:val="0084563F"/>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E00"/>
    <w:rsid w:val="00847F72"/>
    <w:rsid w:val="00847FA4"/>
    <w:rsid w:val="008501D8"/>
    <w:rsid w:val="008506C2"/>
    <w:rsid w:val="008507CE"/>
    <w:rsid w:val="008508B2"/>
    <w:rsid w:val="0085099C"/>
    <w:rsid w:val="00850AF0"/>
    <w:rsid w:val="00850B0C"/>
    <w:rsid w:val="00850B75"/>
    <w:rsid w:val="00850BC6"/>
    <w:rsid w:val="00850E65"/>
    <w:rsid w:val="00850F34"/>
    <w:rsid w:val="0085149E"/>
    <w:rsid w:val="008515F0"/>
    <w:rsid w:val="0085192B"/>
    <w:rsid w:val="008519F8"/>
    <w:rsid w:val="00851E69"/>
    <w:rsid w:val="00851F13"/>
    <w:rsid w:val="0085206F"/>
    <w:rsid w:val="00852245"/>
    <w:rsid w:val="0085248D"/>
    <w:rsid w:val="008524AD"/>
    <w:rsid w:val="008526A2"/>
    <w:rsid w:val="00852B07"/>
    <w:rsid w:val="00852E79"/>
    <w:rsid w:val="00852FCC"/>
    <w:rsid w:val="008532A9"/>
    <w:rsid w:val="008532E1"/>
    <w:rsid w:val="0085333F"/>
    <w:rsid w:val="00853497"/>
    <w:rsid w:val="008534CA"/>
    <w:rsid w:val="008536CF"/>
    <w:rsid w:val="00853910"/>
    <w:rsid w:val="00854097"/>
    <w:rsid w:val="008541FD"/>
    <w:rsid w:val="0085429D"/>
    <w:rsid w:val="0085451F"/>
    <w:rsid w:val="0085462A"/>
    <w:rsid w:val="0085469F"/>
    <w:rsid w:val="0085475E"/>
    <w:rsid w:val="00854C9A"/>
    <w:rsid w:val="00854E8C"/>
    <w:rsid w:val="00854EC0"/>
    <w:rsid w:val="0085521A"/>
    <w:rsid w:val="00855A0C"/>
    <w:rsid w:val="00855DE8"/>
    <w:rsid w:val="0085618F"/>
    <w:rsid w:val="00856327"/>
    <w:rsid w:val="008565DA"/>
    <w:rsid w:val="00856AC1"/>
    <w:rsid w:val="00856FDC"/>
    <w:rsid w:val="008570F3"/>
    <w:rsid w:val="008572E9"/>
    <w:rsid w:val="008574E8"/>
    <w:rsid w:val="008575DB"/>
    <w:rsid w:val="008576DF"/>
    <w:rsid w:val="00857730"/>
    <w:rsid w:val="0085792A"/>
    <w:rsid w:val="00857D4E"/>
    <w:rsid w:val="00857E53"/>
    <w:rsid w:val="00857F3F"/>
    <w:rsid w:val="008601FF"/>
    <w:rsid w:val="0086024F"/>
    <w:rsid w:val="0086038C"/>
    <w:rsid w:val="00860564"/>
    <w:rsid w:val="0086087D"/>
    <w:rsid w:val="008608C1"/>
    <w:rsid w:val="00860B7B"/>
    <w:rsid w:val="00861269"/>
    <w:rsid w:val="00861287"/>
    <w:rsid w:val="008618A1"/>
    <w:rsid w:val="00861ACA"/>
    <w:rsid w:val="00861B08"/>
    <w:rsid w:val="00861C8D"/>
    <w:rsid w:val="00861E36"/>
    <w:rsid w:val="008622E8"/>
    <w:rsid w:val="008622F0"/>
    <w:rsid w:val="0086243D"/>
    <w:rsid w:val="00862A08"/>
    <w:rsid w:val="00862F1B"/>
    <w:rsid w:val="00863261"/>
    <w:rsid w:val="008633B6"/>
    <w:rsid w:val="008633C1"/>
    <w:rsid w:val="00863717"/>
    <w:rsid w:val="00863788"/>
    <w:rsid w:val="008637A3"/>
    <w:rsid w:val="00863ABD"/>
    <w:rsid w:val="00863B3A"/>
    <w:rsid w:val="00863C73"/>
    <w:rsid w:val="00863E0E"/>
    <w:rsid w:val="00863E1A"/>
    <w:rsid w:val="00864118"/>
    <w:rsid w:val="00864203"/>
    <w:rsid w:val="008643A4"/>
    <w:rsid w:val="0086444F"/>
    <w:rsid w:val="008644E9"/>
    <w:rsid w:val="00864954"/>
    <w:rsid w:val="00865279"/>
    <w:rsid w:val="008653B1"/>
    <w:rsid w:val="00865567"/>
    <w:rsid w:val="00865A9B"/>
    <w:rsid w:val="00865C26"/>
    <w:rsid w:val="00866811"/>
    <w:rsid w:val="008669B5"/>
    <w:rsid w:val="00866C54"/>
    <w:rsid w:val="00866E29"/>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11"/>
    <w:rsid w:val="00871791"/>
    <w:rsid w:val="008717A4"/>
    <w:rsid w:val="0087181E"/>
    <w:rsid w:val="00871AA2"/>
    <w:rsid w:val="00871DFB"/>
    <w:rsid w:val="00871E4A"/>
    <w:rsid w:val="0087215A"/>
    <w:rsid w:val="008721B0"/>
    <w:rsid w:val="008722E0"/>
    <w:rsid w:val="00872396"/>
    <w:rsid w:val="008724BF"/>
    <w:rsid w:val="0087254D"/>
    <w:rsid w:val="008725D2"/>
    <w:rsid w:val="00872971"/>
    <w:rsid w:val="00872AE9"/>
    <w:rsid w:val="00872EE8"/>
    <w:rsid w:val="008730AB"/>
    <w:rsid w:val="008734E6"/>
    <w:rsid w:val="00873783"/>
    <w:rsid w:val="00873A14"/>
    <w:rsid w:val="00873AD6"/>
    <w:rsid w:val="00873CE0"/>
    <w:rsid w:val="00873E65"/>
    <w:rsid w:val="00873EFD"/>
    <w:rsid w:val="008741A4"/>
    <w:rsid w:val="008741E4"/>
    <w:rsid w:val="00875105"/>
    <w:rsid w:val="00875856"/>
    <w:rsid w:val="008758D7"/>
    <w:rsid w:val="00875982"/>
    <w:rsid w:val="00875B4A"/>
    <w:rsid w:val="00875C56"/>
    <w:rsid w:val="00875ED5"/>
    <w:rsid w:val="00875F79"/>
    <w:rsid w:val="00876096"/>
    <w:rsid w:val="00876214"/>
    <w:rsid w:val="0087639D"/>
    <w:rsid w:val="00876541"/>
    <w:rsid w:val="0087665A"/>
    <w:rsid w:val="00876A79"/>
    <w:rsid w:val="00876DC4"/>
    <w:rsid w:val="00876F00"/>
    <w:rsid w:val="00876F8B"/>
    <w:rsid w:val="00877054"/>
    <w:rsid w:val="008771EB"/>
    <w:rsid w:val="008773C9"/>
    <w:rsid w:val="00877B7A"/>
    <w:rsid w:val="008801AC"/>
    <w:rsid w:val="00880264"/>
    <w:rsid w:val="00880536"/>
    <w:rsid w:val="0088080A"/>
    <w:rsid w:val="0088099A"/>
    <w:rsid w:val="00880A7E"/>
    <w:rsid w:val="00880B9C"/>
    <w:rsid w:val="00880FDA"/>
    <w:rsid w:val="00881044"/>
    <w:rsid w:val="008811EB"/>
    <w:rsid w:val="008819BE"/>
    <w:rsid w:val="00881C4D"/>
    <w:rsid w:val="0088208F"/>
    <w:rsid w:val="00882FBB"/>
    <w:rsid w:val="008833C6"/>
    <w:rsid w:val="0088344F"/>
    <w:rsid w:val="00883623"/>
    <w:rsid w:val="00883667"/>
    <w:rsid w:val="0088391A"/>
    <w:rsid w:val="00883B1F"/>
    <w:rsid w:val="008843E1"/>
    <w:rsid w:val="0088452E"/>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B05"/>
    <w:rsid w:val="00886F4A"/>
    <w:rsid w:val="0088762E"/>
    <w:rsid w:val="00887821"/>
    <w:rsid w:val="00887C57"/>
    <w:rsid w:val="00887DF5"/>
    <w:rsid w:val="00887E5A"/>
    <w:rsid w:val="0089036F"/>
    <w:rsid w:val="0089083F"/>
    <w:rsid w:val="00890893"/>
    <w:rsid w:val="0089091A"/>
    <w:rsid w:val="00890B4B"/>
    <w:rsid w:val="00890B5C"/>
    <w:rsid w:val="00890B90"/>
    <w:rsid w:val="00890EE5"/>
    <w:rsid w:val="00891092"/>
    <w:rsid w:val="0089109D"/>
    <w:rsid w:val="00891205"/>
    <w:rsid w:val="0089124D"/>
    <w:rsid w:val="00891301"/>
    <w:rsid w:val="00891740"/>
    <w:rsid w:val="008920D6"/>
    <w:rsid w:val="008921DC"/>
    <w:rsid w:val="00892216"/>
    <w:rsid w:val="008924E3"/>
    <w:rsid w:val="0089255C"/>
    <w:rsid w:val="00892B6C"/>
    <w:rsid w:val="00892C60"/>
    <w:rsid w:val="0089320F"/>
    <w:rsid w:val="00893234"/>
    <w:rsid w:val="00893859"/>
    <w:rsid w:val="00893AC9"/>
    <w:rsid w:val="00893E26"/>
    <w:rsid w:val="0089419A"/>
    <w:rsid w:val="008942EB"/>
    <w:rsid w:val="0089443D"/>
    <w:rsid w:val="00894484"/>
    <w:rsid w:val="008946FB"/>
    <w:rsid w:val="00894A29"/>
    <w:rsid w:val="00894EBB"/>
    <w:rsid w:val="00895562"/>
    <w:rsid w:val="008955A1"/>
    <w:rsid w:val="008955CC"/>
    <w:rsid w:val="008957D9"/>
    <w:rsid w:val="00895854"/>
    <w:rsid w:val="008958C6"/>
    <w:rsid w:val="00895D28"/>
    <w:rsid w:val="008961A0"/>
    <w:rsid w:val="008961F0"/>
    <w:rsid w:val="0089657B"/>
    <w:rsid w:val="00896615"/>
    <w:rsid w:val="0089665B"/>
    <w:rsid w:val="00896676"/>
    <w:rsid w:val="00896837"/>
    <w:rsid w:val="00896901"/>
    <w:rsid w:val="00896B23"/>
    <w:rsid w:val="00896FD2"/>
    <w:rsid w:val="00897217"/>
    <w:rsid w:val="00897304"/>
    <w:rsid w:val="0089778D"/>
    <w:rsid w:val="008978B9"/>
    <w:rsid w:val="00897A7A"/>
    <w:rsid w:val="00897DD8"/>
    <w:rsid w:val="00897E84"/>
    <w:rsid w:val="00897E95"/>
    <w:rsid w:val="00897F1A"/>
    <w:rsid w:val="00897F53"/>
    <w:rsid w:val="008A01E5"/>
    <w:rsid w:val="008A0306"/>
    <w:rsid w:val="008A03B6"/>
    <w:rsid w:val="008A07A6"/>
    <w:rsid w:val="008A0806"/>
    <w:rsid w:val="008A08ED"/>
    <w:rsid w:val="008A0A6E"/>
    <w:rsid w:val="008A0AB4"/>
    <w:rsid w:val="008A0B89"/>
    <w:rsid w:val="008A0C17"/>
    <w:rsid w:val="008A0EFF"/>
    <w:rsid w:val="008A109C"/>
    <w:rsid w:val="008A12D3"/>
    <w:rsid w:val="008A14BF"/>
    <w:rsid w:val="008A1690"/>
    <w:rsid w:val="008A1762"/>
    <w:rsid w:val="008A1993"/>
    <w:rsid w:val="008A1AFB"/>
    <w:rsid w:val="008A1B56"/>
    <w:rsid w:val="008A1C09"/>
    <w:rsid w:val="008A1D49"/>
    <w:rsid w:val="008A1D9C"/>
    <w:rsid w:val="008A23A4"/>
    <w:rsid w:val="008A24AF"/>
    <w:rsid w:val="008A285A"/>
    <w:rsid w:val="008A2C56"/>
    <w:rsid w:val="008A3074"/>
    <w:rsid w:val="008A325C"/>
    <w:rsid w:val="008A3266"/>
    <w:rsid w:val="008A326E"/>
    <w:rsid w:val="008A38E5"/>
    <w:rsid w:val="008A3B1F"/>
    <w:rsid w:val="008A3D23"/>
    <w:rsid w:val="008A3D6E"/>
    <w:rsid w:val="008A3FC3"/>
    <w:rsid w:val="008A404D"/>
    <w:rsid w:val="008A46F7"/>
    <w:rsid w:val="008A4724"/>
    <w:rsid w:val="008A47D9"/>
    <w:rsid w:val="008A47E7"/>
    <w:rsid w:val="008A4B1B"/>
    <w:rsid w:val="008A4E07"/>
    <w:rsid w:val="008A4E42"/>
    <w:rsid w:val="008A5179"/>
    <w:rsid w:val="008A53C7"/>
    <w:rsid w:val="008A549C"/>
    <w:rsid w:val="008A5576"/>
    <w:rsid w:val="008A55A3"/>
    <w:rsid w:val="008A573E"/>
    <w:rsid w:val="008A58B1"/>
    <w:rsid w:val="008A5E1E"/>
    <w:rsid w:val="008A61C8"/>
    <w:rsid w:val="008A62E3"/>
    <w:rsid w:val="008A6B57"/>
    <w:rsid w:val="008A6DCF"/>
    <w:rsid w:val="008A738F"/>
    <w:rsid w:val="008A742F"/>
    <w:rsid w:val="008A749A"/>
    <w:rsid w:val="008A75D2"/>
    <w:rsid w:val="008A767F"/>
    <w:rsid w:val="008A77B0"/>
    <w:rsid w:val="008A7D8A"/>
    <w:rsid w:val="008A7F88"/>
    <w:rsid w:val="008B00F9"/>
    <w:rsid w:val="008B01AA"/>
    <w:rsid w:val="008B07E0"/>
    <w:rsid w:val="008B07FB"/>
    <w:rsid w:val="008B0A22"/>
    <w:rsid w:val="008B0B99"/>
    <w:rsid w:val="008B0BB7"/>
    <w:rsid w:val="008B0E0D"/>
    <w:rsid w:val="008B0FE6"/>
    <w:rsid w:val="008B113A"/>
    <w:rsid w:val="008B11AE"/>
    <w:rsid w:val="008B1254"/>
    <w:rsid w:val="008B1443"/>
    <w:rsid w:val="008B160F"/>
    <w:rsid w:val="008B1EC2"/>
    <w:rsid w:val="008B200C"/>
    <w:rsid w:val="008B27A1"/>
    <w:rsid w:val="008B2B70"/>
    <w:rsid w:val="008B2D76"/>
    <w:rsid w:val="008B2F2C"/>
    <w:rsid w:val="008B2F34"/>
    <w:rsid w:val="008B3051"/>
    <w:rsid w:val="008B319B"/>
    <w:rsid w:val="008B31CD"/>
    <w:rsid w:val="008B3341"/>
    <w:rsid w:val="008B33B8"/>
    <w:rsid w:val="008B3B35"/>
    <w:rsid w:val="008B4172"/>
    <w:rsid w:val="008B4596"/>
    <w:rsid w:val="008B45D8"/>
    <w:rsid w:val="008B48A1"/>
    <w:rsid w:val="008B4BBE"/>
    <w:rsid w:val="008B4D19"/>
    <w:rsid w:val="008B4D1C"/>
    <w:rsid w:val="008B4D99"/>
    <w:rsid w:val="008B4DE3"/>
    <w:rsid w:val="008B4EF3"/>
    <w:rsid w:val="008B5081"/>
    <w:rsid w:val="008B518C"/>
    <w:rsid w:val="008B57AC"/>
    <w:rsid w:val="008B5953"/>
    <w:rsid w:val="008B5A96"/>
    <w:rsid w:val="008B5CA8"/>
    <w:rsid w:val="008B5E1F"/>
    <w:rsid w:val="008B61B9"/>
    <w:rsid w:val="008B64AF"/>
    <w:rsid w:val="008B65CF"/>
    <w:rsid w:val="008B6871"/>
    <w:rsid w:val="008B6E97"/>
    <w:rsid w:val="008B701E"/>
    <w:rsid w:val="008B7266"/>
    <w:rsid w:val="008B72D1"/>
    <w:rsid w:val="008B7546"/>
    <w:rsid w:val="008B76A3"/>
    <w:rsid w:val="008B7791"/>
    <w:rsid w:val="008B7880"/>
    <w:rsid w:val="008B7B38"/>
    <w:rsid w:val="008B7E35"/>
    <w:rsid w:val="008B7EC5"/>
    <w:rsid w:val="008C0086"/>
    <w:rsid w:val="008C0174"/>
    <w:rsid w:val="008C0361"/>
    <w:rsid w:val="008C0421"/>
    <w:rsid w:val="008C0719"/>
    <w:rsid w:val="008C0B1D"/>
    <w:rsid w:val="008C0F6A"/>
    <w:rsid w:val="008C102B"/>
    <w:rsid w:val="008C1212"/>
    <w:rsid w:val="008C1262"/>
    <w:rsid w:val="008C162B"/>
    <w:rsid w:val="008C16E8"/>
    <w:rsid w:val="008C1C91"/>
    <w:rsid w:val="008C1E00"/>
    <w:rsid w:val="008C27EA"/>
    <w:rsid w:val="008C2CAC"/>
    <w:rsid w:val="008C3245"/>
    <w:rsid w:val="008C32A9"/>
    <w:rsid w:val="008C35C7"/>
    <w:rsid w:val="008C360D"/>
    <w:rsid w:val="008C3687"/>
    <w:rsid w:val="008C36E2"/>
    <w:rsid w:val="008C379E"/>
    <w:rsid w:val="008C3D63"/>
    <w:rsid w:val="008C400B"/>
    <w:rsid w:val="008C4651"/>
    <w:rsid w:val="008C46E9"/>
    <w:rsid w:val="008C479E"/>
    <w:rsid w:val="008C4938"/>
    <w:rsid w:val="008C4ADC"/>
    <w:rsid w:val="008C4C3D"/>
    <w:rsid w:val="008C4E32"/>
    <w:rsid w:val="008C4F4E"/>
    <w:rsid w:val="008C4FB4"/>
    <w:rsid w:val="008C532E"/>
    <w:rsid w:val="008C53C0"/>
    <w:rsid w:val="008C5509"/>
    <w:rsid w:val="008C5562"/>
    <w:rsid w:val="008C57AD"/>
    <w:rsid w:val="008C57C2"/>
    <w:rsid w:val="008C5A01"/>
    <w:rsid w:val="008C5AFB"/>
    <w:rsid w:val="008C5FFA"/>
    <w:rsid w:val="008C6034"/>
    <w:rsid w:val="008C61BE"/>
    <w:rsid w:val="008C62E6"/>
    <w:rsid w:val="008C681A"/>
    <w:rsid w:val="008C6D53"/>
    <w:rsid w:val="008C6EC3"/>
    <w:rsid w:val="008C6F02"/>
    <w:rsid w:val="008C7008"/>
    <w:rsid w:val="008C71F0"/>
    <w:rsid w:val="008C752B"/>
    <w:rsid w:val="008C76F4"/>
    <w:rsid w:val="008C7724"/>
    <w:rsid w:val="008C78BD"/>
    <w:rsid w:val="008D0047"/>
    <w:rsid w:val="008D0519"/>
    <w:rsid w:val="008D0A47"/>
    <w:rsid w:val="008D0D28"/>
    <w:rsid w:val="008D0E0B"/>
    <w:rsid w:val="008D13C7"/>
    <w:rsid w:val="008D1983"/>
    <w:rsid w:val="008D19B2"/>
    <w:rsid w:val="008D1DF7"/>
    <w:rsid w:val="008D1EC8"/>
    <w:rsid w:val="008D309A"/>
    <w:rsid w:val="008D311D"/>
    <w:rsid w:val="008D31F2"/>
    <w:rsid w:val="008D33E2"/>
    <w:rsid w:val="008D34E0"/>
    <w:rsid w:val="008D356E"/>
    <w:rsid w:val="008D388C"/>
    <w:rsid w:val="008D38F6"/>
    <w:rsid w:val="008D3B56"/>
    <w:rsid w:val="008D3EC8"/>
    <w:rsid w:val="008D4142"/>
    <w:rsid w:val="008D4153"/>
    <w:rsid w:val="008D4211"/>
    <w:rsid w:val="008D425B"/>
    <w:rsid w:val="008D4534"/>
    <w:rsid w:val="008D474E"/>
    <w:rsid w:val="008D4ADC"/>
    <w:rsid w:val="008D4DEA"/>
    <w:rsid w:val="008D5799"/>
    <w:rsid w:val="008D5956"/>
    <w:rsid w:val="008D5CA6"/>
    <w:rsid w:val="008D6012"/>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3D2"/>
    <w:rsid w:val="008E1519"/>
    <w:rsid w:val="008E154E"/>
    <w:rsid w:val="008E1C38"/>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4FF"/>
    <w:rsid w:val="008E4DC3"/>
    <w:rsid w:val="008E4E74"/>
    <w:rsid w:val="008E50AD"/>
    <w:rsid w:val="008E53C0"/>
    <w:rsid w:val="008E54C0"/>
    <w:rsid w:val="008E59AA"/>
    <w:rsid w:val="008E59CF"/>
    <w:rsid w:val="008E5E29"/>
    <w:rsid w:val="008E5F18"/>
    <w:rsid w:val="008E61BA"/>
    <w:rsid w:val="008E6294"/>
    <w:rsid w:val="008E6561"/>
    <w:rsid w:val="008E66C2"/>
    <w:rsid w:val="008E6823"/>
    <w:rsid w:val="008E683F"/>
    <w:rsid w:val="008E6845"/>
    <w:rsid w:val="008E6A92"/>
    <w:rsid w:val="008E6ADF"/>
    <w:rsid w:val="008E6C6E"/>
    <w:rsid w:val="008E6CB1"/>
    <w:rsid w:val="008E6E2D"/>
    <w:rsid w:val="008E6E79"/>
    <w:rsid w:val="008E6EFE"/>
    <w:rsid w:val="008E7078"/>
    <w:rsid w:val="008E70C6"/>
    <w:rsid w:val="008E7166"/>
    <w:rsid w:val="008E755D"/>
    <w:rsid w:val="008E769F"/>
    <w:rsid w:val="008E7B03"/>
    <w:rsid w:val="008E7C47"/>
    <w:rsid w:val="008E7CE3"/>
    <w:rsid w:val="008E7E0B"/>
    <w:rsid w:val="008F002E"/>
    <w:rsid w:val="008F0895"/>
    <w:rsid w:val="008F08F2"/>
    <w:rsid w:val="008F0A7E"/>
    <w:rsid w:val="008F0B84"/>
    <w:rsid w:val="008F0C95"/>
    <w:rsid w:val="008F0CB1"/>
    <w:rsid w:val="008F0F0F"/>
    <w:rsid w:val="008F107F"/>
    <w:rsid w:val="008F142F"/>
    <w:rsid w:val="008F147C"/>
    <w:rsid w:val="008F17F7"/>
    <w:rsid w:val="008F1903"/>
    <w:rsid w:val="008F1949"/>
    <w:rsid w:val="008F1A23"/>
    <w:rsid w:val="008F1BD3"/>
    <w:rsid w:val="008F1C99"/>
    <w:rsid w:val="008F1D9F"/>
    <w:rsid w:val="008F1E52"/>
    <w:rsid w:val="008F1ECA"/>
    <w:rsid w:val="008F1FCA"/>
    <w:rsid w:val="008F210B"/>
    <w:rsid w:val="008F23D1"/>
    <w:rsid w:val="008F252E"/>
    <w:rsid w:val="008F26AE"/>
    <w:rsid w:val="008F28D0"/>
    <w:rsid w:val="008F293E"/>
    <w:rsid w:val="008F2DE8"/>
    <w:rsid w:val="008F3114"/>
    <w:rsid w:val="008F33A7"/>
    <w:rsid w:val="008F3A4F"/>
    <w:rsid w:val="008F3B18"/>
    <w:rsid w:val="008F3BC4"/>
    <w:rsid w:val="008F3CBC"/>
    <w:rsid w:val="008F3F24"/>
    <w:rsid w:val="008F4431"/>
    <w:rsid w:val="008F44B3"/>
    <w:rsid w:val="008F4563"/>
    <w:rsid w:val="008F4738"/>
    <w:rsid w:val="008F482B"/>
    <w:rsid w:val="008F4832"/>
    <w:rsid w:val="008F4BEF"/>
    <w:rsid w:val="008F4CFC"/>
    <w:rsid w:val="008F5030"/>
    <w:rsid w:val="008F508A"/>
    <w:rsid w:val="008F5AB1"/>
    <w:rsid w:val="008F5D6E"/>
    <w:rsid w:val="008F5F40"/>
    <w:rsid w:val="008F62F8"/>
    <w:rsid w:val="008F6368"/>
    <w:rsid w:val="008F63E9"/>
    <w:rsid w:val="008F6787"/>
    <w:rsid w:val="008F6987"/>
    <w:rsid w:val="008F6AE5"/>
    <w:rsid w:val="008F716B"/>
    <w:rsid w:val="008F73BA"/>
    <w:rsid w:val="008F746D"/>
    <w:rsid w:val="008F75EA"/>
    <w:rsid w:val="008F7BE2"/>
    <w:rsid w:val="008F7CE3"/>
    <w:rsid w:val="008F7DD4"/>
    <w:rsid w:val="0090010E"/>
    <w:rsid w:val="0090034C"/>
    <w:rsid w:val="00900528"/>
    <w:rsid w:val="00900832"/>
    <w:rsid w:val="0090097C"/>
    <w:rsid w:val="00900DD5"/>
    <w:rsid w:val="00900E40"/>
    <w:rsid w:val="00900F27"/>
    <w:rsid w:val="00900F63"/>
    <w:rsid w:val="00900FFE"/>
    <w:rsid w:val="0090141C"/>
    <w:rsid w:val="00901551"/>
    <w:rsid w:val="00901B1C"/>
    <w:rsid w:val="00901CA2"/>
    <w:rsid w:val="00901F45"/>
    <w:rsid w:val="00902190"/>
    <w:rsid w:val="00902399"/>
    <w:rsid w:val="009025D0"/>
    <w:rsid w:val="0090279C"/>
    <w:rsid w:val="00902A7F"/>
    <w:rsid w:val="00902CBA"/>
    <w:rsid w:val="00902F64"/>
    <w:rsid w:val="0090314C"/>
    <w:rsid w:val="00903236"/>
    <w:rsid w:val="00903319"/>
    <w:rsid w:val="0090387D"/>
    <w:rsid w:val="00903A6B"/>
    <w:rsid w:val="00903EFE"/>
    <w:rsid w:val="009042F4"/>
    <w:rsid w:val="0090438E"/>
    <w:rsid w:val="009043C4"/>
    <w:rsid w:val="00904794"/>
    <w:rsid w:val="00904997"/>
    <w:rsid w:val="00904BEC"/>
    <w:rsid w:val="00904DBA"/>
    <w:rsid w:val="009052C5"/>
    <w:rsid w:val="009054AB"/>
    <w:rsid w:val="00905600"/>
    <w:rsid w:val="009056C0"/>
    <w:rsid w:val="009057EE"/>
    <w:rsid w:val="00905C41"/>
    <w:rsid w:val="00905F4C"/>
    <w:rsid w:val="00905F7B"/>
    <w:rsid w:val="00906645"/>
    <w:rsid w:val="00907314"/>
    <w:rsid w:val="00907D79"/>
    <w:rsid w:val="00907E7F"/>
    <w:rsid w:val="009100DC"/>
    <w:rsid w:val="009101B2"/>
    <w:rsid w:val="00910311"/>
    <w:rsid w:val="00910B3F"/>
    <w:rsid w:val="009110BD"/>
    <w:rsid w:val="009115D7"/>
    <w:rsid w:val="009116EC"/>
    <w:rsid w:val="009117EE"/>
    <w:rsid w:val="00911880"/>
    <w:rsid w:val="009118C3"/>
    <w:rsid w:val="00911A96"/>
    <w:rsid w:val="00911B14"/>
    <w:rsid w:val="00911F4A"/>
    <w:rsid w:val="0091216C"/>
    <w:rsid w:val="009122ED"/>
    <w:rsid w:val="0091234D"/>
    <w:rsid w:val="00912360"/>
    <w:rsid w:val="00912452"/>
    <w:rsid w:val="00912999"/>
    <w:rsid w:val="00912CE3"/>
    <w:rsid w:val="00912F25"/>
    <w:rsid w:val="009131C6"/>
    <w:rsid w:val="00913308"/>
    <w:rsid w:val="00913397"/>
    <w:rsid w:val="009134B6"/>
    <w:rsid w:val="009136AE"/>
    <w:rsid w:val="00913AEF"/>
    <w:rsid w:val="00914013"/>
    <w:rsid w:val="0091401E"/>
    <w:rsid w:val="00914215"/>
    <w:rsid w:val="009142FD"/>
    <w:rsid w:val="00914608"/>
    <w:rsid w:val="009147C4"/>
    <w:rsid w:val="00914DCB"/>
    <w:rsid w:val="00914FAE"/>
    <w:rsid w:val="00914FCA"/>
    <w:rsid w:val="00915116"/>
    <w:rsid w:val="00915316"/>
    <w:rsid w:val="0091533E"/>
    <w:rsid w:val="009153FB"/>
    <w:rsid w:val="0091565D"/>
    <w:rsid w:val="009157F9"/>
    <w:rsid w:val="0091588E"/>
    <w:rsid w:val="00915AD1"/>
    <w:rsid w:val="00915B30"/>
    <w:rsid w:val="00915C15"/>
    <w:rsid w:val="00915ED8"/>
    <w:rsid w:val="00916BCC"/>
    <w:rsid w:val="00916D44"/>
    <w:rsid w:val="00917045"/>
    <w:rsid w:val="0091715F"/>
    <w:rsid w:val="009172F3"/>
    <w:rsid w:val="00917770"/>
    <w:rsid w:val="00917856"/>
    <w:rsid w:val="00917FD1"/>
    <w:rsid w:val="0092001F"/>
    <w:rsid w:val="009201D1"/>
    <w:rsid w:val="0092078A"/>
    <w:rsid w:val="00920CA0"/>
    <w:rsid w:val="00920E48"/>
    <w:rsid w:val="00920F77"/>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1F31"/>
    <w:rsid w:val="00922217"/>
    <w:rsid w:val="00922219"/>
    <w:rsid w:val="009225AE"/>
    <w:rsid w:val="00922711"/>
    <w:rsid w:val="00922B95"/>
    <w:rsid w:val="00922BEA"/>
    <w:rsid w:val="00922C64"/>
    <w:rsid w:val="00922D69"/>
    <w:rsid w:val="00923002"/>
    <w:rsid w:val="00923956"/>
    <w:rsid w:val="00923B5E"/>
    <w:rsid w:val="00923BE4"/>
    <w:rsid w:val="0092413D"/>
    <w:rsid w:val="009244A8"/>
    <w:rsid w:val="0092467B"/>
    <w:rsid w:val="00924908"/>
    <w:rsid w:val="00924C48"/>
    <w:rsid w:val="00924DC9"/>
    <w:rsid w:val="00924E7F"/>
    <w:rsid w:val="00925325"/>
    <w:rsid w:val="0092547C"/>
    <w:rsid w:val="009255E2"/>
    <w:rsid w:val="009256B2"/>
    <w:rsid w:val="0092579D"/>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E0"/>
    <w:rsid w:val="009310F4"/>
    <w:rsid w:val="009311D1"/>
    <w:rsid w:val="009311F4"/>
    <w:rsid w:val="00931442"/>
    <w:rsid w:val="00931985"/>
    <w:rsid w:val="00931A2B"/>
    <w:rsid w:val="00931BF7"/>
    <w:rsid w:val="00931EF1"/>
    <w:rsid w:val="00931F50"/>
    <w:rsid w:val="009320A1"/>
    <w:rsid w:val="009322CD"/>
    <w:rsid w:val="009325AC"/>
    <w:rsid w:val="00932796"/>
    <w:rsid w:val="00932818"/>
    <w:rsid w:val="00932841"/>
    <w:rsid w:val="00932B46"/>
    <w:rsid w:val="00932BCD"/>
    <w:rsid w:val="00932BD0"/>
    <w:rsid w:val="00932EB2"/>
    <w:rsid w:val="00933274"/>
    <w:rsid w:val="00933500"/>
    <w:rsid w:val="00933818"/>
    <w:rsid w:val="00933852"/>
    <w:rsid w:val="00933AD5"/>
    <w:rsid w:val="00933E5A"/>
    <w:rsid w:val="00933FE2"/>
    <w:rsid w:val="00934693"/>
    <w:rsid w:val="0093484B"/>
    <w:rsid w:val="009348CF"/>
    <w:rsid w:val="00934941"/>
    <w:rsid w:val="00934B44"/>
    <w:rsid w:val="00934D23"/>
    <w:rsid w:val="00934D4E"/>
    <w:rsid w:val="00934EFF"/>
    <w:rsid w:val="00934F17"/>
    <w:rsid w:val="00935132"/>
    <w:rsid w:val="0093520D"/>
    <w:rsid w:val="00935659"/>
    <w:rsid w:val="009359F6"/>
    <w:rsid w:val="00935AA1"/>
    <w:rsid w:val="00935CB6"/>
    <w:rsid w:val="00936229"/>
    <w:rsid w:val="0093665C"/>
    <w:rsid w:val="0093677F"/>
    <w:rsid w:val="00936E03"/>
    <w:rsid w:val="00937152"/>
    <w:rsid w:val="0093740B"/>
    <w:rsid w:val="009377D4"/>
    <w:rsid w:val="00937B26"/>
    <w:rsid w:val="00937B47"/>
    <w:rsid w:val="00937C77"/>
    <w:rsid w:val="00937D8F"/>
    <w:rsid w:val="00937E88"/>
    <w:rsid w:val="00937FCE"/>
    <w:rsid w:val="0094000E"/>
    <w:rsid w:val="00940028"/>
    <w:rsid w:val="009400D6"/>
    <w:rsid w:val="00940678"/>
    <w:rsid w:val="00940828"/>
    <w:rsid w:val="009408E0"/>
    <w:rsid w:val="00940AF3"/>
    <w:rsid w:val="00940B8C"/>
    <w:rsid w:val="00940ECA"/>
    <w:rsid w:val="00941AC0"/>
    <w:rsid w:val="00941C07"/>
    <w:rsid w:val="00941E7B"/>
    <w:rsid w:val="00941EF8"/>
    <w:rsid w:val="00941F5A"/>
    <w:rsid w:val="009420A1"/>
    <w:rsid w:val="009420E2"/>
    <w:rsid w:val="00942358"/>
    <w:rsid w:val="00942DB2"/>
    <w:rsid w:val="0094307B"/>
    <w:rsid w:val="009431A4"/>
    <w:rsid w:val="0094345D"/>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388"/>
    <w:rsid w:val="009454A5"/>
    <w:rsid w:val="0094554E"/>
    <w:rsid w:val="0094558E"/>
    <w:rsid w:val="00945822"/>
    <w:rsid w:val="009459DA"/>
    <w:rsid w:val="00946007"/>
    <w:rsid w:val="0094644C"/>
    <w:rsid w:val="00946538"/>
    <w:rsid w:val="0094676B"/>
    <w:rsid w:val="00946C31"/>
    <w:rsid w:val="00946D83"/>
    <w:rsid w:val="00947401"/>
    <w:rsid w:val="009477AB"/>
    <w:rsid w:val="00947803"/>
    <w:rsid w:val="00947D6A"/>
    <w:rsid w:val="00947E66"/>
    <w:rsid w:val="00947FCF"/>
    <w:rsid w:val="00947FFD"/>
    <w:rsid w:val="009504C5"/>
    <w:rsid w:val="00950AF9"/>
    <w:rsid w:val="00950C99"/>
    <w:rsid w:val="00950DEA"/>
    <w:rsid w:val="009512CF"/>
    <w:rsid w:val="009516AB"/>
    <w:rsid w:val="00951C9B"/>
    <w:rsid w:val="00951CE6"/>
    <w:rsid w:val="00951E04"/>
    <w:rsid w:val="00951FB2"/>
    <w:rsid w:val="0095211A"/>
    <w:rsid w:val="009522CE"/>
    <w:rsid w:val="009529BC"/>
    <w:rsid w:val="009529DE"/>
    <w:rsid w:val="00952ACA"/>
    <w:rsid w:val="00952DF8"/>
    <w:rsid w:val="009530C9"/>
    <w:rsid w:val="00953D5B"/>
    <w:rsid w:val="009540DF"/>
    <w:rsid w:val="00954162"/>
    <w:rsid w:val="00954349"/>
    <w:rsid w:val="00954459"/>
    <w:rsid w:val="009545F6"/>
    <w:rsid w:val="009550BA"/>
    <w:rsid w:val="0095557F"/>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4FA"/>
    <w:rsid w:val="00957B9D"/>
    <w:rsid w:val="00957D59"/>
    <w:rsid w:val="00957D6F"/>
    <w:rsid w:val="009603D1"/>
    <w:rsid w:val="0096040A"/>
    <w:rsid w:val="00960742"/>
    <w:rsid w:val="00960A95"/>
    <w:rsid w:val="00960C49"/>
    <w:rsid w:val="009614B2"/>
    <w:rsid w:val="00961623"/>
    <w:rsid w:val="00961B2B"/>
    <w:rsid w:val="00961C81"/>
    <w:rsid w:val="00961ED1"/>
    <w:rsid w:val="0096209E"/>
    <w:rsid w:val="009621D7"/>
    <w:rsid w:val="009622EA"/>
    <w:rsid w:val="00962394"/>
    <w:rsid w:val="0096241D"/>
    <w:rsid w:val="009625B2"/>
    <w:rsid w:val="00962BC6"/>
    <w:rsid w:val="00962C6C"/>
    <w:rsid w:val="0096307F"/>
    <w:rsid w:val="00963199"/>
    <w:rsid w:val="009631DF"/>
    <w:rsid w:val="00963300"/>
    <w:rsid w:val="00963855"/>
    <w:rsid w:val="009639C4"/>
    <w:rsid w:val="00963B39"/>
    <w:rsid w:val="00963C10"/>
    <w:rsid w:val="00963FAE"/>
    <w:rsid w:val="009640A2"/>
    <w:rsid w:val="00964164"/>
    <w:rsid w:val="00964247"/>
    <w:rsid w:val="009647BB"/>
    <w:rsid w:val="00964AF6"/>
    <w:rsid w:val="0096526A"/>
    <w:rsid w:val="00965326"/>
    <w:rsid w:val="0096553C"/>
    <w:rsid w:val="009657DA"/>
    <w:rsid w:val="00965C1D"/>
    <w:rsid w:val="00965CF7"/>
    <w:rsid w:val="00965EE8"/>
    <w:rsid w:val="00965F86"/>
    <w:rsid w:val="00966161"/>
    <w:rsid w:val="00966680"/>
    <w:rsid w:val="009666A0"/>
    <w:rsid w:val="0096680E"/>
    <w:rsid w:val="00966871"/>
    <w:rsid w:val="009668AD"/>
    <w:rsid w:val="00966BD3"/>
    <w:rsid w:val="00966D8C"/>
    <w:rsid w:val="00966E83"/>
    <w:rsid w:val="00967496"/>
    <w:rsid w:val="00967C45"/>
    <w:rsid w:val="00967E9E"/>
    <w:rsid w:val="00970091"/>
    <w:rsid w:val="009701F9"/>
    <w:rsid w:val="009706D4"/>
    <w:rsid w:val="009707EB"/>
    <w:rsid w:val="00970831"/>
    <w:rsid w:val="009708CC"/>
    <w:rsid w:val="00970AA6"/>
    <w:rsid w:val="00970D67"/>
    <w:rsid w:val="00970F29"/>
    <w:rsid w:val="00971169"/>
    <w:rsid w:val="0097129B"/>
    <w:rsid w:val="009712FC"/>
    <w:rsid w:val="00971483"/>
    <w:rsid w:val="009717BE"/>
    <w:rsid w:val="009718E7"/>
    <w:rsid w:val="00971911"/>
    <w:rsid w:val="00971A67"/>
    <w:rsid w:val="00971D2B"/>
    <w:rsid w:val="00971E08"/>
    <w:rsid w:val="009723D7"/>
    <w:rsid w:val="00972446"/>
    <w:rsid w:val="009726C0"/>
    <w:rsid w:val="009726E6"/>
    <w:rsid w:val="009728E7"/>
    <w:rsid w:val="0097298F"/>
    <w:rsid w:val="00972B4E"/>
    <w:rsid w:val="00972B68"/>
    <w:rsid w:val="00972C7E"/>
    <w:rsid w:val="00972DFA"/>
    <w:rsid w:val="00973107"/>
    <w:rsid w:val="009735FC"/>
    <w:rsid w:val="0097392B"/>
    <w:rsid w:val="00973CF8"/>
    <w:rsid w:val="0097464D"/>
    <w:rsid w:val="009746CB"/>
    <w:rsid w:val="009747A3"/>
    <w:rsid w:val="009747CF"/>
    <w:rsid w:val="00974814"/>
    <w:rsid w:val="00974853"/>
    <w:rsid w:val="00974B77"/>
    <w:rsid w:val="00974F5B"/>
    <w:rsid w:val="0097530E"/>
    <w:rsid w:val="009756E2"/>
    <w:rsid w:val="009757FE"/>
    <w:rsid w:val="009758B4"/>
    <w:rsid w:val="00975973"/>
    <w:rsid w:val="00975F6A"/>
    <w:rsid w:val="00976AA2"/>
    <w:rsid w:val="00977724"/>
    <w:rsid w:val="00977E27"/>
    <w:rsid w:val="00977EEF"/>
    <w:rsid w:val="00977F23"/>
    <w:rsid w:val="00977F26"/>
    <w:rsid w:val="009800DC"/>
    <w:rsid w:val="009801B2"/>
    <w:rsid w:val="00980394"/>
    <w:rsid w:val="0098077A"/>
    <w:rsid w:val="009807D8"/>
    <w:rsid w:val="009808A1"/>
    <w:rsid w:val="00980A5B"/>
    <w:rsid w:val="00980A93"/>
    <w:rsid w:val="00980C69"/>
    <w:rsid w:val="00980CA8"/>
    <w:rsid w:val="00980CD1"/>
    <w:rsid w:val="00980DC4"/>
    <w:rsid w:val="009810FB"/>
    <w:rsid w:val="009815FD"/>
    <w:rsid w:val="00981695"/>
    <w:rsid w:val="00981E34"/>
    <w:rsid w:val="00981F9E"/>
    <w:rsid w:val="009821C9"/>
    <w:rsid w:val="009821FA"/>
    <w:rsid w:val="00982228"/>
    <w:rsid w:val="00982330"/>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631"/>
    <w:rsid w:val="00986650"/>
    <w:rsid w:val="00986734"/>
    <w:rsid w:val="009867A7"/>
    <w:rsid w:val="00986C20"/>
    <w:rsid w:val="00986D5C"/>
    <w:rsid w:val="00986DB3"/>
    <w:rsid w:val="009873B5"/>
    <w:rsid w:val="009874ED"/>
    <w:rsid w:val="00987A1A"/>
    <w:rsid w:val="00987C11"/>
    <w:rsid w:val="00987D4E"/>
    <w:rsid w:val="00987D74"/>
    <w:rsid w:val="00987FF9"/>
    <w:rsid w:val="009901AF"/>
    <w:rsid w:val="00990636"/>
    <w:rsid w:val="009908C8"/>
    <w:rsid w:val="00990A56"/>
    <w:rsid w:val="00991247"/>
    <w:rsid w:val="0099127E"/>
    <w:rsid w:val="00991BEC"/>
    <w:rsid w:val="00991C44"/>
    <w:rsid w:val="00991D50"/>
    <w:rsid w:val="00991DB1"/>
    <w:rsid w:val="00991E7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3D3"/>
    <w:rsid w:val="009955CD"/>
    <w:rsid w:val="009957B2"/>
    <w:rsid w:val="009958B3"/>
    <w:rsid w:val="009959ED"/>
    <w:rsid w:val="00995A4C"/>
    <w:rsid w:val="00995BCC"/>
    <w:rsid w:val="00995BF7"/>
    <w:rsid w:val="00995C20"/>
    <w:rsid w:val="00995CDC"/>
    <w:rsid w:val="00995F7C"/>
    <w:rsid w:val="00996070"/>
    <w:rsid w:val="00996084"/>
    <w:rsid w:val="0099622F"/>
    <w:rsid w:val="00996302"/>
    <w:rsid w:val="009963BC"/>
    <w:rsid w:val="00996551"/>
    <w:rsid w:val="0099687D"/>
    <w:rsid w:val="0099696A"/>
    <w:rsid w:val="00996AE2"/>
    <w:rsid w:val="00996BD6"/>
    <w:rsid w:val="00996C7B"/>
    <w:rsid w:val="00996ED8"/>
    <w:rsid w:val="00996FDB"/>
    <w:rsid w:val="0099726F"/>
    <w:rsid w:val="00997485"/>
    <w:rsid w:val="009977E1"/>
    <w:rsid w:val="009979E1"/>
    <w:rsid w:val="009979EC"/>
    <w:rsid w:val="00997DE6"/>
    <w:rsid w:val="009A0370"/>
    <w:rsid w:val="009A03B0"/>
    <w:rsid w:val="009A09A3"/>
    <w:rsid w:val="009A1011"/>
    <w:rsid w:val="009A123D"/>
    <w:rsid w:val="009A138B"/>
    <w:rsid w:val="009A13E8"/>
    <w:rsid w:val="009A1477"/>
    <w:rsid w:val="009A187A"/>
    <w:rsid w:val="009A1A47"/>
    <w:rsid w:val="009A1DBD"/>
    <w:rsid w:val="009A1E31"/>
    <w:rsid w:val="009A2328"/>
    <w:rsid w:val="009A24D8"/>
    <w:rsid w:val="009A2F11"/>
    <w:rsid w:val="009A3397"/>
    <w:rsid w:val="009A344F"/>
    <w:rsid w:val="009A37E8"/>
    <w:rsid w:val="009A3B0D"/>
    <w:rsid w:val="009A3B4D"/>
    <w:rsid w:val="009A3C2B"/>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5C94"/>
    <w:rsid w:val="009A60F1"/>
    <w:rsid w:val="009A60F7"/>
    <w:rsid w:val="009A631F"/>
    <w:rsid w:val="009A6693"/>
    <w:rsid w:val="009A6A8E"/>
    <w:rsid w:val="009A6BED"/>
    <w:rsid w:val="009A7C57"/>
    <w:rsid w:val="009A7E09"/>
    <w:rsid w:val="009B0913"/>
    <w:rsid w:val="009B0A23"/>
    <w:rsid w:val="009B0B5B"/>
    <w:rsid w:val="009B0D3A"/>
    <w:rsid w:val="009B0EB8"/>
    <w:rsid w:val="009B13CA"/>
    <w:rsid w:val="009B18AE"/>
    <w:rsid w:val="009B1921"/>
    <w:rsid w:val="009B1D3F"/>
    <w:rsid w:val="009B1EDF"/>
    <w:rsid w:val="009B2130"/>
    <w:rsid w:val="009B21DB"/>
    <w:rsid w:val="009B24D3"/>
    <w:rsid w:val="009B2677"/>
    <w:rsid w:val="009B27B9"/>
    <w:rsid w:val="009B29C3"/>
    <w:rsid w:val="009B2A0E"/>
    <w:rsid w:val="009B2AE5"/>
    <w:rsid w:val="009B2F44"/>
    <w:rsid w:val="009B306F"/>
    <w:rsid w:val="009B30E3"/>
    <w:rsid w:val="009B3118"/>
    <w:rsid w:val="009B325D"/>
    <w:rsid w:val="009B336E"/>
    <w:rsid w:val="009B384F"/>
    <w:rsid w:val="009B3F76"/>
    <w:rsid w:val="009B43DE"/>
    <w:rsid w:val="009B43F3"/>
    <w:rsid w:val="009B44FE"/>
    <w:rsid w:val="009B4533"/>
    <w:rsid w:val="009B4928"/>
    <w:rsid w:val="009B4931"/>
    <w:rsid w:val="009B4D22"/>
    <w:rsid w:val="009B4D45"/>
    <w:rsid w:val="009B4D51"/>
    <w:rsid w:val="009B4E31"/>
    <w:rsid w:val="009B4E6D"/>
    <w:rsid w:val="009B4F43"/>
    <w:rsid w:val="009B504E"/>
    <w:rsid w:val="009B52AE"/>
    <w:rsid w:val="009B553A"/>
    <w:rsid w:val="009B597B"/>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B7D0D"/>
    <w:rsid w:val="009C013C"/>
    <w:rsid w:val="009C0425"/>
    <w:rsid w:val="009C062F"/>
    <w:rsid w:val="009C09E4"/>
    <w:rsid w:val="009C0B72"/>
    <w:rsid w:val="009C0C6A"/>
    <w:rsid w:val="009C0D84"/>
    <w:rsid w:val="009C0EB0"/>
    <w:rsid w:val="009C0FFB"/>
    <w:rsid w:val="009C1354"/>
    <w:rsid w:val="009C148A"/>
    <w:rsid w:val="009C168F"/>
    <w:rsid w:val="009C18C5"/>
    <w:rsid w:val="009C1982"/>
    <w:rsid w:val="009C1B11"/>
    <w:rsid w:val="009C1CC9"/>
    <w:rsid w:val="009C2007"/>
    <w:rsid w:val="009C2100"/>
    <w:rsid w:val="009C2265"/>
    <w:rsid w:val="009C2442"/>
    <w:rsid w:val="009C2ADF"/>
    <w:rsid w:val="009C2CB5"/>
    <w:rsid w:val="009C2F16"/>
    <w:rsid w:val="009C2F4D"/>
    <w:rsid w:val="009C33E1"/>
    <w:rsid w:val="009C34E0"/>
    <w:rsid w:val="009C39BE"/>
    <w:rsid w:val="009C3B07"/>
    <w:rsid w:val="009C3CE5"/>
    <w:rsid w:val="009C3DE7"/>
    <w:rsid w:val="009C3EC1"/>
    <w:rsid w:val="009C3FC9"/>
    <w:rsid w:val="009C417F"/>
    <w:rsid w:val="009C4818"/>
    <w:rsid w:val="009C4B81"/>
    <w:rsid w:val="009C4BC8"/>
    <w:rsid w:val="009C4DED"/>
    <w:rsid w:val="009C532D"/>
    <w:rsid w:val="009C5860"/>
    <w:rsid w:val="009C588F"/>
    <w:rsid w:val="009C5B2D"/>
    <w:rsid w:val="009C5B52"/>
    <w:rsid w:val="009C5E81"/>
    <w:rsid w:val="009C5F4A"/>
    <w:rsid w:val="009C6046"/>
    <w:rsid w:val="009C611D"/>
    <w:rsid w:val="009C64C3"/>
    <w:rsid w:val="009C6612"/>
    <w:rsid w:val="009C6D86"/>
    <w:rsid w:val="009C7058"/>
    <w:rsid w:val="009C7292"/>
    <w:rsid w:val="009C75DC"/>
    <w:rsid w:val="009C7F00"/>
    <w:rsid w:val="009D030A"/>
    <w:rsid w:val="009D0DC9"/>
    <w:rsid w:val="009D0F5A"/>
    <w:rsid w:val="009D10D0"/>
    <w:rsid w:val="009D1103"/>
    <w:rsid w:val="009D1210"/>
    <w:rsid w:val="009D1537"/>
    <w:rsid w:val="009D1962"/>
    <w:rsid w:val="009D1B4E"/>
    <w:rsid w:val="009D2166"/>
    <w:rsid w:val="009D2474"/>
    <w:rsid w:val="009D29D7"/>
    <w:rsid w:val="009D2AF3"/>
    <w:rsid w:val="009D2CD1"/>
    <w:rsid w:val="009D2E27"/>
    <w:rsid w:val="009D2F9D"/>
    <w:rsid w:val="009D302D"/>
    <w:rsid w:val="009D302E"/>
    <w:rsid w:val="009D30E6"/>
    <w:rsid w:val="009D32B9"/>
    <w:rsid w:val="009D37A4"/>
    <w:rsid w:val="009D3B35"/>
    <w:rsid w:val="009D3C18"/>
    <w:rsid w:val="009D4092"/>
    <w:rsid w:val="009D4101"/>
    <w:rsid w:val="009D43DF"/>
    <w:rsid w:val="009D4402"/>
    <w:rsid w:val="009D4407"/>
    <w:rsid w:val="009D4539"/>
    <w:rsid w:val="009D468A"/>
    <w:rsid w:val="009D4C55"/>
    <w:rsid w:val="009D4CDE"/>
    <w:rsid w:val="009D4E2A"/>
    <w:rsid w:val="009D5182"/>
    <w:rsid w:val="009D51B0"/>
    <w:rsid w:val="009D561A"/>
    <w:rsid w:val="009D56B2"/>
    <w:rsid w:val="009D58CF"/>
    <w:rsid w:val="009D5B66"/>
    <w:rsid w:val="009D5DB3"/>
    <w:rsid w:val="009D66FE"/>
    <w:rsid w:val="009D6852"/>
    <w:rsid w:val="009D6BA1"/>
    <w:rsid w:val="009D71B4"/>
    <w:rsid w:val="009D71F9"/>
    <w:rsid w:val="009D73B8"/>
    <w:rsid w:val="009D77D7"/>
    <w:rsid w:val="009D78E2"/>
    <w:rsid w:val="009D7F90"/>
    <w:rsid w:val="009E014E"/>
    <w:rsid w:val="009E0301"/>
    <w:rsid w:val="009E046C"/>
    <w:rsid w:val="009E07CA"/>
    <w:rsid w:val="009E083D"/>
    <w:rsid w:val="009E0C40"/>
    <w:rsid w:val="009E0E16"/>
    <w:rsid w:val="009E0F57"/>
    <w:rsid w:val="009E1607"/>
    <w:rsid w:val="009E1832"/>
    <w:rsid w:val="009E18A5"/>
    <w:rsid w:val="009E2156"/>
    <w:rsid w:val="009E2594"/>
    <w:rsid w:val="009E25E6"/>
    <w:rsid w:val="009E25FA"/>
    <w:rsid w:val="009E26DC"/>
    <w:rsid w:val="009E274C"/>
    <w:rsid w:val="009E27A3"/>
    <w:rsid w:val="009E28F0"/>
    <w:rsid w:val="009E2F6A"/>
    <w:rsid w:val="009E3308"/>
    <w:rsid w:val="009E3514"/>
    <w:rsid w:val="009E364E"/>
    <w:rsid w:val="009E372E"/>
    <w:rsid w:val="009E39E0"/>
    <w:rsid w:val="009E3AF2"/>
    <w:rsid w:val="009E3B28"/>
    <w:rsid w:val="009E3E50"/>
    <w:rsid w:val="009E4110"/>
    <w:rsid w:val="009E413D"/>
    <w:rsid w:val="009E429A"/>
    <w:rsid w:val="009E437A"/>
    <w:rsid w:val="009E4389"/>
    <w:rsid w:val="009E4738"/>
    <w:rsid w:val="009E4900"/>
    <w:rsid w:val="009E4A0E"/>
    <w:rsid w:val="009E4ABA"/>
    <w:rsid w:val="009E4B08"/>
    <w:rsid w:val="009E5079"/>
    <w:rsid w:val="009E5169"/>
    <w:rsid w:val="009E542A"/>
    <w:rsid w:val="009E5529"/>
    <w:rsid w:val="009E554D"/>
    <w:rsid w:val="009E5922"/>
    <w:rsid w:val="009E599A"/>
    <w:rsid w:val="009E5CFC"/>
    <w:rsid w:val="009E5EAE"/>
    <w:rsid w:val="009E630E"/>
    <w:rsid w:val="009E6374"/>
    <w:rsid w:val="009E6418"/>
    <w:rsid w:val="009E6444"/>
    <w:rsid w:val="009E68CF"/>
    <w:rsid w:val="009E6D77"/>
    <w:rsid w:val="009E76B5"/>
    <w:rsid w:val="009E76C9"/>
    <w:rsid w:val="009E78E8"/>
    <w:rsid w:val="009E7955"/>
    <w:rsid w:val="009E7B01"/>
    <w:rsid w:val="009E7C5D"/>
    <w:rsid w:val="009E7E56"/>
    <w:rsid w:val="009F01EA"/>
    <w:rsid w:val="009F027B"/>
    <w:rsid w:val="009F0560"/>
    <w:rsid w:val="009F098D"/>
    <w:rsid w:val="009F09E0"/>
    <w:rsid w:val="009F0C38"/>
    <w:rsid w:val="009F0C6D"/>
    <w:rsid w:val="009F0FEB"/>
    <w:rsid w:val="009F1786"/>
    <w:rsid w:val="009F17D7"/>
    <w:rsid w:val="009F1B1F"/>
    <w:rsid w:val="009F1DB0"/>
    <w:rsid w:val="009F2249"/>
    <w:rsid w:val="009F226B"/>
    <w:rsid w:val="009F25E7"/>
    <w:rsid w:val="009F279D"/>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2AB"/>
    <w:rsid w:val="009F642F"/>
    <w:rsid w:val="009F6464"/>
    <w:rsid w:val="009F6589"/>
    <w:rsid w:val="009F6631"/>
    <w:rsid w:val="009F6640"/>
    <w:rsid w:val="009F675C"/>
    <w:rsid w:val="009F6E5C"/>
    <w:rsid w:val="009F71A2"/>
    <w:rsid w:val="009F73C0"/>
    <w:rsid w:val="009F74E2"/>
    <w:rsid w:val="009F77BA"/>
    <w:rsid w:val="009F7916"/>
    <w:rsid w:val="009F79D4"/>
    <w:rsid w:val="009F7A7C"/>
    <w:rsid w:val="009F7C03"/>
    <w:rsid w:val="009F7C42"/>
    <w:rsid w:val="009F7DD1"/>
    <w:rsid w:val="00A0007F"/>
    <w:rsid w:val="00A001A7"/>
    <w:rsid w:val="00A002E2"/>
    <w:rsid w:val="00A003C6"/>
    <w:rsid w:val="00A00544"/>
    <w:rsid w:val="00A005B1"/>
    <w:rsid w:val="00A0065C"/>
    <w:rsid w:val="00A00679"/>
    <w:rsid w:val="00A007C8"/>
    <w:rsid w:val="00A00AD5"/>
    <w:rsid w:val="00A00AE9"/>
    <w:rsid w:val="00A00AED"/>
    <w:rsid w:val="00A00B8E"/>
    <w:rsid w:val="00A00CE0"/>
    <w:rsid w:val="00A0178E"/>
    <w:rsid w:val="00A0193A"/>
    <w:rsid w:val="00A02515"/>
    <w:rsid w:val="00A02680"/>
    <w:rsid w:val="00A02868"/>
    <w:rsid w:val="00A0286F"/>
    <w:rsid w:val="00A02A56"/>
    <w:rsid w:val="00A02B73"/>
    <w:rsid w:val="00A02BCA"/>
    <w:rsid w:val="00A02F52"/>
    <w:rsid w:val="00A0348E"/>
    <w:rsid w:val="00A03ACC"/>
    <w:rsid w:val="00A03C6A"/>
    <w:rsid w:val="00A03CCF"/>
    <w:rsid w:val="00A03D5B"/>
    <w:rsid w:val="00A03E37"/>
    <w:rsid w:val="00A04444"/>
    <w:rsid w:val="00A04836"/>
    <w:rsid w:val="00A049D6"/>
    <w:rsid w:val="00A04A29"/>
    <w:rsid w:val="00A04E03"/>
    <w:rsid w:val="00A04FDE"/>
    <w:rsid w:val="00A051AD"/>
    <w:rsid w:val="00A0548A"/>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4A"/>
    <w:rsid w:val="00A103C6"/>
    <w:rsid w:val="00A105F3"/>
    <w:rsid w:val="00A10969"/>
    <w:rsid w:val="00A10ED9"/>
    <w:rsid w:val="00A117D6"/>
    <w:rsid w:val="00A11AFE"/>
    <w:rsid w:val="00A11D7B"/>
    <w:rsid w:val="00A11F97"/>
    <w:rsid w:val="00A11FF6"/>
    <w:rsid w:val="00A1200C"/>
    <w:rsid w:val="00A1229E"/>
    <w:rsid w:val="00A122CD"/>
    <w:rsid w:val="00A1230F"/>
    <w:rsid w:val="00A123CE"/>
    <w:rsid w:val="00A123F7"/>
    <w:rsid w:val="00A1243F"/>
    <w:rsid w:val="00A136E0"/>
    <w:rsid w:val="00A1380E"/>
    <w:rsid w:val="00A13E8D"/>
    <w:rsid w:val="00A14279"/>
    <w:rsid w:val="00A14280"/>
    <w:rsid w:val="00A143F2"/>
    <w:rsid w:val="00A1454B"/>
    <w:rsid w:val="00A14574"/>
    <w:rsid w:val="00A146D5"/>
    <w:rsid w:val="00A1471C"/>
    <w:rsid w:val="00A148C9"/>
    <w:rsid w:val="00A14E6F"/>
    <w:rsid w:val="00A15273"/>
    <w:rsid w:val="00A15519"/>
    <w:rsid w:val="00A1562C"/>
    <w:rsid w:val="00A158E0"/>
    <w:rsid w:val="00A15B39"/>
    <w:rsid w:val="00A15C86"/>
    <w:rsid w:val="00A15E20"/>
    <w:rsid w:val="00A15F45"/>
    <w:rsid w:val="00A16590"/>
    <w:rsid w:val="00A165AF"/>
    <w:rsid w:val="00A166F7"/>
    <w:rsid w:val="00A16870"/>
    <w:rsid w:val="00A16945"/>
    <w:rsid w:val="00A16AF7"/>
    <w:rsid w:val="00A16B6C"/>
    <w:rsid w:val="00A16C36"/>
    <w:rsid w:val="00A16F95"/>
    <w:rsid w:val="00A16FE8"/>
    <w:rsid w:val="00A17093"/>
    <w:rsid w:val="00A172C8"/>
    <w:rsid w:val="00A172DE"/>
    <w:rsid w:val="00A178C3"/>
    <w:rsid w:val="00A179BD"/>
    <w:rsid w:val="00A20851"/>
    <w:rsid w:val="00A20A9F"/>
    <w:rsid w:val="00A20CE7"/>
    <w:rsid w:val="00A21C5B"/>
    <w:rsid w:val="00A21D05"/>
    <w:rsid w:val="00A21E6D"/>
    <w:rsid w:val="00A2217A"/>
    <w:rsid w:val="00A22469"/>
    <w:rsid w:val="00A22541"/>
    <w:rsid w:val="00A226AA"/>
    <w:rsid w:val="00A227C6"/>
    <w:rsid w:val="00A22851"/>
    <w:rsid w:val="00A22950"/>
    <w:rsid w:val="00A22A25"/>
    <w:rsid w:val="00A22B2F"/>
    <w:rsid w:val="00A22BC3"/>
    <w:rsid w:val="00A22C18"/>
    <w:rsid w:val="00A2324B"/>
    <w:rsid w:val="00A2389B"/>
    <w:rsid w:val="00A23B8A"/>
    <w:rsid w:val="00A23C56"/>
    <w:rsid w:val="00A23F1B"/>
    <w:rsid w:val="00A23FED"/>
    <w:rsid w:val="00A24425"/>
    <w:rsid w:val="00A24C31"/>
    <w:rsid w:val="00A24C85"/>
    <w:rsid w:val="00A25464"/>
    <w:rsid w:val="00A254A8"/>
    <w:rsid w:val="00A25A42"/>
    <w:rsid w:val="00A25BF0"/>
    <w:rsid w:val="00A25E39"/>
    <w:rsid w:val="00A25FA8"/>
    <w:rsid w:val="00A26148"/>
    <w:rsid w:val="00A26205"/>
    <w:rsid w:val="00A263D8"/>
    <w:rsid w:val="00A26401"/>
    <w:rsid w:val="00A26546"/>
    <w:rsid w:val="00A26759"/>
    <w:rsid w:val="00A2699A"/>
    <w:rsid w:val="00A26C05"/>
    <w:rsid w:val="00A26C12"/>
    <w:rsid w:val="00A26CFA"/>
    <w:rsid w:val="00A26DBF"/>
    <w:rsid w:val="00A26E3E"/>
    <w:rsid w:val="00A26EFA"/>
    <w:rsid w:val="00A26F78"/>
    <w:rsid w:val="00A27236"/>
    <w:rsid w:val="00A276E4"/>
    <w:rsid w:val="00A27880"/>
    <w:rsid w:val="00A27A07"/>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B97"/>
    <w:rsid w:val="00A34C9E"/>
    <w:rsid w:val="00A34DA4"/>
    <w:rsid w:val="00A34FD0"/>
    <w:rsid w:val="00A3514F"/>
    <w:rsid w:val="00A354B9"/>
    <w:rsid w:val="00A3560E"/>
    <w:rsid w:val="00A35A6B"/>
    <w:rsid w:val="00A366A7"/>
    <w:rsid w:val="00A366D7"/>
    <w:rsid w:val="00A36DF7"/>
    <w:rsid w:val="00A370B5"/>
    <w:rsid w:val="00A37220"/>
    <w:rsid w:val="00A37305"/>
    <w:rsid w:val="00A37822"/>
    <w:rsid w:val="00A3782D"/>
    <w:rsid w:val="00A37AAA"/>
    <w:rsid w:val="00A37B04"/>
    <w:rsid w:val="00A37BC1"/>
    <w:rsid w:val="00A37EA9"/>
    <w:rsid w:val="00A37F99"/>
    <w:rsid w:val="00A401D0"/>
    <w:rsid w:val="00A4024D"/>
    <w:rsid w:val="00A4025D"/>
    <w:rsid w:val="00A4036E"/>
    <w:rsid w:val="00A4049A"/>
    <w:rsid w:val="00A40570"/>
    <w:rsid w:val="00A405F1"/>
    <w:rsid w:val="00A40623"/>
    <w:rsid w:val="00A40711"/>
    <w:rsid w:val="00A40BCC"/>
    <w:rsid w:val="00A40BF5"/>
    <w:rsid w:val="00A4147E"/>
    <w:rsid w:val="00A4166B"/>
    <w:rsid w:val="00A41732"/>
    <w:rsid w:val="00A4185C"/>
    <w:rsid w:val="00A418AB"/>
    <w:rsid w:val="00A41A20"/>
    <w:rsid w:val="00A41BA5"/>
    <w:rsid w:val="00A41CCB"/>
    <w:rsid w:val="00A41DF0"/>
    <w:rsid w:val="00A41EB2"/>
    <w:rsid w:val="00A41FA0"/>
    <w:rsid w:val="00A42024"/>
    <w:rsid w:val="00A42174"/>
    <w:rsid w:val="00A423F9"/>
    <w:rsid w:val="00A4271A"/>
    <w:rsid w:val="00A428AC"/>
    <w:rsid w:val="00A42913"/>
    <w:rsid w:val="00A42E34"/>
    <w:rsid w:val="00A42E5F"/>
    <w:rsid w:val="00A42E84"/>
    <w:rsid w:val="00A42E9D"/>
    <w:rsid w:val="00A42F75"/>
    <w:rsid w:val="00A43643"/>
    <w:rsid w:val="00A43DBE"/>
    <w:rsid w:val="00A43F0E"/>
    <w:rsid w:val="00A43FC0"/>
    <w:rsid w:val="00A44002"/>
    <w:rsid w:val="00A440C4"/>
    <w:rsid w:val="00A442A7"/>
    <w:rsid w:val="00A4438E"/>
    <w:rsid w:val="00A444A3"/>
    <w:rsid w:val="00A44725"/>
    <w:rsid w:val="00A44838"/>
    <w:rsid w:val="00A44A76"/>
    <w:rsid w:val="00A44EDB"/>
    <w:rsid w:val="00A4528F"/>
    <w:rsid w:val="00A452C2"/>
    <w:rsid w:val="00A4545E"/>
    <w:rsid w:val="00A45476"/>
    <w:rsid w:val="00A456DD"/>
    <w:rsid w:val="00A4577F"/>
    <w:rsid w:val="00A45AD6"/>
    <w:rsid w:val="00A45BEA"/>
    <w:rsid w:val="00A45C2B"/>
    <w:rsid w:val="00A465B8"/>
    <w:rsid w:val="00A465E5"/>
    <w:rsid w:val="00A4665C"/>
    <w:rsid w:val="00A466A5"/>
    <w:rsid w:val="00A46819"/>
    <w:rsid w:val="00A46C07"/>
    <w:rsid w:val="00A46EBF"/>
    <w:rsid w:val="00A47333"/>
    <w:rsid w:val="00A47522"/>
    <w:rsid w:val="00A476AB"/>
    <w:rsid w:val="00A47803"/>
    <w:rsid w:val="00A47900"/>
    <w:rsid w:val="00A50919"/>
    <w:rsid w:val="00A50949"/>
    <w:rsid w:val="00A50C30"/>
    <w:rsid w:val="00A50C75"/>
    <w:rsid w:val="00A50D0A"/>
    <w:rsid w:val="00A50F8D"/>
    <w:rsid w:val="00A5112F"/>
    <w:rsid w:val="00A51197"/>
    <w:rsid w:val="00A514B3"/>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5ECF"/>
    <w:rsid w:val="00A55EE9"/>
    <w:rsid w:val="00A5690C"/>
    <w:rsid w:val="00A569BA"/>
    <w:rsid w:val="00A56BFD"/>
    <w:rsid w:val="00A56F95"/>
    <w:rsid w:val="00A5784D"/>
    <w:rsid w:val="00A57C96"/>
    <w:rsid w:val="00A60804"/>
    <w:rsid w:val="00A60A0C"/>
    <w:rsid w:val="00A60A92"/>
    <w:rsid w:val="00A60CBA"/>
    <w:rsid w:val="00A611AD"/>
    <w:rsid w:val="00A61A77"/>
    <w:rsid w:val="00A61AE6"/>
    <w:rsid w:val="00A61FEF"/>
    <w:rsid w:val="00A62A78"/>
    <w:rsid w:val="00A632C4"/>
    <w:rsid w:val="00A632FE"/>
    <w:rsid w:val="00A6378D"/>
    <w:rsid w:val="00A63A57"/>
    <w:rsid w:val="00A642A1"/>
    <w:rsid w:val="00A643F3"/>
    <w:rsid w:val="00A64710"/>
    <w:rsid w:val="00A64B10"/>
    <w:rsid w:val="00A64CB1"/>
    <w:rsid w:val="00A64FCD"/>
    <w:rsid w:val="00A65065"/>
    <w:rsid w:val="00A6508F"/>
    <w:rsid w:val="00A651A2"/>
    <w:rsid w:val="00A652E1"/>
    <w:rsid w:val="00A653C3"/>
    <w:rsid w:val="00A6580E"/>
    <w:rsid w:val="00A6588D"/>
    <w:rsid w:val="00A659C5"/>
    <w:rsid w:val="00A65A7C"/>
    <w:rsid w:val="00A65BE0"/>
    <w:rsid w:val="00A65CDB"/>
    <w:rsid w:val="00A65EBE"/>
    <w:rsid w:val="00A66271"/>
    <w:rsid w:val="00A662C4"/>
    <w:rsid w:val="00A6641E"/>
    <w:rsid w:val="00A6652C"/>
    <w:rsid w:val="00A66566"/>
    <w:rsid w:val="00A6666D"/>
    <w:rsid w:val="00A66A15"/>
    <w:rsid w:val="00A66AC5"/>
    <w:rsid w:val="00A66BC4"/>
    <w:rsid w:val="00A66D4D"/>
    <w:rsid w:val="00A66F64"/>
    <w:rsid w:val="00A6715A"/>
    <w:rsid w:val="00A67232"/>
    <w:rsid w:val="00A6753E"/>
    <w:rsid w:val="00A705E1"/>
    <w:rsid w:val="00A70E0C"/>
    <w:rsid w:val="00A70F55"/>
    <w:rsid w:val="00A7135F"/>
    <w:rsid w:val="00A713EB"/>
    <w:rsid w:val="00A7144C"/>
    <w:rsid w:val="00A71472"/>
    <w:rsid w:val="00A714E4"/>
    <w:rsid w:val="00A715C5"/>
    <w:rsid w:val="00A7167D"/>
    <w:rsid w:val="00A7179A"/>
    <w:rsid w:val="00A71A1A"/>
    <w:rsid w:val="00A71ACE"/>
    <w:rsid w:val="00A71AE7"/>
    <w:rsid w:val="00A72712"/>
    <w:rsid w:val="00A72AA0"/>
    <w:rsid w:val="00A72B8E"/>
    <w:rsid w:val="00A72C39"/>
    <w:rsid w:val="00A72D5B"/>
    <w:rsid w:val="00A72DE3"/>
    <w:rsid w:val="00A72DF0"/>
    <w:rsid w:val="00A72F68"/>
    <w:rsid w:val="00A730C8"/>
    <w:rsid w:val="00A736B2"/>
    <w:rsid w:val="00A73CB6"/>
    <w:rsid w:val="00A73E05"/>
    <w:rsid w:val="00A73F89"/>
    <w:rsid w:val="00A73FF7"/>
    <w:rsid w:val="00A7410A"/>
    <w:rsid w:val="00A74175"/>
    <w:rsid w:val="00A74211"/>
    <w:rsid w:val="00A74338"/>
    <w:rsid w:val="00A7479B"/>
    <w:rsid w:val="00A74859"/>
    <w:rsid w:val="00A74A76"/>
    <w:rsid w:val="00A74C59"/>
    <w:rsid w:val="00A74C61"/>
    <w:rsid w:val="00A74CCD"/>
    <w:rsid w:val="00A751D4"/>
    <w:rsid w:val="00A7555F"/>
    <w:rsid w:val="00A7560B"/>
    <w:rsid w:val="00A7569A"/>
    <w:rsid w:val="00A757D7"/>
    <w:rsid w:val="00A75D7E"/>
    <w:rsid w:val="00A75FE9"/>
    <w:rsid w:val="00A7618B"/>
    <w:rsid w:val="00A76463"/>
    <w:rsid w:val="00A76953"/>
    <w:rsid w:val="00A76CB2"/>
    <w:rsid w:val="00A7708E"/>
    <w:rsid w:val="00A770BB"/>
    <w:rsid w:val="00A77191"/>
    <w:rsid w:val="00A771D4"/>
    <w:rsid w:val="00A77248"/>
    <w:rsid w:val="00A77305"/>
    <w:rsid w:val="00A77389"/>
    <w:rsid w:val="00A7789D"/>
    <w:rsid w:val="00A77A2B"/>
    <w:rsid w:val="00A77A80"/>
    <w:rsid w:val="00A77D0A"/>
    <w:rsid w:val="00A77D9D"/>
    <w:rsid w:val="00A8005C"/>
    <w:rsid w:val="00A800FE"/>
    <w:rsid w:val="00A80309"/>
    <w:rsid w:val="00A80354"/>
    <w:rsid w:val="00A80654"/>
    <w:rsid w:val="00A8070B"/>
    <w:rsid w:val="00A80745"/>
    <w:rsid w:val="00A80F74"/>
    <w:rsid w:val="00A8125F"/>
    <w:rsid w:val="00A815F8"/>
    <w:rsid w:val="00A81889"/>
    <w:rsid w:val="00A819D2"/>
    <w:rsid w:val="00A81B79"/>
    <w:rsid w:val="00A81D7A"/>
    <w:rsid w:val="00A81DE5"/>
    <w:rsid w:val="00A81E1B"/>
    <w:rsid w:val="00A81F07"/>
    <w:rsid w:val="00A820D8"/>
    <w:rsid w:val="00A82806"/>
    <w:rsid w:val="00A82D9E"/>
    <w:rsid w:val="00A82EC7"/>
    <w:rsid w:val="00A83233"/>
    <w:rsid w:val="00A833B3"/>
    <w:rsid w:val="00A833E3"/>
    <w:rsid w:val="00A83425"/>
    <w:rsid w:val="00A8352E"/>
    <w:rsid w:val="00A8353A"/>
    <w:rsid w:val="00A83590"/>
    <w:rsid w:val="00A8375A"/>
    <w:rsid w:val="00A83829"/>
    <w:rsid w:val="00A8395E"/>
    <w:rsid w:val="00A83ADE"/>
    <w:rsid w:val="00A83B5F"/>
    <w:rsid w:val="00A83B7D"/>
    <w:rsid w:val="00A83ED3"/>
    <w:rsid w:val="00A8447B"/>
    <w:rsid w:val="00A84905"/>
    <w:rsid w:val="00A8490C"/>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6F34"/>
    <w:rsid w:val="00A87179"/>
    <w:rsid w:val="00A8736E"/>
    <w:rsid w:val="00A8767D"/>
    <w:rsid w:val="00A87815"/>
    <w:rsid w:val="00A87AF1"/>
    <w:rsid w:val="00A9024E"/>
    <w:rsid w:val="00A902DB"/>
    <w:rsid w:val="00A904DC"/>
    <w:rsid w:val="00A9068B"/>
    <w:rsid w:val="00A907ED"/>
    <w:rsid w:val="00A9108A"/>
    <w:rsid w:val="00A91298"/>
    <w:rsid w:val="00A9162A"/>
    <w:rsid w:val="00A91783"/>
    <w:rsid w:val="00A91918"/>
    <w:rsid w:val="00A91B7C"/>
    <w:rsid w:val="00A91D24"/>
    <w:rsid w:val="00A9205C"/>
    <w:rsid w:val="00A920B8"/>
    <w:rsid w:val="00A921D4"/>
    <w:rsid w:val="00A929C7"/>
    <w:rsid w:val="00A92B30"/>
    <w:rsid w:val="00A92BE4"/>
    <w:rsid w:val="00A92C95"/>
    <w:rsid w:val="00A92D8E"/>
    <w:rsid w:val="00A931FF"/>
    <w:rsid w:val="00A93320"/>
    <w:rsid w:val="00A93A14"/>
    <w:rsid w:val="00A93B69"/>
    <w:rsid w:val="00A93F83"/>
    <w:rsid w:val="00A9422D"/>
    <w:rsid w:val="00A94331"/>
    <w:rsid w:val="00A943C2"/>
    <w:rsid w:val="00A94916"/>
    <w:rsid w:val="00A94B60"/>
    <w:rsid w:val="00A94F86"/>
    <w:rsid w:val="00A94FBB"/>
    <w:rsid w:val="00A94FD0"/>
    <w:rsid w:val="00A951AE"/>
    <w:rsid w:val="00A954D1"/>
    <w:rsid w:val="00A9557C"/>
    <w:rsid w:val="00A957D4"/>
    <w:rsid w:val="00A957F1"/>
    <w:rsid w:val="00A95A15"/>
    <w:rsid w:val="00A95C0D"/>
    <w:rsid w:val="00A95D5B"/>
    <w:rsid w:val="00A95DD2"/>
    <w:rsid w:val="00A95E39"/>
    <w:rsid w:val="00A9645F"/>
    <w:rsid w:val="00A96731"/>
    <w:rsid w:val="00A96976"/>
    <w:rsid w:val="00A96F40"/>
    <w:rsid w:val="00A96FA0"/>
    <w:rsid w:val="00A9748D"/>
    <w:rsid w:val="00A977EF"/>
    <w:rsid w:val="00A97E42"/>
    <w:rsid w:val="00AA01A9"/>
    <w:rsid w:val="00AA022D"/>
    <w:rsid w:val="00AA0264"/>
    <w:rsid w:val="00AA030B"/>
    <w:rsid w:val="00AA0310"/>
    <w:rsid w:val="00AA06EC"/>
    <w:rsid w:val="00AA0904"/>
    <w:rsid w:val="00AA0920"/>
    <w:rsid w:val="00AA0E72"/>
    <w:rsid w:val="00AA116D"/>
    <w:rsid w:val="00AA116F"/>
    <w:rsid w:val="00AA173F"/>
    <w:rsid w:val="00AA1AD8"/>
    <w:rsid w:val="00AA1BDB"/>
    <w:rsid w:val="00AA1C1E"/>
    <w:rsid w:val="00AA1C9A"/>
    <w:rsid w:val="00AA1E3A"/>
    <w:rsid w:val="00AA2191"/>
    <w:rsid w:val="00AA2282"/>
    <w:rsid w:val="00AA23B3"/>
    <w:rsid w:val="00AA292A"/>
    <w:rsid w:val="00AA304E"/>
    <w:rsid w:val="00AA33A8"/>
    <w:rsid w:val="00AA3743"/>
    <w:rsid w:val="00AA3AB6"/>
    <w:rsid w:val="00AA3CA0"/>
    <w:rsid w:val="00AA3E00"/>
    <w:rsid w:val="00AA4480"/>
    <w:rsid w:val="00AA4648"/>
    <w:rsid w:val="00AA47AB"/>
    <w:rsid w:val="00AA4B5F"/>
    <w:rsid w:val="00AA4B8B"/>
    <w:rsid w:val="00AA4D4A"/>
    <w:rsid w:val="00AA4D54"/>
    <w:rsid w:val="00AA4FB4"/>
    <w:rsid w:val="00AA5017"/>
    <w:rsid w:val="00AA502F"/>
    <w:rsid w:val="00AA519E"/>
    <w:rsid w:val="00AA5302"/>
    <w:rsid w:val="00AA5492"/>
    <w:rsid w:val="00AA5525"/>
    <w:rsid w:val="00AA5954"/>
    <w:rsid w:val="00AA5A22"/>
    <w:rsid w:val="00AA6479"/>
    <w:rsid w:val="00AA6BCC"/>
    <w:rsid w:val="00AA6C0D"/>
    <w:rsid w:val="00AA6E1F"/>
    <w:rsid w:val="00AA73CE"/>
    <w:rsid w:val="00AA7585"/>
    <w:rsid w:val="00AA76F2"/>
    <w:rsid w:val="00AA786A"/>
    <w:rsid w:val="00AA7956"/>
    <w:rsid w:val="00AA798A"/>
    <w:rsid w:val="00AA7A82"/>
    <w:rsid w:val="00AA7ABB"/>
    <w:rsid w:val="00AA7E6C"/>
    <w:rsid w:val="00AA7F8F"/>
    <w:rsid w:val="00AB007C"/>
    <w:rsid w:val="00AB0150"/>
    <w:rsid w:val="00AB054C"/>
    <w:rsid w:val="00AB0879"/>
    <w:rsid w:val="00AB0A26"/>
    <w:rsid w:val="00AB0A52"/>
    <w:rsid w:val="00AB0ACA"/>
    <w:rsid w:val="00AB0D25"/>
    <w:rsid w:val="00AB0D4B"/>
    <w:rsid w:val="00AB1023"/>
    <w:rsid w:val="00AB162F"/>
    <w:rsid w:val="00AB16A4"/>
    <w:rsid w:val="00AB1904"/>
    <w:rsid w:val="00AB1978"/>
    <w:rsid w:val="00AB1B92"/>
    <w:rsid w:val="00AB1F22"/>
    <w:rsid w:val="00AB1F99"/>
    <w:rsid w:val="00AB20FF"/>
    <w:rsid w:val="00AB22A5"/>
    <w:rsid w:val="00AB239A"/>
    <w:rsid w:val="00AB23A4"/>
    <w:rsid w:val="00AB2564"/>
    <w:rsid w:val="00AB2583"/>
    <w:rsid w:val="00AB2D0F"/>
    <w:rsid w:val="00AB2D52"/>
    <w:rsid w:val="00AB2D7E"/>
    <w:rsid w:val="00AB3223"/>
    <w:rsid w:val="00AB339E"/>
    <w:rsid w:val="00AB3404"/>
    <w:rsid w:val="00AB3BBB"/>
    <w:rsid w:val="00AB422E"/>
    <w:rsid w:val="00AB495F"/>
    <w:rsid w:val="00AB498D"/>
    <w:rsid w:val="00AB4F9D"/>
    <w:rsid w:val="00AB4FEC"/>
    <w:rsid w:val="00AB504B"/>
    <w:rsid w:val="00AB51E0"/>
    <w:rsid w:val="00AB53A5"/>
    <w:rsid w:val="00AB5673"/>
    <w:rsid w:val="00AB57DC"/>
    <w:rsid w:val="00AB5D7F"/>
    <w:rsid w:val="00AB5DE4"/>
    <w:rsid w:val="00AB5E41"/>
    <w:rsid w:val="00AB5F83"/>
    <w:rsid w:val="00AB5FE5"/>
    <w:rsid w:val="00AB604C"/>
    <w:rsid w:val="00AB6083"/>
    <w:rsid w:val="00AB6560"/>
    <w:rsid w:val="00AB65F7"/>
    <w:rsid w:val="00AB664D"/>
    <w:rsid w:val="00AB6D1E"/>
    <w:rsid w:val="00AB6E1E"/>
    <w:rsid w:val="00AB6E89"/>
    <w:rsid w:val="00AB7393"/>
    <w:rsid w:val="00AB73F8"/>
    <w:rsid w:val="00AB7900"/>
    <w:rsid w:val="00AB7CCD"/>
    <w:rsid w:val="00AB7DA2"/>
    <w:rsid w:val="00AB7DB0"/>
    <w:rsid w:val="00AB7E3D"/>
    <w:rsid w:val="00AC025F"/>
    <w:rsid w:val="00AC04E5"/>
    <w:rsid w:val="00AC073D"/>
    <w:rsid w:val="00AC0F0A"/>
    <w:rsid w:val="00AC1330"/>
    <w:rsid w:val="00AC1C0E"/>
    <w:rsid w:val="00AC1FD9"/>
    <w:rsid w:val="00AC279F"/>
    <w:rsid w:val="00AC2A41"/>
    <w:rsid w:val="00AC2BCE"/>
    <w:rsid w:val="00AC2BFE"/>
    <w:rsid w:val="00AC2E00"/>
    <w:rsid w:val="00AC2F8E"/>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1"/>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1D"/>
    <w:rsid w:val="00AD1CC8"/>
    <w:rsid w:val="00AD1E43"/>
    <w:rsid w:val="00AD1EC6"/>
    <w:rsid w:val="00AD1EED"/>
    <w:rsid w:val="00AD2571"/>
    <w:rsid w:val="00AD259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C1E"/>
    <w:rsid w:val="00AD5DF9"/>
    <w:rsid w:val="00AD5F8D"/>
    <w:rsid w:val="00AD623D"/>
    <w:rsid w:val="00AD6255"/>
    <w:rsid w:val="00AD65BA"/>
    <w:rsid w:val="00AD6BF6"/>
    <w:rsid w:val="00AD6D52"/>
    <w:rsid w:val="00AD775E"/>
    <w:rsid w:val="00AD78D5"/>
    <w:rsid w:val="00AD7B45"/>
    <w:rsid w:val="00AD7D07"/>
    <w:rsid w:val="00AE042A"/>
    <w:rsid w:val="00AE04A3"/>
    <w:rsid w:val="00AE06CF"/>
    <w:rsid w:val="00AE0755"/>
    <w:rsid w:val="00AE0ED6"/>
    <w:rsid w:val="00AE10AF"/>
    <w:rsid w:val="00AE11A9"/>
    <w:rsid w:val="00AE1385"/>
    <w:rsid w:val="00AE1CB4"/>
    <w:rsid w:val="00AE1F62"/>
    <w:rsid w:val="00AE1F83"/>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C5"/>
    <w:rsid w:val="00AE53DC"/>
    <w:rsid w:val="00AE5B88"/>
    <w:rsid w:val="00AE5C62"/>
    <w:rsid w:val="00AE5D2F"/>
    <w:rsid w:val="00AE604D"/>
    <w:rsid w:val="00AE64E3"/>
    <w:rsid w:val="00AE66B3"/>
    <w:rsid w:val="00AE66C1"/>
    <w:rsid w:val="00AE6844"/>
    <w:rsid w:val="00AE6A0A"/>
    <w:rsid w:val="00AE6B2D"/>
    <w:rsid w:val="00AE6CDE"/>
    <w:rsid w:val="00AE6E57"/>
    <w:rsid w:val="00AE6E70"/>
    <w:rsid w:val="00AE70D6"/>
    <w:rsid w:val="00AE713F"/>
    <w:rsid w:val="00AE730F"/>
    <w:rsid w:val="00AE7465"/>
    <w:rsid w:val="00AE7506"/>
    <w:rsid w:val="00AE75F0"/>
    <w:rsid w:val="00AE78F0"/>
    <w:rsid w:val="00AE7989"/>
    <w:rsid w:val="00AE7BFD"/>
    <w:rsid w:val="00AE7CFA"/>
    <w:rsid w:val="00AE7D9D"/>
    <w:rsid w:val="00AF0274"/>
    <w:rsid w:val="00AF033B"/>
    <w:rsid w:val="00AF0875"/>
    <w:rsid w:val="00AF0E08"/>
    <w:rsid w:val="00AF0E17"/>
    <w:rsid w:val="00AF0F17"/>
    <w:rsid w:val="00AF1340"/>
    <w:rsid w:val="00AF1585"/>
    <w:rsid w:val="00AF1591"/>
    <w:rsid w:val="00AF1696"/>
    <w:rsid w:val="00AF1888"/>
    <w:rsid w:val="00AF1AF6"/>
    <w:rsid w:val="00AF1D90"/>
    <w:rsid w:val="00AF2550"/>
    <w:rsid w:val="00AF3012"/>
    <w:rsid w:val="00AF3144"/>
    <w:rsid w:val="00AF3280"/>
    <w:rsid w:val="00AF3DCB"/>
    <w:rsid w:val="00AF40D1"/>
    <w:rsid w:val="00AF4155"/>
    <w:rsid w:val="00AF41CD"/>
    <w:rsid w:val="00AF4204"/>
    <w:rsid w:val="00AF420A"/>
    <w:rsid w:val="00AF42B0"/>
    <w:rsid w:val="00AF442A"/>
    <w:rsid w:val="00AF4A51"/>
    <w:rsid w:val="00AF4AB5"/>
    <w:rsid w:val="00AF4B42"/>
    <w:rsid w:val="00AF4DC9"/>
    <w:rsid w:val="00AF4FD1"/>
    <w:rsid w:val="00AF52B8"/>
    <w:rsid w:val="00AF572F"/>
    <w:rsid w:val="00AF5EEA"/>
    <w:rsid w:val="00AF5F77"/>
    <w:rsid w:val="00AF5F9D"/>
    <w:rsid w:val="00AF6032"/>
    <w:rsid w:val="00AF65FF"/>
    <w:rsid w:val="00AF6CFC"/>
    <w:rsid w:val="00AF7034"/>
    <w:rsid w:val="00AF715B"/>
    <w:rsid w:val="00AF7241"/>
    <w:rsid w:val="00AF73BF"/>
    <w:rsid w:val="00AF7631"/>
    <w:rsid w:val="00AF7774"/>
    <w:rsid w:val="00AF7880"/>
    <w:rsid w:val="00AF7C05"/>
    <w:rsid w:val="00AF7F7A"/>
    <w:rsid w:val="00B00554"/>
    <w:rsid w:val="00B008EB"/>
    <w:rsid w:val="00B00AA6"/>
    <w:rsid w:val="00B00DF5"/>
    <w:rsid w:val="00B00FF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5E7C"/>
    <w:rsid w:val="00B0636A"/>
    <w:rsid w:val="00B063C8"/>
    <w:rsid w:val="00B06899"/>
    <w:rsid w:val="00B06AD8"/>
    <w:rsid w:val="00B07270"/>
    <w:rsid w:val="00B072AD"/>
    <w:rsid w:val="00B07408"/>
    <w:rsid w:val="00B075D6"/>
    <w:rsid w:val="00B07B50"/>
    <w:rsid w:val="00B07F59"/>
    <w:rsid w:val="00B101EB"/>
    <w:rsid w:val="00B102BC"/>
    <w:rsid w:val="00B10593"/>
    <w:rsid w:val="00B106C6"/>
    <w:rsid w:val="00B10854"/>
    <w:rsid w:val="00B109E5"/>
    <w:rsid w:val="00B10A21"/>
    <w:rsid w:val="00B10ABD"/>
    <w:rsid w:val="00B10AC8"/>
    <w:rsid w:val="00B10E94"/>
    <w:rsid w:val="00B11028"/>
    <w:rsid w:val="00B110BD"/>
    <w:rsid w:val="00B1129A"/>
    <w:rsid w:val="00B112FC"/>
    <w:rsid w:val="00B11484"/>
    <w:rsid w:val="00B11C14"/>
    <w:rsid w:val="00B11DBF"/>
    <w:rsid w:val="00B12102"/>
    <w:rsid w:val="00B123D4"/>
    <w:rsid w:val="00B12605"/>
    <w:rsid w:val="00B128AB"/>
    <w:rsid w:val="00B128B9"/>
    <w:rsid w:val="00B12CA7"/>
    <w:rsid w:val="00B131D7"/>
    <w:rsid w:val="00B13B01"/>
    <w:rsid w:val="00B13B30"/>
    <w:rsid w:val="00B13D29"/>
    <w:rsid w:val="00B13F5A"/>
    <w:rsid w:val="00B1434C"/>
    <w:rsid w:val="00B14407"/>
    <w:rsid w:val="00B1463F"/>
    <w:rsid w:val="00B14A28"/>
    <w:rsid w:val="00B14A7E"/>
    <w:rsid w:val="00B14C6D"/>
    <w:rsid w:val="00B14FDD"/>
    <w:rsid w:val="00B150BF"/>
    <w:rsid w:val="00B151F4"/>
    <w:rsid w:val="00B152B3"/>
    <w:rsid w:val="00B1560B"/>
    <w:rsid w:val="00B15883"/>
    <w:rsid w:val="00B15D00"/>
    <w:rsid w:val="00B15FC1"/>
    <w:rsid w:val="00B160D3"/>
    <w:rsid w:val="00B16269"/>
    <w:rsid w:val="00B1631B"/>
    <w:rsid w:val="00B16525"/>
    <w:rsid w:val="00B165F8"/>
    <w:rsid w:val="00B1663F"/>
    <w:rsid w:val="00B16B21"/>
    <w:rsid w:val="00B174BA"/>
    <w:rsid w:val="00B1778A"/>
    <w:rsid w:val="00B17899"/>
    <w:rsid w:val="00B1792F"/>
    <w:rsid w:val="00B2040A"/>
    <w:rsid w:val="00B204BD"/>
    <w:rsid w:val="00B20711"/>
    <w:rsid w:val="00B2088B"/>
    <w:rsid w:val="00B20980"/>
    <w:rsid w:val="00B20DB0"/>
    <w:rsid w:val="00B20EA6"/>
    <w:rsid w:val="00B211AA"/>
    <w:rsid w:val="00B21FDF"/>
    <w:rsid w:val="00B22059"/>
    <w:rsid w:val="00B221BB"/>
    <w:rsid w:val="00B223E5"/>
    <w:rsid w:val="00B2243D"/>
    <w:rsid w:val="00B22778"/>
    <w:rsid w:val="00B22981"/>
    <w:rsid w:val="00B229AD"/>
    <w:rsid w:val="00B23470"/>
    <w:rsid w:val="00B23690"/>
    <w:rsid w:val="00B23764"/>
    <w:rsid w:val="00B23844"/>
    <w:rsid w:val="00B23AA5"/>
    <w:rsid w:val="00B23BEA"/>
    <w:rsid w:val="00B23CEF"/>
    <w:rsid w:val="00B23E55"/>
    <w:rsid w:val="00B242C1"/>
    <w:rsid w:val="00B243A7"/>
    <w:rsid w:val="00B24840"/>
    <w:rsid w:val="00B24950"/>
    <w:rsid w:val="00B24A1B"/>
    <w:rsid w:val="00B24BB8"/>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7B0"/>
    <w:rsid w:val="00B277C8"/>
    <w:rsid w:val="00B27807"/>
    <w:rsid w:val="00B27C7C"/>
    <w:rsid w:val="00B301FD"/>
    <w:rsid w:val="00B30555"/>
    <w:rsid w:val="00B30BCB"/>
    <w:rsid w:val="00B30E61"/>
    <w:rsid w:val="00B3122E"/>
    <w:rsid w:val="00B313A2"/>
    <w:rsid w:val="00B314FA"/>
    <w:rsid w:val="00B316BE"/>
    <w:rsid w:val="00B31BA3"/>
    <w:rsid w:val="00B31F66"/>
    <w:rsid w:val="00B3204A"/>
    <w:rsid w:val="00B3218A"/>
    <w:rsid w:val="00B327AA"/>
    <w:rsid w:val="00B328A3"/>
    <w:rsid w:val="00B32A30"/>
    <w:rsid w:val="00B32BEF"/>
    <w:rsid w:val="00B32DA8"/>
    <w:rsid w:val="00B32FA2"/>
    <w:rsid w:val="00B330AE"/>
    <w:rsid w:val="00B331FD"/>
    <w:rsid w:val="00B33C05"/>
    <w:rsid w:val="00B33DEC"/>
    <w:rsid w:val="00B34249"/>
    <w:rsid w:val="00B3433A"/>
    <w:rsid w:val="00B34434"/>
    <w:rsid w:val="00B344EB"/>
    <w:rsid w:val="00B3457E"/>
    <w:rsid w:val="00B3461D"/>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6E5"/>
    <w:rsid w:val="00B37783"/>
    <w:rsid w:val="00B377F7"/>
    <w:rsid w:val="00B37D6D"/>
    <w:rsid w:val="00B37F8D"/>
    <w:rsid w:val="00B4011F"/>
    <w:rsid w:val="00B402D4"/>
    <w:rsid w:val="00B4033A"/>
    <w:rsid w:val="00B4065B"/>
    <w:rsid w:val="00B40758"/>
    <w:rsid w:val="00B408A9"/>
    <w:rsid w:val="00B40D54"/>
    <w:rsid w:val="00B40E4D"/>
    <w:rsid w:val="00B4104B"/>
    <w:rsid w:val="00B411DA"/>
    <w:rsid w:val="00B41281"/>
    <w:rsid w:val="00B417EB"/>
    <w:rsid w:val="00B41A90"/>
    <w:rsid w:val="00B41B9D"/>
    <w:rsid w:val="00B41E50"/>
    <w:rsid w:val="00B41FC4"/>
    <w:rsid w:val="00B4209D"/>
    <w:rsid w:val="00B4223A"/>
    <w:rsid w:val="00B4228B"/>
    <w:rsid w:val="00B42777"/>
    <w:rsid w:val="00B4280A"/>
    <w:rsid w:val="00B42D3F"/>
    <w:rsid w:val="00B432F1"/>
    <w:rsid w:val="00B434CD"/>
    <w:rsid w:val="00B436FC"/>
    <w:rsid w:val="00B4376E"/>
    <w:rsid w:val="00B43A52"/>
    <w:rsid w:val="00B43E06"/>
    <w:rsid w:val="00B43E8F"/>
    <w:rsid w:val="00B43F46"/>
    <w:rsid w:val="00B43FE2"/>
    <w:rsid w:val="00B44112"/>
    <w:rsid w:val="00B443D7"/>
    <w:rsid w:val="00B44450"/>
    <w:rsid w:val="00B44501"/>
    <w:rsid w:val="00B445B9"/>
    <w:rsid w:val="00B44611"/>
    <w:rsid w:val="00B44812"/>
    <w:rsid w:val="00B44859"/>
    <w:rsid w:val="00B44920"/>
    <w:rsid w:val="00B44966"/>
    <w:rsid w:val="00B44B01"/>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048"/>
    <w:rsid w:val="00B51253"/>
    <w:rsid w:val="00B51434"/>
    <w:rsid w:val="00B514C6"/>
    <w:rsid w:val="00B51563"/>
    <w:rsid w:val="00B52017"/>
    <w:rsid w:val="00B52118"/>
    <w:rsid w:val="00B52533"/>
    <w:rsid w:val="00B525DF"/>
    <w:rsid w:val="00B52F4E"/>
    <w:rsid w:val="00B5357E"/>
    <w:rsid w:val="00B53643"/>
    <w:rsid w:val="00B5366E"/>
    <w:rsid w:val="00B539DC"/>
    <w:rsid w:val="00B53A41"/>
    <w:rsid w:val="00B53A4D"/>
    <w:rsid w:val="00B5472D"/>
    <w:rsid w:val="00B5492D"/>
    <w:rsid w:val="00B54DDF"/>
    <w:rsid w:val="00B54DF5"/>
    <w:rsid w:val="00B554E5"/>
    <w:rsid w:val="00B55A95"/>
    <w:rsid w:val="00B55AC1"/>
    <w:rsid w:val="00B55DCA"/>
    <w:rsid w:val="00B55EA9"/>
    <w:rsid w:val="00B55F20"/>
    <w:rsid w:val="00B5603D"/>
    <w:rsid w:val="00B56360"/>
    <w:rsid w:val="00B5651C"/>
    <w:rsid w:val="00B56EB7"/>
    <w:rsid w:val="00B56F74"/>
    <w:rsid w:val="00B57128"/>
    <w:rsid w:val="00B571B8"/>
    <w:rsid w:val="00B571D0"/>
    <w:rsid w:val="00B574C8"/>
    <w:rsid w:val="00B57549"/>
    <w:rsid w:val="00B5761E"/>
    <w:rsid w:val="00B576D6"/>
    <w:rsid w:val="00B57847"/>
    <w:rsid w:val="00B578EF"/>
    <w:rsid w:val="00B57E6B"/>
    <w:rsid w:val="00B60249"/>
    <w:rsid w:val="00B6034E"/>
    <w:rsid w:val="00B604BC"/>
    <w:rsid w:val="00B607B6"/>
    <w:rsid w:val="00B608A8"/>
    <w:rsid w:val="00B608BB"/>
    <w:rsid w:val="00B60A17"/>
    <w:rsid w:val="00B60A34"/>
    <w:rsid w:val="00B60C3B"/>
    <w:rsid w:val="00B60DD2"/>
    <w:rsid w:val="00B60F05"/>
    <w:rsid w:val="00B6121C"/>
    <w:rsid w:val="00B61472"/>
    <w:rsid w:val="00B618AC"/>
    <w:rsid w:val="00B619A8"/>
    <w:rsid w:val="00B61C37"/>
    <w:rsid w:val="00B61E28"/>
    <w:rsid w:val="00B62022"/>
    <w:rsid w:val="00B625F6"/>
    <w:rsid w:val="00B62A33"/>
    <w:rsid w:val="00B62F25"/>
    <w:rsid w:val="00B630CA"/>
    <w:rsid w:val="00B6313C"/>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4F58"/>
    <w:rsid w:val="00B65076"/>
    <w:rsid w:val="00B650DD"/>
    <w:rsid w:val="00B651D3"/>
    <w:rsid w:val="00B65412"/>
    <w:rsid w:val="00B6547D"/>
    <w:rsid w:val="00B656D9"/>
    <w:rsid w:val="00B657F2"/>
    <w:rsid w:val="00B65E37"/>
    <w:rsid w:val="00B6660A"/>
    <w:rsid w:val="00B669A3"/>
    <w:rsid w:val="00B66AA6"/>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23"/>
    <w:rsid w:val="00B70BCF"/>
    <w:rsid w:val="00B70E78"/>
    <w:rsid w:val="00B70FFD"/>
    <w:rsid w:val="00B713F2"/>
    <w:rsid w:val="00B71415"/>
    <w:rsid w:val="00B71542"/>
    <w:rsid w:val="00B71692"/>
    <w:rsid w:val="00B71C49"/>
    <w:rsid w:val="00B71C5E"/>
    <w:rsid w:val="00B71CCF"/>
    <w:rsid w:val="00B72019"/>
    <w:rsid w:val="00B721E9"/>
    <w:rsid w:val="00B727A6"/>
    <w:rsid w:val="00B72B70"/>
    <w:rsid w:val="00B731D0"/>
    <w:rsid w:val="00B7347A"/>
    <w:rsid w:val="00B7375C"/>
    <w:rsid w:val="00B73AA6"/>
    <w:rsid w:val="00B74531"/>
    <w:rsid w:val="00B74A1C"/>
    <w:rsid w:val="00B74AD9"/>
    <w:rsid w:val="00B74CE6"/>
    <w:rsid w:val="00B757D5"/>
    <w:rsid w:val="00B75E6D"/>
    <w:rsid w:val="00B75EE5"/>
    <w:rsid w:val="00B760AA"/>
    <w:rsid w:val="00B762F2"/>
    <w:rsid w:val="00B7632C"/>
    <w:rsid w:val="00B763FD"/>
    <w:rsid w:val="00B76623"/>
    <w:rsid w:val="00B76818"/>
    <w:rsid w:val="00B76958"/>
    <w:rsid w:val="00B7698B"/>
    <w:rsid w:val="00B771B3"/>
    <w:rsid w:val="00B772B9"/>
    <w:rsid w:val="00B775AB"/>
    <w:rsid w:val="00B77CBC"/>
    <w:rsid w:val="00B77FD5"/>
    <w:rsid w:val="00B800DE"/>
    <w:rsid w:val="00B804D8"/>
    <w:rsid w:val="00B806BA"/>
    <w:rsid w:val="00B806CD"/>
    <w:rsid w:val="00B806E2"/>
    <w:rsid w:val="00B80856"/>
    <w:rsid w:val="00B810DC"/>
    <w:rsid w:val="00B812AA"/>
    <w:rsid w:val="00B815A5"/>
    <w:rsid w:val="00B815F1"/>
    <w:rsid w:val="00B816EF"/>
    <w:rsid w:val="00B81712"/>
    <w:rsid w:val="00B819A6"/>
    <w:rsid w:val="00B81B3D"/>
    <w:rsid w:val="00B81BAD"/>
    <w:rsid w:val="00B81E4E"/>
    <w:rsid w:val="00B8213E"/>
    <w:rsid w:val="00B82498"/>
    <w:rsid w:val="00B8258B"/>
    <w:rsid w:val="00B82636"/>
    <w:rsid w:val="00B826B0"/>
    <w:rsid w:val="00B82A96"/>
    <w:rsid w:val="00B82AF1"/>
    <w:rsid w:val="00B82B34"/>
    <w:rsid w:val="00B83181"/>
    <w:rsid w:val="00B831CE"/>
    <w:rsid w:val="00B832FF"/>
    <w:rsid w:val="00B83595"/>
    <w:rsid w:val="00B836EA"/>
    <w:rsid w:val="00B83733"/>
    <w:rsid w:val="00B83955"/>
    <w:rsid w:val="00B83BDA"/>
    <w:rsid w:val="00B83C42"/>
    <w:rsid w:val="00B83DB2"/>
    <w:rsid w:val="00B840F8"/>
    <w:rsid w:val="00B844E5"/>
    <w:rsid w:val="00B846DA"/>
    <w:rsid w:val="00B847CE"/>
    <w:rsid w:val="00B847DF"/>
    <w:rsid w:val="00B84808"/>
    <w:rsid w:val="00B848F9"/>
    <w:rsid w:val="00B8497F"/>
    <w:rsid w:val="00B84B67"/>
    <w:rsid w:val="00B84BDB"/>
    <w:rsid w:val="00B84D0F"/>
    <w:rsid w:val="00B84E3A"/>
    <w:rsid w:val="00B84E4D"/>
    <w:rsid w:val="00B8559B"/>
    <w:rsid w:val="00B85E70"/>
    <w:rsid w:val="00B85F36"/>
    <w:rsid w:val="00B85F70"/>
    <w:rsid w:val="00B860D8"/>
    <w:rsid w:val="00B86308"/>
    <w:rsid w:val="00B86358"/>
    <w:rsid w:val="00B86D66"/>
    <w:rsid w:val="00B87338"/>
    <w:rsid w:val="00B87606"/>
    <w:rsid w:val="00B876D3"/>
    <w:rsid w:val="00B87756"/>
    <w:rsid w:val="00B87758"/>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35"/>
    <w:rsid w:val="00B92679"/>
    <w:rsid w:val="00B92946"/>
    <w:rsid w:val="00B92958"/>
    <w:rsid w:val="00B92A1B"/>
    <w:rsid w:val="00B92C2B"/>
    <w:rsid w:val="00B92D1D"/>
    <w:rsid w:val="00B92E63"/>
    <w:rsid w:val="00B93070"/>
    <w:rsid w:val="00B9318E"/>
    <w:rsid w:val="00B933C1"/>
    <w:rsid w:val="00B93488"/>
    <w:rsid w:val="00B93876"/>
    <w:rsid w:val="00B939D6"/>
    <w:rsid w:val="00B93AA1"/>
    <w:rsid w:val="00B94089"/>
    <w:rsid w:val="00B9416C"/>
    <w:rsid w:val="00B943E8"/>
    <w:rsid w:val="00B94625"/>
    <w:rsid w:val="00B94BE6"/>
    <w:rsid w:val="00B94BEE"/>
    <w:rsid w:val="00B94F9E"/>
    <w:rsid w:val="00B94FE4"/>
    <w:rsid w:val="00B95449"/>
    <w:rsid w:val="00B95477"/>
    <w:rsid w:val="00B95940"/>
    <w:rsid w:val="00B959C1"/>
    <w:rsid w:val="00B95BD0"/>
    <w:rsid w:val="00B95C40"/>
    <w:rsid w:val="00B95FAD"/>
    <w:rsid w:val="00B96051"/>
    <w:rsid w:val="00B96254"/>
    <w:rsid w:val="00B967BB"/>
    <w:rsid w:val="00B96967"/>
    <w:rsid w:val="00B96E99"/>
    <w:rsid w:val="00B97321"/>
    <w:rsid w:val="00B974DE"/>
    <w:rsid w:val="00B97772"/>
    <w:rsid w:val="00B977B5"/>
    <w:rsid w:val="00B977C4"/>
    <w:rsid w:val="00B979DB"/>
    <w:rsid w:val="00B97EC7"/>
    <w:rsid w:val="00BA035A"/>
    <w:rsid w:val="00BA05F7"/>
    <w:rsid w:val="00BA0960"/>
    <w:rsid w:val="00BA1083"/>
    <w:rsid w:val="00BA1AEF"/>
    <w:rsid w:val="00BA1BE5"/>
    <w:rsid w:val="00BA1F34"/>
    <w:rsid w:val="00BA1FED"/>
    <w:rsid w:val="00BA2A19"/>
    <w:rsid w:val="00BA2AD6"/>
    <w:rsid w:val="00BA2AF8"/>
    <w:rsid w:val="00BA2D9D"/>
    <w:rsid w:val="00BA3009"/>
    <w:rsid w:val="00BA345C"/>
    <w:rsid w:val="00BA34F9"/>
    <w:rsid w:val="00BA3527"/>
    <w:rsid w:val="00BA35B3"/>
    <w:rsid w:val="00BA394F"/>
    <w:rsid w:val="00BA39B8"/>
    <w:rsid w:val="00BA3FA6"/>
    <w:rsid w:val="00BA422E"/>
    <w:rsid w:val="00BA56BB"/>
    <w:rsid w:val="00BA5F8B"/>
    <w:rsid w:val="00BA600D"/>
    <w:rsid w:val="00BA6252"/>
    <w:rsid w:val="00BA62EC"/>
    <w:rsid w:val="00BA646C"/>
    <w:rsid w:val="00BA690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AA8"/>
    <w:rsid w:val="00BB1CD9"/>
    <w:rsid w:val="00BB1CF2"/>
    <w:rsid w:val="00BB1EA8"/>
    <w:rsid w:val="00BB1F5A"/>
    <w:rsid w:val="00BB21F2"/>
    <w:rsid w:val="00BB22CE"/>
    <w:rsid w:val="00BB2354"/>
    <w:rsid w:val="00BB2398"/>
    <w:rsid w:val="00BB251E"/>
    <w:rsid w:val="00BB28DA"/>
    <w:rsid w:val="00BB2BAC"/>
    <w:rsid w:val="00BB2C74"/>
    <w:rsid w:val="00BB2CB3"/>
    <w:rsid w:val="00BB2CC9"/>
    <w:rsid w:val="00BB2EAB"/>
    <w:rsid w:val="00BB2ECD"/>
    <w:rsid w:val="00BB2FD5"/>
    <w:rsid w:val="00BB3A55"/>
    <w:rsid w:val="00BB4048"/>
    <w:rsid w:val="00BB435D"/>
    <w:rsid w:val="00BB454D"/>
    <w:rsid w:val="00BB4731"/>
    <w:rsid w:val="00BB4790"/>
    <w:rsid w:val="00BB4794"/>
    <w:rsid w:val="00BB4E6E"/>
    <w:rsid w:val="00BB5C62"/>
    <w:rsid w:val="00BB63F4"/>
    <w:rsid w:val="00BB6535"/>
    <w:rsid w:val="00BB65BF"/>
    <w:rsid w:val="00BB67CF"/>
    <w:rsid w:val="00BB690A"/>
    <w:rsid w:val="00BB6A0F"/>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0EE9"/>
    <w:rsid w:val="00BC1321"/>
    <w:rsid w:val="00BC1351"/>
    <w:rsid w:val="00BC14FF"/>
    <w:rsid w:val="00BC1566"/>
    <w:rsid w:val="00BC195B"/>
    <w:rsid w:val="00BC1B61"/>
    <w:rsid w:val="00BC1EB0"/>
    <w:rsid w:val="00BC208A"/>
    <w:rsid w:val="00BC212D"/>
    <w:rsid w:val="00BC228C"/>
    <w:rsid w:val="00BC2297"/>
    <w:rsid w:val="00BC2544"/>
    <w:rsid w:val="00BC25B1"/>
    <w:rsid w:val="00BC283B"/>
    <w:rsid w:val="00BC2A47"/>
    <w:rsid w:val="00BC2B4D"/>
    <w:rsid w:val="00BC2E88"/>
    <w:rsid w:val="00BC35C6"/>
    <w:rsid w:val="00BC3680"/>
    <w:rsid w:val="00BC371C"/>
    <w:rsid w:val="00BC3D63"/>
    <w:rsid w:val="00BC3DCC"/>
    <w:rsid w:val="00BC3DD4"/>
    <w:rsid w:val="00BC41BA"/>
    <w:rsid w:val="00BC4312"/>
    <w:rsid w:val="00BC441E"/>
    <w:rsid w:val="00BC45CE"/>
    <w:rsid w:val="00BC4815"/>
    <w:rsid w:val="00BC481C"/>
    <w:rsid w:val="00BC4A24"/>
    <w:rsid w:val="00BC4CD6"/>
    <w:rsid w:val="00BC4D84"/>
    <w:rsid w:val="00BC4E36"/>
    <w:rsid w:val="00BC4FBD"/>
    <w:rsid w:val="00BC579B"/>
    <w:rsid w:val="00BC5859"/>
    <w:rsid w:val="00BC5B6E"/>
    <w:rsid w:val="00BC5EBE"/>
    <w:rsid w:val="00BC664F"/>
    <w:rsid w:val="00BC66FC"/>
    <w:rsid w:val="00BC67BB"/>
    <w:rsid w:val="00BC67F2"/>
    <w:rsid w:val="00BC694A"/>
    <w:rsid w:val="00BC72CE"/>
    <w:rsid w:val="00BC72FB"/>
    <w:rsid w:val="00BC74AD"/>
    <w:rsid w:val="00BC74BF"/>
    <w:rsid w:val="00BC74D0"/>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40"/>
    <w:rsid w:val="00BD54EC"/>
    <w:rsid w:val="00BD55C7"/>
    <w:rsid w:val="00BD57EE"/>
    <w:rsid w:val="00BD5844"/>
    <w:rsid w:val="00BD5A05"/>
    <w:rsid w:val="00BD5C1B"/>
    <w:rsid w:val="00BD60AA"/>
    <w:rsid w:val="00BD610F"/>
    <w:rsid w:val="00BD6241"/>
    <w:rsid w:val="00BD6302"/>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169"/>
    <w:rsid w:val="00BE253F"/>
    <w:rsid w:val="00BE27E2"/>
    <w:rsid w:val="00BE2B6A"/>
    <w:rsid w:val="00BE2CD4"/>
    <w:rsid w:val="00BE32ED"/>
    <w:rsid w:val="00BE33FC"/>
    <w:rsid w:val="00BE3516"/>
    <w:rsid w:val="00BE35D0"/>
    <w:rsid w:val="00BE35F1"/>
    <w:rsid w:val="00BE36D7"/>
    <w:rsid w:val="00BE3A2F"/>
    <w:rsid w:val="00BE3CDD"/>
    <w:rsid w:val="00BE3D7B"/>
    <w:rsid w:val="00BE3FAB"/>
    <w:rsid w:val="00BE42B7"/>
    <w:rsid w:val="00BE43A3"/>
    <w:rsid w:val="00BE45A5"/>
    <w:rsid w:val="00BE4752"/>
    <w:rsid w:val="00BE48AE"/>
    <w:rsid w:val="00BE51D1"/>
    <w:rsid w:val="00BE55E1"/>
    <w:rsid w:val="00BE569F"/>
    <w:rsid w:val="00BE5849"/>
    <w:rsid w:val="00BE5D23"/>
    <w:rsid w:val="00BE5E78"/>
    <w:rsid w:val="00BE618A"/>
    <w:rsid w:val="00BE6190"/>
    <w:rsid w:val="00BE636A"/>
    <w:rsid w:val="00BE6BBD"/>
    <w:rsid w:val="00BE6C99"/>
    <w:rsid w:val="00BE6C9F"/>
    <w:rsid w:val="00BE6F77"/>
    <w:rsid w:val="00BE708B"/>
    <w:rsid w:val="00BE7095"/>
    <w:rsid w:val="00BE7336"/>
    <w:rsid w:val="00BE733F"/>
    <w:rsid w:val="00BE75F4"/>
    <w:rsid w:val="00BE75FE"/>
    <w:rsid w:val="00BE7786"/>
    <w:rsid w:val="00BE7988"/>
    <w:rsid w:val="00BE7A9A"/>
    <w:rsid w:val="00BE7C97"/>
    <w:rsid w:val="00BF001E"/>
    <w:rsid w:val="00BF0164"/>
    <w:rsid w:val="00BF05B1"/>
    <w:rsid w:val="00BF0880"/>
    <w:rsid w:val="00BF09CC"/>
    <w:rsid w:val="00BF0B25"/>
    <w:rsid w:val="00BF0B3C"/>
    <w:rsid w:val="00BF15B5"/>
    <w:rsid w:val="00BF1660"/>
    <w:rsid w:val="00BF1A69"/>
    <w:rsid w:val="00BF1C13"/>
    <w:rsid w:val="00BF1C64"/>
    <w:rsid w:val="00BF1E5E"/>
    <w:rsid w:val="00BF20D1"/>
    <w:rsid w:val="00BF21EF"/>
    <w:rsid w:val="00BF23B0"/>
    <w:rsid w:val="00BF2494"/>
    <w:rsid w:val="00BF27A2"/>
    <w:rsid w:val="00BF2CBB"/>
    <w:rsid w:val="00BF303D"/>
    <w:rsid w:val="00BF30D3"/>
    <w:rsid w:val="00BF3723"/>
    <w:rsid w:val="00BF3801"/>
    <w:rsid w:val="00BF3837"/>
    <w:rsid w:val="00BF3C0E"/>
    <w:rsid w:val="00BF42B6"/>
    <w:rsid w:val="00BF4323"/>
    <w:rsid w:val="00BF4551"/>
    <w:rsid w:val="00BF4652"/>
    <w:rsid w:val="00BF4973"/>
    <w:rsid w:val="00BF4DDC"/>
    <w:rsid w:val="00BF4F61"/>
    <w:rsid w:val="00BF52CB"/>
    <w:rsid w:val="00BF560D"/>
    <w:rsid w:val="00BF583A"/>
    <w:rsid w:val="00BF5D13"/>
    <w:rsid w:val="00BF5FF5"/>
    <w:rsid w:val="00BF6264"/>
    <w:rsid w:val="00BF63D2"/>
    <w:rsid w:val="00BF65B3"/>
    <w:rsid w:val="00BF690A"/>
    <w:rsid w:val="00BF6C20"/>
    <w:rsid w:val="00BF6E68"/>
    <w:rsid w:val="00BF6E7D"/>
    <w:rsid w:val="00BF6E9F"/>
    <w:rsid w:val="00BF6F2F"/>
    <w:rsid w:val="00BF70EB"/>
    <w:rsid w:val="00BF74CE"/>
    <w:rsid w:val="00BF74D7"/>
    <w:rsid w:val="00BF7AB0"/>
    <w:rsid w:val="00BF7CEA"/>
    <w:rsid w:val="00BF7D34"/>
    <w:rsid w:val="00BF7F1E"/>
    <w:rsid w:val="00C0053A"/>
    <w:rsid w:val="00C00767"/>
    <w:rsid w:val="00C009CE"/>
    <w:rsid w:val="00C00B65"/>
    <w:rsid w:val="00C00C0A"/>
    <w:rsid w:val="00C00C19"/>
    <w:rsid w:val="00C00CA1"/>
    <w:rsid w:val="00C00F16"/>
    <w:rsid w:val="00C01048"/>
    <w:rsid w:val="00C014A4"/>
    <w:rsid w:val="00C015DA"/>
    <w:rsid w:val="00C01714"/>
    <w:rsid w:val="00C01B5F"/>
    <w:rsid w:val="00C02162"/>
    <w:rsid w:val="00C029AC"/>
    <w:rsid w:val="00C02E74"/>
    <w:rsid w:val="00C02FBB"/>
    <w:rsid w:val="00C03826"/>
    <w:rsid w:val="00C03B58"/>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5C6"/>
    <w:rsid w:val="00C076E0"/>
    <w:rsid w:val="00C07810"/>
    <w:rsid w:val="00C07B7C"/>
    <w:rsid w:val="00C07EBE"/>
    <w:rsid w:val="00C07F9C"/>
    <w:rsid w:val="00C1039E"/>
    <w:rsid w:val="00C1061C"/>
    <w:rsid w:val="00C1066C"/>
    <w:rsid w:val="00C106B3"/>
    <w:rsid w:val="00C10712"/>
    <w:rsid w:val="00C10947"/>
    <w:rsid w:val="00C10E75"/>
    <w:rsid w:val="00C10F4B"/>
    <w:rsid w:val="00C11199"/>
    <w:rsid w:val="00C11308"/>
    <w:rsid w:val="00C115C4"/>
    <w:rsid w:val="00C117BE"/>
    <w:rsid w:val="00C118A1"/>
    <w:rsid w:val="00C11B7E"/>
    <w:rsid w:val="00C11BFB"/>
    <w:rsid w:val="00C11C83"/>
    <w:rsid w:val="00C11CD1"/>
    <w:rsid w:val="00C11DBB"/>
    <w:rsid w:val="00C11F42"/>
    <w:rsid w:val="00C12322"/>
    <w:rsid w:val="00C126CD"/>
    <w:rsid w:val="00C126E9"/>
    <w:rsid w:val="00C12BE5"/>
    <w:rsid w:val="00C12D27"/>
    <w:rsid w:val="00C12EDE"/>
    <w:rsid w:val="00C131FA"/>
    <w:rsid w:val="00C1330B"/>
    <w:rsid w:val="00C1332D"/>
    <w:rsid w:val="00C13351"/>
    <w:rsid w:val="00C13414"/>
    <w:rsid w:val="00C1349A"/>
    <w:rsid w:val="00C1354D"/>
    <w:rsid w:val="00C13628"/>
    <w:rsid w:val="00C13C9E"/>
    <w:rsid w:val="00C13DBC"/>
    <w:rsid w:val="00C13EB5"/>
    <w:rsid w:val="00C143E1"/>
    <w:rsid w:val="00C145B3"/>
    <w:rsid w:val="00C146A4"/>
    <w:rsid w:val="00C14712"/>
    <w:rsid w:val="00C1482A"/>
    <w:rsid w:val="00C14E7C"/>
    <w:rsid w:val="00C15096"/>
    <w:rsid w:val="00C15255"/>
    <w:rsid w:val="00C15560"/>
    <w:rsid w:val="00C1556B"/>
    <w:rsid w:val="00C15577"/>
    <w:rsid w:val="00C15835"/>
    <w:rsid w:val="00C15A06"/>
    <w:rsid w:val="00C15B1A"/>
    <w:rsid w:val="00C15D0B"/>
    <w:rsid w:val="00C16273"/>
    <w:rsid w:val="00C16386"/>
    <w:rsid w:val="00C16844"/>
    <w:rsid w:val="00C16B7A"/>
    <w:rsid w:val="00C16D37"/>
    <w:rsid w:val="00C17023"/>
    <w:rsid w:val="00C17111"/>
    <w:rsid w:val="00C17200"/>
    <w:rsid w:val="00C17237"/>
    <w:rsid w:val="00C1729D"/>
    <w:rsid w:val="00C172CD"/>
    <w:rsid w:val="00C174A3"/>
    <w:rsid w:val="00C174E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87E"/>
    <w:rsid w:val="00C22AA4"/>
    <w:rsid w:val="00C22C31"/>
    <w:rsid w:val="00C22E48"/>
    <w:rsid w:val="00C22F3C"/>
    <w:rsid w:val="00C2354E"/>
    <w:rsid w:val="00C2374D"/>
    <w:rsid w:val="00C23B92"/>
    <w:rsid w:val="00C23C13"/>
    <w:rsid w:val="00C23C68"/>
    <w:rsid w:val="00C2418C"/>
    <w:rsid w:val="00C244D9"/>
    <w:rsid w:val="00C24762"/>
    <w:rsid w:val="00C24DDD"/>
    <w:rsid w:val="00C2523D"/>
    <w:rsid w:val="00C252A4"/>
    <w:rsid w:val="00C25482"/>
    <w:rsid w:val="00C25537"/>
    <w:rsid w:val="00C2568F"/>
    <w:rsid w:val="00C259F2"/>
    <w:rsid w:val="00C25BF7"/>
    <w:rsid w:val="00C26232"/>
    <w:rsid w:val="00C265CC"/>
    <w:rsid w:val="00C26A6D"/>
    <w:rsid w:val="00C26C6D"/>
    <w:rsid w:val="00C26DDF"/>
    <w:rsid w:val="00C2705C"/>
    <w:rsid w:val="00C274B6"/>
    <w:rsid w:val="00C276E8"/>
    <w:rsid w:val="00C2783B"/>
    <w:rsid w:val="00C2785A"/>
    <w:rsid w:val="00C27AAD"/>
    <w:rsid w:val="00C27C16"/>
    <w:rsid w:val="00C27C18"/>
    <w:rsid w:val="00C302FF"/>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387"/>
    <w:rsid w:val="00C3254C"/>
    <w:rsid w:val="00C326FF"/>
    <w:rsid w:val="00C327CD"/>
    <w:rsid w:val="00C3287A"/>
    <w:rsid w:val="00C328D3"/>
    <w:rsid w:val="00C328E4"/>
    <w:rsid w:val="00C32AEE"/>
    <w:rsid w:val="00C32B9E"/>
    <w:rsid w:val="00C32C69"/>
    <w:rsid w:val="00C332DA"/>
    <w:rsid w:val="00C334BF"/>
    <w:rsid w:val="00C339C1"/>
    <w:rsid w:val="00C33C2B"/>
    <w:rsid w:val="00C33E66"/>
    <w:rsid w:val="00C340A0"/>
    <w:rsid w:val="00C343B8"/>
    <w:rsid w:val="00C345A4"/>
    <w:rsid w:val="00C3494B"/>
    <w:rsid w:val="00C3494D"/>
    <w:rsid w:val="00C34B80"/>
    <w:rsid w:val="00C34BC2"/>
    <w:rsid w:val="00C35427"/>
    <w:rsid w:val="00C354A6"/>
    <w:rsid w:val="00C35683"/>
    <w:rsid w:val="00C35BFF"/>
    <w:rsid w:val="00C35F5A"/>
    <w:rsid w:val="00C363C3"/>
    <w:rsid w:val="00C36420"/>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9C"/>
    <w:rsid w:val="00C422C0"/>
    <w:rsid w:val="00C424CC"/>
    <w:rsid w:val="00C42580"/>
    <w:rsid w:val="00C4285D"/>
    <w:rsid w:val="00C438B9"/>
    <w:rsid w:val="00C43915"/>
    <w:rsid w:val="00C43DAE"/>
    <w:rsid w:val="00C44115"/>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824"/>
    <w:rsid w:val="00C479A1"/>
    <w:rsid w:val="00C47C67"/>
    <w:rsid w:val="00C47D22"/>
    <w:rsid w:val="00C47D2D"/>
    <w:rsid w:val="00C47FC8"/>
    <w:rsid w:val="00C5008B"/>
    <w:rsid w:val="00C504FE"/>
    <w:rsid w:val="00C50705"/>
    <w:rsid w:val="00C5096E"/>
    <w:rsid w:val="00C50C2E"/>
    <w:rsid w:val="00C50D8B"/>
    <w:rsid w:val="00C50FAB"/>
    <w:rsid w:val="00C510D8"/>
    <w:rsid w:val="00C511C2"/>
    <w:rsid w:val="00C511EA"/>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175"/>
    <w:rsid w:val="00C531E6"/>
    <w:rsid w:val="00C534FD"/>
    <w:rsid w:val="00C53677"/>
    <w:rsid w:val="00C53729"/>
    <w:rsid w:val="00C53BB1"/>
    <w:rsid w:val="00C53ECC"/>
    <w:rsid w:val="00C54005"/>
    <w:rsid w:val="00C542FB"/>
    <w:rsid w:val="00C5445C"/>
    <w:rsid w:val="00C545AA"/>
    <w:rsid w:val="00C5475A"/>
    <w:rsid w:val="00C54887"/>
    <w:rsid w:val="00C550CA"/>
    <w:rsid w:val="00C553CB"/>
    <w:rsid w:val="00C5545C"/>
    <w:rsid w:val="00C5566E"/>
    <w:rsid w:val="00C55790"/>
    <w:rsid w:val="00C55854"/>
    <w:rsid w:val="00C5588D"/>
    <w:rsid w:val="00C55BE1"/>
    <w:rsid w:val="00C55D69"/>
    <w:rsid w:val="00C55EFE"/>
    <w:rsid w:val="00C56320"/>
    <w:rsid w:val="00C56792"/>
    <w:rsid w:val="00C56923"/>
    <w:rsid w:val="00C56AC7"/>
    <w:rsid w:val="00C56C6E"/>
    <w:rsid w:val="00C57187"/>
    <w:rsid w:val="00C57463"/>
    <w:rsid w:val="00C577F9"/>
    <w:rsid w:val="00C578C4"/>
    <w:rsid w:val="00C57B78"/>
    <w:rsid w:val="00C57E3E"/>
    <w:rsid w:val="00C57FD3"/>
    <w:rsid w:val="00C601BF"/>
    <w:rsid w:val="00C608A8"/>
    <w:rsid w:val="00C60A98"/>
    <w:rsid w:val="00C60D2E"/>
    <w:rsid w:val="00C60D73"/>
    <w:rsid w:val="00C60D96"/>
    <w:rsid w:val="00C61049"/>
    <w:rsid w:val="00C6105F"/>
    <w:rsid w:val="00C61239"/>
    <w:rsid w:val="00C612D4"/>
    <w:rsid w:val="00C61475"/>
    <w:rsid w:val="00C614A4"/>
    <w:rsid w:val="00C6153C"/>
    <w:rsid w:val="00C61ECE"/>
    <w:rsid w:val="00C61FAB"/>
    <w:rsid w:val="00C6211A"/>
    <w:rsid w:val="00C621DA"/>
    <w:rsid w:val="00C62225"/>
    <w:rsid w:val="00C62405"/>
    <w:rsid w:val="00C624A9"/>
    <w:rsid w:val="00C63204"/>
    <w:rsid w:val="00C6339B"/>
    <w:rsid w:val="00C633CF"/>
    <w:rsid w:val="00C63484"/>
    <w:rsid w:val="00C636B9"/>
    <w:rsid w:val="00C63995"/>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A0C"/>
    <w:rsid w:val="00C65C1B"/>
    <w:rsid w:val="00C65EF2"/>
    <w:rsid w:val="00C661AD"/>
    <w:rsid w:val="00C663E0"/>
    <w:rsid w:val="00C667C2"/>
    <w:rsid w:val="00C669AC"/>
    <w:rsid w:val="00C669C0"/>
    <w:rsid w:val="00C66A65"/>
    <w:rsid w:val="00C66BAF"/>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8CB"/>
    <w:rsid w:val="00C70CA5"/>
    <w:rsid w:val="00C70D5D"/>
    <w:rsid w:val="00C70DBD"/>
    <w:rsid w:val="00C70F41"/>
    <w:rsid w:val="00C712CC"/>
    <w:rsid w:val="00C71502"/>
    <w:rsid w:val="00C71835"/>
    <w:rsid w:val="00C71925"/>
    <w:rsid w:val="00C71C41"/>
    <w:rsid w:val="00C71F9C"/>
    <w:rsid w:val="00C72483"/>
    <w:rsid w:val="00C72565"/>
    <w:rsid w:val="00C7258C"/>
    <w:rsid w:val="00C7267F"/>
    <w:rsid w:val="00C726C8"/>
    <w:rsid w:val="00C726DD"/>
    <w:rsid w:val="00C72773"/>
    <w:rsid w:val="00C72ACA"/>
    <w:rsid w:val="00C72BB5"/>
    <w:rsid w:val="00C735BC"/>
    <w:rsid w:val="00C7362E"/>
    <w:rsid w:val="00C73635"/>
    <w:rsid w:val="00C7365B"/>
    <w:rsid w:val="00C73C31"/>
    <w:rsid w:val="00C73C5E"/>
    <w:rsid w:val="00C73ECE"/>
    <w:rsid w:val="00C7443E"/>
    <w:rsid w:val="00C745EA"/>
    <w:rsid w:val="00C746DC"/>
    <w:rsid w:val="00C7483F"/>
    <w:rsid w:val="00C749B3"/>
    <w:rsid w:val="00C74BF3"/>
    <w:rsid w:val="00C752E0"/>
    <w:rsid w:val="00C755AB"/>
    <w:rsid w:val="00C75718"/>
    <w:rsid w:val="00C7593D"/>
    <w:rsid w:val="00C75DE1"/>
    <w:rsid w:val="00C762CE"/>
    <w:rsid w:val="00C76757"/>
    <w:rsid w:val="00C76B88"/>
    <w:rsid w:val="00C76C24"/>
    <w:rsid w:val="00C77102"/>
    <w:rsid w:val="00C771C9"/>
    <w:rsid w:val="00C772A4"/>
    <w:rsid w:val="00C772F7"/>
    <w:rsid w:val="00C7732F"/>
    <w:rsid w:val="00C7755F"/>
    <w:rsid w:val="00C77741"/>
    <w:rsid w:val="00C77A99"/>
    <w:rsid w:val="00C77CB3"/>
    <w:rsid w:val="00C77D6E"/>
    <w:rsid w:val="00C77D76"/>
    <w:rsid w:val="00C80085"/>
    <w:rsid w:val="00C8057A"/>
    <w:rsid w:val="00C805F4"/>
    <w:rsid w:val="00C8069C"/>
    <w:rsid w:val="00C807A7"/>
    <w:rsid w:val="00C80899"/>
    <w:rsid w:val="00C8093D"/>
    <w:rsid w:val="00C80AB7"/>
    <w:rsid w:val="00C81016"/>
    <w:rsid w:val="00C810FC"/>
    <w:rsid w:val="00C812C5"/>
    <w:rsid w:val="00C814CB"/>
    <w:rsid w:val="00C8152E"/>
    <w:rsid w:val="00C81891"/>
    <w:rsid w:val="00C81980"/>
    <w:rsid w:val="00C81C0D"/>
    <w:rsid w:val="00C81C52"/>
    <w:rsid w:val="00C81CC4"/>
    <w:rsid w:val="00C81EAA"/>
    <w:rsid w:val="00C82152"/>
    <w:rsid w:val="00C82174"/>
    <w:rsid w:val="00C8222C"/>
    <w:rsid w:val="00C824DB"/>
    <w:rsid w:val="00C8264A"/>
    <w:rsid w:val="00C827D1"/>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75"/>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7BB"/>
    <w:rsid w:val="00C91814"/>
    <w:rsid w:val="00C91C3B"/>
    <w:rsid w:val="00C91CDC"/>
    <w:rsid w:val="00C91E61"/>
    <w:rsid w:val="00C92CBE"/>
    <w:rsid w:val="00C92D18"/>
    <w:rsid w:val="00C92EC3"/>
    <w:rsid w:val="00C92EEF"/>
    <w:rsid w:val="00C9305B"/>
    <w:rsid w:val="00C930F0"/>
    <w:rsid w:val="00C93242"/>
    <w:rsid w:val="00C937A3"/>
    <w:rsid w:val="00C937EB"/>
    <w:rsid w:val="00C93DA9"/>
    <w:rsid w:val="00C93E85"/>
    <w:rsid w:val="00C93F0B"/>
    <w:rsid w:val="00C94008"/>
    <w:rsid w:val="00C94014"/>
    <w:rsid w:val="00C942E3"/>
    <w:rsid w:val="00C94360"/>
    <w:rsid w:val="00C9481B"/>
    <w:rsid w:val="00C949FC"/>
    <w:rsid w:val="00C94A16"/>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18E"/>
    <w:rsid w:val="00C97256"/>
    <w:rsid w:val="00C976A4"/>
    <w:rsid w:val="00C979CE"/>
    <w:rsid w:val="00C97C32"/>
    <w:rsid w:val="00C97ED3"/>
    <w:rsid w:val="00C97FB3"/>
    <w:rsid w:val="00CA00F2"/>
    <w:rsid w:val="00CA0127"/>
    <w:rsid w:val="00CA025B"/>
    <w:rsid w:val="00CA028D"/>
    <w:rsid w:val="00CA04AD"/>
    <w:rsid w:val="00CA1349"/>
    <w:rsid w:val="00CA1451"/>
    <w:rsid w:val="00CA1548"/>
    <w:rsid w:val="00CA1791"/>
    <w:rsid w:val="00CA18FB"/>
    <w:rsid w:val="00CA1927"/>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4DD0"/>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EF5"/>
    <w:rsid w:val="00CA6F17"/>
    <w:rsid w:val="00CA6FE0"/>
    <w:rsid w:val="00CA7478"/>
    <w:rsid w:val="00CA767E"/>
    <w:rsid w:val="00CA77D5"/>
    <w:rsid w:val="00CA7F9F"/>
    <w:rsid w:val="00CB032D"/>
    <w:rsid w:val="00CB05FE"/>
    <w:rsid w:val="00CB0687"/>
    <w:rsid w:val="00CB08FE"/>
    <w:rsid w:val="00CB11C5"/>
    <w:rsid w:val="00CB13B9"/>
    <w:rsid w:val="00CB170D"/>
    <w:rsid w:val="00CB199B"/>
    <w:rsid w:val="00CB1A6E"/>
    <w:rsid w:val="00CB1BFB"/>
    <w:rsid w:val="00CB1C73"/>
    <w:rsid w:val="00CB1CD6"/>
    <w:rsid w:val="00CB1D26"/>
    <w:rsid w:val="00CB1D6D"/>
    <w:rsid w:val="00CB2031"/>
    <w:rsid w:val="00CB23B8"/>
    <w:rsid w:val="00CB25DB"/>
    <w:rsid w:val="00CB26E7"/>
    <w:rsid w:val="00CB28DE"/>
    <w:rsid w:val="00CB2A87"/>
    <w:rsid w:val="00CB2A8F"/>
    <w:rsid w:val="00CB2BC6"/>
    <w:rsid w:val="00CB2D93"/>
    <w:rsid w:val="00CB3685"/>
    <w:rsid w:val="00CB3825"/>
    <w:rsid w:val="00CB3E30"/>
    <w:rsid w:val="00CB40C8"/>
    <w:rsid w:val="00CB43D8"/>
    <w:rsid w:val="00CB44E4"/>
    <w:rsid w:val="00CB45F5"/>
    <w:rsid w:val="00CB481B"/>
    <w:rsid w:val="00CB484F"/>
    <w:rsid w:val="00CB4996"/>
    <w:rsid w:val="00CB5607"/>
    <w:rsid w:val="00CB589E"/>
    <w:rsid w:val="00CB58C3"/>
    <w:rsid w:val="00CB5A15"/>
    <w:rsid w:val="00CB5A75"/>
    <w:rsid w:val="00CB5D2D"/>
    <w:rsid w:val="00CB61A5"/>
    <w:rsid w:val="00CB6287"/>
    <w:rsid w:val="00CB62EF"/>
    <w:rsid w:val="00CB64EF"/>
    <w:rsid w:val="00CB699D"/>
    <w:rsid w:val="00CB7011"/>
    <w:rsid w:val="00CB7DFB"/>
    <w:rsid w:val="00CB7E0D"/>
    <w:rsid w:val="00CC010D"/>
    <w:rsid w:val="00CC037C"/>
    <w:rsid w:val="00CC054E"/>
    <w:rsid w:val="00CC0842"/>
    <w:rsid w:val="00CC0AFD"/>
    <w:rsid w:val="00CC11A9"/>
    <w:rsid w:val="00CC187F"/>
    <w:rsid w:val="00CC1887"/>
    <w:rsid w:val="00CC1C13"/>
    <w:rsid w:val="00CC1D27"/>
    <w:rsid w:val="00CC2979"/>
    <w:rsid w:val="00CC325A"/>
    <w:rsid w:val="00CC329C"/>
    <w:rsid w:val="00CC3862"/>
    <w:rsid w:val="00CC45E3"/>
    <w:rsid w:val="00CC4631"/>
    <w:rsid w:val="00CC481D"/>
    <w:rsid w:val="00CC4E3D"/>
    <w:rsid w:val="00CC4F34"/>
    <w:rsid w:val="00CC50C8"/>
    <w:rsid w:val="00CC51FD"/>
    <w:rsid w:val="00CC57D7"/>
    <w:rsid w:val="00CC5842"/>
    <w:rsid w:val="00CC58B4"/>
    <w:rsid w:val="00CC59B4"/>
    <w:rsid w:val="00CC5AD0"/>
    <w:rsid w:val="00CC5C4E"/>
    <w:rsid w:val="00CC6504"/>
    <w:rsid w:val="00CC6736"/>
    <w:rsid w:val="00CC6BCC"/>
    <w:rsid w:val="00CC6CE6"/>
    <w:rsid w:val="00CC6E4F"/>
    <w:rsid w:val="00CC6EA0"/>
    <w:rsid w:val="00CC70C0"/>
    <w:rsid w:val="00CC75A2"/>
    <w:rsid w:val="00CC75ED"/>
    <w:rsid w:val="00CC7B75"/>
    <w:rsid w:val="00CC7FA0"/>
    <w:rsid w:val="00CD010E"/>
    <w:rsid w:val="00CD02B1"/>
    <w:rsid w:val="00CD05CC"/>
    <w:rsid w:val="00CD0984"/>
    <w:rsid w:val="00CD0C34"/>
    <w:rsid w:val="00CD0E40"/>
    <w:rsid w:val="00CD0F8B"/>
    <w:rsid w:val="00CD12D5"/>
    <w:rsid w:val="00CD13E1"/>
    <w:rsid w:val="00CD1451"/>
    <w:rsid w:val="00CD1508"/>
    <w:rsid w:val="00CD1533"/>
    <w:rsid w:val="00CD15AD"/>
    <w:rsid w:val="00CD1789"/>
    <w:rsid w:val="00CD1CDB"/>
    <w:rsid w:val="00CD20BF"/>
    <w:rsid w:val="00CD20F8"/>
    <w:rsid w:val="00CD2165"/>
    <w:rsid w:val="00CD21B1"/>
    <w:rsid w:val="00CD2754"/>
    <w:rsid w:val="00CD312A"/>
    <w:rsid w:val="00CD32EB"/>
    <w:rsid w:val="00CD332C"/>
    <w:rsid w:val="00CD3485"/>
    <w:rsid w:val="00CD3920"/>
    <w:rsid w:val="00CD3DC4"/>
    <w:rsid w:val="00CD3EAA"/>
    <w:rsid w:val="00CD41E9"/>
    <w:rsid w:val="00CD4501"/>
    <w:rsid w:val="00CD4B28"/>
    <w:rsid w:val="00CD4FAD"/>
    <w:rsid w:val="00CD5015"/>
    <w:rsid w:val="00CD5200"/>
    <w:rsid w:val="00CD54E7"/>
    <w:rsid w:val="00CD5978"/>
    <w:rsid w:val="00CD59A0"/>
    <w:rsid w:val="00CD59D0"/>
    <w:rsid w:val="00CD5BB4"/>
    <w:rsid w:val="00CD5DEA"/>
    <w:rsid w:val="00CD6169"/>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E6E"/>
    <w:rsid w:val="00CD7FCB"/>
    <w:rsid w:val="00CE0108"/>
    <w:rsid w:val="00CE020A"/>
    <w:rsid w:val="00CE0637"/>
    <w:rsid w:val="00CE07E9"/>
    <w:rsid w:val="00CE0801"/>
    <w:rsid w:val="00CE0CD3"/>
    <w:rsid w:val="00CE0EBE"/>
    <w:rsid w:val="00CE11B6"/>
    <w:rsid w:val="00CE1633"/>
    <w:rsid w:val="00CE17CD"/>
    <w:rsid w:val="00CE183B"/>
    <w:rsid w:val="00CE1A48"/>
    <w:rsid w:val="00CE2078"/>
    <w:rsid w:val="00CE2278"/>
    <w:rsid w:val="00CE22DD"/>
    <w:rsid w:val="00CE2348"/>
    <w:rsid w:val="00CE262B"/>
    <w:rsid w:val="00CE2657"/>
    <w:rsid w:val="00CE27A9"/>
    <w:rsid w:val="00CE2BA4"/>
    <w:rsid w:val="00CE2DD8"/>
    <w:rsid w:val="00CE2E63"/>
    <w:rsid w:val="00CE335A"/>
    <w:rsid w:val="00CE35A0"/>
    <w:rsid w:val="00CE3821"/>
    <w:rsid w:val="00CE39E6"/>
    <w:rsid w:val="00CE3AF2"/>
    <w:rsid w:val="00CE3D16"/>
    <w:rsid w:val="00CE3FE4"/>
    <w:rsid w:val="00CE4283"/>
    <w:rsid w:val="00CE4391"/>
    <w:rsid w:val="00CE49F8"/>
    <w:rsid w:val="00CE4A4A"/>
    <w:rsid w:val="00CE4BF6"/>
    <w:rsid w:val="00CE4CEB"/>
    <w:rsid w:val="00CE4EB9"/>
    <w:rsid w:val="00CE4EDA"/>
    <w:rsid w:val="00CE560D"/>
    <w:rsid w:val="00CE57DD"/>
    <w:rsid w:val="00CE5838"/>
    <w:rsid w:val="00CE5DF6"/>
    <w:rsid w:val="00CE5E8F"/>
    <w:rsid w:val="00CE63AF"/>
    <w:rsid w:val="00CE6432"/>
    <w:rsid w:val="00CE6531"/>
    <w:rsid w:val="00CE67AA"/>
    <w:rsid w:val="00CE688F"/>
    <w:rsid w:val="00CE6C66"/>
    <w:rsid w:val="00CE6DE3"/>
    <w:rsid w:val="00CE7015"/>
    <w:rsid w:val="00CE7018"/>
    <w:rsid w:val="00CE7176"/>
    <w:rsid w:val="00CE71CC"/>
    <w:rsid w:val="00CE737A"/>
    <w:rsid w:val="00CE75CA"/>
    <w:rsid w:val="00CE7612"/>
    <w:rsid w:val="00CE7647"/>
    <w:rsid w:val="00CE7E2E"/>
    <w:rsid w:val="00CF000A"/>
    <w:rsid w:val="00CF036D"/>
    <w:rsid w:val="00CF0796"/>
    <w:rsid w:val="00CF0B98"/>
    <w:rsid w:val="00CF0F92"/>
    <w:rsid w:val="00CF1497"/>
    <w:rsid w:val="00CF14C3"/>
    <w:rsid w:val="00CF1A80"/>
    <w:rsid w:val="00CF1AE0"/>
    <w:rsid w:val="00CF1B5B"/>
    <w:rsid w:val="00CF1BC1"/>
    <w:rsid w:val="00CF1C88"/>
    <w:rsid w:val="00CF1DC1"/>
    <w:rsid w:val="00CF2049"/>
    <w:rsid w:val="00CF2237"/>
    <w:rsid w:val="00CF234F"/>
    <w:rsid w:val="00CF2411"/>
    <w:rsid w:val="00CF2911"/>
    <w:rsid w:val="00CF2C98"/>
    <w:rsid w:val="00CF2C9D"/>
    <w:rsid w:val="00CF2DB1"/>
    <w:rsid w:val="00CF2DC3"/>
    <w:rsid w:val="00CF2E0A"/>
    <w:rsid w:val="00CF2FF4"/>
    <w:rsid w:val="00CF34B3"/>
    <w:rsid w:val="00CF3529"/>
    <w:rsid w:val="00CF38B7"/>
    <w:rsid w:val="00CF3964"/>
    <w:rsid w:val="00CF3B8C"/>
    <w:rsid w:val="00CF3C51"/>
    <w:rsid w:val="00CF409E"/>
    <w:rsid w:val="00CF4978"/>
    <w:rsid w:val="00CF49D4"/>
    <w:rsid w:val="00CF4A77"/>
    <w:rsid w:val="00CF4D50"/>
    <w:rsid w:val="00CF5172"/>
    <w:rsid w:val="00CF5197"/>
    <w:rsid w:val="00CF5304"/>
    <w:rsid w:val="00CF5424"/>
    <w:rsid w:val="00CF55CA"/>
    <w:rsid w:val="00CF5A0E"/>
    <w:rsid w:val="00CF5F59"/>
    <w:rsid w:val="00CF6006"/>
    <w:rsid w:val="00CF6129"/>
    <w:rsid w:val="00CF6176"/>
    <w:rsid w:val="00CF649B"/>
    <w:rsid w:val="00CF654E"/>
    <w:rsid w:val="00CF660B"/>
    <w:rsid w:val="00CF6772"/>
    <w:rsid w:val="00CF6BFD"/>
    <w:rsid w:val="00CF7018"/>
    <w:rsid w:val="00CF73C8"/>
    <w:rsid w:val="00CF7916"/>
    <w:rsid w:val="00CF7BB6"/>
    <w:rsid w:val="00CF7CCF"/>
    <w:rsid w:val="00CF7FEA"/>
    <w:rsid w:val="00D003BE"/>
    <w:rsid w:val="00D004E8"/>
    <w:rsid w:val="00D005D0"/>
    <w:rsid w:val="00D00988"/>
    <w:rsid w:val="00D01224"/>
    <w:rsid w:val="00D01444"/>
    <w:rsid w:val="00D015CD"/>
    <w:rsid w:val="00D016DD"/>
    <w:rsid w:val="00D01909"/>
    <w:rsid w:val="00D01A54"/>
    <w:rsid w:val="00D01A64"/>
    <w:rsid w:val="00D01BFB"/>
    <w:rsid w:val="00D02178"/>
    <w:rsid w:val="00D02407"/>
    <w:rsid w:val="00D0250A"/>
    <w:rsid w:val="00D026D4"/>
    <w:rsid w:val="00D02A9A"/>
    <w:rsid w:val="00D02D6E"/>
    <w:rsid w:val="00D02D9A"/>
    <w:rsid w:val="00D03196"/>
    <w:rsid w:val="00D031A9"/>
    <w:rsid w:val="00D033F8"/>
    <w:rsid w:val="00D03872"/>
    <w:rsid w:val="00D039BA"/>
    <w:rsid w:val="00D03ABB"/>
    <w:rsid w:val="00D0432A"/>
    <w:rsid w:val="00D043B8"/>
    <w:rsid w:val="00D043F6"/>
    <w:rsid w:val="00D04B26"/>
    <w:rsid w:val="00D04E9C"/>
    <w:rsid w:val="00D04EFD"/>
    <w:rsid w:val="00D05001"/>
    <w:rsid w:val="00D05034"/>
    <w:rsid w:val="00D05111"/>
    <w:rsid w:val="00D0568C"/>
    <w:rsid w:val="00D058A9"/>
    <w:rsid w:val="00D058E3"/>
    <w:rsid w:val="00D05C4B"/>
    <w:rsid w:val="00D05F70"/>
    <w:rsid w:val="00D06082"/>
    <w:rsid w:val="00D060B6"/>
    <w:rsid w:val="00D062A0"/>
    <w:rsid w:val="00D063D8"/>
    <w:rsid w:val="00D06AB8"/>
    <w:rsid w:val="00D06E8B"/>
    <w:rsid w:val="00D06FAC"/>
    <w:rsid w:val="00D0713A"/>
    <w:rsid w:val="00D0752A"/>
    <w:rsid w:val="00D07A97"/>
    <w:rsid w:val="00D07D1D"/>
    <w:rsid w:val="00D100A5"/>
    <w:rsid w:val="00D10367"/>
    <w:rsid w:val="00D10B07"/>
    <w:rsid w:val="00D11863"/>
    <w:rsid w:val="00D1189A"/>
    <w:rsid w:val="00D11B08"/>
    <w:rsid w:val="00D11B29"/>
    <w:rsid w:val="00D11CCB"/>
    <w:rsid w:val="00D12088"/>
    <w:rsid w:val="00D1229C"/>
    <w:rsid w:val="00D123A2"/>
    <w:rsid w:val="00D124A8"/>
    <w:rsid w:val="00D12506"/>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524"/>
    <w:rsid w:val="00D1474F"/>
    <w:rsid w:val="00D14929"/>
    <w:rsid w:val="00D1509C"/>
    <w:rsid w:val="00D151A4"/>
    <w:rsid w:val="00D154C0"/>
    <w:rsid w:val="00D15982"/>
    <w:rsid w:val="00D169AC"/>
    <w:rsid w:val="00D16A13"/>
    <w:rsid w:val="00D16AE1"/>
    <w:rsid w:val="00D16F2B"/>
    <w:rsid w:val="00D17AF1"/>
    <w:rsid w:val="00D20089"/>
    <w:rsid w:val="00D20576"/>
    <w:rsid w:val="00D20650"/>
    <w:rsid w:val="00D20BB4"/>
    <w:rsid w:val="00D20F55"/>
    <w:rsid w:val="00D2161E"/>
    <w:rsid w:val="00D21825"/>
    <w:rsid w:val="00D21876"/>
    <w:rsid w:val="00D21961"/>
    <w:rsid w:val="00D21F8B"/>
    <w:rsid w:val="00D21FEA"/>
    <w:rsid w:val="00D220AC"/>
    <w:rsid w:val="00D22340"/>
    <w:rsid w:val="00D22602"/>
    <w:rsid w:val="00D226C7"/>
    <w:rsid w:val="00D226CE"/>
    <w:rsid w:val="00D228E0"/>
    <w:rsid w:val="00D22BC0"/>
    <w:rsid w:val="00D22C7D"/>
    <w:rsid w:val="00D23079"/>
    <w:rsid w:val="00D231DF"/>
    <w:rsid w:val="00D233B0"/>
    <w:rsid w:val="00D233C2"/>
    <w:rsid w:val="00D238AA"/>
    <w:rsid w:val="00D23989"/>
    <w:rsid w:val="00D23A4A"/>
    <w:rsid w:val="00D23A5E"/>
    <w:rsid w:val="00D23BAB"/>
    <w:rsid w:val="00D2425F"/>
    <w:rsid w:val="00D2465E"/>
    <w:rsid w:val="00D248B6"/>
    <w:rsid w:val="00D24A83"/>
    <w:rsid w:val="00D24AFF"/>
    <w:rsid w:val="00D24C00"/>
    <w:rsid w:val="00D24C8A"/>
    <w:rsid w:val="00D24FAE"/>
    <w:rsid w:val="00D256A3"/>
    <w:rsid w:val="00D259F8"/>
    <w:rsid w:val="00D25A2F"/>
    <w:rsid w:val="00D25D14"/>
    <w:rsid w:val="00D25EB8"/>
    <w:rsid w:val="00D25F0E"/>
    <w:rsid w:val="00D262AC"/>
    <w:rsid w:val="00D263B5"/>
    <w:rsid w:val="00D26A44"/>
    <w:rsid w:val="00D26C49"/>
    <w:rsid w:val="00D271F4"/>
    <w:rsid w:val="00D272CC"/>
    <w:rsid w:val="00D272DD"/>
    <w:rsid w:val="00D27629"/>
    <w:rsid w:val="00D27A90"/>
    <w:rsid w:val="00D27BBF"/>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54D"/>
    <w:rsid w:val="00D32AED"/>
    <w:rsid w:val="00D32B8B"/>
    <w:rsid w:val="00D32C7C"/>
    <w:rsid w:val="00D32E8F"/>
    <w:rsid w:val="00D336D6"/>
    <w:rsid w:val="00D33717"/>
    <w:rsid w:val="00D337B2"/>
    <w:rsid w:val="00D33833"/>
    <w:rsid w:val="00D33918"/>
    <w:rsid w:val="00D33B3A"/>
    <w:rsid w:val="00D33F71"/>
    <w:rsid w:val="00D341FF"/>
    <w:rsid w:val="00D34765"/>
    <w:rsid w:val="00D34FA3"/>
    <w:rsid w:val="00D352B6"/>
    <w:rsid w:val="00D352F0"/>
    <w:rsid w:val="00D35718"/>
    <w:rsid w:val="00D3572C"/>
    <w:rsid w:val="00D35B98"/>
    <w:rsid w:val="00D35CCC"/>
    <w:rsid w:val="00D3624D"/>
    <w:rsid w:val="00D362B8"/>
    <w:rsid w:val="00D36470"/>
    <w:rsid w:val="00D36A14"/>
    <w:rsid w:val="00D36A85"/>
    <w:rsid w:val="00D36C20"/>
    <w:rsid w:val="00D371A9"/>
    <w:rsid w:val="00D3724F"/>
    <w:rsid w:val="00D372C3"/>
    <w:rsid w:val="00D3730B"/>
    <w:rsid w:val="00D3735F"/>
    <w:rsid w:val="00D37373"/>
    <w:rsid w:val="00D37854"/>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33F"/>
    <w:rsid w:val="00D41662"/>
    <w:rsid w:val="00D419E2"/>
    <w:rsid w:val="00D41B89"/>
    <w:rsid w:val="00D42504"/>
    <w:rsid w:val="00D425D4"/>
    <w:rsid w:val="00D42643"/>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C67"/>
    <w:rsid w:val="00D45F5B"/>
    <w:rsid w:val="00D46118"/>
    <w:rsid w:val="00D4639D"/>
    <w:rsid w:val="00D4648C"/>
    <w:rsid w:val="00D46CC1"/>
    <w:rsid w:val="00D47184"/>
    <w:rsid w:val="00D472B1"/>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9BB"/>
    <w:rsid w:val="00D51B90"/>
    <w:rsid w:val="00D51DEB"/>
    <w:rsid w:val="00D51EA8"/>
    <w:rsid w:val="00D51FAD"/>
    <w:rsid w:val="00D52141"/>
    <w:rsid w:val="00D522E4"/>
    <w:rsid w:val="00D524C9"/>
    <w:rsid w:val="00D524F3"/>
    <w:rsid w:val="00D5268B"/>
    <w:rsid w:val="00D52810"/>
    <w:rsid w:val="00D52A11"/>
    <w:rsid w:val="00D52AFC"/>
    <w:rsid w:val="00D52BCE"/>
    <w:rsid w:val="00D52D48"/>
    <w:rsid w:val="00D52FF7"/>
    <w:rsid w:val="00D531B8"/>
    <w:rsid w:val="00D531BA"/>
    <w:rsid w:val="00D536E7"/>
    <w:rsid w:val="00D53715"/>
    <w:rsid w:val="00D5377C"/>
    <w:rsid w:val="00D5399C"/>
    <w:rsid w:val="00D53A94"/>
    <w:rsid w:val="00D540BE"/>
    <w:rsid w:val="00D54187"/>
    <w:rsid w:val="00D54196"/>
    <w:rsid w:val="00D54390"/>
    <w:rsid w:val="00D54494"/>
    <w:rsid w:val="00D5451B"/>
    <w:rsid w:val="00D545E6"/>
    <w:rsid w:val="00D546C7"/>
    <w:rsid w:val="00D5499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1B3"/>
    <w:rsid w:val="00D56202"/>
    <w:rsid w:val="00D56473"/>
    <w:rsid w:val="00D564F9"/>
    <w:rsid w:val="00D56527"/>
    <w:rsid w:val="00D56578"/>
    <w:rsid w:val="00D567C9"/>
    <w:rsid w:val="00D568BE"/>
    <w:rsid w:val="00D56ADF"/>
    <w:rsid w:val="00D56B26"/>
    <w:rsid w:val="00D56ECD"/>
    <w:rsid w:val="00D56FE4"/>
    <w:rsid w:val="00D572D1"/>
    <w:rsid w:val="00D573B4"/>
    <w:rsid w:val="00D5747E"/>
    <w:rsid w:val="00D575FB"/>
    <w:rsid w:val="00D576BD"/>
    <w:rsid w:val="00D57782"/>
    <w:rsid w:val="00D577FD"/>
    <w:rsid w:val="00D57925"/>
    <w:rsid w:val="00D6072F"/>
    <w:rsid w:val="00D60990"/>
    <w:rsid w:val="00D60CC9"/>
    <w:rsid w:val="00D60D26"/>
    <w:rsid w:val="00D60FC4"/>
    <w:rsid w:val="00D61097"/>
    <w:rsid w:val="00D613B0"/>
    <w:rsid w:val="00D615E8"/>
    <w:rsid w:val="00D61B12"/>
    <w:rsid w:val="00D61E7C"/>
    <w:rsid w:val="00D61FF0"/>
    <w:rsid w:val="00D624D5"/>
    <w:rsid w:val="00D62566"/>
    <w:rsid w:val="00D6290A"/>
    <w:rsid w:val="00D62A09"/>
    <w:rsid w:val="00D62A9A"/>
    <w:rsid w:val="00D62E51"/>
    <w:rsid w:val="00D62ED4"/>
    <w:rsid w:val="00D62F7B"/>
    <w:rsid w:val="00D634FB"/>
    <w:rsid w:val="00D6354A"/>
    <w:rsid w:val="00D637AF"/>
    <w:rsid w:val="00D637D9"/>
    <w:rsid w:val="00D63D6A"/>
    <w:rsid w:val="00D63E99"/>
    <w:rsid w:val="00D63EE1"/>
    <w:rsid w:val="00D6484F"/>
    <w:rsid w:val="00D6486A"/>
    <w:rsid w:val="00D64A0B"/>
    <w:rsid w:val="00D64B62"/>
    <w:rsid w:val="00D64DBD"/>
    <w:rsid w:val="00D64EBE"/>
    <w:rsid w:val="00D650E6"/>
    <w:rsid w:val="00D650E9"/>
    <w:rsid w:val="00D651A1"/>
    <w:rsid w:val="00D659BF"/>
    <w:rsid w:val="00D65B7F"/>
    <w:rsid w:val="00D65C76"/>
    <w:rsid w:val="00D65E1B"/>
    <w:rsid w:val="00D65F16"/>
    <w:rsid w:val="00D65F1E"/>
    <w:rsid w:val="00D66389"/>
    <w:rsid w:val="00D6641B"/>
    <w:rsid w:val="00D66802"/>
    <w:rsid w:val="00D66A16"/>
    <w:rsid w:val="00D66A50"/>
    <w:rsid w:val="00D66A54"/>
    <w:rsid w:val="00D66BB7"/>
    <w:rsid w:val="00D66C93"/>
    <w:rsid w:val="00D66FD0"/>
    <w:rsid w:val="00D67076"/>
    <w:rsid w:val="00D67201"/>
    <w:rsid w:val="00D672B3"/>
    <w:rsid w:val="00D675D4"/>
    <w:rsid w:val="00D6764A"/>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C"/>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C67"/>
    <w:rsid w:val="00D74F85"/>
    <w:rsid w:val="00D7538D"/>
    <w:rsid w:val="00D757AB"/>
    <w:rsid w:val="00D75A03"/>
    <w:rsid w:val="00D75AA9"/>
    <w:rsid w:val="00D75B4C"/>
    <w:rsid w:val="00D75C3C"/>
    <w:rsid w:val="00D75E2C"/>
    <w:rsid w:val="00D76138"/>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5AD"/>
    <w:rsid w:val="00D82A82"/>
    <w:rsid w:val="00D82A9D"/>
    <w:rsid w:val="00D82F0E"/>
    <w:rsid w:val="00D83261"/>
    <w:rsid w:val="00D832C6"/>
    <w:rsid w:val="00D83555"/>
    <w:rsid w:val="00D83587"/>
    <w:rsid w:val="00D838BB"/>
    <w:rsid w:val="00D83996"/>
    <w:rsid w:val="00D83E1A"/>
    <w:rsid w:val="00D84103"/>
    <w:rsid w:val="00D844C1"/>
    <w:rsid w:val="00D846BD"/>
    <w:rsid w:val="00D8491F"/>
    <w:rsid w:val="00D84AFB"/>
    <w:rsid w:val="00D84DB5"/>
    <w:rsid w:val="00D85266"/>
    <w:rsid w:val="00D8531A"/>
    <w:rsid w:val="00D85473"/>
    <w:rsid w:val="00D85906"/>
    <w:rsid w:val="00D859B0"/>
    <w:rsid w:val="00D85CD2"/>
    <w:rsid w:val="00D85E72"/>
    <w:rsid w:val="00D85F97"/>
    <w:rsid w:val="00D8647E"/>
    <w:rsid w:val="00D86C17"/>
    <w:rsid w:val="00D86D2E"/>
    <w:rsid w:val="00D8749D"/>
    <w:rsid w:val="00D875E1"/>
    <w:rsid w:val="00D876EF"/>
    <w:rsid w:val="00D877D7"/>
    <w:rsid w:val="00D8799F"/>
    <w:rsid w:val="00D879B6"/>
    <w:rsid w:val="00D87A49"/>
    <w:rsid w:val="00D87FEE"/>
    <w:rsid w:val="00D90705"/>
    <w:rsid w:val="00D9073F"/>
    <w:rsid w:val="00D907BB"/>
    <w:rsid w:val="00D908DA"/>
    <w:rsid w:val="00D910E7"/>
    <w:rsid w:val="00D91115"/>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A16"/>
    <w:rsid w:val="00D94DA7"/>
    <w:rsid w:val="00D94E67"/>
    <w:rsid w:val="00D94F77"/>
    <w:rsid w:val="00D951B0"/>
    <w:rsid w:val="00D95380"/>
    <w:rsid w:val="00D95596"/>
    <w:rsid w:val="00D95628"/>
    <w:rsid w:val="00D9566F"/>
    <w:rsid w:val="00D957FA"/>
    <w:rsid w:val="00D95A7D"/>
    <w:rsid w:val="00D95BCE"/>
    <w:rsid w:val="00D95C96"/>
    <w:rsid w:val="00D95EDE"/>
    <w:rsid w:val="00D96157"/>
    <w:rsid w:val="00D9657B"/>
    <w:rsid w:val="00D96621"/>
    <w:rsid w:val="00D96755"/>
    <w:rsid w:val="00D96884"/>
    <w:rsid w:val="00D96B70"/>
    <w:rsid w:val="00D96FCB"/>
    <w:rsid w:val="00D9745B"/>
    <w:rsid w:val="00D9766C"/>
    <w:rsid w:val="00D9775B"/>
    <w:rsid w:val="00D979DC"/>
    <w:rsid w:val="00DA0021"/>
    <w:rsid w:val="00DA0161"/>
    <w:rsid w:val="00DA028E"/>
    <w:rsid w:val="00DA038B"/>
    <w:rsid w:val="00DA0475"/>
    <w:rsid w:val="00DA0677"/>
    <w:rsid w:val="00DA06D7"/>
    <w:rsid w:val="00DA0712"/>
    <w:rsid w:val="00DA0AE1"/>
    <w:rsid w:val="00DA0B46"/>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307"/>
    <w:rsid w:val="00DA4346"/>
    <w:rsid w:val="00DA4532"/>
    <w:rsid w:val="00DA469F"/>
    <w:rsid w:val="00DA470A"/>
    <w:rsid w:val="00DA47BA"/>
    <w:rsid w:val="00DA4A2D"/>
    <w:rsid w:val="00DA4BDF"/>
    <w:rsid w:val="00DA523A"/>
    <w:rsid w:val="00DA5B3A"/>
    <w:rsid w:val="00DA5F77"/>
    <w:rsid w:val="00DA6141"/>
    <w:rsid w:val="00DA62B8"/>
    <w:rsid w:val="00DA6326"/>
    <w:rsid w:val="00DA6362"/>
    <w:rsid w:val="00DA6449"/>
    <w:rsid w:val="00DA67A7"/>
    <w:rsid w:val="00DA69FB"/>
    <w:rsid w:val="00DA6D0A"/>
    <w:rsid w:val="00DA6D8C"/>
    <w:rsid w:val="00DA6FBA"/>
    <w:rsid w:val="00DA749F"/>
    <w:rsid w:val="00DA7561"/>
    <w:rsid w:val="00DA7611"/>
    <w:rsid w:val="00DA774E"/>
    <w:rsid w:val="00DA7A9F"/>
    <w:rsid w:val="00DB0002"/>
    <w:rsid w:val="00DB013D"/>
    <w:rsid w:val="00DB016E"/>
    <w:rsid w:val="00DB0215"/>
    <w:rsid w:val="00DB059A"/>
    <w:rsid w:val="00DB0922"/>
    <w:rsid w:val="00DB0EBC"/>
    <w:rsid w:val="00DB0ED1"/>
    <w:rsid w:val="00DB0F78"/>
    <w:rsid w:val="00DB10B1"/>
    <w:rsid w:val="00DB1165"/>
    <w:rsid w:val="00DB15F2"/>
    <w:rsid w:val="00DB175D"/>
    <w:rsid w:val="00DB176F"/>
    <w:rsid w:val="00DB17CF"/>
    <w:rsid w:val="00DB196C"/>
    <w:rsid w:val="00DB1C18"/>
    <w:rsid w:val="00DB1CCE"/>
    <w:rsid w:val="00DB1F77"/>
    <w:rsid w:val="00DB20C0"/>
    <w:rsid w:val="00DB24B3"/>
    <w:rsid w:val="00DB2C25"/>
    <w:rsid w:val="00DB31F5"/>
    <w:rsid w:val="00DB33EC"/>
    <w:rsid w:val="00DB3519"/>
    <w:rsid w:val="00DB354B"/>
    <w:rsid w:val="00DB3612"/>
    <w:rsid w:val="00DB37B1"/>
    <w:rsid w:val="00DB3954"/>
    <w:rsid w:val="00DB4029"/>
    <w:rsid w:val="00DB4125"/>
    <w:rsid w:val="00DB412C"/>
    <w:rsid w:val="00DB42C5"/>
    <w:rsid w:val="00DB432F"/>
    <w:rsid w:val="00DB440A"/>
    <w:rsid w:val="00DB45C7"/>
    <w:rsid w:val="00DB493D"/>
    <w:rsid w:val="00DB496C"/>
    <w:rsid w:val="00DB4C8D"/>
    <w:rsid w:val="00DB4CD2"/>
    <w:rsid w:val="00DB5213"/>
    <w:rsid w:val="00DB5846"/>
    <w:rsid w:val="00DB5ECE"/>
    <w:rsid w:val="00DB6187"/>
    <w:rsid w:val="00DB62A1"/>
    <w:rsid w:val="00DB65F4"/>
    <w:rsid w:val="00DB6874"/>
    <w:rsid w:val="00DB68D6"/>
    <w:rsid w:val="00DB6B05"/>
    <w:rsid w:val="00DB6BE5"/>
    <w:rsid w:val="00DB6CE3"/>
    <w:rsid w:val="00DB7498"/>
    <w:rsid w:val="00DB781A"/>
    <w:rsid w:val="00DB7BA5"/>
    <w:rsid w:val="00DB7CC1"/>
    <w:rsid w:val="00DC00A0"/>
    <w:rsid w:val="00DC00A6"/>
    <w:rsid w:val="00DC032D"/>
    <w:rsid w:val="00DC045A"/>
    <w:rsid w:val="00DC089F"/>
    <w:rsid w:val="00DC095C"/>
    <w:rsid w:val="00DC09BB"/>
    <w:rsid w:val="00DC0A74"/>
    <w:rsid w:val="00DC0A8E"/>
    <w:rsid w:val="00DC122E"/>
    <w:rsid w:val="00DC1252"/>
    <w:rsid w:val="00DC1286"/>
    <w:rsid w:val="00DC1438"/>
    <w:rsid w:val="00DC16B3"/>
    <w:rsid w:val="00DC1726"/>
    <w:rsid w:val="00DC1C82"/>
    <w:rsid w:val="00DC1EF8"/>
    <w:rsid w:val="00DC1F7F"/>
    <w:rsid w:val="00DC21E5"/>
    <w:rsid w:val="00DC2347"/>
    <w:rsid w:val="00DC23C3"/>
    <w:rsid w:val="00DC248F"/>
    <w:rsid w:val="00DC29B7"/>
    <w:rsid w:val="00DC2AD0"/>
    <w:rsid w:val="00DC2B13"/>
    <w:rsid w:val="00DC2F0B"/>
    <w:rsid w:val="00DC2F11"/>
    <w:rsid w:val="00DC2FFF"/>
    <w:rsid w:val="00DC3370"/>
    <w:rsid w:val="00DC37FF"/>
    <w:rsid w:val="00DC3A38"/>
    <w:rsid w:val="00DC3D1F"/>
    <w:rsid w:val="00DC3DA1"/>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0A"/>
    <w:rsid w:val="00DC5C68"/>
    <w:rsid w:val="00DC5CE5"/>
    <w:rsid w:val="00DC5E30"/>
    <w:rsid w:val="00DC5E4D"/>
    <w:rsid w:val="00DC5E9F"/>
    <w:rsid w:val="00DC61B4"/>
    <w:rsid w:val="00DC659B"/>
    <w:rsid w:val="00DC66E6"/>
    <w:rsid w:val="00DC69C8"/>
    <w:rsid w:val="00DC69CC"/>
    <w:rsid w:val="00DC6A94"/>
    <w:rsid w:val="00DC6B34"/>
    <w:rsid w:val="00DC6D07"/>
    <w:rsid w:val="00DC6E31"/>
    <w:rsid w:val="00DC6F42"/>
    <w:rsid w:val="00DC728A"/>
    <w:rsid w:val="00DC743B"/>
    <w:rsid w:val="00DC7A3D"/>
    <w:rsid w:val="00DC7AC8"/>
    <w:rsid w:val="00DC7AC9"/>
    <w:rsid w:val="00DC7C88"/>
    <w:rsid w:val="00DD03AB"/>
    <w:rsid w:val="00DD0406"/>
    <w:rsid w:val="00DD06ED"/>
    <w:rsid w:val="00DD08A9"/>
    <w:rsid w:val="00DD0AAF"/>
    <w:rsid w:val="00DD0C5C"/>
    <w:rsid w:val="00DD0CA0"/>
    <w:rsid w:val="00DD0CD9"/>
    <w:rsid w:val="00DD0CE4"/>
    <w:rsid w:val="00DD0FD0"/>
    <w:rsid w:val="00DD13F2"/>
    <w:rsid w:val="00DD1520"/>
    <w:rsid w:val="00DD1631"/>
    <w:rsid w:val="00DD194A"/>
    <w:rsid w:val="00DD1955"/>
    <w:rsid w:val="00DD1EA7"/>
    <w:rsid w:val="00DD2173"/>
    <w:rsid w:val="00DD217C"/>
    <w:rsid w:val="00DD248D"/>
    <w:rsid w:val="00DD2A91"/>
    <w:rsid w:val="00DD3059"/>
    <w:rsid w:val="00DD331D"/>
    <w:rsid w:val="00DD35B9"/>
    <w:rsid w:val="00DD3654"/>
    <w:rsid w:val="00DD36BE"/>
    <w:rsid w:val="00DD3E1E"/>
    <w:rsid w:val="00DD400F"/>
    <w:rsid w:val="00DD4537"/>
    <w:rsid w:val="00DD4A64"/>
    <w:rsid w:val="00DD5251"/>
    <w:rsid w:val="00DD53DA"/>
    <w:rsid w:val="00DD5BE5"/>
    <w:rsid w:val="00DD5E9C"/>
    <w:rsid w:val="00DD5F6B"/>
    <w:rsid w:val="00DD6072"/>
    <w:rsid w:val="00DD6075"/>
    <w:rsid w:val="00DD608B"/>
    <w:rsid w:val="00DD639F"/>
    <w:rsid w:val="00DD66BA"/>
    <w:rsid w:val="00DD6C75"/>
    <w:rsid w:val="00DD6E9D"/>
    <w:rsid w:val="00DD6F29"/>
    <w:rsid w:val="00DD6F6E"/>
    <w:rsid w:val="00DD70D9"/>
    <w:rsid w:val="00DD7243"/>
    <w:rsid w:val="00DD752B"/>
    <w:rsid w:val="00DD75DB"/>
    <w:rsid w:val="00DD760B"/>
    <w:rsid w:val="00DD7692"/>
    <w:rsid w:val="00DD7F47"/>
    <w:rsid w:val="00DE000F"/>
    <w:rsid w:val="00DE0181"/>
    <w:rsid w:val="00DE01AD"/>
    <w:rsid w:val="00DE02AD"/>
    <w:rsid w:val="00DE03DE"/>
    <w:rsid w:val="00DE05AE"/>
    <w:rsid w:val="00DE0654"/>
    <w:rsid w:val="00DE085F"/>
    <w:rsid w:val="00DE112E"/>
    <w:rsid w:val="00DE1370"/>
    <w:rsid w:val="00DE13B6"/>
    <w:rsid w:val="00DE1475"/>
    <w:rsid w:val="00DE1747"/>
    <w:rsid w:val="00DE1896"/>
    <w:rsid w:val="00DE1992"/>
    <w:rsid w:val="00DE1B46"/>
    <w:rsid w:val="00DE1F5B"/>
    <w:rsid w:val="00DE20DA"/>
    <w:rsid w:val="00DE2163"/>
    <w:rsid w:val="00DE23AA"/>
    <w:rsid w:val="00DE2608"/>
    <w:rsid w:val="00DE29D1"/>
    <w:rsid w:val="00DE2B53"/>
    <w:rsid w:val="00DE2D78"/>
    <w:rsid w:val="00DE2E6C"/>
    <w:rsid w:val="00DE2EF7"/>
    <w:rsid w:val="00DE2F3E"/>
    <w:rsid w:val="00DE34B5"/>
    <w:rsid w:val="00DE382E"/>
    <w:rsid w:val="00DE3863"/>
    <w:rsid w:val="00DE3A7C"/>
    <w:rsid w:val="00DE3AE2"/>
    <w:rsid w:val="00DE3CD3"/>
    <w:rsid w:val="00DE3E1D"/>
    <w:rsid w:val="00DE4517"/>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DAD"/>
    <w:rsid w:val="00DF1523"/>
    <w:rsid w:val="00DF172F"/>
    <w:rsid w:val="00DF1A83"/>
    <w:rsid w:val="00DF1CFC"/>
    <w:rsid w:val="00DF1F68"/>
    <w:rsid w:val="00DF2488"/>
    <w:rsid w:val="00DF2563"/>
    <w:rsid w:val="00DF2A12"/>
    <w:rsid w:val="00DF2DA1"/>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4F37"/>
    <w:rsid w:val="00DF5030"/>
    <w:rsid w:val="00DF5063"/>
    <w:rsid w:val="00DF52EC"/>
    <w:rsid w:val="00DF5452"/>
    <w:rsid w:val="00DF555C"/>
    <w:rsid w:val="00DF5618"/>
    <w:rsid w:val="00DF56A4"/>
    <w:rsid w:val="00DF59F6"/>
    <w:rsid w:val="00DF60E1"/>
    <w:rsid w:val="00DF616F"/>
    <w:rsid w:val="00DF62A5"/>
    <w:rsid w:val="00DF646F"/>
    <w:rsid w:val="00DF65CC"/>
    <w:rsid w:val="00DF6993"/>
    <w:rsid w:val="00DF6AC9"/>
    <w:rsid w:val="00DF6B18"/>
    <w:rsid w:val="00DF6F0A"/>
    <w:rsid w:val="00DF7283"/>
    <w:rsid w:val="00DF75D6"/>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AA2"/>
    <w:rsid w:val="00E01C36"/>
    <w:rsid w:val="00E02428"/>
    <w:rsid w:val="00E024F0"/>
    <w:rsid w:val="00E02680"/>
    <w:rsid w:val="00E02990"/>
    <w:rsid w:val="00E02A24"/>
    <w:rsid w:val="00E02C1A"/>
    <w:rsid w:val="00E02FEF"/>
    <w:rsid w:val="00E030F7"/>
    <w:rsid w:val="00E0332B"/>
    <w:rsid w:val="00E033E3"/>
    <w:rsid w:val="00E035A5"/>
    <w:rsid w:val="00E03786"/>
    <w:rsid w:val="00E03973"/>
    <w:rsid w:val="00E03A8F"/>
    <w:rsid w:val="00E03B87"/>
    <w:rsid w:val="00E03EB2"/>
    <w:rsid w:val="00E04551"/>
    <w:rsid w:val="00E046B5"/>
    <w:rsid w:val="00E04932"/>
    <w:rsid w:val="00E04BA5"/>
    <w:rsid w:val="00E04BAB"/>
    <w:rsid w:val="00E04C3E"/>
    <w:rsid w:val="00E04E05"/>
    <w:rsid w:val="00E04F1C"/>
    <w:rsid w:val="00E052D1"/>
    <w:rsid w:val="00E05365"/>
    <w:rsid w:val="00E05540"/>
    <w:rsid w:val="00E056F1"/>
    <w:rsid w:val="00E05872"/>
    <w:rsid w:val="00E0596B"/>
    <w:rsid w:val="00E05CBB"/>
    <w:rsid w:val="00E062D3"/>
    <w:rsid w:val="00E0666E"/>
    <w:rsid w:val="00E06829"/>
    <w:rsid w:val="00E06BC7"/>
    <w:rsid w:val="00E06C19"/>
    <w:rsid w:val="00E0706C"/>
    <w:rsid w:val="00E070F7"/>
    <w:rsid w:val="00E075FE"/>
    <w:rsid w:val="00E07638"/>
    <w:rsid w:val="00E076D6"/>
    <w:rsid w:val="00E07909"/>
    <w:rsid w:val="00E07A48"/>
    <w:rsid w:val="00E07C6C"/>
    <w:rsid w:val="00E07EC6"/>
    <w:rsid w:val="00E101F3"/>
    <w:rsid w:val="00E10343"/>
    <w:rsid w:val="00E1053C"/>
    <w:rsid w:val="00E106C4"/>
    <w:rsid w:val="00E10A3C"/>
    <w:rsid w:val="00E10AFA"/>
    <w:rsid w:val="00E10CDF"/>
    <w:rsid w:val="00E10EE5"/>
    <w:rsid w:val="00E10F3F"/>
    <w:rsid w:val="00E11083"/>
    <w:rsid w:val="00E110EE"/>
    <w:rsid w:val="00E1119E"/>
    <w:rsid w:val="00E1133C"/>
    <w:rsid w:val="00E11418"/>
    <w:rsid w:val="00E1165B"/>
    <w:rsid w:val="00E11B84"/>
    <w:rsid w:val="00E11D80"/>
    <w:rsid w:val="00E11DB2"/>
    <w:rsid w:val="00E120DF"/>
    <w:rsid w:val="00E1227D"/>
    <w:rsid w:val="00E1246C"/>
    <w:rsid w:val="00E12624"/>
    <w:rsid w:val="00E1274F"/>
    <w:rsid w:val="00E12920"/>
    <w:rsid w:val="00E12C21"/>
    <w:rsid w:val="00E12EB4"/>
    <w:rsid w:val="00E1316E"/>
    <w:rsid w:val="00E1323A"/>
    <w:rsid w:val="00E13354"/>
    <w:rsid w:val="00E133F0"/>
    <w:rsid w:val="00E136B1"/>
    <w:rsid w:val="00E139E6"/>
    <w:rsid w:val="00E13CB2"/>
    <w:rsid w:val="00E13F95"/>
    <w:rsid w:val="00E1400B"/>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75"/>
    <w:rsid w:val="00E17EE9"/>
    <w:rsid w:val="00E17F28"/>
    <w:rsid w:val="00E17F83"/>
    <w:rsid w:val="00E200E6"/>
    <w:rsid w:val="00E20212"/>
    <w:rsid w:val="00E203B7"/>
    <w:rsid w:val="00E204B3"/>
    <w:rsid w:val="00E2053A"/>
    <w:rsid w:val="00E205E8"/>
    <w:rsid w:val="00E20AE0"/>
    <w:rsid w:val="00E20FAB"/>
    <w:rsid w:val="00E21002"/>
    <w:rsid w:val="00E21467"/>
    <w:rsid w:val="00E2147B"/>
    <w:rsid w:val="00E21641"/>
    <w:rsid w:val="00E218BC"/>
    <w:rsid w:val="00E21A51"/>
    <w:rsid w:val="00E22138"/>
    <w:rsid w:val="00E22468"/>
    <w:rsid w:val="00E22477"/>
    <w:rsid w:val="00E2298A"/>
    <w:rsid w:val="00E22B6E"/>
    <w:rsid w:val="00E22B9D"/>
    <w:rsid w:val="00E22C39"/>
    <w:rsid w:val="00E230E7"/>
    <w:rsid w:val="00E234D3"/>
    <w:rsid w:val="00E23616"/>
    <w:rsid w:val="00E23913"/>
    <w:rsid w:val="00E23D26"/>
    <w:rsid w:val="00E245F8"/>
    <w:rsid w:val="00E2465D"/>
    <w:rsid w:val="00E24ECB"/>
    <w:rsid w:val="00E25256"/>
    <w:rsid w:val="00E253A7"/>
    <w:rsid w:val="00E253D4"/>
    <w:rsid w:val="00E25790"/>
    <w:rsid w:val="00E25D5D"/>
    <w:rsid w:val="00E25EA4"/>
    <w:rsid w:val="00E25ED2"/>
    <w:rsid w:val="00E2627A"/>
    <w:rsid w:val="00E2646E"/>
    <w:rsid w:val="00E26B12"/>
    <w:rsid w:val="00E26C61"/>
    <w:rsid w:val="00E26D15"/>
    <w:rsid w:val="00E26DE6"/>
    <w:rsid w:val="00E26FE8"/>
    <w:rsid w:val="00E27008"/>
    <w:rsid w:val="00E270AD"/>
    <w:rsid w:val="00E27168"/>
    <w:rsid w:val="00E27269"/>
    <w:rsid w:val="00E27998"/>
    <w:rsid w:val="00E27E0D"/>
    <w:rsid w:val="00E30825"/>
    <w:rsid w:val="00E30A9F"/>
    <w:rsid w:val="00E30C19"/>
    <w:rsid w:val="00E30FAE"/>
    <w:rsid w:val="00E31370"/>
    <w:rsid w:val="00E31572"/>
    <w:rsid w:val="00E3158B"/>
    <w:rsid w:val="00E315E3"/>
    <w:rsid w:val="00E31B23"/>
    <w:rsid w:val="00E31B33"/>
    <w:rsid w:val="00E31C06"/>
    <w:rsid w:val="00E31F1F"/>
    <w:rsid w:val="00E32128"/>
    <w:rsid w:val="00E3224F"/>
    <w:rsid w:val="00E323EF"/>
    <w:rsid w:val="00E3246D"/>
    <w:rsid w:val="00E325D1"/>
    <w:rsid w:val="00E32875"/>
    <w:rsid w:val="00E32993"/>
    <w:rsid w:val="00E33449"/>
    <w:rsid w:val="00E334A3"/>
    <w:rsid w:val="00E3353B"/>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53"/>
    <w:rsid w:val="00E35DF2"/>
    <w:rsid w:val="00E35ED6"/>
    <w:rsid w:val="00E360A4"/>
    <w:rsid w:val="00E36435"/>
    <w:rsid w:val="00E3647A"/>
    <w:rsid w:val="00E3667E"/>
    <w:rsid w:val="00E36786"/>
    <w:rsid w:val="00E36809"/>
    <w:rsid w:val="00E37172"/>
    <w:rsid w:val="00E37316"/>
    <w:rsid w:val="00E3742B"/>
    <w:rsid w:val="00E37431"/>
    <w:rsid w:val="00E3746E"/>
    <w:rsid w:val="00E37B1C"/>
    <w:rsid w:val="00E37C45"/>
    <w:rsid w:val="00E37DAC"/>
    <w:rsid w:val="00E402B9"/>
    <w:rsid w:val="00E4032F"/>
    <w:rsid w:val="00E40366"/>
    <w:rsid w:val="00E404F4"/>
    <w:rsid w:val="00E405B1"/>
    <w:rsid w:val="00E40637"/>
    <w:rsid w:val="00E406A5"/>
    <w:rsid w:val="00E408B5"/>
    <w:rsid w:val="00E40B3B"/>
    <w:rsid w:val="00E40B3D"/>
    <w:rsid w:val="00E40DDA"/>
    <w:rsid w:val="00E40F52"/>
    <w:rsid w:val="00E4144C"/>
    <w:rsid w:val="00E41878"/>
    <w:rsid w:val="00E4199D"/>
    <w:rsid w:val="00E419FC"/>
    <w:rsid w:val="00E41A66"/>
    <w:rsid w:val="00E41D62"/>
    <w:rsid w:val="00E41FC0"/>
    <w:rsid w:val="00E41FD1"/>
    <w:rsid w:val="00E42051"/>
    <w:rsid w:val="00E420BB"/>
    <w:rsid w:val="00E42880"/>
    <w:rsid w:val="00E429A1"/>
    <w:rsid w:val="00E42AF4"/>
    <w:rsid w:val="00E42BD3"/>
    <w:rsid w:val="00E43417"/>
    <w:rsid w:val="00E43855"/>
    <w:rsid w:val="00E438DE"/>
    <w:rsid w:val="00E440AC"/>
    <w:rsid w:val="00E44539"/>
    <w:rsid w:val="00E44990"/>
    <w:rsid w:val="00E44B54"/>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7ED"/>
    <w:rsid w:val="00E47BB3"/>
    <w:rsid w:val="00E47BDD"/>
    <w:rsid w:val="00E47C2B"/>
    <w:rsid w:val="00E47C73"/>
    <w:rsid w:val="00E5002E"/>
    <w:rsid w:val="00E501C9"/>
    <w:rsid w:val="00E502E5"/>
    <w:rsid w:val="00E50ACD"/>
    <w:rsid w:val="00E50CFC"/>
    <w:rsid w:val="00E50F95"/>
    <w:rsid w:val="00E517C8"/>
    <w:rsid w:val="00E51CF3"/>
    <w:rsid w:val="00E51EA3"/>
    <w:rsid w:val="00E521E1"/>
    <w:rsid w:val="00E5254E"/>
    <w:rsid w:val="00E527F6"/>
    <w:rsid w:val="00E52ACF"/>
    <w:rsid w:val="00E52BEE"/>
    <w:rsid w:val="00E52EA5"/>
    <w:rsid w:val="00E52F0E"/>
    <w:rsid w:val="00E532C4"/>
    <w:rsid w:val="00E533D5"/>
    <w:rsid w:val="00E53470"/>
    <w:rsid w:val="00E53611"/>
    <w:rsid w:val="00E536B4"/>
    <w:rsid w:val="00E536CD"/>
    <w:rsid w:val="00E537D1"/>
    <w:rsid w:val="00E53B59"/>
    <w:rsid w:val="00E53D25"/>
    <w:rsid w:val="00E53F68"/>
    <w:rsid w:val="00E54201"/>
    <w:rsid w:val="00E54355"/>
    <w:rsid w:val="00E54906"/>
    <w:rsid w:val="00E54922"/>
    <w:rsid w:val="00E54F70"/>
    <w:rsid w:val="00E551E7"/>
    <w:rsid w:val="00E552D9"/>
    <w:rsid w:val="00E55472"/>
    <w:rsid w:val="00E557F5"/>
    <w:rsid w:val="00E55CCD"/>
    <w:rsid w:val="00E55D98"/>
    <w:rsid w:val="00E55EE9"/>
    <w:rsid w:val="00E565F0"/>
    <w:rsid w:val="00E56805"/>
    <w:rsid w:val="00E5698E"/>
    <w:rsid w:val="00E56A45"/>
    <w:rsid w:val="00E56B54"/>
    <w:rsid w:val="00E56BE2"/>
    <w:rsid w:val="00E56C02"/>
    <w:rsid w:val="00E56FD8"/>
    <w:rsid w:val="00E57217"/>
    <w:rsid w:val="00E57417"/>
    <w:rsid w:val="00E576B0"/>
    <w:rsid w:val="00E579AD"/>
    <w:rsid w:val="00E6055A"/>
    <w:rsid w:val="00E606AF"/>
    <w:rsid w:val="00E609A4"/>
    <w:rsid w:val="00E60B46"/>
    <w:rsid w:val="00E60C32"/>
    <w:rsid w:val="00E60D8B"/>
    <w:rsid w:val="00E610A7"/>
    <w:rsid w:val="00E613B3"/>
    <w:rsid w:val="00E614C4"/>
    <w:rsid w:val="00E61562"/>
    <w:rsid w:val="00E61A0F"/>
    <w:rsid w:val="00E61AD5"/>
    <w:rsid w:val="00E61B2D"/>
    <w:rsid w:val="00E61F1D"/>
    <w:rsid w:val="00E6224D"/>
    <w:rsid w:val="00E622CF"/>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01"/>
    <w:rsid w:val="00E64FFA"/>
    <w:rsid w:val="00E650E5"/>
    <w:rsid w:val="00E650FF"/>
    <w:rsid w:val="00E65551"/>
    <w:rsid w:val="00E65809"/>
    <w:rsid w:val="00E658D6"/>
    <w:rsid w:val="00E65A9A"/>
    <w:rsid w:val="00E65CB1"/>
    <w:rsid w:val="00E65ECF"/>
    <w:rsid w:val="00E65FD5"/>
    <w:rsid w:val="00E6622E"/>
    <w:rsid w:val="00E66516"/>
    <w:rsid w:val="00E66621"/>
    <w:rsid w:val="00E666AB"/>
    <w:rsid w:val="00E6677A"/>
    <w:rsid w:val="00E66892"/>
    <w:rsid w:val="00E66952"/>
    <w:rsid w:val="00E6696D"/>
    <w:rsid w:val="00E66985"/>
    <w:rsid w:val="00E66FFC"/>
    <w:rsid w:val="00E6728C"/>
    <w:rsid w:val="00E67327"/>
    <w:rsid w:val="00E6733B"/>
    <w:rsid w:val="00E67483"/>
    <w:rsid w:val="00E674B0"/>
    <w:rsid w:val="00E675A6"/>
    <w:rsid w:val="00E67693"/>
    <w:rsid w:val="00E676DF"/>
    <w:rsid w:val="00E67F50"/>
    <w:rsid w:val="00E70051"/>
    <w:rsid w:val="00E702A2"/>
    <w:rsid w:val="00E7030C"/>
    <w:rsid w:val="00E70502"/>
    <w:rsid w:val="00E706F7"/>
    <w:rsid w:val="00E70878"/>
    <w:rsid w:val="00E70BC0"/>
    <w:rsid w:val="00E70F23"/>
    <w:rsid w:val="00E70F24"/>
    <w:rsid w:val="00E711ED"/>
    <w:rsid w:val="00E7133D"/>
    <w:rsid w:val="00E7148A"/>
    <w:rsid w:val="00E71924"/>
    <w:rsid w:val="00E71A35"/>
    <w:rsid w:val="00E71A41"/>
    <w:rsid w:val="00E71A90"/>
    <w:rsid w:val="00E71BD1"/>
    <w:rsid w:val="00E71E66"/>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990"/>
    <w:rsid w:val="00E73D97"/>
    <w:rsid w:val="00E73F32"/>
    <w:rsid w:val="00E740B5"/>
    <w:rsid w:val="00E74261"/>
    <w:rsid w:val="00E74763"/>
    <w:rsid w:val="00E751DB"/>
    <w:rsid w:val="00E75418"/>
    <w:rsid w:val="00E7550E"/>
    <w:rsid w:val="00E756A3"/>
    <w:rsid w:val="00E7571E"/>
    <w:rsid w:val="00E75756"/>
    <w:rsid w:val="00E75974"/>
    <w:rsid w:val="00E75CDD"/>
    <w:rsid w:val="00E7609B"/>
    <w:rsid w:val="00E763C2"/>
    <w:rsid w:val="00E765B3"/>
    <w:rsid w:val="00E76625"/>
    <w:rsid w:val="00E7675A"/>
    <w:rsid w:val="00E767F2"/>
    <w:rsid w:val="00E76A7B"/>
    <w:rsid w:val="00E76E71"/>
    <w:rsid w:val="00E76F2C"/>
    <w:rsid w:val="00E76FFB"/>
    <w:rsid w:val="00E7759F"/>
    <w:rsid w:val="00E77642"/>
    <w:rsid w:val="00E7777C"/>
    <w:rsid w:val="00E77B7B"/>
    <w:rsid w:val="00E77CC3"/>
    <w:rsid w:val="00E77DF6"/>
    <w:rsid w:val="00E77F0B"/>
    <w:rsid w:val="00E8000D"/>
    <w:rsid w:val="00E80231"/>
    <w:rsid w:val="00E8080F"/>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7B6"/>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5F74"/>
    <w:rsid w:val="00E8604C"/>
    <w:rsid w:val="00E8614B"/>
    <w:rsid w:val="00E86159"/>
    <w:rsid w:val="00E862E4"/>
    <w:rsid w:val="00E86746"/>
    <w:rsid w:val="00E867C6"/>
    <w:rsid w:val="00E8680D"/>
    <w:rsid w:val="00E8691D"/>
    <w:rsid w:val="00E86F0C"/>
    <w:rsid w:val="00E87340"/>
    <w:rsid w:val="00E87395"/>
    <w:rsid w:val="00E87626"/>
    <w:rsid w:val="00E87642"/>
    <w:rsid w:val="00E8788F"/>
    <w:rsid w:val="00E87D06"/>
    <w:rsid w:val="00E900EF"/>
    <w:rsid w:val="00E906AF"/>
    <w:rsid w:val="00E90739"/>
    <w:rsid w:val="00E90854"/>
    <w:rsid w:val="00E90958"/>
    <w:rsid w:val="00E90A51"/>
    <w:rsid w:val="00E90D8C"/>
    <w:rsid w:val="00E90DF6"/>
    <w:rsid w:val="00E910BB"/>
    <w:rsid w:val="00E9110A"/>
    <w:rsid w:val="00E9116A"/>
    <w:rsid w:val="00E911ED"/>
    <w:rsid w:val="00E913FF"/>
    <w:rsid w:val="00E91472"/>
    <w:rsid w:val="00E9182A"/>
    <w:rsid w:val="00E918C9"/>
    <w:rsid w:val="00E91A03"/>
    <w:rsid w:val="00E91AAF"/>
    <w:rsid w:val="00E91D31"/>
    <w:rsid w:val="00E91E86"/>
    <w:rsid w:val="00E91F55"/>
    <w:rsid w:val="00E922F8"/>
    <w:rsid w:val="00E925ED"/>
    <w:rsid w:val="00E92A68"/>
    <w:rsid w:val="00E92B09"/>
    <w:rsid w:val="00E932AB"/>
    <w:rsid w:val="00E932B7"/>
    <w:rsid w:val="00E934A3"/>
    <w:rsid w:val="00E93600"/>
    <w:rsid w:val="00E936B0"/>
    <w:rsid w:val="00E93774"/>
    <w:rsid w:val="00E93992"/>
    <w:rsid w:val="00E93A2F"/>
    <w:rsid w:val="00E93CD7"/>
    <w:rsid w:val="00E93E6C"/>
    <w:rsid w:val="00E9422F"/>
    <w:rsid w:val="00E9440A"/>
    <w:rsid w:val="00E94645"/>
    <w:rsid w:val="00E946B3"/>
    <w:rsid w:val="00E94936"/>
    <w:rsid w:val="00E94F47"/>
    <w:rsid w:val="00E95339"/>
    <w:rsid w:val="00E95406"/>
    <w:rsid w:val="00E961FA"/>
    <w:rsid w:val="00E9621C"/>
    <w:rsid w:val="00E96844"/>
    <w:rsid w:val="00E96AD4"/>
    <w:rsid w:val="00E96CAE"/>
    <w:rsid w:val="00E96CB2"/>
    <w:rsid w:val="00E96DDC"/>
    <w:rsid w:val="00E96E31"/>
    <w:rsid w:val="00E96EA5"/>
    <w:rsid w:val="00E97316"/>
    <w:rsid w:val="00E974C3"/>
    <w:rsid w:val="00E97585"/>
    <w:rsid w:val="00E976FA"/>
    <w:rsid w:val="00E9775D"/>
    <w:rsid w:val="00E977F3"/>
    <w:rsid w:val="00E97997"/>
    <w:rsid w:val="00E979F2"/>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BF6"/>
    <w:rsid w:val="00EA2C58"/>
    <w:rsid w:val="00EA2D10"/>
    <w:rsid w:val="00EA2F4A"/>
    <w:rsid w:val="00EA2F9B"/>
    <w:rsid w:val="00EA304A"/>
    <w:rsid w:val="00EA3110"/>
    <w:rsid w:val="00EA3266"/>
    <w:rsid w:val="00EA33A8"/>
    <w:rsid w:val="00EA354B"/>
    <w:rsid w:val="00EA35E3"/>
    <w:rsid w:val="00EA39D0"/>
    <w:rsid w:val="00EA3C4F"/>
    <w:rsid w:val="00EA3E42"/>
    <w:rsid w:val="00EA3F1D"/>
    <w:rsid w:val="00EA433B"/>
    <w:rsid w:val="00EA47E6"/>
    <w:rsid w:val="00EA47FC"/>
    <w:rsid w:val="00EA4991"/>
    <w:rsid w:val="00EA4C17"/>
    <w:rsid w:val="00EA4DD3"/>
    <w:rsid w:val="00EA4DD5"/>
    <w:rsid w:val="00EA4F63"/>
    <w:rsid w:val="00EA4F94"/>
    <w:rsid w:val="00EA5039"/>
    <w:rsid w:val="00EA50C0"/>
    <w:rsid w:val="00EA5117"/>
    <w:rsid w:val="00EA5441"/>
    <w:rsid w:val="00EA54BE"/>
    <w:rsid w:val="00EA5695"/>
    <w:rsid w:val="00EA591E"/>
    <w:rsid w:val="00EA5C12"/>
    <w:rsid w:val="00EA5CC5"/>
    <w:rsid w:val="00EA5D4C"/>
    <w:rsid w:val="00EA5EDE"/>
    <w:rsid w:val="00EA6164"/>
    <w:rsid w:val="00EA673A"/>
    <w:rsid w:val="00EA6ABF"/>
    <w:rsid w:val="00EA70A0"/>
    <w:rsid w:val="00EA7241"/>
    <w:rsid w:val="00EA727C"/>
    <w:rsid w:val="00EA7346"/>
    <w:rsid w:val="00EA7396"/>
    <w:rsid w:val="00EA74B1"/>
    <w:rsid w:val="00EA77EF"/>
    <w:rsid w:val="00EA7905"/>
    <w:rsid w:val="00EA7F94"/>
    <w:rsid w:val="00EB059F"/>
    <w:rsid w:val="00EB098B"/>
    <w:rsid w:val="00EB0A89"/>
    <w:rsid w:val="00EB0CB0"/>
    <w:rsid w:val="00EB0CC5"/>
    <w:rsid w:val="00EB10A4"/>
    <w:rsid w:val="00EB1299"/>
    <w:rsid w:val="00EB156A"/>
    <w:rsid w:val="00EB158D"/>
    <w:rsid w:val="00EB1739"/>
    <w:rsid w:val="00EB17DC"/>
    <w:rsid w:val="00EB1B7D"/>
    <w:rsid w:val="00EB2708"/>
    <w:rsid w:val="00EB2ED5"/>
    <w:rsid w:val="00EB2FE7"/>
    <w:rsid w:val="00EB306C"/>
    <w:rsid w:val="00EB34EF"/>
    <w:rsid w:val="00EB3686"/>
    <w:rsid w:val="00EB36EF"/>
    <w:rsid w:val="00EB3708"/>
    <w:rsid w:val="00EB381E"/>
    <w:rsid w:val="00EB394D"/>
    <w:rsid w:val="00EB40F3"/>
    <w:rsid w:val="00EB427A"/>
    <w:rsid w:val="00EB45CD"/>
    <w:rsid w:val="00EB49A3"/>
    <w:rsid w:val="00EB4A7C"/>
    <w:rsid w:val="00EB4F03"/>
    <w:rsid w:val="00EB516B"/>
    <w:rsid w:val="00EB51B0"/>
    <w:rsid w:val="00EB546E"/>
    <w:rsid w:val="00EB5502"/>
    <w:rsid w:val="00EB5BE2"/>
    <w:rsid w:val="00EB5DF8"/>
    <w:rsid w:val="00EB5F49"/>
    <w:rsid w:val="00EB6602"/>
    <w:rsid w:val="00EB685E"/>
    <w:rsid w:val="00EB68B3"/>
    <w:rsid w:val="00EB6A6B"/>
    <w:rsid w:val="00EB6BD3"/>
    <w:rsid w:val="00EB6E33"/>
    <w:rsid w:val="00EB6FDA"/>
    <w:rsid w:val="00EB6FFD"/>
    <w:rsid w:val="00EB7B7E"/>
    <w:rsid w:val="00EB7C47"/>
    <w:rsid w:val="00EB7E03"/>
    <w:rsid w:val="00EC030B"/>
    <w:rsid w:val="00EC05D1"/>
    <w:rsid w:val="00EC082C"/>
    <w:rsid w:val="00EC0DC0"/>
    <w:rsid w:val="00EC0F3A"/>
    <w:rsid w:val="00EC107F"/>
    <w:rsid w:val="00EC1276"/>
    <w:rsid w:val="00EC1BBC"/>
    <w:rsid w:val="00EC1EBD"/>
    <w:rsid w:val="00EC21C2"/>
    <w:rsid w:val="00EC2258"/>
    <w:rsid w:val="00EC253E"/>
    <w:rsid w:val="00EC26AF"/>
    <w:rsid w:val="00EC2C12"/>
    <w:rsid w:val="00EC2C76"/>
    <w:rsid w:val="00EC2EA1"/>
    <w:rsid w:val="00EC344F"/>
    <w:rsid w:val="00EC35C3"/>
    <w:rsid w:val="00EC35E9"/>
    <w:rsid w:val="00EC36FE"/>
    <w:rsid w:val="00EC3769"/>
    <w:rsid w:val="00EC3CA9"/>
    <w:rsid w:val="00EC426A"/>
    <w:rsid w:val="00EC442E"/>
    <w:rsid w:val="00EC445F"/>
    <w:rsid w:val="00EC4B67"/>
    <w:rsid w:val="00EC4EAF"/>
    <w:rsid w:val="00EC50FF"/>
    <w:rsid w:val="00EC5165"/>
    <w:rsid w:val="00EC51CE"/>
    <w:rsid w:val="00EC551A"/>
    <w:rsid w:val="00EC555A"/>
    <w:rsid w:val="00EC55F0"/>
    <w:rsid w:val="00EC5C09"/>
    <w:rsid w:val="00EC5F8A"/>
    <w:rsid w:val="00EC5FA8"/>
    <w:rsid w:val="00EC604D"/>
    <w:rsid w:val="00EC62CA"/>
    <w:rsid w:val="00EC6347"/>
    <w:rsid w:val="00EC6FA4"/>
    <w:rsid w:val="00EC7210"/>
    <w:rsid w:val="00EC7520"/>
    <w:rsid w:val="00EC7697"/>
    <w:rsid w:val="00EC790E"/>
    <w:rsid w:val="00EC7F94"/>
    <w:rsid w:val="00ED0501"/>
    <w:rsid w:val="00ED065B"/>
    <w:rsid w:val="00ED0856"/>
    <w:rsid w:val="00ED0B0D"/>
    <w:rsid w:val="00ED0F5B"/>
    <w:rsid w:val="00ED10E5"/>
    <w:rsid w:val="00ED1216"/>
    <w:rsid w:val="00ED1560"/>
    <w:rsid w:val="00ED1712"/>
    <w:rsid w:val="00ED195B"/>
    <w:rsid w:val="00ED196B"/>
    <w:rsid w:val="00ED1D58"/>
    <w:rsid w:val="00ED2017"/>
    <w:rsid w:val="00ED211F"/>
    <w:rsid w:val="00ED21C1"/>
    <w:rsid w:val="00ED2407"/>
    <w:rsid w:val="00ED2574"/>
    <w:rsid w:val="00ED2707"/>
    <w:rsid w:val="00ED29D9"/>
    <w:rsid w:val="00ED2A37"/>
    <w:rsid w:val="00ED2BB8"/>
    <w:rsid w:val="00ED2CD3"/>
    <w:rsid w:val="00ED2EDC"/>
    <w:rsid w:val="00ED3109"/>
    <w:rsid w:val="00ED32E1"/>
    <w:rsid w:val="00ED3313"/>
    <w:rsid w:val="00ED347D"/>
    <w:rsid w:val="00ED393E"/>
    <w:rsid w:val="00ED42F2"/>
    <w:rsid w:val="00ED44BB"/>
    <w:rsid w:val="00ED4627"/>
    <w:rsid w:val="00ED475F"/>
    <w:rsid w:val="00ED4FE3"/>
    <w:rsid w:val="00ED52A4"/>
    <w:rsid w:val="00ED548E"/>
    <w:rsid w:val="00ED550C"/>
    <w:rsid w:val="00ED56D2"/>
    <w:rsid w:val="00ED5A00"/>
    <w:rsid w:val="00ED5AD6"/>
    <w:rsid w:val="00ED5B35"/>
    <w:rsid w:val="00ED5C60"/>
    <w:rsid w:val="00ED5F47"/>
    <w:rsid w:val="00ED6278"/>
    <w:rsid w:val="00ED697C"/>
    <w:rsid w:val="00ED6AB9"/>
    <w:rsid w:val="00ED6C9D"/>
    <w:rsid w:val="00ED6D1D"/>
    <w:rsid w:val="00ED6EC7"/>
    <w:rsid w:val="00ED709E"/>
    <w:rsid w:val="00ED7167"/>
    <w:rsid w:val="00ED77D6"/>
    <w:rsid w:val="00ED790A"/>
    <w:rsid w:val="00ED79F0"/>
    <w:rsid w:val="00ED7BDD"/>
    <w:rsid w:val="00ED7F16"/>
    <w:rsid w:val="00EE04E0"/>
    <w:rsid w:val="00EE091B"/>
    <w:rsid w:val="00EE0BE2"/>
    <w:rsid w:val="00EE0DAD"/>
    <w:rsid w:val="00EE148A"/>
    <w:rsid w:val="00EE1783"/>
    <w:rsid w:val="00EE17AF"/>
    <w:rsid w:val="00EE17F6"/>
    <w:rsid w:val="00EE1B8D"/>
    <w:rsid w:val="00EE1F6F"/>
    <w:rsid w:val="00EE224C"/>
    <w:rsid w:val="00EE2AE2"/>
    <w:rsid w:val="00EE2BE8"/>
    <w:rsid w:val="00EE2F4B"/>
    <w:rsid w:val="00EE309B"/>
    <w:rsid w:val="00EE3145"/>
    <w:rsid w:val="00EE3402"/>
    <w:rsid w:val="00EE35E6"/>
    <w:rsid w:val="00EE385F"/>
    <w:rsid w:val="00EE3A6E"/>
    <w:rsid w:val="00EE3B6C"/>
    <w:rsid w:val="00EE3CEC"/>
    <w:rsid w:val="00EE3FFD"/>
    <w:rsid w:val="00EE4146"/>
    <w:rsid w:val="00EE4650"/>
    <w:rsid w:val="00EE4947"/>
    <w:rsid w:val="00EE4AA3"/>
    <w:rsid w:val="00EE4EB1"/>
    <w:rsid w:val="00EE50C7"/>
    <w:rsid w:val="00EE53A9"/>
    <w:rsid w:val="00EE55DB"/>
    <w:rsid w:val="00EE5679"/>
    <w:rsid w:val="00EE596B"/>
    <w:rsid w:val="00EE5F9B"/>
    <w:rsid w:val="00EE6050"/>
    <w:rsid w:val="00EE6225"/>
    <w:rsid w:val="00EE62D4"/>
    <w:rsid w:val="00EE6517"/>
    <w:rsid w:val="00EE6635"/>
    <w:rsid w:val="00EE73BA"/>
    <w:rsid w:val="00EE76A0"/>
    <w:rsid w:val="00EE7942"/>
    <w:rsid w:val="00EE7B81"/>
    <w:rsid w:val="00EE7D1D"/>
    <w:rsid w:val="00EE7E04"/>
    <w:rsid w:val="00EE7FBC"/>
    <w:rsid w:val="00EF00F1"/>
    <w:rsid w:val="00EF01B8"/>
    <w:rsid w:val="00EF03BA"/>
    <w:rsid w:val="00EF0625"/>
    <w:rsid w:val="00EF06F8"/>
    <w:rsid w:val="00EF0802"/>
    <w:rsid w:val="00EF0834"/>
    <w:rsid w:val="00EF0877"/>
    <w:rsid w:val="00EF09BE"/>
    <w:rsid w:val="00EF0A7D"/>
    <w:rsid w:val="00EF0A7E"/>
    <w:rsid w:val="00EF0A87"/>
    <w:rsid w:val="00EF0B11"/>
    <w:rsid w:val="00EF0CC4"/>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3EC0"/>
    <w:rsid w:val="00EF41DC"/>
    <w:rsid w:val="00EF42BB"/>
    <w:rsid w:val="00EF4364"/>
    <w:rsid w:val="00EF4473"/>
    <w:rsid w:val="00EF4556"/>
    <w:rsid w:val="00EF479D"/>
    <w:rsid w:val="00EF4AF6"/>
    <w:rsid w:val="00EF5263"/>
    <w:rsid w:val="00EF5629"/>
    <w:rsid w:val="00EF568E"/>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8CC"/>
    <w:rsid w:val="00EF6D7E"/>
    <w:rsid w:val="00EF6E3C"/>
    <w:rsid w:val="00EF6F57"/>
    <w:rsid w:val="00EF6F80"/>
    <w:rsid w:val="00EF71C7"/>
    <w:rsid w:val="00EF72E8"/>
    <w:rsid w:val="00EF7305"/>
    <w:rsid w:val="00EF77EB"/>
    <w:rsid w:val="00EF783B"/>
    <w:rsid w:val="00EF7AAB"/>
    <w:rsid w:val="00EF7D6E"/>
    <w:rsid w:val="00EF7DB9"/>
    <w:rsid w:val="00EF7FC5"/>
    <w:rsid w:val="00F001EF"/>
    <w:rsid w:val="00F0040D"/>
    <w:rsid w:val="00F005A5"/>
    <w:rsid w:val="00F00636"/>
    <w:rsid w:val="00F00838"/>
    <w:rsid w:val="00F0090C"/>
    <w:rsid w:val="00F00EED"/>
    <w:rsid w:val="00F01185"/>
    <w:rsid w:val="00F01378"/>
    <w:rsid w:val="00F013D4"/>
    <w:rsid w:val="00F01432"/>
    <w:rsid w:val="00F01495"/>
    <w:rsid w:val="00F0174B"/>
    <w:rsid w:val="00F018A8"/>
    <w:rsid w:val="00F01A82"/>
    <w:rsid w:val="00F01DBA"/>
    <w:rsid w:val="00F02026"/>
    <w:rsid w:val="00F02081"/>
    <w:rsid w:val="00F02109"/>
    <w:rsid w:val="00F02363"/>
    <w:rsid w:val="00F0243B"/>
    <w:rsid w:val="00F025F4"/>
    <w:rsid w:val="00F02813"/>
    <w:rsid w:val="00F02B9B"/>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0C7"/>
    <w:rsid w:val="00F053BE"/>
    <w:rsid w:val="00F0541E"/>
    <w:rsid w:val="00F055F4"/>
    <w:rsid w:val="00F05969"/>
    <w:rsid w:val="00F059CF"/>
    <w:rsid w:val="00F05BD9"/>
    <w:rsid w:val="00F0653C"/>
    <w:rsid w:val="00F06AC1"/>
    <w:rsid w:val="00F06C78"/>
    <w:rsid w:val="00F0716A"/>
    <w:rsid w:val="00F0733E"/>
    <w:rsid w:val="00F0763C"/>
    <w:rsid w:val="00F076A5"/>
    <w:rsid w:val="00F077CE"/>
    <w:rsid w:val="00F077DE"/>
    <w:rsid w:val="00F079A4"/>
    <w:rsid w:val="00F079E3"/>
    <w:rsid w:val="00F07A57"/>
    <w:rsid w:val="00F07A63"/>
    <w:rsid w:val="00F07AA4"/>
    <w:rsid w:val="00F07CEC"/>
    <w:rsid w:val="00F07FF1"/>
    <w:rsid w:val="00F1009D"/>
    <w:rsid w:val="00F10489"/>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632"/>
    <w:rsid w:val="00F148A1"/>
    <w:rsid w:val="00F14981"/>
    <w:rsid w:val="00F14C15"/>
    <w:rsid w:val="00F14E1B"/>
    <w:rsid w:val="00F14E25"/>
    <w:rsid w:val="00F1506A"/>
    <w:rsid w:val="00F1509F"/>
    <w:rsid w:val="00F15310"/>
    <w:rsid w:val="00F1533B"/>
    <w:rsid w:val="00F1554D"/>
    <w:rsid w:val="00F15765"/>
    <w:rsid w:val="00F158D0"/>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17BEB"/>
    <w:rsid w:val="00F17C07"/>
    <w:rsid w:val="00F20385"/>
    <w:rsid w:val="00F2041B"/>
    <w:rsid w:val="00F2052B"/>
    <w:rsid w:val="00F2052F"/>
    <w:rsid w:val="00F20556"/>
    <w:rsid w:val="00F206B1"/>
    <w:rsid w:val="00F20730"/>
    <w:rsid w:val="00F208D9"/>
    <w:rsid w:val="00F20A99"/>
    <w:rsid w:val="00F20D6A"/>
    <w:rsid w:val="00F20DF7"/>
    <w:rsid w:val="00F21162"/>
    <w:rsid w:val="00F211B0"/>
    <w:rsid w:val="00F211DB"/>
    <w:rsid w:val="00F213D9"/>
    <w:rsid w:val="00F2149F"/>
    <w:rsid w:val="00F21582"/>
    <w:rsid w:val="00F21607"/>
    <w:rsid w:val="00F217FB"/>
    <w:rsid w:val="00F21854"/>
    <w:rsid w:val="00F21925"/>
    <w:rsid w:val="00F21D81"/>
    <w:rsid w:val="00F21D8C"/>
    <w:rsid w:val="00F22291"/>
    <w:rsid w:val="00F225AD"/>
    <w:rsid w:val="00F226AB"/>
    <w:rsid w:val="00F228B5"/>
    <w:rsid w:val="00F22B05"/>
    <w:rsid w:val="00F230E8"/>
    <w:rsid w:val="00F2356C"/>
    <w:rsid w:val="00F236A6"/>
    <w:rsid w:val="00F236CF"/>
    <w:rsid w:val="00F239E6"/>
    <w:rsid w:val="00F23FD6"/>
    <w:rsid w:val="00F24570"/>
    <w:rsid w:val="00F24632"/>
    <w:rsid w:val="00F24832"/>
    <w:rsid w:val="00F249CC"/>
    <w:rsid w:val="00F24D99"/>
    <w:rsid w:val="00F25A36"/>
    <w:rsid w:val="00F26674"/>
    <w:rsid w:val="00F266AC"/>
    <w:rsid w:val="00F267CA"/>
    <w:rsid w:val="00F27190"/>
    <w:rsid w:val="00F27234"/>
    <w:rsid w:val="00F2737D"/>
    <w:rsid w:val="00F27537"/>
    <w:rsid w:val="00F27727"/>
    <w:rsid w:val="00F27A3B"/>
    <w:rsid w:val="00F27C36"/>
    <w:rsid w:val="00F301DD"/>
    <w:rsid w:val="00F30304"/>
    <w:rsid w:val="00F30801"/>
    <w:rsid w:val="00F30AC3"/>
    <w:rsid w:val="00F30C19"/>
    <w:rsid w:val="00F31181"/>
    <w:rsid w:val="00F311F8"/>
    <w:rsid w:val="00F318EC"/>
    <w:rsid w:val="00F31FBD"/>
    <w:rsid w:val="00F32206"/>
    <w:rsid w:val="00F326AF"/>
    <w:rsid w:val="00F32997"/>
    <w:rsid w:val="00F32A4D"/>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B81"/>
    <w:rsid w:val="00F34D2A"/>
    <w:rsid w:val="00F34E2E"/>
    <w:rsid w:val="00F34F06"/>
    <w:rsid w:val="00F35874"/>
    <w:rsid w:val="00F35952"/>
    <w:rsid w:val="00F35C83"/>
    <w:rsid w:val="00F35D60"/>
    <w:rsid w:val="00F35EF8"/>
    <w:rsid w:val="00F368A2"/>
    <w:rsid w:val="00F36B08"/>
    <w:rsid w:val="00F36CB6"/>
    <w:rsid w:val="00F36CDB"/>
    <w:rsid w:val="00F36E36"/>
    <w:rsid w:val="00F373AA"/>
    <w:rsid w:val="00F37545"/>
    <w:rsid w:val="00F37884"/>
    <w:rsid w:val="00F37B18"/>
    <w:rsid w:val="00F37C1B"/>
    <w:rsid w:val="00F37DC7"/>
    <w:rsid w:val="00F37E85"/>
    <w:rsid w:val="00F37E95"/>
    <w:rsid w:val="00F37F91"/>
    <w:rsid w:val="00F4005B"/>
    <w:rsid w:val="00F407A8"/>
    <w:rsid w:val="00F40C23"/>
    <w:rsid w:val="00F40C49"/>
    <w:rsid w:val="00F40C96"/>
    <w:rsid w:val="00F40F18"/>
    <w:rsid w:val="00F4150D"/>
    <w:rsid w:val="00F41529"/>
    <w:rsid w:val="00F415B3"/>
    <w:rsid w:val="00F416C8"/>
    <w:rsid w:val="00F41891"/>
    <w:rsid w:val="00F4191F"/>
    <w:rsid w:val="00F41ACA"/>
    <w:rsid w:val="00F41BF8"/>
    <w:rsid w:val="00F41D31"/>
    <w:rsid w:val="00F41E82"/>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5"/>
    <w:rsid w:val="00F4666D"/>
    <w:rsid w:val="00F467C8"/>
    <w:rsid w:val="00F46811"/>
    <w:rsid w:val="00F46BD1"/>
    <w:rsid w:val="00F46F96"/>
    <w:rsid w:val="00F46FBB"/>
    <w:rsid w:val="00F47022"/>
    <w:rsid w:val="00F47122"/>
    <w:rsid w:val="00F475DB"/>
    <w:rsid w:val="00F47603"/>
    <w:rsid w:val="00F47B22"/>
    <w:rsid w:val="00F47B84"/>
    <w:rsid w:val="00F47BBF"/>
    <w:rsid w:val="00F50293"/>
    <w:rsid w:val="00F503D3"/>
    <w:rsid w:val="00F508AB"/>
    <w:rsid w:val="00F508B1"/>
    <w:rsid w:val="00F50E4D"/>
    <w:rsid w:val="00F50F80"/>
    <w:rsid w:val="00F51252"/>
    <w:rsid w:val="00F512D2"/>
    <w:rsid w:val="00F515CA"/>
    <w:rsid w:val="00F51916"/>
    <w:rsid w:val="00F51A6F"/>
    <w:rsid w:val="00F520D5"/>
    <w:rsid w:val="00F521FB"/>
    <w:rsid w:val="00F5251A"/>
    <w:rsid w:val="00F52828"/>
    <w:rsid w:val="00F52A02"/>
    <w:rsid w:val="00F52AA6"/>
    <w:rsid w:val="00F52BB7"/>
    <w:rsid w:val="00F52C24"/>
    <w:rsid w:val="00F52C51"/>
    <w:rsid w:val="00F52E08"/>
    <w:rsid w:val="00F52E0C"/>
    <w:rsid w:val="00F52E3D"/>
    <w:rsid w:val="00F52E55"/>
    <w:rsid w:val="00F535F2"/>
    <w:rsid w:val="00F53B70"/>
    <w:rsid w:val="00F53E6F"/>
    <w:rsid w:val="00F53F74"/>
    <w:rsid w:val="00F54062"/>
    <w:rsid w:val="00F540F6"/>
    <w:rsid w:val="00F54474"/>
    <w:rsid w:val="00F5495F"/>
    <w:rsid w:val="00F54A74"/>
    <w:rsid w:val="00F54B7A"/>
    <w:rsid w:val="00F54DA3"/>
    <w:rsid w:val="00F54EFF"/>
    <w:rsid w:val="00F552B7"/>
    <w:rsid w:val="00F55308"/>
    <w:rsid w:val="00F5542F"/>
    <w:rsid w:val="00F5552E"/>
    <w:rsid w:val="00F557AB"/>
    <w:rsid w:val="00F5584E"/>
    <w:rsid w:val="00F55E28"/>
    <w:rsid w:val="00F55EC1"/>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B9"/>
    <w:rsid w:val="00F6094E"/>
    <w:rsid w:val="00F609B8"/>
    <w:rsid w:val="00F60BA3"/>
    <w:rsid w:val="00F60C7E"/>
    <w:rsid w:val="00F6104F"/>
    <w:rsid w:val="00F614A3"/>
    <w:rsid w:val="00F6171F"/>
    <w:rsid w:val="00F61925"/>
    <w:rsid w:val="00F61D0E"/>
    <w:rsid w:val="00F61D5C"/>
    <w:rsid w:val="00F620FC"/>
    <w:rsid w:val="00F62A0E"/>
    <w:rsid w:val="00F62A67"/>
    <w:rsid w:val="00F62A98"/>
    <w:rsid w:val="00F62C12"/>
    <w:rsid w:val="00F630BF"/>
    <w:rsid w:val="00F63640"/>
    <w:rsid w:val="00F639F4"/>
    <w:rsid w:val="00F63DB1"/>
    <w:rsid w:val="00F63EB3"/>
    <w:rsid w:val="00F640A7"/>
    <w:rsid w:val="00F640E7"/>
    <w:rsid w:val="00F64598"/>
    <w:rsid w:val="00F645D6"/>
    <w:rsid w:val="00F648ED"/>
    <w:rsid w:val="00F64903"/>
    <w:rsid w:val="00F64975"/>
    <w:rsid w:val="00F64D8A"/>
    <w:rsid w:val="00F64DA1"/>
    <w:rsid w:val="00F64F5A"/>
    <w:rsid w:val="00F650AC"/>
    <w:rsid w:val="00F651FC"/>
    <w:rsid w:val="00F652CC"/>
    <w:rsid w:val="00F653E1"/>
    <w:rsid w:val="00F65562"/>
    <w:rsid w:val="00F65792"/>
    <w:rsid w:val="00F659DB"/>
    <w:rsid w:val="00F65A70"/>
    <w:rsid w:val="00F65E0D"/>
    <w:rsid w:val="00F65EF1"/>
    <w:rsid w:val="00F65F0D"/>
    <w:rsid w:val="00F660C9"/>
    <w:rsid w:val="00F662A2"/>
    <w:rsid w:val="00F666AC"/>
    <w:rsid w:val="00F66838"/>
    <w:rsid w:val="00F66B22"/>
    <w:rsid w:val="00F66C3C"/>
    <w:rsid w:val="00F66CF0"/>
    <w:rsid w:val="00F670E2"/>
    <w:rsid w:val="00F67388"/>
    <w:rsid w:val="00F67536"/>
    <w:rsid w:val="00F6761B"/>
    <w:rsid w:val="00F67760"/>
    <w:rsid w:val="00F67AF3"/>
    <w:rsid w:val="00F7002F"/>
    <w:rsid w:val="00F70077"/>
    <w:rsid w:val="00F70147"/>
    <w:rsid w:val="00F701C0"/>
    <w:rsid w:val="00F701D4"/>
    <w:rsid w:val="00F70381"/>
    <w:rsid w:val="00F70395"/>
    <w:rsid w:val="00F704EA"/>
    <w:rsid w:val="00F706FF"/>
    <w:rsid w:val="00F709BC"/>
    <w:rsid w:val="00F70A1A"/>
    <w:rsid w:val="00F70A29"/>
    <w:rsid w:val="00F70A64"/>
    <w:rsid w:val="00F70B79"/>
    <w:rsid w:val="00F70E9F"/>
    <w:rsid w:val="00F70F36"/>
    <w:rsid w:val="00F71335"/>
    <w:rsid w:val="00F71341"/>
    <w:rsid w:val="00F7143D"/>
    <w:rsid w:val="00F714B7"/>
    <w:rsid w:val="00F717A9"/>
    <w:rsid w:val="00F71A9A"/>
    <w:rsid w:val="00F71B65"/>
    <w:rsid w:val="00F71D5B"/>
    <w:rsid w:val="00F71ED2"/>
    <w:rsid w:val="00F72223"/>
    <w:rsid w:val="00F7227C"/>
    <w:rsid w:val="00F72720"/>
    <w:rsid w:val="00F72A0D"/>
    <w:rsid w:val="00F72ACB"/>
    <w:rsid w:val="00F72AF6"/>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3D"/>
    <w:rsid w:val="00F75D6C"/>
    <w:rsid w:val="00F75EFD"/>
    <w:rsid w:val="00F760A9"/>
    <w:rsid w:val="00F76102"/>
    <w:rsid w:val="00F7621C"/>
    <w:rsid w:val="00F763AA"/>
    <w:rsid w:val="00F7645F"/>
    <w:rsid w:val="00F767EB"/>
    <w:rsid w:val="00F7697A"/>
    <w:rsid w:val="00F76C63"/>
    <w:rsid w:val="00F76D05"/>
    <w:rsid w:val="00F76DE5"/>
    <w:rsid w:val="00F76E1F"/>
    <w:rsid w:val="00F7721D"/>
    <w:rsid w:val="00F7725A"/>
    <w:rsid w:val="00F773AF"/>
    <w:rsid w:val="00F775B9"/>
    <w:rsid w:val="00F776E9"/>
    <w:rsid w:val="00F77BC2"/>
    <w:rsid w:val="00F800B9"/>
    <w:rsid w:val="00F800ED"/>
    <w:rsid w:val="00F803F2"/>
    <w:rsid w:val="00F80C56"/>
    <w:rsid w:val="00F80D2D"/>
    <w:rsid w:val="00F81567"/>
    <w:rsid w:val="00F8171D"/>
    <w:rsid w:val="00F81753"/>
    <w:rsid w:val="00F81BF1"/>
    <w:rsid w:val="00F81C53"/>
    <w:rsid w:val="00F82169"/>
    <w:rsid w:val="00F82393"/>
    <w:rsid w:val="00F8250A"/>
    <w:rsid w:val="00F826D4"/>
    <w:rsid w:val="00F8299A"/>
    <w:rsid w:val="00F82CB6"/>
    <w:rsid w:val="00F82FB9"/>
    <w:rsid w:val="00F83313"/>
    <w:rsid w:val="00F83361"/>
    <w:rsid w:val="00F83364"/>
    <w:rsid w:val="00F838E0"/>
    <w:rsid w:val="00F83BD1"/>
    <w:rsid w:val="00F843AB"/>
    <w:rsid w:val="00F84517"/>
    <w:rsid w:val="00F8452D"/>
    <w:rsid w:val="00F84C95"/>
    <w:rsid w:val="00F8533E"/>
    <w:rsid w:val="00F853EF"/>
    <w:rsid w:val="00F85514"/>
    <w:rsid w:val="00F8563A"/>
    <w:rsid w:val="00F85A39"/>
    <w:rsid w:val="00F85F9F"/>
    <w:rsid w:val="00F8643A"/>
    <w:rsid w:val="00F8688B"/>
    <w:rsid w:val="00F86B60"/>
    <w:rsid w:val="00F86EBF"/>
    <w:rsid w:val="00F86F5C"/>
    <w:rsid w:val="00F8741E"/>
    <w:rsid w:val="00F8743B"/>
    <w:rsid w:val="00F8755A"/>
    <w:rsid w:val="00F87570"/>
    <w:rsid w:val="00F8793A"/>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5C6"/>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37E"/>
    <w:rsid w:val="00F96432"/>
    <w:rsid w:val="00F96765"/>
    <w:rsid w:val="00F96910"/>
    <w:rsid w:val="00F96923"/>
    <w:rsid w:val="00F96C1D"/>
    <w:rsid w:val="00F96DDF"/>
    <w:rsid w:val="00F97103"/>
    <w:rsid w:val="00F9737F"/>
    <w:rsid w:val="00F97A59"/>
    <w:rsid w:val="00F97C36"/>
    <w:rsid w:val="00F97C6A"/>
    <w:rsid w:val="00FA004A"/>
    <w:rsid w:val="00FA02B7"/>
    <w:rsid w:val="00FA03FC"/>
    <w:rsid w:val="00FA04A0"/>
    <w:rsid w:val="00FA06E5"/>
    <w:rsid w:val="00FA073E"/>
    <w:rsid w:val="00FA075F"/>
    <w:rsid w:val="00FA0839"/>
    <w:rsid w:val="00FA09C1"/>
    <w:rsid w:val="00FA0B31"/>
    <w:rsid w:val="00FA10CF"/>
    <w:rsid w:val="00FA1348"/>
    <w:rsid w:val="00FA135A"/>
    <w:rsid w:val="00FA1480"/>
    <w:rsid w:val="00FA207B"/>
    <w:rsid w:val="00FA2241"/>
    <w:rsid w:val="00FA23A9"/>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4B8"/>
    <w:rsid w:val="00FA4920"/>
    <w:rsid w:val="00FA4A68"/>
    <w:rsid w:val="00FA4C2C"/>
    <w:rsid w:val="00FA4CD7"/>
    <w:rsid w:val="00FA4D99"/>
    <w:rsid w:val="00FA4F42"/>
    <w:rsid w:val="00FA53E9"/>
    <w:rsid w:val="00FA5412"/>
    <w:rsid w:val="00FA5642"/>
    <w:rsid w:val="00FA589E"/>
    <w:rsid w:val="00FA5A0C"/>
    <w:rsid w:val="00FA5BC6"/>
    <w:rsid w:val="00FA620F"/>
    <w:rsid w:val="00FA63A8"/>
    <w:rsid w:val="00FA64E6"/>
    <w:rsid w:val="00FA6AF7"/>
    <w:rsid w:val="00FA6B0A"/>
    <w:rsid w:val="00FA6CF2"/>
    <w:rsid w:val="00FA71AF"/>
    <w:rsid w:val="00FA73C4"/>
    <w:rsid w:val="00FA7865"/>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2F70"/>
    <w:rsid w:val="00FB339F"/>
    <w:rsid w:val="00FB341D"/>
    <w:rsid w:val="00FB3561"/>
    <w:rsid w:val="00FB369E"/>
    <w:rsid w:val="00FB36FE"/>
    <w:rsid w:val="00FB380B"/>
    <w:rsid w:val="00FB38E1"/>
    <w:rsid w:val="00FB3DF4"/>
    <w:rsid w:val="00FB3F39"/>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C83"/>
    <w:rsid w:val="00FC0F45"/>
    <w:rsid w:val="00FC11AD"/>
    <w:rsid w:val="00FC12E7"/>
    <w:rsid w:val="00FC1362"/>
    <w:rsid w:val="00FC19D1"/>
    <w:rsid w:val="00FC1BD2"/>
    <w:rsid w:val="00FC1C55"/>
    <w:rsid w:val="00FC1CC8"/>
    <w:rsid w:val="00FC1EBA"/>
    <w:rsid w:val="00FC201D"/>
    <w:rsid w:val="00FC2066"/>
    <w:rsid w:val="00FC2242"/>
    <w:rsid w:val="00FC2381"/>
    <w:rsid w:val="00FC2531"/>
    <w:rsid w:val="00FC2569"/>
    <w:rsid w:val="00FC278E"/>
    <w:rsid w:val="00FC2824"/>
    <w:rsid w:val="00FC28EF"/>
    <w:rsid w:val="00FC2BB4"/>
    <w:rsid w:val="00FC3281"/>
    <w:rsid w:val="00FC36C7"/>
    <w:rsid w:val="00FC3A7D"/>
    <w:rsid w:val="00FC3C5F"/>
    <w:rsid w:val="00FC4096"/>
    <w:rsid w:val="00FC40DF"/>
    <w:rsid w:val="00FC4309"/>
    <w:rsid w:val="00FC4352"/>
    <w:rsid w:val="00FC44A7"/>
    <w:rsid w:val="00FC452F"/>
    <w:rsid w:val="00FC46A9"/>
    <w:rsid w:val="00FC502D"/>
    <w:rsid w:val="00FC527D"/>
    <w:rsid w:val="00FC52B8"/>
    <w:rsid w:val="00FC5378"/>
    <w:rsid w:val="00FC558E"/>
    <w:rsid w:val="00FC56C1"/>
    <w:rsid w:val="00FC572A"/>
    <w:rsid w:val="00FC5ABE"/>
    <w:rsid w:val="00FC5D2A"/>
    <w:rsid w:val="00FC5D57"/>
    <w:rsid w:val="00FC5F64"/>
    <w:rsid w:val="00FC64AA"/>
    <w:rsid w:val="00FC6781"/>
    <w:rsid w:val="00FC67C3"/>
    <w:rsid w:val="00FC6835"/>
    <w:rsid w:val="00FC699B"/>
    <w:rsid w:val="00FC6A4A"/>
    <w:rsid w:val="00FC717F"/>
    <w:rsid w:val="00FC71CB"/>
    <w:rsid w:val="00FC7317"/>
    <w:rsid w:val="00FC73A9"/>
    <w:rsid w:val="00FC772C"/>
    <w:rsid w:val="00FC7A2C"/>
    <w:rsid w:val="00FC7A44"/>
    <w:rsid w:val="00FC7C1F"/>
    <w:rsid w:val="00FC7D94"/>
    <w:rsid w:val="00FC7ECB"/>
    <w:rsid w:val="00FD0095"/>
    <w:rsid w:val="00FD010F"/>
    <w:rsid w:val="00FD027E"/>
    <w:rsid w:val="00FD0751"/>
    <w:rsid w:val="00FD084E"/>
    <w:rsid w:val="00FD0CA4"/>
    <w:rsid w:val="00FD1138"/>
    <w:rsid w:val="00FD14D3"/>
    <w:rsid w:val="00FD166F"/>
    <w:rsid w:val="00FD1B2D"/>
    <w:rsid w:val="00FD1D80"/>
    <w:rsid w:val="00FD1EB6"/>
    <w:rsid w:val="00FD2662"/>
    <w:rsid w:val="00FD28C2"/>
    <w:rsid w:val="00FD2B51"/>
    <w:rsid w:val="00FD2BB0"/>
    <w:rsid w:val="00FD2E9D"/>
    <w:rsid w:val="00FD3428"/>
    <w:rsid w:val="00FD3525"/>
    <w:rsid w:val="00FD35A9"/>
    <w:rsid w:val="00FD3B92"/>
    <w:rsid w:val="00FD3C7E"/>
    <w:rsid w:val="00FD3D2C"/>
    <w:rsid w:val="00FD3F0A"/>
    <w:rsid w:val="00FD3FAA"/>
    <w:rsid w:val="00FD40C9"/>
    <w:rsid w:val="00FD47B5"/>
    <w:rsid w:val="00FD49F3"/>
    <w:rsid w:val="00FD4A06"/>
    <w:rsid w:val="00FD4A1A"/>
    <w:rsid w:val="00FD4BC8"/>
    <w:rsid w:val="00FD4D1F"/>
    <w:rsid w:val="00FD53A4"/>
    <w:rsid w:val="00FD5427"/>
    <w:rsid w:val="00FD5672"/>
    <w:rsid w:val="00FD5A2A"/>
    <w:rsid w:val="00FD5DB1"/>
    <w:rsid w:val="00FD5E3C"/>
    <w:rsid w:val="00FD62DF"/>
    <w:rsid w:val="00FD6671"/>
    <w:rsid w:val="00FD69F4"/>
    <w:rsid w:val="00FD6E01"/>
    <w:rsid w:val="00FD6E1B"/>
    <w:rsid w:val="00FD7076"/>
    <w:rsid w:val="00FD7079"/>
    <w:rsid w:val="00FD76D2"/>
    <w:rsid w:val="00FD7825"/>
    <w:rsid w:val="00FD7C5C"/>
    <w:rsid w:val="00FD7D2B"/>
    <w:rsid w:val="00FD7D43"/>
    <w:rsid w:val="00FD7EC9"/>
    <w:rsid w:val="00FD7F71"/>
    <w:rsid w:val="00FE000D"/>
    <w:rsid w:val="00FE01AE"/>
    <w:rsid w:val="00FE0241"/>
    <w:rsid w:val="00FE0275"/>
    <w:rsid w:val="00FE029A"/>
    <w:rsid w:val="00FE0665"/>
    <w:rsid w:val="00FE0672"/>
    <w:rsid w:val="00FE0CB5"/>
    <w:rsid w:val="00FE0E3A"/>
    <w:rsid w:val="00FE0EF1"/>
    <w:rsid w:val="00FE0FDB"/>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558"/>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4E"/>
    <w:rsid w:val="00FE4DAB"/>
    <w:rsid w:val="00FE4ED8"/>
    <w:rsid w:val="00FE4F66"/>
    <w:rsid w:val="00FE4FD4"/>
    <w:rsid w:val="00FE515E"/>
    <w:rsid w:val="00FE51E3"/>
    <w:rsid w:val="00FE551B"/>
    <w:rsid w:val="00FE566F"/>
    <w:rsid w:val="00FE5741"/>
    <w:rsid w:val="00FE57F4"/>
    <w:rsid w:val="00FE5813"/>
    <w:rsid w:val="00FE592E"/>
    <w:rsid w:val="00FE5D01"/>
    <w:rsid w:val="00FE5F09"/>
    <w:rsid w:val="00FE61D2"/>
    <w:rsid w:val="00FE62ED"/>
    <w:rsid w:val="00FE6801"/>
    <w:rsid w:val="00FE68FB"/>
    <w:rsid w:val="00FE696E"/>
    <w:rsid w:val="00FE6AC1"/>
    <w:rsid w:val="00FE6C5E"/>
    <w:rsid w:val="00FE6CC9"/>
    <w:rsid w:val="00FE6DF0"/>
    <w:rsid w:val="00FE7249"/>
    <w:rsid w:val="00FE7271"/>
    <w:rsid w:val="00FE735B"/>
    <w:rsid w:val="00FE7665"/>
    <w:rsid w:val="00FE769F"/>
    <w:rsid w:val="00FE776D"/>
    <w:rsid w:val="00FE777B"/>
    <w:rsid w:val="00FE77F4"/>
    <w:rsid w:val="00FE7E48"/>
    <w:rsid w:val="00FF006D"/>
    <w:rsid w:val="00FF03EF"/>
    <w:rsid w:val="00FF0428"/>
    <w:rsid w:val="00FF0491"/>
    <w:rsid w:val="00FF04AF"/>
    <w:rsid w:val="00FF064B"/>
    <w:rsid w:val="00FF0B00"/>
    <w:rsid w:val="00FF0B5E"/>
    <w:rsid w:val="00FF0CB5"/>
    <w:rsid w:val="00FF0E47"/>
    <w:rsid w:val="00FF0F6C"/>
    <w:rsid w:val="00FF1397"/>
    <w:rsid w:val="00FF16D1"/>
    <w:rsid w:val="00FF1C46"/>
    <w:rsid w:val="00FF1C51"/>
    <w:rsid w:val="00FF22EA"/>
    <w:rsid w:val="00FF23F3"/>
    <w:rsid w:val="00FF245C"/>
    <w:rsid w:val="00FF278C"/>
    <w:rsid w:val="00FF2866"/>
    <w:rsid w:val="00FF296D"/>
    <w:rsid w:val="00FF29AB"/>
    <w:rsid w:val="00FF33AE"/>
    <w:rsid w:val="00FF366F"/>
    <w:rsid w:val="00FF39F3"/>
    <w:rsid w:val="00FF3F10"/>
    <w:rsid w:val="00FF43FF"/>
    <w:rsid w:val="00FF441D"/>
    <w:rsid w:val="00FF4485"/>
    <w:rsid w:val="00FF46C5"/>
    <w:rsid w:val="00FF4733"/>
    <w:rsid w:val="00FF4980"/>
    <w:rsid w:val="00FF4C81"/>
    <w:rsid w:val="00FF4C9A"/>
    <w:rsid w:val="00FF53AB"/>
    <w:rsid w:val="00FF5855"/>
    <w:rsid w:val="00FF5EF7"/>
    <w:rsid w:val="00FF5F2F"/>
    <w:rsid w:val="00FF654C"/>
    <w:rsid w:val="00FF65E1"/>
    <w:rsid w:val="00FF66B4"/>
    <w:rsid w:val="00FF67F9"/>
    <w:rsid w:val="00FF6A4D"/>
    <w:rsid w:val="00FF6F93"/>
    <w:rsid w:val="00FF703C"/>
    <w:rsid w:val="00FF70ED"/>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4A5EA5"/>
    <w:pPr>
      <w:spacing w:beforeLines="50" w:before="50"/>
    </w:pPr>
    <w:rPr>
      <w:rFonts w:ascii="Times New Roman" w:eastAsia="微软雅黑" w:hAnsi="Times New Roman"/>
      <w:sz w:val="21"/>
      <w:szCs w:val="22"/>
    </w:rPr>
  </w:style>
  <w:style w:type="paragraph" w:styleId="1">
    <w:name w:val="heading 1"/>
    <w:basedOn w:val="a2"/>
    <w:next w:val="a2"/>
    <w:link w:val="10"/>
    <w:uiPriority w:val="9"/>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iPriority w:val="9"/>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iPriority w:val="9"/>
    <w:unhideWhenUsed/>
    <w:qFormat/>
    <w:rsid w:val="00473D94"/>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iPriority w:val="9"/>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73D94"/>
    <w:rPr>
      <w:rFonts w:ascii="Arial" w:eastAsia="等线 Light" w:hAnsi="Arial"/>
      <w:b/>
      <w:bCs/>
      <w:kern w:val="44"/>
      <w:sz w:val="32"/>
      <w:szCs w:val="44"/>
    </w:rPr>
  </w:style>
  <w:style w:type="character" w:customStyle="1" w:styleId="22">
    <w:name w:val="标题 2 字符"/>
    <w:link w:val="21"/>
    <w:rsid w:val="00473D94"/>
    <w:rPr>
      <w:rFonts w:ascii="Arial" w:eastAsia="等线 Light" w:hAnsi="Arial"/>
      <w:b/>
      <w:bCs/>
      <w:sz w:val="24"/>
      <w:szCs w:val="32"/>
    </w:rPr>
  </w:style>
  <w:style w:type="character" w:customStyle="1" w:styleId="32">
    <w:name w:val="标题 3 字符"/>
    <w:link w:val="31"/>
    <w:rsid w:val="00473D94"/>
    <w:rPr>
      <w:rFonts w:ascii="Arial" w:eastAsia="等线 Light" w:hAnsi="Arial"/>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rsid w:val="00FE4FD4"/>
    <w:rPr>
      <w:sz w:val="20"/>
      <w:szCs w:val="18"/>
    </w:rPr>
  </w:style>
  <w:style w:type="character" w:customStyle="1" w:styleId="afe">
    <w:name w:val="批注文字 字符"/>
    <w:link w:val="afd"/>
    <w:qFormat/>
    <w:rsid w:val="00FE4FD4"/>
    <w:rPr>
      <w:rFonts w:ascii="Times New Roman" w:eastAsia="微软雅黑"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qFormat/>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b/>
      <w:bCs/>
      <w:i/>
    </w:rPr>
  </w:style>
  <w:style w:type="paragraph" w:customStyle="1" w:styleId="observation0">
    <w:name w:val="observation"/>
    <w:basedOn w:val="a2"/>
    <w:link w:val="observation1"/>
    <w:qFormat/>
    <w:rsid w:val="004409EB"/>
    <w:pPr>
      <w:numPr>
        <w:numId w:val="25"/>
      </w:numPr>
      <w:spacing w:before="120"/>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4409EB"/>
    <w:rPr>
      <w:rFonts w:ascii="Times New Roman" w:eastAsiaTheme="minorEastAsia" w:hAnsi="Times New Roman"/>
      <w:b/>
      <w:i/>
      <w:sz w:val="21"/>
      <w:szCs w:val="22"/>
    </w:rPr>
  </w:style>
  <w:style w:type="paragraph" w:customStyle="1" w:styleId="TAC">
    <w:name w:val="TAC"/>
    <w:basedOn w:val="a2"/>
    <w:link w:val="TACChar"/>
    <w:qFormat/>
    <w:rsid w:val="00EF6644"/>
    <w:pPr>
      <w:keepLines/>
      <w:spacing w:before="40" w:after="40"/>
      <w:jc w:val="center"/>
    </w:pPr>
    <w:rPr>
      <w:rFonts w:eastAsia="宋体"/>
      <w:noProof/>
      <w:sz w:val="20"/>
      <w:szCs w:val="20"/>
      <w:lang w:eastAsia="x-none"/>
    </w:rPr>
  </w:style>
  <w:style w:type="character" w:customStyle="1" w:styleId="TACChar">
    <w:name w:val="TAC Char"/>
    <w:link w:val="TAC"/>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P,列出段落2,—ñ弌’i"/>
    <w:basedOn w:val="a2"/>
    <w:link w:val="affffff3"/>
    <w:uiPriority w:val="34"/>
    <w:unhideWhenUsed/>
    <w:qFormat/>
    <w:rsid w:val="00264F12"/>
    <w:pPr>
      <w:ind w:left="720"/>
      <w:contextualSpacing/>
    </w:pPr>
    <w:rPr>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P 字符,列出段落2 字符,—ñ弌’i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qFormat/>
    <w:rsid w:val="004212A2"/>
    <w:rPr>
      <w:rFonts w:ascii="Arial" w:hAnsi="Arial"/>
      <w:b/>
      <w:sz w:val="18"/>
      <w:lang w:val="en-GB" w:eastAsia="en-US"/>
    </w:rPr>
  </w:style>
  <w:style w:type="paragraph" w:customStyle="1" w:styleId="-Proposal">
    <w:name w:val="题注-Proposal"/>
    <w:basedOn w:val="af7"/>
    <w:next w:val="a2"/>
    <w:link w:val="-Proposal0"/>
    <w:qFormat/>
    <w:rsid w:val="008C46E9"/>
    <w:pPr>
      <w:numPr>
        <w:numId w:val="26"/>
      </w:numPr>
      <w:spacing w:before="120" w:after="0"/>
    </w:pPr>
    <w:rPr>
      <w:b/>
      <w:color w:val="auto"/>
      <w:szCs w:val="21"/>
    </w:rPr>
  </w:style>
  <w:style w:type="character" w:customStyle="1" w:styleId="-Proposal0">
    <w:name w:val="题注-Proposal 字符"/>
    <w:basedOn w:val="af8"/>
    <w:link w:val="-Proposal"/>
    <w:rsid w:val="008C46E9"/>
    <w:rPr>
      <w:rFonts w:ascii="Times New Roman" w:eastAsia="等线 Light" w:hAnsi="Times New Roman"/>
      <w:b/>
      <w:i/>
      <w:iCs/>
      <w:color w:val="44546A"/>
      <w:kern w:val="0"/>
      <w:sz w:val="21"/>
      <w:szCs w:val="21"/>
    </w:rPr>
  </w:style>
  <w:style w:type="paragraph" w:customStyle="1" w:styleId="3GPPAgreements">
    <w:name w:val="3GPP Agreements"/>
    <w:basedOn w:val="a2"/>
    <w:rsid w:val="00304B65"/>
    <w:pPr>
      <w:numPr>
        <w:numId w:val="39"/>
      </w:numPr>
      <w:autoSpaceDE w:val="0"/>
      <w:autoSpaceDN w:val="0"/>
      <w:adjustRightInd w:val="0"/>
      <w:snapToGrid w:val="0"/>
      <w:spacing w:beforeLines="0" w:before="0"/>
      <w:jc w:val="both"/>
    </w:pPr>
    <w:rPr>
      <w:rFonts w:eastAsia="宋体"/>
      <w:sz w:val="20"/>
      <w:lang w:eastAsia="en-US"/>
    </w:rPr>
  </w:style>
  <w:style w:type="paragraph" w:customStyle="1" w:styleId="bullet1-0">
    <w:name w:val="bullet1-0"/>
    <w:basedOn w:val="affffff2"/>
    <w:link w:val="bullet1-00"/>
    <w:qFormat/>
    <w:rsid w:val="00304B65"/>
    <w:pPr>
      <w:spacing w:beforeLines="0" w:before="0"/>
      <w:ind w:left="0"/>
    </w:pPr>
    <w:rPr>
      <w:sz w:val="20"/>
      <w:szCs w:val="22"/>
      <w:lang w:val="en-US" w:eastAsia="zh-CN"/>
    </w:rPr>
  </w:style>
  <w:style w:type="table" w:customStyle="1" w:styleId="TableGrid1">
    <w:name w:val="TableGrid1"/>
    <w:basedOn w:val="a4"/>
    <w:next w:val="afffffb"/>
    <w:uiPriority w:val="39"/>
    <w:qFormat/>
    <w:rsid w:val="000F41FA"/>
    <w:rPr>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rsid w:val="00102CE6"/>
    <w:pPr>
      <w:tabs>
        <w:tab w:val="left" w:pos="1622"/>
      </w:tabs>
      <w:spacing w:beforeLines="0" w:before="0"/>
      <w:ind w:left="1622" w:hanging="363"/>
    </w:pPr>
    <w:rPr>
      <w:rFonts w:ascii="Arial" w:eastAsia="MS Mincho" w:hAnsi="Arial"/>
      <w:sz w:val="20"/>
      <w:szCs w:val="24"/>
      <w:lang w:val="en-GB" w:eastAsia="en-GB"/>
    </w:rPr>
  </w:style>
  <w:style w:type="character" w:customStyle="1" w:styleId="Doc-text2Char">
    <w:name w:val="Doc-text2 Char"/>
    <w:link w:val="Doc-text2"/>
    <w:qFormat/>
    <w:rsid w:val="00102CE6"/>
    <w:rPr>
      <w:rFonts w:ascii="Arial" w:eastAsia="MS Mincho" w:hAnsi="Arial"/>
      <w:szCs w:val="24"/>
      <w:lang w:val="en-GB" w:eastAsia="en-GB"/>
    </w:rPr>
  </w:style>
  <w:style w:type="paragraph" w:customStyle="1" w:styleId="Agreement">
    <w:name w:val="Agreement"/>
    <w:basedOn w:val="a2"/>
    <w:next w:val="Doc-text2"/>
    <w:uiPriority w:val="99"/>
    <w:qFormat/>
    <w:rsid w:val="00102CE6"/>
    <w:pPr>
      <w:numPr>
        <w:numId w:val="46"/>
      </w:numPr>
      <w:spacing w:beforeLines="0" w:before="60"/>
    </w:pPr>
    <w:rPr>
      <w:rFonts w:ascii="Arial" w:eastAsia="MS Mincho" w:hAnsi="Arial"/>
      <w:b/>
      <w:sz w:val="20"/>
      <w:szCs w:val="24"/>
      <w:lang w:val="en-GB" w:eastAsia="en-GB"/>
    </w:rPr>
  </w:style>
  <w:style w:type="character" w:customStyle="1" w:styleId="bullet1-00">
    <w:name w:val="bullet1-0 字符"/>
    <w:basedOn w:val="a3"/>
    <w:link w:val="bullet1-0"/>
    <w:rsid w:val="00E90854"/>
    <w:rPr>
      <w:rFonts w:ascii="Times New Roman" w:eastAsia="微软雅黑" w:hAnsi="Times New Roman"/>
      <w:szCs w:val="22"/>
    </w:rPr>
  </w:style>
  <w:style w:type="paragraph" w:customStyle="1" w:styleId="EQ">
    <w:name w:val="EQ"/>
    <w:basedOn w:val="a2"/>
    <w:next w:val="a2"/>
    <w:qFormat/>
    <w:rsid w:val="00767F70"/>
    <w:pPr>
      <w:keepLines/>
      <w:tabs>
        <w:tab w:val="center" w:pos="4536"/>
        <w:tab w:val="right" w:pos="9072"/>
      </w:tabs>
      <w:spacing w:beforeLines="0" w:before="0" w:after="180"/>
    </w:pPr>
    <w:rPr>
      <w:rFonts w:eastAsiaTheme="minorEastAsia"/>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230970425">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119031018">
      <w:bodyDiv w:val="1"/>
      <w:marLeft w:val="0"/>
      <w:marRight w:val="0"/>
      <w:marTop w:val="0"/>
      <w:marBottom w:val="0"/>
      <w:divBdr>
        <w:top w:val="none" w:sz="0" w:space="0" w:color="auto"/>
        <w:left w:val="none" w:sz="0" w:space="0" w:color="auto"/>
        <w:bottom w:val="none" w:sz="0" w:space="0" w:color="auto"/>
        <w:right w:val="none" w:sz="0" w:space="0" w:color="auto"/>
      </w:divBdr>
    </w:div>
    <w:div w:id="1267345355">
      <w:bodyDiv w:val="1"/>
      <w:marLeft w:val="0"/>
      <w:marRight w:val="0"/>
      <w:marTop w:val="0"/>
      <w:marBottom w:val="0"/>
      <w:divBdr>
        <w:top w:val="none" w:sz="0" w:space="0" w:color="auto"/>
        <w:left w:val="none" w:sz="0" w:space="0" w:color="auto"/>
        <w:bottom w:val="none" w:sz="0" w:space="0" w:color="auto"/>
        <w:right w:val="none" w:sz="0" w:space="0" w:color="auto"/>
      </w:divBdr>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6880491">
      <w:bodyDiv w:val="1"/>
      <w:marLeft w:val="0"/>
      <w:marRight w:val="0"/>
      <w:marTop w:val="0"/>
      <w:marBottom w:val="0"/>
      <w:divBdr>
        <w:top w:val="none" w:sz="0" w:space="0" w:color="auto"/>
        <w:left w:val="none" w:sz="0" w:space="0" w:color="auto"/>
        <w:bottom w:val="none" w:sz="0" w:space="0" w:color="auto"/>
        <w:right w:val="none" w:sz="0" w:space="0" w:color="auto"/>
      </w:divBdr>
      <w:divsChild>
        <w:div w:id="1562404013">
          <w:marLeft w:val="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1477</TotalTime>
  <Pages>7</Pages>
  <Words>2783</Words>
  <Characters>15865</Characters>
  <Application>Microsoft Office Word</Application>
  <DocSecurity>0</DocSecurity>
  <Lines>132</Lines>
  <Paragraphs>37</Paragraphs>
  <ScaleCrop>false</ScaleCrop>
  <Company/>
  <LinksUpToDate>false</LinksUpToDate>
  <CharactersWithSpaces>18611</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Yanping Xing</cp:lastModifiedBy>
  <cp:revision>759</cp:revision>
  <dcterms:created xsi:type="dcterms:W3CDTF">2025-03-27T01:19:00Z</dcterms:created>
  <dcterms:modified xsi:type="dcterms:W3CDTF">2025-05-09T08:25:00Z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y fmtid="{D5CDD505-2E9C-101B-9397-08002B2CF9AE}" pid="39" name="CWM5135d510851311ef8000336800003368">
    <vt:lpwstr>CWMqfg1qaZPIgr3UQX1WnKRwbpLf9S8JjG2Ce9MBMCGPowOpGrIwao3X11XkU54zVZzHZAMVzjQcF5ir2KbSKxMSg==</vt:lpwstr>
  </property>
  <property fmtid="{D5CDD505-2E9C-101B-9397-08002B2CF9AE}" pid="40" name="CWMab6822309cca11ef800017bd000017bd">
    <vt:lpwstr>CWMTQ6/V3+93YOSvLCpmRRPKaGJOrjvflYzXgMJuDg/SzBorT+BkyhnoLPGUxqXSJoWFsLb2orxneG2ghTycQwdcg==</vt:lpwstr>
  </property>
  <property fmtid="{D5CDD505-2E9C-101B-9397-08002B2CF9AE}" pid="41" name="CWM258aec309da911ef8000176900001669">
    <vt:lpwstr>CWM00DKNWiE8o2uk8d3CqX4zG8ot8K1ahSUqeqZ1Nv4LDv1g6iqL3/c6ZBqjrpteUwA8myWNUmFo6OQ0CTnFSTeCw==</vt:lpwstr>
  </property>
  <property fmtid="{D5CDD505-2E9C-101B-9397-08002B2CF9AE}" pid="42" name="CWMc9cbf8f09dc911ef8000319c0000309c">
    <vt:lpwstr>CWMFTUC3E5vKMUCKur0ms0p5PnpUBf4P1KmYxPmHlgN6BuZ/tSSoliLxYvYWjUNeHwwsP9LDNwiV+VhBRHqvNoYPA==</vt:lpwstr>
  </property>
  <property fmtid="{D5CDD505-2E9C-101B-9397-08002B2CF9AE}" pid="43" name="CWM9927a5e0a17611ef8000176900001669">
    <vt:lpwstr>CWMjXCr95h1LGj1T4Tf+M2sNXhZAKihz8koPLOHzMqBj94jV5xM17fO6KearVBdL9EX/KNP/v0jzj7MqCy6x/xZ/w==</vt:lpwstr>
  </property>
  <property fmtid="{D5CDD505-2E9C-101B-9397-08002B2CF9AE}" pid="44" name="CWM901db180c2bc11ef80004f1200004f12">
    <vt:lpwstr>CWM9HAMTW21VyPniHK+2X+HBKYbz8j68POdGLCnz9Z8DmpOhu7FpMOaOdVcq9tPJfGDWE1P3zUOXiKkdB+HHDcZWQ==</vt:lpwstr>
  </property>
  <property fmtid="{D5CDD505-2E9C-101B-9397-08002B2CF9AE}" pid="45" name="MTUseMTPrefs">
    <vt:lpwstr>1</vt:lpwstr>
  </property>
  <property fmtid="{D5CDD505-2E9C-101B-9397-08002B2CF9AE}" pid="46" name="CWM684edc80df9311ef8000272500002625">
    <vt:lpwstr>CWMG+dRfsbT1nZHWYVgasLoSOnGZAqNUT0jTn/S7de5+bXHQ7NYAW+KdM/wsMM3DcyBs040mJKApbWgWqKYSXMyUg==</vt:lpwstr>
  </property>
  <property fmtid="{D5CDD505-2E9C-101B-9397-08002B2CF9AE}" pid="47" name="CWMa1727de0e42611ef80002bf500002af5">
    <vt:lpwstr>CWMzJtljEf8uQ9oWkzL0s8jVQsra1gL9YathfrI2Lt2hYCskfYxv3NOVgGXix1UzV9gc7Fi5jyawB7W7TAKaXH3HA==</vt:lpwstr>
  </property>
  <property fmtid="{D5CDD505-2E9C-101B-9397-08002B2CF9AE}" pid="48" name="CWM458177b0e50311ef8000370100003701">
    <vt:lpwstr>CWMJ6oaPDDfWuaSgf5fqDMFCr2KThymZYR1CXWgtoEI1LU0kkcGqkeTDhfl1cJuvgRKJGNftlE6RCa1b3NEgfM9/A==</vt:lpwstr>
  </property>
  <property fmtid="{D5CDD505-2E9C-101B-9397-08002B2CF9AE}" pid="49" name="CWMc1bb8f60e52511ef8000233b0000223b">
    <vt:lpwstr>CWMAdJ9Nc3nR7ilwiTae5JaOGiJjDTXr/Z+9i4cGuYjeUQCj4x8nl5+R68ZslqxUmOW0Q2kSPjbF5qcDLt3PaVZyA==</vt:lpwstr>
  </property>
  <property fmtid="{D5CDD505-2E9C-101B-9397-08002B2CF9AE}" pid="50" name="CWM82b29880e55811ef80004f9800004f98">
    <vt:lpwstr>CWMV5WmIb/XF4qALPUcpNtMt8foYYrLbcGy9WmHy/93eIzw901xhMNcDsfjnDzJVQjF8uwJzbOnx4nL7vsFr8gBUg==</vt:lpwstr>
  </property>
  <property fmtid="{D5CDD505-2E9C-101B-9397-08002B2CF9AE}" pid="51" name="CWM985326f0e61611ef80006b9b00006a9b">
    <vt:lpwstr>CWMyoOk2APco+nl83gQ4GRKh+h4Kva1PGgKybJfunGc3eotg9+OzlneA1wLegSQpuogmv6LRkVRu4k3S/8qUb9MIw==</vt:lpwstr>
  </property>
  <property fmtid="{D5CDD505-2E9C-101B-9397-08002B2CF9AE}" pid="52" name="CWMfd3b9f300aa511f08000017200000172">
    <vt:lpwstr>CWM3dbfvuO8dPuTb0Q9xnLp6lFRVYJNnCFJyVw1QERkT7qHX/t0OYLj3H/wF8IuhgUN/qcNOMWBZVTnOMKLz5pU6g==</vt:lpwstr>
  </property>
  <property fmtid="{D5CDD505-2E9C-101B-9397-08002B2CF9AE}" pid="53" name="CWMa8b02c500ae211f080000d4700000c47">
    <vt:lpwstr>CWMsfd2MP8MTuSvZSEdVN/QIn8UY8EsHbXpgFyu8z4K9UiXDPNBKvwZVQ812fpT0OkROPxXQyMC1f0iCSCkWaqkjA==</vt:lpwstr>
  </property>
  <property fmtid="{D5CDD505-2E9C-101B-9397-08002B2CF9AE}" pid="54" name="CWMdd68ece00b6c11f08000130800001208">
    <vt:lpwstr>CWM3aPnj4EsyXfsS2e85Lur1m3Ehzys9az7NsaRSmd9s6XeLQNrcFT7NZez7fPajJqLC1kHoFEl4ceI0S3rhikcAw==</vt:lpwstr>
  </property>
  <property fmtid="{D5CDD505-2E9C-101B-9397-08002B2CF9AE}" pid="55" name="CWMee7262100b9d11f08000490000004800">
    <vt:lpwstr>CWMEPGGUFqEqOIRx6fRlPSVU/5O94MOVW6sQRdr0MPoaRXsRG2FrWgpXsoCf44Wn6McKEg59Hl0uAQeCX3plCR78g==</vt:lpwstr>
  </property>
  <property fmtid="{D5CDD505-2E9C-101B-9397-08002B2CF9AE}" pid="56" name="CWM970d11800ba911f08000130800001208">
    <vt:lpwstr>CWMGTri3rWFjE4a6qqm3SyFuoopPNyvVK8wCDnFqgaoEoCFV4Hu5Sekx6VzLRWqtr/Sm4smSuO8EnUY3F28JVpXKg==</vt:lpwstr>
  </property>
  <property fmtid="{D5CDD505-2E9C-101B-9397-08002B2CF9AE}" pid="57" name="CWM0f4234100d7f11f08000532b0000532b">
    <vt:lpwstr>CWMAdJ9Nc3nR7ilwiTae5JaOGiJjDTXr/Z+9i4cGuYjeURrosLmTw8/rqgvUidvOPi0qJ2YGAbCbQv4bdkJNYI6rQ==</vt:lpwstr>
  </property>
  <property fmtid="{D5CDD505-2E9C-101B-9397-08002B2CF9AE}" pid="58" name="CWM5f783c902bac11f0800021f4000021f4">
    <vt:lpwstr>CWMvDePth5jBPCgFplcn38+6DDCmr5efNtnzLAC/ljLv/BP1u9n/eQmJOtWSDBJXeAM8b86/1GlfYTxFGDjKyH2OQ==</vt:lpwstr>
  </property>
  <property fmtid="{D5CDD505-2E9C-101B-9397-08002B2CF9AE}" pid="59" name="CWMdcd5d9902bb611f080001b6c00001b6c">
    <vt:lpwstr>CWMF7LjG3/OR/eeXrhg2uzYwiBbDmB1jQEVUaA4Vtj/y0zZhBuWkQ8WxVFzzkDtX3rVCTC65mgDS0ctxgH1liwwgw==</vt:lpwstr>
  </property>
  <property fmtid="{D5CDD505-2E9C-101B-9397-08002B2CF9AE}" pid="60" name="CWM842fe2e02c9711f08000151600001516">
    <vt:lpwstr>CWMdDRnYxFQS1P6UbBuAkpWQQ+PLGyS4pzi/Vjg9I7ghb+54AFh+igznErhRjZr5hbzbcNQfZ7L0beuOwJWPNtxag==</vt:lpwstr>
  </property>
  <property fmtid="{D5CDD505-2E9C-101B-9397-08002B2CF9AE}" pid="61" name="CWM72935b002c9e11f0800025b0000024b0">
    <vt:lpwstr>CWMMR7NEuctPi+IXuZxiUfCwbffX6p3J9/gQNUaM8uQMqbH8fggl2D02A8n6v+zCUkMDwsjSOuMv1ytEfw8PWKeDQ==</vt:lpwstr>
  </property>
  <property fmtid="{D5CDD505-2E9C-101B-9397-08002B2CF9AE}" pid="62" name="CWM74f874202c9e11f0800025b0000024b0">
    <vt:lpwstr>CWM8CzrXiPvdSrt+IZHkfc7XQiu+1IL1Qkns5SXZ/xwFJh7W28CyvJGRgNa9XPWUD95bZJdoIlXSdddX/B+OxIU+A==</vt:lpwstr>
  </property>
  <property fmtid="{D5CDD505-2E9C-101B-9397-08002B2CF9AE}" pid="63" name="CWM2b7c49f02caf11f08000151600001516">
    <vt:lpwstr>CWMq0C5OBDUJG7H02soMbo7FXorL+EfC4v4lif3HL5U1ID6Wu5iNAk9DzTM1WrdGgQwVxP4tg7gtRmqyRHKDVfcjw==</vt:lpwstr>
  </property>
</Properties>
</file>