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4F589240"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110</w:t>
      </w:r>
      <w:r w:rsidR="000E26C7">
        <w:rPr>
          <w:noProof w:val="0"/>
          <w:sz w:val="24"/>
        </w:rPr>
        <w:t>bis-e</w:t>
      </w:r>
      <w:r>
        <w:rPr>
          <w:noProof w:val="0"/>
          <w:sz w:val="24"/>
        </w:rPr>
        <w:tab/>
      </w:r>
      <w:r w:rsidR="004A7084" w:rsidRPr="004A7084">
        <w:rPr>
          <w:noProof w:val="0"/>
          <w:sz w:val="24"/>
        </w:rPr>
        <w:t>R1-22</w:t>
      </w:r>
      <w:r w:rsidR="00B916E0">
        <w:rPr>
          <w:noProof w:val="0"/>
          <w:sz w:val="24"/>
        </w:rPr>
        <w:t>10018</w:t>
      </w:r>
    </w:p>
    <w:p w14:paraId="03B06193" w14:textId="638BA974" w:rsidR="002E2FAF" w:rsidRDefault="00933FD5">
      <w:pPr>
        <w:pStyle w:val="Header"/>
        <w:tabs>
          <w:tab w:val="right" w:pos="10206"/>
        </w:tabs>
        <w:rPr>
          <w:noProof w:val="0"/>
          <w:sz w:val="24"/>
        </w:rPr>
      </w:pPr>
      <w:r>
        <w:rPr>
          <w:noProof w:val="0"/>
          <w:sz w:val="24"/>
        </w:rPr>
        <w:t>Online Meeting</w:t>
      </w:r>
      <w:r w:rsidR="004362A4">
        <w:rPr>
          <w:noProof w:val="0"/>
          <w:sz w:val="24"/>
        </w:rPr>
        <w:t xml:space="preserve">, </w:t>
      </w:r>
      <w:r>
        <w:rPr>
          <w:noProof w:val="0"/>
          <w:sz w:val="24"/>
        </w:rPr>
        <w:t>October 10</w:t>
      </w:r>
      <w:r w:rsidR="00A71BB4">
        <w:rPr>
          <w:noProof w:val="0"/>
          <w:sz w:val="24"/>
        </w:rPr>
        <w:t xml:space="preserve"> – </w:t>
      </w:r>
      <w:r>
        <w:rPr>
          <w:noProof w:val="0"/>
          <w:sz w:val="24"/>
        </w:rPr>
        <w:t>October 19</w:t>
      </w:r>
      <w:r w:rsidR="00A71BB4">
        <w:rPr>
          <w:noProof w:val="0"/>
          <w:sz w:val="24"/>
        </w:rPr>
        <w:t>, 2022</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D72088D"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D90795" w:rsidRPr="00D90795">
        <w:rPr>
          <w:rFonts w:ascii="Arial" w:hAnsi="Arial"/>
          <w:bCs/>
          <w:sz w:val="24"/>
        </w:rPr>
        <w:t>Unified TCI framework extension for multi-TRP</w:t>
      </w:r>
      <w:r>
        <w:rPr>
          <w:rFonts w:ascii="Arial" w:hAnsi="Arial"/>
          <w:b/>
          <w:sz w:val="24"/>
        </w:rPr>
        <w:tab/>
      </w:r>
    </w:p>
    <w:p w14:paraId="4675ECCD" w14:textId="2C0CD4B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9.1.1.1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2610ABF3" w:rsidR="00B70D70" w:rsidRDefault="007D3899" w:rsidP="00B70D70">
      <w:pPr>
        <w:pStyle w:val="BodyText"/>
      </w:pPr>
      <w:r>
        <w:rPr>
          <w:noProof/>
        </w:rPr>
        <mc:AlternateContent>
          <mc:Choice Requires="wps">
            <w:drawing>
              <wp:anchor distT="0" distB="0" distL="114300" distR="114300" simplePos="0" relativeHeight="251659264" behindDoc="0" locked="0" layoutInCell="1" allowOverlap="1" wp14:anchorId="7BA9D4E4" wp14:editId="769D0DE2">
                <wp:simplePos x="0" y="0"/>
                <wp:positionH relativeFrom="column">
                  <wp:posOffset>-84455</wp:posOffset>
                </wp:positionH>
                <wp:positionV relativeFrom="paragraph">
                  <wp:posOffset>229448</wp:posOffset>
                </wp:positionV>
                <wp:extent cx="6311900" cy="46990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6311900" cy="4699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C88F30" id="Rectangle 1" o:spid="_x0000_s1026" style="position:absolute;margin-left:-6.65pt;margin-top:18.05pt;width:497pt;height:3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" filled="f" strokecolor="black [3213]" strokeweight=".25pt"/>
            </w:pict>
          </mc:Fallback>
        </mc:AlternateContent>
      </w:r>
      <w:r w:rsidR="00B70D70" w:rsidRPr="006E062B">
        <w:t>During RAN#9</w:t>
      </w:r>
      <w:r w:rsidR="00B70D70">
        <w:t>4</w:t>
      </w:r>
      <w:r w:rsidR="00B70D70" w:rsidRPr="006E062B">
        <w:t xml:space="preserve">e, a </w:t>
      </w:r>
      <w:r w:rsidR="00B70D70">
        <w:t>new</w:t>
      </w:r>
      <w:r w:rsidR="00B70D70" w:rsidRPr="006E062B">
        <w:t xml:space="preserve"> WID for Rel-1</w:t>
      </w:r>
      <w:r w:rsidR="00B70D70">
        <w:t>8</w:t>
      </w:r>
      <w:r w:rsidR="00B70D70" w:rsidRPr="006E062B">
        <w:t xml:space="preserve"> </w:t>
      </w:r>
      <w:r w:rsidR="00B70D70">
        <w:t>MIMO evolution for DL and UL</w:t>
      </w:r>
      <w:r w:rsidR="00B70D70" w:rsidRPr="006E062B">
        <w:t xml:space="preserve"> was agreed</w:t>
      </w:r>
      <w:r w:rsidR="009051A0">
        <w:t xml:space="preserve"> </w:t>
      </w:r>
      <w:r w:rsidR="00B70D70" w:rsidRPr="006E062B">
        <w:fldChar w:fldCharType="begin"/>
      </w:r>
      <w:r w:rsidR="00B70D70" w:rsidRPr="006E062B">
        <w:instrText xml:space="preserve"> REF _Ref31185007 \r \h </w:instrText>
      </w:r>
      <w:r w:rsidR="00B70D70">
        <w:instrText xml:space="preserve"> \* MERGEFORMAT </w:instrText>
      </w:r>
      <w:r w:rsidR="00B70D70" w:rsidRPr="006E062B">
        <w:fldChar w:fldCharType="separate"/>
      </w:r>
      <w:r w:rsidR="00B70D70">
        <w:t>[1]</w:t>
      </w:r>
      <w:r w:rsidR="00B70D70" w:rsidRPr="006E062B">
        <w:fldChar w:fldCharType="end"/>
      </w:r>
      <w:r w:rsidR="00B70D70" w:rsidRPr="006E062B">
        <w:t xml:space="preserve">. </w:t>
      </w:r>
      <w:r w:rsidR="00E54982">
        <w:t>One of the</w:t>
      </w:r>
      <w:r w:rsidR="00B70D70">
        <w:t xml:space="preserve"> objectives </w:t>
      </w:r>
      <w:r w:rsidR="00EB6C9C">
        <w:t>is:</w:t>
      </w:r>
      <w:r w:rsidR="00B70D70">
        <w:t xml:space="preserve"> </w:t>
      </w:r>
    </w:p>
    <w:p w14:paraId="5C7647B7" w14:textId="77777777" w:rsidR="00EB6C9C" w:rsidRPr="00620D47" w:rsidRDefault="00EB6C9C" w:rsidP="00EB6C9C">
      <w:pPr>
        <w:numPr>
          <w:ilvl w:val="0"/>
          <w:numId w:val="6"/>
        </w:numPr>
        <w:overflowPunct w:val="0"/>
        <w:autoSpaceDE w:val="0"/>
        <w:autoSpaceDN w:val="0"/>
        <w:adjustRightInd w:val="0"/>
        <w:snapToGrid w:val="0"/>
        <w:spacing w:beforeLines="50" w:before="120" w:after="0"/>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53B18633" w14:textId="77777777" w:rsidR="00EB6C9C" w:rsidRPr="006E062B" w:rsidRDefault="00EB6C9C" w:rsidP="00B70D70">
      <w:pPr>
        <w:pStyle w:val="BodyText"/>
      </w:pPr>
    </w:p>
    <w:p w14:paraId="748E8744" w14:textId="1AE83D2F" w:rsidR="00767D7C" w:rsidRDefault="00767D7C" w:rsidP="00D03326">
      <w:pPr>
        <w:spacing w:after="0"/>
        <w:jc w:val="both"/>
        <w:rPr>
          <w:rFonts w:ascii="Times" w:eastAsia="Batang" w:hAnsi="Times" w:cs="Times"/>
          <w:szCs w:val="24"/>
          <w:lang w:eastAsia="zh-TW"/>
        </w:rPr>
      </w:pPr>
    </w:p>
    <w:p w14:paraId="64F906E7" w14:textId="54F3F8E0" w:rsidR="00767D7C" w:rsidRDefault="00813E29" w:rsidP="00767D7C">
      <w:pPr>
        <w:rPr>
          <w:rFonts w:cs="Arial"/>
        </w:rPr>
      </w:pPr>
      <w:r>
        <w:rPr>
          <w:rFonts w:ascii="Times" w:eastAsia="Batang" w:hAnsi="Times" w:cs="Times"/>
          <w:szCs w:val="24"/>
          <w:lang w:eastAsia="zh-TW"/>
        </w:rPr>
        <w:t>D</w:t>
      </w:r>
      <w:r w:rsidR="00767D7C">
        <w:rPr>
          <w:rFonts w:cs="Arial"/>
        </w:rPr>
        <w:t>uring RAN1#1</w:t>
      </w:r>
      <w:r w:rsidR="00E41F0F">
        <w:rPr>
          <w:rFonts w:cs="Arial"/>
        </w:rPr>
        <w:t>10</w:t>
      </w:r>
      <w:r w:rsidR="00767D7C">
        <w:rPr>
          <w:rFonts w:cs="Arial"/>
        </w:rPr>
        <w:t xml:space="preserve"> meeting, the following agreements were made:</w:t>
      </w:r>
    </w:p>
    <w:p w14:paraId="1166B2AB" w14:textId="2E9F8FCE" w:rsidR="00383762" w:rsidRPr="00CE3D57" w:rsidRDefault="00383762" w:rsidP="00383762">
      <w:pPr>
        <w:jc w:val="both"/>
        <w:rPr>
          <w:rFonts w:cs="Times"/>
          <w:b/>
          <w:bCs/>
          <w:iCs/>
          <w:color w:val="000000"/>
          <w:highlight w:val="green"/>
        </w:rPr>
      </w:pPr>
      <w:r w:rsidRPr="00CE3D57">
        <w:rPr>
          <w:rFonts w:cs="Times"/>
          <w:b/>
          <w:bCs/>
          <w:iCs/>
          <w:color w:val="000000"/>
          <w:highlight w:val="green"/>
        </w:rPr>
        <w:t>Agreement</w:t>
      </w:r>
      <w:r w:rsidR="00C7270F" w:rsidRPr="00CE3D57">
        <w:rPr>
          <w:rFonts w:cs="Times"/>
          <w:b/>
          <w:bCs/>
          <w:iCs/>
          <w:color w:val="000000"/>
          <w:highlight w:val="green"/>
        </w:rPr>
        <w:t xml:space="preserve"> </w:t>
      </w:r>
      <w:r w:rsidR="00CE3D57" w:rsidRPr="00CE3D57">
        <w:rPr>
          <w:rFonts w:cs="Times"/>
          <w:b/>
          <w:bCs/>
          <w:iCs/>
          <w:color w:val="000000"/>
          <w:highlight w:val="green"/>
        </w:rPr>
        <w:t>1 (</w:t>
      </w:r>
      <w:r w:rsidR="00CE3D57" w:rsidRPr="009926D5">
        <w:rPr>
          <w:rFonts w:cs="Arial"/>
          <w:highlight w:val="green"/>
        </w:rPr>
        <w:t>RAN1#110)</w:t>
      </w:r>
    </w:p>
    <w:p w14:paraId="2BE116D9" w14:textId="77777777" w:rsidR="00383762" w:rsidRDefault="00383762" w:rsidP="00383762">
      <w:pPr>
        <w:jc w:val="both"/>
        <w:rPr>
          <w:rFonts w:cs="Times"/>
          <w:color w:val="000000"/>
        </w:rPr>
      </w:pPr>
      <w:r>
        <w:rPr>
          <w:rFonts w:cs="Times"/>
          <w:color w:val="000000"/>
        </w:rPr>
        <w:t>On unified TCI framework extension for S-DCI based MTRP, to inform the association with the joint/DL TCI state(s) indicated by DCI/MAC-CE for PDCCH repetition, PDCCH-SFN, and PDCCH w/o repetition/SFN, down-selection at least one alternative from the followings:</w:t>
      </w:r>
    </w:p>
    <w:p w14:paraId="75365CAB" w14:textId="77777777" w:rsidR="00383762" w:rsidRPr="00383762" w:rsidRDefault="00383762" w:rsidP="00383762">
      <w:pPr>
        <w:pStyle w:val="ListParagraph"/>
        <w:numPr>
          <w:ilvl w:val="0"/>
          <w:numId w:val="30"/>
        </w:numPr>
        <w:spacing w:after="0" w:line="256" w:lineRule="auto"/>
        <w:rPr>
          <w:rFonts w:cs="Times"/>
          <w:color w:val="000000"/>
          <w:lang w:val="en-US"/>
        </w:rPr>
      </w:pPr>
      <w:r w:rsidRPr="00383762">
        <w:rPr>
          <w:rFonts w:cs="Times"/>
          <w:color w:val="000000"/>
          <w:lang w:val="en-US"/>
        </w:rPr>
        <w:t>Alt1-1: Use RRC parameter(s)</w:t>
      </w:r>
      <w:r w:rsidRPr="00383762">
        <w:rPr>
          <w:rFonts w:eastAsia="PMingLiU" w:cs="Times"/>
          <w:color w:val="000000"/>
          <w:lang w:val="en-US" w:eastAsia="zh-TW"/>
        </w:rPr>
        <w:t xml:space="preserve"> </w:t>
      </w:r>
      <w:r w:rsidRPr="00383762">
        <w:rPr>
          <w:rFonts w:cs="Times"/>
          <w:color w:val="000000"/>
          <w:lang w:val="en-US"/>
        </w:rPr>
        <w:t>in a CORESET configuration to inform the UE whether and/or which</w:t>
      </w:r>
      <w:r w:rsidRPr="00383762">
        <w:rPr>
          <w:rFonts w:eastAsia="PMingLiU" w:cs="Times"/>
          <w:color w:val="000000"/>
          <w:lang w:val="en-US" w:eastAsia="zh-TW"/>
        </w:rPr>
        <w:t xml:space="preserve"> </w:t>
      </w:r>
      <w:r w:rsidRPr="00383762">
        <w:rPr>
          <w:rFonts w:cs="Times"/>
          <w:color w:val="000000"/>
          <w:lang w:val="en-US"/>
        </w:rPr>
        <w:t>indicated joint/DL TCI state(s) shall be applied to the corresponding PDCCH receptions on the CORESET</w:t>
      </w:r>
    </w:p>
    <w:p w14:paraId="418E0428" w14:textId="77777777" w:rsidR="00383762" w:rsidRPr="00383762" w:rsidRDefault="00383762" w:rsidP="00383762">
      <w:pPr>
        <w:pStyle w:val="ListParagraph"/>
        <w:numPr>
          <w:ilvl w:val="1"/>
          <w:numId w:val="31"/>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00424C13" w14:textId="77777777" w:rsidR="00383762" w:rsidRPr="00383762" w:rsidRDefault="00383762" w:rsidP="00383762">
      <w:pPr>
        <w:pStyle w:val="ListParagraph"/>
        <w:numPr>
          <w:ilvl w:val="0"/>
          <w:numId w:val="30"/>
        </w:numPr>
        <w:spacing w:after="0" w:line="256" w:lineRule="auto"/>
        <w:rPr>
          <w:rFonts w:cs="Times"/>
          <w:color w:val="000000"/>
          <w:lang w:val="en-US"/>
        </w:rPr>
      </w:pPr>
      <w:r w:rsidRPr="00383762">
        <w:rPr>
          <w:rFonts w:cs="Times"/>
          <w:color w:val="000000"/>
          <w:lang w:val="en-US"/>
        </w:rPr>
        <w:t>Alt1-2: Use an RRC parameter in a CORESET configuration to inform that the CORESET belongs to which CORESET group(s), and the indicated joint/DL TCI state(s) is associated with each CORESET group</w:t>
      </w:r>
    </w:p>
    <w:p w14:paraId="0A6D2AB4" w14:textId="77777777" w:rsidR="00383762" w:rsidRPr="00383762" w:rsidRDefault="00383762" w:rsidP="00383762">
      <w:pPr>
        <w:pStyle w:val="ListParagraph"/>
        <w:numPr>
          <w:ilvl w:val="1"/>
          <w:numId w:val="31"/>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CORESET group(s)</w:t>
      </w:r>
    </w:p>
    <w:p w14:paraId="190BFEE8" w14:textId="77777777" w:rsidR="00383762" w:rsidRPr="00383762" w:rsidRDefault="00383762" w:rsidP="00383762">
      <w:pPr>
        <w:pStyle w:val="ListParagraph"/>
        <w:numPr>
          <w:ilvl w:val="1"/>
          <w:numId w:val="31"/>
        </w:numPr>
        <w:spacing w:after="0" w:line="256" w:lineRule="auto"/>
        <w:rPr>
          <w:rFonts w:cs="Times"/>
          <w:color w:val="000000"/>
          <w:lang w:val="en-US"/>
        </w:rPr>
      </w:pPr>
      <w:r w:rsidRPr="00383762">
        <w:rPr>
          <w:rFonts w:eastAsia="PMingLiU" w:cs="Times"/>
          <w:color w:val="000000"/>
          <w:lang w:val="en-US" w:eastAsia="zh-TW"/>
        </w:rPr>
        <w:t>FFS: How to associate the indicated</w:t>
      </w:r>
      <w:r w:rsidRPr="00383762">
        <w:rPr>
          <w:rFonts w:cs="Times"/>
          <w:color w:val="000000"/>
          <w:lang w:val="en-US"/>
        </w:rPr>
        <w:t xml:space="preserve"> joint/DL TCI state(s) with each CORESET group</w:t>
      </w:r>
    </w:p>
    <w:p w14:paraId="7C3EBF05" w14:textId="77777777" w:rsidR="00383762" w:rsidRPr="00383762" w:rsidRDefault="00383762" w:rsidP="00383762">
      <w:pPr>
        <w:pStyle w:val="ListParagraph"/>
        <w:numPr>
          <w:ilvl w:val="1"/>
          <w:numId w:val="31"/>
        </w:numPr>
        <w:spacing w:after="0" w:line="256" w:lineRule="auto"/>
        <w:rPr>
          <w:rFonts w:cs="Times"/>
          <w:color w:val="000000"/>
          <w:lang w:val="en-US"/>
        </w:rPr>
      </w:pPr>
      <w:r w:rsidRPr="00383762">
        <w:rPr>
          <w:rFonts w:eastAsia="PMingLiU" w:cs="Times"/>
          <w:color w:val="000000"/>
          <w:lang w:val="en-US" w:eastAsia="zh-TW"/>
        </w:rPr>
        <w:t>FFS: The UE applies the indicated</w:t>
      </w:r>
      <w:r w:rsidRPr="00383762">
        <w:rPr>
          <w:rFonts w:cs="Times"/>
          <w:color w:val="000000"/>
          <w:lang w:val="en-US"/>
        </w:rPr>
        <w:t xml:space="preserve"> joint/DL TCI state(s) to a CORESET according to the CORESET group(s) the CORESET belongs to, or the UE applies the </w:t>
      </w:r>
      <w:r w:rsidRPr="00383762">
        <w:rPr>
          <w:rFonts w:eastAsia="PMingLiU" w:cs="Times"/>
          <w:color w:val="000000"/>
          <w:lang w:val="en-US" w:eastAsia="zh-TW"/>
        </w:rPr>
        <w:t>indicated</w:t>
      </w:r>
      <w:r w:rsidRPr="00383762">
        <w:rPr>
          <w:rFonts w:cs="Times"/>
          <w:color w:val="000000"/>
          <w:lang w:val="en-US"/>
        </w:rPr>
        <w:t xml:space="preserve"> joint/DL TCI state(s) associated with the CORESET group(s) in which the beam indication DCI is received to all PDCCH receptions</w:t>
      </w:r>
    </w:p>
    <w:p w14:paraId="0E330EFB" w14:textId="77777777" w:rsidR="00383762" w:rsidRPr="00383762" w:rsidRDefault="00383762" w:rsidP="00383762">
      <w:pPr>
        <w:pStyle w:val="ListParagraph"/>
        <w:numPr>
          <w:ilvl w:val="0"/>
          <w:numId w:val="30"/>
        </w:numPr>
        <w:spacing w:after="0" w:line="256" w:lineRule="auto"/>
        <w:rPr>
          <w:rFonts w:cs="Times"/>
          <w:color w:val="000000"/>
          <w:lang w:val="en-US"/>
        </w:rPr>
      </w:pPr>
      <w:r w:rsidRPr="00383762">
        <w:rPr>
          <w:rFonts w:cs="Times"/>
          <w:color w:val="000000"/>
          <w:lang w:val="en-US"/>
        </w:rPr>
        <w:t>Alt2: The association between a CORESET and the indicated joint/DL TCI state(s) is determined based on a fixed rule, and the UE shall apply the indicated joint/DL TCI state(s) to the corresponding PDCCH receptions on the CORESET</w:t>
      </w:r>
    </w:p>
    <w:p w14:paraId="57D25B1F" w14:textId="77777777" w:rsidR="00383762" w:rsidRPr="00383762" w:rsidRDefault="00383762" w:rsidP="00383762">
      <w:pPr>
        <w:pStyle w:val="ListParagraph"/>
        <w:numPr>
          <w:ilvl w:val="1"/>
          <w:numId w:val="31"/>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3BFE86FC" w14:textId="77777777" w:rsidR="00383762" w:rsidRPr="00383762" w:rsidRDefault="00383762" w:rsidP="00383762">
      <w:pPr>
        <w:pStyle w:val="ListParagraph"/>
        <w:numPr>
          <w:ilvl w:val="0"/>
          <w:numId w:val="30"/>
        </w:numPr>
        <w:spacing w:after="0" w:line="256" w:lineRule="auto"/>
        <w:rPr>
          <w:rFonts w:cs="Times"/>
          <w:color w:val="000000"/>
          <w:lang w:val="en-US"/>
        </w:rPr>
      </w:pPr>
      <w:r w:rsidRPr="00383762">
        <w:rPr>
          <w:rFonts w:cs="Times"/>
          <w:color w:val="000000"/>
          <w:lang w:val="en-US"/>
        </w:rPr>
        <w:t>Alt3: Use MAC-CE to inform the UE whether and/or which indicated joint/DL TCI state(s) shall be applied to the corresponding PDCCH receptions on a CORESET</w:t>
      </w:r>
    </w:p>
    <w:p w14:paraId="2E8D3968" w14:textId="77777777" w:rsidR="00383762" w:rsidRPr="00383762" w:rsidRDefault="00383762" w:rsidP="00383762">
      <w:pPr>
        <w:pStyle w:val="ListParagraph"/>
        <w:numPr>
          <w:ilvl w:val="1"/>
          <w:numId w:val="31"/>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7AE005AC" w14:textId="77777777" w:rsidR="00383762" w:rsidRDefault="00383762" w:rsidP="00383762">
      <w:pPr>
        <w:rPr>
          <w:rFonts w:cs="Times"/>
          <w:iCs/>
          <w:szCs w:val="24"/>
        </w:rPr>
      </w:pPr>
      <w:r>
        <w:rPr>
          <w:rFonts w:cs="Times"/>
          <w:iCs/>
        </w:rPr>
        <w:t>Switching between multi-TRP and single TRP operation is not precluded</w:t>
      </w:r>
    </w:p>
    <w:p w14:paraId="216D69F0" w14:textId="77777777" w:rsidR="00383762" w:rsidRDefault="00383762" w:rsidP="00383762">
      <w:pPr>
        <w:rPr>
          <w:iCs/>
        </w:rPr>
      </w:pPr>
    </w:p>
    <w:p w14:paraId="1B19ED46" w14:textId="7CAAB5EF" w:rsidR="00CE3D57" w:rsidRPr="00CE3D57" w:rsidRDefault="00CE3D57" w:rsidP="00CE3D57">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2</w:t>
      </w:r>
      <w:r w:rsidRPr="00CE3D57">
        <w:rPr>
          <w:rFonts w:cs="Times"/>
          <w:b/>
          <w:bCs/>
          <w:iCs/>
          <w:color w:val="000000"/>
          <w:highlight w:val="green"/>
        </w:rPr>
        <w:t xml:space="preserve"> (</w:t>
      </w:r>
      <w:r w:rsidRPr="0063797C">
        <w:rPr>
          <w:rFonts w:cs="Arial"/>
          <w:highlight w:val="green"/>
        </w:rPr>
        <w:t>RAN1#110)</w:t>
      </w:r>
    </w:p>
    <w:p w14:paraId="16DD607C" w14:textId="77777777" w:rsidR="00383762" w:rsidRDefault="00383762" w:rsidP="00383762">
      <w:pPr>
        <w:jc w:val="both"/>
        <w:rPr>
          <w:color w:val="000000"/>
        </w:rPr>
      </w:pPr>
      <w:r>
        <w:rPr>
          <w:color w:val="000000"/>
        </w:rPr>
        <w:t xml:space="preserve">On unified TCI framework extension, </w:t>
      </w:r>
      <w:r>
        <w:rPr>
          <w:strike/>
          <w:color w:val="FF0000"/>
        </w:rPr>
        <w:t>at least</w:t>
      </w:r>
      <w:r>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45CB3D0E" w14:textId="77777777" w:rsidR="00383762" w:rsidRPr="00383762" w:rsidRDefault="00383762" w:rsidP="00383762">
      <w:pPr>
        <w:pStyle w:val="ListParagraph"/>
        <w:numPr>
          <w:ilvl w:val="0"/>
          <w:numId w:val="32"/>
        </w:numPr>
        <w:spacing w:after="0"/>
        <w:rPr>
          <w:color w:val="000000"/>
          <w:lang w:val="en-US"/>
        </w:rPr>
      </w:pPr>
      <w:r w:rsidRPr="00383762">
        <w:rPr>
          <w:color w:val="000000"/>
          <w:lang w:val="en-US"/>
        </w:rPr>
        <w:lastRenderedPageBreak/>
        <w:t>FFS: The possible combination(s) of joint/DL/UL TCI states that can be indicated to DL receptions and/or UL transmissions in a BWP/CC/TRP</w:t>
      </w:r>
    </w:p>
    <w:p w14:paraId="20F20AEB" w14:textId="77777777" w:rsidR="00383762" w:rsidRPr="00383762" w:rsidRDefault="00383762" w:rsidP="00383762">
      <w:pPr>
        <w:pStyle w:val="ListParagraph"/>
        <w:numPr>
          <w:ilvl w:val="0"/>
          <w:numId w:val="32"/>
        </w:numPr>
        <w:spacing w:after="0"/>
        <w:rPr>
          <w:color w:val="000000"/>
          <w:lang w:val="en-US"/>
        </w:rPr>
      </w:pPr>
      <w:r w:rsidRPr="00383762">
        <w:rPr>
          <w:color w:val="000000"/>
          <w:lang w:val="en-US"/>
        </w:rPr>
        <w:t xml:space="preserve">Note: This agreement does not imply that there will be more than 2 DL or </w:t>
      </w:r>
      <w:proofErr w:type="gramStart"/>
      <w:r w:rsidRPr="00383762">
        <w:rPr>
          <w:color w:val="000000"/>
          <w:lang w:val="en-US"/>
        </w:rPr>
        <w:t>UL</w:t>
      </w:r>
      <w:proofErr w:type="gramEnd"/>
      <w:r w:rsidRPr="00383762">
        <w:rPr>
          <w:color w:val="000000"/>
          <w:lang w:val="en-US"/>
        </w:rPr>
        <w:t xml:space="preserve"> or joint TCI states indicated in a CC/BWP for the target use cases agreed in RAN1#109-e in AI 9.1.1.1</w:t>
      </w:r>
    </w:p>
    <w:p w14:paraId="0099A221" w14:textId="77777777" w:rsidR="00383762" w:rsidRPr="00383762" w:rsidRDefault="00383762" w:rsidP="00383762">
      <w:pPr>
        <w:pStyle w:val="ListParagraph"/>
        <w:numPr>
          <w:ilvl w:val="0"/>
          <w:numId w:val="32"/>
        </w:numPr>
        <w:spacing w:after="0"/>
        <w:rPr>
          <w:rFonts w:eastAsia="PMingLiU"/>
          <w:color w:val="FF0000"/>
          <w:lang w:val="en-US" w:eastAsia="zh-TW"/>
        </w:rPr>
      </w:pPr>
      <w:r w:rsidRPr="00383762">
        <w:rPr>
          <w:rFonts w:eastAsia="PMingLiU"/>
          <w:color w:val="FF0000"/>
          <w:lang w:val="en-US" w:eastAsia="zh-TW"/>
        </w:rPr>
        <w:t>Note: The maximum number of TCI states that can be indicated to each of the target use cases agreed in RAN1#109-e in AI 9.1.1.1 is remained the same as in Rel-16/17</w:t>
      </w:r>
    </w:p>
    <w:p w14:paraId="20ED8DC7" w14:textId="77777777" w:rsidR="00383762" w:rsidRPr="00383762" w:rsidRDefault="00383762" w:rsidP="00383762">
      <w:pPr>
        <w:pStyle w:val="ListParagraph"/>
        <w:ind w:left="0"/>
        <w:rPr>
          <w:rFonts w:eastAsia="Batang"/>
          <w:color w:val="FF0000"/>
          <w:lang w:val="en-US" w:eastAsia="x-none"/>
        </w:rPr>
      </w:pPr>
      <w:r w:rsidRPr="00383762">
        <w:rPr>
          <w:color w:val="FF0000"/>
          <w:lang w:val="en-US"/>
        </w:rPr>
        <w:t xml:space="preserve">Note: The maximum number of TCI states that can be </w:t>
      </w:r>
      <w:r w:rsidRPr="00383762">
        <w:rPr>
          <w:rFonts w:eastAsia="PMingLiU"/>
          <w:color w:val="FF0000"/>
          <w:lang w:val="en-US" w:eastAsia="zh-TW"/>
        </w:rPr>
        <w:t xml:space="preserve">indicated </w:t>
      </w:r>
      <w:r w:rsidRPr="00383762">
        <w:rPr>
          <w:color w:val="FF0000"/>
          <w:lang w:val="en-US"/>
        </w:rPr>
        <w:t>simultaneously to CJT-based PDSCH reception and the required type(s) of TCI states (i.e., DL /UL/joint) are independently discussed in this AI</w:t>
      </w:r>
    </w:p>
    <w:p w14:paraId="5464D134" w14:textId="77777777" w:rsidR="00383762" w:rsidRDefault="00383762" w:rsidP="00383762">
      <w:pPr>
        <w:rPr>
          <w:rFonts w:ascii="Times" w:hAnsi="Times"/>
          <w:iCs/>
          <w:szCs w:val="24"/>
        </w:rPr>
      </w:pPr>
    </w:p>
    <w:p w14:paraId="445CD3BF" w14:textId="59888CBB" w:rsidR="00CE3D57" w:rsidRPr="00CE3D57" w:rsidRDefault="00CE3D57" w:rsidP="00CE3D57">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3</w:t>
      </w:r>
      <w:r w:rsidRPr="00CE3D57">
        <w:rPr>
          <w:rFonts w:cs="Times"/>
          <w:b/>
          <w:bCs/>
          <w:iCs/>
          <w:color w:val="000000"/>
          <w:highlight w:val="green"/>
        </w:rPr>
        <w:t xml:space="preserve"> (</w:t>
      </w:r>
      <w:r w:rsidRPr="0063797C">
        <w:rPr>
          <w:rFonts w:cs="Arial"/>
          <w:highlight w:val="green"/>
        </w:rPr>
        <w:t>RAN1#110)</w:t>
      </w:r>
    </w:p>
    <w:p w14:paraId="2123C3C4" w14:textId="77777777" w:rsidR="00383762" w:rsidRDefault="00383762" w:rsidP="00383762">
      <w:pPr>
        <w:jc w:val="both"/>
        <w:rPr>
          <w:color w:val="000000"/>
        </w:rPr>
      </w:pPr>
      <w:r>
        <w:rPr>
          <w:color w:val="000000"/>
        </w:rPr>
        <w:t>On unified TCI framework extension for S-DCI based MTRP, for PUSCH transmission scheduled/activated by a DCI format 0_1/0_2, down-selection one alternative from the followings:</w:t>
      </w:r>
    </w:p>
    <w:p w14:paraId="7419FD9B" w14:textId="77777777" w:rsidR="00383762" w:rsidRPr="00383762" w:rsidRDefault="00383762" w:rsidP="00383762">
      <w:pPr>
        <w:pStyle w:val="ListParagraph"/>
        <w:numPr>
          <w:ilvl w:val="0"/>
          <w:numId w:val="31"/>
        </w:numPr>
        <w:spacing w:after="0" w:line="256" w:lineRule="auto"/>
        <w:rPr>
          <w:lang w:val="en-US"/>
        </w:rPr>
      </w:pPr>
      <w:r w:rsidRPr="00383762">
        <w:rPr>
          <w:color w:val="000000"/>
          <w:lang w:val="en-US"/>
        </w:rPr>
        <w:t>Alt1: Use an indicator field (could be reusing an existing DCI field or introducing a new DCI field) in a DCI format 0_1/0_2 to inform which</w:t>
      </w:r>
      <w:r w:rsidRPr="00383762">
        <w:rPr>
          <w:rFonts w:ascii="PMingLiU" w:eastAsia="PMingLiU" w:hAnsi="PMingLiU" w:hint="eastAsia"/>
          <w:color w:val="000000"/>
          <w:lang w:val="en-US" w:eastAsia="zh-TW"/>
        </w:rPr>
        <w:t xml:space="preserve"> </w:t>
      </w:r>
      <w:r w:rsidRPr="00383762">
        <w:rPr>
          <w:color w:val="000000"/>
          <w:lang w:val="en-US"/>
        </w:rPr>
        <w:t>joint/UL TCI state(s) indicated by MAC-CE/DCI the UE shall apply to PUSCH transmission scheduled/activated by the DCI format 0_1/0_2</w:t>
      </w:r>
    </w:p>
    <w:p w14:paraId="2423277C" w14:textId="77777777" w:rsidR="00383762" w:rsidRPr="00383762" w:rsidRDefault="00383762" w:rsidP="00383762">
      <w:pPr>
        <w:pStyle w:val="ListParagraph"/>
        <w:numPr>
          <w:ilvl w:val="0"/>
          <w:numId w:val="31"/>
        </w:numPr>
        <w:spacing w:after="0" w:line="256" w:lineRule="auto"/>
        <w:rPr>
          <w:color w:val="000000"/>
          <w:lang w:val="en-US"/>
        </w:rPr>
      </w:pPr>
      <w:r w:rsidRPr="00383762">
        <w:rPr>
          <w:color w:val="000000"/>
          <w:lang w:val="en-US"/>
        </w:rPr>
        <w:t>Alt2: PUSCH transmission scheduled/activated by a DCI format 0_1/0_2 follows the spatial domain transmission filter(s) used for the SRS resource(s) indicated by the DCI format 0_1/0_2</w:t>
      </w:r>
    </w:p>
    <w:p w14:paraId="73AE8368" w14:textId="77777777" w:rsidR="00383762" w:rsidRPr="00383762" w:rsidRDefault="00383762" w:rsidP="00383762">
      <w:pPr>
        <w:pStyle w:val="ListParagraph"/>
        <w:numPr>
          <w:ilvl w:val="0"/>
          <w:numId w:val="31"/>
        </w:numPr>
        <w:spacing w:after="0" w:line="254" w:lineRule="auto"/>
        <w:rPr>
          <w:color w:val="000000"/>
          <w:lang w:val="en-US"/>
        </w:rPr>
      </w:pPr>
      <w:r w:rsidRPr="00383762">
        <w:rPr>
          <w:color w:val="000000"/>
          <w:lang w:val="en-US"/>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08F411F0" w14:textId="77777777" w:rsidR="00383762" w:rsidRPr="00383762" w:rsidRDefault="00383762" w:rsidP="00383762">
      <w:pPr>
        <w:pStyle w:val="ListParagraph"/>
        <w:numPr>
          <w:ilvl w:val="1"/>
          <w:numId w:val="31"/>
        </w:numPr>
        <w:spacing w:after="0" w:line="254" w:lineRule="auto"/>
        <w:rPr>
          <w:color w:val="000000"/>
          <w:lang w:val="en-US"/>
        </w:rPr>
      </w:pPr>
      <w:r w:rsidRPr="00383762">
        <w:rPr>
          <w:color w:val="000000"/>
          <w:lang w:val="en-US"/>
        </w:rPr>
        <w:t>FFS: Details of CORESET group(s)</w:t>
      </w:r>
    </w:p>
    <w:p w14:paraId="1660E00F" w14:textId="77777777" w:rsidR="00383762" w:rsidRDefault="00383762" w:rsidP="00383762">
      <w:r>
        <w:t xml:space="preserve">FFS: </w:t>
      </w:r>
      <w:r>
        <w:rPr>
          <w:color w:val="000000"/>
        </w:rPr>
        <w:t>PUSCH transmission scheduled/activated by a DCI format 0_0 and Type-1 CG-PUSCH</w:t>
      </w:r>
    </w:p>
    <w:p w14:paraId="1D8057F3" w14:textId="77777777" w:rsidR="00383762" w:rsidRDefault="00383762" w:rsidP="00383762">
      <w:pPr>
        <w:rPr>
          <w:rFonts w:ascii="Times" w:hAnsi="Times"/>
          <w:iCs/>
        </w:rPr>
      </w:pPr>
    </w:p>
    <w:p w14:paraId="50890F92" w14:textId="6C14DEED" w:rsidR="00CE3D57" w:rsidRPr="00CE3D57" w:rsidRDefault="00CE3D57" w:rsidP="00CE3D57">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4</w:t>
      </w:r>
      <w:r w:rsidRPr="00CE3D57">
        <w:rPr>
          <w:rFonts w:cs="Times"/>
          <w:b/>
          <w:bCs/>
          <w:iCs/>
          <w:color w:val="000000"/>
          <w:highlight w:val="green"/>
        </w:rPr>
        <w:t xml:space="preserve"> (</w:t>
      </w:r>
      <w:r w:rsidRPr="0063797C">
        <w:rPr>
          <w:rFonts w:cs="Arial"/>
          <w:highlight w:val="green"/>
        </w:rPr>
        <w:t>RAN1#110)</w:t>
      </w:r>
    </w:p>
    <w:p w14:paraId="190F58A2" w14:textId="77777777" w:rsidR="00383762" w:rsidRDefault="00383762" w:rsidP="00383762">
      <w:pPr>
        <w:jc w:val="both"/>
        <w:rPr>
          <w:color w:val="000000"/>
        </w:rPr>
      </w:pPr>
      <w:r>
        <w:rPr>
          <w:color w:val="000000"/>
        </w:rPr>
        <w:t>On unified TCI framework extension for S-DCI based MTRP, to inform the association with joint/UL TCI state(s) indicated by DCI/MAC-CE for PUCCH transmission, down-selection at least one alternative from the followings:</w:t>
      </w:r>
    </w:p>
    <w:p w14:paraId="7CC7FFD0" w14:textId="77777777" w:rsidR="00383762" w:rsidRPr="00383762" w:rsidRDefault="00383762" w:rsidP="00383762">
      <w:pPr>
        <w:pStyle w:val="ListParagraph"/>
        <w:numPr>
          <w:ilvl w:val="0"/>
          <w:numId w:val="31"/>
        </w:numPr>
        <w:spacing w:after="0" w:line="256" w:lineRule="auto"/>
        <w:rPr>
          <w:lang w:val="en-US"/>
        </w:rPr>
      </w:pPr>
      <w:r w:rsidRPr="00383762">
        <w:rPr>
          <w:lang w:val="en-US"/>
        </w:rPr>
        <w:t>Alt1: Use RRC configuration to inform the association between the indicated joint/UL TCI state(s) and a PUCCH resource/ group</w:t>
      </w:r>
    </w:p>
    <w:p w14:paraId="1FADBAE9" w14:textId="77777777" w:rsidR="00383762" w:rsidRPr="00383762" w:rsidRDefault="00383762" w:rsidP="00383762">
      <w:pPr>
        <w:pStyle w:val="ListParagraph"/>
        <w:numPr>
          <w:ilvl w:val="0"/>
          <w:numId w:val="31"/>
        </w:numPr>
        <w:spacing w:after="0" w:line="256" w:lineRule="auto"/>
        <w:jc w:val="both"/>
        <w:rPr>
          <w:lang w:val="en-US"/>
        </w:rPr>
      </w:pPr>
      <w:r w:rsidRPr="00383762">
        <w:rPr>
          <w:lang w:val="en-US"/>
        </w:rPr>
        <w:t>Alt2: Use RRC configuration to inform the association between a CORESET group and a PUCCH resource/group, and the indicated joint/UL TCI state(s) associated with the CORESET group applies to the PUCCH resource/group</w:t>
      </w:r>
    </w:p>
    <w:p w14:paraId="66E8494B" w14:textId="77777777" w:rsidR="00383762" w:rsidRPr="00383762" w:rsidRDefault="00383762" w:rsidP="00383762">
      <w:pPr>
        <w:pStyle w:val="ListParagraph"/>
        <w:numPr>
          <w:ilvl w:val="0"/>
          <w:numId w:val="31"/>
        </w:numPr>
        <w:snapToGrid w:val="0"/>
        <w:spacing w:after="0" w:line="256" w:lineRule="auto"/>
        <w:jc w:val="both"/>
        <w:rPr>
          <w:lang w:val="en-US"/>
        </w:rPr>
      </w:pPr>
      <w:r w:rsidRPr="00383762">
        <w:rPr>
          <w:lang w:val="en-US"/>
        </w:rPr>
        <w:t>Alt3: Use MAC-CE to inform the association between the indicated joint/UL TCI state(s) and a PUCCH resource/group</w:t>
      </w:r>
    </w:p>
    <w:p w14:paraId="7850BB7A" w14:textId="77777777" w:rsidR="00383762" w:rsidRPr="00383762" w:rsidRDefault="00383762" w:rsidP="00383762">
      <w:pPr>
        <w:pStyle w:val="ListParagraph"/>
        <w:numPr>
          <w:ilvl w:val="0"/>
          <w:numId w:val="31"/>
        </w:numPr>
        <w:snapToGrid w:val="0"/>
        <w:spacing w:after="0" w:line="256" w:lineRule="auto"/>
        <w:jc w:val="both"/>
        <w:rPr>
          <w:lang w:val="en-US"/>
        </w:rPr>
      </w:pPr>
      <w:r w:rsidRPr="00383762">
        <w:rPr>
          <w:lang w:val="en-US"/>
        </w:rPr>
        <w:t>Alt4: Use DCI to inform the association between the indicated joint/UL TCI state(s) and a PUCCH resource/group</w:t>
      </w:r>
    </w:p>
    <w:p w14:paraId="5A121A5E" w14:textId="7FD2BE36" w:rsidR="004921DE" w:rsidRDefault="004921DE" w:rsidP="004921DE">
      <w:pPr>
        <w:spacing w:after="0"/>
        <w:jc w:val="both"/>
        <w:rPr>
          <w:rFonts w:eastAsia="Malgun Gothic"/>
          <w:lang w:eastAsia="zh-TW"/>
        </w:rPr>
      </w:pPr>
    </w:p>
    <w:p w14:paraId="52D81F2B" w14:textId="7E2374EB" w:rsidR="00044DBD" w:rsidRPr="00044DBD" w:rsidRDefault="00044DBD" w:rsidP="00044DBD">
      <w:pPr>
        <w:pStyle w:val="BodyText"/>
      </w:pPr>
      <w:r>
        <w:t xml:space="preserve">In this contribution, we discuss how the unified TCI framework introduced in Rel-17 can be extended to </w:t>
      </w:r>
      <w:r w:rsidR="00D87F90">
        <w:t xml:space="preserve">for the </w:t>
      </w:r>
      <w:proofErr w:type="spellStart"/>
      <w:r w:rsidR="00D87F90">
        <w:t>multiTRP</w:t>
      </w:r>
      <w:proofErr w:type="spellEnd"/>
      <w:r w:rsidR="00D87F90">
        <w:t xml:space="preserve"> </w:t>
      </w:r>
      <w:r w:rsidR="002D08B6">
        <w:t xml:space="preserve">transmission schemes agreed on in releases 16 and 17. </w:t>
      </w:r>
    </w:p>
    <w:p w14:paraId="1B70A940" w14:textId="77777777" w:rsidR="002E2FAF" w:rsidRDefault="00CB24EA">
      <w:pPr>
        <w:pStyle w:val="Heading1"/>
        <w:rPr>
          <w:rFonts w:cs="Arial"/>
        </w:rPr>
      </w:pPr>
      <w:r>
        <w:rPr>
          <w:rFonts w:cs="Arial"/>
        </w:rPr>
        <w:t>Discussion</w:t>
      </w:r>
    </w:p>
    <w:p w14:paraId="7C817E6B" w14:textId="3F6B7CA3" w:rsidR="0051710A" w:rsidRPr="008B31B3" w:rsidRDefault="009359F1" w:rsidP="009926D5">
      <w:pPr>
        <w:pStyle w:val="Heading2"/>
        <w:rPr>
          <w:lang w:val="en-US"/>
        </w:rPr>
      </w:pPr>
      <w:r>
        <w:t>Unified TCI Framework in Release 17</w:t>
      </w:r>
    </w:p>
    <w:p w14:paraId="595B0725" w14:textId="6A87898B" w:rsidR="0051710A" w:rsidRDefault="0051710A" w:rsidP="009926D5">
      <w:pPr>
        <w:spacing w:after="0"/>
        <w:rPr>
          <w:rFonts w:eastAsia="MS Mincho"/>
          <w:lang w:val="en-US" w:eastAsia="ja-JP"/>
        </w:rPr>
      </w:pPr>
      <w:r>
        <w:rPr>
          <w:lang w:val="en-US"/>
        </w:rPr>
        <w:t xml:space="preserve">In NR release 15, the </w:t>
      </w:r>
      <w:r w:rsidRPr="004C24B7">
        <w:rPr>
          <w:rFonts w:eastAsia="MS Mincho"/>
          <w:lang w:val="en-US" w:eastAsia="ja-JP"/>
        </w:rPr>
        <w:t>TCI-state</w:t>
      </w:r>
      <w:r>
        <w:rPr>
          <w:rFonts w:eastAsia="MS Mincho"/>
          <w:lang w:val="en-US" w:eastAsia="ja-JP"/>
        </w:rPr>
        <w:t xml:space="preserve"> </w:t>
      </w:r>
      <w:r>
        <w:rPr>
          <w:lang w:val="en-US"/>
        </w:rPr>
        <w:t>(transmission configuration indication) for DL,</w:t>
      </w:r>
      <w:r w:rsidRPr="004C24B7">
        <w:rPr>
          <w:rFonts w:eastAsia="MS Mincho"/>
          <w:lang w:val="en-US" w:eastAsia="ja-JP"/>
        </w:rPr>
        <w:t xml:space="preserve"> and spatial relation</w:t>
      </w:r>
      <w:r>
        <w:rPr>
          <w:rFonts w:eastAsia="MS Mincho"/>
          <w:lang w:val="en-US" w:eastAsia="ja-JP"/>
        </w:rPr>
        <w:t xml:space="preserve"> for UL</w:t>
      </w:r>
      <w:r w:rsidRPr="004C24B7">
        <w:rPr>
          <w:rFonts w:eastAsia="MS Mincho"/>
          <w:lang w:val="en-US" w:eastAsia="ja-JP"/>
        </w:rPr>
        <w:t xml:space="preserve"> are signaled per channel/RS</w:t>
      </w:r>
      <w:r>
        <w:rPr>
          <w:rFonts w:eastAsia="MS Mincho"/>
          <w:lang w:val="en-US" w:eastAsia="ja-JP"/>
        </w:rPr>
        <w:t xml:space="preserve">. This turned out to be too flexible and wasteful in terms of signaling overhead, mainly because in many cases, the </w:t>
      </w:r>
      <w:proofErr w:type="spellStart"/>
      <w:r w:rsidRPr="004C24B7">
        <w:rPr>
          <w:rFonts w:eastAsia="MS Mincho"/>
          <w:lang w:val="en-US" w:eastAsia="ja-JP"/>
        </w:rPr>
        <w:t>gNB</w:t>
      </w:r>
      <w:proofErr w:type="spellEnd"/>
      <w:r w:rsidRPr="004C24B7">
        <w:rPr>
          <w:rFonts w:eastAsia="MS Mincho"/>
          <w:lang w:val="en-US" w:eastAsia="ja-JP"/>
        </w:rPr>
        <w:t xml:space="preserve"> configures the best beam for all UL/DL channels/RSs.</w:t>
      </w:r>
      <w:r>
        <w:rPr>
          <w:rFonts w:eastAsia="MS Mincho"/>
          <w:lang w:val="en-US" w:eastAsia="ja-JP"/>
        </w:rPr>
        <w:t xml:space="preserve"> Release 16 beam indication aimed at reducing signaling</w:t>
      </w:r>
      <w:r w:rsidRPr="004C24B7">
        <w:rPr>
          <w:rFonts w:eastAsia="MS Mincho"/>
          <w:lang w:val="en-US" w:eastAsia="ja-JP"/>
        </w:rPr>
        <w:t xml:space="preserve"> overhead and latency</w:t>
      </w:r>
      <w:r>
        <w:rPr>
          <w:rFonts w:eastAsia="MS Mincho"/>
          <w:lang w:val="en-US" w:eastAsia="ja-JP"/>
        </w:rPr>
        <w:t xml:space="preserve">, by using the TCI state of the PDCCH as a “common beam” to be used as the default beam </w:t>
      </w:r>
      <w:r w:rsidRPr="007A4748">
        <w:rPr>
          <w:rFonts w:eastAsia="MS Mincho"/>
          <w:lang w:val="en-US" w:eastAsia="ja-JP"/>
        </w:rPr>
        <w:t>applied to PDSCH/PUCCH/SRS/PUSCH</w:t>
      </w:r>
      <w:r>
        <w:rPr>
          <w:rFonts w:eastAsia="MS Mincho"/>
          <w:lang w:val="en-US" w:eastAsia="ja-JP"/>
        </w:rPr>
        <w:t xml:space="preserve">. </w:t>
      </w:r>
    </w:p>
    <w:p w14:paraId="142E0796" w14:textId="77777777" w:rsidR="0051710A" w:rsidRDefault="0051710A" w:rsidP="0051710A">
      <w:pPr>
        <w:spacing w:after="0"/>
        <w:jc w:val="both"/>
        <w:rPr>
          <w:lang w:val="en-US"/>
        </w:rPr>
      </w:pPr>
    </w:p>
    <w:p w14:paraId="44E5C39C" w14:textId="6949CEA2" w:rsidR="0051710A" w:rsidRPr="000D6BFC" w:rsidRDefault="0051710A" w:rsidP="009926D5">
      <w:pPr>
        <w:spacing w:after="0"/>
        <w:rPr>
          <w:lang w:val="en-US"/>
        </w:rPr>
      </w:pPr>
      <w:r>
        <w:rPr>
          <w:lang w:val="en-US"/>
        </w:rPr>
        <w:lastRenderedPageBreak/>
        <w:t xml:space="preserve">In </w:t>
      </w:r>
      <w:r w:rsidRPr="0001224C">
        <w:rPr>
          <w:lang w:val="en-US"/>
        </w:rPr>
        <w:t xml:space="preserve">release 17 NR, for single TRP transmission, a new beam indication scheme, known as the unified TCI (transmission configuration indication) framework, was agreed. The </w:t>
      </w:r>
      <w:r w:rsidR="00414BBC">
        <w:rPr>
          <w:lang w:val="en-US"/>
        </w:rPr>
        <w:t>approach was</w:t>
      </w:r>
      <w:r w:rsidR="00DA1021" w:rsidRPr="0001224C">
        <w:t xml:space="preserve"> that the indicated TCI state(s) provides one or two </w:t>
      </w:r>
      <w:r w:rsidR="00437B56" w:rsidRPr="0001224C">
        <w:t>spatial directions</w:t>
      </w:r>
      <w:r w:rsidR="00DA1021" w:rsidRPr="0001224C">
        <w:t>, and a channel/signal can then be</w:t>
      </w:r>
      <w:r w:rsidR="00394BC4" w:rsidRPr="0001224C">
        <w:t xml:space="preserve"> linked to </w:t>
      </w:r>
      <w:r w:rsidR="00414BBC">
        <w:t>one of these indicated</w:t>
      </w:r>
      <w:r w:rsidR="00394BC4" w:rsidRPr="0001224C">
        <w:t xml:space="preserve"> spatial direction</w:t>
      </w:r>
      <w:r w:rsidR="00DA1021" w:rsidRPr="0001224C">
        <w:t xml:space="preserve">. </w:t>
      </w:r>
      <w:r w:rsidR="008E05EB">
        <w:t>As a result,</w:t>
      </w:r>
      <w:r w:rsidR="00394BC4" w:rsidRPr="0001224C">
        <w:t xml:space="preserve"> the</w:t>
      </w:r>
      <w:r w:rsidR="00DA1021" w:rsidRPr="0001224C">
        <w:t xml:space="preserve"> TCI state update </w:t>
      </w:r>
      <w:r w:rsidR="00394BC4" w:rsidRPr="0001224C">
        <w:t>would be</w:t>
      </w:r>
      <w:r w:rsidR="00DA1021" w:rsidRPr="0001224C">
        <w:t xml:space="preserve"> separated from the individual channels, and the TCI state is signalled to the UE</w:t>
      </w:r>
      <w:r w:rsidR="008E05EB">
        <w:t xml:space="preserve"> instead of </w:t>
      </w:r>
      <w:r w:rsidR="00DA1021" w:rsidRPr="0001224C">
        <w:t xml:space="preserve">a particular channel, </w:t>
      </w:r>
      <w:r w:rsidR="008E05EB">
        <w:t>as it was in</w:t>
      </w:r>
      <w:r w:rsidR="00DA1021" w:rsidRPr="0001224C">
        <w:t xml:space="preserve"> Rel-15</w:t>
      </w:r>
      <w:r w:rsidR="007B0974" w:rsidRPr="0001224C">
        <w:t>. Th</w:t>
      </w:r>
      <w:r w:rsidR="0089146B">
        <w:t>is</w:t>
      </w:r>
      <w:r w:rsidR="007B0974" w:rsidRPr="0001224C">
        <w:t xml:space="preserve"> TCI </w:t>
      </w:r>
      <w:r w:rsidR="0089146B" w:rsidRPr="0001224C">
        <w:t>framework</w:t>
      </w:r>
      <w:r w:rsidR="007B0974" w:rsidRPr="0001224C">
        <w:t xml:space="preserve"> </w:t>
      </w:r>
      <w:r w:rsidRPr="0001224C">
        <w:rPr>
          <w:lang w:val="en-US"/>
        </w:rPr>
        <w:t>unif</w:t>
      </w:r>
      <w:r w:rsidR="007B0974" w:rsidRPr="0001224C">
        <w:rPr>
          <w:lang w:val="en-US"/>
        </w:rPr>
        <w:t>ied</w:t>
      </w:r>
      <w:r w:rsidRPr="0001224C">
        <w:rPr>
          <w:lang w:val="en-US"/>
        </w:rPr>
        <w:t xml:space="preserve"> beam indication for downlink and uplink by using either:</w:t>
      </w:r>
    </w:p>
    <w:p w14:paraId="3D8E0167" w14:textId="77777777" w:rsidR="0051710A" w:rsidRPr="000D6BFC" w:rsidRDefault="0051710A" w:rsidP="009926D5">
      <w:pPr>
        <w:pStyle w:val="ListParagraph"/>
        <w:numPr>
          <w:ilvl w:val="0"/>
          <w:numId w:val="16"/>
        </w:numPr>
        <w:spacing w:after="0"/>
        <w:rPr>
          <w:lang w:val="en-US"/>
        </w:rPr>
      </w:pPr>
      <w:r w:rsidRPr="000D6BFC">
        <w:rPr>
          <w:lang w:val="en-US"/>
        </w:rPr>
        <w:t>Joint DL-UL TCI state when downlink and uplink use the same beam, or</w:t>
      </w:r>
    </w:p>
    <w:p w14:paraId="0BD89C12" w14:textId="68331EA8" w:rsidR="0051710A" w:rsidRPr="000D6BFC" w:rsidRDefault="0051710A" w:rsidP="009926D5">
      <w:pPr>
        <w:pStyle w:val="ListParagraph"/>
        <w:numPr>
          <w:ilvl w:val="0"/>
          <w:numId w:val="16"/>
        </w:numPr>
        <w:spacing w:after="0"/>
        <w:rPr>
          <w:lang w:val="en-US"/>
        </w:rPr>
      </w:pPr>
      <w:r w:rsidRPr="000D6BFC">
        <w:rPr>
          <w:lang w:val="en-US"/>
        </w:rPr>
        <w:t xml:space="preserve">Separate DL and UL TCI states in the absence of </w:t>
      </w:r>
      <w:r>
        <w:rPr>
          <w:lang w:val="en-US"/>
        </w:rPr>
        <w:t xml:space="preserve">beam </w:t>
      </w:r>
      <w:r w:rsidR="0092153A">
        <w:rPr>
          <w:lang w:val="en-US"/>
        </w:rPr>
        <w:t>correspondence.</w:t>
      </w:r>
      <w:r w:rsidRPr="000D6BFC">
        <w:rPr>
          <w:lang w:val="en-US"/>
        </w:rPr>
        <w:t xml:space="preserve">  </w:t>
      </w:r>
    </w:p>
    <w:p w14:paraId="0FE8153D" w14:textId="77777777" w:rsidR="0051710A" w:rsidRDefault="0051710A" w:rsidP="009926D5">
      <w:pPr>
        <w:spacing w:after="0"/>
        <w:rPr>
          <w:lang w:val="en-US"/>
        </w:rPr>
      </w:pPr>
    </w:p>
    <w:p w14:paraId="5960B501" w14:textId="77777777" w:rsidR="00CA2B87" w:rsidRDefault="00CA2B87" w:rsidP="009926D5">
      <w:pPr>
        <w:spacing w:after="0"/>
        <w:rPr>
          <w:lang w:val="en-US"/>
        </w:rPr>
      </w:pPr>
    </w:p>
    <w:p w14:paraId="55838F90" w14:textId="20AE4A2F" w:rsidR="0051710A" w:rsidRDefault="0051710A" w:rsidP="009926D5">
      <w:pPr>
        <w:spacing w:after="0"/>
        <w:rPr>
          <w:lang w:val="en-US"/>
        </w:rPr>
      </w:pPr>
      <w:r>
        <w:rPr>
          <w:lang w:val="en-US"/>
        </w:rPr>
        <w:t xml:space="preserve">Note that the UE is RRC configured via higher layer parameter </w:t>
      </w:r>
      <w:proofErr w:type="spellStart"/>
      <w:r w:rsidRPr="00CB501B">
        <w:rPr>
          <w:bCs/>
          <w:i/>
          <w:iCs/>
          <w:lang w:val="en-US"/>
        </w:rPr>
        <w:t>unifiedtci-StateType</w:t>
      </w:r>
      <w:proofErr w:type="spellEnd"/>
      <w:r>
        <w:rPr>
          <w:lang w:val="en-US"/>
        </w:rPr>
        <w:t xml:space="preserve"> to use either joint TCI states (reciprocity mode),</w:t>
      </w:r>
      <w:r>
        <w:rPr>
          <w:bCs/>
          <w:i/>
          <w:iCs/>
          <w:lang w:val="en-US"/>
        </w:rPr>
        <w:t xml:space="preserve"> </w:t>
      </w:r>
      <w:r>
        <w:rPr>
          <w:lang w:val="en-US"/>
        </w:rPr>
        <w:t xml:space="preserve">or separate DL and UL states. There was no consensus on dynamic switching between the two configurations. </w:t>
      </w:r>
    </w:p>
    <w:p w14:paraId="33276F50" w14:textId="77777777" w:rsidR="0051710A" w:rsidRPr="00C46242" w:rsidRDefault="0051710A" w:rsidP="009926D5">
      <w:pPr>
        <w:spacing w:after="0"/>
        <w:rPr>
          <w:lang w:val="en-US"/>
        </w:rPr>
      </w:pPr>
      <w:r w:rsidRPr="00C46242">
        <w:t>For single TRP transmission, the UE is provided with one joint TCI (a spatial domain filter that can be used for uplink and downlink) or a pair of separate DL and UL TCI states through a three-step procedure:</w:t>
      </w:r>
    </w:p>
    <w:p w14:paraId="0AE62E67" w14:textId="77777777" w:rsidR="0051710A" w:rsidRPr="00C46242" w:rsidRDefault="0051710A" w:rsidP="009926D5">
      <w:pPr>
        <w:spacing w:after="0"/>
        <w:rPr>
          <w:lang w:val="en-US"/>
        </w:rPr>
      </w:pPr>
    </w:p>
    <w:p w14:paraId="3B8ECCD5" w14:textId="77777777" w:rsidR="0051710A" w:rsidRPr="00C46242" w:rsidRDefault="0051710A" w:rsidP="009926D5">
      <w:pPr>
        <w:numPr>
          <w:ilvl w:val="0"/>
          <w:numId w:val="17"/>
        </w:numPr>
        <w:spacing w:after="0"/>
        <w:contextualSpacing/>
        <w:rPr>
          <w:lang w:eastAsia="ja-JP"/>
        </w:rPr>
      </w:pPr>
      <w:r w:rsidRPr="00C46242">
        <w:rPr>
          <w:lang w:eastAsia="ja-JP"/>
        </w:rPr>
        <w:t xml:space="preserve">First the UE is RRC configured with one list of joint/DL TCI states (joint/DL pool) and one list of UL TCI states (UL pool). These TCI states are referred to as the configured TCI states. The first list of joint/DL states can contain 128 TCI states, and the second list can contain 64 UL TCI states.  </w:t>
      </w:r>
    </w:p>
    <w:p w14:paraId="7054CFAF" w14:textId="77777777" w:rsidR="0051710A" w:rsidRPr="00C46242" w:rsidRDefault="0051710A" w:rsidP="009926D5">
      <w:pPr>
        <w:numPr>
          <w:ilvl w:val="0"/>
          <w:numId w:val="17"/>
        </w:numPr>
        <w:spacing w:after="0"/>
        <w:contextualSpacing/>
        <w:rPr>
          <w:lang w:eastAsia="ja-JP"/>
        </w:rPr>
      </w:pPr>
      <w:r w:rsidRPr="00C46242">
        <w:rPr>
          <w:lang w:eastAsia="ja-JP"/>
        </w:rPr>
        <w:t>In step 2, MAC CE activates a group of TCI states from the two pools. They are activated in the form of a list of 8 TCI codepoints. A codepoint contains 1 or more configured TCI states. An example of a list of TCI codepoints activated by MAC-CE for single TRP transmission</w:t>
      </w:r>
      <w:r>
        <w:rPr>
          <w:lang w:eastAsia="ja-JP"/>
        </w:rPr>
        <w:t xml:space="preserve"> when RRC </w:t>
      </w:r>
      <w:proofErr w:type="spellStart"/>
      <w:r w:rsidRPr="00CB501B">
        <w:rPr>
          <w:bCs/>
          <w:i/>
          <w:iCs/>
          <w:lang w:val="en-US"/>
        </w:rPr>
        <w:t>unifiedtci-StateType</w:t>
      </w:r>
      <w:proofErr w:type="spellEnd"/>
      <w:r>
        <w:rPr>
          <w:bCs/>
          <w:i/>
          <w:iCs/>
          <w:lang w:val="en-US"/>
        </w:rPr>
        <w:t xml:space="preserve"> = joint</w:t>
      </w:r>
      <w:r>
        <w:rPr>
          <w:bCs/>
          <w:lang w:val="en-US"/>
        </w:rPr>
        <w:t xml:space="preserve"> </w:t>
      </w:r>
      <w:r w:rsidRPr="00C46242">
        <w:rPr>
          <w:lang w:eastAsia="ja-JP"/>
        </w:rPr>
        <w:t>is:</w:t>
      </w:r>
    </w:p>
    <w:p w14:paraId="00B05148" w14:textId="77777777" w:rsidR="0051710A" w:rsidRPr="00C46242" w:rsidRDefault="0051710A" w:rsidP="0051710A">
      <w:pPr>
        <w:spacing w:after="0"/>
        <w:ind w:left="720"/>
        <w:contextualSpacing/>
        <w:jc w:val="both"/>
        <w:rPr>
          <w:lang w:eastAsia="ja-JP"/>
        </w:rPr>
      </w:pPr>
    </w:p>
    <w:tbl>
      <w:tblPr>
        <w:tblStyle w:val="TableGrid"/>
        <w:tblW w:w="0" w:type="auto"/>
        <w:jc w:val="center"/>
        <w:tblLook w:val="04A0" w:firstRow="1" w:lastRow="0" w:firstColumn="1" w:lastColumn="0" w:noHBand="0" w:noVBand="1"/>
      </w:tblPr>
      <w:tblGrid>
        <w:gridCol w:w="1402"/>
        <w:gridCol w:w="2704"/>
      </w:tblGrid>
      <w:tr w:rsidR="0051710A" w:rsidRPr="00C46242" w14:paraId="7038E492" w14:textId="77777777" w:rsidTr="0063797C">
        <w:trPr>
          <w:jc w:val="center"/>
        </w:trPr>
        <w:tc>
          <w:tcPr>
            <w:tcW w:w="1402" w:type="dxa"/>
          </w:tcPr>
          <w:p w14:paraId="072AEF6E" w14:textId="77777777" w:rsidR="0051710A" w:rsidRPr="00C46242" w:rsidRDefault="0051710A" w:rsidP="0063797C">
            <w:pPr>
              <w:spacing w:after="0"/>
              <w:contextualSpacing/>
              <w:jc w:val="center"/>
            </w:pPr>
            <w:r w:rsidRPr="00C46242">
              <w:t>Codepoint #</w:t>
            </w:r>
          </w:p>
        </w:tc>
        <w:tc>
          <w:tcPr>
            <w:tcW w:w="2704" w:type="dxa"/>
          </w:tcPr>
          <w:p w14:paraId="15301240" w14:textId="77777777" w:rsidR="0051710A" w:rsidRPr="00C46242" w:rsidRDefault="0051710A" w:rsidP="0063797C">
            <w:pPr>
              <w:spacing w:after="0"/>
              <w:contextualSpacing/>
              <w:jc w:val="center"/>
            </w:pPr>
          </w:p>
        </w:tc>
      </w:tr>
      <w:tr w:rsidR="0051710A" w:rsidRPr="00C46242" w14:paraId="7456660D" w14:textId="77777777" w:rsidTr="0063797C">
        <w:trPr>
          <w:jc w:val="center"/>
        </w:trPr>
        <w:tc>
          <w:tcPr>
            <w:tcW w:w="1402" w:type="dxa"/>
          </w:tcPr>
          <w:p w14:paraId="51A5A9E4" w14:textId="77777777" w:rsidR="0051710A" w:rsidRPr="00C46242" w:rsidRDefault="0051710A" w:rsidP="0063797C">
            <w:pPr>
              <w:spacing w:after="0"/>
              <w:contextualSpacing/>
              <w:jc w:val="center"/>
            </w:pPr>
            <w:r w:rsidRPr="00C46242">
              <w:t>0</w:t>
            </w:r>
          </w:p>
        </w:tc>
        <w:tc>
          <w:tcPr>
            <w:tcW w:w="2704" w:type="dxa"/>
          </w:tcPr>
          <w:p w14:paraId="5B7360D3" w14:textId="77777777" w:rsidR="0051710A" w:rsidRPr="00C46242" w:rsidRDefault="0051710A" w:rsidP="0063797C">
            <w:pPr>
              <w:spacing w:after="0"/>
              <w:contextualSpacing/>
              <w:jc w:val="center"/>
            </w:pPr>
            <w:r w:rsidRPr="00C46242">
              <w:t>(joint/DL TCI 2)</w:t>
            </w:r>
          </w:p>
        </w:tc>
      </w:tr>
      <w:tr w:rsidR="0051710A" w:rsidRPr="00C46242" w14:paraId="3DD0FAA2" w14:textId="77777777" w:rsidTr="0063797C">
        <w:trPr>
          <w:jc w:val="center"/>
        </w:trPr>
        <w:tc>
          <w:tcPr>
            <w:tcW w:w="1402" w:type="dxa"/>
          </w:tcPr>
          <w:p w14:paraId="3195F40A" w14:textId="77777777" w:rsidR="0051710A" w:rsidRPr="00C46242" w:rsidRDefault="0051710A" w:rsidP="0063797C">
            <w:pPr>
              <w:spacing w:after="0"/>
              <w:contextualSpacing/>
              <w:jc w:val="center"/>
            </w:pPr>
            <w:r w:rsidRPr="00C46242">
              <w:t>1</w:t>
            </w:r>
          </w:p>
        </w:tc>
        <w:tc>
          <w:tcPr>
            <w:tcW w:w="2704" w:type="dxa"/>
          </w:tcPr>
          <w:p w14:paraId="60BFEC16" w14:textId="77777777" w:rsidR="0051710A" w:rsidRPr="00C46242" w:rsidRDefault="0051710A" w:rsidP="0063797C">
            <w:pPr>
              <w:spacing w:after="0"/>
              <w:contextualSpacing/>
              <w:jc w:val="center"/>
            </w:pPr>
            <w:r w:rsidRPr="00C46242">
              <w:t xml:space="preserve">(joint/DL TCI </w:t>
            </w:r>
            <w:r>
              <w:t>5</w:t>
            </w:r>
            <w:r w:rsidRPr="00C46242">
              <w:t>)</w:t>
            </w:r>
          </w:p>
        </w:tc>
      </w:tr>
      <w:tr w:rsidR="0051710A" w:rsidRPr="00C46242" w14:paraId="1DEABFE1" w14:textId="77777777" w:rsidTr="0063797C">
        <w:trPr>
          <w:jc w:val="center"/>
        </w:trPr>
        <w:tc>
          <w:tcPr>
            <w:tcW w:w="1402" w:type="dxa"/>
          </w:tcPr>
          <w:p w14:paraId="152BEF3F" w14:textId="77777777" w:rsidR="0051710A" w:rsidRPr="00C46242" w:rsidRDefault="0051710A" w:rsidP="0063797C">
            <w:pPr>
              <w:spacing w:after="0"/>
              <w:contextualSpacing/>
              <w:jc w:val="center"/>
            </w:pPr>
            <w:r w:rsidRPr="00C46242">
              <w:t>2</w:t>
            </w:r>
          </w:p>
        </w:tc>
        <w:tc>
          <w:tcPr>
            <w:tcW w:w="2704" w:type="dxa"/>
          </w:tcPr>
          <w:p w14:paraId="518607EC" w14:textId="77777777" w:rsidR="0051710A" w:rsidRPr="00C46242" w:rsidRDefault="0051710A" w:rsidP="0063797C">
            <w:pPr>
              <w:spacing w:after="0"/>
              <w:contextualSpacing/>
              <w:jc w:val="center"/>
            </w:pPr>
            <w:r w:rsidRPr="00C46242">
              <w:t xml:space="preserve">((joint/DL TCI </w:t>
            </w:r>
            <w:r>
              <w:t>8</w:t>
            </w:r>
            <w:r w:rsidRPr="00C46242">
              <w:t>)</w:t>
            </w:r>
          </w:p>
        </w:tc>
      </w:tr>
      <w:tr w:rsidR="0051710A" w:rsidRPr="00C46242" w14:paraId="2033992D" w14:textId="77777777" w:rsidTr="0063797C">
        <w:trPr>
          <w:jc w:val="center"/>
        </w:trPr>
        <w:tc>
          <w:tcPr>
            <w:tcW w:w="1402" w:type="dxa"/>
          </w:tcPr>
          <w:p w14:paraId="51CFD7BB" w14:textId="77777777" w:rsidR="0051710A" w:rsidRPr="00C46242" w:rsidRDefault="0051710A" w:rsidP="0063797C">
            <w:pPr>
              <w:spacing w:after="0"/>
              <w:contextualSpacing/>
              <w:jc w:val="center"/>
            </w:pPr>
            <w:r w:rsidRPr="00C46242">
              <w:t>3</w:t>
            </w:r>
          </w:p>
        </w:tc>
        <w:tc>
          <w:tcPr>
            <w:tcW w:w="2704" w:type="dxa"/>
          </w:tcPr>
          <w:p w14:paraId="2D93F53B" w14:textId="77777777" w:rsidR="0051710A" w:rsidRPr="00C46242" w:rsidRDefault="0051710A" w:rsidP="0063797C">
            <w:pPr>
              <w:spacing w:after="0"/>
              <w:contextualSpacing/>
              <w:jc w:val="center"/>
            </w:pPr>
            <w:r w:rsidRPr="00C46242">
              <w:t>(joint/DL TCI 2</w:t>
            </w:r>
            <w:r>
              <w:t>1</w:t>
            </w:r>
            <w:r w:rsidRPr="00C46242">
              <w:t>)</w:t>
            </w:r>
          </w:p>
        </w:tc>
      </w:tr>
      <w:tr w:rsidR="0051710A" w:rsidRPr="00C46242" w14:paraId="414B7331" w14:textId="77777777" w:rsidTr="0063797C">
        <w:trPr>
          <w:jc w:val="center"/>
        </w:trPr>
        <w:tc>
          <w:tcPr>
            <w:tcW w:w="1402" w:type="dxa"/>
          </w:tcPr>
          <w:p w14:paraId="7688046C" w14:textId="77777777" w:rsidR="0051710A" w:rsidRPr="00C46242" w:rsidRDefault="0051710A" w:rsidP="0063797C">
            <w:pPr>
              <w:spacing w:after="0"/>
              <w:contextualSpacing/>
              <w:jc w:val="center"/>
            </w:pPr>
            <w:r w:rsidRPr="00C46242">
              <w:t>4</w:t>
            </w:r>
          </w:p>
        </w:tc>
        <w:tc>
          <w:tcPr>
            <w:tcW w:w="2704" w:type="dxa"/>
          </w:tcPr>
          <w:p w14:paraId="5B1EA276" w14:textId="77777777" w:rsidR="0051710A" w:rsidRPr="00C46242" w:rsidRDefault="0051710A" w:rsidP="0063797C">
            <w:pPr>
              <w:spacing w:after="0"/>
              <w:contextualSpacing/>
              <w:jc w:val="center"/>
            </w:pPr>
            <w:r w:rsidRPr="00C46242">
              <w:t>(joint/DL TCI</w:t>
            </w:r>
            <w:r>
              <w:t xml:space="preserve"> 33</w:t>
            </w:r>
            <w:r w:rsidRPr="00C46242">
              <w:t>)</w:t>
            </w:r>
          </w:p>
        </w:tc>
      </w:tr>
      <w:tr w:rsidR="0051710A" w:rsidRPr="00C46242" w14:paraId="2E877DBF" w14:textId="77777777" w:rsidTr="0063797C">
        <w:trPr>
          <w:jc w:val="center"/>
        </w:trPr>
        <w:tc>
          <w:tcPr>
            <w:tcW w:w="1402" w:type="dxa"/>
          </w:tcPr>
          <w:p w14:paraId="068EEEFA" w14:textId="77777777" w:rsidR="0051710A" w:rsidRPr="00C46242" w:rsidRDefault="0051710A" w:rsidP="0063797C">
            <w:pPr>
              <w:spacing w:after="0"/>
              <w:contextualSpacing/>
              <w:jc w:val="center"/>
            </w:pPr>
            <w:r w:rsidRPr="00C46242">
              <w:t>5</w:t>
            </w:r>
          </w:p>
        </w:tc>
        <w:tc>
          <w:tcPr>
            <w:tcW w:w="2704" w:type="dxa"/>
          </w:tcPr>
          <w:p w14:paraId="3472ADEF" w14:textId="77777777" w:rsidR="0051710A" w:rsidRPr="00C46242" w:rsidRDefault="0051710A" w:rsidP="0063797C">
            <w:pPr>
              <w:spacing w:after="0"/>
              <w:contextualSpacing/>
              <w:jc w:val="center"/>
            </w:pPr>
            <w:r w:rsidRPr="00C46242">
              <w:t xml:space="preserve">(joint/DL TCI </w:t>
            </w:r>
            <w:r>
              <w:t>4</w:t>
            </w:r>
            <w:r w:rsidRPr="00C46242">
              <w:t>)</w:t>
            </w:r>
          </w:p>
        </w:tc>
      </w:tr>
      <w:tr w:rsidR="0051710A" w:rsidRPr="00C46242" w14:paraId="1640DDE8" w14:textId="77777777" w:rsidTr="0063797C">
        <w:trPr>
          <w:jc w:val="center"/>
        </w:trPr>
        <w:tc>
          <w:tcPr>
            <w:tcW w:w="1402" w:type="dxa"/>
          </w:tcPr>
          <w:p w14:paraId="1EEFCCA6" w14:textId="77777777" w:rsidR="0051710A" w:rsidRPr="00C46242" w:rsidRDefault="0051710A" w:rsidP="0063797C">
            <w:pPr>
              <w:spacing w:after="0"/>
              <w:contextualSpacing/>
              <w:jc w:val="center"/>
            </w:pPr>
            <w:r w:rsidRPr="00C46242">
              <w:t>6</w:t>
            </w:r>
          </w:p>
        </w:tc>
        <w:tc>
          <w:tcPr>
            <w:tcW w:w="2704" w:type="dxa"/>
          </w:tcPr>
          <w:p w14:paraId="708AC1FC" w14:textId="77777777" w:rsidR="0051710A" w:rsidRPr="00C46242" w:rsidRDefault="0051710A" w:rsidP="0063797C">
            <w:pPr>
              <w:spacing w:after="0"/>
              <w:contextualSpacing/>
              <w:jc w:val="center"/>
            </w:pPr>
            <w:r w:rsidRPr="00C46242">
              <w:t xml:space="preserve">(joint/DL TCI </w:t>
            </w:r>
            <w:r>
              <w:t>1</w:t>
            </w:r>
            <w:r w:rsidRPr="00C46242">
              <w:t>)</w:t>
            </w:r>
          </w:p>
        </w:tc>
      </w:tr>
      <w:tr w:rsidR="0051710A" w:rsidRPr="00C46242" w14:paraId="243A218A" w14:textId="77777777" w:rsidTr="0063797C">
        <w:trPr>
          <w:trHeight w:val="47"/>
          <w:jc w:val="center"/>
        </w:trPr>
        <w:tc>
          <w:tcPr>
            <w:tcW w:w="1402" w:type="dxa"/>
          </w:tcPr>
          <w:p w14:paraId="518DBC69" w14:textId="77777777" w:rsidR="0051710A" w:rsidRPr="00C46242" w:rsidRDefault="0051710A" w:rsidP="0063797C">
            <w:pPr>
              <w:spacing w:after="0"/>
              <w:contextualSpacing/>
              <w:jc w:val="center"/>
            </w:pPr>
            <w:r w:rsidRPr="00C46242">
              <w:t>7</w:t>
            </w:r>
          </w:p>
        </w:tc>
        <w:tc>
          <w:tcPr>
            <w:tcW w:w="2704" w:type="dxa"/>
          </w:tcPr>
          <w:p w14:paraId="4581EBA6" w14:textId="77777777" w:rsidR="0051710A" w:rsidRPr="00C46242" w:rsidRDefault="0051710A" w:rsidP="0063797C">
            <w:pPr>
              <w:spacing w:after="0"/>
              <w:contextualSpacing/>
              <w:jc w:val="center"/>
            </w:pPr>
            <w:r w:rsidRPr="00C46242">
              <w:t xml:space="preserve">(joint/DL TCI </w:t>
            </w:r>
            <w:r>
              <w:t>9</w:t>
            </w:r>
            <w:r w:rsidRPr="00C46242">
              <w:t>)</w:t>
            </w:r>
          </w:p>
        </w:tc>
      </w:tr>
    </w:tbl>
    <w:p w14:paraId="652563A0" w14:textId="77777777" w:rsidR="0051710A" w:rsidRPr="00C46242" w:rsidRDefault="0051710A" w:rsidP="0051710A">
      <w:pPr>
        <w:spacing w:after="0"/>
        <w:ind w:left="720"/>
        <w:contextualSpacing/>
        <w:jc w:val="both"/>
        <w:rPr>
          <w:lang w:eastAsia="ja-JP"/>
        </w:rPr>
      </w:pPr>
    </w:p>
    <w:p w14:paraId="666BEFAD" w14:textId="77777777" w:rsidR="0051710A" w:rsidRPr="00C46242" w:rsidRDefault="0051710A" w:rsidP="009926D5">
      <w:pPr>
        <w:spacing w:after="0"/>
        <w:ind w:left="720"/>
        <w:contextualSpacing/>
        <w:rPr>
          <w:lang w:eastAsia="ja-JP"/>
        </w:rPr>
      </w:pPr>
      <w:r w:rsidRPr="00C46242">
        <w:rPr>
          <w:lang w:eastAsia="ja-JP"/>
        </w:rPr>
        <w:t>An example of a list of TCI codepoints activated by MAC-CE for single TRP transmission</w:t>
      </w:r>
      <w:r>
        <w:rPr>
          <w:lang w:eastAsia="ja-JP"/>
        </w:rPr>
        <w:t xml:space="preserve"> when RRC </w:t>
      </w:r>
      <w:proofErr w:type="spellStart"/>
      <w:r w:rsidRPr="00CB501B">
        <w:rPr>
          <w:bCs/>
          <w:i/>
          <w:iCs/>
          <w:lang w:val="en-US"/>
        </w:rPr>
        <w:t>unifiedtci-StateType</w:t>
      </w:r>
      <w:proofErr w:type="spellEnd"/>
      <w:r>
        <w:rPr>
          <w:bCs/>
          <w:i/>
          <w:iCs/>
          <w:lang w:val="en-US"/>
        </w:rPr>
        <w:t xml:space="preserve"> = separate</w:t>
      </w:r>
      <w:r w:rsidRPr="00C46242">
        <w:rPr>
          <w:lang w:eastAsia="ja-JP"/>
        </w:rPr>
        <w:t xml:space="preserve"> is:</w:t>
      </w:r>
    </w:p>
    <w:p w14:paraId="55D6B808" w14:textId="77777777" w:rsidR="0051710A" w:rsidRDefault="0051710A" w:rsidP="0051710A">
      <w:pPr>
        <w:spacing w:after="0"/>
        <w:ind w:left="720"/>
        <w:contextualSpacing/>
        <w:jc w:val="both"/>
        <w:rPr>
          <w:lang w:eastAsia="ja-JP"/>
        </w:rPr>
      </w:pPr>
    </w:p>
    <w:tbl>
      <w:tblPr>
        <w:tblStyle w:val="TableGrid"/>
        <w:tblW w:w="0" w:type="auto"/>
        <w:jc w:val="center"/>
        <w:tblLook w:val="04A0" w:firstRow="1" w:lastRow="0" w:firstColumn="1" w:lastColumn="0" w:noHBand="0" w:noVBand="1"/>
      </w:tblPr>
      <w:tblGrid>
        <w:gridCol w:w="1402"/>
        <w:gridCol w:w="2704"/>
      </w:tblGrid>
      <w:tr w:rsidR="0051710A" w:rsidRPr="00C46242" w14:paraId="4F3A9E28" w14:textId="77777777" w:rsidTr="0063797C">
        <w:trPr>
          <w:jc w:val="center"/>
        </w:trPr>
        <w:tc>
          <w:tcPr>
            <w:tcW w:w="1402" w:type="dxa"/>
          </w:tcPr>
          <w:p w14:paraId="295EF23C" w14:textId="77777777" w:rsidR="0051710A" w:rsidRPr="00C46242" w:rsidRDefault="0051710A" w:rsidP="0063797C">
            <w:pPr>
              <w:spacing w:after="0"/>
              <w:contextualSpacing/>
              <w:jc w:val="center"/>
            </w:pPr>
            <w:r w:rsidRPr="00C46242">
              <w:t>Codepoint #</w:t>
            </w:r>
          </w:p>
        </w:tc>
        <w:tc>
          <w:tcPr>
            <w:tcW w:w="2704" w:type="dxa"/>
          </w:tcPr>
          <w:p w14:paraId="3A7FADC8" w14:textId="77777777" w:rsidR="0051710A" w:rsidRPr="00C46242" w:rsidRDefault="0051710A" w:rsidP="0063797C">
            <w:pPr>
              <w:spacing w:after="0"/>
              <w:contextualSpacing/>
              <w:jc w:val="center"/>
            </w:pPr>
          </w:p>
        </w:tc>
      </w:tr>
      <w:tr w:rsidR="0051710A" w:rsidRPr="00C46242" w14:paraId="3AEB08FD" w14:textId="77777777" w:rsidTr="0063797C">
        <w:trPr>
          <w:jc w:val="center"/>
        </w:trPr>
        <w:tc>
          <w:tcPr>
            <w:tcW w:w="1402" w:type="dxa"/>
          </w:tcPr>
          <w:p w14:paraId="16D24FD5" w14:textId="77777777" w:rsidR="0051710A" w:rsidRPr="00C46242" w:rsidRDefault="0051710A" w:rsidP="0063797C">
            <w:pPr>
              <w:spacing w:after="0"/>
              <w:contextualSpacing/>
              <w:jc w:val="center"/>
            </w:pPr>
            <w:r w:rsidRPr="00C46242">
              <w:t>0</w:t>
            </w:r>
          </w:p>
        </w:tc>
        <w:tc>
          <w:tcPr>
            <w:tcW w:w="2704" w:type="dxa"/>
          </w:tcPr>
          <w:p w14:paraId="1D4D560E" w14:textId="77777777" w:rsidR="0051710A" w:rsidRPr="00C46242" w:rsidRDefault="0051710A" w:rsidP="0063797C">
            <w:pPr>
              <w:spacing w:after="0"/>
              <w:contextualSpacing/>
              <w:jc w:val="center"/>
            </w:pPr>
            <w:r w:rsidRPr="00C46242">
              <w:t>(joint/DL TCI 1; UL TCI 3)</w:t>
            </w:r>
          </w:p>
        </w:tc>
      </w:tr>
      <w:tr w:rsidR="0051710A" w:rsidRPr="00C46242" w14:paraId="4C725C27" w14:textId="77777777" w:rsidTr="0063797C">
        <w:trPr>
          <w:jc w:val="center"/>
        </w:trPr>
        <w:tc>
          <w:tcPr>
            <w:tcW w:w="1402" w:type="dxa"/>
          </w:tcPr>
          <w:p w14:paraId="65C4AAB3" w14:textId="77777777" w:rsidR="0051710A" w:rsidRPr="00C46242" w:rsidRDefault="0051710A" w:rsidP="0063797C">
            <w:pPr>
              <w:spacing w:after="0"/>
              <w:contextualSpacing/>
              <w:jc w:val="center"/>
            </w:pPr>
            <w:r w:rsidRPr="00C46242">
              <w:t>1</w:t>
            </w:r>
          </w:p>
        </w:tc>
        <w:tc>
          <w:tcPr>
            <w:tcW w:w="2704" w:type="dxa"/>
          </w:tcPr>
          <w:p w14:paraId="44D5783C" w14:textId="77777777" w:rsidR="0051710A" w:rsidRPr="00C46242" w:rsidRDefault="0051710A" w:rsidP="0063797C">
            <w:pPr>
              <w:spacing w:after="0"/>
              <w:contextualSpacing/>
              <w:jc w:val="center"/>
            </w:pPr>
            <w:r w:rsidRPr="00C46242">
              <w:t xml:space="preserve">(joint/DL TCI </w:t>
            </w:r>
            <w:r>
              <w:t>20</w:t>
            </w:r>
            <w:r w:rsidRPr="00C46242">
              <w:t xml:space="preserve">; UL TCI </w:t>
            </w:r>
            <w:r>
              <w:t>7</w:t>
            </w:r>
            <w:r w:rsidRPr="00C46242">
              <w:t>)</w:t>
            </w:r>
          </w:p>
        </w:tc>
      </w:tr>
      <w:tr w:rsidR="0051710A" w:rsidRPr="00C46242" w14:paraId="09784D11" w14:textId="77777777" w:rsidTr="0063797C">
        <w:trPr>
          <w:jc w:val="center"/>
        </w:trPr>
        <w:tc>
          <w:tcPr>
            <w:tcW w:w="1402" w:type="dxa"/>
          </w:tcPr>
          <w:p w14:paraId="5A463383" w14:textId="77777777" w:rsidR="0051710A" w:rsidRPr="00C46242" w:rsidRDefault="0051710A" w:rsidP="0063797C">
            <w:pPr>
              <w:spacing w:after="0"/>
              <w:contextualSpacing/>
              <w:jc w:val="center"/>
            </w:pPr>
            <w:r w:rsidRPr="00C46242">
              <w:t>2</w:t>
            </w:r>
          </w:p>
        </w:tc>
        <w:tc>
          <w:tcPr>
            <w:tcW w:w="2704" w:type="dxa"/>
          </w:tcPr>
          <w:p w14:paraId="5232FF48" w14:textId="77777777" w:rsidR="0051710A" w:rsidRPr="00C46242" w:rsidRDefault="0051710A" w:rsidP="0063797C">
            <w:pPr>
              <w:spacing w:after="0"/>
              <w:contextualSpacing/>
              <w:jc w:val="center"/>
            </w:pPr>
            <w:r w:rsidRPr="00C46242">
              <w:t>(joint/DL TCI 3; UL TCI 17)</w:t>
            </w:r>
          </w:p>
        </w:tc>
      </w:tr>
      <w:tr w:rsidR="0051710A" w:rsidRPr="00C46242" w14:paraId="00503702" w14:textId="77777777" w:rsidTr="0063797C">
        <w:trPr>
          <w:jc w:val="center"/>
        </w:trPr>
        <w:tc>
          <w:tcPr>
            <w:tcW w:w="1402" w:type="dxa"/>
          </w:tcPr>
          <w:p w14:paraId="67314BD5" w14:textId="77777777" w:rsidR="0051710A" w:rsidRPr="00C46242" w:rsidRDefault="0051710A" w:rsidP="0063797C">
            <w:pPr>
              <w:spacing w:after="0"/>
              <w:contextualSpacing/>
              <w:jc w:val="center"/>
            </w:pPr>
            <w:r w:rsidRPr="00C46242">
              <w:t>3</w:t>
            </w:r>
          </w:p>
        </w:tc>
        <w:tc>
          <w:tcPr>
            <w:tcW w:w="2704" w:type="dxa"/>
          </w:tcPr>
          <w:p w14:paraId="69370F3B" w14:textId="77777777" w:rsidR="0051710A" w:rsidRPr="00C46242" w:rsidRDefault="0051710A" w:rsidP="0063797C">
            <w:pPr>
              <w:spacing w:after="0"/>
              <w:contextualSpacing/>
              <w:jc w:val="center"/>
            </w:pPr>
            <w:r w:rsidRPr="00C46242">
              <w:t>(joint/DL TCI 9; UL TCI 5)</w:t>
            </w:r>
          </w:p>
        </w:tc>
      </w:tr>
      <w:tr w:rsidR="0051710A" w:rsidRPr="00C46242" w14:paraId="5A4D020B" w14:textId="77777777" w:rsidTr="0063797C">
        <w:trPr>
          <w:jc w:val="center"/>
        </w:trPr>
        <w:tc>
          <w:tcPr>
            <w:tcW w:w="1402" w:type="dxa"/>
          </w:tcPr>
          <w:p w14:paraId="205B02C6" w14:textId="77777777" w:rsidR="0051710A" w:rsidRPr="00C46242" w:rsidRDefault="0051710A" w:rsidP="0063797C">
            <w:pPr>
              <w:spacing w:after="0"/>
              <w:contextualSpacing/>
              <w:jc w:val="center"/>
            </w:pPr>
            <w:r w:rsidRPr="00C46242">
              <w:t>4</w:t>
            </w:r>
          </w:p>
        </w:tc>
        <w:tc>
          <w:tcPr>
            <w:tcW w:w="2704" w:type="dxa"/>
          </w:tcPr>
          <w:p w14:paraId="5E861E80" w14:textId="77777777" w:rsidR="0051710A" w:rsidRPr="00C46242" w:rsidRDefault="0051710A" w:rsidP="0063797C">
            <w:pPr>
              <w:spacing w:after="0"/>
              <w:contextualSpacing/>
              <w:jc w:val="center"/>
            </w:pPr>
            <w:r w:rsidRPr="00C46242">
              <w:t xml:space="preserve">(joint/DL TCI 1; UL TCI </w:t>
            </w:r>
            <w:r>
              <w:t>8</w:t>
            </w:r>
            <w:r w:rsidRPr="00C46242">
              <w:t>)</w:t>
            </w:r>
          </w:p>
        </w:tc>
      </w:tr>
      <w:tr w:rsidR="0051710A" w:rsidRPr="00C46242" w14:paraId="1CFD40A1" w14:textId="77777777" w:rsidTr="0063797C">
        <w:trPr>
          <w:jc w:val="center"/>
        </w:trPr>
        <w:tc>
          <w:tcPr>
            <w:tcW w:w="1402" w:type="dxa"/>
          </w:tcPr>
          <w:p w14:paraId="57544F43" w14:textId="77777777" w:rsidR="0051710A" w:rsidRPr="00C46242" w:rsidRDefault="0051710A" w:rsidP="0063797C">
            <w:pPr>
              <w:spacing w:after="0"/>
              <w:contextualSpacing/>
              <w:jc w:val="center"/>
            </w:pPr>
            <w:r w:rsidRPr="00C46242">
              <w:t>5</w:t>
            </w:r>
          </w:p>
        </w:tc>
        <w:tc>
          <w:tcPr>
            <w:tcW w:w="2704" w:type="dxa"/>
          </w:tcPr>
          <w:p w14:paraId="5871B36D" w14:textId="77777777" w:rsidR="0051710A" w:rsidRPr="00C46242" w:rsidRDefault="0051710A" w:rsidP="0063797C">
            <w:pPr>
              <w:spacing w:after="0"/>
              <w:contextualSpacing/>
              <w:jc w:val="center"/>
            </w:pPr>
            <w:r w:rsidRPr="00C46242">
              <w:t xml:space="preserve">(joint/DL TCI </w:t>
            </w:r>
            <w:r>
              <w:t>6</w:t>
            </w:r>
            <w:r w:rsidRPr="00C46242">
              <w:t xml:space="preserve">; UL TCI </w:t>
            </w:r>
            <w:r>
              <w:t>13</w:t>
            </w:r>
            <w:r w:rsidRPr="00C46242">
              <w:t>)</w:t>
            </w:r>
          </w:p>
        </w:tc>
      </w:tr>
      <w:tr w:rsidR="0051710A" w:rsidRPr="00C46242" w14:paraId="1881675E" w14:textId="77777777" w:rsidTr="0063797C">
        <w:trPr>
          <w:jc w:val="center"/>
        </w:trPr>
        <w:tc>
          <w:tcPr>
            <w:tcW w:w="1402" w:type="dxa"/>
          </w:tcPr>
          <w:p w14:paraId="3AA526C6" w14:textId="77777777" w:rsidR="0051710A" w:rsidRPr="00C46242" w:rsidRDefault="0051710A" w:rsidP="0063797C">
            <w:pPr>
              <w:spacing w:after="0"/>
              <w:contextualSpacing/>
              <w:jc w:val="center"/>
            </w:pPr>
            <w:r w:rsidRPr="00C46242">
              <w:t>6</w:t>
            </w:r>
          </w:p>
        </w:tc>
        <w:tc>
          <w:tcPr>
            <w:tcW w:w="2704" w:type="dxa"/>
          </w:tcPr>
          <w:p w14:paraId="6CCD3BF0" w14:textId="77777777" w:rsidR="0051710A" w:rsidRPr="00C46242" w:rsidRDefault="0051710A" w:rsidP="0063797C">
            <w:pPr>
              <w:spacing w:after="0"/>
              <w:contextualSpacing/>
              <w:jc w:val="center"/>
            </w:pPr>
            <w:r w:rsidRPr="00C46242">
              <w:t>(joint/DL TCI 1</w:t>
            </w:r>
            <w:r>
              <w:t>1</w:t>
            </w:r>
            <w:r w:rsidRPr="00C46242">
              <w:t>; UL TCI 5)</w:t>
            </w:r>
          </w:p>
        </w:tc>
      </w:tr>
      <w:tr w:rsidR="0051710A" w:rsidRPr="00C46242" w14:paraId="27FE6E31" w14:textId="77777777" w:rsidTr="0063797C">
        <w:trPr>
          <w:trHeight w:val="47"/>
          <w:jc w:val="center"/>
        </w:trPr>
        <w:tc>
          <w:tcPr>
            <w:tcW w:w="1402" w:type="dxa"/>
          </w:tcPr>
          <w:p w14:paraId="37673A52" w14:textId="77777777" w:rsidR="0051710A" w:rsidRPr="00C46242" w:rsidRDefault="0051710A" w:rsidP="0063797C">
            <w:pPr>
              <w:spacing w:after="0"/>
              <w:contextualSpacing/>
              <w:jc w:val="center"/>
            </w:pPr>
            <w:r w:rsidRPr="00C46242">
              <w:t>7</w:t>
            </w:r>
          </w:p>
        </w:tc>
        <w:tc>
          <w:tcPr>
            <w:tcW w:w="2704" w:type="dxa"/>
          </w:tcPr>
          <w:p w14:paraId="0E3525F9" w14:textId="77777777" w:rsidR="0051710A" w:rsidRPr="00C46242" w:rsidRDefault="0051710A" w:rsidP="0063797C">
            <w:pPr>
              <w:spacing w:after="0"/>
              <w:contextualSpacing/>
              <w:jc w:val="center"/>
            </w:pPr>
            <w:r w:rsidRPr="00C46242">
              <w:t xml:space="preserve">(joint/DL TCI </w:t>
            </w:r>
            <w:r>
              <w:t>23</w:t>
            </w:r>
            <w:r w:rsidRPr="00C46242">
              <w:t>; UL TCI 9)</w:t>
            </w:r>
          </w:p>
        </w:tc>
      </w:tr>
    </w:tbl>
    <w:p w14:paraId="66D61222" w14:textId="77777777" w:rsidR="0051710A" w:rsidRDefault="0051710A" w:rsidP="0051710A">
      <w:pPr>
        <w:spacing w:after="0"/>
        <w:ind w:left="720"/>
        <w:contextualSpacing/>
        <w:jc w:val="both"/>
        <w:rPr>
          <w:lang w:eastAsia="ja-JP"/>
        </w:rPr>
      </w:pPr>
    </w:p>
    <w:p w14:paraId="3D82955E" w14:textId="77777777" w:rsidR="0051710A" w:rsidRPr="00C46242" w:rsidRDefault="0051710A" w:rsidP="0051710A">
      <w:pPr>
        <w:spacing w:after="0"/>
        <w:ind w:left="720"/>
        <w:contextualSpacing/>
        <w:jc w:val="both"/>
        <w:rPr>
          <w:lang w:eastAsia="ja-JP"/>
        </w:rPr>
      </w:pPr>
    </w:p>
    <w:p w14:paraId="55A90A05" w14:textId="77777777" w:rsidR="0051710A" w:rsidRDefault="0051710A" w:rsidP="009926D5">
      <w:pPr>
        <w:numPr>
          <w:ilvl w:val="0"/>
          <w:numId w:val="17"/>
        </w:numPr>
        <w:spacing w:after="0"/>
        <w:contextualSpacing/>
        <w:rPr>
          <w:lang w:eastAsia="ja-JP"/>
        </w:rPr>
      </w:pPr>
      <w:r w:rsidRPr="00C46242">
        <w:rPr>
          <w:lang w:eastAsia="ja-JP"/>
        </w:rPr>
        <w:t xml:space="preserve">In step 3, a DCI with either format 1_1 or 1_2 </w:t>
      </w:r>
      <w:r>
        <w:rPr>
          <w:lang w:eastAsia="ja-JP"/>
        </w:rPr>
        <w:t>(</w:t>
      </w:r>
      <w:r w:rsidRPr="000D6BFC">
        <w:t xml:space="preserve">with or without DL data assignment) </w:t>
      </w:r>
      <w:r w:rsidRPr="00C46242">
        <w:rPr>
          <w:lang w:eastAsia="ja-JP"/>
        </w:rPr>
        <w:t>uses the</w:t>
      </w:r>
      <w:r w:rsidRPr="00C46242">
        <w:rPr>
          <w:lang w:val="en-US" w:eastAsia="ja-JP"/>
        </w:rPr>
        <w:t xml:space="preserve"> 3-bit TCI field to choose one of the activated TCI codepoints and therefore indicate which TCI states to use for downlink and uplink transmission. Those TCI states are referred to as the ‘indicated’ TCI states. </w:t>
      </w:r>
    </w:p>
    <w:p w14:paraId="50F2379C" w14:textId="77777777" w:rsidR="0051710A" w:rsidRPr="00C46242" w:rsidRDefault="0051710A" w:rsidP="0051710A">
      <w:pPr>
        <w:spacing w:after="0"/>
        <w:ind w:left="720"/>
        <w:contextualSpacing/>
        <w:jc w:val="both"/>
        <w:rPr>
          <w:lang w:eastAsia="ja-JP"/>
        </w:rPr>
      </w:pPr>
    </w:p>
    <w:p w14:paraId="418E15AF" w14:textId="243D7676" w:rsidR="0051710A" w:rsidRPr="00970185" w:rsidRDefault="0051710A" w:rsidP="00C91690">
      <w:r w:rsidRPr="00C46242">
        <w:t xml:space="preserve">The DCI with format 1_1 and 1_2 used to indicate the TCI states can be either with or without a DL data assignment. Therefore, we can distinguish between a scheduling DCI and a beam indication DCI, respectively. For the scheduling DCI, the ACK/NAK of the PDSCH scheduled by the DCI carrying the beam indication can be used as an ACK also for the DCI. For beam indication DCI, an </w:t>
      </w:r>
      <w:r w:rsidRPr="00C46242">
        <w:rPr>
          <w:lang w:val="en-US"/>
        </w:rPr>
        <w:t xml:space="preserve">ACK/NACK is also reported.  An ACK is reported in a PUCCH after a certain number of slots after the end of the PDCCH reception. </w:t>
      </w:r>
      <w:r w:rsidRPr="00C46242">
        <w:rPr>
          <w:rFonts w:eastAsia="Times New Roman"/>
          <w:lang w:val="en-US"/>
        </w:rPr>
        <w:t xml:space="preserve">In Rel.17 unified TCI framework, indicated TCI is applied after </w:t>
      </w:r>
      <w:r w:rsidRPr="00C46242">
        <w:rPr>
          <w:rFonts w:eastAsia="Times New Roman"/>
          <w:i/>
          <w:iCs/>
          <w:lang w:val="en-US"/>
        </w:rPr>
        <w:t>BeamAppTime_r17</w:t>
      </w:r>
      <w:r w:rsidRPr="00C46242">
        <w:rPr>
          <w:rFonts w:eastAsia="Times New Roman"/>
          <w:lang w:val="en-US"/>
        </w:rPr>
        <w:t>= {1, 2, 4, 7, 14, 28, 42, 56, 70, 84, 98, 112, 224, 336} symbols from ACK transmission of the beam indication DCI.</w:t>
      </w:r>
    </w:p>
    <w:p w14:paraId="02E2BB03" w14:textId="77777777" w:rsidR="0051710A" w:rsidRPr="000D6BFC" w:rsidRDefault="0051710A" w:rsidP="009926D5">
      <w:pPr>
        <w:spacing w:after="0"/>
        <w:rPr>
          <w:lang w:val="en-US"/>
        </w:rPr>
      </w:pPr>
    </w:p>
    <w:p w14:paraId="4F2D0CCC" w14:textId="77777777" w:rsidR="0051710A" w:rsidRPr="000D6BFC" w:rsidRDefault="0051710A" w:rsidP="009926D5">
      <w:pPr>
        <w:spacing w:after="0"/>
        <w:rPr>
          <w:lang w:val="en-US"/>
        </w:rPr>
      </w:pPr>
      <w:r w:rsidRPr="000D6BFC">
        <w:rPr>
          <w:lang w:val="en-US"/>
        </w:rPr>
        <w:lastRenderedPageBreak/>
        <w:t>The spatial filters indicated by the DCI would apply to all DL and UL signals and channels (unless they are RRC configured not to apply the indicated TCI state); it is applied to:</w:t>
      </w:r>
    </w:p>
    <w:p w14:paraId="0E50DC7C" w14:textId="77777777" w:rsidR="0051710A" w:rsidRPr="000D6BFC" w:rsidRDefault="0051710A" w:rsidP="009926D5">
      <w:pPr>
        <w:pStyle w:val="ListParagraph"/>
        <w:numPr>
          <w:ilvl w:val="0"/>
          <w:numId w:val="18"/>
        </w:numPr>
        <w:spacing w:after="0"/>
        <w:rPr>
          <w:lang w:val="en-US"/>
        </w:rPr>
      </w:pPr>
      <w:r w:rsidRPr="000D6BFC">
        <w:rPr>
          <w:lang w:val="en-US"/>
        </w:rPr>
        <w:t xml:space="preserve">all or a subset of PDCCH(s) in a cell, </w:t>
      </w:r>
    </w:p>
    <w:p w14:paraId="4F273A84" w14:textId="77777777" w:rsidR="0051710A" w:rsidRPr="000D6BFC" w:rsidRDefault="0051710A" w:rsidP="009926D5">
      <w:pPr>
        <w:pStyle w:val="ListParagraph"/>
        <w:numPr>
          <w:ilvl w:val="0"/>
          <w:numId w:val="18"/>
        </w:numPr>
        <w:spacing w:after="0"/>
        <w:rPr>
          <w:lang w:val="en-US"/>
        </w:rPr>
      </w:pPr>
      <w:r w:rsidRPr="000D6BFC">
        <w:rPr>
          <w:lang w:val="en-US"/>
        </w:rPr>
        <w:t xml:space="preserve">the PDSCHs scheduled by the PDCCH(s), </w:t>
      </w:r>
    </w:p>
    <w:p w14:paraId="2EFCC002" w14:textId="77777777" w:rsidR="0051710A" w:rsidRPr="000D6BFC" w:rsidRDefault="0051710A" w:rsidP="009926D5">
      <w:pPr>
        <w:pStyle w:val="ListParagraph"/>
        <w:numPr>
          <w:ilvl w:val="0"/>
          <w:numId w:val="18"/>
        </w:numPr>
        <w:spacing w:after="0"/>
        <w:rPr>
          <w:lang w:val="en-US"/>
        </w:rPr>
      </w:pPr>
      <w:r w:rsidRPr="000D6BFC">
        <w:rPr>
          <w:lang w:val="en-US"/>
        </w:rPr>
        <w:t xml:space="preserve">dynamic- or configured-grant PUSCH </w:t>
      </w:r>
    </w:p>
    <w:p w14:paraId="315ECF57" w14:textId="77777777" w:rsidR="0051710A" w:rsidRPr="000D6BFC" w:rsidRDefault="0051710A" w:rsidP="009926D5">
      <w:pPr>
        <w:pStyle w:val="ListParagraph"/>
        <w:numPr>
          <w:ilvl w:val="0"/>
          <w:numId w:val="18"/>
        </w:numPr>
        <w:spacing w:after="0"/>
        <w:rPr>
          <w:lang w:val="en-US"/>
        </w:rPr>
      </w:pPr>
      <w:r w:rsidRPr="000D6BFC">
        <w:rPr>
          <w:lang w:val="en-US"/>
        </w:rPr>
        <w:t>UE-dedicated PUCCH resources.</w:t>
      </w:r>
    </w:p>
    <w:p w14:paraId="1D450271" w14:textId="77777777" w:rsidR="0051710A" w:rsidRPr="000D6BFC" w:rsidRDefault="0051710A" w:rsidP="009926D5">
      <w:pPr>
        <w:pStyle w:val="ListParagraph"/>
        <w:numPr>
          <w:ilvl w:val="0"/>
          <w:numId w:val="18"/>
        </w:numPr>
        <w:spacing w:after="0"/>
        <w:rPr>
          <w:lang w:val="en-US"/>
        </w:rPr>
      </w:pPr>
      <w:r w:rsidRPr="000D6BFC">
        <w:rPr>
          <w:lang w:val="en-US"/>
        </w:rPr>
        <w:t xml:space="preserve">Aperiodic CSI-RS or SRS (limited to certain usage) </w:t>
      </w:r>
    </w:p>
    <w:p w14:paraId="7B7B679D" w14:textId="77777777" w:rsidR="0051710A" w:rsidRPr="000D6BFC" w:rsidRDefault="0051710A" w:rsidP="009926D5">
      <w:pPr>
        <w:spacing w:after="0"/>
        <w:rPr>
          <w:lang w:val="en-US"/>
        </w:rPr>
      </w:pPr>
    </w:p>
    <w:p w14:paraId="4842E593" w14:textId="77777777" w:rsidR="0051710A" w:rsidRPr="000D6BFC" w:rsidRDefault="0051710A" w:rsidP="009926D5">
      <w:pPr>
        <w:pStyle w:val="TAL"/>
        <w:rPr>
          <w:rFonts w:ascii="Times New Roman" w:hAnsi="Times New Roman"/>
          <w:b/>
          <w:i/>
          <w:sz w:val="20"/>
          <w:lang w:eastAsia="sv-SE"/>
        </w:rPr>
      </w:pPr>
      <w:r w:rsidRPr="000D6BFC">
        <w:rPr>
          <w:rFonts w:ascii="Times New Roman" w:hAnsi="Times New Roman"/>
          <w:sz w:val="20"/>
          <w:lang w:val="en-US"/>
        </w:rPr>
        <w:t xml:space="preserve">As an example, when the </w:t>
      </w:r>
      <w:proofErr w:type="spellStart"/>
      <w:r w:rsidRPr="000D6BFC">
        <w:rPr>
          <w:rFonts w:ascii="Times New Roman" w:hAnsi="Times New Roman"/>
          <w:i/>
          <w:sz w:val="20"/>
          <w:lang w:eastAsia="sv-SE"/>
        </w:rPr>
        <w:t>followUnifiedTCIstate</w:t>
      </w:r>
      <w:proofErr w:type="spellEnd"/>
      <w:r w:rsidRPr="000D6BFC">
        <w:rPr>
          <w:rFonts w:ascii="Times New Roman" w:hAnsi="Times New Roman"/>
          <w:i/>
          <w:sz w:val="20"/>
          <w:lang w:eastAsia="sv-SE"/>
        </w:rPr>
        <w:t xml:space="preserve"> is </w:t>
      </w:r>
      <w:r w:rsidRPr="000D6BFC">
        <w:rPr>
          <w:rFonts w:ascii="Times New Roman" w:hAnsi="Times New Roman"/>
          <w:sz w:val="20"/>
          <w:lang w:val="en-US" w:eastAsia="zh-CN"/>
        </w:rPr>
        <w:t xml:space="preserve">set to enabled in the RRC configuration of the </w:t>
      </w:r>
      <w:proofErr w:type="spellStart"/>
      <w:r w:rsidRPr="000D6BFC">
        <w:rPr>
          <w:rFonts w:ascii="Times New Roman" w:hAnsi="Times New Roman"/>
          <w:sz w:val="20"/>
          <w:lang w:val="en-US" w:eastAsia="zh-CN"/>
        </w:rPr>
        <w:t>ControlResourceSet</w:t>
      </w:r>
      <w:proofErr w:type="spellEnd"/>
      <w:r w:rsidRPr="000D6BFC">
        <w:rPr>
          <w:rFonts w:ascii="Times New Roman" w:hAnsi="Times New Roman"/>
          <w:sz w:val="20"/>
          <w:lang w:val="en-US" w:eastAsia="zh-CN"/>
        </w:rPr>
        <w:t>, the UE applies the DL only TCI or joint TCI for PDCCH reception on this CORESET.</w:t>
      </w:r>
      <w:r w:rsidRPr="000D6BFC">
        <w:rPr>
          <w:rFonts w:ascii="Times New Roman" w:hAnsi="Times New Roman"/>
          <w:b/>
          <w:i/>
          <w:sz w:val="20"/>
          <w:lang w:eastAsia="sv-SE"/>
        </w:rPr>
        <w:t xml:space="preserve"> </w:t>
      </w:r>
      <w:r w:rsidRPr="000D6BFC">
        <w:rPr>
          <w:rFonts w:ascii="Times New Roman" w:hAnsi="Times New Roman"/>
          <w:sz w:val="20"/>
          <w:lang w:val="en-US"/>
        </w:rPr>
        <w:t xml:space="preserve">Similarly, when </w:t>
      </w:r>
      <w:proofErr w:type="spellStart"/>
      <w:r w:rsidRPr="000D6BFC">
        <w:rPr>
          <w:rFonts w:ascii="Times New Roman" w:hAnsi="Times New Roman"/>
          <w:i/>
          <w:iCs/>
          <w:sz w:val="20"/>
        </w:rPr>
        <w:t>followUnifiedTCIstateSRS</w:t>
      </w:r>
      <w:proofErr w:type="spellEnd"/>
      <w:r w:rsidRPr="000D6BFC">
        <w:rPr>
          <w:rFonts w:ascii="Times New Roman" w:eastAsiaTheme="minorHAnsi" w:hAnsi="Times New Roman"/>
          <w:sz w:val="20"/>
          <w:lang w:val="en-US" w:eastAsia="zh-CN"/>
        </w:rPr>
        <w:t xml:space="preserve"> is</w:t>
      </w:r>
      <w:r w:rsidRPr="000D6BFC">
        <w:rPr>
          <w:rFonts w:ascii="Times New Roman" w:hAnsi="Times New Roman"/>
          <w:sz w:val="20"/>
          <w:lang w:val="en-US" w:eastAsia="zh-CN"/>
        </w:rPr>
        <w:t xml:space="preserve"> set to enabled, for SRS resource Set, the UE applies the Rel-17 UL only TCI or joint TCI. </w:t>
      </w:r>
      <w:r w:rsidRPr="000D6BFC">
        <w:rPr>
          <w:rFonts w:ascii="Times New Roman" w:hAnsi="Times New Roman"/>
          <w:sz w:val="20"/>
          <w:lang w:val="en-US"/>
        </w:rPr>
        <w:t>This parameter may be configured for aperiodic SRS for BM or SRS of any time-domain behavior for codebook, non-codebook, and antenna switching.</w:t>
      </w:r>
    </w:p>
    <w:p w14:paraId="496E15D6" w14:textId="77777777" w:rsidR="0051710A" w:rsidRPr="000D6BFC" w:rsidRDefault="0051710A" w:rsidP="009926D5">
      <w:pPr>
        <w:spacing w:after="0"/>
        <w:rPr>
          <w:lang w:val="en-US"/>
        </w:rPr>
      </w:pPr>
    </w:p>
    <w:p w14:paraId="1F489FFD" w14:textId="77777777" w:rsidR="0051710A" w:rsidRPr="000D6BFC" w:rsidRDefault="0051710A" w:rsidP="009926D5">
      <w:pPr>
        <w:spacing w:after="0"/>
        <w:rPr>
          <w:lang w:val="en-US"/>
        </w:rPr>
      </w:pPr>
      <w:r w:rsidRPr="000D6BFC">
        <w:rPr>
          <w:lang w:val="en-US"/>
        </w:rPr>
        <w:t>Moreover, the TCI state in Release 17 is configured with the following fields:</w:t>
      </w:r>
    </w:p>
    <w:p w14:paraId="402E804E" w14:textId="77777777" w:rsidR="0051710A" w:rsidRPr="000D6BFC" w:rsidRDefault="0051710A" w:rsidP="009926D5">
      <w:pPr>
        <w:pStyle w:val="ListParagraph"/>
        <w:numPr>
          <w:ilvl w:val="0"/>
          <w:numId w:val="19"/>
        </w:numPr>
        <w:spacing w:after="0"/>
        <w:rPr>
          <w:lang w:val="en-US"/>
        </w:rPr>
      </w:pPr>
      <w:proofErr w:type="spellStart"/>
      <w:r w:rsidRPr="000D6BFC">
        <w:rPr>
          <w:i/>
          <w:iCs/>
          <w:lang w:val="en-US"/>
        </w:rPr>
        <w:t>additionalPCI</w:t>
      </w:r>
      <w:proofErr w:type="spellEnd"/>
      <w:r w:rsidRPr="000D6BFC">
        <w:rPr>
          <w:lang w:val="en-US"/>
        </w:rPr>
        <w:t xml:space="preserve">: indicates that this TCI state refers to an additional PCI different from serving cell PCI, as configured in </w:t>
      </w:r>
      <w:proofErr w:type="spellStart"/>
      <w:r w:rsidRPr="000D6BFC">
        <w:rPr>
          <w:i/>
          <w:iCs/>
          <w:lang w:val="en-US"/>
        </w:rPr>
        <w:t>ServingCellConfig</w:t>
      </w:r>
      <w:proofErr w:type="spellEnd"/>
      <w:r w:rsidRPr="000D6BFC">
        <w:rPr>
          <w:lang w:val="en-US"/>
        </w:rPr>
        <w:t>.</w:t>
      </w:r>
    </w:p>
    <w:p w14:paraId="52FD108B" w14:textId="77777777" w:rsidR="0051710A" w:rsidRPr="000D6BFC" w:rsidRDefault="0051710A" w:rsidP="009926D5">
      <w:pPr>
        <w:pStyle w:val="ListParagraph"/>
        <w:numPr>
          <w:ilvl w:val="0"/>
          <w:numId w:val="19"/>
        </w:numPr>
        <w:spacing w:after="0"/>
        <w:rPr>
          <w:lang w:val="en-US"/>
        </w:rPr>
      </w:pPr>
      <w:proofErr w:type="spellStart"/>
      <w:r w:rsidRPr="000D6BFC">
        <w:rPr>
          <w:i/>
          <w:iCs/>
          <w:lang w:val="en-US"/>
        </w:rPr>
        <w:t>pathlossReferenceRS</w:t>
      </w:r>
      <w:proofErr w:type="spellEnd"/>
      <w:r w:rsidRPr="000D6BFC">
        <w:rPr>
          <w:i/>
          <w:iCs/>
          <w:lang w:val="en-US"/>
        </w:rPr>
        <w:t>-Id</w:t>
      </w:r>
      <w:r w:rsidRPr="000D6BFC">
        <w:rPr>
          <w:lang w:val="en-US"/>
        </w:rPr>
        <w:t>: The ID of the reference Signal (e.g., a CSI-RS config or a SS block) used for PUSCH path loss estimation.</w:t>
      </w:r>
    </w:p>
    <w:p w14:paraId="51708707" w14:textId="77777777" w:rsidR="0051710A" w:rsidRPr="000D6BFC" w:rsidRDefault="0051710A" w:rsidP="009926D5">
      <w:pPr>
        <w:pStyle w:val="ListParagraph"/>
        <w:numPr>
          <w:ilvl w:val="0"/>
          <w:numId w:val="19"/>
        </w:numPr>
        <w:spacing w:after="0"/>
        <w:rPr>
          <w:lang w:val="en-US"/>
        </w:rPr>
      </w:pPr>
      <w:proofErr w:type="spellStart"/>
      <w:r w:rsidRPr="000D6BFC">
        <w:rPr>
          <w:i/>
          <w:iCs/>
          <w:lang w:val="en-US"/>
        </w:rPr>
        <w:t>ul-PowerControl</w:t>
      </w:r>
      <w:proofErr w:type="spellEnd"/>
      <w:r w:rsidRPr="000D6BFC">
        <w:rPr>
          <w:lang w:val="en-US"/>
        </w:rPr>
        <w:t xml:space="preserve">: Configures power control parameters for PUCCH, PUSCH and SRS for this TCI state. The field is present here only if </w:t>
      </w:r>
      <w:proofErr w:type="spellStart"/>
      <w:r w:rsidRPr="000D6BFC">
        <w:rPr>
          <w:i/>
          <w:iCs/>
          <w:lang w:val="en-US"/>
        </w:rPr>
        <w:t>ul-powerControl</w:t>
      </w:r>
      <w:proofErr w:type="spellEnd"/>
      <w:r w:rsidRPr="000D6BFC">
        <w:rPr>
          <w:lang w:val="en-US"/>
        </w:rPr>
        <w:t xml:space="preserve"> is not configured in any BWP-Uplink-Dedicated of this serving cell.</w:t>
      </w:r>
    </w:p>
    <w:p w14:paraId="64F8EBE9" w14:textId="77777777" w:rsidR="0051710A" w:rsidRPr="000D6BFC" w:rsidRDefault="0051710A" w:rsidP="009926D5">
      <w:pPr>
        <w:spacing w:after="0"/>
        <w:rPr>
          <w:lang w:val="en-US"/>
        </w:rPr>
      </w:pPr>
    </w:p>
    <w:p w14:paraId="3C7F37B7" w14:textId="77777777" w:rsidR="0051710A" w:rsidRPr="000D6BFC" w:rsidRDefault="0051710A" w:rsidP="009926D5">
      <w:pPr>
        <w:spacing w:after="0"/>
        <w:rPr>
          <w:lang w:val="en-US"/>
        </w:rPr>
      </w:pPr>
      <w:r w:rsidRPr="000D6BFC">
        <w:rPr>
          <w:lang w:val="en-US"/>
        </w:rPr>
        <w:t xml:space="preserve">The unified TCI framework in Release 17 only supports single-TRP operation. Moreover, it is not allowed </w:t>
      </w:r>
      <w:r w:rsidRPr="000D6BFC">
        <w:rPr>
          <w:rFonts w:eastAsia="MS Mincho"/>
          <w:lang w:val="en-US" w:eastAsia="ja-JP"/>
        </w:rPr>
        <w:t xml:space="preserve">to configure both Rel.15/16 beam indication and Rel.17 TCI state in the same band. Therefore, </w:t>
      </w:r>
      <w:r w:rsidRPr="000D6BFC">
        <w:rPr>
          <w:color w:val="000000"/>
          <w:lang w:eastAsia="ko-KR"/>
        </w:rPr>
        <w:t xml:space="preserve">Release 18 aims to extending Rel-17 unified TCI framework to the multi-TRP scenario and avoiding </w:t>
      </w:r>
      <w:r w:rsidRPr="000D6BFC">
        <w:rPr>
          <w:lang w:val="en-US"/>
        </w:rPr>
        <w:t xml:space="preserve">having the UE simultaneously manage both legacy and unified TCI beam indication schemes. </w:t>
      </w:r>
    </w:p>
    <w:p w14:paraId="77893ACC" w14:textId="77777777" w:rsidR="0051710A" w:rsidRPr="000D6BFC" w:rsidRDefault="0051710A" w:rsidP="009926D5">
      <w:pPr>
        <w:spacing w:after="0"/>
        <w:rPr>
          <w:lang w:val="en-US"/>
        </w:rPr>
      </w:pPr>
    </w:p>
    <w:p w14:paraId="66A1A3B6" w14:textId="77777777" w:rsidR="0051710A" w:rsidRPr="000D6BFC" w:rsidRDefault="0051710A" w:rsidP="009926D5">
      <w:pPr>
        <w:spacing w:after="0"/>
        <w:rPr>
          <w:color w:val="000000"/>
          <w:lang w:eastAsia="ko-KR"/>
        </w:rPr>
      </w:pPr>
      <w:r w:rsidRPr="000D6BFC">
        <w:rPr>
          <w:color w:val="000000"/>
          <w:lang w:eastAsia="ko-KR"/>
        </w:rPr>
        <w:t>In RAN1#109e, it was agreed:</w:t>
      </w:r>
    </w:p>
    <w:p w14:paraId="621263D8" w14:textId="77777777" w:rsidR="0051710A" w:rsidRPr="000D6BFC" w:rsidRDefault="0051710A" w:rsidP="009926D5">
      <w:pPr>
        <w:spacing w:after="0"/>
        <w:rPr>
          <w:color w:val="000000"/>
          <w:lang w:eastAsia="ko-KR"/>
        </w:rPr>
      </w:pPr>
    </w:p>
    <w:p w14:paraId="768D306E" w14:textId="77777777" w:rsidR="0051710A" w:rsidRPr="000D6BFC" w:rsidRDefault="0051710A" w:rsidP="00C91690">
      <w:pPr>
        <w:spacing w:after="0"/>
        <w:rPr>
          <w:rFonts w:eastAsia="PMingLiU"/>
          <w:i/>
          <w:iCs/>
          <w:highlight w:val="green"/>
          <w:lang w:eastAsia="zh-TW"/>
        </w:rPr>
      </w:pPr>
      <w:r w:rsidRPr="000D6BFC">
        <w:rPr>
          <w:rFonts w:eastAsia="Batang"/>
          <w:b/>
          <w:bCs/>
          <w:i/>
          <w:iCs/>
          <w:highlight w:val="green"/>
          <w:lang w:eastAsia="zh-TW"/>
        </w:rPr>
        <w:t>Agreement</w:t>
      </w:r>
    </w:p>
    <w:p w14:paraId="2187D96F" w14:textId="77777777" w:rsidR="0051710A" w:rsidRPr="000D6BFC" w:rsidRDefault="0051710A" w:rsidP="00C91690">
      <w:pPr>
        <w:spacing w:after="0"/>
        <w:rPr>
          <w:rFonts w:eastAsia="Batang"/>
          <w:i/>
          <w:iCs/>
        </w:rPr>
      </w:pPr>
      <w:r w:rsidRPr="000D6BFC">
        <w:rPr>
          <w:rFonts w:eastAsia="Batang"/>
          <w:i/>
          <w:iCs/>
        </w:rPr>
        <w:t>On unified TCI framework extension, consider all the intra and inter-cell MTRP schemes specified in Rel-16 and Rel-17</w:t>
      </w:r>
    </w:p>
    <w:p w14:paraId="73AD3955" w14:textId="77777777" w:rsidR="0051710A" w:rsidRPr="000D6BFC" w:rsidRDefault="0051710A" w:rsidP="009926D5">
      <w:pPr>
        <w:pStyle w:val="ListParagraph"/>
        <w:numPr>
          <w:ilvl w:val="0"/>
          <w:numId w:val="20"/>
        </w:numPr>
        <w:spacing w:after="0"/>
        <w:rPr>
          <w:i/>
          <w:iCs/>
          <w:color w:val="000000"/>
          <w:lang w:val="en-GB" w:eastAsia="ko-KR"/>
        </w:rPr>
      </w:pPr>
      <w:r w:rsidRPr="000D6BFC">
        <w:rPr>
          <w:i/>
          <w:iCs/>
          <w:lang w:val="en-US"/>
        </w:rPr>
        <w:t xml:space="preserve">Consider, if </w:t>
      </w:r>
      <w:proofErr w:type="spellStart"/>
      <w:r w:rsidRPr="000D6BFC">
        <w:rPr>
          <w:i/>
          <w:iCs/>
          <w:lang w:val="en-US"/>
        </w:rPr>
        <w:t>STxMP</w:t>
      </w:r>
      <w:proofErr w:type="spellEnd"/>
      <w:r w:rsidRPr="000D6BFC">
        <w:rPr>
          <w:i/>
          <w:iCs/>
          <w:lang w:val="en-US"/>
        </w:rPr>
        <w:t xml:space="preserve"> is supported, Rel-18 MTRP scheme(s) with </w:t>
      </w:r>
      <w:proofErr w:type="spellStart"/>
      <w:r w:rsidRPr="000D6BFC">
        <w:rPr>
          <w:i/>
          <w:iCs/>
          <w:lang w:val="en-US"/>
        </w:rPr>
        <w:t>STxMP</w:t>
      </w:r>
      <w:proofErr w:type="spellEnd"/>
    </w:p>
    <w:p w14:paraId="577D730E" w14:textId="77777777" w:rsidR="0051710A" w:rsidRPr="000D6BFC" w:rsidRDefault="0051710A" w:rsidP="009926D5">
      <w:pPr>
        <w:spacing w:after="0"/>
        <w:rPr>
          <w:color w:val="000000"/>
          <w:lang w:eastAsia="ko-KR"/>
        </w:rPr>
      </w:pPr>
    </w:p>
    <w:p w14:paraId="02B3BFA0" w14:textId="77777777" w:rsidR="0051710A" w:rsidRPr="000D6BFC" w:rsidRDefault="0051710A" w:rsidP="009926D5">
      <w:pPr>
        <w:spacing w:after="0"/>
        <w:rPr>
          <w:lang w:val="en-US"/>
        </w:rPr>
      </w:pPr>
      <w:r w:rsidRPr="000D6BFC">
        <w:rPr>
          <w:lang w:val="en-US"/>
        </w:rPr>
        <w:t xml:space="preserve">This would include the following </w:t>
      </w:r>
      <w:proofErr w:type="spellStart"/>
      <w:r w:rsidRPr="000D6BFC">
        <w:rPr>
          <w:lang w:val="en-US"/>
        </w:rPr>
        <w:t>multiTRP</w:t>
      </w:r>
      <w:proofErr w:type="spellEnd"/>
      <w:r w:rsidRPr="000D6BFC">
        <w:rPr>
          <w:lang w:val="en-US"/>
        </w:rPr>
        <w:t xml:space="preserve"> transmission schemes:</w:t>
      </w:r>
    </w:p>
    <w:p w14:paraId="44CB00F1" w14:textId="77777777" w:rsidR="0051710A" w:rsidRPr="000D6BFC" w:rsidRDefault="0051710A" w:rsidP="009926D5">
      <w:pPr>
        <w:spacing w:after="0"/>
        <w:rPr>
          <w:lang w:val="en-US"/>
        </w:rPr>
      </w:pPr>
    </w:p>
    <w:p w14:paraId="3AEFF0A6" w14:textId="77777777" w:rsidR="0051710A" w:rsidRPr="000D6BFC" w:rsidRDefault="0051710A" w:rsidP="009926D5">
      <w:pPr>
        <w:pStyle w:val="ListParagraph"/>
        <w:numPr>
          <w:ilvl w:val="0"/>
          <w:numId w:val="21"/>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PDSCH repetition schemes with SDM/FDM/TDM in Release 16</w:t>
      </w:r>
    </w:p>
    <w:p w14:paraId="21EFEBA5" w14:textId="77777777" w:rsidR="0051710A" w:rsidRPr="000D6BFC" w:rsidRDefault="0051710A" w:rsidP="009926D5">
      <w:pPr>
        <w:pStyle w:val="ListParagraph"/>
        <w:numPr>
          <w:ilvl w:val="0"/>
          <w:numId w:val="21"/>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PDCCH repetition in release 17</w:t>
      </w:r>
    </w:p>
    <w:p w14:paraId="0C2FDC88" w14:textId="77777777" w:rsidR="0051710A" w:rsidRPr="000D6BFC" w:rsidRDefault="0051710A" w:rsidP="009926D5">
      <w:pPr>
        <w:pStyle w:val="ListParagraph"/>
        <w:numPr>
          <w:ilvl w:val="0"/>
          <w:numId w:val="21"/>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PUCCH repetition in release 17</w:t>
      </w:r>
    </w:p>
    <w:p w14:paraId="232BFABD" w14:textId="77777777" w:rsidR="0051710A" w:rsidRPr="000D6BFC" w:rsidRDefault="0051710A" w:rsidP="009926D5">
      <w:pPr>
        <w:pStyle w:val="ListParagraph"/>
        <w:numPr>
          <w:ilvl w:val="0"/>
          <w:numId w:val="21"/>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PUSCH repetition in release 17</w:t>
      </w:r>
    </w:p>
    <w:p w14:paraId="693EFA60" w14:textId="77777777" w:rsidR="0051710A" w:rsidRPr="000D6BFC" w:rsidRDefault="0051710A" w:rsidP="009926D5">
      <w:pPr>
        <w:pStyle w:val="ListParagraph"/>
        <w:numPr>
          <w:ilvl w:val="0"/>
          <w:numId w:val="21"/>
        </w:numPr>
        <w:spacing w:after="0"/>
        <w:rPr>
          <w:lang w:val="en-US"/>
        </w:rPr>
      </w:pPr>
      <w:r w:rsidRPr="000D6BFC">
        <w:rPr>
          <w:lang w:val="en-US"/>
        </w:rPr>
        <w:t xml:space="preserve">Multi-DCI based </w:t>
      </w:r>
      <w:proofErr w:type="spellStart"/>
      <w:r w:rsidRPr="000D6BFC">
        <w:rPr>
          <w:lang w:val="en-US"/>
        </w:rPr>
        <w:t>multiTRP</w:t>
      </w:r>
      <w:proofErr w:type="spellEnd"/>
      <w:r w:rsidRPr="000D6BFC">
        <w:rPr>
          <w:lang w:val="en-US"/>
        </w:rPr>
        <w:t xml:space="preserve"> PDSCH NCJT in Release 16</w:t>
      </w:r>
    </w:p>
    <w:p w14:paraId="30182D49" w14:textId="77777777" w:rsidR="0051710A" w:rsidRPr="000D6BFC" w:rsidRDefault="0051710A" w:rsidP="00C91690">
      <w:pPr>
        <w:pStyle w:val="BodyText"/>
        <w:numPr>
          <w:ilvl w:val="0"/>
          <w:numId w:val="21"/>
        </w:numPr>
      </w:pPr>
      <w:r w:rsidRPr="000D6BFC">
        <w:t>SFN-PDCCH/PDSCH in release 17</w:t>
      </w:r>
    </w:p>
    <w:p w14:paraId="43C15FA4" w14:textId="77777777" w:rsidR="00036A11" w:rsidRDefault="00036A11" w:rsidP="00C91690">
      <w:pPr>
        <w:pStyle w:val="BodyText"/>
      </w:pPr>
      <w:r>
        <w:rPr>
          <w:lang w:val="en-US"/>
        </w:rPr>
        <w:t xml:space="preserve">For a more detailed discussion of the above </w:t>
      </w:r>
      <w:proofErr w:type="spellStart"/>
      <w:r>
        <w:rPr>
          <w:lang w:val="en-US"/>
        </w:rPr>
        <w:t>multiTRP</w:t>
      </w:r>
      <w:proofErr w:type="spellEnd"/>
      <w:r>
        <w:rPr>
          <w:lang w:val="en-US"/>
        </w:rPr>
        <w:t xml:space="preserve"> schemes, please check the appendix. </w:t>
      </w:r>
    </w:p>
    <w:p w14:paraId="736ACEA2" w14:textId="2BF536F2" w:rsidR="00A66A6C" w:rsidRDefault="00E857C9" w:rsidP="009670E3">
      <w:pPr>
        <w:pStyle w:val="Heading2"/>
      </w:pPr>
      <w:r>
        <w:t xml:space="preserve">Extension of the Unified TCI Framework to </w:t>
      </w:r>
      <w:proofErr w:type="spellStart"/>
      <w:r>
        <w:t>multiTRP</w:t>
      </w:r>
      <w:proofErr w:type="spellEnd"/>
      <w:r>
        <w:t xml:space="preserve"> Transmission schemes </w:t>
      </w:r>
    </w:p>
    <w:p w14:paraId="2C54858E" w14:textId="6A033396" w:rsidR="00A66A6C" w:rsidRDefault="00A44E8C" w:rsidP="00A66A6C">
      <w:pPr>
        <w:pStyle w:val="Heading3"/>
      </w:pPr>
      <w:r>
        <w:t xml:space="preserve">Providing the UE with </w:t>
      </w:r>
      <w:r w:rsidR="003F39FE">
        <w:t>multiple TCI states</w:t>
      </w:r>
      <w:r w:rsidR="00BC1FD4">
        <w:t xml:space="preserve"> for </w:t>
      </w:r>
      <w:proofErr w:type="spellStart"/>
      <w:r w:rsidR="00BC1FD4">
        <w:t>multiTRP</w:t>
      </w:r>
      <w:proofErr w:type="spellEnd"/>
      <w:r w:rsidR="00BC1FD4">
        <w:t xml:space="preserve"> Transmission</w:t>
      </w:r>
      <w:r w:rsidR="00A66A6C">
        <w:t xml:space="preserve"> </w:t>
      </w:r>
    </w:p>
    <w:p w14:paraId="2B3C58FF" w14:textId="603E94CF" w:rsidR="005F30EC" w:rsidRPr="009926D5" w:rsidRDefault="00BD2F8A" w:rsidP="009926D5">
      <w:pPr>
        <w:jc w:val="both"/>
        <w:rPr>
          <w:rFonts w:cs="Times"/>
          <w:b/>
          <w:bCs/>
          <w:iCs/>
          <w:color w:val="000000"/>
        </w:rPr>
      </w:pPr>
      <w:r>
        <w:rPr>
          <w:rFonts w:eastAsia="Times New Roman"/>
          <w:lang w:val="en-US"/>
        </w:rPr>
        <w:t>I</w:t>
      </w:r>
      <w:r w:rsidR="003D6382">
        <w:rPr>
          <w:rFonts w:eastAsia="Times New Roman"/>
          <w:lang w:val="en-US"/>
        </w:rPr>
        <w:t>n RAN1#110</w:t>
      </w:r>
      <w:r>
        <w:rPr>
          <w:rFonts w:eastAsia="Times New Roman"/>
          <w:lang w:val="en-US"/>
        </w:rPr>
        <w:t xml:space="preserve">, </w:t>
      </w:r>
      <w:r w:rsidR="005744D8" w:rsidRPr="00CE3D57">
        <w:rPr>
          <w:rFonts w:cs="Times"/>
          <w:b/>
          <w:bCs/>
          <w:iCs/>
          <w:color w:val="000000"/>
          <w:highlight w:val="green"/>
        </w:rPr>
        <w:t xml:space="preserve">Agreement </w:t>
      </w:r>
      <w:r w:rsidR="005744D8">
        <w:rPr>
          <w:rFonts w:cs="Times"/>
          <w:b/>
          <w:bCs/>
          <w:iCs/>
          <w:color w:val="000000"/>
          <w:highlight w:val="green"/>
        </w:rPr>
        <w:t>2</w:t>
      </w:r>
      <w:r w:rsidR="005744D8" w:rsidRPr="00CE3D57">
        <w:rPr>
          <w:rFonts w:cs="Times"/>
          <w:b/>
          <w:bCs/>
          <w:iCs/>
          <w:color w:val="000000"/>
          <w:highlight w:val="green"/>
        </w:rPr>
        <w:t xml:space="preserve"> (</w:t>
      </w:r>
      <w:r w:rsidR="005744D8" w:rsidRPr="0063797C">
        <w:rPr>
          <w:rFonts w:cs="Arial"/>
          <w:highlight w:val="green"/>
        </w:rPr>
        <w:t>RAN1#110)</w:t>
      </w:r>
      <w:r w:rsidR="00BD577A">
        <w:rPr>
          <w:rStyle w:val="BodyTextChar"/>
          <w:highlight w:val="green"/>
        </w:rPr>
        <w:t xml:space="preserve"> </w:t>
      </w:r>
      <w:r w:rsidR="00C806EC" w:rsidRPr="00C806EC">
        <w:t>(see above) was reached.</w:t>
      </w:r>
      <w:r w:rsidR="00555393">
        <w:rPr>
          <w:rFonts w:eastAsia="Times New Roman"/>
          <w:lang w:val="en-US"/>
        </w:rPr>
        <w:t xml:space="preserve"> It was agreed that </w:t>
      </w:r>
      <w:r w:rsidR="005F30EC">
        <w:rPr>
          <w:rFonts w:eastAsia="Times New Roman"/>
          <w:lang w:val="en-US"/>
        </w:rPr>
        <w:t xml:space="preserve">a TCI codepoint can carry up to 4 TCI states. </w:t>
      </w:r>
      <w:r w:rsidR="00884897">
        <w:rPr>
          <w:rFonts w:eastAsia="Times New Roman"/>
          <w:lang w:val="en-US"/>
        </w:rPr>
        <w:t>RAN1</w:t>
      </w:r>
      <w:r w:rsidR="005F30EC">
        <w:rPr>
          <w:rFonts w:eastAsia="Times New Roman"/>
          <w:lang w:val="en-US"/>
        </w:rPr>
        <w:t xml:space="preserve"> </w:t>
      </w:r>
      <w:r w:rsidR="003B01A8">
        <w:rPr>
          <w:rFonts w:eastAsia="Times New Roman"/>
          <w:lang w:val="en-US"/>
        </w:rPr>
        <w:t>can also conclude</w:t>
      </w:r>
      <w:r w:rsidR="005F30EC">
        <w:rPr>
          <w:rFonts w:eastAsia="Times New Roman"/>
          <w:lang w:val="en-US"/>
        </w:rPr>
        <w:t xml:space="preserve"> </w:t>
      </w:r>
      <w:r w:rsidR="00555393">
        <w:rPr>
          <w:rFonts w:eastAsia="Times New Roman"/>
          <w:lang w:val="en-US"/>
        </w:rPr>
        <w:t xml:space="preserve">from the </w:t>
      </w:r>
      <w:r w:rsidR="00227CCA">
        <w:rPr>
          <w:rFonts w:eastAsia="Times New Roman"/>
          <w:lang w:val="en-US"/>
        </w:rPr>
        <w:t>notes in the agreement</w:t>
      </w:r>
      <w:r w:rsidR="00555393">
        <w:rPr>
          <w:rFonts w:eastAsia="Times New Roman"/>
          <w:lang w:val="en-US"/>
        </w:rPr>
        <w:t xml:space="preserve"> </w:t>
      </w:r>
      <w:r w:rsidR="005F30EC">
        <w:rPr>
          <w:rFonts w:eastAsia="Times New Roman"/>
          <w:lang w:val="en-US"/>
        </w:rPr>
        <w:t xml:space="preserve">that a TCI codepoint cannot have more than 2 DL spatial direction; it cannot have </w:t>
      </w:r>
      <w:r w:rsidR="005F30EC" w:rsidRPr="006D1429">
        <w:rPr>
          <w:rFonts w:eastAsia="Times New Roman"/>
          <w:lang w:val="en-US"/>
        </w:rPr>
        <w:t xml:space="preserve">more than two UL spatial directions; it cannot have more than two joint spatial directions. </w:t>
      </w:r>
      <w:r w:rsidR="005F30EC">
        <w:rPr>
          <w:rFonts w:eastAsia="Times New Roman"/>
          <w:lang w:val="en-US"/>
        </w:rPr>
        <w:t xml:space="preserve">This constraint comes from the fact that </w:t>
      </w:r>
      <w:proofErr w:type="spellStart"/>
      <w:r w:rsidR="005F30EC">
        <w:rPr>
          <w:rFonts w:eastAsia="Times New Roman"/>
          <w:lang w:val="en-US"/>
        </w:rPr>
        <w:t>multiTRP</w:t>
      </w:r>
      <w:proofErr w:type="spellEnd"/>
      <w:r w:rsidR="005F30EC">
        <w:rPr>
          <w:rFonts w:eastAsia="Times New Roman"/>
          <w:lang w:val="en-US"/>
        </w:rPr>
        <w:t xml:space="preserve"> schemes in release 16 and release 17 </w:t>
      </w:r>
      <w:r w:rsidR="00231132">
        <w:rPr>
          <w:rFonts w:eastAsia="Times New Roman"/>
          <w:lang w:val="en-US"/>
        </w:rPr>
        <w:t xml:space="preserve">only </w:t>
      </w:r>
      <w:r w:rsidR="005F30EC">
        <w:rPr>
          <w:rFonts w:eastAsia="Times New Roman"/>
          <w:lang w:val="en-US"/>
        </w:rPr>
        <w:t>support two TRP</w:t>
      </w:r>
      <w:r w:rsidR="00231132">
        <w:rPr>
          <w:rFonts w:eastAsia="Times New Roman"/>
          <w:lang w:val="en-US"/>
        </w:rPr>
        <w:t xml:space="preserve"> transmissions</w:t>
      </w:r>
      <w:r w:rsidR="005F30EC">
        <w:rPr>
          <w:rFonts w:eastAsia="Times New Roman"/>
          <w:lang w:val="en-US"/>
        </w:rPr>
        <w:t xml:space="preserve">.  </w:t>
      </w:r>
    </w:p>
    <w:p w14:paraId="2745143A" w14:textId="47AE68DE" w:rsidR="00081545" w:rsidRDefault="00081545" w:rsidP="005F30EC">
      <w:pPr>
        <w:rPr>
          <w:rFonts w:eastAsia="Times New Roman"/>
          <w:lang w:val="en-US"/>
        </w:rPr>
      </w:pPr>
      <w:r>
        <w:rPr>
          <w:rFonts w:eastAsia="Times New Roman"/>
          <w:lang w:val="en-US"/>
        </w:rPr>
        <w:t xml:space="preserve">The TCI codepoint design should </w:t>
      </w:r>
      <w:r w:rsidR="00422A47">
        <w:rPr>
          <w:rFonts w:eastAsia="Times New Roman"/>
          <w:lang w:val="en-US"/>
        </w:rPr>
        <w:t xml:space="preserve">also </w:t>
      </w:r>
      <w:r w:rsidR="00EC19F3">
        <w:rPr>
          <w:rFonts w:eastAsia="Times New Roman"/>
          <w:lang w:val="en-US"/>
        </w:rPr>
        <w:t>consider the following</w:t>
      </w:r>
      <w:r>
        <w:rPr>
          <w:rFonts w:eastAsia="Times New Roman"/>
          <w:lang w:val="en-US"/>
        </w:rPr>
        <w:t xml:space="preserve"> </w:t>
      </w:r>
    </w:p>
    <w:p w14:paraId="2370EEA6" w14:textId="5D93A422" w:rsidR="005F30EC" w:rsidRPr="006111EB" w:rsidRDefault="005F30EC" w:rsidP="005F30EC">
      <w:pPr>
        <w:pStyle w:val="ListParagraph"/>
        <w:numPr>
          <w:ilvl w:val="0"/>
          <w:numId w:val="34"/>
        </w:numPr>
        <w:rPr>
          <w:rFonts w:eastAsia="Times New Roman"/>
          <w:lang w:val="en-US"/>
        </w:rPr>
      </w:pPr>
      <w:r w:rsidRPr="006111EB">
        <w:rPr>
          <w:rFonts w:eastAsia="Times New Roman"/>
          <w:lang w:val="en-US"/>
        </w:rPr>
        <w:t xml:space="preserve">The UE should be able to dynamically switch between single TRP transmission and </w:t>
      </w:r>
      <w:proofErr w:type="spellStart"/>
      <w:r w:rsidRPr="006111EB">
        <w:rPr>
          <w:rFonts w:eastAsia="Times New Roman"/>
          <w:lang w:val="en-US"/>
        </w:rPr>
        <w:t>multiTRP</w:t>
      </w:r>
      <w:proofErr w:type="spellEnd"/>
      <w:r w:rsidRPr="006111EB">
        <w:rPr>
          <w:rFonts w:eastAsia="Times New Roman"/>
          <w:lang w:val="en-US"/>
        </w:rPr>
        <w:t xml:space="preserve"> transmission</w:t>
      </w:r>
      <w:r w:rsidR="00710DE3">
        <w:rPr>
          <w:rFonts w:eastAsia="Times New Roman"/>
          <w:lang w:val="en-US"/>
        </w:rPr>
        <w:t>.</w:t>
      </w:r>
    </w:p>
    <w:p w14:paraId="3E801AB7" w14:textId="5E7A9B49" w:rsidR="005F30EC" w:rsidRPr="006111EB" w:rsidRDefault="005F30EC" w:rsidP="005F30EC">
      <w:pPr>
        <w:pStyle w:val="ListParagraph"/>
        <w:numPr>
          <w:ilvl w:val="0"/>
          <w:numId w:val="34"/>
        </w:numPr>
        <w:rPr>
          <w:rFonts w:eastAsia="Times New Roman"/>
          <w:lang w:val="en-US"/>
        </w:rPr>
      </w:pPr>
      <w:r w:rsidRPr="006111EB">
        <w:rPr>
          <w:rFonts w:eastAsia="Times New Roman"/>
          <w:lang w:val="en-US"/>
        </w:rPr>
        <w:lastRenderedPageBreak/>
        <w:t>The UE should be able to</w:t>
      </w:r>
      <w:r w:rsidR="00DC6F64">
        <w:rPr>
          <w:rFonts w:eastAsia="Times New Roman"/>
          <w:lang w:val="en-US"/>
        </w:rPr>
        <w:t xml:space="preserve"> know how to</w:t>
      </w:r>
      <w:r w:rsidRPr="006111EB">
        <w:rPr>
          <w:rFonts w:eastAsia="Times New Roman"/>
          <w:lang w:val="en-US"/>
        </w:rPr>
        <w:t xml:space="preserve"> update the TCI states indicated to it. </w:t>
      </w:r>
    </w:p>
    <w:p w14:paraId="160B45E3" w14:textId="25B97AF9" w:rsidR="000F6410" w:rsidRPr="0044074F" w:rsidRDefault="00DD3F9C" w:rsidP="00841EAC">
      <w:pPr>
        <w:pStyle w:val="ListParagraph"/>
        <w:numPr>
          <w:ilvl w:val="0"/>
          <w:numId w:val="34"/>
        </w:numPr>
        <w:rPr>
          <w:lang w:val="en-US"/>
        </w:rPr>
      </w:pPr>
      <w:r w:rsidRPr="0044074F">
        <w:rPr>
          <w:rFonts w:eastAsia="Times New Roman"/>
          <w:lang w:val="en-US"/>
        </w:rPr>
        <w:t xml:space="preserve">Increasing the diversity of spatial </w:t>
      </w:r>
      <w:r w:rsidR="00AC56B2">
        <w:rPr>
          <w:rFonts w:eastAsia="Times New Roman"/>
          <w:lang w:val="en-US"/>
        </w:rPr>
        <w:t>directions</w:t>
      </w:r>
      <w:r w:rsidRPr="0044074F">
        <w:rPr>
          <w:rFonts w:eastAsia="Times New Roman"/>
          <w:lang w:val="en-US"/>
        </w:rPr>
        <w:t xml:space="preserve"> </w:t>
      </w:r>
      <w:r w:rsidR="000F6410" w:rsidRPr="0044074F">
        <w:rPr>
          <w:rFonts w:eastAsia="Times New Roman"/>
          <w:lang w:val="en-US"/>
        </w:rPr>
        <w:t xml:space="preserve">activated </w:t>
      </w:r>
      <w:r w:rsidRPr="0044074F">
        <w:rPr>
          <w:rFonts w:eastAsia="Times New Roman"/>
          <w:lang w:val="en-US"/>
        </w:rPr>
        <w:t xml:space="preserve">in the </w:t>
      </w:r>
      <w:r w:rsidR="00C76390" w:rsidRPr="0044074F">
        <w:rPr>
          <w:rFonts w:eastAsia="Times New Roman"/>
          <w:lang w:val="en-US"/>
        </w:rPr>
        <w:t>TCI codepoints without increasing overhead</w:t>
      </w:r>
      <w:r w:rsidR="000F6410" w:rsidRPr="0044074F">
        <w:rPr>
          <w:rFonts w:eastAsia="Times New Roman"/>
          <w:lang w:val="en-US"/>
        </w:rPr>
        <w:t>,</w:t>
      </w:r>
      <w:r w:rsidR="00C76390" w:rsidRPr="0044074F">
        <w:rPr>
          <w:rFonts w:eastAsia="Times New Roman"/>
          <w:lang w:val="en-US"/>
        </w:rPr>
        <w:t xml:space="preserve"> for example the TCI bit field in the DCI. This is </w:t>
      </w:r>
      <w:r w:rsidR="0044074F" w:rsidRPr="0044074F">
        <w:rPr>
          <w:rFonts w:eastAsia="Times New Roman"/>
          <w:lang w:val="en-US"/>
        </w:rPr>
        <w:t>useful</w:t>
      </w:r>
      <w:r w:rsidR="00C76390" w:rsidRPr="0044074F">
        <w:rPr>
          <w:rFonts w:eastAsia="Times New Roman"/>
          <w:lang w:val="en-US"/>
        </w:rPr>
        <w:t xml:space="preserve"> i</w:t>
      </w:r>
      <w:r w:rsidR="005F30EC" w:rsidRPr="0044074F">
        <w:rPr>
          <w:rFonts w:eastAsia="Times New Roman"/>
          <w:lang w:val="en-US"/>
        </w:rPr>
        <w:t>n dense deployments, where the UE is surrounded by many TRPs</w:t>
      </w:r>
      <w:r w:rsidR="00CC489E">
        <w:rPr>
          <w:rFonts w:eastAsia="Times New Roman"/>
          <w:lang w:val="en-US"/>
        </w:rPr>
        <w:t>.</w:t>
      </w:r>
    </w:p>
    <w:p w14:paraId="19E7F87D" w14:textId="5BDFB026" w:rsidR="00AB511C" w:rsidRDefault="00AB511C" w:rsidP="000F6410">
      <w:r w:rsidRPr="000F6410">
        <w:rPr>
          <w:lang w:val="en-US"/>
        </w:rPr>
        <w:t>First for the two TRP transmission</w:t>
      </w:r>
      <w:r w:rsidR="002A47F6" w:rsidRPr="000F6410">
        <w:rPr>
          <w:lang w:val="en-US"/>
        </w:rPr>
        <w:t>s</w:t>
      </w:r>
      <w:r w:rsidRPr="000F6410">
        <w:rPr>
          <w:lang w:val="en-US"/>
        </w:rPr>
        <w:t xml:space="preserve">, beam correspondence for example might not apply to both links, but only to one of them (see Figure 1). </w:t>
      </w:r>
      <w:r w:rsidRPr="00AC18B0">
        <w:t xml:space="preserve">As a result, the TCI state type (RRC configured in Release 17) should be configured separately for </w:t>
      </w:r>
      <w:r w:rsidR="00884897">
        <w:t>each</w:t>
      </w:r>
      <w:r w:rsidRPr="00AC18B0">
        <w:t xml:space="preserve"> link.  </w:t>
      </w:r>
    </w:p>
    <w:p w14:paraId="7334A0E2" w14:textId="77777777" w:rsidR="00AB511C" w:rsidRDefault="00AB511C" w:rsidP="00AB511C">
      <w:pPr>
        <w:jc w:val="center"/>
      </w:pPr>
      <w:r>
        <w:rPr>
          <w:noProof/>
        </w:rPr>
        <w:drawing>
          <wp:inline distT="0" distB="0" distL="0" distR="0" wp14:anchorId="0F3E89E6" wp14:editId="6D3CF160">
            <wp:extent cx="3693611" cy="1692000"/>
            <wp:effectExtent l="0" t="0" r="2540" b="381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3611" cy="1692000"/>
                    </a:xfrm>
                    <a:prstGeom prst="rect">
                      <a:avLst/>
                    </a:prstGeom>
                    <a:noFill/>
                  </pic:spPr>
                </pic:pic>
              </a:graphicData>
            </a:graphic>
          </wp:inline>
        </w:drawing>
      </w:r>
    </w:p>
    <w:p w14:paraId="450CF743" w14:textId="77777777" w:rsidR="00AB511C" w:rsidRPr="00AC18B0" w:rsidRDefault="00AB511C" w:rsidP="00AB511C">
      <w:pPr>
        <w:jc w:val="center"/>
      </w:pPr>
      <w:r>
        <w:t xml:space="preserve">Figure 1: </w:t>
      </w:r>
      <w:proofErr w:type="spellStart"/>
      <w:r>
        <w:t>multiTRP</w:t>
      </w:r>
      <w:proofErr w:type="spellEnd"/>
      <w:r>
        <w:t xml:space="preserve"> transmission with channel reciprocity sustained from only TRP2</w:t>
      </w:r>
    </w:p>
    <w:p w14:paraId="1D76943E" w14:textId="77777777" w:rsidR="00AB511C" w:rsidRPr="009D5F59" w:rsidRDefault="00AB511C" w:rsidP="00AB511C">
      <w:pPr>
        <w:pStyle w:val="Proposal"/>
      </w:pPr>
      <w:r w:rsidRPr="009D5F59">
        <w:rPr>
          <w:rFonts w:asciiTheme="minorHAnsi" w:hAnsiTheme="minorHAnsi" w:cstheme="minorHAnsi"/>
          <w:sz w:val="22"/>
          <w:szCs w:val="22"/>
        </w:rPr>
        <w:t>The TCI state type (whether joint or separate DL/UL) is indicated on a per TRP basis</w:t>
      </w:r>
      <w:r>
        <w:rPr>
          <w:rFonts w:asciiTheme="minorHAnsi" w:hAnsiTheme="minorHAnsi" w:cstheme="minorHAnsi"/>
          <w:sz w:val="22"/>
          <w:szCs w:val="22"/>
        </w:rPr>
        <w:t xml:space="preserve">. Alternatively, we can remove this configuration from RRC for release 18. </w:t>
      </w:r>
      <w:r w:rsidRPr="009D5F59">
        <w:rPr>
          <w:rFonts w:asciiTheme="minorHAnsi" w:hAnsiTheme="minorHAnsi" w:cstheme="minorHAnsi"/>
          <w:sz w:val="22"/>
          <w:szCs w:val="22"/>
        </w:rPr>
        <w:t xml:space="preserve"> </w:t>
      </w:r>
    </w:p>
    <w:p w14:paraId="4F16D3A3" w14:textId="7AB4A96F" w:rsidR="00D6540F" w:rsidRDefault="00AB511C" w:rsidP="00AB511C">
      <w:pPr>
        <w:rPr>
          <w:lang w:val="en-US"/>
        </w:rPr>
      </w:pPr>
      <w:r w:rsidRPr="00FA4E84">
        <w:rPr>
          <w:lang w:val="en-US"/>
        </w:rPr>
        <w:t xml:space="preserve">Moreover, </w:t>
      </w:r>
      <w:r>
        <w:rPr>
          <w:lang w:val="en-US"/>
        </w:rPr>
        <w:t xml:space="preserve">in release 17, in the RRC configuration, </w:t>
      </w:r>
      <w:r w:rsidR="001236B5">
        <w:rPr>
          <w:lang w:val="en-US"/>
        </w:rPr>
        <w:t>there are</w:t>
      </w:r>
      <w:r>
        <w:rPr>
          <w:lang w:val="en-US"/>
        </w:rPr>
        <w:t xml:space="preserve"> </w:t>
      </w:r>
      <w:r w:rsidR="00521BE3">
        <w:rPr>
          <w:lang w:val="en-US"/>
        </w:rPr>
        <w:t xml:space="preserve">two lists: </w:t>
      </w:r>
      <w:r>
        <w:rPr>
          <w:lang w:val="en-US"/>
        </w:rPr>
        <w:t xml:space="preserve">one configured list of joint-or-DL TCI states and another list of UL TCI states. When the framework </w:t>
      </w:r>
      <w:r w:rsidR="001236B5">
        <w:rPr>
          <w:lang w:val="en-US"/>
        </w:rPr>
        <w:t xml:space="preserve">is extended </w:t>
      </w:r>
      <w:r>
        <w:rPr>
          <w:lang w:val="en-US"/>
        </w:rPr>
        <w:t xml:space="preserve">to two TRPs, </w:t>
      </w:r>
      <w:r w:rsidR="001236B5">
        <w:rPr>
          <w:lang w:val="en-US"/>
        </w:rPr>
        <w:t xml:space="preserve">it </w:t>
      </w:r>
      <w:r w:rsidR="008A22BC">
        <w:rPr>
          <w:lang w:val="en-US"/>
        </w:rPr>
        <w:t xml:space="preserve">can </w:t>
      </w:r>
      <w:r w:rsidR="008804A2">
        <w:rPr>
          <w:lang w:val="en-US"/>
        </w:rPr>
        <w:t xml:space="preserve">still configure the UE with one list of joint-or-DL states and one list for UL TCI states corresponding to </w:t>
      </w:r>
      <w:r w:rsidR="006027B9">
        <w:rPr>
          <w:lang w:val="en-US"/>
        </w:rPr>
        <w:t xml:space="preserve">all the TRPs. It is also possible to configure </w:t>
      </w:r>
      <w:r w:rsidR="004C0F0F">
        <w:rPr>
          <w:lang w:val="en-US"/>
        </w:rPr>
        <w:t xml:space="preserve">per TRP </w:t>
      </w:r>
      <w:r w:rsidR="006027B9">
        <w:rPr>
          <w:lang w:val="en-US"/>
        </w:rPr>
        <w:t xml:space="preserve">a pair of </w:t>
      </w:r>
      <w:r w:rsidR="008D2A6D">
        <w:rPr>
          <w:lang w:val="en-US"/>
        </w:rPr>
        <w:t xml:space="preserve">lists </w:t>
      </w:r>
      <w:r w:rsidR="0073663E">
        <w:rPr>
          <w:lang w:val="en-US"/>
        </w:rPr>
        <w:t>consisting of a list for</w:t>
      </w:r>
      <w:r w:rsidR="008D2A6D">
        <w:rPr>
          <w:lang w:val="en-US"/>
        </w:rPr>
        <w:t xml:space="preserve"> </w:t>
      </w:r>
      <w:r w:rsidR="0073663E">
        <w:rPr>
          <w:lang w:val="en-US"/>
        </w:rPr>
        <w:t xml:space="preserve">a </w:t>
      </w:r>
      <w:r w:rsidR="008D2A6D">
        <w:rPr>
          <w:lang w:val="en-US"/>
        </w:rPr>
        <w:t>joint-or-DL state and one list for UL TCI states</w:t>
      </w:r>
      <w:r w:rsidR="0072725D">
        <w:rPr>
          <w:lang w:val="en-US"/>
        </w:rPr>
        <w:t xml:space="preserve">. This would encompass the TRPs relevant to the UE </w:t>
      </w:r>
      <w:proofErr w:type="spellStart"/>
      <w:r w:rsidR="0072725D">
        <w:rPr>
          <w:lang w:val="en-US"/>
        </w:rPr>
        <w:t>multiTRP</w:t>
      </w:r>
      <w:proofErr w:type="spellEnd"/>
      <w:r w:rsidR="0072725D">
        <w:rPr>
          <w:lang w:val="en-US"/>
        </w:rPr>
        <w:t xml:space="preserve"> transmission. </w:t>
      </w:r>
    </w:p>
    <w:p w14:paraId="7914FA94" w14:textId="4C5923B9" w:rsidR="00656B27" w:rsidRPr="002D5441" w:rsidRDefault="00757263" w:rsidP="00AB511C">
      <w:pPr>
        <w:pStyle w:val="Proposal"/>
        <w:rPr>
          <w:rFonts w:asciiTheme="minorHAnsi" w:hAnsiTheme="minorHAnsi" w:cstheme="minorHAnsi"/>
          <w:sz w:val="22"/>
          <w:szCs w:val="22"/>
          <w:lang w:eastAsia="ja-JP"/>
        </w:rPr>
      </w:pPr>
      <w:r w:rsidRPr="002D5441">
        <w:rPr>
          <w:rFonts w:asciiTheme="minorHAnsi" w:hAnsiTheme="minorHAnsi" w:cstheme="minorHAnsi"/>
          <w:sz w:val="22"/>
          <w:szCs w:val="22"/>
          <w:lang w:val="en-GB" w:eastAsia="ja-JP"/>
        </w:rPr>
        <w:t>The</w:t>
      </w:r>
      <w:r w:rsidR="002C257D" w:rsidRPr="002D5441">
        <w:rPr>
          <w:rFonts w:asciiTheme="minorHAnsi" w:hAnsiTheme="minorHAnsi" w:cstheme="minorHAnsi"/>
          <w:sz w:val="22"/>
          <w:szCs w:val="22"/>
          <w:lang w:val="en-GB" w:eastAsia="ja-JP"/>
        </w:rPr>
        <w:t xml:space="preserve"> UE </w:t>
      </w:r>
      <w:r w:rsidRPr="002D5441">
        <w:rPr>
          <w:rFonts w:asciiTheme="minorHAnsi" w:hAnsiTheme="minorHAnsi" w:cstheme="minorHAnsi"/>
          <w:sz w:val="22"/>
          <w:szCs w:val="22"/>
          <w:lang w:val="en-GB" w:eastAsia="ja-JP"/>
        </w:rPr>
        <w:t xml:space="preserve">is RRC configured </w:t>
      </w:r>
      <w:r w:rsidR="002C257D" w:rsidRPr="002D5441">
        <w:rPr>
          <w:rFonts w:asciiTheme="minorHAnsi" w:hAnsiTheme="minorHAnsi" w:cstheme="minorHAnsi"/>
          <w:sz w:val="22"/>
          <w:szCs w:val="22"/>
          <w:lang w:val="en-GB" w:eastAsia="ja-JP"/>
        </w:rPr>
        <w:t xml:space="preserve">with </w:t>
      </w:r>
      <w:r w:rsidR="00656B27" w:rsidRPr="002D5441">
        <w:rPr>
          <w:rFonts w:asciiTheme="minorHAnsi" w:hAnsiTheme="minorHAnsi" w:cstheme="minorHAnsi"/>
          <w:sz w:val="22"/>
          <w:szCs w:val="22"/>
          <w:lang w:val="en-GB" w:eastAsia="ja-JP"/>
        </w:rPr>
        <w:t>either</w:t>
      </w:r>
    </w:p>
    <w:p w14:paraId="542DEE77" w14:textId="01EA414D" w:rsidR="00757263" w:rsidRPr="002D5441" w:rsidRDefault="00057BE2" w:rsidP="00757263">
      <w:pPr>
        <w:pStyle w:val="Proposal"/>
        <w:numPr>
          <w:ilvl w:val="0"/>
          <w:numId w:val="20"/>
        </w:numPr>
        <w:rPr>
          <w:rFonts w:asciiTheme="minorHAnsi" w:hAnsiTheme="minorHAnsi" w:cstheme="minorHAnsi"/>
          <w:sz w:val="22"/>
          <w:szCs w:val="22"/>
        </w:rPr>
      </w:pPr>
      <w:r>
        <w:rPr>
          <w:rFonts w:asciiTheme="minorHAnsi" w:hAnsiTheme="minorHAnsi" w:cstheme="minorHAnsi"/>
          <w:sz w:val="22"/>
          <w:szCs w:val="22"/>
        </w:rPr>
        <w:t xml:space="preserve">Alt 1: </w:t>
      </w:r>
      <w:r w:rsidR="00757263" w:rsidRPr="002D5441">
        <w:rPr>
          <w:rFonts w:asciiTheme="minorHAnsi" w:hAnsiTheme="minorHAnsi" w:cstheme="minorHAnsi"/>
          <w:sz w:val="22"/>
          <w:szCs w:val="22"/>
        </w:rPr>
        <w:t>one list of joint-or-DL states and one list for UL TCI states corresponding to all the TRPs, or</w:t>
      </w:r>
    </w:p>
    <w:p w14:paraId="6D379185" w14:textId="31DF8C7F" w:rsidR="00BC1F2C" w:rsidRDefault="00057BE2" w:rsidP="009926D5">
      <w:pPr>
        <w:pStyle w:val="Proposal"/>
        <w:numPr>
          <w:ilvl w:val="0"/>
          <w:numId w:val="20"/>
        </w:numPr>
      </w:pPr>
      <w:r>
        <w:rPr>
          <w:rFonts w:asciiTheme="minorHAnsi" w:hAnsiTheme="minorHAnsi" w:cstheme="minorHAnsi"/>
          <w:sz w:val="22"/>
          <w:szCs w:val="22"/>
        </w:rPr>
        <w:t xml:space="preserve">Alt 2: </w:t>
      </w:r>
      <w:r w:rsidR="00757263" w:rsidRPr="002D5441">
        <w:rPr>
          <w:rFonts w:asciiTheme="minorHAnsi" w:hAnsiTheme="minorHAnsi" w:cstheme="minorHAnsi"/>
          <w:sz w:val="22"/>
          <w:szCs w:val="22"/>
        </w:rPr>
        <w:t xml:space="preserve">a pair of lists per TRP consisting of a list for a joint-or-DL state and one list for UL TCI states. </w:t>
      </w:r>
    </w:p>
    <w:p w14:paraId="3A3C5116" w14:textId="77777777" w:rsidR="00CD5CB3" w:rsidRDefault="00CD5CB3" w:rsidP="007D6A53">
      <w:pPr>
        <w:rPr>
          <w:lang w:val="en-US"/>
        </w:rPr>
      </w:pPr>
    </w:p>
    <w:p w14:paraId="69382FCC" w14:textId="681DBE80" w:rsidR="007D6A53" w:rsidRPr="00EA348D" w:rsidRDefault="007D6A53" w:rsidP="007D6A53">
      <w:pPr>
        <w:rPr>
          <w:lang w:val="en-US"/>
        </w:rPr>
      </w:pPr>
      <w:r>
        <w:rPr>
          <w:lang w:val="en-US"/>
        </w:rPr>
        <w:t>For</w:t>
      </w:r>
      <w:r w:rsidRPr="00EA348D">
        <w:rPr>
          <w:lang w:val="en-US"/>
        </w:rPr>
        <w:t xml:space="preserve"> </w:t>
      </w:r>
      <w:proofErr w:type="spellStart"/>
      <w:r w:rsidRPr="00EA348D">
        <w:rPr>
          <w:lang w:val="en-US"/>
        </w:rPr>
        <w:t>multiTRP</w:t>
      </w:r>
      <w:proofErr w:type="spellEnd"/>
      <w:r w:rsidRPr="00EA348D">
        <w:rPr>
          <w:lang w:val="en-US"/>
        </w:rPr>
        <w:t xml:space="preserve"> transmission schemes in Release 16 and 17, the TRP has the flexibility to dynamically switch between </w:t>
      </w:r>
      <w:proofErr w:type="spellStart"/>
      <w:r w:rsidRPr="00EA348D">
        <w:rPr>
          <w:lang w:val="en-US"/>
        </w:rPr>
        <w:t>multiTRP</w:t>
      </w:r>
      <w:proofErr w:type="spellEnd"/>
      <w:r w:rsidRPr="00EA348D">
        <w:rPr>
          <w:lang w:val="en-US"/>
        </w:rPr>
        <w:t xml:space="preserve"> transmission </w:t>
      </w:r>
      <w:r>
        <w:rPr>
          <w:lang w:val="en-US"/>
        </w:rPr>
        <w:t>and</w:t>
      </w:r>
      <w:r w:rsidRPr="00EA348D">
        <w:rPr>
          <w:lang w:val="en-US"/>
        </w:rPr>
        <w:t xml:space="preserve"> single TRP transmission</w:t>
      </w:r>
      <w:r>
        <w:rPr>
          <w:lang w:val="en-US"/>
        </w:rPr>
        <w:t xml:space="preserve">, </w:t>
      </w:r>
      <w:r w:rsidRPr="00EA348D">
        <w:rPr>
          <w:lang w:val="en-US"/>
        </w:rPr>
        <w:t xml:space="preserve">depending on reliability and latency requirements, availability of resources given the need to schedule other </w:t>
      </w:r>
      <w:r w:rsidR="001236B5">
        <w:rPr>
          <w:lang w:val="en-US"/>
        </w:rPr>
        <w:t>UEs</w:t>
      </w:r>
      <w:r w:rsidRPr="00EA348D">
        <w:rPr>
          <w:lang w:val="en-US"/>
        </w:rPr>
        <w:t xml:space="preserve"> in the system, and scheduling decisions, etc.</w:t>
      </w:r>
    </w:p>
    <w:p w14:paraId="58D66168" w14:textId="502495B5" w:rsidR="00BC1F2C" w:rsidRPr="00BC1F2C" w:rsidRDefault="007D6A53" w:rsidP="00057BE2">
      <w:pPr>
        <w:pStyle w:val="Proposal"/>
      </w:pPr>
      <w:r w:rsidRPr="00AD35C4">
        <w:rPr>
          <w:rFonts w:asciiTheme="minorHAnsi" w:hAnsiTheme="minorHAnsi" w:cstheme="minorHAnsi"/>
          <w:sz w:val="22"/>
          <w:szCs w:val="22"/>
        </w:rPr>
        <w:t xml:space="preserve">The extended unified TCI framework for </w:t>
      </w:r>
      <w:proofErr w:type="spellStart"/>
      <w:r w:rsidRPr="00AD35C4">
        <w:rPr>
          <w:rFonts w:asciiTheme="minorHAnsi" w:hAnsiTheme="minorHAnsi" w:cstheme="minorHAnsi"/>
          <w:sz w:val="22"/>
          <w:szCs w:val="22"/>
        </w:rPr>
        <w:t>multiTRP</w:t>
      </w:r>
      <w:proofErr w:type="spellEnd"/>
      <w:r w:rsidRPr="00AD35C4">
        <w:rPr>
          <w:rFonts w:asciiTheme="minorHAnsi" w:hAnsiTheme="minorHAnsi" w:cstheme="minorHAnsi"/>
          <w:sz w:val="22"/>
          <w:szCs w:val="22"/>
        </w:rPr>
        <w:t xml:space="preserve"> transmission in Release 18, must preserve </w:t>
      </w:r>
      <w:r w:rsidR="000B5E0A">
        <w:rPr>
          <w:rFonts w:asciiTheme="minorHAnsi" w:hAnsiTheme="minorHAnsi" w:cstheme="minorHAnsi"/>
          <w:sz w:val="22"/>
          <w:szCs w:val="22"/>
        </w:rPr>
        <w:t xml:space="preserve">Release 17 </w:t>
      </w:r>
      <w:proofErr w:type="spellStart"/>
      <w:r w:rsidR="000B5E0A">
        <w:rPr>
          <w:rFonts w:asciiTheme="minorHAnsi" w:hAnsiTheme="minorHAnsi" w:cstheme="minorHAnsi"/>
          <w:sz w:val="22"/>
          <w:szCs w:val="22"/>
        </w:rPr>
        <w:t>mutliTRP</w:t>
      </w:r>
      <w:proofErr w:type="spellEnd"/>
      <w:r w:rsidR="000B5E0A">
        <w:rPr>
          <w:rFonts w:asciiTheme="minorHAnsi" w:hAnsiTheme="minorHAnsi" w:cstheme="minorHAnsi"/>
          <w:sz w:val="22"/>
          <w:szCs w:val="22"/>
        </w:rPr>
        <w:t xml:space="preserve"> schemes’ </w:t>
      </w:r>
      <w:r w:rsidR="005B190C">
        <w:rPr>
          <w:rFonts w:asciiTheme="minorHAnsi" w:hAnsiTheme="minorHAnsi" w:cstheme="minorHAnsi"/>
          <w:sz w:val="22"/>
          <w:szCs w:val="22"/>
        </w:rPr>
        <w:t>functionality</w:t>
      </w:r>
      <w:r w:rsidRPr="00AD35C4">
        <w:rPr>
          <w:rFonts w:asciiTheme="minorHAnsi" w:hAnsiTheme="minorHAnsi" w:cstheme="minorHAnsi"/>
          <w:sz w:val="22"/>
          <w:szCs w:val="22"/>
        </w:rPr>
        <w:t xml:space="preserve"> to dynamically s</w:t>
      </w:r>
      <w:r w:rsidR="000B5E0A">
        <w:rPr>
          <w:rFonts w:asciiTheme="minorHAnsi" w:hAnsiTheme="minorHAnsi" w:cstheme="minorHAnsi"/>
          <w:sz w:val="22"/>
          <w:szCs w:val="22"/>
        </w:rPr>
        <w:t>witch</w:t>
      </w:r>
      <w:r w:rsidRPr="00AD35C4">
        <w:rPr>
          <w:rFonts w:asciiTheme="minorHAnsi" w:hAnsiTheme="minorHAnsi" w:cstheme="minorHAnsi"/>
          <w:sz w:val="22"/>
          <w:szCs w:val="22"/>
        </w:rPr>
        <w:t xml:space="preserve"> between single TRP and </w:t>
      </w:r>
      <w:proofErr w:type="spellStart"/>
      <w:r w:rsidRPr="00AD35C4">
        <w:rPr>
          <w:rFonts w:asciiTheme="minorHAnsi" w:hAnsiTheme="minorHAnsi" w:cstheme="minorHAnsi"/>
          <w:sz w:val="22"/>
          <w:szCs w:val="22"/>
        </w:rPr>
        <w:t>multiTRP</w:t>
      </w:r>
      <w:proofErr w:type="spellEnd"/>
      <w:r w:rsidRPr="00AD35C4">
        <w:rPr>
          <w:rFonts w:asciiTheme="minorHAnsi" w:hAnsiTheme="minorHAnsi" w:cstheme="minorHAnsi"/>
          <w:sz w:val="22"/>
          <w:szCs w:val="22"/>
        </w:rPr>
        <w:t xml:space="preserve"> transmission. </w:t>
      </w:r>
    </w:p>
    <w:p w14:paraId="6EA18D22" w14:textId="4D4A8644" w:rsidR="00A46AE4" w:rsidRPr="006857E3" w:rsidRDefault="00A46AE4" w:rsidP="00E579B4">
      <w:pPr>
        <w:rPr>
          <w:lang w:eastAsia="ja-JP"/>
        </w:rPr>
      </w:pPr>
      <w:r w:rsidRPr="006857E3">
        <w:rPr>
          <w:lang w:eastAsia="ja-JP"/>
        </w:rPr>
        <w:t>In Release 17, the maximum number of joint TCI states is 128, and the maximum number of UL TCI states is 64. With two TRPs involved, it can be considered to increase the number of TCI states.</w:t>
      </w:r>
    </w:p>
    <w:p w14:paraId="0FB2D543" w14:textId="30D14615" w:rsidR="00A46AE4" w:rsidRPr="00E43810" w:rsidRDefault="00A46AE4" w:rsidP="00E43810">
      <w:pPr>
        <w:pStyle w:val="Proposal"/>
        <w:rPr>
          <w:lang w:val="en-GB" w:eastAsia="ja-JP"/>
        </w:rPr>
      </w:pPr>
      <w:r w:rsidRPr="00E43810">
        <w:rPr>
          <w:rFonts w:asciiTheme="minorHAnsi" w:hAnsiTheme="minorHAnsi" w:cstheme="minorHAnsi"/>
          <w:sz w:val="22"/>
          <w:szCs w:val="22"/>
          <w:lang w:val="en-GB" w:eastAsia="ja-JP"/>
        </w:rPr>
        <w:t>Consider increasing the maximum number of joint</w:t>
      </w:r>
      <w:r w:rsidR="000B02FC">
        <w:rPr>
          <w:rFonts w:asciiTheme="minorHAnsi" w:hAnsiTheme="minorHAnsi" w:cstheme="minorHAnsi"/>
          <w:sz w:val="22"/>
          <w:szCs w:val="22"/>
          <w:lang w:val="en-GB" w:eastAsia="ja-JP"/>
        </w:rPr>
        <w:t xml:space="preserve">-or-DL TCI states </w:t>
      </w:r>
      <w:r w:rsidR="001469FF" w:rsidRPr="00E43810">
        <w:rPr>
          <w:rFonts w:asciiTheme="minorHAnsi" w:hAnsiTheme="minorHAnsi" w:cstheme="minorHAnsi"/>
          <w:sz w:val="22"/>
          <w:szCs w:val="22"/>
          <w:lang w:val="en-GB" w:eastAsia="ja-JP"/>
        </w:rPr>
        <w:t>in the RRC configuration</w:t>
      </w:r>
      <w:r w:rsidR="001469FF">
        <w:rPr>
          <w:rFonts w:asciiTheme="minorHAnsi" w:hAnsiTheme="minorHAnsi" w:cstheme="minorHAnsi"/>
          <w:sz w:val="22"/>
          <w:szCs w:val="22"/>
          <w:lang w:val="en-GB" w:eastAsia="ja-JP"/>
        </w:rPr>
        <w:t xml:space="preserve"> </w:t>
      </w:r>
      <w:r w:rsidR="000B02FC">
        <w:rPr>
          <w:rFonts w:asciiTheme="minorHAnsi" w:hAnsiTheme="minorHAnsi" w:cstheme="minorHAnsi"/>
          <w:sz w:val="22"/>
          <w:szCs w:val="22"/>
          <w:lang w:val="en-GB" w:eastAsia="ja-JP"/>
        </w:rPr>
        <w:t>from 128 to 256</w:t>
      </w:r>
      <w:r w:rsidRPr="00E43810">
        <w:rPr>
          <w:rFonts w:asciiTheme="minorHAnsi" w:hAnsiTheme="minorHAnsi" w:cstheme="minorHAnsi"/>
          <w:sz w:val="22"/>
          <w:szCs w:val="22"/>
          <w:lang w:val="en-GB" w:eastAsia="ja-JP"/>
        </w:rPr>
        <w:t xml:space="preserve"> </w:t>
      </w:r>
      <w:r w:rsidR="000B02FC">
        <w:rPr>
          <w:rFonts w:asciiTheme="minorHAnsi" w:hAnsiTheme="minorHAnsi" w:cstheme="minorHAnsi"/>
          <w:sz w:val="22"/>
          <w:szCs w:val="22"/>
          <w:lang w:val="en-GB" w:eastAsia="ja-JP"/>
        </w:rPr>
        <w:t>and the</w:t>
      </w:r>
      <w:r w:rsidR="001469FF">
        <w:rPr>
          <w:rFonts w:asciiTheme="minorHAnsi" w:hAnsiTheme="minorHAnsi" w:cstheme="minorHAnsi"/>
          <w:sz w:val="22"/>
          <w:szCs w:val="22"/>
          <w:lang w:val="en-GB" w:eastAsia="ja-JP"/>
        </w:rPr>
        <w:t xml:space="preserve"> maximum number of</w:t>
      </w:r>
      <w:r w:rsidRPr="00E43810">
        <w:rPr>
          <w:rFonts w:asciiTheme="minorHAnsi" w:hAnsiTheme="minorHAnsi" w:cstheme="minorHAnsi"/>
          <w:sz w:val="22"/>
          <w:szCs w:val="22"/>
          <w:lang w:val="en-GB" w:eastAsia="ja-JP"/>
        </w:rPr>
        <w:t xml:space="preserve"> UL TCI states in the RRC configuration</w:t>
      </w:r>
      <w:r w:rsidR="001469FF">
        <w:rPr>
          <w:rFonts w:asciiTheme="minorHAnsi" w:hAnsiTheme="minorHAnsi" w:cstheme="minorHAnsi"/>
          <w:sz w:val="22"/>
          <w:szCs w:val="22"/>
          <w:lang w:val="en-GB" w:eastAsia="ja-JP"/>
        </w:rPr>
        <w:t xml:space="preserve"> from 64 to 128</w:t>
      </w:r>
      <w:r w:rsidRPr="00E43810">
        <w:rPr>
          <w:rFonts w:asciiTheme="minorHAnsi" w:hAnsiTheme="minorHAnsi" w:cstheme="minorHAnsi"/>
          <w:sz w:val="22"/>
          <w:szCs w:val="22"/>
          <w:lang w:val="en-GB" w:eastAsia="ja-JP"/>
        </w:rPr>
        <w:t>.</w:t>
      </w:r>
    </w:p>
    <w:p w14:paraId="7938A341" w14:textId="520D9EAA" w:rsidR="00031B8A" w:rsidRPr="00A66A6C" w:rsidRDefault="00880AB4" w:rsidP="00031B8A">
      <w:pPr>
        <w:rPr>
          <w:lang w:eastAsia="ja-JP"/>
        </w:rPr>
      </w:pPr>
      <w:r>
        <w:rPr>
          <w:lang w:eastAsia="ja-JP"/>
        </w:rPr>
        <w:t xml:space="preserve">Currently the TCI field in the </w:t>
      </w:r>
      <w:r w:rsidR="00031B8A">
        <w:rPr>
          <w:lang w:eastAsia="ja-JP"/>
        </w:rPr>
        <w:t xml:space="preserve">DCI </w:t>
      </w:r>
      <w:r>
        <w:rPr>
          <w:lang w:eastAsia="ja-JP"/>
        </w:rPr>
        <w:t xml:space="preserve">is 3 bits wide. </w:t>
      </w:r>
      <w:r w:rsidR="00031B8A">
        <w:rPr>
          <w:lang w:eastAsia="ja-JP"/>
        </w:rPr>
        <w:t xml:space="preserve">For increased flexibility, we </w:t>
      </w:r>
      <w:r w:rsidR="000A24FB">
        <w:rPr>
          <w:lang w:eastAsia="ja-JP"/>
        </w:rPr>
        <w:t>support</w:t>
      </w:r>
      <w:r w:rsidR="00031B8A">
        <w:rPr>
          <w:lang w:eastAsia="ja-JP"/>
        </w:rPr>
        <w:t xml:space="preserve"> increasing the number of bits in the TCI field:</w:t>
      </w:r>
    </w:p>
    <w:p w14:paraId="0CDBEEE6" w14:textId="77777777" w:rsidR="00031B8A" w:rsidRPr="00A76BD4" w:rsidRDefault="00031B8A" w:rsidP="00031B8A">
      <w:pPr>
        <w:pStyle w:val="Proposal"/>
      </w:pPr>
      <w:r w:rsidRPr="00E44E5B">
        <w:rPr>
          <w:lang w:eastAsia="ja-JP"/>
        </w:rPr>
        <w:t xml:space="preserve">Consider increasing the number of bits in the TCI field from 3 to 4. </w:t>
      </w:r>
    </w:p>
    <w:p w14:paraId="35DD237B" w14:textId="2DE32D66" w:rsidR="00092C30" w:rsidRDefault="008975A5" w:rsidP="00092C30">
      <w:pPr>
        <w:rPr>
          <w:rFonts w:eastAsia="Times New Roman"/>
          <w:lang w:val="en-US"/>
        </w:rPr>
      </w:pPr>
      <w:r>
        <w:rPr>
          <w:rFonts w:eastAsia="Times New Roman"/>
          <w:lang w:val="en-US"/>
        </w:rPr>
        <w:t>Alongside increasing</w:t>
      </w:r>
      <w:r w:rsidR="00EA32F8">
        <w:rPr>
          <w:rFonts w:eastAsia="Times New Roman"/>
          <w:lang w:val="en-US"/>
        </w:rPr>
        <w:t xml:space="preserve"> the </w:t>
      </w:r>
      <w:r w:rsidR="000A24FB">
        <w:rPr>
          <w:rFonts w:eastAsia="Times New Roman"/>
          <w:lang w:val="en-US"/>
        </w:rPr>
        <w:t>TCI field in the DCI</w:t>
      </w:r>
      <w:r w:rsidR="0085456D">
        <w:rPr>
          <w:rFonts w:eastAsia="Times New Roman"/>
          <w:lang w:val="en-US"/>
        </w:rPr>
        <w:t xml:space="preserve"> to 4 bits,</w:t>
      </w:r>
      <w:r w:rsidR="000A24FB">
        <w:rPr>
          <w:rFonts w:eastAsia="Times New Roman"/>
          <w:lang w:val="en-US"/>
        </w:rPr>
        <w:t xml:space="preserve"> </w:t>
      </w:r>
      <w:r>
        <w:rPr>
          <w:rFonts w:eastAsia="Times New Roman"/>
          <w:lang w:val="en-US"/>
        </w:rPr>
        <w:t xml:space="preserve">further </w:t>
      </w:r>
      <w:r w:rsidR="0048498F">
        <w:rPr>
          <w:rFonts w:eastAsia="Times New Roman"/>
          <w:lang w:val="en-US"/>
        </w:rPr>
        <w:t xml:space="preserve">optimization is needed in the </w:t>
      </w:r>
      <w:r w:rsidR="0058472A">
        <w:rPr>
          <w:rFonts w:eastAsia="Times New Roman"/>
          <w:lang w:val="en-US"/>
        </w:rPr>
        <w:t xml:space="preserve">TCI </w:t>
      </w:r>
      <w:r w:rsidR="0048498F">
        <w:rPr>
          <w:rFonts w:eastAsia="Times New Roman"/>
          <w:lang w:val="en-US"/>
        </w:rPr>
        <w:t>code</w:t>
      </w:r>
      <w:r w:rsidR="0058472A">
        <w:rPr>
          <w:rFonts w:eastAsia="Times New Roman"/>
          <w:lang w:val="en-US"/>
        </w:rPr>
        <w:t>point</w:t>
      </w:r>
      <w:r w:rsidR="0048498F">
        <w:rPr>
          <w:rFonts w:eastAsia="Times New Roman"/>
          <w:lang w:val="en-US"/>
        </w:rPr>
        <w:t xml:space="preserve"> design. </w:t>
      </w:r>
      <w:r w:rsidR="00537364">
        <w:rPr>
          <w:rFonts w:eastAsia="Times New Roman"/>
          <w:lang w:val="en-US"/>
        </w:rPr>
        <w:t>In</w:t>
      </w:r>
      <w:r w:rsidR="00092C30" w:rsidRPr="00BD0BF2">
        <w:rPr>
          <w:rFonts w:eastAsia="Times New Roman"/>
          <w:lang w:val="en-US"/>
        </w:rPr>
        <w:t xml:space="preserve"> dense deployments, where the UE is surrounded by many TRPs, and in high frequency deployments where spatial filters need to be changed due to rotation and blockage for example in warehouses, the </w:t>
      </w:r>
      <w:r w:rsidR="00EB32D8">
        <w:rPr>
          <w:rFonts w:eastAsia="Times New Roman"/>
          <w:lang w:val="en-US"/>
        </w:rPr>
        <w:t xml:space="preserve">list </w:t>
      </w:r>
      <w:r w:rsidR="00A533A2">
        <w:rPr>
          <w:rFonts w:eastAsia="Times New Roman"/>
          <w:lang w:val="en-US"/>
        </w:rPr>
        <w:t>of activated</w:t>
      </w:r>
      <w:r w:rsidR="00EB32D8">
        <w:rPr>
          <w:rFonts w:eastAsia="Times New Roman"/>
          <w:lang w:val="en-US"/>
        </w:rPr>
        <w:t xml:space="preserve"> </w:t>
      </w:r>
      <w:r w:rsidR="00092C30" w:rsidRPr="00BD0BF2">
        <w:rPr>
          <w:rFonts w:eastAsia="Times New Roman"/>
          <w:lang w:val="en-US"/>
        </w:rPr>
        <w:t>TCI codepoint</w:t>
      </w:r>
      <w:r w:rsidR="00EB32D8">
        <w:rPr>
          <w:rFonts w:eastAsia="Times New Roman"/>
          <w:lang w:val="en-US"/>
        </w:rPr>
        <w:t>s</w:t>
      </w:r>
      <w:r w:rsidR="00092C30" w:rsidRPr="00BD0BF2">
        <w:rPr>
          <w:rFonts w:eastAsia="Times New Roman"/>
          <w:lang w:val="en-US"/>
        </w:rPr>
        <w:t xml:space="preserve"> </w:t>
      </w:r>
      <w:r w:rsidR="00092C30" w:rsidRPr="00BD0BF2">
        <w:rPr>
          <w:rFonts w:eastAsia="Times New Roman"/>
          <w:lang w:val="en-US"/>
        </w:rPr>
        <w:lastRenderedPageBreak/>
        <w:t>should capture</w:t>
      </w:r>
      <w:r w:rsidR="00F707B8">
        <w:rPr>
          <w:rFonts w:eastAsia="Times New Roman"/>
          <w:lang w:val="en-US"/>
        </w:rPr>
        <w:t xml:space="preserve">, </w:t>
      </w:r>
      <w:r w:rsidR="00092C30" w:rsidRPr="00BD0BF2">
        <w:rPr>
          <w:rFonts w:eastAsia="Times New Roman"/>
          <w:lang w:val="en-US"/>
        </w:rPr>
        <w:t xml:space="preserve">without </w:t>
      </w:r>
      <w:r w:rsidR="00263A8C">
        <w:rPr>
          <w:rFonts w:eastAsia="Times New Roman"/>
          <w:lang w:val="en-US"/>
        </w:rPr>
        <w:t>incurring big</w:t>
      </w:r>
      <w:r w:rsidR="00092C30" w:rsidRPr="00BD0BF2">
        <w:rPr>
          <w:rFonts w:eastAsia="Times New Roman"/>
          <w:lang w:val="en-US"/>
        </w:rPr>
        <w:t xml:space="preserve"> overhead</w:t>
      </w:r>
      <w:r w:rsidR="00F707B8">
        <w:rPr>
          <w:rFonts w:eastAsia="Times New Roman"/>
          <w:lang w:val="en-US"/>
        </w:rPr>
        <w:t xml:space="preserve">, </w:t>
      </w:r>
      <w:r w:rsidR="00092C30" w:rsidRPr="00BD0BF2">
        <w:rPr>
          <w:rFonts w:eastAsia="Times New Roman"/>
          <w:lang w:val="en-US"/>
        </w:rPr>
        <w:t>the</w:t>
      </w:r>
      <w:r w:rsidR="00092C30">
        <w:rPr>
          <w:rFonts w:eastAsia="Times New Roman"/>
          <w:lang w:val="en-US"/>
        </w:rPr>
        <w:t xml:space="preserve"> diversity in</w:t>
      </w:r>
      <w:r w:rsidR="00092C30" w:rsidRPr="00BD0BF2">
        <w:rPr>
          <w:rFonts w:eastAsia="Times New Roman"/>
          <w:lang w:val="en-US"/>
        </w:rPr>
        <w:t xml:space="preserve"> spatial </w:t>
      </w:r>
      <w:r w:rsidR="002C3F13">
        <w:rPr>
          <w:rFonts w:eastAsia="Times New Roman"/>
          <w:lang w:val="en-US"/>
        </w:rPr>
        <w:t>directions</w:t>
      </w:r>
      <w:r w:rsidR="00092C30" w:rsidRPr="00BD0BF2">
        <w:rPr>
          <w:rFonts w:eastAsia="Times New Roman"/>
          <w:lang w:val="en-US"/>
        </w:rPr>
        <w:t xml:space="preserve"> available for the UE for UL and DL transmissions. </w:t>
      </w:r>
      <w:r w:rsidR="00121F35">
        <w:rPr>
          <w:rFonts w:eastAsia="Times New Roman"/>
          <w:lang w:val="en-US"/>
        </w:rPr>
        <w:t xml:space="preserve">Consider as an example </w:t>
      </w:r>
      <w:r w:rsidR="00092C30">
        <w:rPr>
          <w:rFonts w:eastAsia="Times New Roman"/>
          <w:lang w:val="en-US"/>
        </w:rPr>
        <w:t>the following list of codepoints activated by MAC-CE:</w:t>
      </w:r>
    </w:p>
    <w:tbl>
      <w:tblPr>
        <w:tblStyle w:val="TableGrid"/>
        <w:tblW w:w="0" w:type="auto"/>
        <w:jc w:val="center"/>
        <w:tblLook w:val="04A0" w:firstRow="1" w:lastRow="0" w:firstColumn="1" w:lastColumn="0" w:noHBand="0" w:noVBand="1"/>
      </w:tblPr>
      <w:tblGrid>
        <w:gridCol w:w="1271"/>
        <w:gridCol w:w="3402"/>
      </w:tblGrid>
      <w:tr w:rsidR="00092C30" w14:paraId="5CFD0072" w14:textId="77777777" w:rsidTr="0063797C">
        <w:trPr>
          <w:jc w:val="center"/>
        </w:trPr>
        <w:tc>
          <w:tcPr>
            <w:tcW w:w="1271" w:type="dxa"/>
          </w:tcPr>
          <w:p w14:paraId="7FA6EF8F" w14:textId="77777777" w:rsidR="00092C30" w:rsidRDefault="00092C30" w:rsidP="0063797C">
            <w:pPr>
              <w:rPr>
                <w:rFonts w:eastAsia="Times New Roman"/>
                <w:lang w:val="en-US"/>
              </w:rPr>
            </w:pPr>
            <w:r>
              <w:rPr>
                <w:rFonts w:eastAsia="Times New Roman"/>
                <w:lang w:val="en-US"/>
              </w:rPr>
              <w:t>Codepoint #</w:t>
            </w:r>
          </w:p>
        </w:tc>
        <w:tc>
          <w:tcPr>
            <w:tcW w:w="3402" w:type="dxa"/>
          </w:tcPr>
          <w:p w14:paraId="424144E6" w14:textId="77777777" w:rsidR="00092C30" w:rsidRDefault="00092C30" w:rsidP="0063797C">
            <w:pPr>
              <w:rPr>
                <w:rFonts w:eastAsia="Times New Roman"/>
                <w:lang w:val="en-US"/>
              </w:rPr>
            </w:pPr>
          </w:p>
        </w:tc>
      </w:tr>
      <w:tr w:rsidR="00092C30" w14:paraId="27E79144" w14:textId="77777777" w:rsidTr="0063797C">
        <w:trPr>
          <w:jc w:val="center"/>
        </w:trPr>
        <w:tc>
          <w:tcPr>
            <w:tcW w:w="1271" w:type="dxa"/>
          </w:tcPr>
          <w:p w14:paraId="71070DE5" w14:textId="77777777" w:rsidR="00092C30" w:rsidRDefault="00092C30" w:rsidP="0063797C">
            <w:pPr>
              <w:jc w:val="center"/>
              <w:rPr>
                <w:rFonts w:eastAsia="Times New Roman"/>
                <w:lang w:val="en-US"/>
              </w:rPr>
            </w:pPr>
            <w:r>
              <w:rPr>
                <w:rFonts w:eastAsia="Times New Roman"/>
                <w:lang w:val="en-US"/>
              </w:rPr>
              <w:t>0</w:t>
            </w:r>
          </w:p>
        </w:tc>
        <w:tc>
          <w:tcPr>
            <w:tcW w:w="3402" w:type="dxa"/>
          </w:tcPr>
          <w:p w14:paraId="36AD0D64" w14:textId="77777777" w:rsidR="00092C30" w:rsidRDefault="00092C30" w:rsidP="0063797C">
            <w:pPr>
              <w:rPr>
                <w:rFonts w:eastAsia="Times New Roman"/>
                <w:lang w:val="en-US"/>
              </w:rPr>
            </w:pPr>
            <w:r>
              <w:rPr>
                <w:rFonts w:eastAsia="Times New Roman"/>
                <w:lang w:val="en-US"/>
              </w:rPr>
              <w:t>(Joint TCI state 1; Joint TCI state 2)</w:t>
            </w:r>
          </w:p>
        </w:tc>
      </w:tr>
      <w:tr w:rsidR="00092C30" w14:paraId="66566531" w14:textId="77777777" w:rsidTr="0063797C">
        <w:trPr>
          <w:jc w:val="center"/>
        </w:trPr>
        <w:tc>
          <w:tcPr>
            <w:tcW w:w="1271" w:type="dxa"/>
          </w:tcPr>
          <w:p w14:paraId="79BCB2AB" w14:textId="77777777" w:rsidR="00092C30" w:rsidRDefault="00092C30" w:rsidP="0063797C">
            <w:pPr>
              <w:jc w:val="center"/>
              <w:rPr>
                <w:rFonts w:eastAsia="Times New Roman"/>
                <w:lang w:val="en-US"/>
              </w:rPr>
            </w:pPr>
            <w:r>
              <w:rPr>
                <w:rFonts w:eastAsia="Times New Roman"/>
                <w:lang w:val="en-US"/>
              </w:rPr>
              <w:t>1</w:t>
            </w:r>
          </w:p>
        </w:tc>
        <w:tc>
          <w:tcPr>
            <w:tcW w:w="3402" w:type="dxa"/>
          </w:tcPr>
          <w:p w14:paraId="571F4993" w14:textId="77777777" w:rsidR="00092C30" w:rsidRDefault="00092C30" w:rsidP="0063797C">
            <w:pPr>
              <w:rPr>
                <w:rFonts w:eastAsia="Times New Roman"/>
                <w:lang w:val="en-US"/>
              </w:rPr>
            </w:pPr>
            <w:r>
              <w:rPr>
                <w:rFonts w:eastAsia="Times New Roman"/>
                <w:lang w:val="en-US"/>
              </w:rPr>
              <w:t>(Joint TCI state 1)</w:t>
            </w:r>
          </w:p>
        </w:tc>
      </w:tr>
      <w:tr w:rsidR="00092C30" w14:paraId="54AB47F9" w14:textId="77777777" w:rsidTr="0063797C">
        <w:trPr>
          <w:jc w:val="center"/>
        </w:trPr>
        <w:tc>
          <w:tcPr>
            <w:tcW w:w="1271" w:type="dxa"/>
          </w:tcPr>
          <w:p w14:paraId="1B74EC02" w14:textId="77777777" w:rsidR="00092C30" w:rsidRDefault="00092C30" w:rsidP="0063797C">
            <w:pPr>
              <w:jc w:val="center"/>
              <w:rPr>
                <w:rFonts w:eastAsia="Times New Roman"/>
                <w:lang w:val="en-US"/>
              </w:rPr>
            </w:pPr>
            <w:r>
              <w:rPr>
                <w:rFonts w:eastAsia="Times New Roman"/>
                <w:lang w:val="en-US"/>
              </w:rPr>
              <w:t>2</w:t>
            </w:r>
          </w:p>
        </w:tc>
        <w:tc>
          <w:tcPr>
            <w:tcW w:w="3402" w:type="dxa"/>
          </w:tcPr>
          <w:p w14:paraId="6F8ECF15" w14:textId="77777777" w:rsidR="00092C30" w:rsidRDefault="00092C30" w:rsidP="0063797C">
            <w:pPr>
              <w:rPr>
                <w:rFonts w:eastAsia="Times New Roman"/>
                <w:lang w:val="en-US"/>
              </w:rPr>
            </w:pPr>
            <w:r>
              <w:rPr>
                <w:rFonts w:eastAsia="Times New Roman"/>
                <w:lang w:val="en-US"/>
              </w:rPr>
              <w:t>(Joint TCI state 2)</w:t>
            </w:r>
          </w:p>
        </w:tc>
      </w:tr>
      <w:tr w:rsidR="00092C30" w14:paraId="04F5B5EC" w14:textId="77777777" w:rsidTr="0063797C">
        <w:trPr>
          <w:jc w:val="center"/>
        </w:trPr>
        <w:tc>
          <w:tcPr>
            <w:tcW w:w="1271" w:type="dxa"/>
          </w:tcPr>
          <w:p w14:paraId="49F4F24C" w14:textId="77777777" w:rsidR="00092C30" w:rsidRDefault="00092C30" w:rsidP="0063797C">
            <w:pPr>
              <w:jc w:val="center"/>
              <w:rPr>
                <w:rFonts w:eastAsia="Times New Roman"/>
                <w:lang w:val="en-US"/>
              </w:rPr>
            </w:pPr>
            <w:r>
              <w:rPr>
                <w:rFonts w:eastAsia="Times New Roman"/>
                <w:lang w:val="en-US"/>
              </w:rPr>
              <w:t>3</w:t>
            </w:r>
          </w:p>
        </w:tc>
        <w:tc>
          <w:tcPr>
            <w:tcW w:w="3402" w:type="dxa"/>
          </w:tcPr>
          <w:p w14:paraId="55003B74" w14:textId="77777777" w:rsidR="00092C30" w:rsidRDefault="00092C30" w:rsidP="0063797C">
            <w:pPr>
              <w:rPr>
                <w:rFonts w:eastAsia="Times New Roman"/>
                <w:lang w:val="en-US"/>
              </w:rPr>
            </w:pPr>
            <w:r>
              <w:rPr>
                <w:rFonts w:eastAsia="Times New Roman"/>
                <w:lang w:val="en-US"/>
              </w:rPr>
              <w:t>(Joint TCI state 2; Joint TCI state 1)</w:t>
            </w:r>
          </w:p>
        </w:tc>
      </w:tr>
    </w:tbl>
    <w:p w14:paraId="6150DDF9" w14:textId="77777777" w:rsidR="00092C30" w:rsidRDefault="00092C30" w:rsidP="00092C30">
      <w:pPr>
        <w:rPr>
          <w:rFonts w:eastAsia="Times New Roman"/>
          <w:lang w:val="en-US"/>
        </w:rPr>
      </w:pPr>
    </w:p>
    <w:p w14:paraId="7A68D3D3" w14:textId="498EB68F" w:rsidR="00092C30" w:rsidRDefault="00C33F8C" w:rsidP="00092C30">
      <w:pPr>
        <w:rPr>
          <w:rFonts w:eastAsia="Times New Roman"/>
          <w:lang w:val="en-US"/>
        </w:rPr>
      </w:pPr>
      <w:r>
        <w:rPr>
          <w:rFonts w:eastAsia="Times New Roman"/>
          <w:lang w:val="en-US"/>
        </w:rPr>
        <w:t>First</w:t>
      </w:r>
      <w:r w:rsidR="00C8059C">
        <w:rPr>
          <w:rFonts w:eastAsia="Times New Roman"/>
          <w:lang w:val="en-US"/>
        </w:rPr>
        <w:t xml:space="preserve">, </w:t>
      </w:r>
      <w:r w:rsidR="00167156">
        <w:rPr>
          <w:rFonts w:eastAsia="Times New Roman"/>
          <w:lang w:val="en-US"/>
        </w:rPr>
        <w:t>codepoints 0 and 3 should be considered identical</w:t>
      </w:r>
      <w:r w:rsidR="00F72DA4">
        <w:rPr>
          <w:rFonts w:eastAsia="Times New Roman"/>
          <w:lang w:val="en-US"/>
        </w:rPr>
        <w:t xml:space="preserve"> and not activated </w:t>
      </w:r>
      <w:r w:rsidR="00101AA3">
        <w:rPr>
          <w:rFonts w:eastAsia="Times New Roman"/>
          <w:lang w:val="en-US"/>
        </w:rPr>
        <w:t>simultaneously</w:t>
      </w:r>
      <w:r>
        <w:rPr>
          <w:rFonts w:eastAsia="Times New Roman"/>
          <w:lang w:val="en-US"/>
        </w:rPr>
        <w:t>.</w:t>
      </w:r>
      <w:r w:rsidR="00C8059C">
        <w:rPr>
          <w:rFonts w:eastAsia="Times New Roman"/>
          <w:lang w:val="en-US"/>
        </w:rPr>
        <w:t xml:space="preserve"> </w:t>
      </w:r>
      <w:r w:rsidR="00866657">
        <w:rPr>
          <w:rFonts w:eastAsia="Times New Roman"/>
          <w:lang w:val="en-US"/>
        </w:rPr>
        <w:t>Moreover, i</w:t>
      </w:r>
      <w:r w:rsidR="00092C30">
        <w:rPr>
          <w:rFonts w:eastAsia="Times New Roman"/>
          <w:lang w:val="en-US"/>
        </w:rPr>
        <w:t xml:space="preserve">n release 16 and 17, the number of TCI states in a codepoint indicates whether it is </w:t>
      </w:r>
      <w:proofErr w:type="spellStart"/>
      <w:r w:rsidR="00092C30">
        <w:rPr>
          <w:rFonts w:eastAsia="Times New Roman"/>
          <w:lang w:val="en-US"/>
        </w:rPr>
        <w:t>multiTRP</w:t>
      </w:r>
      <w:proofErr w:type="spellEnd"/>
      <w:r w:rsidR="00092C30">
        <w:rPr>
          <w:rFonts w:eastAsia="Times New Roman"/>
          <w:lang w:val="en-US"/>
        </w:rPr>
        <w:t xml:space="preserve"> operation or not. Following the same design, TCI codepoint 1 indicate</w:t>
      </w:r>
      <w:r w:rsidR="00EB34A8">
        <w:rPr>
          <w:rFonts w:eastAsia="Times New Roman"/>
          <w:lang w:val="en-US"/>
        </w:rPr>
        <w:t>s</w:t>
      </w:r>
      <w:r w:rsidR="00092C30">
        <w:rPr>
          <w:rFonts w:eastAsia="Times New Roman"/>
          <w:lang w:val="en-US"/>
        </w:rPr>
        <w:t xml:space="preserve"> </w:t>
      </w:r>
      <w:proofErr w:type="spellStart"/>
      <w:r w:rsidR="00092C30">
        <w:rPr>
          <w:rFonts w:eastAsia="Times New Roman"/>
          <w:lang w:val="en-US"/>
        </w:rPr>
        <w:t>multiTRP</w:t>
      </w:r>
      <w:proofErr w:type="spellEnd"/>
      <w:r w:rsidR="00092C30">
        <w:rPr>
          <w:rFonts w:eastAsia="Times New Roman"/>
          <w:lang w:val="en-US"/>
        </w:rPr>
        <w:t xml:space="preserve"> operation and codepoints 2 and 3, indicate single TRP operation. But this type of signaling is wasteful</w:t>
      </w:r>
      <w:r w:rsidR="00EB34A8">
        <w:rPr>
          <w:rFonts w:eastAsia="Times New Roman"/>
          <w:lang w:val="en-US"/>
        </w:rPr>
        <w:t xml:space="preserve"> given </w:t>
      </w:r>
      <w:r w:rsidR="00C85039">
        <w:rPr>
          <w:rFonts w:eastAsia="Times New Roman"/>
          <w:lang w:val="en-US"/>
        </w:rPr>
        <w:t>that the</w:t>
      </w:r>
      <w:r w:rsidR="00EB34A8">
        <w:rPr>
          <w:rFonts w:eastAsia="Times New Roman"/>
          <w:lang w:val="en-US"/>
        </w:rPr>
        <w:t xml:space="preserve"> same set of spatial filters</w:t>
      </w:r>
      <w:r w:rsidR="00C85039">
        <w:rPr>
          <w:rFonts w:eastAsia="Times New Roman"/>
          <w:lang w:val="en-US"/>
        </w:rPr>
        <w:t xml:space="preserve"> are used</w:t>
      </w:r>
      <w:r w:rsidR="00092C30">
        <w:rPr>
          <w:rFonts w:eastAsia="Times New Roman"/>
          <w:lang w:val="en-US"/>
        </w:rPr>
        <w:t xml:space="preserve">. </w:t>
      </w:r>
    </w:p>
    <w:p w14:paraId="4E99AE2F" w14:textId="02FE5708" w:rsidR="003965E7" w:rsidRDefault="003965E7" w:rsidP="00092C30">
      <w:pPr>
        <w:rPr>
          <w:rFonts w:eastAsia="Times New Roman"/>
          <w:lang w:val="en-US"/>
        </w:rPr>
      </w:pPr>
      <w:r>
        <w:rPr>
          <w:rFonts w:eastAsia="Times New Roman"/>
          <w:lang w:val="en-US"/>
        </w:rPr>
        <w:t xml:space="preserve">For this </w:t>
      </w:r>
      <w:r w:rsidR="006E02E9">
        <w:rPr>
          <w:rFonts w:eastAsia="Times New Roman"/>
          <w:lang w:val="en-US"/>
        </w:rPr>
        <w:t>reason,</w:t>
      </w:r>
      <w:r>
        <w:rPr>
          <w:rFonts w:eastAsia="Times New Roman"/>
          <w:lang w:val="en-US"/>
        </w:rPr>
        <w:t xml:space="preserve"> we propose</w:t>
      </w:r>
      <w:r w:rsidR="005F133B">
        <w:rPr>
          <w:rFonts w:eastAsia="Times New Roman"/>
          <w:lang w:val="en-US"/>
        </w:rPr>
        <w:t xml:space="preserve"> to i</w:t>
      </w:r>
      <w:r w:rsidR="006D4B95">
        <w:rPr>
          <w:rFonts w:eastAsia="Times New Roman"/>
          <w:lang w:val="en-US"/>
        </w:rPr>
        <w:t xml:space="preserve">mpose </w:t>
      </w:r>
      <w:r w:rsidR="00BF5625">
        <w:rPr>
          <w:rFonts w:eastAsia="Times New Roman"/>
          <w:lang w:val="en-US"/>
        </w:rPr>
        <w:t xml:space="preserve">either </w:t>
      </w:r>
      <w:r w:rsidR="005F133B">
        <w:rPr>
          <w:rFonts w:eastAsia="Times New Roman"/>
          <w:lang w:val="en-US"/>
        </w:rPr>
        <w:t>ordering</w:t>
      </w:r>
      <w:r w:rsidR="006D4B95">
        <w:rPr>
          <w:rFonts w:eastAsia="Times New Roman"/>
          <w:lang w:val="en-US"/>
        </w:rPr>
        <w:t xml:space="preserve"> rule</w:t>
      </w:r>
      <w:r w:rsidR="00BF5625">
        <w:rPr>
          <w:rFonts w:eastAsia="Times New Roman"/>
          <w:lang w:val="en-US"/>
        </w:rPr>
        <w:t>s</w:t>
      </w:r>
      <w:r w:rsidR="006D4B95">
        <w:rPr>
          <w:rFonts w:eastAsia="Times New Roman"/>
          <w:lang w:val="en-US"/>
        </w:rPr>
        <w:t xml:space="preserve"> on the </w:t>
      </w:r>
      <w:r w:rsidR="00BF5625">
        <w:rPr>
          <w:rFonts w:eastAsia="Times New Roman"/>
          <w:lang w:val="en-US"/>
        </w:rPr>
        <w:t xml:space="preserve">TCI states in a </w:t>
      </w:r>
      <w:r w:rsidR="006D4B95">
        <w:rPr>
          <w:rFonts w:eastAsia="Times New Roman"/>
          <w:lang w:val="en-US"/>
        </w:rPr>
        <w:t xml:space="preserve">TCI </w:t>
      </w:r>
      <w:proofErr w:type="spellStart"/>
      <w:proofErr w:type="gramStart"/>
      <w:r w:rsidR="006D4B95">
        <w:rPr>
          <w:rFonts w:eastAsia="Times New Roman"/>
          <w:lang w:val="en-US"/>
        </w:rPr>
        <w:t>codepoint</w:t>
      </w:r>
      <w:r w:rsidR="00BF5625">
        <w:rPr>
          <w:rFonts w:eastAsia="Times New Roman"/>
          <w:lang w:val="en-US"/>
        </w:rPr>
        <w:t>,</w:t>
      </w:r>
      <w:r w:rsidR="005F133B">
        <w:rPr>
          <w:rFonts w:eastAsia="Times New Roman"/>
          <w:lang w:val="en-US"/>
        </w:rPr>
        <w:t>or</w:t>
      </w:r>
      <w:proofErr w:type="spellEnd"/>
      <w:proofErr w:type="gramEnd"/>
      <w:r w:rsidR="005F133B">
        <w:rPr>
          <w:rFonts w:eastAsia="Times New Roman"/>
          <w:lang w:val="en-US"/>
        </w:rPr>
        <w:t xml:space="preserve"> </w:t>
      </w:r>
      <w:r w:rsidR="00E5440E">
        <w:rPr>
          <w:rFonts w:eastAsia="Times New Roman"/>
          <w:lang w:val="en-US"/>
        </w:rPr>
        <w:t xml:space="preserve">apply </w:t>
      </w:r>
      <w:r w:rsidR="005F133B">
        <w:rPr>
          <w:rFonts w:eastAsia="Times New Roman"/>
          <w:lang w:val="en-US"/>
        </w:rPr>
        <w:t>grouping information</w:t>
      </w:r>
      <w:r w:rsidR="00553FBD">
        <w:rPr>
          <w:rFonts w:eastAsia="Times New Roman"/>
          <w:lang w:val="en-US"/>
        </w:rPr>
        <w:t xml:space="preserve"> </w:t>
      </w:r>
      <w:r w:rsidR="00E5440E">
        <w:rPr>
          <w:rFonts w:eastAsia="Times New Roman"/>
          <w:lang w:val="en-US"/>
        </w:rPr>
        <w:t>to the TCI states in</w:t>
      </w:r>
      <w:r w:rsidR="00553FBD">
        <w:rPr>
          <w:rFonts w:eastAsia="Times New Roman"/>
          <w:lang w:val="en-US"/>
        </w:rPr>
        <w:t xml:space="preserve"> TCI codepoint</w:t>
      </w:r>
      <w:r w:rsidR="00BF5625">
        <w:rPr>
          <w:rFonts w:eastAsia="Times New Roman"/>
          <w:lang w:val="en-US"/>
        </w:rPr>
        <w:t>,</w:t>
      </w:r>
      <w:r w:rsidR="00553FBD">
        <w:rPr>
          <w:rFonts w:eastAsia="Times New Roman"/>
          <w:lang w:val="en-US"/>
        </w:rPr>
        <w:t xml:space="preserve"> to </w:t>
      </w:r>
      <w:r w:rsidR="00EC0302">
        <w:rPr>
          <w:rFonts w:eastAsia="Times New Roman"/>
          <w:lang w:val="en-US"/>
        </w:rPr>
        <w:t xml:space="preserve">associate </w:t>
      </w:r>
      <w:r w:rsidR="00BF5625">
        <w:rPr>
          <w:rFonts w:eastAsia="Times New Roman"/>
          <w:lang w:val="en-US"/>
        </w:rPr>
        <w:t xml:space="preserve">the </w:t>
      </w:r>
      <w:r w:rsidR="00DE7576">
        <w:rPr>
          <w:rFonts w:eastAsia="Times New Roman"/>
          <w:lang w:val="en-US"/>
        </w:rPr>
        <w:t xml:space="preserve">TCI states with TRPs to </w:t>
      </w:r>
      <w:r w:rsidR="00553FBD">
        <w:rPr>
          <w:rFonts w:eastAsia="Times New Roman"/>
          <w:lang w:val="en-US"/>
        </w:rPr>
        <w:t xml:space="preserve">enable </w:t>
      </w:r>
      <w:r w:rsidR="00BF5625">
        <w:rPr>
          <w:rFonts w:eastAsia="Times New Roman"/>
          <w:lang w:val="en-US"/>
        </w:rPr>
        <w:t xml:space="preserve">both </w:t>
      </w:r>
      <w:r w:rsidR="00553FBD">
        <w:rPr>
          <w:rFonts w:eastAsia="Times New Roman"/>
          <w:lang w:val="en-US"/>
        </w:rPr>
        <w:t xml:space="preserve">single and </w:t>
      </w:r>
      <w:proofErr w:type="spellStart"/>
      <w:r w:rsidR="00553FBD">
        <w:rPr>
          <w:rFonts w:eastAsia="Times New Roman"/>
          <w:lang w:val="en-US"/>
        </w:rPr>
        <w:t>multiTRP</w:t>
      </w:r>
      <w:proofErr w:type="spellEnd"/>
      <w:r w:rsidR="00553FBD">
        <w:rPr>
          <w:rFonts w:eastAsia="Times New Roman"/>
          <w:lang w:val="en-US"/>
        </w:rPr>
        <w:t xml:space="preserve"> operation </w:t>
      </w:r>
      <w:r w:rsidR="00BF5625">
        <w:rPr>
          <w:rFonts w:eastAsia="Times New Roman"/>
          <w:lang w:val="en-US"/>
        </w:rPr>
        <w:t xml:space="preserve">while </w:t>
      </w:r>
      <w:r w:rsidR="005B6BC9">
        <w:rPr>
          <w:rFonts w:eastAsia="Times New Roman"/>
          <w:lang w:val="en-US"/>
        </w:rPr>
        <w:t>avoid</w:t>
      </w:r>
      <w:r w:rsidR="005469A2">
        <w:rPr>
          <w:rFonts w:eastAsia="Times New Roman"/>
          <w:lang w:val="en-US"/>
        </w:rPr>
        <w:t>ing</w:t>
      </w:r>
      <w:r w:rsidR="005B6BC9">
        <w:rPr>
          <w:rFonts w:eastAsia="Times New Roman"/>
          <w:lang w:val="en-US"/>
        </w:rPr>
        <w:t xml:space="preserve"> signaling redundancy</w:t>
      </w:r>
      <w:r w:rsidR="005469A2">
        <w:rPr>
          <w:rFonts w:eastAsia="Times New Roman"/>
          <w:lang w:val="en-US"/>
        </w:rPr>
        <w:t xml:space="preserve"> in the activated TCI states</w:t>
      </w:r>
      <w:r w:rsidR="005B6BC9">
        <w:rPr>
          <w:rFonts w:eastAsia="Times New Roman"/>
          <w:lang w:val="en-US"/>
        </w:rPr>
        <w:t>.</w:t>
      </w:r>
      <w:r w:rsidR="00DE7576">
        <w:rPr>
          <w:rFonts w:eastAsia="Times New Roman"/>
          <w:lang w:val="en-US"/>
        </w:rPr>
        <w:t xml:space="preserve"> </w:t>
      </w:r>
    </w:p>
    <w:p w14:paraId="0A5F04CE" w14:textId="1E1BD6A1" w:rsidR="003965E7" w:rsidRPr="003965E7" w:rsidRDefault="009D2AEA" w:rsidP="00092C30">
      <w:pPr>
        <w:pStyle w:val="Proposal"/>
        <w:rPr>
          <w:rFonts w:eastAsia="Times New Roman"/>
        </w:rPr>
      </w:pPr>
      <w:r>
        <w:rPr>
          <w:rFonts w:eastAsia="Times New Roman"/>
        </w:rPr>
        <w:t>Impose ordering rules on the TCI states in a TCI codepoint, or apply grouping information to the TCI states in TCI codepoint, to associate the TCI states with TRPs</w:t>
      </w:r>
    </w:p>
    <w:p w14:paraId="229332E6" w14:textId="2217FE60" w:rsidR="00092C30" w:rsidRDefault="00092C30" w:rsidP="00092C30">
      <w:pPr>
        <w:pStyle w:val="Proposal"/>
        <w:rPr>
          <w:rFonts w:eastAsia="Times New Roman"/>
        </w:rPr>
      </w:pPr>
      <w:r>
        <w:rPr>
          <w:rFonts w:asciiTheme="minorHAnsi" w:hAnsiTheme="minorHAnsi" w:cstheme="minorHAnsi"/>
          <w:sz w:val="22"/>
          <w:szCs w:val="22"/>
          <w:lang w:val="en-GB" w:eastAsia="ja-JP"/>
        </w:rPr>
        <w:t>A</w:t>
      </w:r>
      <w:r>
        <w:rPr>
          <w:rFonts w:eastAsia="Times New Roman"/>
        </w:rPr>
        <w:t xml:space="preserve"> TCI codepoint indicates the spatial </w:t>
      </w:r>
      <w:r w:rsidR="00A06759">
        <w:rPr>
          <w:rFonts w:eastAsia="Times New Roman"/>
        </w:rPr>
        <w:t>directions</w:t>
      </w:r>
      <w:r>
        <w:rPr>
          <w:rFonts w:eastAsia="Times New Roman"/>
        </w:rPr>
        <w:t xml:space="preserve"> that can be used for both single TRP and </w:t>
      </w:r>
      <w:proofErr w:type="spellStart"/>
      <w:r>
        <w:rPr>
          <w:rFonts w:eastAsia="Times New Roman"/>
        </w:rPr>
        <w:t>multiTRP</w:t>
      </w:r>
      <w:proofErr w:type="spellEnd"/>
      <w:r>
        <w:rPr>
          <w:rFonts w:eastAsia="Times New Roman"/>
        </w:rPr>
        <w:t xml:space="preserve"> operation</w:t>
      </w:r>
      <w:r w:rsidR="006E02E9">
        <w:rPr>
          <w:rFonts w:eastAsia="Times New Roman"/>
        </w:rPr>
        <w:t xml:space="preserve"> by the UE</w:t>
      </w:r>
      <w:r>
        <w:rPr>
          <w:rFonts w:eastAsia="Times New Roman"/>
        </w:rPr>
        <w:t>.</w:t>
      </w:r>
    </w:p>
    <w:p w14:paraId="160901E2" w14:textId="77777777" w:rsidR="00B30980" w:rsidRDefault="00B30980" w:rsidP="00B30980">
      <w:pPr>
        <w:rPr>
          <w:rFonts w:eastAsia="Times New Roman"/>
          <w:lang w:val="en-US"/>
        </w:rPr>
      </w:pPr>
    </w:p>
    <w:p w14:paraId="7299FC10" w14:textId="77777777" w:rsidR="00B30980" w:rsidRPr="00D96CBB" w:rsidRDefault="00B30980" w:rsidP="00B30980">
      <w:pPr>
        <w:pStyle w:val="Heading3"/>
        <w:rPr>
          <w:lang w:val="en-US"/>
        </w:rPr>
      </w:pPr>
      <w:r w:rsidRPr="00D96CBB">
        <w:rPr>
          <w:lang w:val="en-US"/>
        </w:rPr>
        <w:t>Updating the Indicated TCI States</w:t>
      </w:r>
    </w:p>
    <w:p w14:paraId="1867F52A" w14:textId="725D8187" w:rsidR="00B30980" w:rsidRDefault="00B30980" w:rsidP="00B30980">
      <w:pPr>
        <w:rPr>
          <w:rFonts w:eastAsia="Times New Roman"/>
          <w:lang w:val="en-US"/>
        </w:rPr>
      </w:pPr>
      <w:r>
        <w:rPr>
          <w:rFonts w:eastAsia="Times New Roman"/>
          <w:lang w:val="en-US"/>
        </w:rPr>
        <w:t xml:space="preserve">In release 17, </w:t>
      </w:r>
      <w:r w:rsidR="005302BD">
        <w:rPr>
          <w:rFonts w:eastAsia="Times New Roman"/>
          <w:lang w:val="en-US"/>
        </w:rPr>
        <w:t>RAN1</w:t>
      </w:r>
      <w:r>
        <w:rPr>
          <w:rFonts w:eastAsia="Times New Roman"/>
          <w:lang w:val="en-US"/>
        </w:rPr>
        <w:t xml:space="preserve"> had the following agreements on how the UE updates its indicated TCI states upon receiving a new codepoint. </w:t>
      </w:r>
    </w:p>
    <w:p w14:paraId="67350FC4" w14:textId="1D3C4CD4" w:rsidR="00B30980" w:rsidRDefault="00B30980" w:rsidP="00B30980">
      <w:pPr>
        <w:spacing w:after="0"/>
        <w:ind w:left="540"/>
        <w:rPr>
          <w:rFonts w:eastAsia="Times New Roman"/>
          <w:b/>
          <w:bCs/>
        </w:rPr>
      </w:pPr>
      <w:r w:rsidRPr="00041A3B">
        <w:rPr>
          <w:rFonts w:eastAsia="Times New Roman"/>
          <w:b/>
          <w:bCs/>
          <w:highlight w:val="green"/>
        </w:rPr>
        <w:t>RAN1 #105 e</w:t>
      </w:r>
      <w:r w:rsidR="00041A3B" w:rsidRPr="00041A3B">
        <w:rPr>
          <w:rFonts w:eastAsia="Times New Roman"/>
          <w:b/>
          <w:bCs/>
          <w:highlight w:val="green"/>
        </w:rPr>
        <w:t xml:space="preserve"> Agreement</w:t>
      </w:r>
      <w:r w:rsidRPr="00041A3B">
        <w:rPr>
          <w:rFonts w:eastAsia="Times New Roman"/>
          <w:b/>
          <w:bCs/>
          <w:highlight w:val="green"/>
        </w:rPr>
        <w:t>:</w:t>
      </w:r>
    </w:p>
    <w:p w14:paraId="2A44BCAF" w14:textId="77777777" w:rsidR="00041A3B" w:rsidRPr="00041A3B" w:rsidRDefault="00041A3B" w:rsidP="00041A3B">
      <w:pPr>
        <w:spacing w:after="0"/>
        <w:rPr>
          <w:rFonts w:eastAsia="Times New Roman"/>
        </w:rPr>
      </w:pPr>
      <w:r w:rsidRPr="00041A3B">
        <w:rPr>
          <w:rFonts w:eastAsia="Times New Roman"/>
        </w:rPr>
        <w:t xml:space="preserve">For M=N=1, on Rel-17 unified TCI, for separate DL/UL TCI, one instance of beam indication using DCI formats 1_1/1_2 (with and without DL assignment) can be used as follows: </w:t>
      </w:r>
    </w:p>
    <w:p w14:paraId="2A076230" w14:textId="77777777" w:rsidR="00041A3B" w:rsidRPr="00041A3B" w:rsidRDefault="00041A3B" w:rsidP="00041A3B">
      <w:pPr>
        <w:numPr>
          <w:ilvl w:val="0"/>
          <w:numId w:val="36"/>
        </w:numPr>
        <w:spacing w:after="0"/>
        <w:rPr>
          <w:rFonts w:eastAsia="Times New Roman"/>
        </w:rPr>
      </w:pPr>
      <w:r w:rsidRPr="00041A3B">
        <w:rPr>
          <w:rFonts w:eastAsia="Times New Roman"/>
        </w:rPr>
        <w:t>One TCI field codepoint represents a pair of DL TCI state and UL TCI state. If the DCI indicates such a TCI field codepoint, the UE applies the corresponding DL TCI state and UL TCI state.</w:t>
      </w:r>
    </w:p>
    <w:p w14:paraId="784E9264" w14:textId="77777777" w:rsidR="00041A3B" w:rsidRPr="00041A3B" w:rsidRDefault="00041A3B" w:rsidP="00041A3B">
      <w:pPr>
        <w:numPr>
          <w:ilvl w:val="0"/>
          <w:numId w:val="36"/>
        </w:numPr>
        <w:spacing w:after="0"/>
        <w:rPr>
          <w:rFonts w:eastAsia="Times New Roman"/>
        </w:rPr>
      </w:pPr>
      <w:r w:rsidRPr="00041A3B">
        <w:rPr>
          <w:rFonts w:eastAsia="Times New Roman"/>
        </w:rPr>
        <w:t>One TCI field codepoint represents only a DL TCI state. If the DCI indicates such a TCI field codepoint, the UE applies the corresponding DL TCI state, and keeps the current UL TCI state.</w:t>
      </w:r>
    </w:p>
    <w:p w14:paraId="7953070D" w14:textId="77777777" w:rsidR="00041A3B" w:rsidRPr="00041A3B" w:rsidRDefault="00041A3B" w:rsidP="00041A3B">
      <w:pPr>
        <w:numPr>
          <w:ilvl w:val="0"/>
          <w:numId w:val="36"/>
        </w:numPr>
        <w:spacing w:after="0"/>
        <w:rPr>
          <w:rFonts w:eastAsia="Times New Roman"/>
        </w:rPr>
      </w:pPr>
      <w:r w:rsidRPr="00041A3B">
        <w:rPr>
          <w:rFonts w:eastAsia="Times New Roman"/>
        </w:rPr>
        <w:t>One TCI field codepoint represents only an UL TCI state. If the DCI indicates such a TCI field codepoint, the UE applies the corresponding UL TCI state, and keeps the current DL TCI state.</w:t>
      </w:r>
    </w:p>
    <w:p w14:paraId="6319B2DC" w14:textId="64F272EA" w:rsidR="00B30980" w:rsidRPr="00041A3B" w:rsidRDefault="00B30980" w:rsidP="009926D5">
      <w:pPr>
        <w:spacing w:after="0"/>
        <w:rPr>
          <w:rFonts w:ascii="Calibri" w:eastAsia="Times New Roman" w:hAnsi="Calibri" w:cs="Calibri"/>
          <w:sz w:val="22"/>
          <w:szCs w:val="22"/>
          <w:lang w:val="en-US"/>
        </w:rPr>
      </w:pPr>
    </w:p>
    <w:p w14:paraId="755D3735" w14:textId="6C37BC8E" w:rsidR="00272F37" w:rsidRDefault="005302BD" w:rsidP="00272F37">
      <w:pPr>
        <w:rPr>
          <w:rFonts w:eastAsia="Times New Roman"/>
        </w:rPr>
      </w:pPr>
      <w:r>
        <w:rPr>
          <w:rFonts w:eastAsia="Times New Roman"/>
        </w:rPr>
        <w:t>One</w:t>
      </w:r>
      <w:r w:rsidR="00B30980">
        <w:rPr>
          <w:rFonts w:eastAsia="Times New Roman"/>
        </w:rPr>
        <w:t xml:space="preserve"> can see that the new TCI codepoint does not overwrite the indicated TCI states of the UE, but only updates the corresponding TCI state. In release 18, the same design principle</w:t>
      </w:r>
      <w:r>
        <w:rPr>
          <w:rFonts w:eastAsia="Times New Roman"/>
        </w:rPr>
        <w:t xml:space="preserve"> can be applied</w:t>
      </w:r>
      <w:r w:rsidR="00B30980">
        <w:rPr>
          <w:rFonts w:eastAsia="Times New Roman"/>
        </w:rPr>
        <w:t xml:space="preserve">. </w:t>
      </w:r>
      <w:r w:rsidR="00C7207C">
        <w:rPr>
          <w:rFonts w:eastAsia="Times New Roman"/>
        </w:rPr>
        <w:t>For example,</w:t>
      </w:r>
      <w:r w:rsidR="00385B44">
        <w:rPr>
          <w:rFonts w:eastAsia="Times New Roman"/>
        </w:rPr>
        <w:t xml:space="preserve"> consider the case when a DCI at time m is indicated with a set of TCI states for </w:t>
      </w:r>
      <w:r w:rsidR="00CB5496">
        <w:rPr>
          <w:rFonts w:eastAsia="Times New Roman"/>
        </w:rPr>
        <w:t>some</w:t>
      </w:r>
      <w:r w:rsidR="00931D3C">
        <w:rPr>
          <w:rFonts w:eastAsia="Times New Roman"/>
        </w:rPr>
        <w:t xml:space="preserve"> DL</w:t>
      </w:r>
      <w:r w:rsidR="00CB5496">
        <w:rPr>
          <w:rFonts w:eastAsia="Times New Roman"/>
        </w:rPr>
        <w:t xml:space="preserve"> </w:t>
      </w:r>
      <w:proofErr w:type="spellStart"/>
      <w:r w:rsidR="00CB5496">
        <w:rPr>
          <w:rFonts w:eastAsia="Times New Roman"/>
        </w:rPr>
        <w:t>multiTRP</w:t>
      </w:r>
      <w:proofErr w:type="spellEnd"/>
      <w:r w:rsidR="00CB5496">
        <w:rPr>
          <w:rFonts w:eastAsia="Times New Roman"/>
        </w:rPr>
        <w:t xml:space="preserve"> scheme. Another DCI at time n&gt;m, trying to </w:t>
      </w:r>
      <w:r w:rsidR="00B908F3">
        <w:rPr>
          <w:rFonts w:eastAsia="Times New Roman"/>
        </w:rPr>
        <w:t>schedule a</w:t>
      </w:r>
      <w:r w:rsidR="00447051">
        <w:rPr>
          <w:rFonts w:eastAsia="Times New Roman"/>
        </w:rPr>
        <w:t xml:space="preserve"> single TRP</w:t>
      </w:r>
      <w:r w:rsidR="00B908F3">
        <w:rPr>
          <w:rFonts w:eastAsia="Times New Roman"/>
        </w:rPr>
        <w:t xml:space="preserve"> scheme</w:t>
      </w:r>
      <w:r w:rsidR="00931D3C">
        <w:rPr>
          <w:rFonts w:eastAsia="Times New Roman"/>
        </w:rPr>
        <w:t xml:space="preserve"> for UL</w:t>
      </w:r>
      <w:r w:rsidR="00B908F3">
        <w:rPr>
          <w:rFonts w:eastAsia="Times New Roman"/>
        </w:rPr>
        <w:t xml:space="preserve"> should not overwrite </w:t>
      </w:r>
      <w:r w:rsidR="003C6C90">
        <w:rPr>
          <w:rFonts w:eastAsia="Times New Roman"/>
        </w:rPr>
        <w:t>the TCI states</w:t>
      </w:r>
      <w:r w:rsidR="00447051">
        <w:rPr>
          <w:rFonts w:eastAsia="Times New Roman"/>
        </w:rPr>
        <w:t xml:space="preserve"> the UE is using to establish a link wit</w:t>
      </w:r>
      <w:r w:rsidR="00A672EE">
        <w:rPr>
          <w:rFonts w:eastAsia="Times New Roman"/>
        </w:rPr>
        <w:t>h the other TRP</w:t>
      </w:r>
      <w:r w:rsidR="00931D3C">
        <w:rPr>
          <w:rFonts w:eastAsia="Times New Roman"/>
        </w:rPr>
        <w:t xml:space="preserve"> for DL</w:t>
      </w:r>
      <w:r w:rsidR="00A672EE">
        <w:rPr>
          <w:rFonts w:eastAsia="Times New Roman"/>
        </w:rPr>
        <w:t xml:space="preserve">. We </w:t>
      </w:r>
      <w:r w:rsidR="0078624F">
        <w:rPr>
          <w:rFonts w:eastAsia="Times New Roman"/>
        </w:rPr>
        <w:t xml:space="preserve">also </w:t>
      </w:r>
      <w:r w:rsidR="00A672EE">
        <w:rPr>
          <w:rFonts w:eastAsia="Times New Roman"/>
        </w:rPr>
        <w:t xml:space="preserve">think we should also have the option </w:t>
      </w:r>
      <w:r w:rsidR="00513F5F">
        <w:rPr>
          <w:rFonts w:eastAsia="Times New Roman"/>
        </w:rPr>
        <w:t xml:space="preserve">that a </w:t>
      </w:r>
      <w:r w:rsidR="00513F5F" w:rsidRPr="00C46242">
        <w:rPr>
          <w:lang w:eastAsia="ja-JP"/>
        </w:rPr>
        <w:t xml:space="preserve">DCI with either format 1_1 or 1_2 </w:t>
      </w:r>
      <w:r w:rsidR="00513F5F">
        <w:rPr>
          <w:lang w:eastAsia="ja-JP"/>
        </w:rPr>
        <w:t>(</w:t>
      </w:r>
      <w:r w:rsidR="00513F5F" w:rsidRPr="000D6BFC">
        <w:t>with or without DL data assignment)</w:t>
      </w:r>
      <w:r w:rsidR="00513F5F">
        <w:t xml:space="preserve"> </w:t>
      </w:r>
      <w:r w:rsidR="001F4236">
        <w:t>would signal a TCI codepoint to the UE, whose TCI states overwrite the indicated TCI states the UE was using before receiving the DCI.</w:t>
      </w:r>
      <w:r w:rsidR="00EC2CEB">
        <w:t xml:space="preserve"> This can be used for dynamic switching between single and </w:t>
      </w:r>
      <w:proofErr w:type="spellStart"/>
      <w:r w:rsidR="00EC2CEB">
        <w:t>multiTRP</w:t>
      </w:r>
      <w:proofErr w:type="spellEnd"/>
      <w:r w:rsidR="00EC2CEB">
        <w:t xml:space="preserve">. </w:t>
      </w:r>
      <w:r w:rsidR="001F4236">
        <w:t xml:space="preserve"> </w:t>
      </w:r>
    </w:p>
    <w:p w14:paraId="4937C696" w14:textId="63301EFA" w:rsidR="003C6C90" w:rsidRPr="00DD08E1" w:rsidRDefault="001866C7" w:rsidP="00FA6767">
      <w:pPr>
        <w:pStyle w:val="Proposal"/>
      </w:pPr>
      <w:r w:rsidRPr="00DD08E1">
        <w:t>We propose to RRC configure two types of indicated TCI state update</w:t>
      </w:r>
      <w:r w:rsidR="008B4027">
        <w:t>s</w:t>
      </w:r>
      <w:r w:rsidRPr="00DD08E1">
        <w:t xml:space="preserve"> for the UE:</w:t>
      </w:r>
    </w:p>
    <w:p w14:paraId="7D1F3569" w14:textId="480C25A7" w:rsidR="001866C7" w:rsidRPr="00DD08E1" w:rsidRDefault="00DD08E1" w:rsidP="001866C7">
      <w:pPr>
        <w:pStyle w:val="Proposal"/>
        <w:numPr>
          <w:ilvl w:val="2"/>
          <w:numId w:val="9"/>
        </w:numPr>
      </w:pPr>
      <w:r w:rsidRPr="00DD08E1">
        <w:t xml:space="preserve">Method 1: </w:t>
      </w:r>
      <w:r w:rsidR="008B4027">
        <w:rPr>
          <w:rFonts w:eastAsia="Times New Roman"/>
        </w:rPr>
        <w:t>The</w:t>
      </w:r>
      <w:r w:rsidRPr="00DD08E1">
        <w:rPr>
          <w:rFonts w:eastAsia="Times New Roman"/>
        </w:rPr>
        <w:t xml:space="preserve"> </w:t>
      </w:r>
      <w:r w:rsidR="00191256">
        <w:rPr>
          <w:rFonts w:eastAsia="Times New Roman"/>
        </w:rPr>
        <w:t xml:space="preserve">signaled </w:t>
      </w:r>
      <w:r w:rsidRPr="00DD08E1">
        <w:rPr>
          <w:rFonts w:eastAsia="Times New Roman"/>
        </w:rPr>
        <w:t xml:space="preserve">TCI codepoint </w:t>
      </w:r>
      <w:r w:rsidR="000A2D18">
        <w:rPr>
          <w:rFonts w:eastAsia="Times New Roman"/>
        </w:rPr>
        <w:t xml:space="preserve">by DCI </w:t>
      </w:r>
      <w:r w:rsidRPr="00DD08E1">
        <w:rPr>
          <w:rFonts w:eastAsia="Times New Roman"/>
        </w:rPr>
        <w:t xml:space="preserve">does not overwrite the indicated TCI states of the UE, but </w:t>
      </w:r>
      <w:r w:rsidR="003460A8">
        <w:rPr>
          <w:rFonts w:eastAsia="Times New Roman"/>
        </w:rPr>
        <w:t xml:space="preserve">only </w:t>
      </w:r>
      <w:r w:rsidRPr="00DD08E1">
        <w:rPr>
          <w:rFonts w:eastAsia="Times New Roman"/>
        </w:rPr>
        <w:t xml:space="preserve">updates </w:t>
      </w:r>
      <w:r w:rsidR="003460A8">
        <w:rPr>
          <w:rFonts w:eastAsia="Times New Roman"/>
        </w:rPr>
        <w:t xml:space="preserve">a subset of </w:t>
      </w:r>
      <w:r w:rsidR="00191256">
        <w:rPr>
          <w:rFonts w:eastAsia="Times New Roman"/>
        </w:rPr>
        <w:t>the indicated TCI states</w:t>
      </w:r>
      <w:r w:rsidR="000A3750">
        <w:rPr>
          <w:rFonts w:eastAsia="Times New Roman"/>
        </w:rPr>
        <w:t xml:space="preserve">. </w:t>
      </w:r>
    </w:p>
    <w:p w14:paraId="3A4FA362" w14:textId="56527187" w:rsidR="00B30980" w:rsidRPr="00DD08E1" w:rsidRDefault="00DD08E1" w:rsidP="00B30980">
      <w:pPr>
        <w:pStyle w:val="Proposal"/>
        <w:numPr>
          <w:ilvl w:val="2"/>
          <w:numId w:val="9"/>
        </w:numPr>
      </w:pPr>
      <w:r w:rsidRPr="00DD08E1">
        <w:t xml:space="preserve">Method 2: </w:t>
      </w:r>
      <w:r w:rsidR="00191256">
        <w:t xml:space="preserve">The signaled </w:t>
      </w:r>
      <w:r w:rsidRPr="00DD08E1">
        <w:t>TCI codepoint to the UE</w:t>
      </w:r>
      <w:r w:rsidR="000A2D18">
        <w:t xml:space="preserve"> by DCI </w:t>
      </w:r>
      <w:r w:rsidRPr="00DD08E1">
        <w:t>overwrite</w:t>
      </w:r>
      <w:r w:rsidR="00EA7DB1">
        <w:t>s</w:t>
      </w:r>
      <w:r w:rsidRPr="00DD08E1">
        <w:t xml:space="preserve"> the indicated TCI states the UE was using before receiving the DCI.</w:t>
      </w:r>
    </w:p>
    <w:p w14:paraId="7C0E8416" w14:textId="772662FE" w:rsidR="00094478" w:rsidRDefault="00094478" w:rsidP="00832326">
      <w:pPr>
        <w:pStyle w:val="Heading2"/>
        <w:rPr>
          <w:lang w:val="en-US"/>
        </w:rPr>
      </w:pPr>
      <w:r>
        <w:rPr>
          <w:lang w:val="en-US"/>
        </w:rPr>
        <w:lastRenderedPageBreak/>
        <w:t xml:space="preserve">Supporting </w:t>
      </w:r>
      <w:proofErr w:type="spellStart"/>
      <w:r>
        <w:rPr>
          <w:lang w:val="en-US"/>
        </w:rPr>
        <w:t>multiTRP</w:t>
      </w:r>
      <w:proofErr w:type="spellEnd"/>
      <w:r>
        <w:rPr>
          <w:lang w:val="en-US"/>
        </w:rPr>
        <w:t xml:space="preserve"> schemes </w:t>
      </w:r>
      <w:r w:rsidR="00E12065">
        <w:rPr>
          <w:lang w:val="en-US"/>
        </w:rPr>
        <w:t>from</w:t>
      </w:r>
      <w:r>
        <w:rPr>
          <w:lang w:val="en-US"/>
        </w:rPr>
        <w:t xml:space="preserve"> Release 16 and 17 </w:t>
      </w:r>
    </w:p>
    <w:p w14:paraId="16B091FA" w14:textId="25A5E1CF" w:rsidR="00832326" w:rsidRDefault="00020534" w:rsidP="00020534">
      <w:pPr>
        <w:pStyle w:val="Heading3"/>
      </w:pPr>
      <w:r>
        <w:t>S-DCI based MTRP for PDCCH repetition</w:t>
      </w:r>
    </w:p>
    <w:p w14:paraId="67D493DE" w14:textId="537B9DC3" w:rsidR="0065294D" w:rsidRDefault="0065294D" w:rsidP="0065294D">
      <w:r>
        <w:t>In release 17, for the unified TCI framework we have the following:</w:t>
      </w:r>
    </w:p>
    <w:tbl>
      <w:tblPr>
        <w:tblStyle w:val="TableGrid"/>
        <w:tblW w:w="0" w:type="auto"/>
        <w:tblLook w:val="04A0" w:firstRow="1" w:lastRow="0" w:firstColumn="1" w:lastColumn="0" w:noHBand="0" w:noVBand="1"/>
      </w:tblPr>
      <w:tblGrid>
        <w:gridCol w:w="2689"/>
        <w:gridCol w:w="6942"/>
      </w:tblGrid>
      <w:tr w:rsidR="006627F2" w14:paraId="5F6066B0" w14:textId="77777777" w:rsidTr="00566AB3">
        <w:tc>
          <w:tcPr>
            <w:tcW w:w="2689" w:type="dxa"/>
          </w:tcPr>
          <w:p w14:paraId="1C3532D7" w14:textId="5132FE87" w:rsidR="006627F2" w:rsidRDefault="006627F2" w:rsidP="0065294D">
            <w:r>
              <w:t>CORESET 0</w:t>
            </w:r>
          </w:p>
        </w:tc>
        <w:tc>
          <w:tcPr>
            <w:tcW w:w="6942" w:type="dxa"/>
          </w:tcPr>
          <w:p w14:paraId="6C999780" w14:textId="77777777" w:rsidR="006627F2" w:rsidRPr="006627F2" w:rsidRDefault="006627F2" w:rsidP="006627F2">
            <w:pPr>
              <w:pStyle w:val="ListParagraph"/>
              <w:numPr>
                <w:ilvl w:val="0"/>
                <w:numId w:val="38"/>
              </w:numPr>
              <w:rPr>
                <w:lang w:val="en-US"/>
              </w:rPr>
            </w:pPr>
            <w:r w:rsidRPr="00CB3FD3">
              <w:rPr>
                <w:rFonts w:eastAsia="Times New Roman"/>
                <w:color w:val="000000"/>
                <w:lang w:val="en-US"/>
              </w:rPr>
              <w:t xml:space="preserve">if </w:t>
            </w:r>
            <w:proofErr w:type="spellStart"/>
            <w:r w:rsidRPr="00CB3FD3">
              <w:rPr>
                <w:rFonts w:eastAsia="Times New Roman"/>
                <w:i/>
                <w:iCs/>
                <w:color w:val="000000"/>
                <w:lang w:val="en-US"/>
              </w:rPr>
              <w:t>followUnifiedTCIstate</w:t>
            </w:r>
            <w:proofErr w:type="spellEnd"/>
            <w:r w:rsidRPr="00CB3FD3">
              <w:rPr>
                <w:rFonts w:eastAsia="Times New Roman"/>
                <w:color w:val="000000"/>
                <w:lang w:val="en-US"/>
              </w:rPr>
              <w:t xml:space="preserve"> is configured, “indicated TCI state” is applied</w:t>
            </w:r>
          </w:p>
          <w:p w14:paraId="3FEC17F8" w14:textId="6A1BA942" w:rsidR="006627F2" w:rsidRPr="006627F2" w:rsidRDefault="00465B56" w:rsidP="006627F2">
            <w:pPr>
              <w:pStyle w:val="ListParagraph"/>
              <w:numPr>
                <w:ilvl w:val="0"/>
                <w:numId w:val="38"/>
              </w:numPr>
              <w:rPr>
                <w:lang w:val="en-US"/>
              </w:rPr>
            </w:pPr>
            <w:r>
              <w:rPr>
                <w:rFonts w:eastAsia="Times New Roman"/>
                <w:color w:val="000000"/>
                <w:lang w:val="en-US"/>
              </w:rPr>
              <w:t xml:space="preserve">Else, </w:t>
            </w:r>
            <w:r w:rsidR="006627F2" w:rsidRPr="00CB3FD3">
              <w:rPr>
                <w:rFonts w:eastAsia="Times New Roman"/>
                <w:color w:val="000000"/>
                <w:lang w:val="en-US"/>
              </w:rPr>
              <w:t>reuse Rel</w:t>
            </w:r>
            <w:r>
              <w:rPr>
                <w:rFonts w:eastAsia="Times New Roman"/>
                <w:color w:val="000000"/>
                <w:lang w:val="en-US"/>
              </w:rPr>
              <w:t xml:space="preserve">ease </w:t>
            </w:r>
            <w:r w:rsidR="006627F2" w:rsidRPr="00CB3FD3">
              <w:rPr>
                <w:rFonts w:eastAsia="Times New Roman"/>
                <w:color w:val="000000"/>
                <w:lang w:val="en-US"/>
              </w:rPr>
              <w:t xml:space="preserve">15. </w:t>
            </w:r>
          </w:p>
        </w:tc>
      </w:tr>
      <w:tr w:rsidR="006627F2" w14:paraId="3CB47033" w14:textId="77777777" w:rsidTr="00566AB3">
        <w:tc>
          <w:tcPr>
            <w:tcW w:w="2689" w:type="dxa"/>
          </w:tcPr>
          <w:p w14:paraId="10504B27" w14:textId="365B678B" w:rsidR="006627F2" w:rsidRDefault="009D7C28" w:rsidP="0065294D">
            <w:r w:rsidRPr="00CB3FD3">
              <w:rPr>
                <w:rFonts w:eastAsia="Times New Roman"/>
                <w:color w:val="000000"/>
                <w:lang w:val="en-US"/>
              </w:rPr>
              <w:t>CORESET (except 0) with only USS and/or CSS type 3</w:t>
            </w:r>
          </w:p>
        </w:tc>
        <w:tc>
          <w:tcPr>
            <w:tcW w:w="6942" w:type="dxa"/>
          </w:tcPr>
          <w:p w14:paraId="735FC924" w14:textId="262D0FC3" w:rsidR="006627F2" w:rsidRPr="009D7C28" w:rsidRDefault="00465B56" w:rsidP="009D7C28">
            <w:pPr>
              <w:pStyle w:val="ListParagraph"/>
              <w:numPr>
                <w:ilvl w:val="0"/>
                <w:numId w:val="39"/>
              </w:numPr>
              <w:rPr>
                <w:lang w:val="en-US"/>
              </w:rPr>
            </w:pPr>
            <w:r>
              <w:rPr>
                <w:rFonts w:eastAsia="Times New Roman"/>
                <w:color w:val="000000"/>
                <w:lang w:val="en-US"/>
              </w:rPr>
              <w:t>A</w:t>
            </w:r>
            <w:r w:rsidR="009D7C28" w:rsidRPr="00CB3FD3">
              <w:rPr>
                <w:rFonts w:eastAsia="Times New Roman"/>
                <w:color w:val="000000"/>
                <w:lang w:val="en-US"/>
              </w:rPr>
              <w:t>lways “indicated TCI state” is applied</w:t>
            </w:r>
          </w:p>
        </w:tc>
      </w:tr>
      <w:tr w:rsidR="006627F2" w14:paraId="532D22F5" w14:textId="77777777" w:rsidTr="00566AB3">
        <w:tc>
          <w:tcPr>
            <w:tcW w:w="2689" w:type="dxa"/>
          </w:tcPr>
          <w:p w14:paraId="714133C2" w14:textId="17343947" w:rsidR="006627F2" w:rsidRDefault="009D7C28" w:rsidP="0065294D">
            <w:r w:rsidRPr="00CB3FD3">
              <w:rPr>
                <w:rFonts w:eastAsia="Times New Roman"/>
                <w:color w:val="000000"/>
                <w:lang w:val="en-US"/>
              </w:rPr>
              <w:t>CORESET (except 0) with at least CSS except CSS type 3</w:t>
            </w:r>
          </w:p>
        </w:tc>
        <w:tc>
          <w:tcPr>
            <w:tcW w:w="6942" w:type="dxa"/>
          </w:tcPr>
          <w:p w14:paraId="45F60033" w14:textId="2FA7F762" w:rsidR="006627F2" w:rsidRPr="009D7C28" w:rsidRDefault="009D7C28" w:rsidP="009D7C28">
            <w:pPr>
              <w:pStyle w:val="ListParagraph"/>
              <w:numPr>
                <w:ilvl w:val="0"/>
                <w:numId w:val="39"/>
              </w:numPr>
              <w:rPr>
                <w:lang w:val="en-US"/>
              </w:rPr>
            </w:pPr>
            <w:r w:rsidRPr="00CB3FD3">
              <w:rPr>
                <w:rFonts w:eastAsia="Times New Roman"/>
                <w:color w:val="000000"/>
                <w:lang w:val="en-US"/>
              </w:rPr>
              <w:t xml:space="preserve">if </w:t>
            </w:r>
            <w:proofErr w:type="spellStart"/>
            <w:r w:rsidRPr="00CB3FD3">
              <w:rPr>
                <w:rFonts w:eastAsia="Times New Roman"/>
                <w:i/>
                <w:iCs/>
                <w:color w:val="000000"/>
                <w:lang w:val="en-US"/>
              </w:rPr>
              <w:t>followUnifiedTCIstate</w:t>
            </w:r>
            <w:proofErr w:type="spellEnd"/>
            <w:r w:rsidRPr="00CB3FD3">
              <w:rPr>
                <w:rFonts w:eastAsia="Times New Roman"/>
                <w:color w:val="000000"/>
                <w:lang w:val="en-US"/>
              </w:rPr>
              <w:t xml:space="preserve"> is configured, “indicated TCI state” is applied</w:t>
            </w:r>
          </w:p>
          <w:p w14:paraId="6D6B9482" w14:textId="76A46B92" w:rsidR="009D7C28" w:rsidRPr="009D7C28" w:rsidRDefault="00566AB3" w:rsidP="009D7C28">
            <w:pPr>
              <w:pStyle w:val="ListParagraph"/>
              <w:numPr>
                <w:ilvl w:val="0"/>
                <w:numId w:val="39"/>
              </w:numPr>
              <w:rPr>
                <w:lang w:val="en-US"/>
              </w:rPr>
            </w:pPr>
            <w:r>
              <w:rPr>
                <w:rFonts w:eastAsia="Times New Roman"/>
                <w:color w:val="000000"/>
                <w:lang w:val="en-US"/>
              </w:rPr>
              <w:t>E</w:t>
            </w:r>
            <w:r w:rsidR="009D7C28">
              <w:rPr>
                <w:rFonts w:eastAsia="Times New Roman"/>
                <w:color w:val="000000"/>
                <w:lang w:val="en-US"/>
              </w:rPr>
              <w:t xml:space="preserve">lse, </w:t>
            </w:r>
            <w:r w:rsidR="009D7C28" w:rsidRPr="00CB3FD3">
              <w:rPr>
                <w:rFonts w:eastAsia="Times New Roman"/>
                <w:color w:val="000000"/>
                <w:lang w:val="en-US"/>
              </w:rPr>
              <w:t>configured TCI state of CORESET is applied</w:t>
            </w:r>
          </w:p>
        </w:tc>
      </w:tr>
    </w:tbl>
    <w:p w14:paraId="06F42CEA" w14:textId="73B91996" w:rsidR="00E40980" w:rsidRPr="008943A7" w:rsidRDefault="00E40980" w:rsidP="008943A7">
      <w:pPr>
        <w:pStyle w:val="BodyText"/>
      </w:pPr>
    </w:p>
    <w:p w14:paraId="708B58FE" w14:textId="2AF2C7A1" w:rsidR="000668D2" w:rsidRDefault="008943A7" w:rsidP="008943A7">
      <w:pPr>
        <w:pStyle w:val="BodyText"/>
      </w:pPr>
      <w:r w:rsidRPr="008943A7">
        <w:t>In RAN1</w:t>
      </w:r>
      <w:r>
        <w:t xml:space="preserve">#110, </w:t>
      </w:r>
      <w:r w:rsidR="00A70159" w:rsidRPr="00082340">
        <w:rPr>
          <w:b/>
          <w:bCs/>
          <w:highlight w:val="green"/>
        </w:rPr>
        <w:t>Agreement 7</w:t>
      </w:r>
      <w:r w:rsidR="00A70159">
        <w:t xml:space="preserve"> (see above) was reached</w:t>
      </w:r>
      <w:r w:rsidR="003A25A6">
        <w:t xml:space="preserve">. Following </w:t>
      </w:r>
      <w:r w:rsidR="00382E6D">
        <w:t xml:space="preserve">release 17 in which the CORESET can be </w:t>
      </w:r>
      <w:r w:rsidR="00682DE0">
        <w:t>configured</w:t>
      </w:r>
      <w:r w:rsidR="00382E6D">
        <w:t xml:space="preserve"> with a binary </w:t>
      </w:r>
      <w:r w:rsidR="00EA22E5" w:rsidRPr="00EA22E5">
        <w:t xml:space="preserve">parameter </w:t>
      </w:r>
      <w:proofErr w:type="spellStart"/>
      <w:r w:rsidR="00EA22E5" w:rsidRPr="00682DE0">
        <w:rPr>
          <w:i/>
          <w:iCs/>
        </w:rPr>
        <w:t>followUnifiedTCIstate</w:t>
      </w:r>
      <w:proofErr w:type="spellEnd"/>
      <w:r w:rsidR="00EA22E5" w:rsidRPr="00EA22E5">
        <w:t>, we support Alt1-1</w:t>
      </w:r>
      <w:r w:rsidR="00655EDE">
        <w:t xml:space="preserve">. </w:t>
      </w:r>
      <w:r w:rsidR="00C40CA4">
        <w:t>However</w:t>
      </w:r>
      <w:r w:rsidR="00682DE0">
        <w:t>,</w:t>
      </w:r>
      <w:r w:rsidR="00C40CA4">
        <w:t xml:space="preserve"> we only support ‘whether’ and not ‘which’ in the </w:t>
      </w:r>
      <w:r w:rsidR="000668D2">
        <w:t>body of Alt1-1</w:t>
      </w:r>
      <w:r w:rsidR="00682DE0">
        <w:t>.</w:t>
      </w:r>
    </w:p>
    <w:p w14:paraId="557DB895" w14:textId="17FD38C1" w:rsidR="00CC3C24" w:rsidRDefault="00CC3C24" w:rsidP="000668D2">
      <w:pPr>
        <w:pStyle w:val="Proposal"/>
      </w:pPr>
      <w:r>
        <w:t xml:space="preserve">We support </w:t>
      </w:r>
      <w:r w:rsidR="000668D2" w:rsidRPr="00383762">
        <w:t>Alt1-1</w:t>
      </w:r>
      <w:r>
        <w:t xml:space="preserve"> (restriction to ‘whether’</w:t>
      </w:r>
      <w:r w:rsidR="00E44DB8">
        <w:t xml:space="preserve"> with FFS</w:t>
      </w:r>
      <w:r>
        <w:t>)</w:t>
      </w:r>
      <w:r w:rsidR="000668D2" w:rsidRPr="00383762">
        <w:t xml:space="preserve">: </w:t>
      </w:r>
    </w:p>
    <w:p w14:paraId="18F1064F" w14:textId="7A963BF6" w:rsidR="000668D2" w:rsidRDefault="000668D2" w:rsidP="00CC3C24">
      <w:pPr>
        <w:pStyle w:val="Proposal"/>
        <w:numPr>
          <w:ilvl w:val="0"/>
          <w:numId w:val="40"/>
        </w:numPr>
      </w:pPr>
      <w:r w:rsidRPr="00383762">
        <w:t>Use RRC parameter(s)</w:t>
      </w:r>
      <w:r w:rsidRPr="00383762">
        <w:rPr>
          <w:rFonts w:eastAsia="PMingLiU"/>
          <w:lang w:eastAsia="zh-TW"/>
        </w:rPr>
        <w:t xml:space="preserve"> </w:t>
      </w:r>
      <w:r w:rsidRPr="00383762">
        <w:t xml:space="preserve">in a CORESET configuration to inform the UE </w:t>
      </w:r>
      <w:r w:rsidRPr="00FE417B">
        <w:rPr>
          <w:u w:val="single"/>
        </w:rPr>
        <w:t>whether</w:t>
      </w:r>
      <w:r w:rsidRPr="00383762">
        <w:t xml:space="preserve"> </w:t>
      </w:r>
      <w:r w:rsidR="00FE417B">
        <w:t xml:space="preserve">the </w:t>
      </w:r>
      <w:r w:rsidRPr="00383762">
        <w:t>indicated joint/DL TCI state(s) shall be applied to the corresponding PDCCH receptions on the CORESET</w:t>
      </w:r>
      <w:r w:rsidR="00FE417B">
        <w:t xml:space="preserve">. </w:t>
      </w:r>
    </w:p>
    <w:p w14:paraId="2EC3FD52" w14:textId="0C29D77C" w:rsidR="002B79AE" w:rsidRPr="00C16189" w:rsidRDefault="00AD2A61" w:rsidP="001E1101">
      <w:pPr>
        <w:pStyle w:val="Proposal"/>
        <w:numPr>
          <w:ilvl w:val="1"/>
          <w:numId w:val="40"/>
        </w:numPr>
      </w:pPr>
      <w:r>
        <w:t xml:space="preserve">FFS: </w:t>
      </w:r>
      <w:r w:rsidRPr="00383762">
        <w:rPr>
          <w:rFonts w:eastAsia="PMingLiU" w:cs="Times"/>
          <w:color w:val="000000"/>
          <w:lang w:eastAsia="zh-TW"/>
        </w:rPr>
        <w:t>How to associate the indicated</w:t>
      </w:r>
      <w:r w:rsidRPr="00383762">
        <w:rPr>
          <w:rFonts w:cs="Times"/>
          <w:color w:val="000000"/>
        </w:rPr>
        <w:t xml:space="preserve"> joint/DL TCI state(s) with each CORESET</w:t>
      </w:r>
    </w:p>
    <w:p w14:paraId="08BA6F26" w14:textId="6B340F35" w:rsidR="001E1101" w:rsidRDefault="001E1101" w:rsidP="001E1101">
      <w:r>
        <w:t xml:space="preserve">For PDCCH repetition, two PDCCH candidates are linked (associated) with each other, and UE is aware of the linkage before attempting bind decoding so that there is no ambiguity about which candidates are linked. This ensures dynamic switching between single TRP and </w:t>
      </w:r>
      <w:proofErr w:type="spellStart"/>
      <w:r>
        <w:t>multiTRP</w:t>
      </w:r>
      <w:proofErr w:type="spellEnd"/>
      <w:r>
        <w:t xml:space="preserve"> operation. </w:t>
      </w:r>
    </w:p>
    <w:p w14:paraId="1F4012F8" w14:textId="42298D38" w:rsidR="00B17EA1" w:rsidRDefault="00291C44" w:rsidP="00C16189">
      <w:pPr>
        <w:pStyle w:val="Observation"/>
      </w:pPr>
      <w:r>
        <w:t xml:space="preserve">S-DCI based MTRP </w:t>
      </w:r>
      <w:r w:rsidR="00F529D9">
        <w:t xml:space="preserve">scheme </w:t>
      </w:r>
      <w:r>
        <w:t>for PDCCH repetition</w:t>
      </w:r>
      <w:r w:rsidR="00F529D9">
        <w:t xml:space="preserve"> supports dynamic switching between single and </w:t>
      </w:r>
      <w:proofErr w:type="spellStart"/>
      <w:r w:rsidR="00F529D9">
        <w:t>multiTRP</w:t>
      </w:r>
      <w:proofErr w:type="spellEnd"/>
      <w:r w:rsidR="00F529D9">
        <w:t xml:space="preserve"> transmission </w:t>
      </w:r>
      <w:r w:rsidR="00B17EA1">
        <w:t>and is not affected by the TCI framework enhancement</w:t>
      </w:r>
    </w:p>
    <w:p w14:paraId="2CB68363" w14:textId="41D5E734" w:rsidR="00B17EA1" w:rsidRDefault="00A8260C" w:rsidP="00A8260C">
      <w:pPr>
        <w:pStyle w:val="Heading3"/>
      </w:pPr>
      <w:r>
        <w:t>S-</w:t>
      </w:r>
      <w:bookmarkStart w:id="1" w:name="_Hlk115292168"/>
      <w:r>
        <w:t>DCI based MTRP for PUCCH repetition</w:t>
      </w:r>
      <w:bookmarkEnd w:id="1"/>
    </w:p>
    <w:p w14:paraId="4018D173" w14:textId="1AE206F0" w:rsidR="00F127B1" w:rsidRPr="00F127B1" w:rsidRDefault="00DC7391" w:rsidP="00B02580">
      <w:pPr>
        <w:rPr>
          <w:lang w:val="en-US" w:eastAsia="ja-JP"/>
        </w:rPr>
      </w:pPr>
      <w:r>
        <w:rPr>
          <w:lang w:eastAsia="ja-JP"/>
        </w:rPr>
        <w:t xml:space="preserve">In </w:t>
      </w:r>
      <w:r w:rsidR="00693B44">
        <w:rPr>
          <w:lang w:eastAsia="ja-JP"/>
        </w:rPr>
        <w:t>Release 17</w:t>
      </w:r>
      <w:r w:rsidR="005B2D7E">
        <w:rPr>
          <w:lang w:eastAsia="ja-JP"/>
        </w:rPr>
        <w:t>, a dedicated PUCCH resource</w:t>
      </w:r>
      <w:r w:rsidR="00C92EA9">
        <w:rPr>
          <w:lang w:eastAsia="ja-JP"/>
        </w:rPr>
        <w:t xml:space="preserve"> </w:t>
      </w:r>
      <w:r w:rsidR="00B02580">
        <w:rPr>
          <w:lang w:eastAsia="ja-JP"/>
        </w:rPr>
        <w:t xml:space="preserve">in the unified TCI framework, </w:t>
      </w:r>
      <w:r w:rsidR="00B02580">
        <w:rPr>
          <w:rFonts w:eastAsia="Times New Roman"/>
          <w:color w:val="000000"/>
          <w:lang w:val="en-US"/>
        </w:rPr>
        <w:t>a</w:t>
      </w:r>
      <w:r w:rsidR="00B02580" w:rsidRPr="00CB3FD3">
        <w:rPr>
          <w:rFonts w:eastAsia="Times New Roman"/>
          <w:color w:val="000000"/>
          <w:lang w:val="en-US"/>
        </w:rPr>
        <w:t xml:space="preserve">lways </w:t>
      </w:r>
      <w:r w:rsidR="00B02580">
        <w:rPr>
          <w:rFonts w:eastAsia="Times New Roman"/>
          <w:color w:val="000000"/>
          <w:lang w:val="en-US"/>
        </w:rPr>
        <w:t xml:space="preserve">applies the </w:t>
      </w:r>
      <w:r w:rsidR="00B02580" w:rsidRPr="00CB3FD3">
        <w:rPr>
          <w:rFonts w:eastAsia="Times New Roman"/>
          <w:color w:val="000000"/>
          <w:lang w:val="en-US"/>
        </w:rPr>
        <w:t>“indicated TCI state</w:t>
      </w:r>
      <w:r w:rsidR="00B02580">
        <w:rPr>
          <w:rFonts w:eastAsia="Times New Roman"/>
          <w:color w:val="000000"/>
          <w:lang w:val="en-US"/>
        </w:rPr>
        <w:t>.</w:t>
      </w:r>
      <w:r w:rsidR="00B02580" w:rsidRPr="00CB3FD3">
        <w:rPr>
          <w:rFonts w:eastAsia="Times New Roman"/>
          <w:color w:val="000000"/>
          <w:lang w:val="en-US"/>
        </w:rPr>
        <w:t>”</w:t>
      </w:r>
      <w:r w:rsidR="00B02580">
        <w:rPr>
          <w:rFonts w:eastAsia="Times New Roman"/>
          <w:color w:val="000000"/>
          <w:lang w:val="en-US"/>
        </w:rPr>
        <w:t xml:space="preserve"> Moreover, </w:t>
      </w:r>
      <w:r w:rsidR="001A7B0F">
        <w:t xml:space="preserve">for </w:t>
      </w:r>
      <w:r w:rsidR="00ED4C74">
        <w:t>s</w:t>
      </w:r>
      <w:r w:rsidR="00ED4C74" w:rsidRPr="00ED4C74">
        <w:t>-DCI based MTRP for PUCCH repetition</w:t>
      </w:r>
      <w:r w:rsidR="000D6793">
        <w:t>,</w:t>
      </w:r>
      <w:r w:rsidR="00ED4C74">
        <w:t xml:space="preserve"> </w:t>
      </w:r>
      <w:r w:rsidR="000D6793">
        <w:t>t</w:t>
      </w:r>
      <w:r w:rsidR="00B02580" w:rsidRPr="001F0D99">
        <w:t>he PUCCH resource is indicated with multiple spatial relations (FR2) and multiple power control parameters (FR1) via MAC-CE messages</w:t>
      </w:r>
      <w:r w:rsidR="000D6793">
        <w:t xml:space="preserve">. </w:t>
      </w:r>
    </w:p>
    <w:p w14:paraId="51A5BFB1" w14:textId="3E6E9682" w:rsidR="00604344" w:rsidRDefault="000D6793" w:rsidP="00A46AE4">
      <w:r w:rsidRPr="008943A7">
        <w:t>In RAN1</w:t>
      </w:r>
      <w:r>
        <w:t xml:space="preserve">#110, </w:t>
      </w:r>
      <w:r w:rsidR="00082340">
        <w:rPr>
          <w:b/>
          <w:bCs/>
          <w:highlight w:val="green"/>
        </w:rPr>
        <w:t>Agreement 10</w:t>
      </w:r>
      <w:r w:rsidR="00082340">
        <w:rPr>
          <w:b/>
          <w:bCs/>
        </w:rPr>
        <w:t xml:space="preserve"> </w:t>
      </w:r>
      <w:r>
        <w:t>(see above) was reached.</w:t>
      </w:r>
      <w:r w:rsidR="00654DA1">
        <w:t xml:space="preserve"> </w:t>
      </w:r>
      <w:r w:rsidR="00F76C1E">
        <w:t>Following release 17, we support Alt</w:t>
      </w:r>
      <w:r w:rsidR="00F93024">
        <w:t xml:space="preserve"> 3. </w:t>
      </w:r>
    </w:p>
    <w:p w14:paraId="59D96061" w14:textId="5859F3C6" w:rsidR="00C72D6C" w:rsidRDefault="00333270" w:rsidP="00F93024">
      <w:pPr>
        <w:pStyle w:val="Proposal"/>
      </w:pPr>
      <w:r>
        <w:t>For s-</w:t>
      </w:r>
      <w:r w:rsidRPr="00333270">
        <w:rPr>
          <w:lang w:val="en-GB"/>
        </w:rPr>
        <w:t>DCI based MTRP for PUCCH repetition</w:t>
      </w:r>
      <w:r>
        <w:rPr>
          <w:lang w:val="en-GB"/>
        </w:rPr>
        <w:t>, we</w:t>
      </w:r>
      <w:r w:rsidRPr="00333270">
        <w:rPr>
          <w:lang w:val="en-GB"/>
        </w:rPr>
        <w:t xml:space="preserve"> </w:t>
      </w:r>
      <w:r>
        <w:t>s</w:t>
      </w:r>
      <w:r w:rsidR="00C72D6C" w:rsidRPr="00C72D6C">
        <w:t xml:space="preserve">upport Atl3: </w:t>
      </w:r>
    </w:p>
    <w:p w14:paraId="3390C5E1" w14:textId="0D7EF067" w:rsidR="00F93024" w:rsidRPr="00C72D6C" w:rsidRDefault="00C72D6C" w:rsidP="00C72D6C">
      <w:pPr>
        <w:pStyle w:val="Proposal"/>
        <w:numPr>
          <w:ilvl w:val="0"/>
          <w:numId w:val="40"/>
        </w:numPr>
      </w:pPr>
      <w:r w:rsidRPr="00C72D6C">
        <w:t>Use MAC-CE to inform the association between the indicated joint/UL TCI state(s) and a PUCCH resource/group</w:t>
      </w:r>
    </w:p>
    <w:p w14:paraId="4A1C7561" w14:textId="40CFF097" w:rsidR="00604344" w:rsidRDefault="00604344" w:rsidP="00A46AE4">
      <w:pPr>
        <w:rPr>
          <w:lang w:val="en-US" w:eastAsia="ja-JP"/>
        </w:rPr>
      </w:pPr>
    </w:p>
    <w:p w14:paraId="292C9565" w14:textId="06D720E9" w:rsidR="000740AC" w:rsidRDefault="000740AC" w:rsidP="000740AC">
      <w:pPr>
        <w:pStyle w:val="Heading3"/>
      </w:pPr>
      <w:bookmarkStart w:id="2" w:name="_Hlk115292533"/>
      <w:r>
        <w:t>S-DCI based MTRP for PU</w:t>
      </w:r>
      <w:r w:rsidR="00C16189">
        <w:t>S</w:t>
      </w:r>
      <w:r>
        <w:t>CH repetition</w:t>
      </w:r>
    </w:p>
    <w:bookmarkEnd w:id="2"/>
    <w:p w14:paraId="6964C1BC" w14:textId="24C0B6C2" w:rsidR="0093661C" w:rsidRDefault="0093661C" w:rsidP="0093661C">
      <w:r w:rsidRPr="008943A7">
        <w:t>In RAN1</w:t>
      </w:r>
      <w:r>
        <w:t xml:space="preserve">#110, </w:t>
      </w:r>
      <w:r>
        <w:rPr>
          <w:b/>
          <w:bCs/>
          <w:highlight w:val="green"/>
        </w:rPr>
        <w:t>Agreement</w:t>
      </w:r>
      <w:r w:rsidRPr="00B440BC">
        <w:rPr>
          <w:b/>
          <w:bCs/>
          <w:highlight w:val="green"/>
        </w:rPr>
        <w:t xml:space="preserve"> 9</w:t>
      </w:r>
      <w:r>
        <w:rPr>
          <w:b/>
          <w:bCs/>
        </w:rPr>
        <w:t xml:space="preserve"> </w:t>
      </w:r>
      <w:r>
        <w:t xml:space="preserve">(see above) was reached. Following release 17, we support Alt </w:t>
      </w:r>
      <w:r w:rsidR="00B440BC">
        <w:t>2</w:t>
      </w:r>
      <w:r>
        <w:t xml:space="preserve">. </w:t>
      </w:r>
    </w:p>
    <w:p w14:paraId="6E1FE520" w14:textId="4F457087" w:rsidR="00333270" w:rsidRDefault="00333270" w:rsidP="00333270">
      <w:pPr>
        <w:pStyle w:val="Proposal"/>
      </w:pPr>
      <w:r>
        <w:t>For s-</w:t>
      </w:r>
      <w:r w:rsidRPr="00333270">
        <w:rPr>
          <w:lang w:val="en-GB"/>
        </w:rPr>
        <w:t>DCI based MTRP for PU</w:t>
      </w:r>
      <w:r>
        <w:rPr>
          <w:lang w:val="en-GB"/>
        </w:rPr>
        <w:t>S</w:t>
      </w:r>
      <w:r w:rsidRPr="00333270">
        <w:rPr>
          <w:lang w:val="en-GB"/>
        </w:rPr>
        <w:t>CH repetition</w:t>
      </w:r>
      <w:r>
        <w:rPr>
          <w:lang w:val="en-GB"/>
        </w:rPr>
        <w:t>, we</w:t>
      </w:r>
      <w:r w:rsidRPr="00333270">
        <w:rPr>
          <w:lang w:val="en-GB"/>
        </w:rPr>
        <w:t xml:space="preserve"> </w:t>
      </w:r>
      <w:r>
        <w:t>s</w:t>
      </w:r>
      <w:r w:rsidRPr="00C72D6C">
        <w:t>upport Atl</w:t>
      </w:r>
      <w:r>
        <w:t>2</w:t>
      </w:r>
      <w:r w:rsidRPr="00C72D6C">
        <w:t xml:space="preserve">: </w:t>
      </w:r>
    </w:p>
    <w:p w14:paraId="1B55F085" w14:textId="09627C4F" w:rsidR="007B06B8" w:rsidRPr="007B06B8" w:rsidRDefault="00333270" w:rsidP="007B06B8">
      <w:pPr>
        <w:spacing w:after="0" w:line="256" w:lineRule="auto"/>
        <w:rPr>
          <w:rFonts w:ascii="Arial" w:hAnsi="Arial" w:cs="Arial"/>
          <w:b/>
          <w:bCs/>
          <w:color w:val="000000"/>
          <w:lang w:val="en-US"/>
        </w:rPr>
      </w:pPr>
      <w:r w:rsidRPr="00641405">
        <w:rPr>
          <w:rFonts w:ascii="Arial" w:hAnsi="Arial" w:cs="Arial"/>
          <w:b/>
          <w:bCs/>
          <w:lang w:val="en-US"/>
        </w:rPr>
        <w:t>Use</w:t>
      </w:r>
      <w:r w:rsidRPr="00641405">
        <w:rPr>
          <w:rFonts w:ascii="Arial" w:hAnsi="Arial" w:cs="Arial"/>
          <w:b/>
          <w:bCs/>
          <w:color w:val="000000"/>
          <w:lang w:val="en-US"/>
        </w:rPr>
        <w:t xml:space="preserve"> PUSCH transmission scheduled/activated by a DCI format 0_1/0_2 follows the spatial domain transmission filter(s) used for the SRS resource(s) indicated by the DCI format 0_1/0_2</w:t>
      </w:r>
    </w:p>
    <w:p w14:paraId="044DAF58" w14:textId="46957B0D" w:rsidR="00604344" w:rsidRDefault="00536EC5" w:rsidP="00536EC5">
      <w:pPr>
        <w:pStyle w:val="Heading3"/>
      </w:pPr>
      <w:r>
        <w:lastRenderedPageBreak/>
        <w:t>S-DCI based MTRP for P</w:t>
      </w:r>
      <w:r w:rsidR="00FE627C">
        <w:t>D</w:t>
      </w:r>
      <w:r>
        <w:t>SCH repetition</w:t>
      </w:r>
    </w:p>
    <w:p w14:paraId="6F9E76EA" w14:textId="08084563" w:rsidR="007E4416" w:rsidRPr="007E4416" w:rsidRDefault="00D356A3" w:rsidP="001D0377">
      <w:pPr>
        <w:pStyle w:val="BodyText"/>
      </w:pPr>
      <w:r w:rsidRPr="008943A7">
        <w:t>In RAN1</w:t>
      </w:r>
      <w:r>
        <w:t>#110, no agreement regarding s-DCI based MTRP for PDSCH repetition</w:t>
      </w:r>
      <w:r w:rsidR="00AE5560">
        <w:t xml:space="preserve"> was made. </w:t>
      </w:r>
      <w:proofErr w:type="gramStart"/>
      <w:r w:rsidR="00AE5560">
        <w:t>However</w:t>
      </w:r>
      <w:proofErr w:type="gramEnd"/>
      <w:r w:rsidR="00AE5560">
        <w:t xml:space="preserve"> the following proposal was discussed with the main disagreement arising whether to </w:t>
      </w:r>
      <w:r w:rsidR="00F951D0">
        <w:t xml:space="preserve">enforce dynamic switching with single TRP or not. </w:t>
      </w:r>
      <w:r w:rsidR="00AE5560">
        <w:t xml:space="preserve"> </w:t>
      </w:r>
    </w:p>
    <w:p w14:paraId="09692E01" w14:textId="77777777" w:rsidR="00536EC5" w:rsidRPr="00D249D0" w:rsidRDefault="00536EC5" w:rsidP="001D0377">
      <w:pPr>
        <w:pStyle w:val="BodyText"/>
        <w:rPr>
          <w:color w:val="000000" w:themeColor="text1"/>
          <w:lang w:val="en-US"/>
        </w:rPr>
      </w:pPr>
      <w:r w:rsidRPr="00D249D0">
        <w:rPr>
          <w:rFonts w:eastAsia="Batang"/>
          <w:b/>
          <w:bCs/>
          <w:iCs/>
          <w:color w:val="000000" w:themeColor="text1"/>
        </w:rPr>
        <w:t xml:space="preserve">Proposal 3.B: </w:t>
      </w:r>
      <w:r w:rsidRPr="00D249D0">
        <w:rPr>
          <w:color w:val="000000" w:themeColor="text1"/>
        </w:rPr>
        <w:t>On unified TCI framework extension for S-DCI based MTRP, to inform the association with joint/DL TCI state(s) indicated by DCI/MAC-CE and enable [dynamic] switching between STRP and MTRP operations for PDSCH reception, down-selection at least one alternative from the followings:</w:t>
      </w:r>
    </w:p>
    <w:p w14:paraId="2316A186" w14:textId="77777777" w:rsidR="00536EC5" w:rsidRPr="00D249D0" w:rsidRDefault="00536EC5" w:rsidP="00536EC5">
      <w:pPr>
        <w:pStyle w:val="ListParagraph"/>
        <w:numPr>
          <w:ilvl w:val="0"/>
          <w:numId w:val="31"/>
        </w:numPr>
        <w:spacing w:after="0" w:line="256" w:lineRule="auto"/>
        <w:rPr>
          <w:lang w:val="en-GB"/>
        </w:rPr>
      </w:pPr>
      <w:r w:rsidRPr="00D249D0">
        <w:rPr>
          <w:color w:val="000000" w:themeColor="text1"/>
          <w:lang w:val="en-GB"/>
        </w:rPr>
        <w:t>Alt1: Use an indicator field other than the existing TCI field (could be reusing an existing DCI field or introducing a new DCI field) in a DCI format 1_1/1_2 with DL</w:t>
      </w:r>
      <w:r w:rsidRPr="00D249D0">
        <w:rPr>
          <w:rFonts w:ascii="PMingLiU" w:eastAsia="PMingLiU" w:hAnsi="PMingLiU" w:hint="eastAsia"/>
          <w:color w:val="000000" w:themeColor="text1"/>
          <w:lang w:val="en-GB" w:eastAsia="zh-TW"/>
        </w:rPr>
        <w:t xml:space="preserve"> </w:t>
      </w:r>
      <w:r w:rsidRPr="00D249D0">
        <w:rPr>
          <w:color w:val="000000" w:themeColor="text1"/>
          <w:lang w:val="en-GB"/>
        </w:rPr>
        <w:t>assignment to inform which</w:t>
      </w:r>
      <w:r w:rsidRPr="00D249D0">
        <w:rPr>
          <w:rFonts w:ascii="PMingLiU" w:eastAsia="PMingLiU" w:hAnsi="PMingLiU" w:hint="eastAsia"/>
          <w:color w:val="000000" w:themeColor="text1"/>
          <w:lang w:val="en-GB" w:eastAsia="zh-TW"/>
        </w:rPr>
        <w:t xml:space="preserve"> </w:t>
      </w:r>
      <w:r w:rsidRPr="00D249D0">
        <w:rPr>
          <w:color w:val="000000" w:themeColor="text1"/>
          <w:lang w:val="en-GB"/>
        </w:rPr>
        <w:t>indicated joint/DL TCI state(s) the UE shall apply to PDSCH reception scheduled/activated by the DCI format 1_1/1_2</w:t>
      </w:r>
    </w:p>
    <w:p w14:paraId="380FD5E1" w14:textId="77777777" w:rsidR="00536EC5" w:rsidRPr="00D249D0" w:rsidRDefault="00536EC5" w:rsidP="00536EC5">
      <w:pPr>
        <w:pStyle w:val="ListParagraph"/>
        <w:numPr>
          <w:ilvl w:val="1"/>
          <w:numId w:val="31"/>
        </w:numPr>
        <w:spacing w:after="0" w:line="256" w:lineRule="auto"/>
        <w:rPr>
          <w:color w:val="000000" w:themeColor="text1"/>
          <w:lang w:val="en-GB"/>
        </w:rPr>
      </w:pPr>
      <w:r w:rsidRPr="00D249D0">
        <w:rPr>
          <w:color w:val="000000" w:themeColor="text1"/>
          <w:lang w:val="en-GB"/>
        </w:rPr>
        <w:t xml:space="preserve">FFS: Joint/DL TCI state(s) applying to </w:t>
      </w:r>
      <w:r w:rsidRPr="00D249D0">
        <w:rPr>
          <w:rFonts w:eastAsia="SimSun"/>
          <w:color w:val="000000" w:themeColor="text1"/>
          <w:lang w:val="en-GB" w:eastAsia="en-US"/>
        </w:rPr>
        <w:t>PDSCH reception scheduled/activated by DCI format 1_0</w:t>
      </w:r>
    </w:p>
    <w:p w14:paraId="528CF2A7" w14:textId="77777777" w:rsidR="00536EC5" w:rsidRPr="00D249D0" w:rsidRDefault="00536EC5" w:rsidP="00536EC5">
      <w:pPr>
        <w:pStyle w:val="ListParagraph"/>
        <w:numPr>
          <w:ilvl w:val="0"/>
          <w:numId w:val="31"/>
        </w:numPr>
        <w:spacing w:after="0" w:line="256" w:lineRule="auto"/>
        <w:rPr>
          <w:color w:val="000000" w:themeColor="text1"/>
          <w:lang w:val="en-GB"/>
        </w:rPr>
      </w:pPr>
      <w:r w:rsidRPr="00D249D0">
        <w:rPr>
          <w:color w:val="000000" w:themeColor="text1"/>
          <w:lang w:val="en-GB"/>
        </w:rPr>
        <w:t xml:space="preserve">Alt2: Use an indicator field other than the existing TCI field (could be reusing an existing DCI field or introducing a new DCI field) in a DCI format 1_1/1_2 with and without DL assignment to inform which indicated joint/DL TCI state(s) the UE shall apply to </w:t>
      </w:r>
      <w:r w:rsidRPr="00D249D0">
        <w:rPr>
          <w:rFonts w:eastAsia="PMingLiU"/>
          <w:color w:val="000000" w:themeColor="text1"/>
          <w:lang w:val="en-GB" w:eastAsia="zh-TW"/>
        </w:rPr>
        <w:t xml:space="preserve">all </w:t>
      </w:r>
      <w:r w:rsidRPr="00D249D0">
        <w:rPr>
          <w:color w:val="000000" w:themeColor="text1"/>
          <w:lang w:val="en-GB"/>
        </w:rPr>
        <w:t>PDSCH receptions after an application time</w:t>
      </w:r>
    </w:p>
    <w:p w14:paraId="0445C950" w14:textId="77777777" w:rsidR="00536EC5" w:rsidRPr="00D249D0" w:rsidRDefault="00536EC5" w:rsidP="00536EC5">
      <w:pPr>
        <w:pStyle w:val="ListParagraph"/>
        <w:numPr>
          <w:ilvl w:val="1"/>
          <w:numId w:val="31"/>
        </w:numPr>
        <w:spacing w:after="0" w:line="256" w:lineRule="auto"/>
        <w:rPr>
          <w:color w:val="000000" w:themeColor="text1"/>
          <w:lang w:val="en-GB"/>
        </w:rPr>
      </w:pPr>
      <w:r w:rsidRPr="00D249D0">
        <w:rPr>
          <w:rFonts w:eastAsia="PMingLiU"/>
          <w:color w:val="000000" w:themeColor="text1"/>
          <w:lang w:val="en-GB" w:eastAsia="zh-TW"/>
        </w:rPr>
        <w:t>FFS: Detail of the application time</w:t>
      </w:r>
    </w:p>
    <w:p w14:paraId="0448B0F9" w14:textId="77777777" w:rsidR="00536EC5" w:rsidRPr="00D249D0" w:rsidRDefault="00536EC5" w:rsidP="00536EC5">
      <w:pPr>
        <w:pStyle w:val="ListParagraph"/>
        <w:numPr>
          <w:ilvl w:val="0"/>
          <w:numId w:val="31"/>
        </w:numPr>
        <w:spacing w:after="0" w:line="256" w:lineRule="auto"/>
        <w:rPr>
          <w:color w:val="000000" w:themeColor="text1"/>
          <w:lang w:val="en-GB"/>
        </w:rPr>
      </w:pPr>
      <w:r w:rsidRPr="00D249D0">
        <w:rPr>
          <w:color w:val="000000" w:themeColor="text1"/>
          <w:lang w:val="en-GB"/>
        </w:rPr>
        <w:t>Alt3: Reuse the existing TCI field in a DCI format 1_1/1_2, i.e., the UE shall apply the joint/DL TCI state(s) mapped to the TCI codepoint indicated by the DCI format 1_1/1_2 to PDSCH reception scheduled/activated by the DCI format 1_1/1_2 if the PDSCH reception is scheduled/activated after the beam application time as defined in Rel-17</w:t>
      </w:r>
    </w:p>
    <w:p w14:paraId="73B9E8B1" w14:textId="77777777" w:rsidR="00536EC5" w:rsidRPr="00D249D0" w:rsidRDefault="00536EC5" w:rsidP="00536EC5">
      <w:pPr>
        <w:pStyle w:val="ListParagraph"/>
        <w:numPr>
          <w:ilvl w:val="0"/>
          <w:numId w:val="31"/>
        </w:numPr>
        <w:spacing w:after="0" w:line="256" w:lineRule="auto"/>
        <w:rPr>
          <w:color w:val="000000" w:themeColor="text1"/>
          <w:lang w:val="en-GB"/>
        </w:rPr>
      </w:pPr>
      <w:r w:rsidRPr="00D249D0">
        <w:rPr>
          <w:color w:val="000000" w:themeColor="text1"/>
          <w:lang w:val="en-GB"/>
        </w:rPr>
        <w:t>Alt4: Use RRC parameter(s)</w:t>
      </w:r>
      <w:r w:rsidRPr="00D249D0">
        <w:rPr>
          <w:rFonts w:ascii="PMingLiU" w:eastAsia="PMingLiU" w:hAnsi="PMingLiU" w:hint="eastAsia"/>
          <w:color w:val="000000" w:themeColor="text1"/>
          <w:lang w:val="en-GB" w:eastAsia="zh-TW"/>
        </w:rPr>
        <w:t xml:space="preserve"> </w:t>
      </w:r>
      <w:r w:rsidRPr="00D249D0">
        <w:rPr>
          <w:color w:val="000000" w:themeColor="text1"/>
          <w:lang w:val="en-GB"/>
        </w:rPr>
        <w:t>in a PDSCH configuration in a DL BWP to inform which</w:t>
      </w:r>
      <w:r w:rsidRPr="00D249D0">
        <w:rPr>
          <w:rFonts w:ascii="PMingLiU" w:eastAsia="PMingLiU" w:hAnsi="PMingLiU" w:hint="eastAsia"/>
          <w:color w:val="000000" w:themeColor="text1"/>
          <w:lang w:val="en-GB" w:eastAsia="zh-TW"/>
        </w:rPr>
        <w:t xml:space="preserve"> </w:t>
      </w:r>
      <w:r w:rsidRPr="00D249D0">
        <w:rPr>
          <w:color w:val="000000" w:themeColor="text1"/>
          <w:lang w:val="en-GB"/>
        </w:rPr>
        <w:t>indicated joint/DL TCI state(s) the UE shall apply to PDSCH reception in the DL BWP</w:t>
      </w:r>
    </w:p>
    <w:p w14:paraId="3E20BCE5" w14:textId="77777777" w:rsidR="00536EC5" w:rsidRPr="00D249D0" w:rsidRDefault="00536EC5" w:rsidP="00536EC5">
      <w:pPr>
        <w:pStyle w:val="ListParagraph"/>
        <w:numPr>
          <w:ilvl w:val="0"/>
          <w:numId w:val="31"/>
        </w:numPr>
        <w:spacing w:after="0" w:line="256" w:lineRule="auto"/>
        <w:rPr>
          <w:color w:val="000000" w:themeColor="text1"/>
          <w:lang w:val="en-GB"/>
        </w:rPr>
      </w:pPr>
      <w:r w:rsidRPr="00D249D0">
        <w:rPr>
          <w:color w:val="000000" w:themeColor="text1"/>
          <w:lang w:val="en-GB"/>
        </w:rPr>
        <w:t>Alt5: Use an RRC parameter in a CORESET configuration to inform that the CORESET belongs to which CORESET group(s), and the indicated joint/DL TCI state(s) is associated with each CORESET group. When a scheduling/activation DCI with DL</w:t>
      </w:r>
      <w:r w:rsidRPr="00D249D0">
        <w:rPr>
          <w:rFonts w:ascii="PMingLiU" w:eastAsia="PMingLiU" w:hAnsi="PMingLiU" w:hint="eastAsia"/>
          <w:color w:val="000000" w:themeColor="text1"/>
          <w:lang w:val="en-GB" w:eastAsia="zh-TW"/>
        </w:rPr>
        <w:t xml:space="preserve"> </w:t>
      </w:r>
      <w:r w:rsidRPr="00D249D0">
        <w:rPr>
          <w:color w:val="000000" w:themeColor="text1"/>
          <w:lang w:val="en-GB"/>
        </w:rPr>
        <w:t>assignment is received in a CORESET group, the indicated joint/DL TCI state(s) associated with the CORESET group is applied to PDSCH reception scheduled/activated by the scheduling/activation DCI.</w:t>
      </w:r>
    </w:p>
    <w:p w14:paraId="17B0A1DB" w14:textId="6E3E0DA5" w:rsidR="00604344" w:rsidRPr="00536EC5" w:rsidRDefault="00604344" w:rsidP="00A46AE4">
      <w:pPr>
        <w:rPr>
          <w:lang w:eastAsia="ja-JP"/>
        </w:rPr>
      </w:pPr>
    </w:p>
    <w:p w14:paraId="5D9E70E5" w14:textId="31E7C300" w:rsidR="00604344" w:rsidRDefault="007F180E" w:rsidP="00A46AE4">
      <w:pPr>
        <w:rPr>
          <w:lang w:val="en-US" w:eastAsia="ja-JP"/>
        </w:rPr>
      </w:pPr>
      <w:r>
        <w:rPr>
          <w:lang w:val="en-US" w:eastAsia="ja-JP"/>
        </w:rPr>
        <w:t xml:space="preserve">In </w:t>
      </w:r>
      <w:r w:rsidR="009639E9">
        <w:rPr>
          <w:lang w:val="en-US" w:eastAsia="ja-JP"/>
        </w:rPr>
        <w:t xml:space="preserve">our </w:t>
      </w:r>
      <w:r>
        <w:rPr>
          <w:lang w:val="en-US" w:eastAsia="ja-JP"/>
        </w:rPr>
        <w:t>Proposal 3</w:t>
      </w:r>
      <w:r w:rsidR="009639E9">
        <w:rPr>
          <w:lang w:val="en-US" w:eastAsia="ja-JP"/>
        </w:rPr>
        <w:t xml:space="preserve"> in section </w:t>
      </w:r>
      <w:r w:rsidR="003571BC">
        <w:rPr>
          <w:lang w:val="en-US" w:eastAsia="ja-JP"/>
        </w:rPr>
        <w:t>2.2.1</w:t>
      </w:r>
      <w:r>
        <w:rPr>
          <w:lang w:val="en-US" w:eastAsia="ja-JP"/>
        </w:rPr>
        <w:t xml:space="preserve">, we </w:t>
      </w:r>
      <w:r w:rsidR="0069402F">
        <w:rPr>
          <w:lang w:val="en-US" w:eastAsia="ja-JP"/>
        </w:rPr>
        <w:t xml:space="preserve">emphasize the </w:t>
      </w:r>
      <w:proofErr w:type="spellStart"/>
      <w:r w:rsidR="0069402F">
        <w:rPr>
          <w:lang w:val="en-US" w:eastAsia="ja-JP"/>
        </w:rPr>
        <w:t>need</w:t>
      </w:r>
      <w:r>
        <w:rPr>
          <w:lang w:val="en-US" w:eastAsia="ja-JP"/>
        </w:rPr>
        <w:t>to</w:t>
      </w:r>
      <w:proofErr w:type="spellEnd"/>
      <w:r>
        <w:rPr>
          <w:lang w:val="en-US" w:eastAsia="ja-JP"/>
        </w:rPr>
        <w:t xml:space="preserve"> preserve the functionality of dynamic switching. </w:t>
      </w:r>
      <w:r w:rsidR="00A86509">
        <w:rPr>
          <w:lang w:val="en-US" w:eastAsia="ja-JP"/>
        </w:rPr>
        <w:t xml:space="preserve">We </w:t>
      </w:r>
      <w:r w:rsidR="000A7F50">
        <w:rPr>
          <w:lang w:val="en-US" w:eastAsia="ja-JP"/>
        </w:rPr>
        <w:t xml:space="preserve">do not support any of </w:t>
      </w:r>
      <w:proofErr w:type="gramStart"/>
      <w:r w:rsidR="00A15329">
        <w:rPr>
          <w:lang w:val="en-US" w:eastAsia="ja-JP"/>
        </w:rPr>
        <w:t xml:space="preserve">above </w:t>
      </w:r>
      <w:r w:rsidR="000A7F50">
        <w:rPr>
          <w:lang w:val="en-US" w:eastAsia="ja-JP"/>
        </w:rPr>
        <w:t xml:space="preserve"> alternatives</w:t>
      </w:r>
      <w:proofErr w:type="gramEnd"/>
      <w:r w:rsidR="000A7F50">
        <w:rPr>
          <w:lang w:val="en-US" w:eastAsia="ja-JP"/>
        </w:rPr>
        <w:t xml:space="preserve"> and we </w:t>
      </w:r>
      <w:r w:rsidR="00A86509">
        <w:rPr>
          <w:lang w:val="en-US" w:eastAsia="ja-JP"/>
        </w:rPr>
        <w:t xml:space="preserve">think this issue should be discussed after </w:t>
      </w:r>
      <w:r w:rsidR="00F66D65">
        <w:rPr>
          <w:lang w:val="en-US" w:eastAsia="ja-JP"/>
        </w:rPr>
        <w:t>RAN1</w:t>
      </w:r>
      <w:r w:rsidR="00A86509">
        <w:rPr>
          <w:lang w:val="en-US" w:eastAsia="ja-JP"/>
        </w:rPr>
        <w:t xml:space="preserve"> determine</w:t>
      </w:r>
      <w:r w:rsidR="00A15329">
        <w:rPr>
          <w:lang w:val="en-US" w:eastAsia="ja-JP"/>
        </w:rPr>
        <w:t>s</w:t>
      </w:r>
      <w:r w:rsidR="00A86509">
        <w:rPr>
          <w:lang w:val="en-US" w:eastAsia="ja-JP"/>
        </w:rPr>
        <w:t xml:space="preserve"> how to update the </w:t>
      </w:r>
      <w:r w:rsidR="008A7DB5">
        <w:rPr>
          <w:lang w:val="en-US" w:eastAsia="ja-JP"/>
        </w:rPr>
        <w:t xml:space="preserve">indicated TCI states for the UE. </w:t>
      </w:r>
    </w:p>
    <w:p w14:paraId="2CE62F3B" w14:textId="3BD0D920" w:rsidR="008A7DB5" w:rsidRDefault="002F1D8A" w:rsidP="00A8331A">
      <w:pPr>
        <w:pStyle w:val="Proposal"/>
        <w:rPr>
          <w:lang w:eastAsia="ja-JP"/>
        </w:rPr>
      </w:pPr>
      <w:r>
        <w:rPr>
          <w:lang w:eastAsia="ja-JP"/>
        </w:rPr>
        <w:t>For s-</w:t>
      </w:r>
      <w:r w:rsidRPr="002F1D8A">
        <w:rPr>
          <w:lang w:eastAsia="ja-JP"/>
        </w:rPr>
        <w:t>DCI based MTRP for PDSCH repetition</w:t>
      </w:r>
      <w:r>
        <w:rPr>
          <w:lang w:eastAsia="ja-JP"/>
        </w:rPr>
        <w:t xml:space="preserve">, </w:t>
      </w:r>
      <w:r w:rsidR="00F01C8C">
        <w:rPr>
          <w:lang w:eastAsia="ja-JP"/>
        </w:rPr>
        <w:t>study</w:t>
      </w:r>
      <w:r>
        <w:rPr>
          <w:lang w:eastAsia="ja-JP"/>
        </w:rPr>
        <w:t xml:space="preserve"> </w:t>
      </w:r>
      <w:r w:rsidR="00F01C8C">
        <w:rPr>
          <w:lang w:eastAsia="ja-JP"/>
        </w:rPr>
        <w:t xml:space="preserve">possible alternatives after discussing </w:t>
      </w:r>
      <w:r w:rsidR="00A8331A" w:rsidRPr="00A8331A">
        <w:rPr>
          <w:lang w:eastAsia="ja-JP"/>
        </w:rPr>
        <w:t>how to update the indicated TCI states for the UE.</w:t>
      </w:r>
    </w:p>
    <w:p w14:paraId="4BCB9830" w14:textId="13F96DE5" w:rsidR="00572EB5" w:rsidRPr="00A67080" w:rsidRDefault="00FE627C" w:rsidP="00757195">
      <w:pPr>
        <w:pStyle w:val="Heading3"/>
        <w:rPr>
          <w:lang w:val="en-US" w:eastAsia="ja-JP"/>
        </w:rPr>
      </w:pPr>
      <w:r>
        <w:t xml:space="preserve">Multi-DCI based MTRP for PDSCH </w:t>
      </w:r>
      <w:r w:rsidR="00674388">
        <w:t>NCJT</w:t>
      </w:r>
    </w:p>
    <w:p w14:paraId="5C9A5555" w14:textId="787B6444" w:rsidR="00572EB5" w:rsidRDefault="00572EB5" w:rsidP="00510ACA">
      <w:pPr>
        <w:rPr>
          <w:rFonts w:eastAsia="Malgun Gothic"/>
          <w:color w:val="000000"/>
          <w:lang w:val="en-US"/>
        </w:rPr>
      </w:pPr>
      <w:r>
        <w:rPr>
          <w:rFonts w:eastAsia="Malgun Gothic"/>
        </w:rPr>
        <w:t xml:space="preserve">Finally, for </w:t>
      </w:r>
      <w:proofErr w:type="spellStart"/>
      <w:r>
        <w:rPr>
          <w:rFonts w:eastAsia="Malgun Gothic"/>
        </w:rPr>
        <w:t>multiDCI</w:t>
      </w:r>
      <w:proofErr w:type="spellEnd"/>
      <w:r>
        <w:rPr>
          <w:rFonts w:eastAsia="Malgun Gothic"/>
        </w:rPr>
        <w:t xml:space="preserve"> </w:t>
      </w:r>
      <w:proofErr w:type="spellStart"/>
      <w:r>
        <w:rPr>
          <w:rFonts w:eastAsia="Malgun Gothic"/>
        </w:rPr>
        <w:t>multiTRP</w:t>
      </w:r>
      <w:proofErr w:type="spellEnd"/>
      <w:r>
        <w:rPr>
          <w:rFonts w:eastAsia="Malgun Gothic"/>
        </w:rPr>
        <w:t xml:space="preserve"> PDSCH NCJT transmission where two values of CORESET pool indices are provided, a UE can receive, in a CORESET associated with a CORESET pool index value, a beam indication DCI (DCI format 1_1 or 1_2 with or without DL assignment) indicating a single </w:t>
      </w:r>
      <w:r w:rsidRPr="00661642">
        <w:rPr>
          <w:rFonts w:eastAsia="Malgun Gothic"/>
          <w:color w:val="000000"/>
          <w:szCs w:val="22"/>
          <w:lang w:val="en-US"/>
        </w:rPr>
        <w:t xml:space="preserve">TCI state codepoint </w:t>
      </w:r>
      <w:r w:rsidR="002D4F9C">
        <w:rPr>
          <w:rFonts w:eastAsia="Malgun Gothic"/>
          <w:color w:val="000000"/>
          <w:szCs w:val="22"/>
          <w:lang w:val="en-US"/>
        </w:rPr>
        <w:t>in</w:t>
      </w:r>
      <w:r w:rsidRPr="00661642">
        <w:rPr>
          <w:rFonts w:eastAsia="Malgun Gothic"/>
          <w:color w:val="000000"/>
          <w:szCs w:val="22"/>
          <w:lang w:val="en-US"/>
        </w:rPr>
        <w:t xml:space="preserve"> the corresponding TCI field. Here, the signaling structure is the same as that in Rel-17</w:t>
      </w:r>
      <w:r w:rsidR="00EF0C13">
        <w:rPr>
          <w:rFonts w:eastAsia="Malgun Gothic"/>
          <w:color w:val="000000"/>
          <w:szCs w:val="22"/>
          <w:lang w:val="en-US"/>
        </w:rPr>
        <w:t xml:space="preserve">. </w:t>
      </w:r>
      <w:r>
        <w:rPr>
          <w:rFonts w:eastAsia="Malgun Gothic"/>
          <w:color w:val="000000"/>
          <w:lang w:val="en-US"/>
        </w:rPr>
        <w:t xml:space="preserve">Apart from the </w:t>
      </w:r>
      <w:r w:rsidRPr="00661642">
        <w:rPr>
          <w:rFonts w:eastAsia="Malgun Gothic"/>
          <w:color w:val="000000"/>
          <w:szCs w:val="22"/>
          <w:lang w:val="en-US"/>
        </w:rPr>
        <w:t>association to the pool ind</w:t>
      </w:r>
      <w:r>
        <w:rPr>
          <w:rFonts w:eastAsia="Malgun Gothic"/>
          <w:color w:val="000000"/>
          <w:lang w:val="en-US"/>
        </w:rPr>
        <w:t>ices, no</w:t>
      </w:r>
      <w:r w:rsidRPr="00661642">
        <w:rPr>
          <w:rFonts w:eastAsia="Malgun Gothic"/>
          <w:color w:val="000000"/>
          <w:szCs w:val="22"/>
          <w:lang w:val="en-US"/>
        </w:rPr>
        <w:t xml:space="preserve"> further enhancement is</w:t>
      </w:r>
      <w:r>
        <w:rPr>
          <w:rFonts w:eastAsia="Malgun Gothic"/>
          <w:color w:val="000000"/>
          <w:lang w:val="en-US"/>
        </w:rPr>
        <w:t xml:space="preserve"> </w:t>
      </w:r>
      <w:r w:rsidRPr="00661642">
        <w:rPr>
          <w:rFonts w:eastAsia="Malgun Gothic"/>
          <w:color w:val="000000"/>
          <w:szCs w:val="22"/>
          <w:lang w:val="en-US"/>
        </w:rPr>
        <w:t>needed.</w:t>
      </w:r>
      <w:r>
        <w:rPr>
          <w:rFonts w:eastAsia="Malgun Gothic"/>
          <w:color w:val="000000"/>
          <w:lang w:val="en-US"/>
        </w:rPr>
        <w:t xml:space="preserve"> Therefore</w:t>
      </w:r>
      <w:r w:rsidR="00510ACA">
        <w:rPr>
          <w:rFonts w:eastAsia="Malgun Gothic"/>
          <w:color w:val="000000"/>
          <w:lang w:val="en-US"/>
        </w:rPr>
        <w:t>,</w:t>
      </w:r>
      <w:r>
        <w:rPr>
          <w:rFonts w:eastAsia="Malgun Gothic"/>
          <w:color w:val="000000"/>
          <w:lang w:val="en-US"/>
        </w:rPr>
        <w:t xml:space="preserve"> we support Alt2 </w:t>
      </w:r>
      <w:r w:rsidR="00587B28">
        <w:rPr>
          <w:rFonts w:eastAsia="Malgun Gothic"/>
          <w:color w:val="000000"/>
          <w:lang w:val="en-US"/>
        </w:rPr>
        <w:t>in</w:t>
      </w:r>
      <w:r>
        <w:rPr>
          <w:rFonts w:eastAsia="Malgun Gothic"/>
          <w:color w:val="000000"/>
          <w:lang w:val="en-US"/>
        </w:rPr>
        <w:t xml:space="preserve"> </w:t>
      </w:r>
      <w:r w:rsidR="00825CC1">
        <w:rPr>
          <w:rFonts w:eastAsia="Malgun Gothic"/>
          <w:color w:val="000000"/>
          <w:lang w:val="en-US"/>
        </w:rPr>
        <w:t>A</w:t>
      </w:r>
      <w:r w:rsidR="007D55C8">
        <w:rPr>
          <w:rFonts w:eastAsia="Malgun Gothic"/>
          <w:color w:val="000000"/>
          <w:lang w:val="en-US"/>
        </w:rPr>
        <w:t>greement</w:t>
      </w:r>
      <w:r w:rsidR="00825CC1">
        <w:rPr>
          <w:rFonts w:eastAsia="Malgun Gothic"/>
          <w:color w:val="000000"/>
          <w:lang w:val="en-US"/>
        </w:rPr>
        <w:t xml:space="preserve"> 5</w:t>
      </w:r>
      <w:r>
        <w:rPr>
          <w:rFonts w:eastAsia="Malgun Gothic"/>
          <w:color w:val="000000"/>
          <w:lang w:val="en-US"/>
        </w:rPr>
        <w:t xml:space="preserve">. </w:t>
      </w:r>
    </w:p>
    <w:p w14:paraId="210D09E0" w14:textId="30C1B74E" w:rsidR="00B107E1" w:rsidRPr="00430341" w:rsidRDefault="00B20BD6" w:rsidP="009670E3">
      <w:pPr>
        <w:pStyle w:val="Proposal"/>
        <w:rPr>
          <w:lang w:eastAsia="zh-TW"/>
        </w:rPr>
      </w:pPr>
      <w:r w:rsidRPr="00430341">
        <w:t>On unified TCI framework extension for M-DCI based MTR</w:t>
      </w:r>
      <w:r w:rsidR="00590AF6" w:rsidRPr="00430341">
        <w:t>P,</w:t>
      </w:r>
      <w:r w:rsidRPr="00430341">
        <w:t xml:space="preserve"> </w:t>
      </w:r>
      <w:r w:rsidR="00590AF6" w:rsidRPr="00430341">
        <w:t>s</w:t>
      </w:r>
      <w:r w:rsidR="00572EB5" w:rsidRPr="00430341">
        <w:t>upport using the existing TCI</w:t>
      </w:r>
      <w:r w:rsidR="00F91514" w:rsidRPr="00430341">
        <w:t xml:space="preserve"> </w:t>
      </w:r>
      <w:r w:rsidR="00572EB5" w:rsidRPr="00430341">
        <w:t xml:space="preserve">field in the DCI format 1_1/1_2 (with or without DL assignment) associated with one of </w:t>
      </w:r>
      <w:proofErr w:type="spellStart"/>
      <w:r w:rsidR="00572EB5" w:rsidRPr="00430341">
        <w:t>CORESETPoolIndex</w:t>
      </w:r>
      <w:proofErr w:type="spellEnd"/>
      <w:r w:rsidR="00572EB5" w:rsidRPr="00430341">
        <w:t xml:space="preserve"> values to indicate the joint/DL/UL TCI state(s) corresponding to the same </w:t>
      </w:r>
      <w:proofErr w:type="spellStart"/>
      <w:r w:rsidR="00572EB5" w:rsidRPr="00430341">
        <w:t>CORESETPoolIndex</w:t>
      </w:r>
      <w:proofErr w:type="spellEnd"/>
      <w:r w:rsidR="00572EB5" w:rsidRPr="00430341">
        <w:t xml:space="preserve"> value</w:t>
      </w:r>
      <w:r w:rsidR="00590AF6" w:rsidRPr="00430341">
        <w:t xml:space="preserve"> (Alt2)</w:t>
      </w:r>
      <w:r w:rsidR="00572EB5" w:rsidRPr="00430341">
        <w:t>.</w:t>
      </w:r>
    </w:p>
    <w:p w14:paraId="172D6ECE" w14:textId="77777777" w:rsidR="002E2FAF" w:rsidRDefault="002E2FAF">
      <w:pPr>
        <w:pStyle w:val="Heading1"/>
        <w:ind w:left="0" w:firstLine="0"/>
      </w:pPr>
      <w:r>
        <w:rPr>
          <w:rFonts w:hint="eastAsia"/>
        </w:rPr>
        <w:t>Conclusions</w:t>
      </w:r>
    </w:p>
    <w:p w14:paraId="45009BF1" w14:textId="4B47102E" w:rsidR="002E2FAF" w:rsidRPr="00836CE2" w:rsidRDefault="00C73C41">
      <w:pPr>
        <w:pStyle w:val="CommentText"/>
        <w:rPr>
          <w:rFonts w:ascii="Arial" w:hAnsi="Arial" w:cs="Arial"/>
        </w:rPr>
      </w:pPr>
      <w:r>
        <w:rPr>
          <w:rFonts w:ascii="Arial" w:hAnsi="Arial" w:cs="Arial"/>
        </w:rPr>
        <w:t>Based on the discussion above, we propose the following:</w:t>
      </w:r>
    </w:p>
    <w:p w14:paraId="3883381C" w14:textId="5401AD8D" w:rsidR="00CC489E" w:rsidRPr="00836CE2" w:rsidRDefault="00CC489E" w:rsidP="00CC489E">
      <w:pPr>
        <w:pStyle w:val="Proposal"/>
        <w:numPr>
          <w:ilvl w:val="0"/>
          <w:numId w:val="42"/>
        </w:numPr>
      </w:pPr>
      <w:r w:rsidRPr="00836CE2">
        <w:t xml:space="preserve">The TCI state type (whether joint or separate DL/UL) is indicated on a per TRP basis. Alternatively, we can remove this configuration from RRC for release 18.  </w:t>
      </w:r>
    </w:p>
    <w:p w14:paraId="3B2131FD" w14:textId="77777777" w:rsidR="00944F80" w:rsidRPr="00836CE2" w:rsidRDefault="00944F80" w:rsidP="00944F80">
      <w:pPr>
        <w:pStyle w:val="Proposal"/>
        <w:rPr>
          <w:lang w:eastAsia="ja-JP"/>
        </w:rPr>
      </w:pPr>
      <w:r w:rsidRPr="00836CE2">
        <w:rPr>
          <w:lang w:val="en-GB" w:eastAsia="ja-JP"/>
        </w:rPr>
        <w:t>The UE is RRC configured with either</w:t>
      </w:r>
    </w:p>
    <w:p w14:paraId="03877B19" w14:textId="77777777" w:rsidR="00944F80" w:rsidRPr="00836CE2" w:rsidRDefault="00944F80" w:rsidP="00944F80">
      <w:pPr>
        <w:pStyle w:val="Proposal"/>
        <w:numPr>
          <w:ilvl w:val="0"/>
          <w:numId w:val="20"/>
        </w:numPr>
      </w:pPr>
      <w:r w:rsidRPr="00836CE2">
        <w:lastRenderedPageBreak/>
        <w:t>Alt 1: one list of joint-or-DL states and one list for UL TCI states corresponding to all the TRPs, or</w:t>
      </w:r>
    </w:p>
    <w:p w14:paraId="7F8A2CCB" w14:textId="77777777" w:rsidR="00944F80" w:rsidRPr="00836CE2" w:rsidRDefault="00944F80" w:rsidP="00944F80">
      <w:pPr>
        <w:pStyle w:val="Proposal"/>
        <w:numPr>
          <w:ilvl w:val="0"/>
          <w:numId w:val="20"/>
        </w:numPr>
      </w:pPr>
      <w:r w:rsidRPr="00836CE2">
        <w:t xml:space="preserve">Alt 2: a pair of lists per TRP consisting of a list for a joint-or-DL state and one list for UL TCI states. </w:t>
      </w:r>
    </w:p>
    <w:p w14:paraId="72E56938" w14:textId="77777777" w:rsidR="00944F80" w:rsidRPr="00836CE2" w:rsidRDefault="00944F80" w:rsidP="00944F80">
      <w:pPr>
        <w:rPr>
          <w:rFonts w:ascii="Arial" w:hAnsi="Arial" w:cs="Arial"/>
          <w:lang w:val="en-US"/>
        </w:rPr>
      </w:pPr>
    </w:p>
    <w:p w14:paraId="18C54C75" w14:textId="77777777" w:rsidR="00004392" w:rsidRPr="00836CE2" w:rsidRDefault="00004392" w:rsidP="009926D5">
      <w:pPr>
        <w:pStyle w:val="Proposal"/>
      </w:pPr>
      <w:r w:rsidRPr="00836CE2">
        <w:t xml:space="preserve">The extended unified TCI framework for </w:t>
      </w:r>
      <w:proofErr w:type="spellStart"/>
      <w:r w:rsidRPr="00836CE2">
        <w:t>multiTRP</w:t>
      </w:r>
      <w:proofErr w:type="spellEnd"/>
      <w:r w:rsidRPr="00836CE2">
        <w:t xml:space="preserve"> transmission in Release 18, must preserve Release 17 </w:t>
      </w:r>
      <w:proofErr w:type="spellStart"/>
      <w:r w:rsidRPr="00836CE2">
        <w:t>mutliTRP</w:t>
      </w:r>
      <w:proofErr w:type="spellEnd"/>
      <w:r w:rsidRPr="00836CE2">
        <w:t xml:space="preserve"> schemes’ functionality to dynamically switch between single TRP and </w:t>
      </w:r>
      <w:proofErr w:type="spellStart"/>
      <w:r w:rsidRPr="00836CE2">
        <w:t>multiTRP</w:t>
      </w:r>
      <w:proofErr w:type="spellEnd"/>
      <w:r w:rsidRPr="00836CE2">
        <w:t xml:space="preserve"> transmission. </w:t>
      </w:r>
    </w:p>
    <w:p w14:paraId="417EAF28" w14:textId="77777777" w:rsidR="00004392" w:rsidRPr="00836CE2" w:rsidRDefault="00004392" w:rsidP="009926D5">
      <w:pPr>
        <w:pStyle w:val="Proposal"/>
        <w:rPr>
          <w:lang w:val="en-GB" w:eastAsia="ja-JP"/>
        </w:rPr>
      </w:pPr>
      <w:r w:rsidRPr="00836CE2">
        <w:rPr>
          <w:lang w:val="en-GB" w:eastAsia="ja-JP"/>
        </w:rPr>
        <w:t>Consider increasing the maximum number of joint-or-DL TCI states in the RRC configuration from 128 to 256 and the maximum number of UL TCI states in the RRC configuration from 64 to 128.</w:t>
      </w:r>
    </w:p>
    <w:p w14:paraId="43EFB330" w14:textId="77777777" w:rsidR="00004392" w:rsidRPr="00836CE2" w:rsidRDefault="00004392" w:rsidP="009926D5">
      <w:pPr>
        <w:pStyle w:val="Proposal"/>
      </w:pPr>
      <w:r w:rsidRPr="00836CE2">
        <w:rPr>
          <w:lang w:eastAsia="ja-JP"/>
        </w:rPr>
        <w:t xml:space="preserve">Consider increasing the number of bits in the TCI field from 3 to 4. </w:t>
      </w:r>
    </w:p>
    <w:p w14:paraId="7FE60982" w14:textId="77777777" w:rsidR="007D13F3" w:rsidRPr="00836CE2" w:rsidRDefault="007D13F3" w:rsidP="007D13F3">
      <w:pPr>
        <w:pStyle w:val="Proposal"/>
        <w:rPr>
          <w:rFonts w:eastAsia="Times New Roman"/>
        </w:rPr>
      </w:pPr>
      <w:r w:rsidRPr="00836CE2">
        <w:rPr>
          <w:rFonts w:eastAsia="Times New Roman"/>
        </w:rPr>
        <w:t>Impose ordering rules on the TCI states in a TCI codepoint, or apply grouping information to the TCI states in TCI codepoint, to associate the TCI states with TRPs</w:t>
      </w:r>
    </w:p>
    <w:p w14:paraId="3707CFF1" w14:textId="77777777" w:rsidR="007D13F3" w:rsidRPr="00836CE2" w:rsidRDefault="007D13F3" w:rsidP="007D13F3">
      <w:pPr>
        <w:pStyle w:val="Proposal"/>
        <w:rPr>
          <w:rFonts w:eastAsia="Times New Roman"/>
        </w:rPr>
      </w:pPr>
      <w:r w:rsidRPr="00836CE2">
        <w:rPr>
          <w:lang w:val="en-GB" w:eastAsia="ja-JP"/>
        </w:rPr>
        <w:t>A</w:t>
      </w:r>
      <w:r w:rsidRPr="00836CE2">
        <w:rPr>
          <w:rFonts w:eastAsia="Times New Roman"/>
        </w:rPr>
        <w:t xml:space="preserve"> TCI codepoint indicates the spatial directions that can be used for both single TRP and </w:t>
      </w:r>
      <w:proofErr w:type="spellStart"/>
      <w:r w:rsidRPr="00836CE2">
        <w:rPr>
          <w:rFonts w:eastAsia="Times New Roman"/>
        </w:rPr>
        <w:t>multiTRP</w:t>
      </w:r>
      <w:proofErr w:type="spellEnd"/>
      <w:r w:rsidRPr="00836CE2">
        <w:rPr>
          <w:rFonts w:eastAsia="Times New Roman"/>
        </w:rPr>
        <w:t xml:space="preserve"> operation by the UE.</w:t>
      </w:r>
    </w:p>
    <w:p w14:paraId="4727E7B0" w14:textId="77777777" w:rsidR="000A0146" w:rsidRPr="00836CE2" w:rsidRDefault="000A0146" w:rsidP="000A0146">
      <w:pPr>
        <w:pStyle w:val="Proposal"/>
      </w:pPr>
      <w:r w:rsidRPr="00836CE2">
        <w:t>We propose to RRC configure two types of indicated TCI state updates for the UE:</w:t>
      </w:r>
    </w:p>
    <w:p w14:paraId="60F02620" w14:textId="77777777" w:rsidR="000A0146" w:rsidRPr="00836CE2" w:rsidRDefault="000A0146" w:rsidP="000A0146">
      <w:pPr>
        <w:pStyle w:val="Proposal"/>
        <w:numPr>
          <w:ilvl w:val="2"/>
          <w:numId w:val="9"/>
        </w:numPr>
      </w:pPr>
      <w:r w:rsidRPr="00836CE2">
        <w:t xml:space="preserve">Method 1: </w:t>
      </w:r>
      <w:r w:rsidRPr="00836CE2">
        <w:rPr>
          <w:rFonts w:eastAsia="Times New Roman"/>
        </w:rPr>
        <w:t xml:space="preserve">The signaled TCI codepoint by DCI does not overwrite the indicated TCI states of the UE, but only updates a subset of the indicated TCI states. </w:t>
      </w:r>
    </w:p>
    <w:p w14:paraId="77F375A2" w14:textId="77777777" w:rsidR="000A0146" w:rsidRPr="00836CE2" w:rsidRDefault="000A0146" w:rsidP="000A0146">
      <w:pPr>
        <w:pStyle w:val="Proposal"/>
        <w:numPr>
          <w:ilvl w:val="2"/>
          <w:numId w:val="9"/>
        </w:numPr>
      </w:pPr>
      <w:r w:rsidRPr="00836CE2">
        <w:t>Method 2: The signaled TCI codepoint to the UE by DCI overwrites the indicated TCI states the UE was using before receiving the DCI.</w:t>
      </w:r>
    </w:p>
    <w:p w14:paraId="2DB660B3" w14:textId="77777777" w:rsidR="00441E43" w:rsidRPr="00836CE2" w:rsidRDefault="00441E43" w:rsidP="00441E43">
      <w:pPr>
        <w:pStyle w:val="Proposal"/>
      </w:pPr>
      <w:r w:rsidRPr="00836CE2">
        <w:t xml:space="preserve">We support Alt1-1 (restriction to ‘whether’ with FFS): </w:t>
      </w:r>
    </w:p>
    <w:p w14:paraId="48A88C44" w14:textId="77777777" w:rsidR="00441E43" w:rsidRPr="00836CE2" w:rsidRDefault="00441E43" w:rsidP="00441E43">
      <w:pPr>
        <w:pStyle w:val="Proposal"/>
        <w:numPr>
          <w:ilvl w:val="0"/>
          <w:numId w:val="40"/>
        </w:numPr>
      </w:pPr>
      <w:r w:rsidRPr="00836CE2">
        <w:t>Use RRC parameter(s)</w:t>
      </w:r>
      <w:r w:rsidRPr="00836CE2">
        <w:rPr>
          <w:rFonts w:eastAsia="PMingLiU"/>
          <w:lang w:eastAsia="zh-TW"/>
        </w:rPr>
        <w:t xml:space="preserve"> </w:t>
      </w:r>
      <w:r w:rsidRPr="00836CE2">
        <w:t xml:space="preserve">in a CORESET configuration to inform the UE </w:t>
      </w:r>
      <w:r w:rsidRPr="00836CE2">
        <w:rPr>
          <w:u w:val="single"/>
        </w:rPr>
        <w:t>whether</w:t>
      </w:r>
      <w:r w:rsidRPr="00836CE2">
        <w:t xml:space="preserve"> the indicated joint/DL TCI state(s) shall be applied to the corresponding PDCCH receptions on the CORESET. </w:t>
      </w:r>
    </w:p>
    <w:p w14:paraId="0519F35C" w14:textId="77777777" w:rsidR="00441E43" w:rsidRPr="00836CE2" w:rsidRDefault="00441E43" w:rsidP="00441E43">
      <w:pPr>
        <w:pStyle w:val="Proposal"/>
        <w:numPr>
          <w:ilvl w:val="1"/>
          <w:numId w:val="40"/>
        </w:numPr>
      </w:pPr>
      <w:r w:rsidRPr="00836CE2">
        <w:t xml:space="preserve">FFS: </w:t>
      </w:r>
      <w:r w:rsidRPr="00836CE2">
        <w:rPr>
          <w:rFonts w:eastAsia="PMingLiU"/>
          <w:color w:val="000000"/>
          <w:lang w:eastAsia="zh-TW"/>
        </w:rPr>
        <w:t>How to associate the indicated</w:t>
      </w:r>
      <w:r w:rsidRPr="00836CE2">
        <w:rPr>
          <w:color w:val="000000"/>
        </w:rPr>
        <w:t xml:space="preserve"> joint/DL TCI state(s) with each CORESET</w:t>
      </w:r>
    </w:p>
    <w:p w14:paraId="021FB73C" w14:textId="7AA8B69E" w:rsidR="005D0FA5" w:rsidRPr="00836CE2" w:rsidRDefault="00A27E55" w:rsidP="009926D5">
      <w:pPr>
        <w:pStyle w:val="Observation"/>
        <w:numPr>
          <w:ilvl w:val="0"/>
          <w:numId w:val="43"/>
        </w:numPr>
        <w:rPr>
          <w:rFonts w:cs="Arial"/>
        </w:rPr>
      </w:pPr>
      <w:r w:rsidRPr="00836CE2">
        <w:rPr>
          <w:rFonts w:cs="Arial"/>
        </w:rPr>
        <w:t xml:space="preserve"> </w:t>
      </w:r>
      <w:r w:rsidR="00441E43" w:rsidRPr="00836CE2">
        <w:rPr>
          <w:rFonts w:cs="Arial"/>
        </w:rPr>
        <w:t xml:space="preserve">S-DCI based MTRP scheme for PDCCH repetition supports dynamic switching between single and </w:t>
      </w:r>
      <w:proofErr w:type="spellStart"/>
      <w:r w:rsidR="00441E43" w:rsidRPr="00836CE2">
        <w:rPr>
          <w:rFonts w:cs="Arial"/>
        </w:rPr>
        <w:t>multiTRP</w:t>
      </w:r>
      <w:proofErr w:type="spellEnd"/>
      <w:r w:rsidR="00441E43" w:rsidRPr="00836CE2">
        <w:rPr>
          <w:rFonts w:cs="Arial"/>
        </w:rPr>
        <w:t xml:space="preserve"> transmission and is not affected by the TCI framework enhancement</w:t>
      </w:r>
    </w:p>
    <w:p w14:paraId="3B0BD38B" w14:textId="77777777" w:rsidR="00311A68" w:rsidRPr="00836CE2" w:rsidRDefault="00311A68" w:rsidP="00311A68">
      <w:pPr>
        <w:pStyle w:val="Proposal"/>
      </w:pPr>
      <w:r w:rsidRPr="00836CE2">
        <w:t>For s-</w:t>
      </w:r>
      <w:r w:rsidRPr="00836CE2">
        <w:rPr>
          <w:lang w:val="en-GB"/>
        </w:rPr>
        <w:t xml:space="preserve">DCI based MTRP for PUCCH repetition, we </w:t>
      </w:r>
      <w:r w:rsidRPr="00836CE2">
        <w:t xml:space="preserve">support Atl3: </w:t>
      </w:r>
    </w:p>
    <w:p w14:paraId="4FBF4E24" w14:textId="77777777" w:rsidR="00311A68" w:rsidRPr="00836CE2" w:rsidRDefault="00311A68" w:rsidP="00311A68">
      <w:pPr>
        <w:pStyle w:val="Proposal"/>
        <w:numPr>
          <w:ilvl w:val="0"/>
          <w:numId w:val="40"/>
        </w:numPr>
      </w:pPr>
      <w:r w:rsidRPr="00836CE2">
        <w:t>Use MAC-CE to inform the association between the indicated joint/UL TCI state(s) and a PUCCH resource/group</w:t>
      </w:r>
    </w:p>
    <w:p w14:paraId="49B76CE8" w14:textId="77777777" w:rsidR="00311A68" w:rsidRPr="00836CE2" w:rsidRDefault="00311A68" w:rsidP="00311A68">
      <w:pPr>
        <w:pStyle w:val="Proposal"/>
      </w:pPr>
      <w:r w:rsidRPr="00836CE2">
        <w:t>For s-</w:t>
      </w:r>
      <w:r w:rsidRPr="00836CE2">
        <w:rPr>
          <w:lang w:val="en-GB"/>
        </w:rPr>
        <w:t xml:space="preserve">DCI based MTRP for PUSCH repetition, we </w:t>
      </w:r>
      <w:r w:rsidRPr="00836CE2">
        <w:t xml:space="preserve">support Atl2: </w:t>
      </w:r>
    </w:p>
    <w:p w14:paraId="0044973F" w14:textId="5E813B64" w:rsidR="00CC489E" w:rsidRPr="00836CE2" w:rsidRDefault="00311A68" w:rsidP="009926D5">
      <w:pPr>
        <w:pStyle w:val="Proposal"/>
        <w:numPr>
          <w:ilvl w:val="0"/>
          <w:numId w:val="0"/>
        </w:numPr>
        <w:ind w:left="1304"/>
      </w:pPr>
      <w:r w:rsidRPr="00836CE2">
        <w:t>Use</w:t>
      </w:r>
      <w:r w:rsidRPr="00836CE2">
        <w:rPr>
          <w:color w:val="000000"/>
        </w:rPr>
        <w:t xml:space="preserve"> PUSCH transmission scheduled/activated by a DCI format 0_1/0_2 follows the spatial domain transmission filter(s) used for the SRS resource(s) indicated by the DCI format 0_1/0_2</w:t>
      </w:r>
    </w:p>
    <w:p w14:paraId="6C75211E" w14:textId="77777777" w:rsidR="005D0FA5" w:rsidRPr="00836CE2" w:rsidRDefault="005D0FA5" w:rsidP="005D0FA5">
      <w:pPr>
        <w:pStyle w:val="Proposal"/>
        <w:rPr>
          <w:lang w:eastAsia="ja-JP"/>
        </w:rPr>
      </w:pPr>
      <w:r w:rsidRPr="00836CE2">
        <w:rPr>
          <w:lang w:eastAsia="ja-JP"/>
        </w:rPr>
        <w:t>For s-DCI based MTRP for PDSCH repetition, study possible alternatives after discussing how to update the indicated TCI states for the UE.</w:t>
      </w:r>
    </w:p>
    <w:p w14:paraId="0DC5B12A" w14:textId="104EFB2A" w:rsidR="005D0FA5" w:rsidRPr="00836CE2" w:rsidRDefault="00735BC3" w:rsidP="009926D5">
      <w:pPr>
        <w:pStyle w:val="Proposal"/>
        <w:rPr>
          <w:lang w:eastAsia="zh-TW"/>
        </w:rPr>
      </w:pPr>
      <w:r w:rsidRPr="00836CE2">
        <w:t xml:space="preserve">On unified TCI framework extension for M-DCI based MTRP, support using the existing TCI field in the DCI format 1_1/1_2 (with or without DL assignment) associated with one of </w:t>
      </w:r>
      <w:proofErr w:type="spellStart"/>
      <w:r w:rsidRPr="00836CE2">
        <w:t>CORESETPoolIndex</w:t>
      </w:r>
      <w:proofErr w:type="spellEnd"/>
      <w:r w:rsidRPr="00836CE2">
        <w:t xml:space="preserve"> values to indicate the joint/DL/UL TCI state(s) corresponding to the same </w:t>
      </w:r>
      <w:proofErr w:type="spellStart"/>
      <w:r w:rsidRPr="00836CE2">
        <w:t>CORESETPoolIndex</w:t>
      </w:r>
      <w:proofErr w:type="spellEnd"/>
      <w:r w:rsidRPr="00836CE2">
        <w:t xml:space="preserve"> value (Alt2).</w:t>
      </w:r>
    </w:p>
    <w:p w14:paraId="436B54DA" w14:textId="77777777" w:rsidR="002E2FAF" w:rsidRDefault="002E2FAF">
      <w:pPr>
        <w:pStyle w:val="Heading1"/>
        <w:rPr>
          <w:rFonts w:cs="Arial"/>
        </w:rPr>
      </w:pPr>
      <w:r>
        <w:rPr>
          <w:rFonts w:cs="Arial" w:hint="eastAsia"/>
        </w:rPr>
        <w:t>References</w:t>
      </w:r>
    </w:p>
    <w:p w14:paraId="777D4627" w14:textId="2E552EA0" w:rsidR="00FA0453" w:rsidRDefault="002E2FAF" w:rsidP="009926D5">
      <w:pPr>
        <w:pStyle w:val="Reference"/>
        <w:numPr>
          <w:ilvl w:val="0"/>
          <w:numId w:val="0"/>
        </w:numPr>
        <w:ind w:left="567" w:hanging="567"/>
      </w:pPr>
      <w:r>
        <w:t>[</w:t>
      </w:r>
      <w:fldSimple w:instr=" SEQ test \* Arabic \* MERGEFORMAT ">
        <w:r w:rsidR="00D90795">
          <w:rPr>
            <w:noProof/>
          </w:rPr>
          <w:t>1</w:t>
        </w:r>
      </w:fldSimple>
      <w:r>
        <w:t>]</w:t>
      </w:r>
      <w:r>
        <w:tab/>
      </w:r>
      <w:r>
        <w:tab/>
      </w:r>
      <w:bookmarkStart w:id="3" w:name="_Ref31185007"/>
      <w:bookmarkStart w:id="4" w:name="_Ref174151459"/>
      <w:bookmarkStart w:id="5"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Dec 202</w:t>
      </w:r>
      <w:bookmarkEnd w:id="3"/>
      <w:r w:rsidR="001B68D3">
        <w:t>2</w:t>
      </w:r>
      <w:r w:rsidR="001B68D3" w:rsidRPr="00B25BEA">
        <w:t xml:space="preserve"> </w:t>
      </w:r>
      <w:bookmarkEnd w:id="4"/>
      <w:bookmarkEnd w:id="5"/>
    </w:p>
    <w:p w14:paraId="648AE2CF" w14:textId="5865D670" w:rsidR="003E7A2F" w:rsidRPr="004038C1" w:rsidRDefault="00A55BB4" w:rsidP="009670E3">
      <w:pPr>
        <w:pStyle w:val="AppendixNew"/>
        <w:rPr>
          <w:lang w:eastAsia="ja-JP"/>
        </w:rPr>
      </w:pPr>
      <w:proofErr w:type="spellStart"/>
      <w:r>
        <w:lastRenderedPageBreak/>
        <w:t>MultiTRP</w:t>
      </w:r>
      <w:proofErr w:type="spellEnd"/>
      <w:r>
        <w:t xml:space="preserve"> </w:t>
      </w:r>
      <w:r w:rsidRPr="00DF5ECD">
        <w:t>Transmission</w:t>
      </w:r>
      <w:r>
        <w:t xml:space="preserve"> Schemes Rel.16/17</w:t>
      </w:r>
    </w:p>
    <w:p w14:paraId="3F2C063A" w14:textId="0F026BB6" w:rsidR="003E7A2F" w:rsidRPr="00F211D7" w:rsidRDefault="003E7A2F" w:rsidP="009670E3">
      <w:pPr>
        <w:pStyle w:val="AppendixLevel2"/>
        <w:rPr>
          <w:lang w:eastAsia="ko-KR"/>
        </w:rPr>
      </w:pPr>
      <w:r w:rsidRPr="00F211D7">
        <w:t xml:space="preserve">Single-DCI based </w:t>
      </w:r>
      <w:proofErr w:type="spellStart"/>
      <w:r w:rsidRPr="00F211D7">
        <w:t>multiTRP</w:t>
      </w:r>
      <w:proofErr w:type="spellEnd"/>
      <w:r w:rsidRPr="00F211D7">
        <w:t xml:space="preserve"> PDSCH repetition schemes (Rel.16)</w:t>
      </w:r>
    </w:p>
    <w:p w14:paraId="16F7AF8C" w14:textId="77777777" w:rsidR="003E7A2F" w:rsidRDefault="003E7A2F" w:rsidP="003E7A2F">
      <w:pPr>
        <w:rPr>
          <w:rFonts w:cstheme="minorHAnsi"/>
          <w:lang w:val="en-US"/>
        </w:rPr>
      </w:pPr>
      <w:r>
        <w:rPr>
          <w:rFonts w:cstheme="minorHAnsi"/>
          <w:lang w:val="en-US"/>
        </w:rPr>
        <w:t xml:space="preserve">A single DCI which is transmitted from one of the TRPs is used to schedule two PDSCH transmissions from two TRPs respectively. The scheduling DCI indicates two TCI states, each corresponding to one TRP. </w:t>
      </w:r>
    </w:p>
    <w:p w14:paraId="3716447C" w14:textId="77777777" w:rsidR="003E7A2F" w:rsidRPr="00A5419D" w:rsidRDefault="003E7A2F" w:rsidP="009670E3">
      <w:pPr>
        <w:pStyle w:val="AppendixLevel3"/>
      </w:pPr>
      <w:r w:rsidRPr="00A5419D">
        <w:t>SDM:</w:t>
      </w:r>
    </w:p>
    <w:p w14:paraId="6C4E0C7B" w14:textId="77777777" w:rsidR="003E7A2F" w:rsidRDefault="003E7A2F" w:rsidP="003E7A2F">
      <w:pPr>
        <w:rPr>
          <w:rFonts w:cstheme="minorHAnsi"/>
          <w:lang w:val="en-US"/>
        </w:rPr>
      </w:pPr>
      <w:r>
        <w:rPr>
          <w:rFonts w:cstheme="minorHAnsi"/>
          <w:lang w:val="en-US"/>
        </w:rPr>
        <w:t xml:space="preserve">The first TRP transmits a subset of layers of the transport block while the second TRP transmits the remaining layers, on the same time and frequency resources. Antenna ports from different CDM groups are used to transmit the layers from each TRP, where the first TCI state corresponds to the first CDM group, and the second TCI state corresponds to the second CDM group. Dynamic switching between PDSCH SDM </w:t>
      </w:r>
      <w:proofErr w:type="spellStart"/>
      <w:r>
        <w:rPr>
          <w:rFonts w:cstheme="minorHAnsi"/>
          <w:lang w:val="en-US"/>
        </w:rPr>
        <w:t>multiTRP</w:t>
      </w:r>
      <w:proofErr w:type="spellEnd"/>
      <w:r>
        <w:rPr>
          <w:rFonts w:cstheme="minorHAnsi"/>
          <w:lang w:val="en-US"/>
        </w:rPr>
        <w:t xml:space="preserve"> scheme and single TRP PDSCH transmission is indicated by using two TCI states in the DCI and using antenna ports from two different CDM groups. </w:t>
      </w:r>
    </w:p>
    <w:p w14:paraId="0941B6CF" w14:textId="77777777" w:rsidR="003E7A2F" w:rsidRPr="00A5419D" w:rsidRDefault="003E7A2F" w:rsidP="009670E3">
      <w:pPr>
        <w:pStyle w:val="AppendixLevel3"/>
      </w:pPr>
      <w:r w:rsidRPr="00A5419D">
        <w:t>FDM Repetition schemes (</w:t>
      </w:r>
      <w:proofErr w:type="spellStart"/>
      <w:r w:rsidRPr="00A5419D">
        <w:t>fdmSchemA</w:t>
      </w:r>
      <w:proofErr w:type="spellEnd"/>
      <w:r w:rsidRPr="00A5419D">
        <w:t>/B) and TDM repetition schemes (</w:t>
      </w:r>
      <w:proofErr w:type="spellStart"/>
      <w:r w:rsidRPr="00A5419D">
        <w:t>tdmSchemeA</w:t>
      </w:r>
      <w:proofErr w:type="spellEnd"/>
      <w:r w:rsidRPr="00A5419D">
        <w:t xml:space="preserve"> and </w:t>
      </w:r>
      <w:proofErr w:type="spellStart"/>
      <w:r w:rsidRPr="00A5419D">
        <w:t>interslot</w:t>
      </w:r>
      <w:proofErr w:type="spellEnd"/>
      <w:r w:rsidRPr="00A5419D">
        <w:t xml:space="preserve"> scheme):</w:t>
      </w:r>
    </w:p>
    <w:p w14:paraId="390EDADF" w14:textId="77777777" w:rsidR="003E7A2F" w:rsidRDefault="003E7A2F" w:rsidP="003E7A2F">
      <w:pPr>
        <w:rPr>
          <w:rFonts w:cstheme="minorHAnsi"/>
          <w:lang w:val="en-US"/>
        </w:rPr>
      </w:pPr>
      <w:r>
        <w:rPr>
          <w:rFonts w:cstheme="minorHAnsi"/>
          <w:lang w:val="en-US"/>
        </w:rPr>
        <w:t xml:space="preserve">Here the two TRPs repeat the same PDSCH transmission either in frequency or time domain. For the time domain, </w:t>
      </w:r>
      <w:proofErr w:type="spellStart"/>
      <w:r>
        <w:rPr>
          <w:rFonts w:cstheme="minorHAnsi"/>
          <w:lang w:val="en-US"/>
        </w:rPr>
        <w:t>intraslot</w:t>
      </w:r>
      <w:proofErr w:type="spellEnd"/>
      <w:r>
        <w:rPr>
          <w:rFonts w:cstheme="minorHAnsi"/>
          <w:lang w:val="en-US"/>
        </w:rPr>
        <w:t xml:space="preserve"> and </w:t>
      </w:r>
      <w:proofErr w:type="spellStart"/>
      <w:r>
        <w:rPr>
          <w:rFonts w:cstheme="minorHAnsi"/>
          <w:lang w:val="en-US"/>
        </w:rPr>
        <w:t>interslot</w:t>
      </w:r>
      <w:proofErr w:type="spellEnd"/>
      <w:r>
        <w:rPr>
          <w:rFonts w:cstheme="minorHAnsi"/>
          <w:lang w:val="en-US"/>
        </w:rPr>
        <w:t xml:space="preserve"> repetition are both agreed. While FDM schemes have lower latency, for TDM schemes,</w:t>
      </w:r>
      <w:r w:rsidRPr="00AB2F4F">
        <w:rPr>
          <w:rFonts w:cstheme="minorHAnsi"/>
          <w:lang w:val="en-US"/>
        </w:rPr>
        <w:t xml:space="preserve"> </w:t>
      </w:r>
      <w:r>
        <w:rPr>
          <w:rFonts w:cstheme="minorHAnsi"/>
          <w:lang w:val="en-US"/>
        </w:rPr>
        <w:t xml:space="preserve">the </w:t>
      </w:r>
      <w:r w:rsidRPr="00AB2F4F">
        <w:rPr>
          <w:rFonts w:cstheme="minorHAnsi"/>
          <w:lang w:val="en-US"/>
        </w:rPr>
        <w:t>UE only needs to receive one beam at a time</w:t>
      </w:r>
      <w:r>
        <w:rPr>
          <w:rFonts w:cstheme="minorHAnsi"/>
          <w:lang w:val="en-US"/>
        </w:rPr>
        <w:t xml:space="preserve"> which becomes important i</w:t>
      </w:r>
      <w:r w:rsidRPr="00AB2F4F">
        <w:rPr>
          <w:rFonts w:cstheme="minorHAnsi"/>
          <w:lang w:val="en-US"/>
        </w:rPr>
        <w:t xml:space="preserve">n frequency range 2 (FR2) with analog beamforming. </w:t>
      </w:r>
      <w:r>
        <w:rPr>
          <w:rFonts w:cstheme="minorHAnsi"/>
          <w:lang w:val="en-US"/>
        </w:rPr>
        <w:t xml:space="preserve">Antenna ports from the same CDM group are used for the PDSCH transmissions from the two TRPs. </w:t>
      </w:r>
    </w:p>
    <w:p w14:paraId="09EF7548" w14:textId="77777777" w:rsidR="003E7A2F" w:rsidRDefault="003E7A2F" w:rsidP="003E7A2F">
      <w:pPr>
        <w:rPr>
          <w:lang w:eastAsia="ja-JP"/>
        </w:rPr>
      </w:pPr>
      <w:r>
        <w:rPr>
          <w:rFonts w:cstheme="minorHAnsi"/>
          <w:lang w:val="en-US"/>
        </w:rPr>
        <w:t xml:space="preserve">Switching between these 4 repetition schemes is done via RRC configuration. Moreover, dynamic switching between single TRP, SDM </w:t>
      </w:r>
      <w:proofErr w:type="spellStart"/>
      <w:r>
        <w:rPr>
          <w:rFonts w:cstheme="minorHAnsi"/>
          <w:lang w:val="en-US"/>
        </w:rPr>
        <w:t>multiTRP</w:t>
      </w:r>
      <w:proofErr w:type="spellEnd"/>
      <w:r>
        <w:rPr>
          <w:rFonts w:cstheme="minorHAnsi"/>
          <w:lang w:val="en-US"/>
        </w:rPr>
        <w:t xml:space="preserve"> scheme, and the repetition schemes is done by </w:t>
      </w:r>
      <w:r>
        <w:rPr>
          <w:lang w:eastAsia="ja-JP"/>
        </w:rPr>
        <w:t xml:space="preserve">whether a single TCI state or two TCI states, and whether DMRS in a single CDM group or two CDM groups are indicated in a DCI format scheduling a PDSCH. </w:t>
      </w:r>
    </w:p>
    <w:p w14:paraId="4272FD95" w14:textId="77777777" w:rsidR="003E7A2F" w:rsidRDefault="003E7A2F" w:rsidP="003E7A2F">
      <w:pPr>
        <w:rPr>
          <w:lang w:eastAsia="ja-JP"/>
        </w:rPr>
      </w:pPr>
    </w:p>
    <w:p w14:paraId="50772055" w14:textId="55AAAAA7" w:rsidR="003E7A2F" w:rsidRPr="001A58AA" w:rsidRDefault="003E7A2F" w:rsidP="009670E3">
      <w:pPr>
        <w:pStyle w:val="AppendixLevel2"/>
      </w:pPr>
      <w:r w:rsidRPr="001A58AA">
        <w:t xml:space="preserve">Single-DCI based </w:t>
      </w:r>
      <w:proofErr w:type="spellStart"/>
      <w:r w:rsidRPr="001A58AA">
        <w:t>multiTRP</w:t>
      </w:r>
      <w:proofErr w:type="spellEnd"/>
      <w:r w:rsidRPr="001A58AA">
        <w:t xml:space="preserve"> PDCCH repetition in release 17</w:t>
      </w:r>
    </w:p>
    <w:p w14:paraId="0520499B" w14:textId="77777777" w:rsidR="003E7A2F" w:rsidRPr="006B3A4B" w:rsidRDefault="003E7A2F" w:rsidP="003E7A2F">
      <w:pPr>
        <w:rPr>
          <w:lang w:val="en-US"/>
        </w:rPr>
      </w:pPr>
      <w:r>
        <w:rPr>
          <w:lang w:val="en-US"/>
        </w:rPr>
        <w:t>F</w:t>
      </w:r>
      <w:r w:rsidRPr="006B3A4B">
        <w:rPr>
          <w:lang w:val="en-US"/>
        </w:rPr>
        <w:t>or PDCCH repetition, two PDCCH candidates are linked with each other</w:t>
      </w:r>
      <w:r>
        <w:rPr>
          <w:lang w:val="en-US"/>
        </w:rPr>
        <w:t xml:space="preserve"> </w:t>
      </w:r>
      <w:r w:rsidRPr="0098151C">
        <w:rPr>
          <w:lang w:val="en-US"/>
        </w:rPr>
        <w:t xml:space="preserve">via the higher layer parameter </w:t>
      </w:r>
      <w:proofErr w:type="spellStart"/>
      <w:r w:rsidRPr="0098151C">
        <w:rPr>
          <w:i/>
          <w:iCs/>
          <w:lang w:val="en-US"/>
        </w:rPr>
        <w:t>searchSpaceLinking</w:t>
      </w:r>
      <w:proofErr w:type="spellEnd"/>
      <w:r w:rsidRPr="0098151C">
        <w:rPr>
          <w:lang w:val="en-US"/>
        </w:rPr>
        <w:t xml:space="preserve"> in the search space set configuration</w:t>
      </w:r>
      <w:r>
        <w:rPr>
          <w:lang w:val="en-US"/>
        </w:rPr>
        <w:t>.</w:t>
      </w:r>
      <w:r w:rsidRPr="006B3A4B">
        <w:rPr>
          <w:lang w:val="en-US"/>
        </w:rPr>
        <w:t xml:space="preserve"> Furthermore, these two PDCCH candidates are configured in different S</w:t>
      </w:r>
      <w:r>
        <w:rPr>
          <w:lang w:val="en-US"/>
        </w:rPr>
        <w:t xml:space="preserve">earch </w:t>
      </w:r>
      <w:r w:rsidRPr="006B3A4B">
        <w:rPr>
          <w:lang w:val="en-US"/>
        </w:rPr>
        <w:t>S</w:t>
      </w:r>
      <w:r>
        <w:rPr>
          <w:lang w:val="en-US"/>
        </w:rPr>
        <w:t>pace</w:t>
      </w:r>
      <w:r w:rsidRPr="006B3A4B">
        <w:rPr>
          <w:lang w:val="en-US"/>
        </w:rPr>
        <w:t xml:space="preserve"> sets that are associated with corresponding CORESETs. </w:t>
      </w:r>
      <w:r>
        <w:rPr>
          <w:lang w:val="en-US"/>
        </w:rPr>
        <w:t>W</w:t>
      </w:r>
      <w:r w:rsidRPr="006B3A4B">
        <w:rPr>
          <w:lang w:val="en-US"/>
        </w:rPr>
        <w:t>hen the corresponding CORESETs have different TCI states, the two linked PDCCH repetitions carry</w:t>
      </w:r>
      <w:r>
        <w:rPr>
          <w:lang w:val="en-US"/>
        </w:rPr>
        <w:t>ing</w:t>
      </w:r>
      <w:r w:rsidRPr="006B3A4B">
        <w:rPr>
          <w:lang w:val="en-US"/>
        </w:rPr>
        <w:t xml:space="preserve"> the same DCI</w:t>
      </w:r>
      <w:r>
        <w:rPr>
          <w:lang w:val="en-US"/>
        </w:rPr>
        <w:t xml:space="preserve"> </w:t>
      </w:r>
      <w:r w:rsidRPr="006B3A4B">
        <w:rPr>
          <w:lang w:val="en-US"/>
        </w:rPr>
        <w:t>are transmitted</w:t>
      </w:r>
      <w:r>
        <w:rPr>
          <w:lang w:val="en-US"/>
        </w:rPr>
        <w:t xml:space="preserve"> on</w:t>
      </w:r>
      <w:r w:rsidRPr="006B3A4B">
        <w:rPr>
          <w:lang w:val="en-US"/>
        </w:rPr>
        <w:t xml:space="preserve"> two different beams.</w:t>
      </w:r>
    </w:p>
    <w:p w14:paraId="1D1D97CB" w14:textId="4FC7D2D0" w:rsidR="003E7A2F" w:rsidRDefault="003E7A2F" w:rsidP="003E7A2F">
      <w:pPr>
        <w:rPr>
          <w:lang w:val="en-US"/>
        </w:rPr>
      </w:pPr>
      <w:r>
        <w:rPr>
          <w:lang w:val="en-US"/>
        </w:rPr>
        <w:t xml:space="preserve">Notice that </w:t>
      </w:r>
      <w:r w:rsidRPr="009866BC">
        <w:rPr>
          <w:lang w:val="en-US"/>
        </w:rPr>
        <w:t>once UE receives PDCCH configurations, it can identify the linked PDCCH candidates for repetition</w:t>
      </w:r>
      <w:r>
        <w:rPr>
          <w:lang w:val="en-US"/>
        </w:rPr>
        <w:t>. Moreover, d</w:t>
      </w:r>
      <w:r w:rsidRPr="009866BC">
        <w:rPr>
          <w:lang w:val="en-US"/>
        </w:rPr>
        <w:t>epending on the configurations for a given UE, it is possible that only some of the SS sets are linked for repetition while other SS sets contain individua</w:t>
      </w:r>
      <w:r>
        <w:rPr>
          <w:lang w:val="en-US"/>
        </w:rPr>
        <w:t>l</w:t>
      </w:r>
      <w:r w:rsidRPr="009866BC">
        <w:rPr>
          <w:lang w:val="en-US"/>
        </w:rPr>
        <w:t xml:space="preserve"> PDCCH candidates without repetition. Then the network </w:t>
      </w:r>
      <w:r>
        <w:rPr>
          <w:lang w:val="en-US"/>
        </w:rPr>
        <w:t xml:space="preserve">can </w:t>
      </w:r>
      <w:r w:rsidRPr="009866BC">
        <w:rPr>
          <w:lang w:val="en-US"/>
        </w:rPr>
        <w:t>dynamically select the linked PDCCH candidates or individual PDCCH candidates for DCI transmission</w:t>
      </w:r>
      <w:r>
        <w:rPr>
          <w:lang w:val="en-US"/>
        </w:rPr>
        <w:t xml:space="preserve">, and hence dynamically switch between single TRP and </w:t>
      </w:r>
      <w:proofErr w:type="spellStart"/>
      <w:r>
        <w:rPr>
          <w:lang w:val="en-US"/>
        </w:rPr>
        <w:t>multiTRP</w:t>
      </w:r>
      <w:proofErr w:type="spellEnd"/>
      <w:r>
        <w:rPr>
          <w:lang w:val="en-US"/>
        </w:rPr>
        <w:t xml:space="preserve"> transmission, </w:t>
      </w:r>
      <w:r w:rsidRPr="009866BC">
        <w:rPr>
          <w:lang w:val="en-US"/>
        </w:rPr>
        <w:t xml:space="preserve">depending on </w:t>
      </w:r>
      <w:r>
        <w:rPr>
          <w:lang w:val="en-US"/>
        </w:rPr>
        <w:t xml:space="preserve">the </w:t>
      </w:r>
      <w:r w:rsidRPr="009866BC">
        <w:rPr>
          <w:lang w:val="en-US"/>
        </w:rPr>
        <w:t>reliability and latency requirements</w:t>
      </w:r>
      <w:r>
        <w:rPr>
          <w:lang w:val="en-US"/>
        </w:rPr>
        <w:t xml:space="preserve">. Note that </w:t>
      </w:r>
      <w:r w:rsidRPr="002E1008">
        <w:rPr>
          <w:lang w:val="en-US"/>
        </w:rPr>
        <w:t xml:space="preserve">is not supported </w:t>
      </w:r>
      <w:r>
        <w:rPr>
          <w:lang w:val="en-US"/>
        </w:rPr>
        <w:t xml:space="preserve">in this scheme that the </w:t>
      </w:r>
      <w:r w:rsidRPr="002E1008">
        <w:rPr>
          <w:lang w:val="en-US"/>
        </w:rPr>
        <w:t>PDCCH candidates originat</w:t>
      </w:r>
      <w:r>
        <w:rPr>
          <w:lang w:val="en-US"/>
        </w:rPr>
        <w:t>e</w:t>
      </w:r>
      <w:r w:rsidRPr="002E1008">
        <w:rPr>
          <w:lang w:val="en-US"/>
        </w:rPr>
        <w:t xml:space="preserve"> from CORESETs associated with different CORESET pool index values.</w:t>
      </w:r>
    </w:p>
    <w:p w14:paraId="1355004B" w14:textId="57E4EF51" w:rsidR="003E7A2F" w:rsidRPr="00DF382F" w:rsidRDefault="00E05568" w:rsidP="009670E3">
      <w:pPr>
        <w:pStyle w:val="AppendixLevel2"/>
      </w:pPr>
      <w:r>
        <w:t xml:space="preserve"> </w:t>
      </w:r>
      <w:r w:rsidR="003E7A2F" w:rsidRPr="00DF382F">
        <w:t xml:space="preserve">Single-DCI based </w:t>
      </w:r>
      <w:proofErr w:type="spellStart"/>
      <w:r w:rsidR="003E7A2F" w:rsidRPr="00DF382F">
        <w:t>multiTRP</w:t>
      </w:r>
      <w:proofErr w:type="spellEnd"/>
      <w:r w:rsidR="003E7A2F" w:rsidRPr="00DF382F">
        <w:t xml:space="preserve"> PUCCH repetition in release 17</w:t>
      </w:r>
    </w:p>
    <w:p w14:paraId="0E730724" w14:textId="18B34378" w:rsidR="003E7A2F" w:rsidRDefault="003E7A2F" w:rsidP="00D41BA2">
      <w:pPr>
        <w:spacing w:after="0"/>
        <w:jc w:val="both"/>
        <w:rPr>
          <w:lang w:val="en-US"/>
        </w:rPr>
      </w:pPr>
      <w:r w:rsidRPr="001F0D99">
        <w:rPr>
          <w:lang w:val="en-US"/>
        </w:rPr>
        <w:t xml:space="preserve">In Release 17 multi-TRP PUCCH repetition scheme, a PUCCH resource containing UL control information (UCI) can be repeated in a </w:t>
      </w:r>
      <w:proofErr w:type="spellStart"/>
      <w:r w:rsidRPr="001F0D99">
        <w:rPr>
          <w:lang w:val="en-US"/>
        </w:rPr>
        <w:t>TDMed</w:t>
      </w:r>
      <w:proofErr w:type="spellEnd"/>
      <w:r w:rsidRPr="001F0D99">
        <w:rPr>
          <w:lang w:val="en-US"/>
        </w:rPr>
        <w:t xml:space="preserve"> manner using two spatial relation data per PUCCH resource. </w:t>
      </w:r>
      <w:r w:rsidRPr="001F0D99">
        <w:t xml:space="preserve">When configured with higher layer parameter </w:t>
      </w:r>
      <w:r w:rsidRPr="001F0D99">
        <w:rPr>
          <w:i/>
          <w:iCs/>
        </w:rPr>
        <w:t>PUCCH-</w:t>
      </w:r>
      <w:proofErr w:type="spellStart"/>
      <w:r w:rsidRPr="001F0D99">
        <w:rPr>
          <w:i/>
        </w:rPr>
        <w:t>nrofSlots</w:t>
      </w:r>
      <w:proofErr w:type="spellEnd"/>
      <w:r w:rsidRPr="001F0D99">
        <w:t xml:space="preserve">, the UE repeats the transmission of the UCI with the given PUCCH resource for the specified number of slots. The PUCCH resource is indicated with multiple spatial relations (FR2) and multiple power control parameters (FR1) via MAC-CE messages. </w:t>
      </w:r>
      <w:r w:rsidRPr="001F0D99">
        <w:rPr>
          <w:lang w:val="en-US"/>
        </w:rPr>
        <w:t xml:space="preserve">Release 17 can support inter-slot repetition and intra-slot repetition. Switching between single TRP </w:t>
      </w:r>
      <w:proofErr w:type="spellStart"/>
      <w:r w:rsidRPr="001F0D99">
        <w:rPr>
          <w:lang w:val="en-US"/>
        </w:rPr>
        <w:t>amd</w:t>
      </w:r>
      <w:proofErr w:type="spellEnd"/>
      <w:r w:rsidRPr="001F0D99">
        <w:rPr>
          <w:lang w:val="en-US"/>
        </w:rPr>
        <w:t xml:space="preserve"> </w:t>
      </w:r>
      <w:proofErr w:type="spellStart"/>
      <w:r w:rsidRPr="001F0D99">
        <w:rPr>
          <w:lang w:val="en-US"/>
        </w:rPr>
        <w:t>multiTRP</w:t>
      </w:r>
      <w:proofErr w:type="spellEnd"/>
      <w:r w:rsidRPr="001F0D99">
        <w:rPr>
          <w:lang w:val="en-US"/>
        </w:rPr>
        <w:t xml:space="preserve"> can be done dynamically.  </w:t>
      </w:r>
    </w:p>
    <w:p w14:paraId="30301D73" w14:textId="77777777" w:rsidR="00D41BA2" w:rsidRDefault="00D41BA2" w:rsidP="009670E3">
      <w:pPr>
        <w:spacing w:after="0"/>
        <w:jc w:val="both"/>
        <w:rPr>
          <w:lang w:val="en-US"/>
        </w:rPr>
      </w:pPr>
    </w:p>
    <w:p w14:paraId="6DE5AB32" w14:textId="04BDD7D6" w:rsidR="003E7A2F" w:rsidRPr="00B107E1" w:rsidRDefault="00E05568" w:rsidP="009670E3">
      <w:pPr>
        <w:pStyle w:val="AppendixLevel2"/>
      </w:pPr>
      <w:r>
        <w:lastRenderedPageBreak/>
        <w:t xml:space="preserve"> </w:t>
      </w:r>
      <w:r w:rsidR="003E7A2F" w:rsidRPr="00B107E1">
        <w:t xml:space="preserve">Single-DCI based </w:t>
      </w:r>
      <w:proofErr w:type="spellStart"/>
      <w:r w:rsidR="003E7A2F" w:rsidRPr="00B107E1">
        <w:t>multiTRP</w:t>
      </w:r>
      <w:proofErr w:type="spellEnd"/>
      <w:r w:rsidR="003E7A2F" w:rsidRPr="00B107E1">
        <w:t xml:space="preserve"> PUSCH repetition in release 17</w:t>
      </w:r>
    </w:p>
    <w:p w14:paraId="1EE58312" w14:textId="77777777" w:rsidR="003E7A2F" w:rsidRPr="00ED2E4A" w:rsidRDefault="003E7A2F" w:rsidP="003E7A2F">
      <w:pPr>
        <w:rPr>
          <w:lang w:val="en-US"/>
        </w:rPr>
      </w:pPr>
      <w:r w:rsidRPr="00ED2E4A">
        <w:rPr>
          <w:lang w:val="en-US"/>
        </w:rPr>
        <w:t xml:space="preserve">Release 17 enabled </w:t>
      </w:r>
      <w:proofErr w:type="spellStart"/>
      <w:r w:rsidRPr="00ED2E4A">
        <w:rPr>
          <w:lang w:val="en-US"/>
        </w:rPr>
        <w:t>TDMed</w:t>
      </w:r>
      <w:proofErr w:type="spellEnd"/>
      <w:r w:rsidRPr="00ED2E4A">
        <w:rPr>
          <w:lang w:val="en-US"/>
        </w:rPr>
        <w:t xml:space="preserve"> PUSCH repetition toward two TRPs. Both grant-based, mainly single-DCI PUSCH repetition Type A and repetition Type B, and configured grant (CG)- based, both Type 1 and Type 2, PUSCH repetition is supported with two UL beams. For single-DCI based multi-TRP PUSCH repetition, both codebook (CB)-based and non-codebook (NCB)-based PUSCH repetition is supported by indicating two sounding reference signal (SRS) resource indicators (SRIs) and two transmit precoding matrix indicators (TPMIs) (for CB-based PUSCH) in DCI format </w:t>
      </w:r>
      <w:r w:rsidRPr="00ED2E4A">
        <w:rPr>
          <w:lang w:eastAsia="ja-JP"/>
        </w:rPr>
        <w:t>format 0_1/0_2</w:t>
      </w:r>
      <w:r w:rsidRPr="00ED2E4A">
        <w:rPr>
          <w:lang w:val="en-US"/>
        </w:rPr>
        <w:t xml:space="preserve">. The respective SRS resource set is applied for each SRI, which also allows using up to two power control parameter sets. </w:t>
      </w:r>
    </w:p>
    <w:p w14:paraId="65E1FE36" w14:textId="77777777" w:rsidR="003E7A2F" w:rsidRPr="00ED2E4A" w:rsidRDefault="003E7A2F" w:rsidP="003E7A2F">
      <w:pPr>
        <w:textAlignment w:val="center"/>
      </w:pPr>
      <w:r w:rsidRPr="00ED2E4A">
        <w:t xml:space="preserve">Dynamic switching between single TRP and non-CB/CB based </w:t>
      </w:r>
      <w:proofErr w:type="spellStart"/>
      <w:r w:rsidRPr="00ED2E4A">
        <w:t>multiTRP</w:t>
      </w:r>
      <w:proofErr w:type="spellEnd"/>
      <w:r w:rsidRPr="00ED2E4A">
        <w:t xml:space="preserve"> PUSCH repetition was enabled by introducing a new </w:t>
      </w:r>
      <w:proofErr w:type="gramStart"/>
      <w:r w:rsidRPr="00ED2E4A">
        <w:t>2 bit</w:t>
      </w:r>
      <w:proofErr w:type="gramEnd"/>
      <w:r w:rsidRPr="00ED2E4A">
        <w:t xml:space="preserve"> DCI field as follow: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3E7A2F" w:rsidRPr="0016199F" w14:paraId="272DF0DF" w14:textId="77777777" w:rsidTr="004038C1">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2520F"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Codepoint</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72C743"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34FEC"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3E7A2F" w:rsidRPr="0016199F" w14:paraId="26D8A0B5"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E5036"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D8001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88F981"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86DB9E5"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A073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46D9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BC8602"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DBC636C"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13E6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10</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433EA5"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57C7223F"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0D79B0B8"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D308E"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3E7A2F" w:rsidRPr="0016199F" w14:paraId="0F41ED0F"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EE3AD"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11</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B13B97"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1C47DE3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FFS</w:t>
            </w:r>
          </w:p>
          <w:p w14:paraId="0C255720"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FFS</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8C2A5D"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6F2FFF8F" w14:textId="77777777" w:rsidR="003E7A2F" w:rsidRPr="006954DB" w:rsidRDefault="003E7A2F" w:rsidP="003E7A2F">
      <w:pPr>
        <w:textAlignment w:val="center"/>
        <w:rPr>
          <w:rFonts w:asciiTheme="minorHAnsi" w:hAnsiTheme="minorHAnsi" w:cstheme="minorHAnsi"/>
          <w:lang w:val="en-US"/>
        </w:rPr>
      </w:pPr>
    </w:p>
    <w:p w14:paraId="1F6C0A1C" w14:textId="77777777" w:rsidR="003E7A2F" w:rsidRDefault="003E7A2F" w:rsidP="003E7A2F">
      <w:pPr>
        <w:spacing w:line="276" w:lineRule="auto"/>
        <w:jc w:val="both"/>
      </w:pPr>
      <w:r w:rsidRPr="00ED2E4A">
        <w:t>Spatial- and frequency-domain multiplexing of PUSCH(s) towards multiple TRPs and simultaneous transmission of multiple PUSCHs are not supported.</w:t>
      </w:r>
    </w:p>
    <w:p w14:paraId="0ECCA313" w14:textId="77777777" w:rsidR="003E7A2F" w:rsidRDefault="003E7A2F" w:rsidP="009670E3">
      <w:pPr>
        <w:pStyle w:val="AppendixLevel2"/>
      </w:pPr>
      <w:r>
        <w:t>High Speed Train (HST)-SFN in Release 17</w:t>
      </w:r>
    </w:p>
    <w:p w14:paraId="5B98CDA4" w14:textId="77777777" w:rsidR="003E7A2F" w:rsidRDefault="003E7A2F" w:rsidP="003E7A2F">
      <w:pPr>
        <w:rPr>
          <w:lang w:eastAsia="ja-JP"/>
        </w:rPr>
      </w:pPr>
      <w:r>
        <w:rPr>
          <w:lang w:eastAsia="ja-JP"/>
        </w:rPr>
        <w:t xml:space="preserve">In Release 17 High Speed Train (HST)-SFN, single DCI based multi-TRP PDCCH and multi-TRP PDSCH SFN schemes were introduced. Here the same copy of a PDCCH or a PDSCH is transmitted from two TRPs on the same time frequency resources. It is assumed that TRP specific SSB/TRS/CSI-RS transmissions are transmitted </w:t>
      </w:r>
      <w:r w:rsidRPr="00897943">
        <w:rPr>
          <w:lang w:eastAsia="ja-JP"/>
        </w:rPr>
        <w:t>in a non-SFN manner to facilitate more accurate frequency offset compensation.</w:t>
      </w:r>
      <w:r>
        <w:rPr>
          <w:lang w:eastAsia="ja-JP"/>
        </w:rPr>
        <w:t xml:space="preserve"> SFN based multi-TRP PDCCH is enabled by a combination of RRC configuration and activation of a CORESET with two TCI states by MAC-CE. For enhanced SFN based multi-TRP PDSCH, it is enabled by both a RRC configuration and indication of two TCI states in a DCI scheduling the PDSCH.  Dynamic switching between SFN based multi-TRP PDSCH and single TRP PDSCH is supported.  </w:t>
      </w:r>
    </w:p>
    <w:p w14:paraId="10160032" w14:textId="77777777" w:rsidR="003E7A2F" w:rsidRPr="00F611D5" w:rsidRDefault="003E7A2F" w:rsidP="009670E3">
      <w:pPr>
        <w:pStyle w:val="AppendixLevel2"/>
      </w:pPr>
      <w:proofErr w:type="spellStart"/>
      <w:r w:rsidRPr="00F611D5">
        <w:t>MultiDCI</w:t>
      </w:r>
      <w:proofErr w:type="spellEnd"/>
      <w:r w:rsidRPr="00F611D5">
        <w:t xml:space="preserve"> </w:t>
      </w:r>
      <w:proofErr w:type="spellStart"/>
      <w:r w:rsidRPr="00F611D5">
        <w:t>multiTRP</w:t>
      </w:r>
      <w:proofErr w:type="spellEnd"/>
      <w:r w:rsidRPr="00F611D5">
        <w:t xml:space="preserve"> PDSCH NCJT in Releas</w:t>
      </w:r>
      <w:r>
        <w:t>e 16</w:t>
      </w:r>
    </w:p>
    <w:p w14:paraId="7D89ABDA" w14:textId="37F714A0" w:rsidR="00BA09BC" w:rsidRDefault="003E7A2F" w:rsidP="00DF5ECD">
      <w:pPr>
        <w:rPr>
          <w:lang w:eastAsia="ja-JP"/>
        </w:rPr>
      </w:pPr>
      <w:r>
        <w:rPr>
          <w:lang w:eastAsia="ja-JP"/>
        </w:rPr>
        <w:t xml:space="preserve">This was introduced to support scenarios with nonideal backhaul between the TRPs, and each TRP schedules a PDSCH using its own DCI. Therefore, for multi-DCI based NC-JT, two PDSCHs can be scheduled simultaneously with two PDCCHs and the two PDSCHs can be fully, partially, or non-overlapping. To handle the HARQ feedback, the CORESET pool concept was introduced. </w:t>
      </w:r>
      <w:r w:rsidRPr="00EB0BF5">
        <w:rPr>
          <w:lang w:val="en-US"/>
        </w:rPr>
        <w:t xml:space="preserve">In the RRC configuration, </w:t>
      </w:r>
      <w:r>
        <w:rPr>
          <w:lang w:val="en-US"/>
        </w:rPr>
        <w:t xml:space="preserve">the </w:t>
      </w:r>
      <w:r w:rsidRPr="00EB0BF5">
        <w:rPr>
          <w:lang w:val="en-US"/>
        </w:rPr>
        <w:t xml:space="preserve">two TRPs are implicitly represented with two different control resource set (CORESET) groups, each of which is identified by the value of RRC parameter </w:t>
      </w:r>
      <w:proofErr w:type="spellStart"/>
      <w:r w:rsidRPr="00EB0BF5">
        <w:rPr>
          <w:lang w:val="en-US"/>
        </w:rPr>
        <w:t>CORESETPoolIndex</w:t>
      </w:r>
      <w:proofErr w:type="spellEnd"/>
      <w:r w:rsidRPr="00EB0BF5">
        <w:rPr>
          <w:lang w:val="en-US"/>
        </w:rPr>
        <w:t>.</w:t>
      </w:r>
      <w:r>
        <w:rPr>
          <w:lang w:val="en-US"/>
        </w:rPr>
        <w:t xml:space="preserve"> </w:t>
      </w:r>
      <w:r>
        <w:rPr>
          <w:lang w:val="en-US" w:eastAsia="ja-JP"/>
        </w:rPr>
        <w:t>T</w:t>
      </w:r>
      <w:r>
        <w:rPr>
          <w:lang w:eastAsia="ja-JP"/>
        </w:rPr>
        <w:t xml:space="preserve">he feedback for any received </w:t>
      </w:r>
      <w:r w:rsidRPr="00C155A4">
        <w:rPr>
          <w:lang w:val="en-US"/>
        </w:rPr>
        <w:t xml:space="preserve">PDSCH that are associated with the same CORESET pool will feed back their HARQ A/N in the same PUCCH. Subsequently, it was decided to also activate </w:t>
      </w:r>
      <w:r>
        <w:rPr>
          <w:lang w:eastAsia="ja-JP"/>
        </w:rPr>
        <w:t>TCI states for PDSCH per CORESET pool, so only one TCI state can be indicated in a DCI scheduling a PDSCH.</w:t>
      </w:r>
    </w:p>
    <w:p w14:paraId="793F2F70" w14:textId="3A1B3BF0" w:rsidR="00F56B33" w:rsidRDefault="00F56B33" w:rsidP="00F56B33">
      <w:pPr>
        <w:pStyle w:val="AppendixNew"/>
        <w:rPr>
          <w:lang w:eastAsia="ja-JP"/>
        </w:rPr>
      </w:pPr>
      <w:r>
        <w:rPr>
          <w:lang w:eastAsia="ja-JP"/>
        </w:rPr>
        <w:t>Older Agreements</w:t>
      </w:r>
    </w:p>
    <w:p w14:paraId="232BA362" w14:textId="77777777" w:rsidR="00BA09BC" w:rsidRDefault="00BA09BC" w:rsidP="00BA09BC">
      <w:pPr>
        <w:rPr>
          <w:rFonts w:cs="Arial"/>
        </w:rPr>
      </w:pPr>
      <w:r>
        <w:rPr>
          <w:rFonts w:cs="Arial"/>
        </w:rPr>
        <w:t>Moreover, during RAN1#109e meeting, the following agreements were made:</w:t>
      </w:r>
    </w:p>
    <w:p w14:paraId="5C279F2C" w14:textId="4A38B0AD" w:rsidR="00BA09BC" w:rsidRPr="00CE3D57" w:rsidRDefault="00BA09BC" w:rsidP="00BA09BC">
      <w:pPr>
        <w:spacing w:after="0"/>
        <w:rPr>
          <w:rFonts w:ascii="Times" w:eastAsia="PMingLiU" w:hAnsi="Times"/>
          <w:highlight w:val="green"/>
          <w:lang w:eastAsia="zh-TW"/>
        </w:rPr>
      </w:pPr>
      <w:r w:rsidRPr="00CE3D57">
        <w:rPr>
          <w:rFonts w:ascii="Times" w:eastAsia="Batang" w:hAnsi="Times"/>
          <w:b/>
          <w:bCs/>
          <w:highlight w:val="green"/>
          <w:lang w:eastAsia="zh-TW"/>
        </w:rPr>
        <w:t>Agreement 1</w:t>
      </w:r>
      <w:r w:rsidR="00CE3D57" w:rsidRPr="00CE3D57">
        <w:rPr>
          <w:rFonts w:ascii="Times" w:eastAsia="Batang" w:hAnsi="Times"/>
          <w:b/>
          <w:bCs/>
          <w:highlight w:val="green"/>
          <w:lang w:eastAsia="zh-TW"/>
        </w:rPr>
        <w:t xml:space="preserve"> (</w:t>
      </w:r>
      <w:r w:rsidR="00CE3D57" w:rsidRPr="009926D5">
        <w:rPr>
          <w:rFonts w:cs="Arial"/>
          <w:highlight w:val="green"/>
        </w:rPr>
        <w:t>RAN1#109e</w:t>
      </w:r>
      <w:r w:rsidR="00CE3D57" w:rsidRPr="00CE3D57">
        <w:rPr>
          <w:rFonts w:ascii="Times" w:eastAsia="Batang" w:hAnsi="Times"/>
          <w:b/>
          <w:bCs/>
          <w:highlight w:val="green"/>
          <w:lang w:eastAsia="zh-TW"/>
        </w:rPr>
        <w:t>)</w:t>
      </w:r>
    </w:p>
    <w:p w14:paraId="77123A24" w14:textId="77777777" w:rsidR="00BA09BC" w:rsidRPr="00BD47B7" w:rsidRDefault="00BA09BC" w:rsidP="00BA09BC">
      <w:pPr>
        <w:spacing w:after="0"/>
        <w:rPr>
          <w:rFonts w:eastAsia="Batang"/>
          <w:szCs w:val="24"/>
        </w:rPr>
      </w:pPr>
      <w:r w:rsidRPr="00BD47B7">
        <w:rPr>
          <w:rFonts w:eastAsia="Batang"/>
        </w:rPr>
        <w:t>On unified TCI framework extension, consider all the intra and inter-cell MTRP schemes specified in Rel-16 and Rel-17</w:t>
      </w:r>
    </w:p>
    <w:p w14:paraId="114D6B25" w14:textId="77777777" w:rsidR="00BA09BC" w:rsidRDefault="00BA09BC" w:rsidP="00BA09BC">
      <w:pPr>
        <w:numPr>
          <w:ilvl w:val="0"/>
          <w:numId w:val="11"/>
        </w:numPr>
        <w:overflowPunct w:val="0"/>
        <w:autoSpaceDE w:val="0"/>
        <w:autoSpaceDN w:val="0"/>
        <w:adjustRightInd w:val="0"/>
        <w:spacing w:after="0"/>
        <w:contextualSpacing/>
        <w:rPr>
          <w:lang w:val="en-US" w:eastAsia="ja-JP"/>
        </w:rPr>
      </w:pPr>
      <w:r w:rsidRPr="00BD47B7">
        <w:rPr>
          <w:lang w:val="en-US" w:eastAsia="ja-JP"/>
        </w:rPr>
        <w:t xml:space="preserve">Consider, if </w:t>
      </w:r>
      <w:proofErr w:type="spellStart"/>
      <w:r w:rsidRPr="00BD47B7">
        <w:rPr>
          <w:lang w:val="en-US" w:eastAsia="ja-JP"/>
        </w:rPr>
        <w:t>STxMP</w:t>
      </w:r>
      <w:proofErr w:type="spellEnd"/>
      <w:r w:rsidRPr="00BD47B7">
        <w:rPr>
          <w:lang w:val="en-US" w:eastAsia="ja-JP"/>
        </w:rPr>
        <w:t xml:space="preserve"> is supported, Rel-18 MTRP scheme(s) with </w:t>
      </w:r>
      <w:proofErr w:type="spellStart"/>
      <w:r w:rsidRPr="00BD47B7">
        <w:rPr>
          <w:lang w:val="en-US" w:eastAsia="ja-JP"/>
        </w:rPr>
        <w:t>STxMP</w:t>
      </w:r>
      <w:proofErr w:type="spellEnd"/>
      <w:r w:rsidRPr="00BD47B7">
        <w:rPr>
          <w:lang w:val="en-US" w:eastAsia="ja-JP"/>
        </w:rPr>
        <w:t xml:space="preserve"> </w:t>
      </w:r>
    </w:p>
    <w:p w14:paraId="62142BDA" w14:textId="77777777" w:rsidR="00BA09BC" w:rsidRPr="00BD47B7" w:rsidRDefault="00BA09BC" w:rsidP="00BA09BC">
      <w:pPr>
        <w:overflowPunct w:val="0"/>
        <w:autoSpaceDE w:val="0"/>
        <w:autoSpaceDN w:val="0"/>
        <w:adjustRightInd w:val="0"/>
        <w:spacing w:after="0"/>
        <w:ind w:left="720"/>
        <w:contextualSpacing/>
        <w:rPr>
          <w:lang w:val="en-US" w:eastAsia="ja-JP"/>
        </w:rPr>
      </w:pPr>
    </w:p>
    <w:p w14:paraId="3AE339FD" w14:textId="34E2AF9B" w:rsidR="00BA09BC" w:rsidRPr="00BD47B7" w:rsidRDefault="00BA09BC" w:rsidP="00BA09BC">
      <w:pPr>
        <w:spacing w:after="0"/>
        <w:rPr>
          <w:rFonts w:ascii="Times" w:eastAsia="PMingLiU" w:hAnsi="Times"/>
          <w:highlight w:val="green"/>
          <w:lang w:eastAsia="zh-TW"/>
        </w:rPr>
      </w:pPr>
      <w:r w:rsidRPr="00BD47B7">
        <w:rPr>
          <w:rFonts w:ascii="Times" w:eastAsia="Batang" w:hAnsi="Times"/>
          <w:b/>
          <w:bCs/>
          <w:highlight w:val="green"/>
          <w:lang w:eastAsia="zh-TW"/>
        </w:rPr>
        <w:t>Agreement</w:t>
      </w:r>
      <w:r>
        <w:rPr>
          <w:rFonts w:ascii="Times" w:eastAsia="Batang" w:hAnsi="Times"/>
          <w:b/>
          <w:bCs/>
          <w:highlight w:val="green"/>
          <w:lang w:eastAsia="zh-TW"/>
        </w:rPr>
        <w:t xml:space="preserve"> 2</w:t>
      </w:r>
      <w:r w:rsidR="00CE3D57">
        <w:rPr>
          <w:rFonts w:ascii="Times" w:eastAsia="Batang" w:hAnsi="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3A34790D" w14:textId="77777777" w:rsidR="00BA09BC" w:rsidRPr="00BD47B7" w:rsidRDefault="00BA09BC" w:rsidP="00BA09BC">
      <w:pPr>
        <w:spacing w:after="0"/>
        <w:rPr>
          <w:rFonts w:eastAsia="Batang"/>
          <w:szCs w:val="24"/>
          <w:lang w:eastAsia="ko-KR"/>
        </w:rPr>
      </w:pPr>
      <w:r w:rsidRPr="00BD47B7">
        <w:rPr>
          <w:rFonts w:eastAsia="Batang"/>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0A14AEE8" w14:textId="77777777" w:rsidR="00BA09BC" w:rsidRPr="00BD47B7" w:rsidRDefault="00BA09BC" w:rsidP="00BA09BC">
      <w:pPr>
        <w:numPr>
          <w:ilvl w:val="0"/>
          <w:numId w:val="11"/>
        </w:numPr>
        <w:overflowPunct w:val="0"/>
        <w:autoSpaceDE w:val="0"/>
        <w:autoSpaceDN w:val="0"/>
        <w:adjustRightInd w:val="0"/>
        <w:spacing w:after="0"/>
        <w:contextualSpacing/>
        <w:rPr>
          <w:lang w:val="en-US" w:eastAsia="ja-JP"/>
        </w:rPr>
      </w:pPr>
      <w:r w:rsidRPr="00BD47B7">
        <w:rPr>
          <w:lang w:val="en-US" w:eastAsia="ja-JP"/>
        </w:rPr>
        <w:t xml:space="preserve">FFS: How to extend to other Rel-18 MTRP scheme(s) with </w:t>
      </w:r>
      <w:proofErr w:type="spellStart"/>
      <w:r w:rsidRPr="00BD47B7">
        <w:rPr>
          <w:lang w:val="en-US" w:eastAsia="ja-JP"/>
        </w:rPr>
        <w:t>STxMP</w:t>
      </w:r>
      <w:proofErr w:type="spellEnd"/>
      <w:r w:rsidRPr="00BD47B7">
        <w:rPr>
          <w:lang w:val="en-US" w:eastAsia="ja-JP"/>
        </w:rPr>
        <w:t>, if supported </w:t>
      </w:r>
    </w:p>
    <w:p w14:paraId="5686C32F" w14:textId="77777777" w:rsidR="00BA09BC" w:rsidRPr="00BD47B7" w:rsidRDefault="00BA09BC" w:rsidP="00BA09BC">
      <w:pPr>
        <w:numPr>
          <w:ilvl w:val="0"/>
          <w:numId w:val="11"/>
        </w:numPr>
        <w:overflowPunct w:val="0"/>
        <w:autoSpaceDE w:val="0"/>
        <w:autoSpaceDN w:val="0"/>
        <w:adjustRightInd w:val="0"/>
        <w:spacing w:after="0"/>
        <w:contextualSpacing/>
        <w:rPr>
          <w:lang w:val="en-US" w:eastAsia="ja-JP"/>
        </w:rPr>
      </w:pPr>
      <w:r w:rsidRPr="00BD47B7">
        <w:rPr>
          <w:lang w:val="en-US" w:eastAsia="ja-JP"/>
        </w:rPr>
        <w:t>FFS: UL PC enhancement for CB and non-CB SRS in above case</w:t>
      </w:r>
    </w:p>
    <w:p w14:paraId="0AFAD82A" w14:textId="77777777" w:rsidR="00BA09BC" w:rsidRPr="00BD47B7" w:rsidRDefault="00BA09BC" w:rsidP="00BA09BC">
      <w:pPr>
        <w:spacing w:after="0"/>
        <w:rPr>
          <w:rFonts w:eastAsia="Batang"/>
          <w:lang w:eastAsia="zh-TW"/>
        </w:rPr>
      </w:pPr>
      <w:r w:rsidRPr="00BD47B7">
        <w:rPr>
          <w:rFonts w:eastAsia="Batang"/>
          <w:lang w:eastAsia="zh-TW"/>
        </w:rPr>
        <w:t xml:space="preserve">FFS: The applied UL PC parameter setting if one or both indicated joint or UL TCI state(s) is not associated with an UL PC parameter setting (including P0, alpha for PUSCH, and closed loop index) for PUCCH/PUSCH </w:t>
      </w:r>
    </w:p>
    <w:p w14:paraId="544380EC" w14:textId="77777777" w:rsidR="00BA09BC" w:rsidRPr="00BD47B7" w:rsidRDefault="00BA09BC" w:rsidP="00BA09BC">
      <w:pPr>
        <w:spacing w:after="0"/>
        <w:rPr>
          <w:rFonts w:ascii="Times" w:eastAsia="Batang" w:hAnsi="Times"/>
          <w:iCs/>
          <w:szCs w:val="24"/>
        </w:rPr>
      </w:pPr>
    </w:p>
    <w:p w14:paraId="3CB5CA62" w14:textId="77777777" w:rsidR="00BA09BC" w:rsidRPr="00BD47B7" w:rsidRDefault="00BA09BC" w:rsidP="00BA09BC">
      <w:pPr>
        <w:spacing w:after="0"/>
        <w:rPr>
          <w:rFonts w:ascii="Times" w:eastAsia="Batang" w:hAnsi="Times"/>
          <w:iCs/>
          <w:szCs w:val="24"/>
        </w:rPr>
      </w:pPr>
    </w:p>
    <w:p w14:paraId="2521D39E" w14:textId="77777777" w:rsidR="00BA09BC" w:rsidRPr="00BD47B7" w:rsidRDefault="00BA09BC" w:rsidP="00BA09BC">
      <w:pPr>
        <w:spacing w:after="0"/>
        <w:rPr>
          <w:rFonts w:ascii="Times" w:eastAsia="Batang" w:hAnsi="Times"/>
          <w:iCs/>
          <w:szCs w:val="24"/>
        </w:rPr>
      </w:pPr>
      <w:r w:rsidRPr="00BD47B7">
        <w:rPr>
          <w:rFonts w:ascii="Times" w:eastAsia="Batang" w:hAnsi="Times"/>
          <w:b/>
          <w:bCs/>
          <w:iCs/>
          <w:szCs w:val="24"/>
        </w:rPr>
        <w:t>Decision:</w:t>
      </w:r>
      <w:r w:rsidRPr="00BD47B7">
        <w:rPr>
          <w:rFonts w:ascii="Times" w:eastAsia="Batang" w:hAnsi="Times"/>
          <w:iCs/>
          <w:szCs w:val="24"/>
        </w:rPr>
        <w:t xml:space="preserve"> As per email decision posted on May 20</w:t>
      </w:r>
      <w:r w:rsidRPr="00BD47B7">
        <w:rPr>
          <w:rFonts w:ascii="Times" w:eastAsia="Batang" w:hAnsi="Times"/>
          <w:iCs/>
          <w:szCs w:val="24"/>
          <w:vertAlign w:val="superscript"/>
        </w:rPr>
        <w:t>th</w:t>
      </w:r>
      <w:r w:rsidRPr="00BD47B7">
        <w:rPr>
          <w:rFonts w:ascii="Times" w:eastAsia="Batang" w:hAnsi="Times"/>
          <w:iCs/>
          <w:szCs w:val="24"/>
        </w:rPr>
        <w:t>,</w:t>
      </w:r>
    </w:p>
    <w:p w14:paraId="1DC008DA" w14:textId="15399F2E" w:rsidR="00BA09BC" w:rsidRPr="00BD47B7" w:rsidRDefault="00BA09BC" w:rsidP="00BA09BC">
      <w:pPr>
        <w:spacing w:after="0"/>
        <w:rPr>
          <w:rFonts w:ascii="Times" w:eastAsia="PMingLiU" w:hAnsi="Times" w:cs="Times"/>
          <w:highlight w:val="green"/>
          <w:lang w:eastAsia="zh-TW"/>
        </w:rPr>
      </w:pPr>
      <w:r w:rsidRPr="00BD47B7">
        <w:rPr>
          <w:rFonts w:ascii="Times" w:eastAsia="Batang" w:hAnsi="Times" w:cs="Times"/>
          <w:b/>
          <w:bCs/>
          <w:highlight w:val="green"/>
          <w:lang w:eastAsia="zh-TW"/>
        </w:rPr>
        <w:t>Agreement</w:t>
      </w:r>
      <w:r>
        <w:rPr>
          <w:rFonts w:ascii="Times" w:eastAsia="Batang" w:hAnsi="Times" w:cs="Times"/>
          <w:b/>
          <w:bCs/>
          <w:highlight w:val="green"/>
          <w:lang w:eastAsia="zh-TW"/>
        </w:rPr>
        <w:t xml:space="preserve"> 3</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6B204C5D" w14:textId="77777777" w:rsidR="00BA09BC" w:rsidRPr="00BD47B7" w:rsidRDefault="00BA09BC" w:rsidP="00BA09BC">
      <w:pPr>
        <w:spacing w:after="0"/>
        <w:ind w:hanging="2"/>
        <w:jc w:val="both"/>
        <w:rPr>
          <w:rFonts w:ascii="Times" w:eastAsia="Batang" w:hAnsi="Times"/>
          <w:szCs w:val="24"/>
        </w:rPr>
      </w:pPr>
      <w:r w:rsidRPr="00BD47B7">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511E7C54" w14:textId="77777777" w:rsidR="00BA09BC" w:rsidRPr="00BD47B7" w:rsidRDefault="00BA09BC" w:rsidP="00BA09BC">
      <w:pPr>
        <w:numPr>
          <w:ilvl w:val="0"/>
          <w:numId w:val="12"/>
        </w:numPr>
        <w:spacing w:after="0"/>
        <w:jc w:val="both"/>
        <w:rPr>
          <w:rFonts w:ascii="Times" w:hAnsi="Times" w:cs="Times"/>
        </w:rPr>
      </w:pPr>
      <w:r w:rsidRPr="00BD47B7">
        <w:rPr>
          <w:rFonts w:ascii="Times" w:hAnsi="Times" w:cs="Times"/>
        </w:rPr>
        <w:t>FFS: Detail of mapping joint/DL/UL TCI state ID(s) to a TCI codepoint, e.g., possible combinations of joint, DL, and/or UL TCI state IDs that can be mapped to a TCI codepoint</w:t>
      </w:r>
    </w:p>
    <w:p w14:paraId="199475C3" w14:textId="77777777" w:rsidR="00BA09BC" w:rsidRPr="00BD47B7" w:rsidRDefault="00BA09BC" w:rsidP="00BA09BC">
      <w:pPr>
        <w:numPr>
          <w:ilvl w:val="0"/>
          <w:numId w:val="12"/>
        </w:numPr>
        <w:spacing w:after="0"/>
        <w:jc w:val="both"/>
        <w:rPr>
          <w:rFonts w:ascii="Times" w:hAnsi="Times" w:cs="Times"/>
        </w:rPr>
      </w:pPr>
      <w:r w:rsidRPr="00BD47B7">
        <w:rPr>
          <w:rFonts w:ascii="Times" w:hAnsi="Times" w:cs="Times"/>
        </w:rPr>
        <w:t>FFS: Whether to increase the max number of MAC CE activated TCI codepoints, i.e., more than 8 codepoints</w:t>
      </w:r>
    </w:p>
    <w:p w14:paraId="6F768C1C" w14:textId="77777777" w:rsidR="00BA09BC" w:rsidRPr="00BD47B7" w:rsidRDefault="00BA09BC" w:rsidP="00BA09BC">
      <w:pPr>
        <w:numPr>
          <w:ilvl w:val="0"/>
          <w:numId w:val="12"/>
        </w:numPr>
        <w:spacing w:after="0"/>
        <w:jc w:val="both"/>
        <w:rPr>
          <w:rFonts w:ascii="Times" w:hAnsi="Times" w:cs="Times"/>
        </w:rPr>
      </w:pPr>
      <w:r w:rsidRPr="00BD47B7">
        <w:rPr>
          <w:rFonts w:ascii="Times" w:hAnsi="Times" w:cs="Times"/>
        </w:rPr>
        <w:t>FFS: Whether to increase the max number of TCI field bits, i.e., more than 3 bits</w:t>
      </w:r>
    </w:p>
    <w:p w14:paraId="31E9F8F2" w14:textId="77777777" w:rsidR="00BA09BC" w:rsidRPr="00BD47B7" w:rsidRDefault="00BA09BC" w:rsidP="00BA09BC">
      <w:pPr>
        <w:numPr>
          <w:ilvl w:val="0"/>
          <w:numId w:val="12"/>
        </w:numPr>
        <w:spacing w:after="0"/>
        <w:jc w:val="both"/>
        <w:rPr>
          <w:rFonts w:ascii="Times" w:hAnsi="Times" w:cs="Times"/>
        </w:rPr>
      </w:pPr>
      <w:r w:rsidRPr="00BD47B7">
        <w:rPr>
          <w:rFonts w:ascii="Times" w:hAnsi="Times" w:cs="Times"/>
        </w:rPr>
        <w:t>Note: This doesn't imply that support of one additional TCI field or a field associating the TCI field to the TRP(s) is precluded</w:t>
      </w:r>
    </w:p>
    <w:p w14:paraId="78002F9B" w14:textId="77777777" w:rsidR="00BA09BC" w:rsidRPr="00BD47B7" w:rsidRDefault="00BA09BC" w:rsidP="00BA09BC">
      <w:pPr>
        <w:spacing w:after="0"/>
        <w:rPr>
          <w:rFonts w:ascii="Times" w:eastAsia="PMingLiU" w:hAnsi="Times" w:cs="Times"/>
          <w:color w:val="1F497D"/>
          <w:sz w:val="24"/>
          <w:szCs w:val="24"/>
          <w:lang w:eastAsia="zh-TW"/>
        </w:rPr>
      </w:pPr>
      <w:r w:rsidRPr="00BD47B7">
        <w:rPr>
          <w:rFonts w:ascii="Times" w:eastAsia="Batang" w:hAnsi="Times" w:cs="Times"/>
          <w:szCs w:val="24"/>
          <w:lang w:eastAsia="zh-TW"/>
        </w:rPr>
        <w:t>Note: The term TRP is used only for the purposes of discussions in RAN1 and whether/how to capture this is FFS</w:t>
      </w:r>
    </w:p>
    <w:p w14:paraId="3A2F4964" w14:textId="77777777" w:rsidR="00BA09BC" w:rsidRPr="00BD47B7" w:rsidRDefault="00BA09BC" w:rsidP="00BA09BC">
      <w:pPr>
        <w:spacing w:after="0"/>
        <w:rPr>
          <w:rFonts w:ascii="Times" w:eastAsia="Batang" w:hAnsi="Times"/>
          <w:szCs w:val="24"/>
          <w:lang w:eastAsia="zh-TW"/>
        </w:rPr>
      </w:pPr>
    </w:p>
    <w:p w14:paraId="431F5360" w14:textId="34B70033" w:rsidR="00BA09BC" w:rsidRPr="00BD47B7" w:rsidRDefault="00BA09BC" w:rsidP="00BA09BC">
      <w:pPr>
        <w:spacing w:after="0"/>
        <w:rPr>
          <w:rFonts w:ascii="Times" w:eastAsia="PMingLiU" w:hAnsi="Times" w:cs="Times"/>
          <w:highlight w:val="green"/>
        </w:rPr>
      </w:pPr>
      <w:r w:rsidRPr="00BD47B7">
        <w:rPr>
          <w:rFonts w:ascii="Times" w:eastAsia="Batang" w:hAnsi="Times" w:cs="Times"/>
          <w:b/>
          <w:bCs/>
          <w:highlight w:val="green"/>
          <w:lang w:eastAsia="zh-TW"/>
        </w:rPr>
        <w:t>Agreement</w:t>
      </w:r>
      <w:r>
        <w:rPr>
          <w:rFonts w:ascii="Times" w:eastAsia="Batang" w:hAnsi="Times" w:cs="Times"/>
          <w:b/>
          <w:bCs/>
          <w:highlight w:val="green"/>
          <w:lang w:eastAsia="zh-TW"/>
        </w:rPr>
        <w:t xml:space="preserve"> 4</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23CE5FBF" w14:textId="77777777" w:rsidR="00BA09BC" w:rsidRPr="00BD47B7" w:rsidRDefault="00BA09BC" w:rsidP="00BA09BC">
      <w:pPr>
        <w:spacing w:after="0"/>
        <w:jc w:val="both"/>
        <w:rPr>
          <w:rFonts w:ascii="Times" w:eastAsia="Batang" w:hAnsi="Times"/>
          <w:sz w:val="24"/>
          <w:szCs w:val="24"/>
        </w:rPr>
      </w:pPr>
      <w:r w:rsidRPr="00BD47B7">
        <w:rPr>
          <w:rFonts w:ascii="Times" w:eastAsia="Batang" w:hAnsi="Times" w:cs="Times"/>
          <w:szCs w:val="24"/>
          <w:lang w:eastAsia="zh-TW"/>
        </w:rPr>
        <w:t xml:space="preserve">On UE power limitation for </w:t>
      </w:r>
      <w:proofErr w:type="spellStart"/>
      <w:r w:rsidRPr="00BD47B7">
        <w:rPr>
          <w:rFonts w:ascii="Times" w:eastAsia="Batang" w:hAnsi="Times" w:cs="Times"/>
          <w:szCs w:val="24"/>
          <w:lang w:eastAsia="zh-TW"/>
        </w:rPr>
        <w:t>STxMP</w:t>
      </w:r>
      <w:proofErr w:type="spellEnd"/>
      <w:r w:rsidRPr="00BD47B7">
        <w:rPr>
          <w:rFonts w:ascii="Times" w:eastAsia="Batang" w:hAnsi="Times" w:cs="Times"/>
          <w:szCs w:val="24"/>
          <w:lang w:eastAsia="zh-TW"/>
        </w:rPr>
        <w:t xml:space="preserve"> for FR2, send LS to RAN4 to check the followings:</w:t>
      </w:r>
    </w:p>
    <w:p w14:paraId="3F3BDC02" w14:textId="77777777" w:rsidR="00BA09BC" w:rsidRPr="00BD47B7" w:rsidRDefault="00BA09BC" w:rsidP="00BA09BC">
      <w:pPr>
        <w:numPr>
          <w:ilvl w:val="0"/>
          <w:numId w:val="12"/>
        </w:numPr>
        <w:spacing w:after="0"/>
        <w:jc w:val="both"/>
        <w:rPr>
          <w:rFonts w:ascii="Times" w:hAnsi="Times" w:cs="Times"/>
        </w:rPr>
      </w:pPr>
      <w:r w:rsidRPr="00BD47B7">
        <w:rPr>
          <w:rFonts w:ascii="Times" w:hAnsi="Times" w:cs="Times"/>
        </w:rPr>
        <w:t xml:space="preserve">Whether it is feasible to assume power limitation per panel for </w:t>
      </w:r>
      <w:proofErr w:type="spellStart"/>
      <w:r w:rsidRPr="00BD47B7">
        <w:rPr>
          <w:rFonts w:ascii="Times" w:hAnsi="Times" w:cs="Times"/>
        </w:rPr>
        <w:t>STxMP</w:t>
      </w:r>
      <w:proofErr w:type="spellEnd"/>
      <w:r w:rsidRPr="00BD47B7">
        <w:rPr>
          <w:rFonts w:ascii="Times" w:hAnsi="Times" w:cs="Times"/>
        </w:rPr>
        <w:t xml:space="preserve"> (Assumption 1)</w:t>
      </w:r>
    </w:p>
    <w:p w14:paraId="76740659" w14:textId="77777777" w:rsidR="00BA09BC" w:rsidRPr="00BD47B7" w:rsidRDefault="00BA09BC" w:rsidP="00BA09BC">
      <w:pPr>
        <w:numPr>
          <w:ilvl w:val="0"/>
          <w:numId w:val="12"/>
        </w:numPr>
        <w:spacing w:after="0"/>
        <w:jc w:val="both"/>
        <w:rPr>
          <w:rFonts w:ascii="Times" w:hAnsi="Times" w:cs="Times"/>
        </w:rPr>
      </w:pPr>
      <w:r w:rsidRPr="00BD47B7">
        <w:rPr>
          <w:rFonts w:ascii="Times" w:hAnsi="Times" w:cs="Times"/>
        </w:rPr>
        <w:t xml:space="preserve">Whether it is feasible to assume a total power limitation per UE over all UE panels used for </w:t>
      </w:r>
      <w:proofErr w:type="spellStart"/>
      <w:r w:rsidRPr="00BD47B7">
        <w:rPr>
          <w:rFonts w:ascii="Times" w:hAnsi="Times" w:cs="Times"/>
        </w:rPr>
        <w:t>STxMP</w:t>
      </w:r>
      <w:proofErr w:type="spellEnd"/>
      <w:r w:rsidRPr="00BD47B7">
        <w:rPr>
          <w:rFonts w:ascii="Times" w:hAnsi="Times" w:cs="Times"/>
        </w:rPr>
        <w:t xml:space="preserve"> (Assumption 2)</w:t>
      </w:r>
    </w:p>
    <w:p w14:paraId="5C248B6D" w14:textId="77777777" w:rsidR="00BA09BC" w:rsidRPr="00BD47B7" w:rsidRDefault="00BA09BC" w:rsidP="00BA09BC">
      <w:pPr>
        <w:numPr>
          <w:ilvl w:val="0"/>
          <w:numId w:val="12"/>
        </w:numPr>
        <w:spacing w:after="0"/>
        <w:jc w:val="both"/>
        <w:rPr>
          <w:rFonts w:ascii="Times" w:hAnsi="Times" w:cs="Times"/>
        </w:rPr>
      </w:pPr>
      <w:r w:rsidRPr="00BD47B7">
        <w:rPr>
          <w:rFonts w:ascii="Times" w:hAnsi="Times" w:cs="Times"/>
        </w:rPr>
        <w:t>In either of Assumption1 or Assumption 2, whether the total power limitation</w:t>
      </w:r>
      <w:r w:rsidRPr="00BD47B7">
        <w:rPr>
          <w:rFonts w:ascii="Times" w:hAnsi="Times"/>
        </w:rPr>
        <w:t> </w:t>
      </w:r>
      <w:r w:rsidRPr="00BD47B7">
        <w:rPr>
          <w:rFonts w:ascii="Times" w:hAnsi="Times" w:cs="Times"/>
        </w:rPr>
        <w:t xml:space="preserve">per UE over all UE panels used for </w:t>
      </w:r>
      <w:proofErr w:type="spellStart"/>
      <w:r w:rsidRPr="00BD47B7">
        <w:rPr>
          <w:rFonts w:ascii="Times" w:hAnsi="Times" w:cs="Times"/>
        </w:rPr>
        <w:t>STxMP</w:t>
      </w:r>
      <w:proofErr w:type="spellEnd"/>
      <w:r w:rsidRPr="00BD47B7">
        <w:rPr>
          <w:rFonts w:ascii="Times" w:hAnsi="Times" w:cs="Times"/>
        </w:rPr>
        <w:t xml:space="preserve"> or the sum of per-panel power limitation for </w:t>
      </w:r>
      <w:proofErr w:type="spellStart"/>
      <w:r w:rsidRPr="00BD47B7">
        <w:rPr>
          <w:rFonts w:ascii="Times" w:hAnsi="Times" w:cs="Times"/>
        </w:rPr>
        <w:t>STxMP</w:t>
      </w:r>
      <w:proofErr w:type="spellEnd"/>
      <w:r w:rsidRPr="00BD47B7">
        <w:rPr>
          <w:rFonts w:ascii="Times" w:hAnsi="Times" w:cs="Times"/>
        </w:rPr>
        <w:t xml:space="preserve"> can be different from (greater than) the existing power limitation for a given power class?</w:t>
      </w:r>
    </w:p>
    <w:p w14:paraId="0105C19F" w14:textId="77777777" w:rsidR="00BA09BC" w:rsidRPr="00BD47B7" w:rsidRDefault="00BA09BC" w:rsidP="00BA09BC">
      <w:pPr>
        <w:numPr>
          <w:ilvl w:val="0"/>
          <w:numId w:val="12"/>
        </w:numPr>
        <w:spacing w:after="0"/>
        <w:jc w:val="both"/>
        <w:rPr>
          <w:rFonts w:ascii="Times" w:hAnsi="Times" w:cs="Times"/>
        </w:rPr>
      </w:pPr>
      <w:r w:rsidRPr="00BD47B7">
        <w:rPr>
          <w:rFonts w:ascii="Times" w:hAnsi="Times" w:cs="Time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4E1AF40" w14:textId="77777777" w:rsidR="00BA09BC" w:rsidRPr="00BD47B7" w:rsidRDefault="00BA09BC" w:rsidP="00BA09BC">
      <w:pPr>
        <w:spacing w:after="0"/>
        <w:rPr>
          <w:rFonts w:ascii="Times" w:eastAsia="PMingLiU" w:hAnsi="Times" w:cs="Times"/>
          <w:sz w:val="24"/>
          <w:szCs w:val="24"/>
          <w:lang w:eastAsia="zh-TW"/>
        </w:rPr>
      </w:pPr>
      <w:r w:rsidRPr="00BD47B7">
        <w:rPr>
          <w:rFonts w:ascii="Times" w:eastAsia="Batang" w:hAnsi="Times" w:cs="Times"/>
          <w:szCs w:val="24"/>
          <w:lang w:eastAsia="zh-TW"/>
        </w:rPr>
        <w:t>FFS: Detail of exact LS if agreed</w:t>
      </w:r>
    </w:p>
    <w:p w14:paraId="710D16D2" w14:textId="77777777" w:rsidR="00BA09BC" w:rsidRPr="00BD47B7" w:rsidRDefault="00BA09BC" w:rsidP="00BA09BC">
      <w:pPr>
        <w:spacing w:after="0"/>
        <w:rPr>
          <w:rFonts w:ascii="Times" w:eastAsia="Batang" w:hAnsi="Times" w:cs="Times"/>
          <w:sz w:val="22"/>
          <w:szCs w:val="22"/>
          <w:lang w:eastAsia="zh-TW"/>
        </w:rPr>
      </w:pPr>
      <w:r w:rsidRPr="00BD47B7">
        <w:rPr>
          <w:rFonts w:ascii="Times" w:eastAsia="Batang" w:hAnsi="Times" w:cs="Times"/>
          <w:szCs w:val="24"/>
          <w:lang w:eastAsia="zh-TW"/>
        </w:rPr>
        <w:t>Note: Scenarios of above include at least single carrier scenario for FR2</w:t>
      </w:r>
    </w:p>
    <w:p w14:paraId="1E31632A" w14:textId="77777777" w:rsidR="00BA09BC" w:rsidRPr="00BD47B7" w:rsidRDefault="00BA09BC" w:rsidP="00BA09BC">
      <w:pPr>
        <w:spacing w:after="0"/>
        <w:jc w:val="both"/>
        <w:rPr>
          <w:rFonts w:ascii="Times" w:eastAsia="Batang" w:hAnsi="Times" w:cs="Times"/>
          <w:sz w:val="24"/>
          <w:szCs w:val="24"/>
          <w:lang w:eastAsia="zh-TW"/>
        </w:rPr>
      </w:pPr>
      <w:r w:rsidRPr="00BD47B7">
        <w:rPr>
          <w:rFonts w:ascii="Times" w:eastAsia="Batang" w:hAnsi="Times" w:cs="Times"/>
          <w:szCs w:val="24"/>
          <w:lang w:eastAsia="zh-TW"/>
        </w:rPr>
        <w:t>Note: Above power limitation includes both total radiated power and EIRP</w:t>
      </w:r>
    </w:p>
    <w:p w14:paraId="67B5F2E2" w14:textId="77777777" w:rsidR="00BA09BC" w:rsidRPr="00BD47B7" w:rsidRDefault="00BA09BC" w:rsidP="00BA09BC">
      <w:pPr>
        <w:spacing w:after="0"/>
        <w:rPr>
          <w:rFonts w:ascii="Times" w:eastAsia="Batang" w:hAnsi="Times" w:cs="Times"/>
          <w:szCs w:val="24"/>
          <w:lang w:eastAsia="zh-TW"/>
        </w:rPr>
      </w:pPr>
      <w:r w:rsidRPr="00BD47B7">
        <w:rPr>
          <w:rFonts w:ascii="Times" w:eastAsia="Batang" w:hAnsi="Times" w:cs="Times"/>
          <w:szCs w:val="24"/>
          <w:lang w:eastAsia="zh-TW"/>
        </w:rPr>
        <w:t>LS to RAN4 (</w:t>
      </w:r>
      <w:r w:rsidRPr="00BD47B7">
        <w:rPr>
          <w:rFonts w:ascii="Times" w:eastAsia="Batang" w:hAnsi="Times" w:cs="Times"/>
          <w:i/>
          <w:iCs/>
          <w:szCs w:val="24"/>
          <w:lang w:eastAsia="zh-TW"/>
        </w:rPr>
        <w:t>approved on May 24</w:t>
      </w:r>
      <w:r w:rsidRPr="00BD47B7">
        <w:rPr>
          <w:rFonts w:ascii="Times" w:eastAsia="Batang" w:hAnsi="Times" w:cs="Times"/>
          <w:i/>
          <w:iCs/>
          <w:szCs w:val="24"/>
          <w:vertAlign w:val="superscript"/>
          <w:lang w:eastAsia="zh-TW"/>
        </w:rPr>
        <w:t>th</w:t>
      </w:r>
      <w:r w:rsidRPr="00BD47B7">
        <w:rPr>
          <w:rFonts w:ascii="Times" w:eastAsia="Batang" w:hAnsi="Times" w:cs="Times"/>
          <w:i/>
          <w:iCs/>
          <w:szCs w:val="24"/>
          <w:lang w:eastAsia="zh-TW"/>
        </w:rPr>
        <w:t>, see below</w:t>
      </w:r>
      <w:r w:rsidRPr="00BD47B7">
        <w:rPr>
          <w:rFonts w:ascii="Times" w:eastAsia="Batang" w:hAnsi="Times" w:cs="Times"/>
          <w:szCs w:val="24"/>
          <w:lang w:eastAsia="zh-TW"/>
        </w:rPr>
        <w:t>).</w:t>
      </w:r>
    </w:p>
    <w:p w14:paraId="4A33C3E2" w14:textId="77777777" w:rsidR="00BA09BC" w:rsidRPr="00BD47B7" w:rsidRDefault="00BA09BC" w:rsidP="00BA09BC">
      <w:pPr>
        <w:spacing w:after="0"/>
        <w:rPr>
          <w:rFonts w:ascii="Times" w:eastAsia="Batang" w:hAnsi="Times" w:cs="Times"/>
          <w:szCs w:val="24"/>
          <w:lang w:eastAsia="zh-TW"/>
        </w:rPr>
      </w:pPr>
    </w:p>
    <w:p w14:paraId="3EEE91A3" w14:textId="07D55F50" w:rsidR="00BA09BC" w:rsidRPr="00D03326" w:rsidRDefault="00BA09BC" w:rsidP="00BA09BC">
      <w:pPr>
        <w:spacing w:after="0"/>
        <w:rPr>
          <w:rFonts w:ascii="Times" w:eastAsia="PMingLiU" w:hAnsi="Times" w:cs="Times"/>
          <w:highlight w:val="green"/>
          <w:lang w:eastAsia="zh-TW"/>
        </w:rPr>
      </w:pPr>
      <w:r w:rsidRPr="009670E3">
        <w:rPr>
          <w:rFonts w:ascii="Times" w:eastAsia="Batang" w:hAnsi="Times" w:cs="Times"/>
          <w:b/>
          <w:bCs/>
          <w:highlight w:val="green"/>
          <w:lang w:eastAsia="zh-TW"/>
        </w:rPr>
        <w:t>Agreement 5</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61560091" w14:textId="77777777" w:rsidR="00BA09BC" w:rsidRPr="00D03326" w:rsidRDefault="00BA09BC" w:rsidP="00BA09BC">
      <w:pPr>
        <w:spacing w:after="0"/>
        <w:ind w:left="2" w:hanging="2"/>
        <w:rPr>
          <w:rFonts w:ascii="Times" w:eastAsia="Batang" w:hAnsi="Times" w:cs="Times"/>
          <w:szCs w:val="24"/>
          <w:lang w:val="en-US" w:eastAsia="zh-TW"/>
        </w:rPr>
      </w:pPr>
      <w:r w:rsidRPr="00D03326">
        <w:rPr>
          <w:rFonts w:ascii="Times" w:eastAsia="Batang" w:hAnsi="Times" w:cs="Times"/>
          <w:szCs w:val="24"/>
          <w:lang w:eastAsia="zh-TW"/>
        </w:rPr>
        <w:t>On unified TCI framework extension for M-DCI based MTRP, consider the following alternatives for TCI state update:</w:t>
      </w:r>
    </w:p>
    <w:p w14:paraId="3B609929" w14:textId="77777777" w:rsidR="00BA09BC" w:rsidRPr="00D03326" w:rsidRDefault="00BA09BC" w:rsidP="00BA09BC">
      <w:pPr>
        <w:numPr>
          <w:ilvl w:val="0"/>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Alt1: Reuse the same TCI state update scheme for S-DCI based MTRP</w:t>
      </w:r>
    </w:p>
    <w:p w14:paraId="03E0959C" w14:textId="77777777" w:rsidR="00BA09BC" w:rsidRPr="00D03326" w:rsidRDefault="00BA09BC" w:rsidP="00BA09BC">
      <w:pPr>
        <w:numPr>
          <w:ilvl w:val="0"/>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Atl2: Use the existing TCI field in the DCI format 1_1/1_2 (with or without DL assignment) associated with one of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values to indicate the joint/DL/UL TCI state(s) corresponding to the same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w:t>
      </w:r>
    </w:p>
    <w:p w14:paraId="59D841BC" w14:textId="77777777" w:rsidR="00BA09BC" w:rsidRPr="00D03326" w:rsidRDefault="00BA09BC" w:rsidP="00BA09BC">
      <w:pPr>
        <w:numPr>
          <w:ilvl w:val="0"/>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Alt3: Use the existing TCI field in any DCI format 1_1/1_2 (with or without DL assignment) to indicate all joint/DL/UL TCI states corresponding to both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values</w:t>
      </w:r>
    </w:p>
    <w:p w14:paraId="585EAEC0" w14:textId="77777777" w:rsidR="00BA09BC" w:rsidRPr="00D03326" w:rsidRDefault="00BA09BC" w:rsidP="00BA09BC">
      <w:pPr>
        <w:numPr>
          <w:ilvl w:val="1"/>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Study the association between the indicated joint/DL/UL TCI state(s) and a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w:t>
      </w:r>
    </w:p>
    <w:p w14:paraId="4362D357" w14:textId="77777777" w:rsidR="00BA09BC" w:rsidRPr="00D03326" w:rsidRDefault="00BA09BC" w:rsidP="00BA09BC">
      <w:pPr>
        <w:numPr>
          <w:ilvl w:val="0"/>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Alt4: Use the existing TCI field in the DCI format 1_1/1_2 (with or without DL assignment) associated with one of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values to indicate joint/DL/UL TCI state(s) corresponding to the same or different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w:t>
      </w:r>
    </w:p>
    <w:p w14:paraId="41529768" w14:textId="77777777" w:rsidR="00BA09BC" w:rsidRPr="00D03326" w:rsidRDefault="00BA09BC" w:rsidP="00BA09BC">
      <w:pPr>
        <w:numPr>
          <w:ilvl w:val="1"/>
          <w:numId w:val="13"/>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Study whether the indicated joint/DL/UL TCI state(s) applies to the channels/signals associated with the same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 or different </w:t>
      </w:r>
      <w:proofErr w:type="spellStart"/>
      <w:r w:rsidRPr="00D03326">
        <w:rPr>
          <w:rFonts w:eastAsia="SimSun"/>
          <w:i/>
          <w:iCs/>
          <w:lang w:eastAsia="zh-TW"/>
        </w:rPr>
        <w:t>CORESETPoolIndex</w:t>
      </w:r>
      <w:proofErr w:type="spellEnd"/>
      <w:r w:rsidRPr="00D03326">
        <w:rPr>
          <w:rFonts w:eastAsia="SimSun"/>
          <w:lang w:eastAsia="zh-TW"/>
        </w:rPr>
        <w:t xml:space="preserve"> value is indicated by DCI</w:t>
      </w:r>
    </w:p>
    <w:p w14:paraId="188752B7" w14:textId="77777777" w:rsidR="00BA09BC" w:rsidRDefault="00BA09BC" w:rsidP="00BA09BC">
      <w:pPr>
        <w:spacing w:after="0"/>
        <w:rPr>
          <w:rFonts w:ascii="Times" w:eastAsia="Batang" w:hAnsi="Times" w:cs="Times"/>
          <w:highlight w:val="green"/>
          <w:lang w:eastAsia="zh-TW"/>
        </w:rPr>
      </w:pPr>
    </w:p>
    <w:p w14:paraId="1A7CF978" w14:textId="77777777" w:rsidR="00BA09BC" w:rsidRDefault="00BA09BC" w:rsidP="00BA09BC">
      <w:pPr>
        <w:spacing w:after="0"/>
        <w:rPr>
          <w:rFonts w:ascii="Times" w:eastAsia="Batang" w:hAnsi="Times" w:cs="Times"/>
          <w:highlight w:val="green"/>
          <w:lang w:eastAsia="zh-TW"/>
        </w:rPr>
      </w:pPr>
    </w:p>
    <w:p w14:paraId="477B32E8" w14:textId="1A94277E" w:rsidR="00BA09BC" w:rsidRPr="009670E3" w:rsidRDefault="00BA09BC" w:rsidP="00BA09BC">
      <w:pPr>
        <w:spacing w:after="0"/>
        <w:rPr>
          <w:rFonts w:ascii="Times" w:eastAsia="PMingLiU" w:hAnsi="Times" w:cs="Times"/>
          <w:b/>
          <w:bCs/>
          <w:highlight w:val="green"/>
          <w:lang w:eastAsia="zh-TW"/>
        </w:rPr>
      </w:pPr>
      <w:r w:rsidRPr="009670E3">
        <w:rPr>
          <w:rFonts w:ascii="Times" w:eastAsia="Batang" w:hAnsi="Times" w:cs="Times"/>
          <w:b/>
          <w:bCs/>
          <w:highlight w:val="green"/>
          <w:lang w:eastAsia="zh-TW"/>
        </w:rPr>
        <w:t>Agreement 6</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5C5CBE9A" w14:textId="77777777" w:rsidR="00BA09BC" w:rsidRPr="00D03326" w:rsidRDefault="00BA09BC" w:rsidP="00BA09BC">
      <w:pPr>
        <w:spacing w:after="0"/>
        <w:ind w:left="2" w:hanging="2"/>
        <w:rPr>
          <w:rFonts w:ascii="Times" w:eastAsia="Batang" w:hAnsi="Times" w:cs="Times"/>
          <w:szCs w:val="24"/>
          <w:lang w:eastAsia="zh-TW"/>
        </w:rPr>
      </w:pPr>
      <w:r w:rsidRPr="00D03326">
        <w:rPr>
          <w:rFonts w:ascii="Times" w:eastAsia="Batang" w:hAnsi="Times" w:cs="Times"/>
          <w:szCs w:val="24"/>
          <w:lang w:eastAsia="zh-TW"/>
        </w:rPr>
        <w:lastRenderedPageBreak/>
        <w:t>On unified TCI framework extension for S-DCI based MTRP, consider at least the following alternatives to map/associate a joint/DL TCI state to PDCCH reception(s)</w:t>
      </w:r>
    </w:p>
    <w:p w14:paraId="6D090F5B" w14:textId="77777777" w:rsidR="00BA09BC" w:rsidRPr="00D03326" w:rsidRDefault="00BA09BC" w:rsidP="00BA09BC">
      <w:pPr>
        <w:numPr>
          <w:ilvl w:val="0"/>
          <w:numId w:val="14"/>
        </w:numPr>
        <w:spacing w:after="0"/>
        <w:contextualSpacing/>
        <w:rPr>
          <w:rFonts w:ascii="Times" w:hAnsi="Times" w:cs="Times"/>
          <w:color w:val="000000"/>
          <w:szCs w:val="24"/>
          <w:lang w:val="en-US" w:eastAsia="zh-TW"/>
        </w:rPr>
      </w:pPr>
      <w:r w:rsidRPr="00D03326">
        <w:rPr>
          <w:rFonts w:ascii="Times" w:hAnsi="Times" w:cs="Times"/>
          <w:color w:val="000000"/>
          <w:szCs w:val="24"/>
          <w:lang w:eastAsia="zh-TW"/>
        </w:rPr>
        <w:t>Atl1: Use RRC configuration to inform the mapping/association between a configured or indicated joint/DL TCI state and a CORESET or a CORESET group</w:t>
      </w:r>
    </w:p>
    <w:p w14:paraId="0F9F081A" w14:textId="77777777" w:rsidR="00BA09BC" w:rsidRPr="00D03326" w:rsidRDefault="00BA09BC" w:rsidP="00BA09BC">
      <w:pPr>
        <w:numPr>
          <w:ilvl w:val="0"/>
          <w:numId w:val="14"/>
        </w:numPr>
        <w:spacing w:after="0"/>
        <w:contextualSpacing/>
        <w:rPr>
          <w:rFonts w:ascii="Times" w:hAnsi="Times" w:cs="Times"/>
          <w:color w:val="000000"/>
          <w:szCs w:val="24"/>
          <w:lang w:eastAsia="zh-TW"/>
        </w:rPr>
      </w:pPr>
      <w:r w:rsidRPr="00D03326">
        <w:rPr>
          <w:rFonts w:ascii="Times" w:hAnsi="Times" w:cs="Times"/>
          <w:color w:val="000000"/>
          <w:szCs w:val="24"/>
          <w:lang w:eastAsia="zh-TW"/>
        </w:rPr>
        <w:t>Alt2: Use RRC configuration to inform the mapping/association between a configured or indicated joint/DL TCI state and a search space set</w:t>
      </w:r>
    </w:p>
    <w:p w14:paraId="6306929A" w14:textId="77777777" w:rsidR="00BA09BC" w:rsidRPr="00D03326" w:rsidRDefault="00BA09BC" w:rsidP="00BA09BC">
      <w:pPr>
        <w:numPr>
          <w:ilvl w:val="0"/>
          <w:numId w:val="14"/>
        </w:numPr>
        <w:spacing w:after="0"/>
        <w:contextualSpacing/>
        <w:rPr>
          <w:rFonts w:ascii="Times" w:hAnsi="Times" w:cs="Times"/>
          <w:color w:val="000000"/>
          <w:szCs w:val="24"/>
          <w:lang w:eastAsia="zh-TW"/>
        </w:rPr>
      </w:pPr>
      <w:r w:rsidRPr="00D03326">
        <w:rPr>
          <w:rFonts w:ascii="Times" w:hAnsi="Times" w:cs="Times"/>
          <w:color w:val="000000"/>
          <w:szCs w:val="24"/>
          <w:lang w:eastAsia="zh-TW"/>
        </w:rPr>
        <w:t>Alt3: Use MAC-CE to inform the mapping/association between an activated or indicated joint/DL TCI state and a CORESET or a CORESET group</w:t>
      </w:r>
    </w:p>
    <w:p w14:paraId="0E3310E4" w14:textId="77777777" w:rsidR="00BA09BC" w:rsidRPr="00D03326" w:rsidRDefault="00BA09BC" w:rsidP="00BA09BC">
      <w:pPr>
        <w:numPr>
          <w:ilvl w:val="0"/>
          <w:numId w:val="14"/>
        </w:numPr>
        <w:spacing w:after="0"/>
        <w:contextualSpacing/>
        <w:rPr>
          <w:rFonts w:ascii="Times" w:hAnsi="Times" w:cs="Times"/>
          <w:color w:val="000000"/>
          <w:szCs w:val="24"/>
          <w:lang w:eastAsia="zh-TW"/>
        </w:rPr>
      </w:pPr>
      <w:r w:rsidRPr="00D03326">
        <w:rPr>
          <w:rFonts w:ascii="Times" w:hAnsi="Times" w:cs="Times"/>
          <w:color w:val="000000"/>
          <w:szCs w:val="24"/>
          <w:lang w:eastAsia="zh-TW"/>
        </w:rPr>
        <w:t>Alt4: Use DCI to inform the mapping/association between an indicated joint/DL TCI state and a CORESET or a CORESET group</w:t>
      </w:r>
    </w:p>
    <w:p w14:paraId="581BA05E" w14:textId="77777777" w:rsidR="00BA09BC" w:rsidRPr="00D03326" w:rsidRDefault="00BA09BC" w:rsidP="00BA09BC">
      <w:pPr>
        <w:numPr>
          <w:ilvl w:val="0"/>
          <w:numId w:val="14"/>
        </w:numPr>
        <w:spacing w:after="0"/>
        <w:contextualSpacing/>
        <w:rPr>
          <w:rFonts w:ascii="Times" w:hAnsi="Times" w:cs="Times"/>
          <w:color w:val="000000"/>
          <w:szCs w:val="24"/>
          <w:lang w:eastAsia="zh-TW"/>
        </w:rPr>
      </w:pPr>
      <w:r w:rsidRPr="00D03326">
        <w:rPr>
          <w:rFonts w:ascii="Times" w:hAnsi="Times" w:cs="Times"/>
          <w:color w:val="000000"/>
          <w:szCs w:val="24"/>
          <w:lang w:eastAsia="zh-TW"/>
        </w:rPr>
        <w:t>Alt5: Based on a fixed mapping/association rule, e.g., the first indicated joint/DL TCI state always applies to PDCCH receptions</w:t>
      </w:r>
    </w:p>
    <w:p w14:paraId="36E41010" w14:textId="77777777" w:rsidR="00BA09BC" w:rsidRDefault="00BA09BC" w:rsidP="00BA09BC">
      <w:pPr>
        <w:spacing w:after="0"/>
        <w:jc w:val="both"/>
        <w:rPr>
          <w:rFonts w:ascii="Times" w:eastAsia="Batang" w:hAnsi="Times" w:cs="Times"/>
          <w:szCs w:val="24"/>
          <w:lang w:eastAsia="zh-TW"/>
        </w:rPr>
      </w:pPr>
      <w:r w:rsidRPr="00D03326">
        <w:rPr>
          <w:rFonts w:ascii="Times" w:eastAsia="Batang" w:hAnsi="Times" w:cs="Times"/>
          <w:szCs w:val="24"/>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6490E73" w14:textId="77777777" w:rsidR="00BA09BC" w:rsidRDefault="00BA09BC" w:rsidP="00BA09BC">
      <w:pPr>
        <w:spacing w:after="0"/>
        <w:jc w:val="both"/>
        <w:rPr>
          <w:rFonts w:ascii="Times" w:eastAsia="Batang" w:hAnsi="Times" w:cs="Times"/>
          <w:szCs w:val="24"/>
          <w:lang w:eastAsia="zh-TW"/>
        </w:rPr>
      </w:pPr>
    </w:p>
    <w:p w14:paraId="41D72EF1" w14:textId="77777777" w:rsidR="003975AD" w:rsidRPr="009670E3" w:rsidRDefault="003975AD" w:rsidP="009926D5">
      <w:pPr>
        <w:pStyle w:val="AppendixNew"/>
        <w:numPr>
          <w:ilvl w:val="0"/>
          <w:numId w:val="0"/>
        </w:numPr>
        <w:rPr>
          <w:lang w:eastAsia="ja-JP"/>
        </w:rPr>
      </w:pPr>
    </w:p>
    <w:sectPr w:rsidR="003975AD" w:rsidRPr="009670E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19ACF" w14:textId="77777777" w:rsidR="006E2671" w:rsidRDefault="006E2671">
      <w:r>
        <w:separator/>
      </w:r>
    </w:p>
  </w:endnote>
  <w:endnote w:type="continuationSeparator" w:id="0">
    <w:p w14:paraId="4BBE3C1F" w14:textId="77777777" w:rsidR="006E2671" w:rsidRDefault="006E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3D98A" w14:textId="77777777" w:rsidR="006E2671" w:rsidRDefault="006E2671">
      <w:r>
        <w:separator/>
      </w:r>
    </w:p>
  </w:footnote>
  <w:footnote w:type="continuationSeparator" w:id="0">
    <w:p w14:paraId="0017DBBB" w14:textId="77777777" w:rsidR="006E2671" w:rsidRDefault="006E2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D82"/>
    <w:multiLevelType w:val="hybridMultilevel"/>
    <w:tmpl w:val="09925F50"/>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73D2F"/>
    <w:multiLevelType w:val="hybridMultilevel"/>
    <w:tmpl w:val="6798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B5191C"/>
    <w:multiLevelType w:val="hybridMultilevel"/>
    <w:tmpl w:val="2090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04BDD"/>
    <w:multiLevelType w:val="hybridMultilevel"/>
    <w:tmpl w:val="45EE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7C670E"/>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3AA46647"/>
    <w:multiLevelType w:val="hybridMultilevel"/>
    <w:tmpl w:val="D2D6F5F6"/>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3B6847CE"/>
    <w:multiLevelType w:val="hybridMultilevel"/>
    <w:tmpl w:val="6C86A7F6"/>
    <w:lvl w:ilvl="0" w:tplc="FFFFFFFF">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15"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D66A3C"/>
    <w:multiLevelType w:val="hybridMultilevel"/>
    <w:tmpl w:val="8C287140"/>
    <w:lvl w:ilvl="0" w:tplc="74289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426D9"/>
    <w:multiLevelType w:val="hybridMultilevel"/>
    <w:tmpl w:val="43FED574"/>
    <w:lvl w:ilvl="0" w:tplc="45C4C3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412F0A"/>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2" w15:restartNumberingAfterBreak="0">
    <w:nsid w:val="4FF1182D"/>
    <w:multiLevelType w:val="hybridMultilevel"/>
    <w:tmpl w:val="40F8F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C0ED7"/>
    <w:multiLevelType w:val="multilevel"/>
    <w:tmpl w:val="1DDE3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4B6980"/>
    <w:multiLevelType w:val="hybridMultilevel"/>
    <w:tmpl w:val="20EC8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0"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45286C"/>
    <w:multiLevelType w:val="multilevel"/>
    <w:tmpl w:val="C13E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6"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1358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31701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0228959">
    <w:abstractNumId w:val="35"/>
  </w:num>
  <w:num w:numId="4" w16cid:durableId="2028941512">
    <w:abstractNumId w:val="29"/>
  </w:num>
  <w:num w:numId="5" w16cid:durableId="1003170814">
    <w:abstractNumId w:val="36"/>
  </w:num>
  <w:num w:numId="6" w16cid:durableId="790823989">
    <w:abstractNumId w:val="15"/>
  </w:num>
  <w:num w:numId="7" w16cid:durableId="1017539407">
    <w:abstractNumId w:val="11"/>
  </w:num>
  <w:num w:numId="8" w16cid:durableId="1968660985">
    <w:abstractNumId w:val="1"/>
  </w:num>
  <w:num w:numId="9" w16cid:durableId="1460759151">
    <w:abstractNumId w:val="13"/>
  </w:num>
  <w:num w:numId="10" w16cid:durableId="328994338">
    <w:abstractNumId w:val="5"/>
  </w:num>
  <w:num w:numId="11" w16cid:durableId="465663943">
    <w:abstractNumId w:val="34"/>
  </w:num>
  <w:num w:numId="12" w16cid:durableId="1555848800">
    <w:abstractNumId w:val="28"/>
  </w:num>
  <w:num w:numId="13" w16cid:durableId="1500003426">
    <w:abstractNumId w:val="4"/>
  </w:num>
  <w:num w:numId="14" w16cid:durableId="1586721158">
    <w:abstractNumId w:val="18"/>
  </w:num>
  <w:num w:numId="15" w16cid:durableId="377896395">
    <w:abstractNumId w:val="19"/>
  </w:num>
  <w:num w:numId="16" w16cid:durableId="1185096503">
    <w:abstractNumId w:val="7"/>
  </w:num>
  <w:num w:numId="17" w16cid:durableId="321660592">
    <w:abstractNumId w:val="8"/>
  </w:num>
  <w:num w:numId="18" w16cid:durableId="1778984663">
    <w:abstractNumId w:val="25"/>
  </w:num>
  <w:num w:numId="19" w16cid:durableId="1545601583">
    <w:abstractNumId w:val="3"/>
  </w:num>
  <w:num w:numId="20" w16cid:durableId="268901473">
    <w:abstractNumId w:val="22"/>
  </w:num>
  <w:num w:numId="21" w16cid:durableId="915013930">
    <w:abstractNumId w:val="37"/>
  </w:num>
  <w:num w:numId="22" w16cid:durableId="20666328">
    <w:abstractNumId w:val="14"/>
  </w:num>
  <w:num w:numId="23" w16cid:durableId="1391610135">
    <w:abstractNumId w:val="12"/>
  </w:num>
  <w:num w:numId="24" w16cid:durableId="1828667656">
    <w:abstractNumId w:val="20"/>
  </w:num>
  <w:num w:numId="25" w16cid:durableId="1230851042">
    <w:abstractNumId w:val="27"/>
  </w:num>
  <w:num w:numId="26" w16cid:durableId="1790659296">
    <w:abstractNumId w:val="26"/>
  </w:num>
  <w:num w:numId="27" w16cid:durableId="697584733">
    <w:abstractNumId w:val="17"/>
  </w:num>
  <w:num w:numId="28" w16cid:durableId="250509825">
    <w:abstractNumId w:val="13"/>
    <w:lvlOverride w:ilvl="0">
      <w:startOverride w:val="1"/>
    </w:lvlOverride>
  </w:num>
  <w:num w:numId="29" w16cid:durableId="1993634128">
    <w:abstractNumId w:val="21"/>
  </w:num>
  <w:num w:numId="30" w16cid:durableId="1129281232">
    <w:abstractNumId w:val="32"/>
  </w:num>
  <w:num w:numId="31" w16cid:durableId="1515874806">
    <w:abstractNumId w:val="31"/>
  </w:num>
  <w:num w:numId="32" w16cid:durableId="1445542628">
    <w:abstractNumId w:val="2"/>
  </w:num>
  <w:num w:numId="33" w16cid:durableId="456679583">
    <w:abstractNumId w:val="2"/>
  </w:num>
  <w:num w:numId="34" w16cid:durableId="259530771">
    <w:abstractNumId w:val="24"/>
  </w:num>
  <w:num w:numId="35" w16cid:durableId="310909934">
    <w:abstractNumId w:val="16"/>
  </w:num>
  <w:num w:numId="36" w16cid:durableId="505636466">
    <w:abstractNumId w:val="33"/>
  </w:num>
  <w:num w:numId="37" w16cid:durableId="565798166">
    <w:abstractNumId w:val="23"/>
  </w:num>
  <w:num w:numId="38" w16cid:durableId="1386561864">
    <w:abstractNumId w:val="10"/>
  </w:num>
  <w:num w:numId="39" w16cid:durableId="453795390">
    <w:abstractNumId w:val="9"/>
  </w:num>
  <w:num w:numId="40" w16cid:durableId="1161315202">
    <w:abstractNumId w:val="6"/>
  </w:num>
  <w:num w:numId="41" w16cid:durableId="85154347">
    <w:abstractNumId w:val="30"/>
  </w:num>
  <w:num w:numId="42" w16cid:durableId="1129519338">
    <w:abstractNumId w:val="13"/>
    <w:lvlOverride w:ilvl="0">
      <w:startOverride w:val="1"/>
    </w:lvlOverride>
  </w:num>
  <w:num w:numId="43" w16cid:durableId="1037269754">
    <w:abstractNumId w:val="3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1224C"/>
    <w:rsid w:val="00020534"/>
    <w:rsid w:val="00021EE8"/>
    <w:rsid w:val="000249B1"/>
    <w:rsid w:val="00031B8A"/>
    <w:rsid w:val="00036A11"/>
    <w:rsid w:val="0004197E"/>
    <w:rsid w:val="00041A3B"/>
    <w:rsid w:val="0004462A"/>
    <w:rsid w:val="00044DBD"/>
    <w:rsid w:val="00054A03"/>
    <w:rsid w:val="00057BE2"/>
    <w:rsid w:val="0006501C"/>
    <w:rsid w:val="000668D2"/>
    <w:rsid w:val="0007372F"/>
    <w:rsid w:val="000740AC"/>
    <w:rsid w:val="00075451"/>
    <w:rsid w:val="00081545"/>
    <w:rsid w:val="00082340"/>
    <w:rsid w:val="00083C04"/>
    <w:rsid w:val="00087341"/>
    <w:rsid w:val="00091A8A"/>
    <w:rsid w:val="00092C30"/>
    <w:rsid w:val="00093E90"/>
    <w:rsid w:val="00094478"/>
    <w:rsid w:val="000A0146"/>
    <w:rsid w:val="000A20A0"/>
    <w:rsid w:val="000A24FB"/>
    <w:rsid w:val="000A2D18"/>
    <w:rsid w:val="000A3750"/>
    <w:rsid w:val="000A50C0"/>
    <w:rsid w:val="000A779A"/>
    <w:rsid w:val="000A7F50"/>
    <w:rsid w:val="000B02FC"/>
    <w:rsid w:val="000B0C6E"/>
    <w:rsid w:val="000B34D8"/>
    <w:rsid w:val="000B5E0A"/>
    <w:rsid w:val="000D65E3"/>
    <w:rsid w:val="000D6793"/>
    <w:rsid w:val="000E0297"/>
    <w:rsid w:val="000E26C7"/>
    <w:rsid w:val="000F3FFD"/>
    <w:rsid w:val="000F44AA"/>
    <w:rsid w:val="000F6410"/>
    <w:rsid w:val="000F6ADB"/>
    <w:rsid w:val="00101AA3"/>
    <w:rsid w:val="001109CD"/>
    <w:rsid w:val="00121F35"/>
    <w:rsid w:val="001236B5"/>
    <w:rsid w:val="001259BF"/>
    <w:rsid w:val="0012708D"/>
    <w:rsid w:val="001319CB"/>
    <w:rsid w:val="00131F3E"/>
    <w:rsid w:val="001415DD"/>
    <w:rsid w:val="001419B0"/>
    <w:rsid w:val="001469FF"/>
    <w:rsid w:val="00151F19"/>
    <w:rsid w:val="00162809"/>
    <w:rsid w:val="00167156"/>
    <w:rsid w:val="001671D6"/>
    <w:rsid w:val="001866C7"/>
    <w:rsid w:val="00191256"/>
    <w:rsid w:val="00197C71"/>
    <w:rsid w:val="001A58AA"/>
    <w:rsid w:val="001A6589"/>
    <w:rsid w:val="001A7B0F"/>
    <w:rsid w:val="001B3138"/>
    <w:rsid w:val="001B5383"/>
    <w:rsid w:val="001B6003"/>
    <w:rsid w:val="001B68D3"/>
    <w:rsid w:val="001B6C87"/>
    <w:rsid w:val="001D0377"/>
    <w:rsid w:val="001D0FC6"/>
    <w:rsid w:val="001D2E3E"/>
    <w:rsid w:val="001D4DD3"/>
    <w:rsid w:val="001D61EF"/>
    <w:rsid w:val="001E10A2"/>
    <w:rsid w:val="001E1101"/>
    <w:rsid w:val="001E44D6"/>
    <w:rsid w:val="001E4617"/>
    <w:rsid w:val="001F0D99"/>
    <w:rsid w:val="001F1831"/>
    <w:rsid w:val="001F4236"/>
    <w:rsid w:val="00210C66"/>
    <w:rsid w:val="00212E26"/>
    <w:rsid w:val="0021695C"/>
    <w:rsid w:val="00216F7D"/>
    <w:rsid w:val="00223FA5"/>
    <w:rsid w:val="00227CCA"/>
    <w:rsid w:val="00230FDF"/>
    <w:rsid w:val="00231132"/>
    <w:rsid w:val="002325CB"/>
    <w:rsid w:val="00241E38"/>
    <w:rsid w:val="00243790"/>
    <w:rsid w:val="002466FB"/>
    <w:rsid w:val="00263129"/>
    <w:rsid w:val="00263A8C"/>
    <w:rsid w:val="00272F37"/>
    <w:rsid w:val="0027386B"/>
    <w:rsid w:val="00287A1D"/>
    <w:rsid w:val="00291C44"/>
    <w:rsid w:val="0029593E"/>
    <w:rsid w:val="002A47F6"/>
    <w:rsid w:val="002B151B"/>
    <w:rsid w:val="002B79AE"/>
    <w:rsid w:val="002C04F0"/>
    <w:rsid w:val="002C257D"/>
    <w:rsid w:val="002C388E"/>
    <w:rsid w:val="002C3F13"/>
    <w:rsid w:val="002C7178"/>
    <w:rsid w:val="002D08B6"/>
    <w:rsid w:val="002D302D"/>
    <w:rsid w:val="002D33B4"/>
    <w:rsid w:val="002D4F9C"/>
    <w:rsid w:val="002D51A9"/>
    <w:rsid w:val="002D5441"/>
    <w:rsid w:val="002E1C82"/>
    <w:rsid w:val="002E2FAF"/>
    <w:rsid w:val="002F1A20"/>
    <w:rsid w:val="002F1A53"/>
    <w:rsid w:val="002F1D8A"/>
    <w:rsid w:val="002F2490"/>
    <w:rsid w:val="002F6744"/>
    <w:rsid w:val="002F6FB6"/>
    <w:rsid w:val="003028E4"/>
    <w:rsid w:val="00302F72"/>
    <w:rsid w:val="00306919"/>
    <w:rsid w:val="00311A68"/>
    <w:rsid w:val="00323781"/>
    <w:rsid w:val="00332DFD"/>
    <w:rsid w:val="0033300E"/>
    <w:rsid w:val="00333270"/>
    <w:rsid w:val="00336217"/>
    <w:rsid w:val="00344BE2"/>
    <w:rsid w:val="003460A8"/>
    <w:rsid w:val="003541C0"/>
    <w:rsid w:val="00355FB6"/>
    <w:rsid w:val="003571BC"/>
    <w:rsid w:val="003679BC"/>
    <w:rsid w:val="0037594D"/>
    <w:rsid w:val="00382E6D"/>
    <w:rsid w:val="00383762"/>
    <w:rsid w:val="0038510C"/>
    <w:rsid w:val="00385525"/>
    <w:rsid w:val="00385B44"/>
    <w:rsid w:val="00391565"/>
    <w:rsid w:val="00394BC4"/>
    <w:rsid w:val="0039517D"/>
    <w:rsid w:val="003965E7"/>
    <w:rsid w:val="003975AD"/>
    <w:rsid w:val="00397882"/>
    <w:rsid w:val="003A0D68"/>
    <w:rsid w:val="003A25A6"/>
    <w:rsid w:val="003B01A8"/>
    <w:rsid w:val="003B041F"/>
    <w:rsid w:val="003B316D"/>
    <w:rsid w:val="003C6C90"/>
    <w:rsid w:val="003C7A0A"/>
    <w:rsid w:val="003D3489"/>
    <w:rsid w:val="003D6382"/>
    <w:rsid w:val="003E7A2F"/>
    <w:rsid w:val="003E7A87"/>
    <w:rsid w:val="003F0BE8"/>
    <w:rsid w:val="003F1006"/>
    <w:rsid w:val="003F39FE"/>
    <w:rsid w:val="004005CD"/>
    <w:rsid w:val="004014BC"/>
    <w:rsid w:val="00412C0A"/>
    <w:rsid w:val="00414BBC"/>
    <w:rsid w:val="004154E7"/>
    <w:rsid w:val="00416FB5"/>
    <w:rsid w:val="00420BFD"/>
    <w:rsid w:val="00422A47"/>
    <w:rsid w:val="00425A7E"/>
    <w:rsid w:val="00430341"/>
    <w:rsid w:val="00435CEC"/>
    <w:rsid w:val="004362A4"/>
    <w:rsid w:val="00437B56"/>
    <w:rsid w:val="0044074F"/>
    <w:rsid w:val="00441E43"/>
    <w:rsid w:val="00446BD7"/>
    <w:rsid w:val="00447051"/>
    <w:rsid w:val="00451CEE"/>
    <w:rsid w:val="00453524"/>
    <w:rsid w:val="00465B56"/>
    <w:rsid w:val="00470B1D"/>
    <w:rsid w:val="00473DE3"/>
    <w:rsid w:val="00480524"/>
    <w:rsid w:val="0048498F"/>
    <w:rsid w:val="004921DE"/>
    <w:rsid w:val="004A7084"/>
    <w:rsid w:val="004C0F0F"/>
    <w:rsid w:val="004C36D6"/>
    <w:rsid w:val="004D5EED"/>
    <w:rsid w:val="004E25C0"/>
    <w:rsid w:val="004E3071"/>
    <w:rsid w:val="004E7656"/>
    <w:rsid w:val="004F037C"/>
    <w:rsid w:val="004F2BDB"/>
    <w:rsid w:val="00510ACA"/>
    <w:rsid w:val="00513F5F"/>
    <w:rsid w:val="0051710A"/>
    <w:rsid w:val="00521BE3"/>
    <w:rsid w:val="005302BD"/>
    <w:rsid w:val="005307DB"/>
    <w:rsid w:val="00531267"/>
    <w:rsid w:val="005313AA"/>
    <w:rsid w:val="0053573E"/>
    <w:rsid w:val="00536EC5"/>
    <w:rsid w:val="00537364"/>
    <w:rsid w:val="005469A2"/>
    <w:rsid w:val="00553567"/>
    <w:rsid w:val="00553FBD"/>
    <w:rsid w:val="00555393"/>
    <w:rsid w:val="00556795"/>
    <w:rsid w:val="00557DDE"/>
    <w:rsid w:val="00560E35"/>
    <w:rsid w:val="00566AB3"/>
    <w:rsid w:val="00567176"/>
    <w:rsid w:val="00572EB5"/>
    <w:rsid w:val="005744D8"/>
    <w:rsid w:val="00580A90"/>
    <w:rsid w:val="00582A8E"/>
    <w:rsid w:val="00583A58"/>
    <w:rsid w:val="00583E20"/>
    <w:rsid w:val="0058472A"/>
    <w:rsid w:val="00587B28"/>
    <w:rsid w:val="00590AF6"/>
    <w:rsid w:val="0059452B"/>
    <w:rsid w:val="005A4ED1"/>
    <w:rsid w:val="005B062A"/>
    <w:rsid w:val="005B0791"/>
    <w:rsid w:val="005B117B"/>
    <w:rsid w:val="005B190C"/>
    <w:rsid w:val="005B2D7E"/>
    <w:rsid w:val="005B6BC9"/>
    <w:rsid w:val="005C5964"/>
    <w:rsid w:val="005D0FA5"/>
    <w:rsid w:val="005D7B28"/>
    <w:rsid w:val="005F133B"/>
    <w:rsid w:val="005F30EC"/>
    <w:rsid w:val="005F54FD"/>
    <w:rsid w:val="006027B9"/>
    <w:rsid w:val="00604344"/>
    <w:rsid w:val="00604ED9"/>
    <w:rsid w:val="00607823"/>
    <w:rsid w:val="00614E92"/>
    <w:rsid w:val="00624D86"/>
    <w:rsid w:val="006325ED"/>
    <w:rsid w:val="00633D34"/>
    <w:rsid w:val="00634163"/>
    <w:rsid w:val="00641405"/>
    <w:rsid w:val="006428A0"/>
    <w:rsid w:val="00643026"/>
    <w:rsid w:val="00646789"/>
    <w:rsid w:val="0065294D"/>
    <w:rsid w:val="00654DA1"/>
    <w:rsid w:val="00655EDE"/>
    <w:rsid w:val="00656B27"/>
    <w:rsid w:val="006627F2"/>
    <w:rsid w:val="00674388"/>
    <w:rsid w:val="00674C00"/>
    <w:rsid w:val="0068005D"/>
    <w:rsid w:val="00682DE0"/>
    <w:rsid w:val="00693B44"/>
    <w:rsid w:val="0069402F"/>
    <w:rsid w:val="00696F96"/>
    <w:rsid w:val="006A5A34"/>
    <w:rsid w:val="006A641D"/>
    <w:rsid w:val="006A6D3E"/>
    <w:rsid w:val="006B0BD8"/>
    <w:rsid w:val="006B2ABD"/>
    <w:rsid w:val="006C1E99"/>
    <w:rsid w:val="006C648B"/>
    <w:rsid w:val="006D4B95"/>
    <w:rsid w:val="006D570F"/>
    <w:rsid w:val="006D6867"/>
    <w:rsid w:val="006D71CB"/>
    <w:rsid w:val="006E02E9"/>
    <w:rsid w:val="006E2671"/>
    <w:rsid w:val="006E3AB5"/>
    <w:rsid w:val="00701DD0"/>
    <w:rsid w:val="00703892"/>
    <w:rsid w:val="007061CA"/>
    <w:rsid w:val="0071052A"/>
    <w:rsid w:val="00710DE3"/>
    <w:rsid w:val="00715099"/>
    <w:rsid w:val="007224BA"/>
    <w:rsid w:val="0072665C"/>
    <w:rsid w:val="0072725D"/>
    <w:rsid w:val="00731A7C"/>
    <w:rsid w:val="0073580A"/>
    <w:rsid w:val="00735BC3"/>
    <w:rsid w:val="0073663E"/>
    <w:rsid w:val="00737532"/>
    <w:rsid w:val="00744499"/>
    <w:rsid w:val="00746CAC"/>
    <w:rsid w:val="00757195"/>
    <w:rsid w:val="00757263"/>
    <w:rsid w:val="00763E69"/>
    <w:rsid w:val="007653B5"/>
    <w:rsid w:val="00767D7C"/>
    <w:rsid w:val="0078015F"/>
    <w:rsid w:val="0078132B"/>
    <w:rsid w:val="00781348"/>
    <w:rsid w:val="0078624F"/>
    <w:rsid w:val="00786B17"/>
    <w:rsid w:val="007936F9"/>
    <w:rsid w:val="00794F4E"/>
    <w:rsid w:val="007972E4"/>
    <w:rsid w:val="007A32E2"/>
    <w:rsid w:val="007B06B8"/>
    <w:rsid w:val="007B0938"/>
    <w:rsid w:val="007B0974"/>
    <w:rsid w:val="007B13ED"/>
    <w:rsid w:val="007D13A6"/>
    <w:rsid w:val="007D13F3"/>
    <w:rsid w:val="007D3899"/>
    <w:rsid w:val="007D55C8"/>
    <w:rsid w:val="007D6A53"/>
    <w:rsid w:val="007E3C89"/>
    <w:rsid w:val="007E4416"/>
    <w:rsid w:val="007F180E"/>
    <w:rsid w:val="007F3B71"/>
    <w:rsid w:val="007F709E"/>
    <w:rsid w:val="00813E29"/>
    <w:rsid w:val="0081646A"/>
    <w:rsid w:val="00823CB5"/>
    <w:rsid w:val="00825CC1"/>
    <w:rsid w:val="0082654C"/>
    <w:rsid w:val="00832326"/>
    <w:rsid w:val="0083244F"/>
    <w:rsid w:val="008361FA"/>
    <w:rsid w:val="00836CE2"/>
    <w:rsid w:val="00845194"/>
    <w:rsid w:val="0085456D"/>
    <w:rsid w:val="0086217A"/>
    <w:rsid w:val="00866657"/>
    <w:rsid w:val="008804A2"/>
    <w:rsid w:val="00880AB4"/>
    <w:rsid w:val="0088195C"/>
    <w:rsid w:val="00884897"/>
    <w:rsid w:val="00884A3C"/>
    <w:rsid w:val="00887D72"/>
    <w:rsid w:val="0089146B"/>
    <w:rsid w:val="00893C66"/>
    <w:rsid w:val="008943A7"/>
    <w:rsid w:val="0089521E"/>
    <w:rsid w:val="008975A5"/>
    <w:rsid w:val="008A22BC"/>
    <w:rsid w:val="008A7DB5"/>
    <w:rsid w:val="008B31B3"/>
    <w:rsid w:val="008B4027"/>
    <w:rsid w:val="008C72C4"/>
    <w:rsid w:val="008D2A6D"/>
    <w:rsid w:val="008D4A68"/>
    <w:rsid w:val="008D4BC7"/>
    <w:rsid w:val="008D4D2E"/>
    <w:rsid w:val="008D4F6A"/>
    <w:rsid w:val="008D64A0"/>
    <w:rsid w:val="008E05EB"/>
    <w:rsid w:val="008E067E"/>
    <w:rsid w:val="008E10EA"/>
    <w:rsid w:val="008E4CB9"/>
    <w:rsid w:val="008F0D46"/>
    <w:rsid w:val="008F2F27"/>
    <w:rsid w:val="00901F06"/>
    <w:rsid w:val="00902AFB"/>
    <w:rsid w:val="00904B6E"/>
    <w:rsid w:val="009051A0"/>
    <w:rsid w:val="0092153A"/>
    <w:rsid w:val="00921CA8"/>
    <w:rsid w:val="00921CAD"/>
    <w:rsid w:val="00922CB3"/>
    <w:rsid w:val="00922D4A"/>
    <w:rsid w:val="0092529F"/>
    <w:rsid w:val="00926CC5"/>
    <w:rsid w:val="00931D3C"/>
    <w:rsid w:val="00933FD5"/>
    <w:rsid w:val="009359F1"/>
    <w:rsid w:val="0093661C"/>
    <w:rsid w:val="00941BC8"/>
    <w:rsid w:val="009429F1"/>
    <w:rsid w:val="00944F80"/>
    <w:rsid w:val="009639E9"/>
    <w:rsid w:val="009670E3"/>
    <w:rsid w:val="00970185"/>
    <w:rsid w:val="00983E66"/>
    <w:rsid w:val="00987811"/>
    <w:rsid w:val="009905B2"/>
    <w:rsid w:val="009926D5"/>
    <w:rsid w:val="009962AD"/>
    <w:rsid w:val="009A02EC"/>
    <w:rsid w:val="009A1E3E"/>
    <w:rsid w:val="009A5F84"/>
    <w:rsid w:val="009A68F2"/>
    <w:rsid w:val="009A7673"/>
    <w:rsid w:val="009A7DBB"/>
    <w:rsid w:val="009C1B02"/>
    <w:rsid w:val="009C6515"/>
    <w:rsid w:val="009C75FD"/>
    <w:rsid w:val="009D2AEA"/>
    <w:rsid w:val="009D5F59"/>
    <w:rsid w:val="009D7C28"/>
    <w:rsid w:val="009F0B81"/>
    <w:rsid w:val="00A00F28"/>
    <w:rsid w:val="00A04E24"/>
    <w:rsid w:val="00A06759"/>
    <w:rsid w:val="00A06B6C"/>
    <w:rsid w:val="00A15329"/>
    <w:rsid w:val="00A260C1"/>
    <w:rsid w:val="00A27E55"/>
    <w:rsid w:val="00A315FD"/>
    <w:rsid w:val="00A33A08"/>
    <w:rsid w:val="00A44132"/>
    <w:rsid w:val="00A44E8C"/>
    <w:rsid w:val="00A46AE4"/>
    <w:rsid w:val="00A503E8"/>
    <w:rsid w:val="00A533A2"/>
    <w:rsid w:val="00A55BB4"/>
    <w:rsid w:val="00A55D7E"/>
    <w:rsid w:val="00A64A15"/>
    <w:rsid w:val="00A64EDE"/>
    <w:rsid w:val="00A66A6C"/>
    <w:rsid w:val="00A67080"/>
    <w:rsid w:val="00A672EE"/>
    <w:rsid w:val="00A70159"/>
    <w:rsid w:val="00A71BB4"/>
    <w:rsid w:val="00A76BD4"/>
    <w:rsid w:val="00A8260C"/>
    <w:rsid w:val="00A8331A"/>
    <w:rsid w:val="00A86509"/>
    <w:rsid w:val="00A915FB"/>
    <w:rsid w:val="00AA4A89"/>
    <w:rsid w:val="00AA6646"/>
    <w:rsid w:val="00AB05C0"/>
    <w:rsid w:val="00AB511C"/>
    <w:rsid w:val="00AC0DDD"/>
    <w:rsid w:val="00AC18B0"/>
    <w:rsid w:val="00AC355C"/>
    <w:rsid w:val="00AC56B2"/>
    <w:rsid w:val="00AD2A61"/>
    <w:rsid w:val="00AD35C4"/>
    <w:rsid w:val="00AE5560"/>
    <w:rsid w:val="00AF6E29"/>
    <w:rsid w:val="00B02580"/>
    <w:rsid w:val="00B02CB3"/>
    <w:rsid w:val="00B03E5A"/>
    <w:rsid w:val="00B107E1"/>
    <w:rsid w:val="00B17EA1"/>
    <w:rsid w:val="00B17F76"/>
    <w:rsid w:val="00B20BD6"/>
    <w:rsid w:val="00B30980"/>
    <w:rsid w:val="00B31E59"/>
    <w:rsid w:val="00B335BD"/>
    <w:rsid w:val="00B440BC"/>
    <w:rsid w:val="00B46D3E"/>
    <w:rsid w:val="00B503F2"/>
    <w:rsid w:val="00B510E0"/>
    <w:rsid w:val="00B605F3"/>
    <w:rsid w:val="00B65722"/>
    <w:rsid w:val="00B70D70"/>
    <w:rsid w:val="00B71766"/>
    <w:rsid w:val="00B836E8"/>
    <w:rsid w:val="00B908F3"/>
    <w:rsid w:val="00B916E0"/>
    <w:rsid w:val="00B917B8"/>
    <w:rsid w:val="00B93415"/>
    <w:rsid w:val="00B946EF"/>
    <w:rsid w:val="00BA09BC"/>
    <w:rsid w:val="00BA19E3"/>
    <w:rsid w:val="00BA24A2"/>
    <w:rsid w:val="00BC1884"/>
    <w:rsid w:val="00BC1F2C"/>
    <w:rsid w:val="00BC1FD4"/>
    <w:rsid w:val="00BC44F7"/>
    <w:rsid w:val="00BD2F8A"/>
    <w:rsid w:val="00BD47B7"/>
    <w:rsid w:val="00BD577A"/>
    <w:rsid w:val="00BD7055"/>
    <w:rsid w:val="00BF13DA"/>
    <w:rsid w:val="00BF42D5"/>
    <w:rsid w:val="00BF5625"/>
    <w:rsid w:val="00C00940"/>
    <w:rsid w:val="00C05170"/>
    <w:rsid w:val="00C13012"/>
    <w:rsid w:val="00C15666"/>
    <w:rsid w:val="00C16189"/>
    <w:rsid w:val="00C20BA9"/>
    <w:rsid w:val="00C33F8C"/>
    <w:rsid w:val="00C340D3"/>
    <w:rsid w:val="00C40CA4"/>
    <w:rsid w:val="00C61594"/>
    <w:rsid w:val="00C6512A"/>
    <w:rsid w:val="00C7207C"/>
    <w:rsid w:val="00C7270F"/>
    <w:rsid w:val="00C72D6C"/>
    <w:rsid w:val="00C73C41"/>
    <w:rsid w:val="00C74279"/>
    <w:rsid w:val="00C76390"/>
    <w:rsid w:val="00C8059C"/>
    <w:rsid w:val="00C806EC"/>
    <w:rsid w:val="00C81C81"/>
    <w:rsid w:val="00C85039"/>
    <w:rsid w:val="00C86D8B"/>
    <w:rsid w:val="00C91395"/>
    <w:rsid w:val="00C91690"/>
    <w:rsid w:val="00C91C38"/>
    <w:rsid w:val="00C92EA9"/>
    <w:rsid w:val="00C95C64"/>
    <w:rsid w:val="00CA1FF2"/>
    <w:rsid w:val="00CA2B87"/>
    <w:rsid w:val="00CA509B"/>
    <w:rsid w:val="00CB24EA"/>
    <w:rsid w:val="00CB5496"/>
    <w:rsid w:val="00CC3C24"/>
    <w:rsid w:val="00CC489E"/>
    <w:rsid w:val="00CC5785"/>
    <w:rsid w:val="00CD0D28"/>
    <w:rsid w:val="00CD4DAC"/>
    <w:rsid w:val="00CD5CB3"/>
    <w:rsid w:val="00CE28A2"/>
    <w:rsid w:val="00CE3D57"/>
    <w:rsid w:val="00CF5A86"/>
    <w:rsid w:val="00D03326"/>
    <w:rsid w:val="00D06D77"/>
    <w:rsid w:val="00D105A3"/>
    <w:rsid w:val="00D17F7A"/>
    <w:rsid w:val="00D21A36"/>
    <w:rsid w:val="00D249D0"/>
    <w:rsid w:val="00D356A3"/>
    <w:rsid w:val="00D374F4"/>
    <w:rsid w:val="00D41BA2"/>
    <w:rsid w:val="00D444C2"/>
    <w:rsid w:val="00D4621A"/>
    <w:rsid w:val="00D50D7C"/>
    <w:rsid w:val="00D5141C"/>
    <w:rsid w:val="00D527BF"/>
    <w:rsid w:val="00D55C04"/>
    <w:rsid w:val="00D5764E"/>
    <w:rsid w:val="00D61276"/>
    <w:rsid w:val="00D6540F"/>
    <w:rsid w:val="00D6755C"/>
    <w:rsid w:val="00D7120A"/>
    <w:rsid w:val="00D73EBF"/>
    <w:rsid w:val="00D74AA5"/>
    <w:rsid w:val="00D752DD"/>
    <w:rsid w:val="00D75CC2"/>
    <w:rsid w:val="00D86C53"/>
    <w:rsid w:val="00D87F90"/>
    <w:rsid w:val="00D906F7"/>
    <w:rsid w:val="00D90795"/>
    <w:rsid w:val="00DA1021"/>
    <w:rsid w:val="00DA1E54"/>
    <w:rsid w:val="00DA7118"/>
    <w:rsid w:val="00DB3EE8"/>
    <w:rsid w:val="00DB58D7"/>
    <w:rsid w:val="00DB7D83"/>
    <w:rsid w:val="00DC0A2C"/>
    <w:rsid w:val="00DC1147"/>
    <w:rsid w:val="00DC21A7"/>
    <w:rsid w:val="00DC426E"/>
    <w:rsid w:val="00DC6F64"/>
    <w:rsid w:val="00DC7391"/>
    <w:rsid w:val="00DC73E1"/>
    <w:rsid w:val="00DC7ECE"/>
    <w:rsid w:val="00DD08E1"/>
    <w:rsid w:val="00DD368F"/>
    <w:rsid w:val="00DD3F9C"/>
    <w:rsid w:val="00DE5A2F"/>
    <w:rsid w:val="00DE7576"/>
    <w:rsid w:val="00DE7A43"/>
    <w:rsid w:val="00DF003A"/>
    <w:rsid w:val="00DF0F64"/>
    <w:rsid w:val="00DF1E37"/>
    <w:rsid w:val="00DF382F"/>
    <w:rsid w:val="00DF5ECD"/>
    <w:rsid w:val="00DF6AB8"/>
    <w:rsid w:val="00E05568"/>
    <w:rsid w:val="00E072AC"/>
    <w:rsid w:val="00E0761E"/>
    <w:rsid w:val="00E12065"/>
    <w:rsid w:val="00E305F8"/>
    <w:rsid w:val="00E30FF6"/>
    <w:rsid w:val="00E31C8B"/>
    <w:rsid w:val="00E37403"/>
    <w:rsid w:val="00E40980"/>
    <w:rsid w:val="00E41F0F"/>
    <w:rsid w:val="00E43810"/>
    <w:rsid w:val="00E44DB8"/>
    <w:rsid w:val="00E5440E"/>
    <w:rsid w:val="00E54982"/>
    <w:rsid w:val="00E54DB0"/>
    <w:rsid w:val="00E579B4"/>
    <w:rsid w:val="00E73F7E"/>
    <w:rsid w:val="00E744A3"/>
    <w:rsid w:val="00E75C16"/>
    <w:rsid w:val="00E857C9"/>
    <w:rsid w:val="00E86D90"/>
    <w:rsid w:val="00E907F8"/>
    <w:rsid w:val="00E91104"/>
    <w:rsid w:val="00E95C09"/>
    <w:rsid w:val="00EA22E5"/>
    <w:rsid w:val="00EA32F8"/>
    <w:rsid w:val="00EA348D"/>
    <w:rsid w:val="00EA4FED"/>
    <w:rsid w:val="00EA7DB1"/>
    <w:rsid w:val="00EB32D8"/>
    <w:rsid w:val="00EB34A8"/>
    <w:rsid w:val="00EB6C9C"/>
    <w:rsid w:val="00EC0302"/>
    <w:rsid w:val="00EC19F3"/>
    <w:rsid w:val="00EC2CEB"/>
    <w:rsid w:val="00ED0E03"/>
    <w:rsid w:val="00ED1D20"/>
    <w:rsid w:val="00ED2E4A"/>
    <w:rsid w:val="00ED3DEE"/>
    <w:rsid w:val="00ED4C74"/>
    <w:rsid w:val="00ED66D7"/>
    <w:rsid w:val="00ED758E"/>
    <w:rsid w:val="00EE04C3"/>
    <w:rsid w:val="00EF0205"/>
    <w:rsid w:val="00EF08C6"/>
    <w:rsid w:val="00EF0C13"/>
    <w:rsid w:val="00EF3934"/>
    <w:rsid w:val="00F01C8C"/>
    <w:rsid w:val="00F12684"/>
    <w:rsid w:val="00F127B1"/>
    <w:rsid w:val="00F12CB4"/>
    <w:rsid w:val="00F157D6"/>
    <w:rsid w:val="00F211D7"/>
    <w:rsid w:val="00F21A18"/>
    <w:rsid w:val="00F25BF0"/>
    <w:rsid w:val="00F40AE2"/>
    <w:rsid w:val="00F43E2E"/>
    <w:rsid w:val="00F45199"/>
    <w:rsid w:val="00F45A8A"/>
    <w:rsid w:val="00F529D9"/>
    <w:rsid w:val="00F56B33"/>
    <w:rsid w:val="00F611D5"/>
    <w:rsid w:val="00F612E4"/>
    <w:rsid w:val="00F638DF"/>
    <w:rsid w:val="00F6420E"/>
    <w:rsid w:val="00F648AC"/>
    <w:rsid w:val="00F66D65"/>
    <w:rsid w:val="00F707B8"/>
    <w:rsid w:val="00F70E21"/>
    <w:rsid w:val="00F72DA4"/>
    <w:rsid w:val="00F736E0"/>
    <w:rsid w:val="00F76C1E"/>
    <w:rsid w:val="00F87736"/>
    <w:rsid w:val="00F91514"/>
    <w:rsid w:val="00F93024"/>
    <w:rsid w:val="00F93663"/>
    <w:rsid w:val="00F93DC1"/>
    <w:rsid w:val="00F94204"/>
    <w:rsid w:val="00F951D0"/>
    <w:rsid w:val="00F97CFA"/>
    <w:rsid w:val="00FA0453"/>
    <w:rsid w:val="00FA386D"/>
    <w:rsid w:val="00FA4B3A"/>
    <w:rsid w:val="00FA4E84"/>
    <w:rsid w:val="00FA6767"/>
    <w:rsid w:val="00FA6F2D"/>
    <w:rsid w:val="00FB50EC"/>
    <w:rsid w:val="00FC2EFE"/>
    <w:rsid w:val="00FC5562"/>
    <w:rsid w:val="00FC6B60"/>
    <w:rsid w:val="00FD4479"/>
    <w:rsid w:val="00FE26D0"/>
    <w:rsid w:val="00FE417B"/>
    <w:rsid w:val="00FE4780"/>
    <w:rsid w:val="00FE627C"/>
    <w:rsid w:val="00FE7825"/>
    <w:rsid w:val="00FF0346"/>
    <w:rsid w:val="00FF1A35"/>
    <w:rsid w:val="00FF2A0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9"/>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15"/>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24"/>
      </w:numPr>
      <w:pBdr>
        <w:top w:val="single" w:sz="4" w:space="1" w:color="auto"/>
      </w:pBdr>
      <w:ind w:left="360"/>
    </w:pPr>
    <w:rPr>
      <w:b/>
      <w:sz w:val="36"/>
    </w:rPr>
  </w:style>
  <w:style w:type="paragraph" w:customStyle="1" w:styleId="AppendixLevel2">
    <w:name w:val="AppendixLevel2"/>
    <w:basedOn w:val="Heading3"/>
    <w:qFormat/>
    <w:rsid w:val="008D4A68"/>
    <w:pPr>
      <w:numPr>
        <w:ilvl w:val="0"/>
        <w:numId w:val="25"/>
      </w:numPr>
    </w:pPr>
    <w:rPr>
      <w:rFonts w:cstheme="minorHAnsi"/>
      <w:lang w:val="en-US"/>
    </w:rPr>
  </w:style>
  <w:style w:type="paragraph" w:customStyle="1" w:styleId="AppendixLevel3">
    <w:name w:val="AppendixLevel3"/>
    <w:basedOn w:val="Heading4"/>
    <w:qFormat/>
    <w:rsid w:val="004F037C"/>
    <w:pPr>
      <w:numPr>
        <w:ilvl w:val="0"/>
        <w:numId w:val="26"/>
      </w:numPr>
      <w:ind w:left="360"/>
    </w:pPr>
    <w:rPr>
      <w:lang w:val="en-US"/>
    </w:rPr>
  </w:style>
  <w:style w:type="paragraph" w:customStyle="1" w:styleId="Observation">
    <w:name w:val="Observation"/>
    <w:basedOn w:val="BodyText"/>
    <w:qFormat/>
    <w:rsid w:val="007F709E"/>
    <w:pPr>
      <w:numPr>
        <w:numId w:val="41"/>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4F79DBA6-7E43-4555-AF6D-32FBDED5F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3GPP-contribution-skeleton.dotx</Template>
  <TotalTime>467</TotalTime>
  <Pages>13</Pages>
  <Words>6172</Words>
  <Characters>35185</Characters>
  <Application>Microsoft Office Word</Application>
  <DocSecurity>0</DocSecurity>
  <Lines>293</Lines>
  <Paragraphs>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306</cp:revision>
  <dcterms:created xsi:type="dcterms:W3CDTF">2022-08-12T00:19:00Z</dcterms:created>
  <dcterms:modified xsi:type="dcterms:W3CDTF">2022-09-30T13:38:00Z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