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8A17" w14:textId="71FFCE24" w:rsidR="002D7E31" w:rsidRPr="00841BCD" w:rsidRDefault="002D7E31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</w:t>
      </w:r>
      <w:r w:rsidR="007C7C9F">
        <w:rPr>
          <w:rFonts w:ascii="Arial" w:eastAsia="SimSun" w:hAnsi="Arial"/>
          <w:b/>
          <w:sz w:val="24"/>
        </w:rPr>
        <w:t>2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7C7C9F">
        <w:rPr>
          <w:rFonts w:ascii="Arial" w:eastAsia="SimSun" w:hAnsi="Arial"/>
          <w:b/>
          <w:bCs/>
          <w:sz w:val="24"/>
          <w:lang w:eastAsia="zh-CN"/>
        </w:rPr>
        <w:t>6</w:t>
      </w:r>
      <w:r w:rsidR="002D79EB">
        <w:rPr>
          <w:rFonts w:ascii="Arial" w:eastAsia="SimSun" w:hAnsi="Arial"/>
          <w:b/>
          <w:bCs/>
          <w:sz w:val="24"/>
          <w:lang w:eastAsia="zh-CN"/>
        </w:rPr>
        <w:t>872</w:t>
      </w:r>
    </w:p>
    <w:p w14:paraId="7B926101" w14:textId="59896187" w:rsidR="002D7E31" w:rsidRDefault="002D7E31" w:rsidP="002D7E3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 w:rsidR="007C7C9F">
        <w:rPr>
          <w:b/>
          <w:noProof/>
          <w:sz w:val="24"/>
        </w:rPr>
        <w:t xml:space="preserve"> August</w:t>
      </w:r>
      <w:r w:rsidRPr="00C56023">
        <w:rPr>
          <w:b/>
          <w:noProof/>
          <w:sz w:val="24"/>
        </w:rPr>
        <w:t xml:space="preserve"> </w:t>
      </w:r>
      <w:r w:rsidR="007C7C9F">
        <w:rPr>
          <w:b/>
          <w:noProof/>
          <w:sz w:val="24"/>
        </w:rPr>
        <w:t>17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 w:rsidR="007C7C9F">
        <w:rPr>
          <w:b/>
          <w:noProof/>
          <w:sz w:val="24"/>
        </w:rPr>
        <w:t>28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6E9757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78ED1F7" w:rsidR="001E41F3" w:rsidRPr="00410371" w:rsidRDefault="002D7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F4B7FBE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7E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C7C9F">
              <w:rPr>
                <w:b/>
                <w:noProof/>
                <w:sz w:val="28"/>
              </w:rPr>
              <w:t>2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0A552F2C" w:rsidR="001E41F3" w:rsidRDefault="008D1923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RRC IE name fix</w:t>
            </w:r>
            <w:r w:rsidR="00C81749" w:rsidRPr="00C81749">
              <w:rPr>
                <w:noProof/>
                <w:lang w:eastAsia="zh-CN"/>
              </w:rPr>
              <w:t xml:space="preserve"> to</w:t>
            </w:r>
            <w:r w:rsidR="00C63DCE">
              <w:rPr>
                <w:noProof/>
                <w:lang w:eastAsia="zh-CN"/>
              </w:rPr>
              <w:t xml:space="preserve"> dynamic frequency domain resource allocation type selection</w:t>
            </w:r>
            <w:r w:rsidR="00E04420">
              <w:rPr>
                <w:noProof/>
                <w:lang w:eastAsia="zh-CN"/>
              </w:rPr>
              <w:t xml:space="preserve">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03C7502A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7C7C9F">
              <w:rPr>
                <w:noProof/>
                <w:lang w:eastAsia="zh-CN"/>
              </w:rPr>
              <w:t>8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7C7C9F">
              <w:rPr>
                <w:noProof/>
                <w:lang w:eastAsia="zh-CN"/>
              </w:rPr>
              <w:t>07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FEB74E3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7E31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ABB" w14:textId="5E02EE77" w:rsidR="00A466D8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DCI format 0_1 </w:t>
            </w:r>
            <w:r w:rsidR="00C226B7">
              <w:rPr>
                <w:rFonts w:ascii="Arial" w:hAnsi="Arial"/>
                <w:noProof/>
                <w:lang w:val="de-AT" w:eastAsia="zh-CN"/>
              </w:rPr>
              <w:t xml:space="preserve">and </w:t>
            </w:r>
            <w:r w:rsidRPr="00C63DCE">
              <w:rPr>
                <w:rFonts w:ascii="Arial" w:hAnsi="Arial"/>
                <w:noProof/>
                <w:lang w:val="de-AT" w:eastAsia="zh-CN"/>
              </w:rPr>
              <w:t>1_1</w:t>
            </w:r>
            <w:r>
              <w:rPr>
                <w:rFonts w:ascii="Arial" w:hAnsi="Arial"/>
                <w:noProof/>
                <w:lang w:val="de-AT" w:eastAsia="zh-CN"/>
              </w:rPr>
              <w:t xml:space="preserve">, the dynamic frequency domain resource allocation type switching between Type 0 and Type </w:t>
            </w:r>
            <w:r w:rsidR="00C226B7">
              <w:rPr>
                <w:rFonts w:ascii="Arial" w:hAnsi="Arial"/>
                <w:noProof/>
                <w:lang w:val="de-AT" w:eastAsia="zh-CN"/>
              </w:rPr>
              <w:t>1</w:t>
            </w:r>
            <w:r>
              <w:rPr>
                <w:rFonts w:ascii="Arial" w:hAnsi="Arial"/>
                <w:noProof/>
                <w:lang w:val="de-AT" w:eastAsia="zh-CN"/>
              </w:rPr>
              <w:t xml:space="preserve"> is described as ‚</w:t>
            </w:r>
            <w:r w:rsidR="00A466D8" w:rsidRPr="00A466D8">
              <w:rPr>
                <w:rFonts w:hint="eastAsia"/>
                <w:i/>
                <w:lang w:eastAsia="zh-CN"/>
              </w:rPr>
              <w:t xml:space="preserve"> </w:t>
            </w:r>
            <w:r w:rsidR="00A466D8">
              <w:rPr>
                <w:i/>
                <w:lang w:eastAsia="zh-CN"/>
              </w:rPr>
              <w:t>‘</w:t>
            </w:r>
            <w:r w:rsidR="00A466D8" w:rsidRPr="00A466D8">
              <w:rPr>
                <w:rFonts w:ascii="Arial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’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A466D8">
              <w:rPr>
                <w:rFonts w:ascii="Arial" w:hAnsi="Arial"/>
                <w:noProof/>
                <w:lang w:val="de-AT" w:eastAsia="zh-CN"/>
              </w:rPr>
              <w:t>whereas according to 38.331 the RRC parameter for dynamic switching is given by ‚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dynamicSwitch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‘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resourceAllocation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PUSCH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,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PDSCH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ConfiguredGrantConfig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.</w:t>
            </w:r>
          </w:p>
          <w:p w14:paraId="7988C0F8" w14:textId="28B48FED" w:rsidR="00D83048" w:rsidRPr="00A466D8" w:rsidRDefault="007079C9" w:rsidP="007079C9">
            <w:r>
              <w:t>From 38.331:</w:t>
            </w:r>
            <w:r>
              <w:br/>
            </w:r>
            <w:proofErr w:type="spellStart"/>
            <w:r w:rsidR="00A466D8" w:rsidRPr="007079C9">
              <w:rPr>
                <w:i/>
              </w:rPr>
              <w:t>resourceAllocation</w:t>
            </w:r>
            <w:proofErr w:type="spellEnd"/>
            <w:r w:rsidR="00A466D8" w:rsidRPr="007079C9">
              <w:rPr>
                <w:i/>
              </w:rPr>
              <w:t xml:space="preserve"> ENUMERATED { resourceAllocationType0, resourceAllocationType1, </w:t>
            </w:r>
            <w:proofErr w:type="spellStart"/>
            <w:r w:rsidR="00A466D8" w:rsidRPr="007079C9">
              <w:rPr>
                <w:i/>
              </w:rPr>
              <w:t>dynamicSwitch</w:t>
            </w:r>
            <w:proofErr w:type="spellEnd"/>
            <w:r w:rsidR="00A466D8" w:rsidRPr="007079C9">
              <w:rPr>
                <w:i/>
              </w:rPr>
              <w:t xml:space="preserve"> },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004AC14" w:rsidR="00D83048" w:rsidRDefault="007079C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configured RRC parameter </w:t>
            </w:r>
            <w:r w:rsidR="00BD5D10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for dynamic resource allocation type switching for DCI formats </w:t>
            </w:r>
            <w:r w:rsidRPr="00C63DCE">
              <w:rPr>
                <w:noProof/>
                <w:lang w:val="de-AT" w:eastAsia="zh-CN"/>
              </w:rPr>
              <w:t>0_1</w:t>
            </w:r>
            <w:r w:rsidR="00BD5D10">
              <w:rPr>
                <w:noProof/>
                <w:lang w:val="de-AT" w:eastAsia="zh-CN"/>
              </w:rPr>
              <w:t xml:space="preserve"> </w:t>
            </w:r>
            <w:r w:rsidRPr="00C63DCE">
              <w:rPr>
                <w:noProof/>
                <w:lang w:val="de-AT" w:eastAsia="zh-CN"/>
              </w:rPr>
              <w:t>and 1_1</w:t>
            </w:r>
            <w:r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2BDAB2A8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7079C9">
              <w:rPr>
                <w:noProof/>
                <w:lang w:eastAsia="zh-CN"/>
              </w:rPr>
              <w:t xml:space="preserve">RRC parameter </w:t>
            </w:r>
            <w:r w:rsidR="00C3494B">
              <w:rPr>
                <w:noProof/>
                <w:lang w:eastAsia="zh-CN"/>
              </w:rPr>
              <w:t xml:space="preserve">value </w:t>
            </w:r>
            <w:r w:rsidR="007079C9">
              <w:rPr>
                <w:noProof/>
                <w:lang w:eastAsia="zh-CN"/>
              </w:rPr>
              <w:t>for dynamic switching between Type 0 and Type 1 resource allocation for DCI formats</w:t>
            </w:r>
            <w:r w:rsidR="00BD5D10">
              <w:rPr>
                <w:noProof/>
                <w:lang w:eastAsia="zh-CN"/>
              </w:rPr>
              <w:t xml:space="preserve"> 0_1 and 1_1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DFA3EA9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7.3.1.2.2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8D1923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4FBFA678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changes in this CR are </w:t>
            </w:r>
            <w:r w:rsidR="008D1923">
              <w:rPr>
                <w:noProof/>
                <w:lang w:eastAsia="zh-CN"/>
              </w:rPr>
              <w:t xml:space="preserve">according to the </w:t>
            </w:r>
            <w:r>
              <w:rPr>
                <w:noProof/>
                <w:lang w:eastAsia="zh-CN"/>
              </w:rPr>
              <w:t>common understanding in RAN1 and does not change the existing functionalit</w:t>
            </w:r>
            <w:r w:rsidR="008D1923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823E0CA" w14:textId="5640B393" w:rsidR="002D7CBD" w:rsidRDefault="002D7CBD" w:rsidP="002D7CBD">
      <w:pPr>
        <w:pStyle w:val="Heading5"/>
        <w:rPr>
          <w:lang w:eastAsia="zh-CN"/>
        </w:rPr>
      </w:pPr>
      <w:bookmarkStart w:id="5" w:name="_Toc19798776"/>
      <w:bookmarkStart w:id="6" w:name="_Toc26467247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5"/>
      <w:bookmarkEnd w:id="6"/>
    </w:p>
    <w:p w14:paraId="133B70BE" w14:textId="77777777" w:rsidR="00163DB9" w:rsidRPr="002625EB" w:rsidRDefault="00163DB9" w:rsidP="00163DB9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</w:t>
      </w:r>
      <w:r>
        <w:t xml:space="preserve">one or multiple </w:t>
      </w:r>
      <w:r w:rsidRPr="002625EB">
        <w:t>PUSCH in one cell</w:t>
      </w:r>
      <w:r>
        <w:t>, or indicating CG downlink feedback information (CG-DFI) to a UE</w:t>
      </w:r>
      <w:r w:rsidRPr="002625EB">
        <w:t xml:space="preserve">. </w:t>
      </w:r>
    </w:p>
    <w:p w14:paraId="6A60E497" w14:textId="77777777" w:rsidR="00163DB9" w:rsidRPr="002625EB" w:rsidRDefault="00163DB9" w:rsidP="00163DB9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222E5E35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67E0D990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38076000" w14:textId="77777777" w:rsidR="00163DB9" w:rsidRDefault="00163DB9" w:rsidP="00163DB9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0DFAAF0D" w14:textId="77777777" w:rsidR="00163DB9" w:rsidRDefault="00163DB9" w:rsidP="00163DB9">
      <w:pPr>
        <w:pStyle w:val="B1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14:paraId="651A5166" w14:textId="77777777" w:rsidR="00163DB9" w:rsidRDefault="00163DB9" w:rsidP="00163DB9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r>
        <w:rPr>
          <w:lang w:eastAsia="zh-CN"/>
        </w:rPr>
        <w:t xml:space="preserve"> and for operation in a cell with shared </w:t>
      </w:r>
      <w:proofErr w:type="spellStart"/>
      <w:r>
        <w:rPr>
          <w:lang w:eastAsia="zh-CN"/>
        </w:rPr>
        <w:t>specrum</w:t>
      </w:r>
      <w:proofErr w:type="spellEnd"/>
      <w:r>
        <w:rPr>
          <w:lang w:eastAsia="zh-CN"/>
        </w:rPr>
        <w:t xml:space="preserve"> channel access</w:t>
      </w:r>
      <w:r>
        <w:t>, the bit is reserved.</w:t>
      </w:r>
    </w:p>
    <w:p w14:paraId="3DB1A16D" w14:textId="77777777" w:rsidR="00163DB9" w:rsidRDefault="00163DB9" w:rsidP="00163DB9">
      <w:pPr>
        <w:pStyle w:val="B1"/>
        <w:ind w:firstLine="0"/>
      </w:pPr>
      <w:r>
        <w:t>-</w:t>
      </w:r>
      <w:r>
        <w:tab/>
        <w:t xml:space="preserve">0 bit otherwise; </w:t>
      </w:r>
    </w:p>
    <w:p w14:paraId="628AB799" w14:textId="77777777" w:rsidR="00163DB9" w:rsidRDefault="00163DB9" w:rsidP="00163DB9">
      <w:r>
        <w:t xml:space="preserve">If DCI format 0_1 is used for indicating CG-DFI, all the remaining fields are set as follows:  </w:t>
      </w:r>
    </w:p>
    <w:p w14:paraId="7EB26316" w14:textId="77777777" w:rsidR="00163DB9" w:rsidRDefault="00163DB9" w:rsidP="00163DB9">
      <w:pPr>
        <w:pStyle w:val="B1"/>
      </w:pPr>
      <w:r>
        <w:t>-</w:t>
      </w:r>
      <w:r>
        <w:tab/>
      </w:r>
      <w:r w:rsidRPr="001363A9">
        <w:t xml:space="preserve">HARQ-ACK bitmap – 16 bits </w:t>
      </w:r>
      <w:r>
        <w:t xml:space="preserve">, where </w:t>
      </w: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t>e order of the bitmap to HARQ process index mapping is such that HARQ process</w:t>
      </w:r>
      <w:r>
        <w:rPr>
          <w:rFonts w:hint="eastAsia"/>
          <w:lang w:eastAsia="zh-CN"/>
        </w:rPr>
        <w:t xml:space="preserve"> </w:t>
      </w:r>
      <w:r>
        <w:t xml:space="preserve">indices are mapped in ascending order from MSB to LSB of the bitmap. For each bit </w:t>
      </w:r>
      <w:r>
        <w:rPr>
          <w:rFonts w:hint="eastAsia"/>
          <w:lang w:eastAsia="zh-CN"/>
        </w:rPr>
        <w:t>of the bi</w:t>
      </w:r>
      <w:r>
        <w:rPr>
          <w:lang w:eastAsia="zh-CN"/>
        </w:rPr>
        <w:t>t</w:t>
      </w:r>
      <w:r>
        <w:rPr>
          <w:rFonts w:hint="eastAsia"/>
          <w:lang w:eastAsia="zh-CN"/>
        </w:rPr>
        <w:t>map</w:t>
      </w:r>
      <w:r>
        <w:t>, value 1 indicates ACK, and value 0 indicates NACK</w:t>
      </w:r>
      <w:r w:rsidRPr="001363A9">
        <w:t>.</w:t>
      </w:r>
      <w:r>
        <w:t xml:space="preserve"> </w:t>
      </w:r>
    </w:p>
    <w:p w14:paraId="1C904286" w14:textId="77777777" w:rsidR="00163DB9" w:rsidRDefault="00163DB9" w:rsidP="00163DB9">
      <w:pPr>
        <w:pStyle w:val="B1"/>
      </w:pPr>
      <w:r>
        <w:t>-</w:t>
      </w:r>
      <w: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</w:rPr>
        <w:t>7.1.1</w:t>
      </w:r>
      <w:r w:rsidRPr="002625EB">
        <w:t xml:space="preserve"> of [</w:t>
      </w:r>
      <w:r w:rsidRPr="002625EB">
        <w:rPr>
          <w:rFonts w:hint="eastAsia"/>
        </w:rPr>
        <w:t>5, TS38.213</w:t>
      </w:r>
      <w:r w:rsidRPr="002625EB">
        <w:t>]</w:t>
      </w:r>
    </w:p>
    <w:p w14:paraId="6554C826" w14:textId="77777777" w:rsidR="00163DB9" w:rsidRDefault="00163DB9" w:rsidP="00163DB9">
      <w:pPr>
        <w:pStyle w:val="B1"/>
      </w:pPr>
      <w:r>
        <w:t>-</w:t>
      </w:r>
      <w:r>
        <w:tab/>
      </w:r>
      <w:r w:rsidRPr="00AC6807">
        <w:t>All</w:t>
      </w:r>
      <w:r>
        <w:t xml:space="preserve"> the remaining bits in format 0_1</w:t>
      </w:r>
      <w:r w:rsidRPr="00AC6807">
        <w:t xml:space="preserve"> are set to zero.</w:t>
      </w:r>
    </w:p>
    <w:p w14:paraId="008F3FDC" w14:textId="77777777" w:rsidR="00163DB9" w:rsidRPr="002625EB" w:rsidRDefault="00163DB9" w:rsidP="00163DB9">
      <w:r>
        <w:t>Otherwise, all the remaining fields are set as follows:</w:t>
      </w:r>
    </w:p>
    <w:p w14:paraId="12919D89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7755569A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241EF5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33.2pt;height:16.3pt" o:ole="">
            <v:imagedata r:id="rId16" o:title=""/>
          </v:shape>
          <o:OLEObject Type="Embed" ProgID="Equation.DSMT4" ShapeID="_x0000_i1056" DrawAspect="Content" ObjectID="_1658310307" r:id="rId17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52B7D33D">
          <v:shape id="_x0000_i1057" type="#_x0000_t75" style="width:56.35pt;height:16.3pt" o:ole="">
            <v:imagedata r:id="rId18" o:title=""/>
          </v:shape>
          <o:OLEObject Type="Embed" ProgID="Equation.3" ShapeID="_x0000_i1057" DrawAspect="Content" ObjectID="_1658310308" r:id="rId1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FE84261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712FBEEC">
          <v:shape id="_x0000_i1058" type="#_x0000_t75" style="width:77pt;height:15.65pt" o:ole="">
            <v:imagedata r:id="rId20" o:title=""/>
          </v:shape>
          <o:OLEObject Type="Embed" ProgID="Equation.3" ShapeID="_x0000_i1058" DrawAspect="Content" ObjectID="_1658310309" r:id="rId2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FBC55ED">
          <v:shape id="_x0000_i1059" type="#_x0000_t75" style="width:48.85pt;height:16.3pt" o:ole="">
            <v:imagedata r:id="rId22" o:title=""/>
          </v:shape>
          <o:OLEObject Type="Embed" ProgID="Equation.DSMT4" ShapeID="_x0000_i1059" DrawAspect="Content" ObjectID="_1658310310" r:id="rId2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2C4738D0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0739380C">
          <v:shape id="_x0000_i1060" type="#_x0000_t75" style="width:63.25pt;height:15.65pt" o:ole="">
            <v:imagedata r:id="rId24" o:title=""/>
          </v:shape>
          <o:OLEObject Type="Embed" ProgID="Equation.3" ShapeID="_x0000_i1060" DrawAspect="Content" ObjectID="_1658310311" r:id="rId2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435B5888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22603280" w14:textId="77777777" w:rsidR="00163DB9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3927DAC2">
          <v:shape id="_x0000_i1061" type="#_x0000_t75" style="width:33.2pt;height:14.4pt" o:ole="">
            <v:imagedata r:id="rId26" o:title=""/>
          </v:shape>
          <o:OLEObject Type="Embed" ProgID="Equation.3" ShapeID="_x0000_i1061" DrawAspect="Content" ObjectID="_1658310312" r:id="rId27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  <w:r w:rsidRPr="00A47838">
        <w:rPr>
          <w:lang w:eastAsia="zh-CN"/>
        </w:rPr>
        <w:t xml:space="preserve"> </w:t>
      </w:r>
    </w:p>
    <w:p w14:paraId="5F7E0ADA" w14:textId="77777777" w:rsidR="00163DB9" w:rsidRPr="002625EB" w:rsidRDefault="00163DB9" w:rsidP="00163DB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rPr>
          <w:rFonts w:hint="eastAsia"/>
          <w:i/>
          <w:lang w:eastAsia="zh-CN"/>
        </w:rPr>
        <w:t xml:space="preserve"> </w:t>
      </w:r>
      <w:r w:rsidRPr="0084370E">
        <w:rPr>
          <w:rFonts w:hint="eastAsia"/>
          <w:lang w:eastAsia="zh-CN"/>
        </w:rPr>
        <w:t>is not configured</w:t>
      </w:r>
    </w:p>
    <w:p w14:paraId="01732970" w14:textId="77777777" w:rsidR="00163DB9" w:rsidRPr="002625EB" w:rsidRDefault="00163DB9" w:rsidP="00163DB9">
      <w:pPr>
        <w:pStyle w:val="B3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4900195F">
          <v:shape id="_x0000_i1062" type="#_x0000_t75" style="width:23.8pt;height:15.05pt" o:ole="">
            <v:imagedata r:id="rId28" o:title=""/>
          </v:shape>
          <o:OLEObject Type="Embed" ProgID="Equation.3" ShapeID="_x0000_i1062" DrawAspect="Content" ObjectID="_1658310313" r:id="rId2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23DA23A3">
          <v:shape id="_x0000_i1063" type="#_x0000_t75" style="width:23.8pt;height:15.05pt" o:ole="">
            <v:imagedata r:id="rId28" o:title=""/>
          </v:shape>
          <o:OLEObject Type="Embed" ProgID="Equation.3" ShapeID="_x0000_i1063" DrawAspect="Content" ObjectID="_1658310314" r:id="rId30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3A0951CE" w14:textId="5EE708E5" w:rsidR="00163DB9" w:rsidRPr="002625EB" w:rsidRDefault="00163DB9" w:rsidP="00163DB9">
      <w:pPr>
        <w:pStyle w:val="B3"/>
        <w:rPr>
          <w:lang w:eastAsia="zh-CN"/>
        </w:rPr>
      </w:pPr>
      <w:r w:rsidRPr="002625EB">
        <w:lastRenderedPageBreak/>
        <w:t>-</w:t>
      </w:r>
      <w:r w:rsidRPr="002625EB">
        <w:tab/>
      </w:r>
      <w:r w:rsidRPr="002625EB">
        <w:rPr>
          <w:position w:val="-12"/>
        </w:rPr>
        <w:object w:dxaOrig="3140" w:dyaOrig="440" w14:anchorId="0295DAB1">
          <v:shape id="_x0000_i1064" type="#_x0000_t75" style="width:132.1pt;height:18.8pt" o:ole="">
            <v:imagedata r:id="rId31" o:title=""/>
          </v:shape>
          <o:OLEObject Type="Embed" ProgID="Equation.3" ShapeID="_x0000_i1064" DrawAspect="Content" ObjectID="_1658310315" r:id="rId3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49F36DCD">
          <v:shape id="_x0000_i1065" type="#_x0000_t75" style="width:211.6pt;height:17.55pt" o:ole="">
            <v:imagedata r:id="rId33" o:title=""/>
            <o:lock v:ext="edit" aspectratio="f"/>
          </v:shape>
          <o:OLEObject Type="Embed" ProgID="Equation.3" ShapeID="_x0000_i1065" DrawAspect="Content" ObjectID="_1658310316" r:id="rId34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7" w:author="Nokia" w:date="2020-01-15T14:10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8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12941472" w14:textId="5C68DCC7" w:rsidR="00163DB9" w:rsidRPr="002625EB" w:rsidRDefault="00163DB9" w:rsidP="00163DB9">
      <w:pPr>
        <w:pStyle w:val="B3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9" w:author="Nokia" w:date="2020-01-15T14:11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0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5E118BA" w14:textId="77777777" w:rsidR="00163DB9" w:rsidRPr="002625EB" w:rsidRDefault="00163DB9" w:rsidP="00163DB9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1AC81F7A">
          <v:shape id="_x0000_i1066" type="#_x0000_t75" style="width:23.8pt;height:15.05pt" o:ole="">
            <v:imagedata r:id="rId28" o:title=""/>
          </v:shape>
          <o:OLEObject Type="Embed" ProgID="Equation.3" ShapeID="_x0000_i1066" DrawAspect="Content" ObjectID="_1658310317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77E8411" w14:textId="77777777" w:rsidR="00163DB9" w:rsidRPr="002625EB" w:rsidRDefault="00163DB9" w:rsidP="00163DB9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0A6C592D">
          <v:shape id="_x0000_i1067" type="#_x0000_t75" style="width:132.1pt;height:18.8pt" o:ole="">
            <v:imagedata r:id="rId31" o:title=""/>
          </v:shape>
          <o:OLEObject Type="Embed" ProgID="Equation.3" ShapeID="_x0000_i1067" DrawAspect="Content" ObjectID="_1658310318" r:id="rId3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0B9D5A9E" w14:textId="77777777" w:rsidR="00163DB9" w:rsidRPr="002625EB" w:rsidRDefault="00163DB9" w:rsidP="00163DB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2EAA1C17" w14:textId="77777777" w:rsidR="00163DB9" w:rsidRPr="002625EB" w:rsidRDefault="00163DB9" w:rsidP="00163DB9">
      <w:pPr>
        <w:pStyle w:val="B5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79A5BC41">
          <v:shape id="_x0000_i1068" type="#_x0000_t75" style="width:31.3pt;height:15.65pt" o:ole="">
            <v:imagedata r:id="rId37" o:title=""/>
          </v:shape>
          <o:OLEObject Type="Embed" ProgID="Equation.3" ShapeID="_x0000_i1068" DrawAspect="Content" ObjectID="_1658310319" r:id="rId3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6634108F">
          <v:shape id="_x0000_i1069" type="#_x0000_t75" style="width:45.1pt;height:15.65pt" o:ole="">
            <v:imagedata r:id="rId39" o:title=""/>
          </v:shape>
          <o:OLEObject Type="Embed" ProgID="Equation.3" ShapeID="_x0000_i1069" DrawAspect="Content" ObjectID="_1658310320" r:id="rId4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766C1D08">
          <v:shape id="_x0000_i1070" type="#_x0000_t75" style="width:45.7pt;height:15.65pt" o:ole="">
            <v:imagedata r:id="rId41" o:title=""/>
          </v:shape>
          <o:OLEObject Type="Embed" ProgID="Equation.3" ShapeID="_x0000_i1070" DrawAspect="Content" ObjectID="_1658310321" r:id="rId4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4F047D24" w14:textId="77777777" w:rsidR="00163DB9" w:rsidRPr="002625EB" w:rsidRDefault="00163DB9" w:rsidP="00163DB9">
      <w:pPr>
        <w:pStyle w:val="B5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2CA2A901">
          <v:shape id="_x0000_i1071" type="#_x0000_t75" style="width:169.65pt;height:20.05pt" o:ole="">
            <v:imagedata r:id="rId43" o:title=""/>
          </v:shape>
          <o:OLEObject Type="Embed" ProgID="Equation.3" ShapeID="_x0000_i1071" DrawAspect="Content" ObjectID="_1658310322" r:id="rId4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7A419F4C" w14:textId="77777777" w:rsidR="00163DB9" w:rsidRPr="002625EB" w:rsidRDefault="00163DB9" w:rsidP="00163DB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428922EA" w14:textId="77777777" w:rsidR="00163DB9" w:rsidRDefault="00163DB9" w:rsidP="00163DB9">
      <w:pPr>
        <w:pStyle w:val="B5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773A50D2">
          <v:shape id="_x0000_i1072" type="#_x0000_t75" style="width:131.5pt;height:18.8pt" o:ole="">
            <v:imagedata r:id="rId45" o:title=""/>
          </v:shape>
          <o:OLEObject Type="Embed" ProgID="Equation.3" ShapeID="_x0000_i1072" DrawAspect="Content" ObjectID="_1658310323" r:id="rId4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220D5209" w14:textId="77777777" w:rsidR="00163DB9" w:rsidRDefault="00163DB9" w:rsidP="00163DB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rPr>
          <w:i/>
          <w:color w:val="000000"/>
        </w:rPr>
        <w:t xml:space="preserve"> </w:t>
      </w:r>
      <w:r w:rsidRPr="00450E0B">
        <w:rPr>
          <w:lang w:eastAsia="zh-CN"/>
        </w:rPr>
        <w:t xml:space="preserve">is configured </w:t>
      </w:r>
    </w:p>
    <w:p w14:paraId="7410F3BD" w14:textId="77777777" w:rsidR="00163DB9" w:rsidRDefault="00163DB9" w:rsidP="00163DB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 + Y bits </w:t>
      </w:r>
      <w:r>
        <w:rPr>
          <w:rFonts w:hint="eastAsia"/>
          <w:lang w:eastAsia="zh-CN"/>
        </w:rPr>
        <w:t>provide</w:t>
      </w:r>
      <w:r w:rsidRPr="002625EB">
        <w:rPr>
          <w:rFonts w:hint="eastAsia"/>
          <w:lang w:eastAsia="zh-CN"/>
        </w:rPr>
        <w:t xml:space="preserve">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30 kHz. </w:t>
      </w:r>
      <w:r>
        <w:t>The 5 MSBs provide the interlace allocation and the Y LSBs provide the RB set allocation.</w:t>
      </w:r>
    </w:p>
    <w:p w14:paraId="49639D02" w14:textId="77777777" w:rsidR="00163DB9" w:rsidRDefault="00163DB9" w:rsidP="00163DB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 + Y bits </w:t>
      </w:r>
      <w:r>
        <w:rPr>
          <w:rFonts w:hint="eastAsia"/>
          <w:lang w:eastAsia="zh-CN"/>
        </w:rPr>
        <w:t>provide</w:t>
      </w:r>
      <w:r w:rsidRPr="002625EB">
        <w:rPr>
          <w:rFonts w:hint="eastAsia"/>
          <w:lang w:eastAsia="zh-CN"/>
        </w:rPr>
        <w:t xml:space="preserve">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15 kHz. </w:t>
      </w:r>
      <w:r>
        <w:t>The 6 MSBs provide the interlace allocation and the Y LSBs provide the RB set allocation.</w:t>
      </w:r>
    </w:p>
    <w:p w14:paraId="0D8B3F9B" w14:textId="77777777" w:rsidR="00163DB9" w:rsidRPr="002625EB" w:rsidRDefault="00163DB9" w:rsidP="00163DB9">
      <w:pPr>
        <w:pStyle w:val="B2"/>
        <w:ind w:firstLine="0"/>
        <w:rPr>
          <w:lang w:eastAsia="zh-CN"/>
        </w:rPr>
      </w:pPr>
      <w:r>
        <w:rPr>
          <w:lang w:eastAsia="zh-CN"/>
        </w:rPr>
        <w:t>T</w:t>
      </w:r>
      <w:r w:rsidRPr="00C3212F">
        <w:t xml:space="preserve">he value of Y is </w:t>
      </w:r>
      <w:r>
        <w:t xml:space="preserve">determined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  <w:lang w:eastAsia="ja-JP"/>
          </w:rPr>
          <m:t xml:space="preserve"> </m:t>
        </m:r>
      </m:oMath>
      <w:r w:rsidRPr="00C3212F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>
        <w:rPr>
          <w:rFonts w:hint="eastAsia"/>
          <w:lang w:eastAsia="zh-CN"/>
        </w:rPr>
        <w:t xml:space="preserve"> </w:t>
      </w:r>
      <w:r w:rsidRPr="00C3212F">
        <w:t xml:space="preserve"> is the number of RB sets contained in the </w:t>
      </w:r>
      <w:r>
        <w:t xml:space="preserve">UL </w:t>
      </w:r>
      <w:r w:rsidRPr="00C3212F">
        <w:t>BWP</w:t>
      </w:r>
      <w:r>
        <w:t xml:space="preserve"> as defined in clause 7 of [</w:t>
      </w:r>
      <w:r>
        <w:rPr>
          <w:lang w:eastAsia="ja-JP"/>
        </w:rPr>
        <w:t>6, TS38.214</w:t>
      </w:r>
      <w:r>
        <w:t>].</w:t>
      </w:r>
    </w:p>
    <w:p w14:paraId="3213C3AC" w14:textId="45BF3D57" w:rsidR="00163DB9" w:rsidRPr="002625EB" w:rsidRDefault="00163DB9" w:rsidP="00163DB9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11" w:author="Nokia" w:date="2020-01-15T14:17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2" w:author="Nokia" w:date="2020-01-15T14:17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3B467753" w14:textId="77777777" w:rsidR="00163DB9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0, 1, 2, 3, 4, 5, or 6 bits</w:t>
      </w:r>
    </w:p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5675C97" w14:textId="56AEAFBF" w:rsidR="002D7CBD" w:rsidRDefault="002D7CBD" w:rsidP="002D7CBD">
      <w:pPr>
        <w:pStyle w:val="Heading5"/>
        <w:rPr>
          <w:lang w:eastAsia="zh-CN"/>
        </w:rPr>
      </w:pPr>
      <w:bookmarkStart w:id="13" w:name="_Toc26467250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13"/>
    </w:p>
    <w:p w14:paraId="54B94BEC" w14:textId="77777777" w:rsidR="00163DB9" w:rsidRPr="002625EB" w:rsidRDefault="00163DB9" w:rsidP="00163DB9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63A27140" w14:textId="77777777" w:rsidR="00163DB9" w:rsidRPr="002625EB" w:rsidRDefault="00163DB9" w:rsidP="00163DB9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69DFA041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4313CF0E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69FB2613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62F08682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4D68083E">
          <v:shape id="_x0000_i1108" type="#_x0000_t75" style="width:33.2pt;height:16.3pt" o:ole="">
            <v:imagedata r:id="rId16" o:title=""/>
          </v:shape>
          <o:OLEObject Type="Embed" ProgID="Equation.DSMT4" ShapeID="_x0000_i1108" DrawAspect="Content" ObjectID="_1658310324" r:id="rId47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2B111E7F">
          <v:shape id="_x0000_i1109" type="#_x0000_t75" style="width:56.35pt;height:16.3pt" o:ole="">
            <v:imagedata r:id="rId48" o:title=""/>
          </v:shape>
          <o:OLEObject Type="Embed" ProgID="Equation.3" ShapeID="_x0000_i1109" DrawAspect="Content" ObjectID="_1658310325" r:id="rId4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406520BD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4ACBBE29">
          <v:shape id="_x0000_i1110" type="#_x0000_t75" style="width:76.4pt;height:15.65pt" o:ole="">
            <v:imagedata r:id="rId50" o:title=""/>
          </v:shape>
          <o:OLEObject Type="Embed" ProgID="Equation.3" ShapeID="_x0000_i1110" DrawAspect="Content" ObjectID="_1658310326" r:id="rId5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054B0470">
          <v:shape id="_x0000_i1111" type="#_x0000_t75" style="width:48.85pt;height:16.3pt" o:ole="">
            <v:imagedata r:id="rId22" o:title=""/>
          </v:shape>
          <o:OLEObject Type="Embed" ProgID="Equation.DSMT4" ShapeID="_x0000_i1111" DrawAspect="Content" ObjectID="_1658310327" r:id="rId52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2A5C1A3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29F5F27D">
          <v:shape id="_x0000_i1112" type="#_x0000_t75" style="width:63.25pt;height:15.65pt" o:ole="">
            <v:imagedata r:id="rId53" o:title=""/>
          </v:shape>
          <o:OLEObject Type="Embed" ProgID="Equation.3" ShapeID="_x0000_i1112" DrawAspect="Content" ObjectID="_1658310328" r:id="rId54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C024EED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F9AA33A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5B6468EB">
          <v:shape id="_x0000_i1113" type="#_x0000_t75" style="width:33.8pt;height:15.05pt" o:ole="">
            <v:imagedata r:id="rId55" o:title=""/>
          </v:shape>
          <o:OLEObject Type="Embed" ProgID="Equation.3" ShapeID="_x0000_i1113" DrawAspect="Content" ObjectID="_1658310329" r:id="rId56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1A74E3B4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619F276">
          <v:shape id="_x0000_i1114" type="#_x0000_t75" style="width:23.8pt;height:15.05pt" o:ole="">
            <v:imagedata r:id="rId57" o:title=""/>
          </v:shape>
          <o:OLEObject Type="Embed" ProgID="Equation.3" ShapeID="_x0000_i1114" DrawAspect="Content" ObjectID="_1658310330" r:id="rId58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1C7772B5">
          <v:shape id="_x0000_i1115" type="#_x0000_t75" style="width:23.8pt;height:15.05pt" o:ole="">
            <v:imagedata r:id="rId28" o:title=""/>
          </v:shape>
          <o:OLEObject Type="Embed" ProgID="Equation.3" ShapeID="_x0000_i1115" DrawAspect="Content" ObjectID="_1658310331" r:id="rId59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5.1.2.2.1 of [6, TS38.214], </w:t>
      </w:r>
    </w:p>
    <w:p w14:paraId="11503F25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2D785B6D">
          <v:shape id="_x0000_i1116" type="#_x0000_t75" style="width:135.25pt;height:18.8pt" o:ole="">
            <v:imagedata r:id="rId60" o:title=""/>
          </v:shape>
          <o:OLEObject Type="Embed" ProgID="Equation.3" ShapeID="_x0000_i1116" DrawAspect="Content" ObjectID="_1658310332" r:id="rId61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4E931E3F" w14:textId="5EF6A728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7D583DFC">
          <v:shape id="_x0000_i1117" type="#_x0000_t75" style="width:212.25pt;height:17.55pt" o:ole="">
            <v:imagedata r:id="rId62" o:title=""/>
            <o:lock v:ext="edit" aspectratio="f"/>
          </v:shape>
          <o:OLEObject Type="Embed" ProgID="Equation.3" ShapeID="_x0000_i1117" DrawAspect="Content" ObjectID="_1658310333" r:id="rId63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14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5" w:author="Nokia" w:date="2020-01-15T14:15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7CFC2C60" w14:textId="256BDE83" w:rsidR="00163DB9" w:rsidRPr="002625EB" w:rsidRDefault="00163DB9" w:rsidP="00163DB9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16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7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13F68BE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3D4EE123">
          <v:shape id="_x0000_i1118" type="#_x0000_t75" style="width:23.8pt;height:15.05pt" o:ole="">
            <v:imagedata r:id="rId28" o:title=""/>
          </v:shape>
          <o:OLEObject Type="Embed" ProgID="Equation.3" ShapeID="_x0000_i1118" DrawAspect="Content" ObjectID="_1658310334" r:id="rId64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8A22342" w14:textId="77777777" w:rsidR="00163DB9" w:rsidRPr="002625EB" w:rsidRDefault="00163DB9" w:rsidP="00163DB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161FC778">
          <v:shape id="_x0000_i1119" type="#_x0000_t75" style="width:135.25pt;height:18.8pt" o:ole="">
            <v:imagedata r:id="rId65" o:title=""/>
          </v:shape>
          <o:OLEObject Type="Embed" ProgID="Equation.3" ShapeID="_x0000_i1119" DrawAspect="Content" ObjectID="_1658310335" r:id="rId6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6F2F538B" w14:textId="54AD00C1" w:rsidR="00163DB9" w:rsidRPr="002625EB" w:rsidRDefault="00163DB9" w:rsidP="00163DB9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18" w:author="Nokia" w:date="2020-01-15T14:16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9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05A50106" w14:textId="77777777" w:rsidR="00163DB9" w:rsidRPr="002625EB" w:rsidRDefault="00163DB9" w:rsidP="00163DB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C341292">
          <v:shape id="_x0000_i1120" type="#_x0000_t75" style="width:37.55pt;height:15.05pt" o:ole="">
            <v:imagedata r:id="rId67" o:title=""/>
          </v:shape>
          <o:OLEObject Type="Embed" ProgID="Equation.3" ShapeID="_x0000_i1120" DrawAspect="Content" ObjectID="_1658310336" r:id="rId68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20" w:name="_Toc11425596"/>
      <w:bookmarkStart w:id="21" w:name="_GoBack"/>
      <w:bookmarkEnd w:id="21"/>
      <w:r w:rsidRPr="0074098C">
        <w:rPr>
          <w:b/>
          <w:iCs/>
          <w:color w:val="FF0000"/>
          <w:sz w:val="28"/>
        </w:rPr>
        <w:t>&lt;Unchanged parts are omitted&gt;</w:t>
      </w:r>
    </w:p>
    <w:bookmarkEnd w:id="20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599BB" w14:textId="77777777" w:rsidR="00750206" w:rsidRDefault="00750206">
      <w:r>
        <w:separator/>
      </w:r>
    </w:p>
  </w:endnote>
  <w:endnote w:type="continuationSeparator" w:id="0">
    <w:p w14:paraId="0AB17A4A" w14:textId="77777777" w:rsidR="00750206" w:rsidRDefault="00750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0A0FC" w14:textId="77777777" w:rsidR="00750206" w:rsidRDefault="00750206">
      <w:r>
        <w:separator/>
      </w:r>
    </w:p>
  </w:footnote>
  <w:footnote w:type="continuationSeparator" w:id="0">
    <w:p w14:paraId="65959A81" w14:textId="77777777" w:rsidR="00750206" w:rsidRDefault="00750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9EB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numbering" Target="numbering.xml"/><Relationship Id="rId71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19.wmf"/><Relationship Id="rId61" Type="http://schemas.openxmlformats.org/officeDocument/2006/relationships/oleObject" Target="embeddings/oleObject2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0.wmf"/><Relationship Id="rId65" Type="http://schemas.openxmlformats.org/officeDocument/2006/relationships/image" Target="media/image2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image" Target="media/image15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image" Target="media/image23.wmf"/><Relationship Id="rId20" Type="http://schemas.openxmlformats.org/officeDocument/2006/relationships/image" Target="media/image3.wmf"/><Relationship Id="rId41" Type="http://schemas.openxmlformats.org/officeDocument/2006/relationships/image" Target="media/image1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1.wmf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B337A7-4E71-4107-920D-A70FC50E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1730</Words>
  <Characters>9866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2020-08-07T09:10:00Z</dcterms:created>
  <dcterms:modified xsi:type="dcterms:W3CDTF">2020-08-07T09:21:00Z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