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E2129" w14:textId="3D4EEDBE" w:rsidR="00CC7CAF" w:rsidRPr="003B339B" w:rsidRDefault="00CC7CAF" w:rsidP="00CC7CAF">
      <w:pPr>
        <w:pStyle w:val="CRCoverPage"/>
        <w:tabs>
          <w:tab w:val="right" w:pos="9639"/>
        </w:tabs>
        <w:spacing w:after="0"/>
        <w:rPr>
          <w:b/>
          <w:i/>
          <w:noProof/>
          <w:sz w:val="24"/>
          <w:szCs w:val="24"/>
        </w:rPr>
      </w:pPr>
      <w:bookmarkStart w:id="0" w:name="_Toc12021439"/>
      <w:bookmarkStart w:id="1" w:name="_Toc20311551"/>
      <w:bookmarkStart w:id="2" w:name="_Toc26719376"/>
      <w:bookmarkStart w:id="3" w:name="_Toc29894807"/>
      <w:bookmarkStart w:id="4" w:name="_Toc29899106"/>
      <w:bookmarkStart w:id="5" w:name="_Toc29899524"/>
      <w:bookmarkStart w:id="6" w:name="_Toc29917261"/>
      <w:bookmarkStart w:id="7" w:name="_Ref500334477"/>
      <w:bookmarkStart w:id="8" w:name="_Toc12021495"/>
      <w:bookmarkStart w:id="9" w:name="_Toc20311607"/>
      <w:bookmarkStart w:id="10" w:name="_Toc26719432"/>
      <w:bookmarkStart w:id="11" w:name="_Toc29894872"/>
      <w:bookmarkStart w:id="12" w:name="_Toc29899171"/>
      <w:bookmarkStart w:id="13" w:name="_Toc29899589"/>
      <w:bookmarkStart w:id="14" w:name="_Toc29917325"/>
      <w:r w:rsidRPr="003B339B">
        <w:rPr>
          <w:b/>
          <w:noProof/>
          <w:sz w:val="24"/>
          <w:szCs w:val="24"/>
        </w:rPr>
        <w:t>3GPP TSG-RAN WG1 Meeting #10</w:t>
      </w:r>
      <w:r>
        <w:rPr>
          <w:b/>
          <w:noProof/>
          <w:sz w:val="24"/>
          <w:szCs w:val="24"/>
        </w:rPr>
        <w:t>2-e</w:t>
      </w:r>
      <w:r>
        <w:rPr>
          <w:b/>
          <w:i/>
          <w:noProof/>
          <w:sz w:val="24"/>
          <w:szCs w:val="24"/>
        </w:rPr>
        <w:tab/>
      </w:r>
      <w:r w:rsidRPr="00E35962">
        <w:rPr>
          <w:b/>
          <w:noProof/>
          <w:sz w:val="24"/>
          <w:szCs w:val="24"/>
        </w:rPr>
        <w:t>R1-</w:t>
      </w:r>
      <w:r w:rsidR="00E35962" w:rsidRPr="00E35962">
        <w:rPr>
          <w:b/>
          <w:noProof/>
          <w:sz w:val="24"/>
          <w:szCs w:val="24"/>
        </w:rPr>
        <w:t>20</w:t>
      </w:r>
      <w:r w:rsidR="00E35962" w:rsidRPr="00E35962">
        <w:rPr>
          <w:b/>
          <w:noProof/>
          <w:sz w:val="24"/>
          <w:szCs w:val="24"/>
        </w:rPr>
        <w:t>06552</w:t>
      </w:r>
    </w:p>
    <w:p w14:paraId="1FCAF18C" w14:textId="18035C81" w:rsidR="00CC7CAF" w:rsidRPr="0001414F" w:rsidRDefault="00CC7CAF" w:rsidP="00CC7CAF">
      <w:pPr>
        <w:widowControl w:val="0"/>
        <w:jc w:val="both"/>
        <w:rPr>
          <w:rFonts w:ascii="Arial" w:hAnsi="Arial" w:cs="Arial"/>
          <w:b/>
          <w:sz w:val="24"/>
          <w:lang w:val="en-US"/>
        </w:rPr>
      </w:pPr>
      <w:r w:rsidRPr="00AC1355">
        <w:rPr>
          <w:rFonts w:ascii="Arial" w:hAnsi="Arial" w:cs="Arial"/>
          <w:b/>
          <w:sz w:val="24"/>
          <w:lang w:val="en-US"/>
        </w:rPr>
        <w:t xml:space="preserve">e-Meeting, </w:t>
      </w:r>
      <w:r w:rsidRPr="0001414F">
        <w:rPr>
          <w:rFonts w:ascii="Arial" w:hAnsi="Arial" w:cs="Arial"/>
          <w:b/>
          <w:sz w:val="24"/>
          <w:lang w:val="en-US"/>
        </w:rPr>
        <w:t>A</w:t>
      </w:r>
      <w:r>
        <w:rPr>
          <w:rFonts w:ascii="Arial" w:hAnsi="Arial" w:cs="Arial"/>
          <w:b/>
          <w:sz w:val="24"/>
          <w:lang w:val="en-US"/>
        </w:rPr>
        <w:t>ugust</w:t>
      </w:r>
      <w:r w:rsidRPr="0001414F">
        <w:rPr>
          <w:rFonts w:ascii="Arial" w:hAnsi="Arial" w:cs="Arial"/>
          <w:b/>
          <w:sz w:val="24"/>
          <w:lang w:val="en-US"/>
        </w:rPr>
        <w:t xml:space="preserve"> </w:t>
      </w:r>
      <w:r>
        <w:rPr>
          <w:rFonts w:ascii="Arial" w:hAnsi="Arial" w:cs="Arial"/>
          <w:b/>
          <w:sz w:val="24"/>
          <w:lang w:val="en-US"/>
        </w:rPr>
        <w:t>17</w:t>
      </w:r>
      <w:r w:rsidR="00E35962" w:rsidRPr="00E35962">
        <w:rPr>
          <w:rFonts w:ascii="Arial" w:hAnsi="Arial" w:cs="Arial"/>
          <w:b/>
          <w:sz w:val="24"/>
          <w:vertAlign w:val="superscript"/>
          <w:lang w:val="en-US"/>
        </w:rPr>
        <w:t>th</w:t>
      </w:r>
      <w:r w:rsidR="00E35962">
        <w:rPr>
          <w:rFonts w:ascii="Arial" w:hAnsi="Arial" w:cs="Arial"/>
          <w:b/>
          <w:sz w:val="24"/>
          <w:lang w:val="en-US"/>
        </w:rPr>
        <w:t xml:space="preserve"> </w:t>
      </w:r>
      <w:r w:rsidRPr="0001414F">
        <w:rPr>
          <w:rFonts w:ascii="Arial" w:hAnsi="Arial" w:cs="Arial"/>
          <w:b/>
          <w:sz w:val="24"/>
          <w:lang w:val="en-US"/>
        </w:rPr>
        <w:t xml:space="preserve">– </w:t>
      </w:r>
      <w:r>
        <w:rPr>
          <w:rFonts w:ascii="Arial" w:hAnsi="Arial" w:cs="Arial"/>
          <w:b/>
          <w:sz w:val="24"/>
          <w:lang w:val="en-US"/>
        </w:rPr>
        <w:t>28</w:t>
      </w:r>
      <w:r w:rsidR="00E35962" w:rsidRPr="00E35962">
        <w:rPr>
          <w:rFonts w:ascii="Arial" w:hAnsi="Arial" w:cs="Arial"/>
          <w:b/>
          <w:sz w:val="24"/>
          <w:vertAlign w:val="superscript"/>
          <w:lang w:val="en-US"/>
        </w:rPr>
        <w:t>th</w:t>
      </w:r>
      <w:r w:rsidRPr="0001414F">
        <w:rPr>
          <w:rFonts w:ascii="Arial" w:hAnsi="Arial" w:cs="Arial"/>
          <w:b/>
          <w:sz w:val="24"/>
          <w:lang w:val="en-US"/>
        </w:rPr>
        <w:t>, 2020</w:t>
      </w:r>
    </w:p>
    <w:p w14:paraId="47A13E8F" w14:textId="77777777" w:rsidR="00CC7CAF" w:rsidRDefault="00CC7CAF" w:rsidP="00CC7CAF">
      <w:pPr>
        <w:spacing w:after="0"/>
        <w:ind w:left="1988" w:hanging="1988"/>
        <w:rPr>
          <w:rFonts w:ascii="Arial" w:hAnsi="Arial" w:cs="Arial"/>
          <w:b/>
          <w:sz w:val="24"/>
          <w:lang w:val="en-US"/>
        </w:rPr>
      </w:pPr>
    </w:p>
    <w:p w14:paraId="0FE9BE5B" w14:textId="77777777" w:rsidR="00CC7CAF" w:rsidRPr="00EC1EBE" w:rsidRDefault="00CC7CAF" w:rsidP="00CC7CAF">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r>
      <w:r>
        <w:rPr>
          <w:rFonts w:ascii="Arial" w:hAnsi="Arial" w:cs="Arial"/>
          <w:b/>
          <w:sz w:val="24"/>
          <w:lang w:val="en-US"/>
        </w:rPr>
        <w:t>Sharp</w:t>
      </w:r>
    </w:p>
    <w:p w14:paraId="15386AB3" w14:textId="1FA9AA31" w:rsidR="00CC7CAF" w:rsidRPr="0053210F" w:rsidRDefault="00CC7CAF" w:rsidP="00CC7CAF">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Pr="0053210F">
        <w:rPr>
          <w:rFonts w:ascii="Arial" w:hAnsi="Arial" w:cs="Arial"/>
          <w:b/>
          <w:sz w:val="24"/>
          <w:lang w:val="en-US"/>
        </w:rPr>
        <w:t xml:space="preserve">Corrections for </w:t>
      </w:r>
      <w:proofErr w:type="spellStart"/>
      <w:r w:rsidR="00BE1813">
        <w:rPr>
          <w:rFonts w:ascii="Arial" w:hAnsi="Arial" w:cs="Arial"/>
          <w:b/>
          <w:sz w:val="24"/>
          <w:lang w:val="en-US"/>
        </w:rPr>
        <w:t>SCell</w:t>
      </w:r>
      <w:proofErr w:type="spellEnd"/>
      <w:r w:rsidR="00BE1813">
        <w:rPr>
          <w:rFonts w:ascii="Arial" w:hAnsi="Arial" w:cs="Arial"/>
          <w:b/>
          <w:sz w:val="24"/>
          <w:lang w:val="en-US"/>
        </w:rPr>
        <w:t xml:space="preserve"> Dormancy</w:t>
      </w:r>
    </w:p>
    <w:p w14:paraId="30620D00" w14:textId="1C5FF259" w:rsidR="00CC7CAF" w:rsidRPr="00EC1EBE" w:rsidRDefault="00CC7CAF" w:rsidP="00CC7CAF">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r>
      <w:r w:rsidRPr="002C6DF8">
        <w:rPr>
          <w:rFonts w:ascii="Arial" w:hAnsi="Arial" w:cs="Arial"/>
          <w:b/>
          <w:sz w:val="24"/>
          <w:lang w:val="en-US"/>
        </w:rPr>
        <w:t>7.2.</w:t>
      </w:r>
      <w:r w:rsidR="00365554">
        <w:rPr>
          <w:rFonts w:ascii="Arial" w:hAnsi="Arial" w:cs="Arial"/>
          <w:b/>
          <w:sz w:val="24"/>
          <w:lang w:val="en-US"/>
        </w:rPr>
        <w:t>10</w:t>
      </w:r>
    </w:p>
    <w:p w14:paraId="3C9986C7" w14:textId="77777777" w:rsidR="00CC7CAF" w:rsidRPr="00CD1841" w:rsidRDefault="00CC7CAF" w:rsidP="00CC7CAF">
      <w:pPr>
        <w:spacing w:after="0"/>
        <w:ind w:left="1988" w:hanging="1988"/>
        <w:rPr>
          <w:rFonts w:ascii="Arial" w:hAnsi="Arial" w:cs="Arial"/>
          <w:b/>
          <w:sz w:val="24"/>
          <w:lang w:val="en-US"/>
        </w:rPr>
      </w:pPr>
      <w:r w:rsidRPr="00EC1EBE">
        <w:rPr>
          <w:rFonts w:ascii="Arial" w:hAnsi="Arial" w:cs="Arial"/>
          <w:b/>
          <w:sz w:val="24"/>
          <w:lang w:val="en-US"/>
        </w:rPr>
        <w:t>Document for:</w:t>
      </w:r>
      <w:bookmarkStart w:id="15" w:name="DocumentFor"/>
      <w:bookmarkEnd w:id="15"/>
      <w:r w:rsidRPr="00EC1EBE">
        <w:rPr>
          <w:rFonts w:ascii="Arial" w:hAnsi="Arial" w:cs="Arial"/>
          <w:b/>
          <w:sz w:val="24"/>
          <w:lang w:val="en-US"/>
        </w:rPr>
        <w:tab/>
        <w:t>Discussion and Decision</w:t>
      </w:r>
    </w:p>
    <w:p w14:paraId="68D44899" w14:textId="77777777" w:rsidR="00CC7CAF" w:rsidRDefault="00CC7CAF" w:rsidP="00CC7CAF">
      <w:pPr>
        <w:pStyle w:val="3GPPH1"/>
        <w:numPr>
          <w:ilvl w:val="0"/>
          <w:numId w:val="26"/>
        </w:numPr>
      </w:pPr>
      <w:r>
        <w:t>Introduction</w:t>
      </w:r>
    </w:p>
    <w:p w14:paraId="32F1FA49" w14:textId="322CBCBD" w:rsidR="00CC7CAF" w:rsidRPr="00C06EAD" w:rsidRDefault="00CC7CAF" w:rsidP="00CC7CAF">
      <w:pPr>
        <w:pStyle w:val="3GPPText"/>
      </w:pPr>
      <w:r>
        <w:t>T</w:t>
      </w:r>
      <w:r w:rsidRPr="00C06EAD">
        <w:t>his contribution</w:t>
      </w:r>
      <w:r>
        <w:t xml:space="preserve"> is a part of Rel.16 maintenance work on </w:t>
      </w:r>
      <w:proofErr w:type="spellStart"/>
      <w:r>
        <w:t>SCell</w:t>
      </w:r>
      <w:proofErr w:type="spellEnd"/>
      <w:r>
        <w:t xml:space="preserve"> Dormancy</w:t>
      </w:r>
      <w:r w:rsidRPr="00C06EAD">
        <w:t xml:space="preserve">, </w:t>
      </w:r>
      <w:r>
        <w:t xml:space="preserve">where </w:t>
      </w:r>
      <w:r w:rsidRPr="00C06EAD">
        <w:t xml:space="preserve">we </w:t>
      </w:r>
      <w:r>
        <w:t xml:space="preserve">provide text proposal to correct TS38.212 and TS 38.213 in order to align it with the latest RAN2 WG specifications </w:t>
      </w:r>
      <w:r>
        <w:rPr>
          <w:rFonts w:eastAsiaTheme="minorEastAsia" w:hint="eastAsia"/>
          <w:lang w:eastAsia="ja-JP"/>
        </w:rPr>
        <w:t>[</w:t>
      </w:r>
      <w:r>
        <w:rPr>
          <w:rFonts w:eastAsiaTheme="minorEastAsia"/>
          <w:lang w:eastAsia="ja-JP"/>
        </w:rPr>
        <w:t>1]</w:t>
      </w:r>
      <w:r>
        <w:t>.</w:t>
      </w:r>
    </w:p>
    <w:p w14:paraId="081BA128" w14:textId="77777777" w:rsidR="00CC7CAF" w:rsidRDefault="00CC7CAF" w:rsidP="00CC7CAF"/>
    <w:p w14:paraId="27023ED2" w14:textId="107EFB35" w:rsidR="00CC7CAF" w:rsidRDefault="00CC7CAF" w:rsidP="00CC7CAF">
      <w:pPr>
        <w:pStyle w:val="3GPPH1"/>
        <w:numPr>
          <w:ilvl w:val="0"/>
          <w:numId w:val="26"/>
        </w:numPr>
        <w:rPr>
          <w:lang w:val="en-US"/>
        </w:rPr>
      </w:pPr>
      <w:r>
        <w:rPr>
          <w:lang w:val="en-US"/>
        </w:rPr>
        <w:t xml:space="preserve">Text Proposal to </w:t>
      </w:r>
      <w:r w:rsidR="00DB242A">
        <w:rPr>
          <w:lang w:val="en-US"/>
        </w:rPr>
        <w:t xml:space="preserve">TS38.212 and </w:t>
      </w:r>
      <w:r>
        <w:rPr>
          <w:lang w:val="en-US"/>
        </w:rPr>
        <w:t>TS 38.213</w:t>
      </w:r>
    </w:p>
    <w:p w14:paraId="1C30B61D" w14:textId="78480648" w:rsidR="00CC7CAF" w:rsidRDefault="00CC7CAF" w:rsidP="00CC7CAF">
      <w:pPr>
        <w:pStyle w:val="3GPPText"/>
      </w:pPr>
      <w:r>
        <w:t>In this section, we provide text proposals to update the corresponding sections of TS38.212</w:t>
      </w:r>
      <w:r>
        <w:fldChar w:fldCharType="begin"/>
      </w:r>
      <w:r>
        <w:instrText xml:space="preserve"> REF _Ref37463636 \n \h </w:instrText>
      </w:r>
      <w:r>
        <w:fldChar w:fldCharType="separate"/>
      </w:r>
      <w:r>
        <w:t>[2]</w:t>
      </w:r>
      <w:r>
        <w:fldChar w:fldCharType="end"/>
      </w:r>
      <w:r>
        <w:t xml:space="preserve"> and TS 38.213</w:t>
      </w:r>
      <w:r>
        <w:fldChar w:fldCharType="begin"/>
      </w:r>
      <w:r>
        <w:instrText xml:space="preserve"> REF _Ref37463636 \n \h </w:instrText>
      </w:r>
      <w:r>
        <w:fldChar w:fldCharType="separate"/>
      </w:r>
      <w:r>
        <w:t>[3]</w:t>
      </w:r>
      <w:r>
        <w:fldChar w:fldCharType="end"/>
      </w:r>
      <w:r>
        <w:t>. In summary, we propose the following changes:</w:t>
      </w:r>
    </w:p>
    <w:p w14:paraId="13C73661" w14:textId="77777777" w:rsidR="00CC7CAF" w:rsidRDefault="00CC7CAF" w:rsidP="00CC7CAF">
      <w:pPr>
        <w:pStyle w:val="3GPPAgreements"/>
        <w:numPr>
          <w:ilvl w:val="0"/>
          <w:numId w:val="27"/>
        </w:numPr>
      </w:pPr>
      <w:r>
        <w:t>Alignment with parameter names of TS38.331</w:t>
      </w:r>
    </w:p>
    <w:p w14:paraId="5C7DD16C" w14:textId="77777777" w:rsidR="00CC7CAF" w:rsidRPr="005E6AA7" w:rsidRDefault="00CC7CAF" w:rsidP="00CC7CAF">
      <w:pPr>
        <w:pStyle w:val="3GPPAgreements"/>
        <w:numPr>
          <w:ilvl w:val="0"/>
          <w:numId w:val="0"/>
        </w:numPr>
      </w:pPr>
    </w:p>
    <w:p w14:paraId="2A251165" w14:textId="43C47C66" w:rsidR="00DB242A" w:rsidRDefault="00DB242A" w:rsidP="00DB242A">
      <w:pPr>
        <w:pStyle w:val="3GPPText"/>
      </w:pPr>
      <w:r>
        <w:t>----------------------------------------------- Start of Text Proposal #1 in TS38.212--------------------------------------</w:t>
      </w:r>
    </w:p>
    <w:p w14:paraId="61D97F68" w14:textId="77777777" w:rsidR="00CC7CAF" w:rsidRDefault="00CC7CAF">
      <w:pPr>
        <w:spacing w:after="0"/>
      </w:pPr>
    </w:p>
    <w:p w14:paraId="3976AEC6" w14:textId="77777777" w:rsidR="009A7A58" w:rsidRPr="002625EB" w:rsidRDefault="009A7A58" w:rsidP="009A7A58">
      <w:pPr>
        <w:pStyle w:val="5"/>
        <w:rPr>
          <w:lang w:eastAsia="zh-CN"/>
        </w:rPr>
      </w:pPr>
      <w:bookmarkStart w:id="16" w:name="_Toc19798776"/>
      <w:bookmarkStart w:id="17" w:name="_Toc26467247"/>
      <w:bookmarkStart w:id="18" w:name="_Toc29326608"/>
      <w:bookmarkStart w:id="19" w:name="_Toc29327758"/>
      <w:bookmarkStart w:id="20" w:name="_Toc36045948"/>
      <w:bookmarkStart w:id="21" w:name="_Toc36046208"/>
      <w:bookmarkStart w:id="22" w:name="_Toc36046354"/>
      <w:bookmarkStart w:id="23" w:name="_Toc45209271"/>
      <w:r w:rsidRPr="002625EB">
        <w:rPr>
          <w:rFonts w:hint="eastAsia"/>
          <w:lang w:eastAsia="zh-CN"/>
        </w:rPr>
        <w:t>7.3.1.1.2</w:t>
      </w:r>
      <w:r w:rsidRPr="002625EB">
        <w:rPr>
          <w:rFonts w:hint="eastAsia"/>
          <w:lang w:eastAsia="zh-CN"/>
        </w:rPr>
        <w:tab/>
        <w:t>Format 0_1</w:t>
      </w:r>
      <w:bookmarkEnd w:id="16"/>
      <w:bookmarkEnd w:id="17"/>
      <w:bookmarkEnd w:id="18"/>
      <w:bookmarkEnd w:id="19"/>
      <w:bookmarkEnd w:id="20"/>
      <w:bookmarkEnd w:id="21"/>
      <w:bookmarkEnd w:id="22"/>
      <w:bookmarkEnd w:id="23"/>
    </w:p>
    <w:p w14:paraId="191BB5A1" w14:textId="77777777" w:rsidR="009A7A58" w:rsidRDefault="009A7A58" w:rsidP="009A7A58">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571390D8" w14:textId="45456FE4" w:rsidR="009A7A58" w:rsidRPr="003D5F1C" w:rsidRDefault="009A7A58" w:rsidP="009A7A58">
      <w:pPr>
        <w:pStyle w:val="B1"/>
        <w:rPr>
          <w:rFonts w:eastAsia="DengXian"/>
          <w:lang w:val="nb-NO"/>
        </w:rPr>
      </w:pPr>
      <w:r w:rsidRPr="006C4362">
        <w:t>-</w:t>
      </w:r>
      <w:r w:rsidRPr="006C4362">
        <w:rPr>
          <w:rFonts w:hint="eastAsia"/>
          <w:lang w:eastAsia="zh-CN"/>
        </w:rPr>
        <w:tab/>
      </w:r>
      <w:proofErr w:type="spellStart"/>
      <w:r>
        <w:rPr>
          <w:lang w:eastAsia="zh-CN"/>
        </w:rPr>
        <w:t>SCell</w:t>
      </w:r>
      <w:proofErr w:type="spellEnd"/>
      <w:r>
        <w:rPr>
          <w:lang w:eastAsia="zh-CN"/>
        </w:rPr>
        <w:t xml:space="preserve"> dormancy indication</w:t>
      </w:r>
      <w:r w:rsidRPr="006C4362">
        <w:t xml:space="preserve"> –</w:t>
      </w:r>
      <w:r>
        <w:t xml:space="preserve"> 0 bit if higher layer parameter </w:t>
      </w:r>
      <w:bookmarkStart w:id="24" w:name="_GoBack"/>
      <w:del w:id="25" w:author="大内渉/研究員" w:date="2020-08-06T15:06:00Z">
        <w:r w:rsidRPr="00D739AD" w:rsidDel="00020799">
          <w:rPr>
            <w:i/>
            <w:lang w:eastAsia="zh-CN"/>
          </w:rPr>
          <w:delText>Scell-groups-for-dormancy-within-active-time</w:delText>
        </w:r>
      </w:del>
      <w:bookmarkEnd w:id="24"/>
      <w:proofErr w:type="spellStart"/>
      <w:ins w:id="26" w:author="大内渉/研究員" w:date="2020-08-06T15:06:00Z">
        <w:r w:rsidR="00020799">
          <w:rPr>
            <w:i/>
            <w:lang w:eastAsia="zh-CN"/>
          </w:rPr>
          <w:t>dorma</w:t>
        </w:r>
      </w:ins>
      <w:ins w:id="27" w:author="大内渉/研究員" w:date="2020-08-06T15:07:00Z">
        <w:r w:rsidR="00020799">
          <w:rPr>
            <w:i/>
            <w:lang w:eastAsia="zh-CN"/>
          </w:rPr>
          <w:t>ncyGroupWithinActiveTime</w:t>
        </w:r>
      </w:ins>
      <w:proofErr w:type="spellEnd"/>
      <w:r>
        <w:t xml:space="preserve"> is not configured; otherwise 1, 2, 3, 4 or 5</w:t>
      </w:r>
      <w:r>
        <w:rPr>
          <w:lang w:eastAsia="zh-CN"/>
        </w:rPr>
        <w:t xml:space="preserve"> bits bitmap </w:t>
      </w:r>
      <w:r>
        <w:rPr>
          <w:rFonts w:eastAsia="DengXian" w:hint="eastAsia"/>
          <w:lang w:val="nb-NO" w:eastAsia="zh-CN"/>
        </w:rPr>
        <w:t>determined according to higher layer parameter</w:t>
      </w:r>
      <w:r>
        <w:rPr>
          <w:rFonts w:eastAsia="DengXian"/>
          <w:lang w:val="nb-NO" w:eastAsia="zh-CN"/>
        </w:rPr>
        <w:t xml:space="preserve"> </w:t>
      </w:r>
      <w:del w:id="28" w:author="大内渉/研究員" w:date="2020-08-06T15:07:00Z">
        <w:r w:rsidRPr="00D739AD" w:rsidDel="00020799">
          <w:rPr>
            <w:i/>
            <w:lang w:eastAsia="zh-CN"/>
          </w:rPr>
          <w:delText>Scell-groups-for-dormancy-within-active-time</w:delText>
        </w:r>
      </w:del>
      <w:proofErr w:type="spellStart"/>
      <w:ins w:id="29" w:author="大内渉/研究員" w:date="2020-08-06T15:07:00Z">
        <w:r w:rsidR="00020799">
          <w:rPr>
            <w:i/>
            <w:lang w:eastAsia="zh-CN"/>
          </w:rPr>
          <w:t>dormancyGroupWithinActiveTime</w:t>
        </w:r>
      </w:ins>
      <w:proofErr w:type="spellEnd"/>
      <w:r>
        <w:rPr>
          <w:rFonts w:eastAsia="DengXian"/>
          <w:i/>
          <w:lang w:val="nb-NO"/>
        </w:rPr>
        <w:t xml:space="preserve">, </w:t>
      </w:r>
      <w:r w:rsidRPr="002F3F91">
        <w:rPr>
          <w:rFonts w:eastAsia="DengXian"/>
          <w:lang w:val="nb-NO"/>
        </w:rPr>
        <w:t>where ea</w:t>
      </w:r>
      <w:r>
        <w:rPr>
          <w:rFonts w:eastAsia="DengXian"/>
          <w:lang w:val="nb-NO"/>
        </w:rPr>
        <w:t xml:space="preserve">ch bit corresponds to one of the SCell group(s) configured by higher layers parameter </w:t>
      </w:r>
      <w:del w:id="30" w:author="大内渉/研究員" w:date="2020-08-06T15:07:00Z">
        <w:r w:rsidRPr="00D739AD" w:rsidDel="00020799">
          <w:rPr>
            <w:i/>
            <w:lang w:eastAsia="zh-CN"/>
          </w:rPr>
          <w:delText>Scell-groups-for-dormancy-within-active-time</w:delText>
        </w:r>
      </w:del>
      <w:proofErr w:type="spellStart"/>
      <w:ins w:id="31" w:author="大内渉/研究員" w:date="2020-08-06T15:07:00Z">
        <w:r w:rsidR="00020799">
          <w:rPr>
            <w:i/>
            <w:lang w:eastAsia="zh-CN"/>
          </w:rPr>
          <w:t>dormancyGroupWi</w:t>
        </w:r>
      </w:ins>
      <w:ins w:id="32" w:author="大内渉/研究員" w:date="2020-08-06T15:08:00Z">
        <w:r w:rsidR="00020799">
          <w:rPr>
            <w:i/>
            <w:lang w:eastAsia="zh-CN"/>
          </w:rPr>
          <w:t>thinActiveTime</w:t>
        </w:r>
      </w:ins>
      <w:proofErr w:type="spellEnd"/>
      <w:r>
        <w:rPr>
          <w:rFonts w:eastAsia="DengXian"/>
          <w:i/>
          <w:lang w:val="nb-NO"/>
        </w:rPr>
        <w:t>,</w:t>
      </w:r>
      <w:r>
        <w:rPr>
          <w:rFonts w:eastAsia="DengXian"/>
          <w:lang w:val="nb-NO"/>
        </w:rPr>
        <w:t xml:space="preserve"> with MSB to LSB of the bitmap corresponding to the first to last configured SCell group</w:t>
      </w:r>
      <w:r>
        <w:rPr>
          <w:rFonts w:eastAsia="DengXian" w:hint="eastAsia"/>
          <w:lang w:val="nb-NO" w:eastAsia="zh-CN"/>
        </w:rPr>
        <w:t xml:space="preserve">. </w:t>
      </w:r>
      <w:r>
        <w:t xml:space="preserve">The field is only present when this format is carried by PDCCH on the primary cell within DRX Active Time and the UE is configured with at least two DL BWPs for </w:t>
      </w:r>
      <w:r>
        <w:rPr>
          <w:rFonts w:hint="eastAsia"/>
          <w:lang w:eastAsia="zh-CN"/>
        </w:rPr>
        <w:t>an</w:t>
      </w:r>
      <w:r>
        <w:t xml:space="preserve"> </w:t>
      </w:r>
      <w:proofErr w:type="spellStart"/>
      <w:r>
        <w:t>SCell</w:t>
      </w:r>
      <w:proofErr w:type="spellEnd"/>
      <w:r>
        <w:t>.</w:t>
      </w:r>
    </w:p>
    <w:p w14:paraId="24A88084" w14:textId="77777777" w:rsidR="009A7A58" w:rsidRDefault="009A7A58" w:rsidP="009A7A58">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6F571DD2" w14:textId="77777777" w:rsidR="009A7A58" w:rsidRPr="002625EB" w:rsidRDefault="009A7A58" w:rsidP="009A7A58">
      <w:pPr>
        <w:pStyle w:val="5"/>
        <w:rPr>
          <w:lang w:eastAsia="zh-CN"/>
        </w:rPr>
      </w:pPr>
      <w:bookmarkStart w:id="33" w:name="_Toc19798779"/>
      <w:bookmarkStart w:id="34" w:name="_Toc26467250"/>
      <w:bookmarkStart w:id="35" w:name="_Toc29326612"/>
      <w:bookmarkStart w:id="36" w:name="_Toc29327762"/>
      <w:bookmarkStart w:id="37" w:name="_Toc36045952"/>
      <w:bookmarkStart w:id="38" w:name="_Toc36046212"/>
      <w:bookmarkStart w:id="39" w:name="_Toc36046358"/>
      <w:bookmarkStart w:id="40" w:name="_Toc45209275"/>
      <w:r w:rsidRPr="002625EB">
        <w:rPr>
          <w:rFonts w:hint="eastAsia"/>
          <w:lang w:eastAsia="zh-CN"/>
        </w:rPr>
        <w:t>7.3.1.2.2</w:t>
      </w:r>
      <w:r w:rsidRPr="002625EB">
        <w:rPr>
          <w:rFonts w:hint="eastAsia"/>
          <w:lang w:eastAsia="zh-CN"/>
        </w:rPr>
        <w:tab/>
        <w:t>Format 1_1</w:t>
      </w:r>
      <w:bookmarkEnd w:id="33"/>
      <w:bookmarkEnd w:id="34"/>
      <w:bookmarkEnd w:id="35"/>
      <w:bookmarkEnd w:id="36"/>
      <w:bookmarkEnd w:id="37"/>
      <w:bookmarkEnd w:id="38"/>
      <w:bookmarkEnd w:id="39"/>
      <w:bookmarkEnd w:id="40"/>
    </w:p>
    <w:p w14:paraId="7C1FE145" w14:textId="77777777" w:rsidR="009A7A58" w:rsidRDefault="009A7A58" w:rsidP="009A7A58">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6E120821" w14:textId="48BC6BC1" w:rsidR="009A7A58" w:rsidRPr="00EF3A5B" w:rsidRDefault="009A7A58" w:rsidP="009A7A58">
      <w:pPr>
        <w:pStyle w:val="B1"/>
        <w:rPr>
          <w:rFonts w:eastAsia="DengXian"/>
          <w:lang w:val="nb-NO" w:eastAsia="zh-CN"/>
        </w:rPr>
      </w:pPr>
      <w:r w:rsidRPr="006C4362">
        <w:t>-</w:t>
      </w:r>
      <w:r w:rsidRPr="006C4362">
        <w:rPr>
          <w:rFonts w:hint="eastAsia"/>
          <w:lang w:eastAsia="zh-CN"/>
        </w:rPr>
        <w:tab/>
      </w:r>
      <w:proofErr w:type="spellStart"/>
      <w:r>
        <w:rPr>
          <w:lang w:eastAsia="zh-CN"/>
        </w:rPr>
        <w:t>SCell</w:t>
      </w:r>
      <w:proofErr w:type="spellEnd"/>
      <w:r>
        <w:rPr>
          <w:lang w:eastAsia="zh-CN"/>
        </w:rPr>
        <w:t xml:space="preserve"> dormancy indication</w:t>
      </w:r>
      <w:r w:rsidRPr="006C4362">
        <w:t xml:space="preserve"> –</w:t>
      </w:r>
      <w:r>
        <w:t xml:space="preserve"> 0 bit if higher layer parameter </w:t>
      </w:r>
      <w:del w:id="41" w:author="大内渉/研究員" w:date="2020-08-06T15:08:00Z">
        <w:r w:rsidRPr="00D739AD" w:rsidDel="00020799">
          <w:rPr>
            <w:i/>
            <w:lang w:eastAsia="zh-CN"/>
          </w:rPr>
          <w:delText>Scell-groups-for-dormancy-within-active-time</w:delText>
        </w:r>
      </w:del>
      <w:proofErr w:type="spellStart"/>
      <w:ins w:id="42" w:author="大内渉/研究員" w:date="2020-08-06T15:08:00Z">
        <w:r w:rsidR="00020799">
          <w:rPr>
            <w:i/>
            <w:lang w:eastAsia="zh-CN"/>
          </w:rPr>
          <w:t>dormancyGroupWithinActiveTime</w:t>
        </w:r>
      </w:ins>
      <w:proofErr w:type="spellEnd"/>
      <w:r>
        <w:t xml:space="preserve"> is not configured; otherwise 1, 2, 3, 4 or 5</w:t>
      </w:r>
      <w:r>
        <w:rPr>
          <w:lang w:eastAsia="zh-CN"/>
        </w:rPr>
        <w:t xml:space="preserve"> bits bitmap </w:t>
      </w:r>
      <w:r>
        <w:rPr>
          <w:rFonts w:eastAsia="DengXian" w:hint="eastAsia"/>
          <w:lang w:val="nb-NO" w:eastAsia="zh-CN"/>
        </w:rPr>
        <w:t>determined according to higher layer parameter</w:t>
      </w:r>
      <w:r>
        <w:rPr>
          <w:rFonts w:eastAsia="DengXian"/>
          <w:lang w:val="nb-NO" w:eastAsia="zh-CN"/>
        </w:rPr>
        <w:t xml:space="preserve"> </w:t>
      </w:r>
      <w:del w:id="43" w:author="大内渉/研究員" w:date="2020-08-06T15:08:00Z">
        <w:r w:rsidRPr="00D739AD" w:rsidDel="00020799">
          <w:rPr>
            <w:i/>
            <w:lang w:eastAsia="zh-CN"/>
          </w:rPr>
          <w:delText>Scell-groups-for-dormancy-within-active-time</w:delText>
        </w:r>
      </w:del>
      <w:proofErr w:type="spellStart"/>
      <w:ins w:id="44" w:author="大内渉/研究員" w:date="2020-08-06T15:08:00Z">
        <w:r w:rsidR="00020799">
          <w:rPr>
            <w:i/>
            <w:lang w:eastAsia="zh-CN"/>
          </w:rPr>
          <w:t>dormancyGroupWithinActiveT</w:t>
        </w:r>
      </w:ins>
      <w:ins w:id="45" w:author="大内渉/研究員" w:date="2020-08-06T15:09:00Z">
        <w:r w:rsidR="00020799">
          <w:rPr>
            <w:i/>
            <w:lang w:eastAsia="zh-CN"/>
          </w:rPr>
          <w:t>ime</w:t>
        </w:r>
      </w:ins>
      <w:proofErr w:type="spellEnd"/>
      <w:r>
        <w:rPr>
          <w:rFonts w:eastAsia="DengXian"/>
          <w:i/>
          <w:lang w:val="nb-NO"/>
        </w:rPr>
        <w:t xml:space="preserve">, </w:t>
      </w:r>
      <w:r w:rsidRPr="002F3F91">
        <w:rPr>
          <w:rFonts w:eastAsia="DengXian"/>
          <w:lang w:val="nb-NO"/>
        </w:rPr>
        <w:t>where ea</w:t>
      </w:r>
      <w:r>
        <w:rPr>
          <w:rFonts w:eastAsia="DengXian"/>
          <w:lang w:val="nb-NO"/>
        </w:rPr>
        <w:t xml:space="preserve">ch bit corresponds to one of the SCell group(s) configured by higher layers parameter </w:t>
      </w:r>
      <w:del w:id="46" w:author="大内渉/研究員" w:date="2020-08-06T15:09:00Z">
        <w:r w:rsidRPr="00D739AD" w:rsidDel="00020799">
          <w:rPr>
            <w:i/>
            <w:lang w:eastAsia="zh-CN"/>
          </w:rPr>
          <w:delText>Scell-groups-for-dormancy-within-active-time</w:delText>
        </w:r>
      </w:del>
      <w:proofErr w:type="spellStart"/>
      <w:ins w:id="47" w:author="大内渉/研究員" w:date="2020-08-06T15:09:00Z">
        <w:r w:rsidR="00020799">
          <w:rPr>
            <w:i/>
            <w:lang w:eastAsia="zh-CN"/>
          </w:rPr>
          <w:t>dormancyGroupWithinActiveTime</w:t>
        </w:r>
      </w:ins>
      <w:proofErr w:type="spellEnd"/>
      <w:r>
        <w:rPr>
          <w:rFonts w:eastAsia="DengXian"/>
          <w:i/>
          <w:lang w:val="nb-NO"/>
        </w:rPr>
        <w:t>,</w:t>
      </w:r>
      <w:r>
        <w:rPr>
          <w:rFonts w:eastAsia="DengXian"/>
          <w:lang w:val="nb-NO"/>
        </w:rPr>
        <w:t xml:space="preserve"> with MSB to LSB of the bitmap corresponding to the first to last configured SCell group</w:t>
      </w:r>
      <w:r>
        <w:rPr>
          <w:rFonts w:eastAsia="DengXian" w:hint="eastAsia"/>
          <w:lang w:val="nb-NO" w:eastAsia="zh-CN"/>
        </w:rPr>
        <w:t xml:space="preserve">. </w:t>
      </w:r>
      <w:r>
        <w:t xml:space="preserve">The field is only present when this format is carried by PDCCH on the primary cell within DRX Active Time and the UE is configured with at least two DL BWPs for an </w:t>
      </w:r>
      <w:proofErr w:type="spellStart"/>
      <w:r>
        <w:t>SCell</w:t>
      </w:r>
      <w:proofErr w:type="spellEnd"/>
      <w:r>
        <w:t>.</w:t>
      </w:r>
    </w:p>
    <w:p w14:paraId="44CEC1C4" w14:textId="77777777" w:rsidR="009A7A58" w:rsidRDefault="009A7A58" w:rsidP="009A7A58">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4AEC45B5" w14:textId="77777777" w:rsidR="009A7A58" w:rsidRDefault="009A7A58" w:rsidP="009A7A58">
      <w:pPr>
        <w:pStyle w:val="5"/>
        <w:rPr>
          <w:lang w:eastAsia="zh-CN"/>
        </w:rPr>
      </w:pPr>
      <w:bookmarkStart w:id="48" w:name="_Toc29326620"/>
      <w:bookmarkStart w:id="49" w:name="_Toc29327770"/>
      <w:bookmarkStart w:id="50" w:name="_Toc36045960"/>
      <w:bookmarkStart w:id="51" w:name="_Toc36046220"/>
      <w:bookmarkStart w:id="52" w:name="_Toc36046366"/>
      <w:bookmarkStart w:id="53" w:name="_Toc45209283"/>
      <w:r>
        <w:rPr>
          <w:lang w:eastAsia="zh-CN"/>
        </w:rPr>
        <w:t>7.3.1.3.7</w:t>
      </w:r>
      <w:r>
        <w:rPr>
          <w:lang w:eastAsia="zh-CN"/>
        </w:rPr>
        <w:tab/>
        <w:t>Format 2_6</w:t>
      </w:r>
      <w:bookmarkEnd w:id="48"/>
      <w:bookmarkEnd w:id="49"/>
      <w:bookmarkEnd w:id="50"/>
      <w:bookmarkEnd w:id="51"/>
      <w:bookmarkEnd w:id="52"/>
      <w:bookmarkEnd w:id="53"/>
    </w:p>
    <w:p w14:paraId="1D0D384E" w14:textId="77777777" w:rsidR="009A7A58" w:rsidRDefault="009A7A58" w:rsidP="009A7A58">
      <w:pPr>
        <w:rPr>
          <w:lang w:eastAsia="zh-CN"/>
        </w:rPr>
      </w:pPr>
      <w:r>
        <w:rPr>
          <w:lang w:eastAsia="zh-CN"/>
        </w:rPr>
        <w:t xml:space="preserve">DCI format 2_6 is used for notifying the power saving information </w:t>
      </w:r>
      <w:r>
        <w:rPr>
          <w:rFonts w:ascii="Times" w:eastAsia="Batang" w:hAnsi="Times"/>
          <w:bCs/>
          <w:lang w:eastAsia="zh-CN"/>
        </w:rPr>
        <w:t xml:space="preserve">outside DRX Active Time </w:t>
      </w:r>
      <w:r w:rsidRPr="00372123">
        <w:rPr>
          <w:rFonts w:ascii="Times" w:eastAsia="Batang" w:hAnsi="Times"/>
          <w:bCs/>
          <w:lang w:eastAsia="zh-CN"/>
        </w:rPr>
        <w:t>for one or more UEs</w:t>
      </w:r>
      <w:r>
        <w:rPr>
          <w:lang w:eastAsia="zh-CN"/>
        </w:rPr>
        <w:t xml:space="preserve">. </w:t>
      </w:r>
    </w:p>
    <w:p w14:paraId="1F35D331" w14:textId="77777777" w:rsidR="009A7A58" w:rsidRDefault="009A7A58" w:rsidP="009A7A58">
      <w:pPr>
        <w:rPr>
          <w:lang w:eastAsia="zh-CN"/>
        </w:rPr>
      </w:pPr>
      <w:r>
        <w:rPr>
          <w:lang w:eastAsia="zh-CN"/>
        </w:rPr>
        <w:t>The following information is transmitted by means of the DCI format 2_6 with CRC scrambled by PS-RNTI:</w:t>
      </w:r>
    </w:p>
    <w:p w14:paraId="6EF3C3E2" w14:textId="77777777" w:rsidR="009A7A58" w:rsidRDefault="009A7A58" w:rsidP="009A7A58">
      <w:pPr>
        <w:pStyle w:val="B1"/>
        <w:rPr>
          <w:i/>
          <w:lang w:val="nb-NO"/>
        </w:rPr>
      </w:pPr>
      <w:r w:rsidRPr="002625EB">
        <w:rPr>
          <w:lang w:val="nb-NO"/>
        </w:rPr>
        <w:t>-</w:t>
      </w:r>
      <w:r w:rsidRPr="002625EB">
        <w:rPr>
          <w:rFonts w:hint="eastAsia"/>
          <w:lang w:val="nb-NO" w:eastAsia="zh-CN"/>
        </w:rPr>
        <w:tab/>
        <w:t xml:space="preserve">block </w:t>
      </w:r>
      <w:r w:rsidRPr="002625EB">
        <w:rPr>
          <w:lang w:val="nb-NO"/>
        </w:rPr>
        <w:t xml:space="preserve">number 1, </w:t>
      </w:r>
      <w:r w:rsidRPr="002625EB">
        <w:rPr>
          <w:rFonts w:hint="eastAsia"/>
          <w:lang w:val="nb-NO" w:eastAsia="zh-CN"/>
        </w:rPr>
        <w:t>block</w:t>
      </w:r>
      <w:r w:rsidRPr="002625EB">
        <w:rPr>
          <w:lang w:val="nb-NO"/>
        </w:rPr>
        <w:t xml:space="preserve"> number 2,…, </w:t>
      </w:r>
      <w:r w:rsidRPr="002625EB">
        <w:rPr>
          <w:rFonts w:hint="eastAsia"/>
          <w:lang w:val="nb-NO" w:eastAsia="zh-CN"/>
        </w:rPr>
        <w:t>block</w:t>
      </w:r>
      <w:r w:rsidRPr="002625EB">
        <w:rPr>
          <w:lang w:val="nb-NO"/>
        </w:rPr>
        <w:t xml:space="preserve"> number </w:t>
      </w:r>
      <w:r w:rsidRPr="002625EB">
        <w:rPr>
          <w:i/>
          <w:lang w:val="nb-NO"/>
        </w:rPr>
        <w:t>N</w:t>
      </w:r>
    </w:p>
    <w:p w14:paraId="18AEA113" w14:textId="77777777" w:rsidR="009A7A58" w:rsidRPr="002625EB" w:rsidRDefault="009A7A58" w:rsidP="009A7A58">
      <w:pPr>
        <w:pStyle w:val="B1"/>
        <w:rPr>
          <w:lang w:val="en-US"/>
        </w:rPr>
      </w:pPr>
      <w:r w:rsidRPr="002625EB">
        <w:rPr>
          <w:lang w:val="en-US"/>
        </w:rPr>
        <w:lastRenderedPageBreak/>
        <w:tab/>
        <w:t xml:space="preserve">where </w:t>
      </w:r>
      <w:r w:rsidRPr="002625EB">
        <w:rPr>
          <w:rFonts w:hint="eastAsia"/>
          <w:lang w:eastAsia="ko-KR"/>
        </w:rPr>
        <w:t xml:space="preserve">the </w:t>
      </w:r>
      <w:r w:rsidRPr="002625EB">
        <w:rPr>
          <w:lang w:eastAsia="ko-KR"/>
        </w:rPr>
        <w:t xml:space="preserve">starting position of </w:t>
      </w:r>
      <w:r w:rsidRPr="002625EB">
        <w:rPr>
          <w:lang w:val="en-US" w:eastAsia="ko-KR"/>
        </w:rPr>
        <w:t>a</w:t>
      </w:r>
      <w:r w:rsidRPr="002625EB">
        <w:rPr>
          <w:lang w:eastAsia="ko-KR"/>
        </w:rPr>
        <w:t xml:space="preserve"> block </w:t>
      </w:r>
      <w:r w:rsidRPr="002625EB">
        <w:t xml:space="preserve">is determined by the parameter </w:t>
      </w:r>
      <w:r>
        <w:rPr>
          <w:i/>
        </w:rPr>
        <w:t>ps-PositionDCI-2-6</w:t>
      </w:r>
      <w:r w:rsidRPr="002625EB">
        <w:t xml:space="preserve"> </w:t>
      </w:r>
      <w:r w:rsidRPr="002625EB">
        <w:rPr>
          <w:rFonts w:hint="eastAsia"/>
          <w:lang w:eastAsia="ko-KR"/>
        </w:rPr>
        <w:t>provided by higher layers</w:t>
      </w:r>
      <w:r w:rsidRPr="002625EB">
        <w:rPr>
          <w:lang w:val="en-US" w:eastAsia="ko-KR"/>
        </w:rPr>
        <w:t xml:space="preserve"> for the UE configured with the block</w:t>
      </w:r>
      <w:r w:rsidRPr="002625EB">
        <w:rPr>
          <w:lang w:eastAsia="ko-KR"/>
        </w:rPr>
        <w:t xml:space="preserve">. </w:t>
      </w:r>
    </w:p>
    <w:p w14:paraId="7E6625FF" w14:textId="0027F17D" w:rsidR="009A7A58" w:rsidRPr="00250BC9" w:rsidRDefault="009A7A58" w:rsidP="009A7A58">
      <w:pPr>
        <w:rPr>
          <w:lang w:eastAsia="zh-CN"/>
        </w:rPr>
      </w:pPr>
      <w:r>
        <w:rPr>
          <w:rFonts w:hint="eastAsia"/>
          <w:lang w:eastAsia="zh-CN"/>
        </w:rPr>
        <w:t xml:space="preserve">If </w:t>
      </w:r>
      <w:r>
        <w:rPr>
          <w:lang w:eastAsia="zh-CN"/>
        </w:rPr>
        <w:t>t</w:t>
      </w:r>
      <w:r w:rsidRPr="002625EB">
        <w:rPr>
          <w:rFonts w:hint="eastAsia"/>
          <w:lang w:eastAsia="zh-CN"/>
        </w:rPr>
        <w:t>he UE is configured with higher layer parameter</w:t>
      </w:r>
      <w:r>
        <w:rPr>
          <w:lang w:eastAsia="zh-CN"/>
        </w:rPr>
        <w:t xml:space="preserve"> </w:t>
      </w:r>
      <w:del w:id="54" w:author="大内渉/研究員" w:date="2020-08-06T15:09:00Z">
        <w:r w:rsidRPr="00285A37" w:rsidDel="00020799">
          <w:rPr>
            <w:i/>
            <w:lang w:eastAsia="zh-CN"/>
          </w:rPr>
          <w:delText>PS-RNTI</w:delText>
        </w:r>
      </w:del>
      <w:proofErr w:type="spellStart"/>
      <w:ins w:id="55" w:author="大内渉/研究員" w:date="2020-08-06T15:09:00Z">
        <w:r w:rsidR="00020799">
          <w:rPr>
            <w:i/>
            <w:lang w:eastAsia="zh-CN"/>
          </w:rPr>
          <w:t>ps</w:t>
        </w:r>
        <w:proofErr w:type="spellEnd"/>
        <w:r w:rsidR="00020799">
          <w:rPr>
            <w:i/>
            <w:lang w:eastAsia="zh-CN"/>
          </w:rPr>
          <w:t>-RNTI</w:t>
        </w:r>
      </w:ins>
      <w:r>
        <w:rPr>
          <w:lang w:eastAsia="zh-CN"/>
        </w:rPr>
        <w:t xml:space="preserve"> and </w:t>
      </w:r>
      <w:r w:rsidRPr="00CA4FD8">
        <w:rPr>
          <w:i/>
          <w:lang w:eastAsia="zh-CN"/>
        </w:rPr>
        <w:t>dci-Format</w:t>
      </w:r>
      <w:r>
        <w:rPr>
          <w:i/>
          <w:lang w:eastAsia="zh-CN"/>
        </w:rPr>
        <w:t>2</w:t>
      </w:r>
      <w:r w:rsidRPr="00285A37">
        <w:rPr>
          <w:i/>
          <w:lang w:eastAsia="zh-CN"/>
        </w:rPr>
        <w:t>-</w:t>
      </w:r>
      <w:r>
        <w:rPr>
          <w:i/>
          <w:lang w:eastAsia="zh-CN"/>
        </w:rPr>
        <w:t>6</w:t>
      </w:r>
      <w:r w:rsidRPr="002625EB">
        <w:t>, one block is configured for the UE by higher layers, with t</w:t>
      </w:r>
      <w:r w:rsidRPr="002625EB">
        <w:rPr>
          <w:lang w:eastAsia="ko-KR"/>
        </w:rPr>
        <w:t>he following fields defined for the block:</w:t>
      </w:r>
    </w:p>
    <w:p w14:paraId="2FCCAE82" w14:textId="77777777" w:rsidR="009A7A58" w:rsidRPr="00C33081" w:rsidRDefault="009A7A58" w:rsidP="009A7A58">
      <w:pPr>
        <w:pStyle w:val="B1"/>
        <w:rPr>
          <w:lang w:eastAsia="zh-CN"/>
        </w:rPr>
      </w:pPr>
      <w:r>
        <w:rPr>
          <w:lang w:eastAsia="zh-CN"/>
        </w:rPr>
        <w:t>-</w:t>
      </w:r>
      <w:r>
        <w:rPr>
          <w:lang w:eastAsia="zh-CN"/>
        </w:rPr>
        <w:tab/>
      </w:r>
      <w:r w:rsidRPr="00C33081">
        <w:rPr>
          <w:lang w:eastAsia="zh-CN"/>
        </w:rPr>
        <w:t>W</w:t>
      </w:r>
      <w:r w:rsidRPr="00C33081">
        <w:t xml:space="preserve">ake-up </w:t>
      </w:r>
      <w:r w:rsidRPr="00C33081">
        <w:rPr>
          <w:lang w:eastAsia="zh-CN"/>
        </w:rPr>
        <w:t>indication</w:t>
      </w:r>
      <w:r w:rsidRPr="00C33081">
        <w:t xml:space="preserve"> - 1 bit</w:t>
      </w:r>
    </w:p>
    <w:p w14:paraId="5A4F8944" w14:textId="30D671F3" w:rsidR="009A7A58" w:rsidRDefault="009A7A58" w:rsidP="009A7A58">
      <w:pPr>
        <w:pStyle w:val="B1"/>
        <w:rPr>
          <w:lang w:val="nb-NO"/>
        </w:rPr>
      </w:pPr>
      <w:r>
        <w:rPr>
          <w:lang w:val="nb-NO"/>
        </w:rPr>
        <w:t>-</w:t>
      </w:r>
      <w:r>
        <w:rPr>
          <w:lang w:val="nb-NO"/>
        </w:rPr>
        <w:tab/>
      </w:r>
      <w:r w:rsidRPr="002F3F91">
        <w:rPr>
          <w:lang w:val="nb-NO"/>
        </w:rPr>
        <w:t>S</w:t>
      </w:r>
      <w:r>
        <w:rPr>
          <w:lang w:val="nb-NO"/>
        </w:rPr>
        <w:t>C</w:t>
      </w:r>
      <w:r w:rsidRPr="002F3F91">
        <w:rPr>
          <w:lang w:val="nb-NO"/>
        </w:rPr>
        <w:t>ell dormancy</w:t>
      </w:r>
      <w:r>
        <w:rPr>
          <w:lang w:val="nb-NO"/>
        </w:rPr>
        <w:t xml:space="preserve"> </w:t>
      </w:r>
      <w:r>
        <w:rPr>
          <w:rFonts w:hint="eastAsia"/>
          <w:lang w:val="nb-NO" w:eastAsia="zh-CN"/>
        </w:rPr>
        <w:t>indication</w:t>
      </w:r>
      <w:r>
        <w:rPr>
          <w:lang w:val="nb-NO"/>
        </w:rPr>
        <w:t xml:space="preserve"> – 0 </w:t>
      </w:r>
      <w:r>
        <w:rPr>
          <w:rFonts w:hint="eastAsia"/>
          <w:lang w:val="nb-NO" w:eastAsia="zh-CN"/>
        </w:rPr>
        <w:t>bit if high</w:t>
      </w:r>
      <w:r>
        <w:rPr>
          <w:lang w:val="nb-NO" w:eastAsia="zh-CN"/>
        </w:rPr>
        <w:t>er</w:t>
      </w:r>
      <w:r>
        <w:rPr>
          <w:rFonts w:hint="eastAsia"/>
          <w:lang w:val="nb-NO" w:eastAsia="zh-CN"/>
        </w:rPr>
        <w:t xml:space="preserve"> layer parameter </w:t>
      </w:r>
      <w:del w:id="56" w:author="大内渉/研究員" w:date="2020-08-06T15:09:00Z">
        <w:r w:rsidRPr="003A663D" w:rsidDel="00020799">
          <w:rPr>
            <w:i/>
            <w:lang w:val="nb-NO"/>
          </w:rPr>
          <w:delText>Scell-groups-for-dormancy-outside-active-time</w:delText>
        </w:r>
      </w:del>
      <w:ins w:id="57" w:author="大内渉/研究員" w:date="2020-08-06T15:09:00Z">
        <w:r w:rsidR="00020799">
          <w:rPr>
            <w:i/>
            <w:lang w:val="nb-NO"/>
          </w:rPr>
          <w:t>dormancyGroup</w:t>
        </w:r>
      </w:ins>
      <w:ins w:id="58" w:author="大内渉/研究員" w:date="2020-08-06T15:10:00Z">
        <w:r w:rsidR="00020799">
          <w:rPr>
            <w:i/>
            <w:lang w:val="nb-NO"/>
          </w:rPr>
          <w:t>OutsideActiveTime</w:t>
        </w:r>
      </w:ins>
      <w:r>
        <w:rPr>
          <w:rFonts w:hint="eastAsia"/>
          <w:lang w:val="nb-NO" w:eastAsia="zh-CN"/>
        </w:rPr>
        <w:t xml:space="preserve"> is not configured; </w:t>
      </w:r>
      <w:r>
        <w:rPr>
          <w:lang w:val="nb-NO" w:eastAsia="zh-CN"/>
        </w:rPr>
        <w:t xml:space="preserve">otherwise 1, 2, 3, 4 or 5 bits bitmap </w:t>
      </w:r>
      <w:r>
        <w:rPr>
          <w:rFonts w:hint="eastAsia"/>
          <w:lang w:val="nb-NO" w:eastAsia="zh-CN"/>
        </w:rPr>
        <w:t xml:space="preserve">determined according to higher layer parameter </w:t>
      </w:r>
      <w:del w:id="59" w:author="大内渉/研究員" w:date="2020-08-06T15:10:00Z">
        <w:r w:rsidRPr="003A663D" w:rsidDel="00020799">
          <w:rPr>
            <w:i/>
            <w:lang w:val="nb-NO"/>
          </w:rPr>
          <w:delText>Scell-groups-for-dormancy-outside-active-time</w:delText>
        </w:r>
      </w:del>
      <w:ins w:id="60" w:author="大内渉/研究員" w:date="2020-08-06T15:10:00Z">
        <w:r w:rsidR="00020799">
          <w:rPr>
            <w:i/>
            <w:lang w:val="nb-NO"/>
          </w:rPr>
          <w:t>dormancyGroupOutsideActiveTime</w:t>
        </w:r>
      </w:ins>
      <w:r>
        <w:rPr>
          <w:i/>
          <w:lang w:val="nb-NO"/>
        </w:rPr>
        <w:t xml:space="preserve">, </w:t>
      </w:r>
      <w:r w:rsidRPr="002F3F91">
        <w:rPr>
          <w:lang w:val="nb-NO"/>
        </w:rPr>
        <w:t>where ea</w:t>
      </w:r>
      <w:r>
        <w:rPr>
          <w:lang w:val="nb-NO"/>
        </w:rPr>
        <w:t xml:space="preserve">ch bit corresponds to one of the SCell group(s) configured by higher layers parameter </w:t>
      </w:r>
      <w:del w:id="61" w:author="大内渉/研究員" w:date="2020-08-06T15:10:00Z">
        <w:r w:rsidRPr="003A663D" w:rsidDel="00020799">
          <w:rPr>
            <w:i/>
            <w:lang w:val="nb-NO"/>
          </w:rPr>
          <w:delText>Scell-groups-for-dormancy-outside-active-time</w:delText>
        </w:r>
      </w:del>
      <w:ins w:id="62" w:author="大内渉/研究員" w:date="2020-08-06T15:10:00Z">
        <w:r w:rsidR="00020799">
          <w:rPr>
            <w:i/>
            <w:lang w:val="nb-NO"/>
          </w:rPr>
          <w:t>dormancyGroupOutsideActiveTime</w:t>
        </w:r>
      </w:ins>
      <w:r>
        <w:rPr>
          <w:i/>
          <w:lang w:val="nb-NO"/>
        </w:rPr>
        <w:t>,</w:t>
      </w:r>
      <w:r>
        <w:rPr>
          <w:lang w:val="nb-NO"/>
        </w:rPr>
        <w:t xml:space="preserve"> with MSB to LSB of the bitmap corresponding to the first to last configured SCell group</w:t>
      </w:r>
      <w:r w:rsidRPr="002F3F91">
        <w:rPr>
          <w:lang w:val="nb-NO"/>
        </w:rPr>
        <w:t>.</w:t>
      </w:r>
    </w:p>
    <w:p w14:paraId="74FD796A" w14:textId="77777777" w:rsidR="009A7A58" w:rsidRPr="00C33081" w:rsidRDefault="009A7A58" w:rsidP="009A7A58">
      <w:pPr>
        <w:rPr>
          <w:rFonts w:eastAsia="DengXian"/>
        </w:rPr>
      </w:pPr>
      <w:r w:rsidRPr="002625EB">
        <w:rPr>
          <w:rFonts w:hint="eastAsia"/>
          <w:lang w:eastAsia="zh-CN"/>
        </w:rPr>
        <w:t xml:space="preserve">The size of DCI </w:t>
      </w:r>
      <w:r w:rsidRPr="002625EB">
        <w:rPr>
          <w:lang w:eastAsia="zh-CN"/>
        </w:rPr>
        <w:t>format</w:t>
      </w:r>
      <w:r>
        <w:rPr>
          <w:rFonts w:hint="eastAsia"/>
          <w:lang w:eastAsia="zh-CN"/>
        </w:rPr>
        <w:t xml:space="preserve"> 2_6</w:t>
      </w:r>
      <w:r w:rsidRPr="002625EB">
        <w:rPr>
          <w:rFonts w:hint="eastAsia"/>
          <w:lang w:eastAsia="zh-CN"/>
        </w:rPr>
        <w:t xml:space="preserve"> is</w:t>
      </w:r>
      <w:r>
        <w:rPr>
          <w:lang w:eastAsia="zh-CN"/>
        </w:rPr>
        <w:t xml:space="preserve"> indicated by the higher layer parameter </w:t>
      </w:r>
      <w:r>
        <w:rPr>
          <w:i/>
        </w:rPr>
        <w:t>sizeDCI-2-6</w:t>
      </w:r>
      <w:r w:rsidRPr="002625EB">
        <w:rPr>
          <w:rFonts w:hint="eastAsia"/>
          <w:lang w:eastAsia="zh-CN"/>
        </w:rPr>
        <w:t xml:space="preserve">, according to </w:t>
      </w:r>
      <w:r>
        <w:rPr>
          <w:rFonts w:hint="eastAsia"/>
          <w:lang w:eastAsia="zh-CN"/>
        </w:rPr>
        <w:t>Clause</w:t>
      </w:r>
      <w:r w:rsidRPr="002625EB">
        <w:rPr>
          <w:rFonts w:hint="eastAsia"/>
          <w:lang w:eastAsia="zh-CN"/>
        </w:rPr>
        <w:t xml:space="preserve"> </w:t>
      </w:r>
      <w:r>
        <w:rPr>
          <w:lang w:eastAsia="zh-CN"/>
        </w:rPr>
        <w:t>10.3</w:t>
      </w:r>
      <w:r w:rsidRPr="002625EB">
        <w:rPr>
          <w:rFonts w:hint="eastAsia"/>
          <w:lang w:eastAsia="zh-CN"/>
        </w:rPr>
        <w:t xml:space="preserve"> of [5, TS</w:t>
      </w:r>
      <w:r w:rsidRPr="002625EB">
        <w:rPr>
          <w:lang w:eastAsia="zh-CN"/>
        </w:rPr>
        <w:t xml:space="preserve"> </w:t>
      </w:r>
      <w:r w:rsidRPr="002625EB">
        <w:rPr>
          <w:rFonts w:hint="eastAsia"/>
          <w:lang w:eastAsia="zh-CN"/>
        </w:rPr>
        <w:t>38.213].</w:t>
      </w:r>
    </w:p>
    <w:p w14:paraId="3B27C068" w14:textId="77777777" w:rsidR="009A7A58" w:rsidRDefault="009A7A58" w:rsidP="009A7A58">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740A900E" w14:textId="4F78C336" w:rsidR="009A7A58" w:rsidRDefault="009A7A58">
      <w:pPr>
        <w:spacing w:after="0"/>
      </w:pPr>
    </w:p>
    <w:p w14:paraId="4CBAA83F" w14:textId="77777777" w:rsidR="00DB242A" w:rsidRDefault="00DB242A" w:rsidP="00DB242A">
      <w:pPr>
        <w:pStyle w:val="3GPPText"/>
      </w:pPr>
      <w:r>
        <w:t>------------------------------------------------------- End of Text Proposal #1 ----------------------------------------------</w:t>
      </w:r>
    </w:p>
    <w:p w14:paraId="1783DEB9" w14:textId="71324AA8" w:rsidR="009A7A58" w:rsidRDefault="009A7A58">
      <w:pPr>
        <w:spacing w:after="0"/>
      </w:pPr>
    </w:p>
    <w:p w14:paraId="3166EFEA" w14:textId="3B36DCE8" w:rsidR="009A7A58" w:rsidRDefault="009A7A58">
      <w:pPr>
        <w:spacing w:after="0"/>
      </w:pPr>
    </w:p>
    <w:p w14:paraId="42C58AA5" w14:textId="43AF3CED" w:rsidR="009A7A58" w:rsidRDefault="00DB242A" w:rsidP="00365554">
      <w:pPr>
        <w:pStyle w:val="3GPPText"/>
      </w:pPr>
      <w:r>
        <w:t>----------------------------------------------- Start of Text Proposal #2 in TS38.213--------------------------------------</w:t>
      </w:r>
    </w:p>
    <w:p w14:paraId="07F26E98" w14:textId="77777777" w:rsidR="009A7A58" w:rsidRDefault="009A7A58">
      <w:pPr>
        <w:spacing w:after="0"/>
        <w:rPr>
          <w:rFonts w:ascii="Arial" w:hAnsi="Arial"/>
          <w:sz w:val="32"/>
        </w:rPr>
      </w:pPr>
    </w:p>
    <w:p w14:paraId="26107D30" w14:textId="77777777" w:rsidR="00833898" w:rsidRPr="00B916EC" w:rsidRDefault="00833898" w:rsidP="00833898">
      <w:pPr>
        <w:pStyle w:val="2"/>
        <w:rPr>
          <w:lang w:eastAsia="zh-CN"/>
        </w:rPr>
      </w:pPr>
      <w:bookmarkStart w:id="63" w:name="_Toc29894868"/>
      <w:bookmarkStart w:id="64" w:name="_Toc29899167"/>
      <w:bookmarkStart w:id="65" w:name="_Toc29899585"/>
      <w:bookmarkStart w:id="66" w:name="_Toc29917314"/>
      <w:bookmarkStart w:id="67" w:name="_Toc36498188"/>
      <w:bookmarkStart w:id="68" w:name="_Toc45699216"/>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Pr>
          <w:lang w:eastAsia="zh-CN"/>
        </w:rPr>
        <w:t>10.3</w:t>
      </w:r>
      <w:r>
        <w:rPr>
          <w:lang w:eastAsia="zh-CN"/>
        </w:rPr>
        <w:tab/>
        <w:t xml:space="preserve">PDCCH monitoring indication and dormancy/non-dormancy behaviour for </w:t>
      </w:r>
      <w:proofErr w:type="spellStart"/>
      <w:r>
        <w:rPr>
          <w:lang w:eastAsia="zh-CN"/>
        </w:rPr>
        <w:t>SCells</w:t>
      </w:r>
      <w:bookmarkEnd w:id="63"/>
      <w:bookmarkEnd w:id="64"/>
      <w:bookmarkEnd w:id="65"/>
      <w:bookmarkEnd w:id="66"/>
      <w:bookmarkEnd w:id="67"/>
      <w:bookmarkEnd w:id="68"/>
      <w:proofErr w:type="spellEnd"/>
    </w:p>
    <w:p w14:paraId="06AA4AD6" w14:textId="77777777" w:rsidR="00833898" w:rsidRDefault="00833898" w:rsidP="00833898">
      <w:pPr>
        <w:rPr>
          <w:lang w:eastAsia="zh-CN"/>
        </w:rPr>
      </w:pPr>
      <w:r>
        <w:rPr>
          <w:lang w:eastAsia="zh-CN"/>
        </w:rPr>
        <w:t xml:space="preserve">A UE configured with DRX mode operation </w:t>
      </w:r>
      <w:r w:rsidRPr="0080392F">
        <w:t>[</w:t>
      </w:r>
      <w:r w:rsidRPr="0080392F">
        <w:rPr>
          <w:lang w:val="en-US"/>
        </w:rPr>
        <w:t>11, TS 38.321</w:t>
      </w:r>
      <w:r w:rsidRPr="0080392F">
        <w:t xml:space="preserve">] </w:t>
      </w:r>
      <w:r>
        <w:t xml:space="preserve">can be provided the following for detection of a DCI format 2_6 in a PDCCH reception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rPr>
          <w:lang w:eastAsia="zh-CN"/>
        </w:rPr>
        <w:t xml:space="preserve"> </w:t>
      </w:r>
      <w:r w:rsidRPr="0080392F">
        <w:t>[</w:t>
      </w:r>
      <w:r>
        <w:rPr>
          <w:lang w:val="en-US"/>
        </w:rPr>
        <w:t>12, TS 38.33</w:t>
      </w:r>
      <w:r w:rsidRPr="0080392F">
        <w:rPr>
          <w:lang w:val="en-US"/>
        </w:rPr>
        <w:t>1</w:t>
      </w:r>
      <w:r w:rsidRPr="0080392F">
        <w:t>]</w:t>
      </w:r>
    </w:p>
    <w:p w14:paraId="4E05A5F2" w14:textId="77777777" w:rsidR="00833898" w:rsidRDefault="00833898" w:rsidP="00833898">
      <w:pPr>
        <w:pStyle w:val="B1"/>
      </w:pPr>
      <w:r>
        <w:rPr>
          <w:lang w:eastAsia="zh-CN"/>
        </w:rPr>
        <w:t>-</w:t>
      </w:r>
      <w:r>
        <w:rPr>
          <w:lang w:eastAsia="zh-CN"/>
        </w:rPr>
        <w:tab/>
        <w:t xml:space="preserve">a </w:t>
      </w:r>
      <w:r>
        <w:t xml:space="preserve">PS-RNTI for DCI format 2_6 </w:t>
      </w:r>
      <w:r w:rsidRPr="00B916EC">
        <w:t xml:space="preserve">by </w:t>
      </w:r>
      <w:proofErr w:type="spellStart"/>
      <w:r>
        <w:rPr>
          <w:i/>
        </w:rPr>
        <w:t>ps</w:t>
      </w:r>
      <w:proofErr w:type="spellEnd"/>
      <w:r>
        <w:rPr>
          <w:i/>
        </w:rPr>
        <w:t>-</w:t>
      </w:r>
      <w:r w:rsidRPr="00B916EC">
        <w:rPr>
          <w:i/>
        </w:rPr>
        <w:t>RNTI</w:t>
      </w:r>
    </w:p>
    <w:p w14:paraId="49BC0337" w14:textId="77777777" w:rsidR="00833898" w:rsidRDefault="00833898" w:rsidP="00833898">
      <w:pPr>
        <w:pStyle w:val="B1"/>
      </w:pPr>
      <w:r>
        <w:t>-</w:t>
      </w:r>
      <w:r>
        <w:tab/>
        <w:t xml:space="preserve">a number of search space sets, by </w:t>
      </w:r>
      <w:r w:rsidRPr="00CA155F">
        <w:rPr>
          <w:i/>
          <w:iCs/>
          <w:lang w:eastAsia="zh-CN"/>
        </w:rPr>
        <w:t>dci-Format</w:t>
      </w:r>
      <w:r>
        <w:rPr>
          <w:i/>
          <w:iCs/>
          <w:lang w:eastAsia="zh-CN"/>
        </w:rPr>
        <w:t>2-6</w:t>
      </w:r>
      <w:r>
        <w:rPr>
          <w:iCs/>
          <w:lang w:eastAsia="zh-CN"/>
        </w:rPr>
        <w:t>,</w:t>
      </w:r>
      <w:r>
        <w:t xml:space="preserve"> to monitor PDCCH for detection of DCI format 2_6 </w:t>
      </w:r>
      <w:r>
        <w:rPr>
          <w:lang w:eastAsia="zh-CN"/>
        </w:rPr>
        <w:t xml:space="preserve">on the active DL BWP of the </w:t>
      </w:r>
      <w:proofErr w:type="spellStart"/>
      <w:r>
        <w:rPr>
          <w:lang w:eastAsia="zh-CN"/>
        </w:rPr>
        <w:t>PCell</w:t>
      </w:r>
      <w:proofErr w:type="spellEnd"/>
      <w:r>
        <w:rPr>
          <w:lang w:eastAsia="zh-CN"/>
        </w:rPr>
        <w:t xml:space="preserve"> or of the </w:t>
      </w:r>
      <w:proofErr w:type="spellStart"/>
      <w:r>
        <w:rPr>
          <w:lang w:eastAsia="zh-CN"/>
        </w:rPr>
        <w:t>SpCell</w:t>
      </w:r>
      <w:proofErr w:type="spellEnd"/>
      <w:r>
        <w:t xml:space="preserve"> </w:t>
      </w:r>
      <w:r>
        <w:rPr>
          <w:lang w:eastAsia="zh-CN"/>
        </w:rPr>
        <w:t>according to a common search space as described in Clause 10.1</w:t>
      </w:r>
    </w:p>
    <w:p w14:paraId="4CD427B3" w14:textId="77777777" w:rsidR="00833898" w:rsidRPr="00E83F9A" w:rsidRDefault="00833898" w:rsidP="00833898">
      <w:pPr>
        <w:pStyle w:val="B1"/>
      </w:pPr>
      <w:r w:rsidRPr="00E83F9A">
        <w:rPr>
          <w:lang w:eastAsia="zh-CN"/>
        </w:rPr>
        <w:t>-</w:t>
      </w:r>
      <w:r w:rsidRPr="00E83F9A">
        <w:rPr>
          <w:lang w:eastAsia="zh-CN"/>
        </w:rPr>
        <w:tab/>
        <w:t xml:space="preserve">a payload </w:t>
      </w:r>
      <w:r w:rsidRPr="00E83F9A">
        <w:t xml:space="preserve">size for DCI format </w:t>
      </w:r>
      <w:r>
        <w:t>2_6</w:t>
      </w:r>
      <w:r w:rsidRPr="00E83F9A">
        <w:t xml:space="preserve"> by </w:t>
      </w:r>
      <w:r>
        <w:rPr>
          <w:i/>
          <w:lang w:val="en-US"/>
        </w:rPr>
        <w:t>s</w:t>
      </w:r>
      <w:r>
        <w:rPr>
          <w:i/>
        </w:rPr>
        <w:t>izeDCI_2</w:t>
      </w:r>
      <w:r w:rsidRPr="00E83F9A">
        <w:rPr>
          <w:i/>
        </w:rPr>
        <w:t>-</w:t>
      </w:r>
      <w:r>
        <w:rPr>
          <w:i/>
        </w:rPr>
        <w:t>6</w:t>
      </w:r>
    </w:p>
    <w:p w14:paraId="0203EC40" w14:textId="77777777" w:rsidR="00833898" w:rsidRDefault="00833898" w:rsidP="00833898">
      <w:pPr>
        <w:pStyle w:val="B1"/>
      </w:pPr>
      <w:r>
        <w:t>-</w:t>
      </w:r>
      <w:r>
        <w:tab/>
        <w:t xml:space="preserve">a location in DCI format 2_6 of a Wake-up indication bit by </w:t>
      </w:r>
      <w:proofErr w:type="spellStart"/>
      <w:r>
        <w:rPr>
          <w:i/>
          <w:lang w:val="en-US"/>
        </w:rPr>
        <w:t>ps</w:t>
      </w:r>
      <w:r>
        <w:rPr>
          <w:i/>
        </w:rPr>
        <w:t>PositionDCI</w:t>
      </w:r>
      <w:proofErr w:type="spellEnd"/>
      <w:r w:rsidRPr="00145EF8">
        <w:rPr>
          <w:i/>
          <w:lang w:val="en-US"/>
        </w:rPr>
        <w:t>-</w:t>
      </w:r>
      <w:r>
        <w:rPr>
          <w:i/>
        </w:rPr>
        <w:t>2-6</w:t>
      </w:r>
    </w:p>
    <w:p w14:paraId="6B8B0E24" w14:textId="77777777" w:rsidR="00833898" w:rsidRPr="00145EF8" w:rsidRDefault="00833898" w:rsidP="00833898">
      <w:pPr>
        <w:pStyle w:val="B2"/>
      </w:pPr>
      <w:r w:rsidRPr="00145EF8">
        <w:t>-</w:t>
      </w:r>
      <w:r w:rsidRPr="00145EF8">
        <w:tab/>
        <w:t xml:space="preserve">a </w:t>
      </w:r>
      <w:r>
        <w:rPr>
          <w:lang w:val="en-US"/>
        </w:rPr>
        <w:t>'</w:t>
      </w:r>
      <w:r w:rsidRPr="00145EF8">
        <w:t>0</w:t>
      </w:r>
      <w:r>
        <w:rPr>
          <w:lang w:val="en-US"/>
        </w:rPr>
        <w:t>'</w:t>
      </w:r>
      <w:r w:rsidRPr="00145EF8">
        <w:t xml:space="preserve"> value for the Wake-up indication bit, when reported to higher layers, indicates to </w:t>
      </w:r>
      <w:r w:rsidRPr="00145EF8">
        <w:rPr>
          <w:lang w:val="en-US"/>
        </w:rPr>
        <w:t xml:space="preserve">not </w:t>
      </w:r>
      <w:r w:rsidRPr="00145EF8">
        <w:t xml:space="preserve">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p>
    <w:p w14:paraId="50AA7271" w14:textId="77777777" w:rsidR="00833898" w:rsidRPr="00145EF8" w:rsidRDefault="00833898" w:rsidP="00833898">
      <w:pPr>
        <w:pStyle w:val="B2"/>
      </w:pPr>
      <w:r w:rsidRPr="00145EF8">
        <w:t>-</w:t>
      </w:r>
      <w:r w:rsidRPr="00145EF8">
        <w:tab/>
        <w:t xml:space="preserve">a </w:t>
      </w:r>
      <w:r>
        <w:rPr>
          <w:lang w:val="en-US"/>
        </w:rPr>
        <w:t>'</w:t>
      </w:r>
      <w:r w:rsidRPr="00145EF8">
        <w:t>1</w:t>
      </w:r>
      <w:r>
        <w:rPr>
          <w:lang w:val="en-US"/>
        </w:rPr>
        <w:t>'</w:t>
      </w:r>
      <w:r w:rsidRPr="00145EF8">
        <w:t xml:space="preserve"> value for the Wake-up indication bit, when reported to higher layers, indicates to 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p>
    <w:p w14:paraId="35F53118" w14:textId="1C0B3487" w:rsidR="00833898" w:rsidRDefault="00833898" w:rsidP="00833898">
      <w:pPr>
        <w:pStyle w:val="B1"/>
      </w:pPr>
      <w:r>
        <w:t>-</w:t>
      </w:r>
      <w:r>
        <w:tab/>
        <w:t xml:space="preserve">a bitmap, when the UE is provided a number of groups of configured </w:t>
      </w:r>
      <w:proofErr w:type="spellStart"/>
      <w:r>
        <w:t>SCells</w:t>
      </w:r>
      <w:proofErr w:type="spellEnd"/>
      <w:r>
        <w:t xml:space="preserve"> by </w:t>
      </w:r>
      <w:del w:id="69" w:author="大内渉/研究員" w:date="2020-08-05T09:53:00Z">
        <w:r w:rsidRPr="00F930A6" w:rsidDel="00DE3AD2">
          <w:rPr>
            <w:i/>
            <w:iCs/>
          </w:rPr>
          <w:delText>Scell-groups-for-dormancy-outside-active-time</w:delText>
        </w:r>
      </w:del>
      <w:proofErr w:type="spellStart"/>
      <w:ins w:id="70" w:author="大内渉/研究員" w:date="2020-08-05T09:53:00Z">
        <w:r w:rsidR="00DE3AD2">
          <w:rPr>
            <w:i/>
            <w:iCs/>
          </w:rPr>
          <w:t>dormancyGroupOutsideActiveTime</w:t>
        </w:r>
      </w:ins>
      <w:proofErr w:type="spellEnd"/>
      <w:r>
        <w:t xml:space="preserve">, where </w:t>
      </w:r>
    </w:p>
    <w:p w14:paraId="1A69299B" w14:textId="77777777" w:rsidR="00833898" w:rsidRPr="00581243" w:rsidRDefault="00833898" w:rsidP="00833898">
      <w:pPr>
        <w:pStyle w:val="B2"/>
      </w:pPr>
      <w:r>
        <w:t>-</w:t>
      </w:r>
      <w:r>
        <w:tab/>
      </w:r>
      <w:r>
        <w:rPr>
          <w:lang w:eastAsia="zh-CN"/>
        </w:rPr>
        <w:t>the bitmap location is immediately after the Wake-up indication</w:t>
      </w:r>
      <w:r>
        <w:t xml:space="preserve"> bit location</w:t>
      </w:r>
    </w:p>
    <w:p w14:paraId="4F6DE883" w14:textId="77777777" w:rsidR="00833898" w:rsidRDefault="00833898" w:rsidP="00833898">
      <w:pPr>
        <w:pStyle w:val="B2"/>
      </w:pPr>
      <w:r>
        <w:t>-</w:t>
      </w:r>
      <w:r>
        <w:tab/>
      </w:r>
      <w:r>
        <w:rPr>
          <w:lang w:eastAsia="zh-CN"/>
        </w:rPr>
        <w:t>t</w:t>
      </w:r>
      <w:r>
        <w:t xml:space="preserve">he bitmap size is equal to the number of groups of configured </w:t>
      </w:r>
      <w:proofErr w:type="spellStart"/>
      <w:r>
        <w:t>SCells</w:t>
      </w:r>
      <w:proofErr w:type="spellEnd"/>
      <w:r>
        <w:t xml:space="preserve"> where each bit of the bitmap corresponds to a group of configured </w:t>
      </w:r>
      <w:proofErr w:type="spellStart"/>
      <w:r>
        <w:t>SCells</w:t>
      </w:r>
      <w:proofErr w:type="spellEnd"/>
      <w:r>
        <w:t xml:space="preserve"> from the number of groups of configured </w:t>
      </w:r>
      <w:proofErr w:type="spellStart"/>
      <w:r>
        <w:t>SCells</w:t>
      </w:r>
      <w:proofErr w:type="spellEnd"/>
    </w:p>
    <w:p w14:paraId="467DD530" w14:textId="4FD58CF4" w:rsidR="00833898" w:rsidRDefault="00833898" w:rsidP="00833898">
      <w:pPr>
        <w:pStyle w:val="B2"/>
      </w:pPr>
      <w:r>
        <w:t>-</w:t>
      </w:r>
      <w:r>
        <w:tab/>
        <w:t xml:space="preserve">a '0' value for a bit of the bitmap indicates an active DL BWP, provided by </w:t>
      </w:r>
      <w:del w:id="71" w:author="大内渉/研究員" w:date="2020-08-05T11:01:00Z">
        <w:r w:rsidRPr="0017291D" w:rsidDel="00B625DA">
          <w:rPr>
            <w:i/>
          </w:rPr>
          <w:delText>dormant-BWP</w:delText>
        </w:r>
      </w:del>
      <w:proofErr w:type="spellStart"/>
      <w:ins w:id="72" w:author="大内渉/研究員" w:date="2020-08-05T11:01:00Z">
        <w:r w:rsidR="00B625DA">
          <w:rPr>
            <w:i/>
          </w:rPr>
          <w:t>dormantBWP</w:t>
        </w:r>
        <w:proofErr w:type="spellEnd"/>
        <w:r w:rsidR="00B625DA">
          <w:rPr>
            <w:i/>
          </w:rPr>
          <w:t>-Id</w:t>
        </w:r>
      </w:ins>
      <w:r>
        <w:t xml:space="preserve">, for the UE [11, TS38.321] for each activated </w:t>
      </w:r>
      <w:proofErr w:type="spellStart"/>
      <w:r>
        <w:t>SCell</w:t>
      </w:r>
      <w:proofErr w:type="spellEnd"/>
      <w:r>
        <w:t xml:space="preserve"> in the corresponding group of configured </w:t>
      </w:r>
      <w:proofErr w:type="spellStart"/>
      <w:r>
        <w:t>SCells</w:t>
      </w:r>
      <w:proofErr w:type="spellEnd"/>
    </w:p>
    <w:p w14:paraId="646865FB" w14:textId="77777777" w:rsidR="00833898" w:rsidRDefault="00833898" w:rsidP="00833898">
      <w:pPr>
        <w:pStyle w:val="B2"/>
      </w:pPr>
      <w:r w:rsidRPr="0017291D">
        <w:t>-</w:t>
      </w:r>
      <w:r w:rsidRPr="0017291D">
        <w:tab/>
        <w:t xml:space="preserve">a </w:t>
      </w:r>
      <w:r>
        <w:t>'</w:t>
      </w:r>
      <w:r w:rsidRPr="0017291D">
        <w:t>1</w:t>
      </w:r>
      <w:r>
        <w:t>'</w:t>
      </w:r>
      <w:r w:rsidRPr="0017291D">
        <w:t xml:space="preserve"> value for a bit of the bitmap indicates </w:t>
      </w:r>
    </w:p>
    <w:p w14:paraId="141D3C55" w14:textId="740059BB" w:rsidR="00833898" w:rsidRDefault="00833898" w:rsidP="00833898">
      <w:pPr>
        <w:pStyle w:val="B3"/>
        <w:rPr>
          <w:lang w:val="en-US"/>
        </w:rPr>
      </w:pPr>
      <w:r>
        <w:rPr>
          <w:lang w:val="en-US"/>
        </w:rPr>
        <w:t>-</w:t>
      </w:r>
      <w:r>
        <w:rPr>
          <w:lang w:val="en-US"/>
        </w:rPr>
        <w:tab/>
      </w:r>
      <w:r w:rsidRPr="0017291D">
        <w:t>a</w:t>
      </w:r>
      <w:r>
        <w:t>n active</w:t>
      </w:r>
      <w:r w:rsidRPr="0017291D">
        <w:t xml:space="preserve"> DL BWP, provided by </w:t>
      </w:r>
      <w:del w:id="73" w:author="大内渉/研究員" w:date="2020-08-05T09:52:00Z">
        <w:r w:rsidRPr="0017291D" w:rsidDel="00DE3AD2">
          <w:rPr>
            <w:i/>
            <w:iCs/>
          </w:rPr>
          <w:delText>firs</w:delText>
        </w:r>
        <w:r w:rsidDel="00DE3AD2">
          <w:rPr>
            <w:i/>
            <w:iCs/>
          </w:rPr>
          <w:delText>t-non-dormant-BWP-ID-for-DCI-outs</w:delText>
        </w:r>
        <w:r w:rsidRPr="0017291D" w:rsidDel="00DE3AD2">
          <w:rPr>
            <w:i/>
            <w:iCs/>
          </w:rPr>
          <w:delText>ide-active-time</w:delText>
        </w:r>
      </w:del>
      <w:proofErr w:type="spellStart"/>
      <w:ins w:id="74" w:author="大内渉/研究員" w:date="2020-08-05T09:52:00Z">
        <w:r w:rsidR="00DE3AD2">
          <w:rPr>
            <w:i/>
            <w:iCs/>
          </w:rPr>
          <w:t>firstOutsideActiveTimeBWP</w:t>
        </w:r>
        <w:proofErr w:type="spellEnd"/>
        <w:r w:rsidR="00DE3AD2">
          <w:rPr>
            <w:i/>
            <w:iCs/>
          </w:rPr>
          <w:t>-Id</w:t>
        </w:r>
      </w:ins>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SCells</w:t>
      </w:r>
      <w:proofErr w:type="spellEnd"/>
      <w:r>
        <w:rPr>
          <w:lang w:val="en-US"/>
        </w:rPr>
        <w:t>, if a current active DL BWP is the dormant DL BWP</w:t>
      </w:r>
    </w:p>
    <w:p w14:paraId="40A03CCE" w14:textId="77777777" w:rsidR="00833898" w:rsidRPr="0017291D" w:rsidRDefault="00833898" w:rsidP="00833898">
      <w:pPr>
        <w:pStyle w:val="B3"/>
      </w:pPr>
      <w:r>
        <w:lastRenderedPageBreak/>
        <w:t>-</w:t>
      </w:r>
      <w:r>
        <w:tab/>
        <w:t>a</w:t>
      </w:r>
      <w:r>
        <w:rPr>
          <w:lang w:val="en-US"/>
        </w:rPr>
        <w:t xml:space="preserve"> current</w:t>
      </w:r>
      <w:r>
        <w:t xml:space="preserve"> active DL BWP</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w:t>
      </w:r>
      <w:r>
        <w:t>C</w:t>
      </w:r>
      <w:r w:rsidRPr="0017291D">
        <w:t>ells</w:t>
      </w:r>
      <w:proofErr w:type="spellEnd"/>
      <w:r>
        <w:rPr>
          <w:lang w:val="en-US"/>
        </w:rPr>
        <w:t>, if the current active DL BWP is not the dormant DL BWP</w:t>
      </w:r>
    </w:p>
    <w:p w14:paraId="5E497FF4" w14:textId="77777777" w:rsidR="00833898" w:rsidRDefault="00833898" w:rsidP="00833898">
      <w:pPr>
        <w:pStyle w:val="B1"/>
      </w:pPr>
      <w:r w:rsidRPr="00C775CD">
        <w:t>-</w:t>
      </w:r>
      <w:r w:rsidRPr="00C775CD">
        <w:tab/>
        <w:t xml:space="preserve">an offset by </w:t>
      </w:r>
      <w:proofErr w:type="spellStart"/>
      <w:r w:rsidRPr="00C775CD">
        <w:rPr>
          <w:i/>
        </w:rPr>
        <w:t>ps</w:t>
      </w:r>
      <w:proofErr w:type="spellEnd"/>
      <w:r w:rsidRPr="00C775CD">
        <w:rPr>
          <w:i/>
        </w:rPr>
        <w:t>-Offset</w:t>
      </w:r>
      <w:r w:rsidRPr="00C775CD">
        <w:t xml:space="preserve"> indicating a </w:t>
      </w:r>
      <w:r>
        <w:t>time</w:t>
      </w:r>
      <w:r w:rsidRPr="00C775CD">
        <w:t xml:space="preserve">, where the UE starts monitoring PDCCH for detection of DCI format </w:t>
      </w:r>
      <w:r>
        <w:t xml:space="preserve">2_6 according </w:t>
      </w:r>
      <w:r w:rsidRPr="001069AF">
        <w:t xml:space="preserve">to </w:t>
      </w:r>
      <w:r>
        <w:t xml:space="preserve">the number of </w:t>
      </w:r>
      <w:r w:rsidRPr="001069AF">
        <w:t xml:space="preserve">search </w:t>
      </w:r>
      <w:r>
        <w:t>space sets</w:t>
      </w:r>
      <w:r w:rsidRPr="001069AF">
        <w:rPr>
          <w:lang w:val="en-US"/>
        </w:rPr>
        <w:t>,</w:t>
      </w:r>
      <w:r w:rsidRPr="00C775CD">
        <w:t xml:space="preserve"> prior to a slot where the </w:t>
      </w:r>
      <w:proofErr w:type="spellStart"/>
      <w:r w:rsidRPr="00C775CD">
        <w:rPr>
          <w:i/>
        </w:rPr>
        <w:t>drx-onDuarationTimer</w:t>
      </w:r>
      <w:proofErr w:type="spellEnd"/>
      <w:r w:rsidRPr="00C775CD">
        <w:t xml:space="preserve"> </w:t>
      </w:r>
      <w:r>
        <w:t xml:space="preserve">would </w:t>
      </w:r>
      <w:r w:rsidRPr="00C775CD">
        <w:t xml:space="preserve">start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t xml:space="preserve"> </w:t>
      </w:r>
      <w:r w:rsidRPr="00C775CD">
        <w:t>[11, TS 38.321</w:t>
      </w:r>
      <w:r>
        <w:t>]</w:t>
      </w:r>
    </w:p>
    <w:p w14:paraId="44BE9AAB" w14:textId="77777777" w:rsidR="00833898" w:rsidRPr="00C775CD" w:rsidRDefault="00833898" w:rsidP="00833898">
      <w:pPr>
        <w:pStyle w:val="B2"/>
      </w:pPr>
      <w:r>
        <w:t>-</w:t>
      </w:r>
      <w:r>
        <w:tab/>
      </w:r>
      <w:r>
        <w:rPr>
          <w:lang w:eastAsia="zh-CN"/>
        </w:rPr>
        <w:t xml:space="preserve">for each search space set, </w:t>
      </w:r>
      <w:r>
        <w:t>the PDCCH monitoring occasions are the ones in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 </w:t>
      </w:r>
      <w:r>
        <w:t>indicated</w:t>
      </w:r>
      <w:r>
        <w:rPr>
          <w:lang w:val="en-US"/>
        </w:rPr>
        <w:t xml:space="preserve"> by </w:t>
      </w:r>
      <w:r w:rsidRPr="005E4A6C">
        <w:rPr>
          <w:i/>
          <w:lang w:val="en-US"/>
        </w:rPr>
        <w:t>duration</w:t>
      </w:r>
      <w:r>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t xml:space="preserve"> slot if </w:t>
      </w:r>
      <w:r w:rsidRPr="005E4A6C">
        <w:rPr>
          <w:i/>
          <w:lang w:val="en-US"/>
        </w:rPr>
        <w:t>duration</w:t>
      </w:r>
      <w:r>
        <w:rPr>
          <w:lang w:val="en-US"/>
        </w:rPr>
        <w:t xml:space="preserve"> is not provided,</w:t>
      </w:r>
      <w:r>
        <w:t xml:space="preserve"> starting from the first slot of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w:t>
      </w:r>
      <w:r>
        <w:t xml:space="preserve"> and ending prior to the start of </w:t>
      </w:r>
      <w:proofErr w:type="spellStart"/>
      <w:r>
        <w:rPr>
          <w:i/>
        </w:rPr>
        <w:t>drx-onDu</w:t>
      </w:r>
      <w:r w:rsidRPr="00C775CD">
        <w:rPr>
          <w:i/>
        </w:rPr>
        <w:t>rationTimer</w:t>
      </w:r>
      <w:proofErr w:type="spellEnd"/>
      <w:r>
        <w:t xml:space="preserve">. </w:t>
      </w:r>
    </w:p>
    <w:p w14:paraId="192BA741" w14:textId="77777777" w:rsidR="00833898" w:rsidRPr="00F04DE3" w:rsidRDefault="00833898" w:rsidP="00833898">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7EE7746C" w14:textId="77777777" w:rsidR="00833898" w:rsidRDefault="00833898" w:rsidP="00833898">
      <w:r w:rsidRPr="004D27D9">
        <w:t xml:space="preserve">If a UE is provided search space sets to monitor PDCCH for detection of DCI format </w:t>
      </w:r>
      <w:r>
        <w:t xml:space="preserve">0_1 and DCI format </w:t>
      </w:r>
      <w:r w:rsidRPr="004D27D9">
        <w:t>1_1 and if</w:t>
      </w:r>
      <w:r>
        <w:t xml:space="preserve"> one or both of</w:t>
      </w:r>
      <w:r w:rsidRPr="004D27D9">
        <w:t xml:space="preserve"> </w:t>
      </w:r>
      <w:r>
        <w:t>DCI format 0_1 and DCI format 1_1 include</w:t>
      </w:r>
      <w:r w:rsidRPr="004D27D9">
        <w:t xml:space="preserve"> a </w:t>
      </w:r>
      <w:proofErr w:type="spellStart"/>
      <w:r w:rsidRPr="009552D5">
        <w:t>SCell</w:t>
      </w:r>
      <w:proofErr w:type="spellEnd"/>
      <w:r w:rsidRPr="009552D5">
        <w:t xml:space="preserve"> dormancy indication</w:t>
      </w:r>
      <w:r w:rsidRPr="004D27D9">
        <w:t xml:space="preserve"> field, </w:t>
      </w:r>
    </w:p>
    <w:p w14:paraId="106A4A60" w14:textId="0CC0EDD0" w:rsidR="00833898" w:rsidRDefault="00833898" w:rsidP="00833898">
      <w:pPr>
        <w:pStyle w:val="B1"/>
      </w:pPr>
      <w:r>
        <w:t>-</w:t>
      </w:r>
      <w:r>
        <w:tab/>
      </w:r>
      <w:r w:rsidRPr="004D27D9">
        <w:t xml:space="preserve">the </w:t>
      </w:r>
      <w:proofErr w:type="spellStart"/>
      <w:r w:rsidRPr="009552D5">
        <w:t>SCell</w:t>
      </w:r>
      <w:proofErr w:type="spellEnd"/>
      <w:r w:rsidRPr="009552D5">
        <w:t xml:space="preserve"> dormancy indication</w:t>
      </w:r>
      <w:r w:rsidRPr="004D27D9">
        <w:t xml:space="preserve"> field is a bitmap with size equal to a number of groups of configured </w:t>
      </w:r>
      <w:proofErr w:type="spellStart"/>
      <w:r w:rsidRPr="004D27D9">
        <w:t>SCells</w:t>
      </w:r>
      <w:proofErr w:type="spellEnd"/>
      <w:r>
        <w:t>,</w:t>
      </w:r>
      <w:r w:rsidRPr="004D27D9">
        <w:t xml:space="preserve"> provided by </w:t>
      </w:r>
      <w:del w:id="75" w:author="大内渉/研究員" w:date="2020-08-05T09:54:00Z">
        <w:r w:rsidRPr="004D27D9" w:rsidDel="00DE3AD2">
          <w:rPr>
            <w:i/>
          </w:rPr>
          <w:delText>Scell-groups-for-dormancy-within-active-time</w:delText>
        </w:r>
      </w:del>
      <w:proofErr w:type="spellStart"/>
      <w:ins w:id="76" w:author="大内渉/研究員" w:date="2020-08-05T09:54:00Z">
        <w:r w:rsidR="00DE3AD2">
          <w:rPr>
            <w:i/>
          </w:rPr>
          <w:t>dormancyGroupW</w:t>
        </w:r>
      </w:ins>
      <w:ins w:id="77" w:author="大内渉/研究員" w:date="2020-08-05T09:55:00Z">
        <w:r w:rsidR="00DE3AD2">
          <w:rPr>
            <w:i/>
          </w:rPr>
          <w:t>ithinActiveTime</w:t>
        </w:r>
      </w:ins>
      <w:proofErr w:type="spellEnd"/>
      <w:r>
        <w:t xml:space="preserve">, </w:t>
      </w:r>
    </w:p>
    <w:p w14:paraId="58B3F128" w14:textId="77777777" w:rsidR="00833898" w:rsidRDefault="00833898" w:rsidP="00833898">
      <w:pPr>
        <w:pStyle w:val="B1"/>
      </w:pPr>
      <w:r>
        <w:t>-</w:t>
      </w:r>
      <w:r>
        <w:tab/>
        <w:t xml:space="preserve">each bit of the bitmap corresponds to a group of configured </w:t>
      </w:r>
      <w:proofErr w:type="spellStart"/>
      <w:r>
        <w:t>SCells</w:t>
      </w:r>
      <w:proofErr w:type="spellEnd"/>
      <w:r>
        <w:t xml:space="preserve"> from the number of groups of configured </w:t>
      </w:r>
      <w:proofErr w:type="spellStart"/>
      <w:r>
        <w:t>Scells</w:t>
      </w:r>
      <w:proofErr w:type="spellEnd"/>
    </w:p>
    <w:p w14:paraId="0A3772C9" w14:textId="77777777" w:rsidR="00833898" w:rsidRPr="00153155" w:rsidRDefault="00833898" w:rsidP="00833898">
      <w:pPr>
        <w:pStyle w:val="B1"/>
      </w:pPr>
      <w:r w:rsidRPr="009552D5">
        <w:t>-</w:t>
      </w:r>
      <w:r w:rsidRPr="009552D5">
        <w:tab/>
      </w:r>
      <w:r>
        <w:t xml:space="preserve">if the UE detects a </w:t>
      </w:r>
      <w:r w:rsidRPr="009552D5">
        <w:t xml:space="preserve">DCI format </w:t>
      </w:r>
      <w:r>
        <w:t>0_1 or a DCI format 1_1</w:t>
      </w:r>
      <w:r w:rsidRPr="009552D5">
        <w:t xml:space="preserve"> </w:t>
      </w:r>
      <w:r>
        <w:t xml:space="preserve">that does not include a </w:t>
      </w:r>
      <w:r w:rsidRPr="009552D5">
        <w:t>carrier indicator field</w:t>
      </w:r>
      <w:r>
        <w:t>,</w:t>
      </w:r>
      <w:r w:rsidRPr="009552D5">
        <w:t xml:space="preserve"> </w:t>
      </w:r>
      <w:r>
        <w:t xml:space="preserve">or detects a </w:t>
      </w:r>
      <w:r w:rsidRPr="009552D5">
        <w:t xml:space="preserve">DCI format </w:t>
      </w:r>
      <w:r>
        <w:t>0_1 or DCI format 1_1</w:t>
      </w:r>
      <w:r w:rsidRPr="009552D5">
        <w:t xml:space="preserve"> </w:t>
      </w:r>
      <w:r>
        <w:t xml:space="preserve">that includes a </w:t>
      </w:r>
      <w:r w:rsidRPr="009552D5">
        <w:t>carrier indicator field</w:t>
      </w:r>
      <w:r>
        <w:t xml:space="preserve"> with value equal to 0</w:t>
      </w:r>
      <w:r w:rsidRPr="009552D5">
        <w:t xml:space="preserve"> </w:t>
      </w:r>
    </w:p>
    <w:p w14:paraId="0C3B480A" w14:textId="2DC4E0F1" w:rsidR="00833898" w:rsidRDefault="00833898" w:rsidP="00833898">
      <w:pPr>
        <w:pStyle w:val="B1"/>
      </w:pPr>
      <w:r>
        <w:t>-</w:t>
      </w:r>
      <w:r>
        <w:tab/>
        <w:t xml:space="preserve">a '0' value for a bit of the bitmap indicates an active DL BWP, provided by </w:t>
      </w:r>
      <w:del w:id="78" w:author="大内渉/研究員" w:date="2020-08-05T11:00:00Z">
        <w:r w:rsidRPr="0017291D" w:rsidDel="00B625DA">
          <w:rPr>
            <w:i/>
          </w:rPr>
          <w:delText>dormant-BWP</w:delText>
        </w:r>
      </w:del>
      <w:proofErr w:type="spellStart"/>
      <w:ins w:id="79" w:author="大内渉/研究員" w:date="2020-08-05T11:00:00Z">
        <w:r w:rsidR="00B625DA">
          <w:rPr>
            <w:i/>
          </w:rPr>
          <w:t>dormantBWP</w:t>
        </w:r>
        <w:proofErr w:type="spellEnd"/>
        <w:r w:rsidR="00B625DA">
          <w:rPr>
            <w:i/>
          </w:rPr>
          <w:t>-Id</w:t>
        </w:r>
      </w:ins>
      <w:r>
        <w:t xml:space="preserve">, for the UE for each activated </w:t>
      </w:r>
      <w:proofErr w:type="spellStart"/>
      <w:r>
        <w:t>SCell</w:t>
      </w:r>
      <w:proofErr w:type="spellEnd"/>
      <w:r>
        <w:t xml:space="preserve"> in the corresponding group of configured </w:t>
      </w:r>
      <w:proofErr w:type="spellStart"/>
      <w:r>
        <w:t>SCells</w:t>
      </w:r>
      <w:proofErr w:type="spellEnd"/>
    </w:p>
    <w:p w14:paraId="594751E4" w14:textId="77777777" w:rsidR="00833898" w:rsidRDefault="00833898" w:rsidP="00833898">
      <w:pPr>
        <w:pStyle w:val="B1"/>
      </w:pPr>
      <w:r>
        <w:t>-</w:t>
      </w:r>
      <w:r>
        <w:tab/>
        <w:t>a '1' value for a bit of the bitmap i</w:t>
      </w:r>
      <w:r w:rsidRPr="0017291D">
        <w:t xml:space="preserve">ndicates </w:t>
      </w:r>
    </w:p>
    <w:p w14:paraId="201D82C1" w14:textId="03819E6E" w:rsidR="00833898" w:rsidRDefault="00833898" w:rsidP="00833898">
      <w:pPr>
        <w:pStyle w:val="B2"/>
        <w:rPr>
          <w:lang w:val="en-US"/>
        </w:rPr>
      </w:pPr>
      <w:r>
        <w:rPr>
          <w:lang w:val="en-US"/>
        </w:rPr>
        <w:t>-</w:t>
      </w:r>
      <w:r>
        <w:rPr>
          <w:lang w:val="en-US"/>
        </w:rPr>
        <w:tab/>
      </w:r>
      <w:r w:rsidRPr="0017291D">
        <w:t>a</w:t>
      </w:r>
      <w:r>
        <w:t>n active</w:t>
      </w:r>
      <w:r w:rsidRPr="0017291D">
        <w:t xml:space="preserve"> DL BWP, provided by </w:t>
      </w:r>
      <w:del w:id="80" w:author="大内渉/研究員" w:date="2020-08-05T09:56:00Z">
        <w:r w:rsidRPr="0017291D" w:rsidDel="00DE3AD2">
          <w:rPr>
            <w:i/>
            <w:iCs/>
          </w:rPr>
          <w:delText>firs</w:delText>
        </w:r>
        <w:r w:rsidDel="00DE3AD2">
          <w:rPr>
            <w:i/>
            <w:iCs/>
          </w:rPr>
          <w:delText>t-non-dormant-BWP-ID-for-DCI-ins</w:delText>
        </w:r>
        <w:r w:rsidRPr="0017291D" w:rsidDel="00DE3AD2">
          <w:rPr>
            <w:i/>
            <w:iCs/>
          </w:rPr>
          <w:delText>ide-active-time</w:delText>
        </w:r>
      </w:del>
      <w:proofErr w:type="spellStart"/>
      <w:ins w:id="81" w:author="大内渉/研究員" w:date="2020-08-05T09:56:00Z">
        <w:r w:rsidR="00DE3AD2">
          <w:rPr>
            <w:i/>
            <w:iCs/>
          </w:rPr>
          <w:t>firstWithinActiveTimeBWP</w:t>
        </w:r>
        <w:proofErr w:type="spellEnd"/>
        <w:r w:rsidR="00DE3AD2">
          <w:rPr>
            <w:i/>
            <w:iCs/>
          </w:rPr>
          <w:t>-Id</w:t>
        </w:r>
      </w:ins>
      <w:r w:rsidRPr="0017291D">
        <w:rPr>
          <w:iCs/>
        </w:rPr>
        <w:t>,</w:t>
      </w:r>
      <w:r w:rsidRPr="0017291D">
        <w:t xml:space="preserve"> for</w:t>
      </w:r>
      <w:r>
        <w:t xml:space="preserve"> the UE for each activated </w:t>
      </w:r>
      <w:proofErr w:type="spellStart"/>
      <w:r>
        <w:t>SCell</w:t>
      </w:r>
      <w:proofErr w:type="spellEnd"/>
      <w:r>
        <w:t xml:space="preserve"> in the corresponding group of configured </w:t>
      </w:r>
      <w:proofErr w:type="spellStart"/>
      <w:r>
        <w:t>SCells</w:t>
      </w:r>
      <w:proofErr w:type="spellEnd"/>
      <w:r>
        <w:rPr>
          <w:lang w:val="en-US"/>
        </w:rPr>
        <w:t>, if a current active DL BWP is the dormant DL BWP</w:t>
      </w:r>
    </w:p>
    <w:p w14:paraId="272DE14F" w14:textId="77777777" w:rsidR="00833898" w:rsidRDefault="00833898" w:rsidP="00833898">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w:t>
      </w:r>
      <w:r>
        <w:t>C</w:t>
      </w:r>
      <w:r w:rsidRPr="0017291D">
        <w:t>ells</w:t>
      </w:r>
      <w:proofErr w:type="spellEnd"/>
      <w:r>
        <w:rPr>
          <w:lang w:val="en-US"/>
        </w:rPr>
        <w:t>, if the current active DL BWP is not the dormant DL BWP</w:t>
      </w:r>
    </w:p>
    <w:p w14:paraId="26295A35" w14:textId="77777777" w:rsidR="00833898" w:rsidRDefault="00833898" w:rsidP="00833898">
      <w:pPr>
        <w:pStyle w:val="B1"/>
      </w:pPr>
      <w:r>
        <w:t>-</w:t>
      </w:r>
      <w:r>
        <w:tab/>
        <w:t>the UE sets the active DL BWP to the indicated active DL BWP</w:t>
      </w:r>
    </w:p>
    <w:p w14:paraId="1B767A2C" w14:textId="77777777" w:rsidR="00833898" w:rsidRDefault="00833898" w:rsidP="00833898">
      <w:r w:rsidRPr="004D27D9">
        <w:t xml:space="preserve">If a UE is provided search space sets to monitor PDCCH for detection of </w:t>
      </w:r>
      <w:r>
        <w:t xml:space="preserve">DCI format </w:t>
      </w:r>
      <w:r w:rsidRPr="004D27D9">
        <w:t>1_1</w:t>
      </w:r>
      <w:r>
        <w:t>,</w:t>
      </w:r>
      <w:r w:rsidRPr="004D27D9">
        <w:t xml:space="preserve"> </w:t>
      </w:r>
      <w:r>
        <w:t>and if</w:t>
      </w:r>
    </w:p>
    <w:p w14:paraId="2B39B870" w14:textId="77777777" w:rsidR="00833898" w:rsidRDefault="00833898" w:rsidP="00833898">
      <w:pPr>
        <w:pStyle w:val="B1"/>
      </w:pPr>
      <w:r w:rsidRPr="009552D5">
        <w:t>-</w:t>
      </w:r>
      <w:r w:rsidRPr="009552D5">
        <w:tab/>
      </w:r>
      <w:r>
        <w:t xml:space="preserve">the CRC of </w:t>
      </w:r>
      <w:r w:rsidRPr="00A14DE9">
        <w:t>DCI format 1_1 is scrambled by a C-RNTI or a MCS-C-RNTI, and</w:t>
      </w:r>
      <w:r>
        <w:t xml:space="preserve"> if</w:t>
      </w:r>
      <w:r w:rsidRPr="00A14DE9">
        <w:t xml:space="preserve"> </w:t>
      </w:r>
    </w:p>
    <w:p w14:paraId="60655AFB" w14:textId="77777777" w:rsidR="00833898" w:rsidRDefault="00833898" w:rsidP="00833898">
      <w:pPr>
        <w:pStyle w:val="B1"/>
      </w:pPr>
      <w:r>
        <w:t>-</w:t>
      </w:r>
      <w:r>
        <w:tab/>
      </w:r>
      <w:r>
        <w:rPr>
          <w:lang w:val="en-US"/>
        </w:rPr>
        <w:t xml:space="preserve">a </w:t>
      </w:r>
      <w:r w:rsidRPr="001D7003">
        <w:t>one-shot HARQ-ACK request</w:t>
      </w:r>
      <w:r>
        <w:rPr>
          <w:lang w:val="en-US"/>
        </w:rPr>
        <w:t xml:space="preserve"> field</w:t>
      </w:r>
      <w:r w:rsidRPr="001D7003">
        <w:t xml:space="preserve"> is</w:t>
      </w:r>
      <w:r>
        <w:rPr>
          <w:lang w:val="en-US"/>
        </w:rPr>
        <w:t xml:space="preserve"> </w:t>
      </w:r>
      <w:r w:rsidRPr="001D7003">
        <w:t xml:space="preserve">not present or </w:t>
      </w:r>
      <w:r>
        <w:rPr>
          <w:lang w:val="en-US"/>
        </w:rPr>
        <w:t>has a</w:t>
      </w:r>
      <w:r w:rsidRPr="001D7003">
        <w:t xml:space="preserve"> </w:t>
      </w:r>
      <w:r>
        <w:t>'</w:t>
      </w:r>
      <w:r w:rsidRPr="001D7003">
        <w:t>0</w:t>
      </w:r>
      <w:r>
        <w:t>'</w:t>
      </w:r>
      <w:r>
        <w:rPr>
          <w:lang w:val="en-US"/>
        </w:rPr>
        <w:t xml:space="preserve"> value</w:t>
      </w:r>
      <w:r w:rsidRPr="001E4CE2">
        <w:t>, and if</w:t>
      </w:r>
    </w:p>
    <w:p w14:paraId="2B60352A" w14:textId="77777777" w:rsidR="00833898" w:rsidRPr="006630B7" w:rsidRDefault="00833898" w:rsidP="00833898">
      <w:pPr>
        <w:pStyle w:val="B1"/>
      </w:pPr>
      <w:r w:rsidRPr="00CC0089">
        <w:t>-</w:t>
      </w:r>
      <w:r w:rsidRPr="00CC0089">
        <w:tab/>
        <w:t xml:space="preserve">the UE detects a DCI format 1_1 </w:t>
      </w:r>
      <w:r>
        <w:t xml:space="preserve">on the primary cell </w:t>
      </w:r>
      <w:r w:rsidRPr="00CC0089">
        <w:t xml:space="preserve">that does not include a carrier indicator field, or detects a DCI format 1_1 </w:t>
      </w:r>
      <w:r>
        <w:t xml:space="preserve">on the primary cell </w:t>
      </w:r>
      <w:r w:rsidRPr="00CC0089">
        <w:t>that includes a carrier indicator field with value equal to 0, and if</w:t>
      </w:r>
    </w:p>
    <w:p w14:paraId="24E447E7" w14:textId="77777777" w:rsidR="00833898" w:rsidRDefault="00833898" w:rsidP="00833898">
      <w:pPr>
        <w:pStyle w:val="B1"/>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64A732DF" w14:textId="77777777" w:rsidR="00833898" w:rsidRPr="00797D09" w:rsidRDefault="00833898" w:rsidP="00833898">
      <w:pPr>
        <w:pStyle w:val="B1"/>
        <w:rPr>
          <w:lang w:val="en-US"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r>
        <w:rPr>
          <w:lang w:val="en-US" w:eastAsia="zh-CN"/>
        </w:rPr>
        <w:t>, or</w:t>
      </w:r>
    </w:p>
    <w:p w14:paraId="7D577990" w14:textId="77777777" w:rsidR="00833898" w:rsidRPr="0052542E" w:rsidRDefault="00833898" w:rsidP="00833898">
      <w:pPr>
        <w:pStyle w:val="B1"/>
        <w:rPr>
          <w:lang w:eastAsia="zh-CN"/>
        </w:rPr>
      </w:pPr>
      <w:r w:rsidRPr="009552D5">
        <w:t>-</w:t>
      </w:r>
      <w:r w:rsidRPr="009552D5">
        <w:tab/>
      </w:r>
      <w:proofErr w:type="spellStart"/>
      <w:r w:rsidRPr="00AB381E">
        <w:rPr>
          <w:i/>
          <w:iCs/>
          <w:lang w:eastAsia="zh-CN"/>
        </w:rPr>
        <w:t>resourceAllocation</w:t>
      </w:r>
      <w:proofErr w:type="spellEnd"/>
      <w:r w:rsidRPr="00AB381E">
        <w:rPr>
          <w:i/>
          <w:iCs/>
          <w:lang w:eastAsia="zh-CN"/>
        </w:rPr>
        <w:t xml:space="preserve"> = </w:t>
      </w:r>
      <w:proofErr w:type="spellStart"/>
      <w:r w:rsidRPr="00AB381E">
        <w:rPr>
          <w:i/>
          <w:iCs/>
          <w:lang w:eastAsia="zh-CN"/>
        </w:rPr>
        <w:t>dynamicSwitch</w:t>
      </w:r>
      <w:proofErr w:type="spellEnd"/>
      <w:r w:rsidRPr="00AB381E">
        <w:rPr>
          <w:lang w:eastAsia="zh-CN"/>
        </w:rPr>
        <w:t xml:space="preserve"> and all bits of the frequency domain resource assignment field in DCI format 1_1 are equal to 0 or 1</w:t>
      </w:r>
    </w:p>
    <w:p w14:paraId="1FDF8060" w14:textId="77777777" w:rsidR="00833898" w:rsidRDefault="00833898" w:rsidP="00833898">
      <w:r>
        <w:t xml:space="preserve">the UE considers the DCI format 1_1 as indicating </w:t>
      </w:r>
      <w:proofErr w:type="spellStart"/>
      <w:r>
        <w:t>SCell</w:t>
      </w:r>
      <w:proofErr w:type="spellEnd"/>
      <w:r>
        <w:t xml:space="preserve"> dormancy, not scheduling a PDSCH reception or indicating a SPS PDSCH release, and for transport block 1 interprets the sequence of fields of</w:t>
      </w:r>
    </w:p>
    <w:p w14:paraId="5C4CAE7A" w14:textId="77777777" w:rsidR="00833898" w:rsidRPr="002625EB" w:rsidRDefault="00833898" w:rsidP="00833898">
      <w:pPr>
        <w:pStyle w:val="B1"/>
        <w:rPr>
          <w:lang w:eastAsia="zh-CN"/>
        </w:rPr>
      </w:pPr>
      <w:r>
        <w:t>-</w:t>
      </w:r>
      <w:r>
        <w:tab/>
      </w:r>
      <w:r>
        <w:rPr>
          <w:lang w:val="en-US"/>
        </w:rPr>
        <w:t>m</w:t>
      </w:r>
      <w:proofErr w:type="spellStart"/>
      <w:r>
        <w:t>odulation</w:t>
      </w:r>
      <w:proofErr w:type="spellEnd"/>
      <w:r>
        <w:t xml:space="preserve"> and coding scheme</w:t>
      </w:r>
    </w:p>
    <w:p w14:paraId="04CE62BA" w14:textId="77777777" w:rsidR="00833898" w:rsidRPr="002625EB" w:rsidRDefault="00833898" w:rsidP="00833898">
      <w:pPr>
        <w:pStyle w:val="B1"/>
        <w:rPr>
          <w:lang w:eastAsia="zh-CN"/>
        </w:rPr>
      </w:pPr>
      <w:r>
        <w:t>-</w:t>
      </w:r>
      <w:r>
        <w:tab/>
      </w:r>
      <w:r>
        <w:rPr>
          <w:lang w:val="en-US"/>
        </w:rPr>
        <w:t>n</w:t>
      </w:r>
      <w:proofErr w:type="spellStart"/>
      <w:r>
        <w:t>ew</w:t>
      </w:r>
      <w:proofErr w:type="spellEnd"/>
      <w:r>
        <w:t xml:space="preserve"> data indicator</w:t>
      </w:r>
    </w:p>
    <w:p w14:paraId="7CAE3C54" w14:textId="77777777" w:rsidR="00833898" w:rsidRDefault="00833898" w:rsidP="00833898">
      <w:pPr>
        <w:pStyle w:val="B1"/>
      </w:pPr>
      <w:r>
        <w:t>-</w:t>
      </w:r>
      <w:r>
        <w:tab/>
      </w:r>
      <w:r>
        <w:rPr>
          <w:lang w:val="en-US"/>
        </w:rPr>
        <w:t>r</w:t>
      </w:r>
      <w:proofErr w:type="spellStart"/>
      <w:r>
        <w:t>edundancy</w:t>
      </w:r>
      <w:proofErr w:type="spellEnd"/>
      <w:r>
        <w:t xml:space="preserve"> version</w:t>
      </w:r>
    </w:p>
    <w:p w14:paraId="434D5CA6" w14:textId="77777777" w:rsidR="00833898" w:rsidRDefault="00833898" w:rsidP="00833898">
      <w:r>
        <w:t>and of</w:t>
      </w:r>
    </w:p>
    <w:p w14:paraId="09E82925" w14:textId="77777777" w:rsidR="00833898" w:rsidRPr="002625EB" w:rsidRDefault="00833898" w:rsidP="00833898">
      <w:pPr>
        <w:pStyle w:val="B1"/>
        <w:rPr>
          <w:lang w:eastAsia="zh-CN"/>
        </w:rPr>
      </w:pPr>
      <w:r>
        <w:lastRenderedPageBreak/>
        <w:t>-</w:t>
      </w:r>
      <w:r>
        <w:tab/>
      </w:r>
      <w:r w:rsidRPr="002625EB">
        <w:t>HARQ process number</w:t>
      </w:r>
    </w:p>
    <w:p w14:paraId="2A7F25F1" w14:textId="77777777" w:rsidR="00833898" w:rsidRPr="002625EB" w:rsidRDefault="00833898" w:rsidP="00833898">
      <w:pPr>
        <w:pStyle w:val="B1"/>
        <w:rPr>
          <w:lang w:eastAsia="zh-CN"/>
        </w:rPr>
      </w:pPr>
      <w:r>
        <w:t>-</w:t>
      </w:r>
      <w:r>
        <w:tab/>
      </w:r>
      <w:r>
        <w:rPr>
          <w:lang w:val="en-US"/>
        </w:rPr>
        <w:t>a</w:t>
      </w:r>
      <w:proofErr w:type="spellStart"/>
      <w:r w:rsidRPr="002625EB">
        <w:t>ntenna</w:t>
      </w:r>
      <w:proofErr w:type="spellEnd"/>
      <w:r w:rsidRPr="002625EB">
        <w:t xml:space="preserve"> port(s)</w:t>
      </w:r>
    </w:p>
    <w:p w14:paraId="6ADF5C8D" w14:textId="77777777" w:rsidR="00833898" w:rsidRDefault="00833898" w:rsidP="00833898">
      <w:pPr>
        <w:pStyle w:val="B1"/>
      </w:pPr>
      <w:r>
        <w:rPr>
          <w:lang w:eastAsia="zh-CN"/>
        </w:rPr>
        <w:t>-</w:t>
      </w:r>
      <w:r>
        <w:rPr>
          <w:lang w:eastAsia="zh-CN"/>
        </w:rPr>
        <w:tab/>
      </w:r>
      <w:r w:rsidRPr="002625EB">
        <w:rPr>
          <w:rFonts w:hint="eastAsia"/>
          <w:lang w:eastAsia="zh-CN"/>
        </w:rPr>
        <w:t>DMRS sequence initialization</w:t>
      </w:r>
    </w:p>
    <w:p w14:paraId="15EE6A70" w14:textId="77777777" w:rsidR="00833898" w:rsidRDefault="00833898" w:rsidP="00833898">
      <w:r>
        <w:t xml:space="preserve">as providing a bitmap to each configured </w:t>
      </w:r>
      <w:proofErr w:type="spellStart"/>
      <w:r>
        <w:t>SCell</w:t>
      </w:r>
      <w:proofErr w:type="spellEnd"/>
      <w:r>
        <w:t xml:space="preserve">, in an ascending order of the </w:t>
      </w:r>
      <w:proofErr w:type="spellStart"/>
      <w:r>
        <w:t>SCell</w:t>
      </w:r>
      <w:proofErr w:type="spellEnd"/>
      <w:r>
        <w:t xml:space="preserve"> index, where</w:t>
      </w:r>
    </w:p>
    <w:p w14:paraId="7675FCA9" w14:textId="520FD056" w:rsidR="00833898" w:rsidRDefault="00833898" w:rsidP="00833898">
      <w:pPr>
        <w:pStyle w:val="B1"/>
      </w:pPr>
      <w:r>
        <w:t>-</w:t>
      </w:r>
      <w:r>
        <w:tab/>
        <w:t xml:space="preserve">a </w:t>
      </w:r>
      <w:r>
        <w:rPr>
          <w:lang w:val="en-US"/>
        </w:rPr>
        <w:t>'</w:t>
      </w:r>
      <w:r>
        <w:t>0</w:t>
      </w:r>
      <w:r>
        <w:rPr>
          <w:lang w:val="en-US"/>
        </w:rPr>
        <w:t>'</w:t>
      </w:r>
      <w:r>
        <w:t xml:space="preserve"> value for a bit of the bitmap indicates an active DL BWP, provided by </w:t>
      </w:r>
      <w:del w:id="82" w:author="大内渉/研究員" w:date="2020-08-05T10:59:00Z">
        <w:r w:rsidRPr="0017291D" w:rsidDel="00B625DA">
          <w:rPr>
            <w:i/>
          </w:rPr>
          <w:delText>dormant-BWP</w:delText>
        </w:r>
      </w:del>
      <w:proofErr w:type="spellStart"/>
      <w:ins w:id="83" w:author="大内渉/研究員" w:date="2020-08-05T10:59:00Z">
        <w:r w:rsidR="00B625DA">
          <w:rPr>
            <w:i/>
          </w:rPr>
          <w:t>dormantBWP</w:t>
        </w:r>
        <w:proofErr w:type="spellEnd"/>
        <w:r w:rsidR="00B625DA">
          <w:rPr>
            <w:i/>
          </w:rPr>
          <w:t>-Id</w:t>
        </w:r>
      </w:ins>
      <w:r>
        <w:t xml:space="preserve">, for the UE for a corresponding activated </w:t>
      </w:r>
      <w:proofErr w:type="spellStart"/>
      <w:r>
        <w:t>SCell</w:t>
      </w:r>
      <w:proofErr w:type="spellEnd"/>
      <w:r>
        <w:t xml:space="preserve"> </w:t>
      </w:r>
    </w:p>
    <w:p w14:paraId="276AE585" w14:textId="77777777" w:rsidR="00833898" w:rsidRDefault="00833898" w:rsidP="00833898">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4AF3D830" w14:textId="2BBD640F" w:rsidR="00833898" w:rsidRDefault="00833898" w:rsidP="00833898">
      <w:pPr>
        <w:pStyle w:val="B2"/>
        <w:rPr>
          <w:lang w:val="en-US"/>
        </w:rPr>
      </w:pPr>
      <w:r>
        <w:rPr>
          <w:lang w:val="en-US"/>
        </w:rPr>
        <w:t>-</w:t>
      </w:r>
      <w:r>
        <w:rPr>
          <w:lang w:val="en-US"/>
        </w:rPr>
        <w:tab/>
      </w:r>
      <w:r w:rsidRPr="0017291D">
        <w:t>a</w:t>
      </w:r>
      <w:r>
        <w:t>n active</w:t>
      </w:r>
      <w:r w:rsidRPr="0017291D">
        <w:t xml:space="preserve"> DL BWP, provided by </w:t>
      </w:r>
      <w:del w:id="84" w:author="大内渉/研究員" w:date="2020-08-05T09:57:00Z">
        <w:r w:rsidRPr="0017291D" w:rsidDel="00DE3AD2">
          <w:rPr>
            <w:i/>
            <w:iCs/>
          </w:rPr>
          <w:delText>firs</w:delText>
        </w:r>
        <w:r w:rsidDel="00DE3AD2">
          <w:rPr>
            <w:i/>
            <w:iCs/>
          </w:rPr>
          <w:delText>t-non-dormant-BWP-ID-for-DCI-ins</w:delText>
        </w:r>
        <w:r w:rsidRPr="0017291D" w:rsidDel="00DE3AD2">
          <w:rPr>
            <w:i/>
            <w:iCs/>
          </w:rPr>
          <w:delText>ide-active-time</w:delText>
        </w:r>
      </w:del>
      <w:proofErr w:type="spellStart"/>
      <w:ins w:id="85" w:author="大内渉/研究員" w:date="2020-08-05T09:57:00Z">
        <w:r w:rsidR="00DE3AD2">
          <w:rPr>
            <w:i/>
            <w:iCs/>
          </w:rPr>
          <w:t>firstWithinActiveTimeBWP</w:t>
        </w:r>
        <w:proofErr w:type="spellEnd"/>
        <w:r w:rsidR="00DE3AD2">
          <w:rPr>
            <w:i/>
            <w:iCs/>
          </w:rPr>
          <w:t>-Id</w:t>
        </w:r>
      </w:ins>
      <w:r w:rsidRPr="0017291D">
        <w:rPr>
          <w:iCs/>
        </w:rPr>
        <w:t>,</w:t>
      </w:r>
      <w:r w:rsidRPr="0017291D">
        <w:t xml:space="preserve"> for</w:t>
      </w:r>
      <w:r w:rsidDel="00CA3F18">
        <w:t xml:space="preserve"> </w:t>
      </w:r>
      <w:r>
        <w:t xml:space="preserve">the UE for a corresponding activated </w:t>
      </w:r>
      <w:proofErr w:type="spellStart"/>
      <w:r>
        <w:t>SCell</w:t>
      </w:r>
      <w:proofErr w:type="spellEnd"/>
      <w:r>
        <w:rPr>
          <w:lang w:val="en-US"/>
        </w:rPr>
        <w:t>, if a current active DL BWP is the dormant DL BWP</w:t>
      </w:r>
    </w:p>
    <w:p w14:paraId="07B97E1C" w14:textId="77777777" w:rsidR="00833898" w:rsidRDefault="00833898" w:rsidP="00833898">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w:t>
      </w:r>
      <w:proofErr w:type="spellStart"/>
      <w:r>
        <w:t>SCell</w:t>
      </w:r>
      <w:proofErr w:type="spellEnd"/>
      <w:r>
        <w:rPr>
          <w:lang w:val="en-US"/>
        </w:rPr>
        <w:t>, if the current active DL BWP is not the dormant DL BWP</w:t>
      </w:r>
    </w:p>
    <w:p w14:paraId="7227B563" w14:textId="77777777" w:rsidR="00833898" w:rsidRDefault="00833898" w:rsidP="00833898">
      <w:pPr>
        <w:pStyle w:val="B1"/>
      </w:pPr>
      <w:r>
        <w:t>-</w:t>
      </w:r>
      <w:r>
        <w:tab/>
      </w:r>
      <w:r>
        <w:rPr>
          <w:lang w:val="en-US"/>
        </w:rPr>
        <w:t>the UE sets the active DL BWP to the indicated active DL BWP</w:t>
      </w:r>
    </w:p>
    <w:p w14:paraId="78668029" w14:textId="33AA87EE" w:rsidR="00833898" w:rsidRDefault="00833898" w:rsidP="00833898">
      <w:r w:rsidRPr="000922D8">
        <w:t xml:space="preserve">If </w:t>
      </w:r>
      <w:r>
        <w:t>an active DL</w:t>
      </w:r>
      <w:r w:rsidRPr="000922D8">
        <w:t xml:space="preserve"> BWP</w:t>
      </w:r>
      <w:r>
        <w:t xml:space="preserve"> provided by </w:t>
      </w:r>
      <w:del w:id="86" w:author="大内渉/研究員" w:date="2020-08-05T10:59:00Z">
        <w:r w:rsidRPr="0017291D" w:rsidDel="00B625DA">
          <w:rPr>
            <w:i/>
          </w:rPr>
          <w:delText>dormant-BWP</w:delText>
        </w:r>
      </w:del>
      <w:proofErr w:type="spellStart"/>
      <w:ins w:id="87" w:author="大内渉/研究員" w:date="2020-08-05T10:59:00Z">
        <w:r w:rsidR="00B625DA">
          <w:rPr>
            <w:i/>
          </w:rPr>
          <w:t>dormantBWP</w:t>
        </w:r>
        <w:proofErr w:type="spellEnd"/>
        <w:r w:rsidR="00B625DA">
          <w:rPr>
            <w:i/>
          </w:rPr>
          <w:t>-Id</w:t>
        </w:r>
      </w:ins>
      <w:r>
        <w:rPr>
          <w:i/>
        </w:rPr>
        <w:t xml:space="preserve"> </w:t>
      </w:r>
      <w:r>
        <w:t xml:space="preserve">for a UE on an activated </w:t>
      </w:r>
      <w:proofErr w:type="spellStart"/>
      <w:r>
        <w:t>SCell</w:t>
      </w:r>
      <w:proofErr w:type="spellEnd"/>
      <w:r>
        <w:t xml:space="preserve"> is not a </w:t>
      </w:r>
      <w:r w:rsidRPr="000922D8">
        <w:t xml:space="preserve">default </w:t>
      </w:r>
      <w:r>
        <w:t xml:space="preserve">DL </w:t>
      </w:r>
      <w:r w:rsidRPr="000922D8">
        <w:t>BWP</w:t>
      </w:r>
      <w:r>
        <w:t xml:space="preserve"> for the UE on the activated </w:t>
      </w:r>
      <w:proofErr w:type="spellStart"/>
      <w:r>
        <w:t>SCell</w:t>
      </w:r>
      <w:proofErr w:type="spellEnd"/>
      <w:r>
        <w:t>, as described in Clause 12</w:t>
      </w:r>
      <w:r w:rsidRPr="000922D8">
        <w:t xml:space="preserve">, </w:t>
      </w:r>
      <w:r>
        <w:t xml:space="preserve">the </w:t>
      </w:r>
      <w:r w:rsidRPr="000922D8">
        <w:t xml:space="preserve">BWP inactivity timer is not used for transitioning from </w:t>
      </w:r>
      <w:r>
        <w:t>the active DL</w:t>
      </w:r>
      <w:r w:rsidRPr="000922D8">
        <w:t xml:space="preserve"> BWP</w:t>
      </w:r>
      <w:r>
        <w:t xml:space="preserve"> provided by </w:t>
      </w:r>
      <w:del w:id="88" w:author="大内渉/研究員" w:date="2020-08-05T10:59:00Z">
        <w:r w:rsidRPr="0017291D" w:rsidDel="00B625DA">
          <w:rPr>
            <w:i/>
          </w:rPr>
          <w:delText>dormant-BWP</w:delText>
        </w:r>
      </w:del>
      <w:proofErr w:type="spellStart"/>
      <w:ins w:id="89" w:author="大内渉/研究員" w:date="2020-08-05T10:59:00Z">
        <w:r w:rsidR="00B625DA">
          <w:rPr>
            <w:i/>
          </w:rPr>
          <w:t>dormantBWP</w:t>
        </w:r>
        <w:proofErr w:type="spellEnd"/>
        <w:r w:rsidR="00B625DA">
          <w:rPr>
            <w:i/>
          </w:rPr>
          <w:t>-Id</w:t>
        </w:r>
      </w:ins>
      <w:r w:rsidRPr="000922D8">
        <w:t xml:space="preserve"> to </w:t>
      </w:r>
      <w:r>
        <w:t>the default DL</w:t>
      </w:r>
      <w:r w:rsidRPr="000922D8">
        <w:t xml:space="preserve"> BWP</w:t>
      </w:r>
      <w:r>
        <w:t xml:space="preserve"> on the activated </w:t>
      </w:r>
      <w:proofErr w:type="spellStart"/>
      <w:r>
        <w:t>SCell</w:t>
      </w:r>
      <w:proofErr w:type="spellEnd"/>
      <w:r>
        <w:t>.</w:t>
      </w:r>
    </w:p>
    <w:p w14:paraId="3C8805E4" w14:textId="77777777" w:rsidR="00833898" w:rsidRPr="00F04DE3" w:rsidRDefault="00833898" w:rsidP="00833898">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7EEC8A62" w14:textId="2B11AC3C" w:rsidR="00D53643" w:rsidRDefault="00D53643" w:rsidP="00632BF9"/>
    <w:p w14:paraId="268C506C" w14:textId="7AD2257D" w:rsidR="00DB242A" w:rsidRDefault="00DB242A" w:rsidP="00DB242A">
      <w:pPr>
        <w:pStyle w:val="3GPPText"/>
      </w:pPr>
      <w:bookmarkStart w:id="90" w:name="_Hlk47619566"/>
      <w:r>
        <w:t>------------------------------------------------------- End of Text Proposal #2 ----------------------------------------------</w:t>
      </w:r>
    </w:p>
    <w:bookmarkEnd w:id="90"/>
    <w:p w14:paraId="6FF5FD6C" w14:textId="77777777" w:rsidR="00DB242A" w:rsidRPr="00CF2612" w:rsidRDefault="00DB242A" w:rsidP="00DB242A">
      <w:pPr>
        <w:pStyle w:val="3GPPText"/>
      </w:pPr>
    </w:p>
    <w:p w14:paraId="4B080F4C" w14:textId="77777777" w:rsidR="00DB242A" w:rsidRDefault="00DB242A" w:rsidP="00DB242A">
      <w:pPr>
        <w:pStyle w:val="3GPPH1"/>
        <w:numPr>
          <w:ilvl w:val="0"/>
          <w:numId w:val="26"/>
        </w:numPr>
        <w:ind w:left="425" w:hanging="425"/>
      </w:pPr>
      <w:r>
        <w:t>Conclusion</w:t>
      </w:r>
    </w:p>
    <w:p w14:paraId="0F3FA237" w14:textId="5D6B367C" w:rsidR="00DB242A" w:rsidRDefault="00DB242A" w:rsidP="00DB242A">
      <w:pPr>
        <w:pStyle w:val="3GPPText"/>
        <w:rPr>
          <w:lang w:val="en-GB"/>
        </w:rPr>
      </w:pPr>
      <w:r>
        <w:rPr>
          <w:lang w:val="en-GB"/>
        </w:rPr>
        <w:t>In this contribution, we have provided text proposal to update the corresponding section</w:t>
      </w:r>
      <w:r>
        <w:t xml:space="preserve">s </w:t>
      </w:r>
      <w:r>
        <w:rPr>
          <w:lang w:val="en-GB"/>
        </w:rPr>
        <w:t xml:space="preserve">in TS38.212 and TS 38.213 related to support of </w:t>
      </w:r>
      <w:proofErr w:type="spellStart"/>
      <w:r>
        <w:rPr>
          <w:lang w:val="en-GB"/>
        </w:rPr>
        <w:t>SCell</w:t>
      </w:r>
      <w:proofErr w:type="spellEnd"/>
      <w:r>
        <w:rPr>
          <w:lang w:val="en-GB"/>
        </w:rPr>
        <w:t xml:space="preserve"> Dormancy and align it with TS 38.331.</w:t>
      </w:r>
    </w:p>
    <w:p w14:paraId="173ED606" w14:textId="77777777" w:rsidR="00DB242A" w:rsidRDefault="00DB242A" w:rsidP="00DB242A">
      <w:pPr>
        <w:pStyle w:val="3GPPText"/>
        <w:rPr>
          <w:lang w:val="en-GB"/>
        </w:rPr>
      </w:pPr>
    </w:p>
    <w:p w14:paraId="60A566F0" w14:textId="77777777" w:rsidR="00DB242A" w:rsidRPr="00995D2D" w:rsidRDefault="00DB242A" w:rsidP="00DB242A">
      <w:pPr>
        <w:pStyle w:val="3GPPText"/>
        <w:numPr>
          <w:ilvl w:val="0"/>
          <w:numId w:val="30"/>
        </w:numPr>
        <w:rPr>
          <w:lang w:val="en-GB"/>
        </w:rPr>
      </w:pPr>
    </w:p>
    <w:p w14:paraId="446AFF52" w14:textId="5C8C2DC8" w:rsidR="00DB242A" w:rsidRPr="00995D2D" w:rsidRDefault="00DB242A" w:rsidP="00DB242A">
      <w:pPr>
        <w:pStyle w:val="3GPPText"/>
        <w:numPr>
          <w:ilvl w:val="1"/>
          <w:numId w:val="30"/>
        </w:numPr>
        <w:rPr>
          <w:b/>
          <w:bCs/>
          <w:lang w:val="en-GB"/>
        </w:rPr>
      </w:pPr>
      <w:r w:rsidRPr="00995D2D">
        <w:rPr>
          <w:b/>
          <w:bCs/>
          <w:lang w:val="en-GB"/>
        </w:rPr>
        <w:t>Adopt text proposal #1</w:t>
      </w:r>
      <w:r>
        <w:rPr>
          <w:b/>
          <w:bCs/>
          <w:lang w:val="en-GB"/>
        </w:rPr>
        <w:t xml:space="preserve"> and text proposal #2</w:t>
      </w:r>
      <w:r w:rsidRPr="00995D2D">
        <w:rPr>
          <w:b/>
          <w:bCs/>
          <w:lang w:val="en-GB"/>
        </w:rPr>
        <w:t xml:space="preserve"> </w:t>
      </w:r>
      <w:r>
        <w:rPr>
          <w:b/>
          <w:bCs/>
          <w:lang w:val="en-GB"/>
        </w:rPr>
        <w:t>provided in</w:t>
      </w:r>
      <w:r w:rsidRPr="00995D2D">
        <w:rPr>
          <w:b/>
          <w:bCs/>
          <w:lang w:val="en-GB"/>
        </w:rPr>
        <w:t xml:space="preserve"> this document in the next revision of</w:t>
      </w:r>
      <w:r>
        <w:rPr>
          <w:b/>
          <w:bCs/>
          <w:lang w:val="en-GB"/>
        </w:rPr>
        <w:t xml:space="preserve"> TS38.212 and TS 38.213</w:t>
      </w:r>
      <w:r w:rsidRPr="00995D2D">
        <w:rPr>
          <w:b/>
          <w:bCs/>
          <w:lang w:val="en-GB"/>
        </w:rPr>
        <w:t xml:space="preserve"> specification</w:t>
      </w:r>
    </w:p>
    <w:p w14:paraId="57D1C979" w14:textId="77777777" w:rsidR="00DB242A" w:rsidRPr="001D6C14" w:rsidRDefault="00DB242A" w:rsidP="00DB242A">
      <w:pPr>
        <w:pStyle w:val="3GPPText"/>
        <w:rPr>
          <w:lang w:val="en-GB"/>
        </w:rPr>
      </w:pPr>
    </w:p>
    <w:p w14:paraId="262B1B3F" w14:textId="77777777" w:rsidR="00DB242A" w:rsidRPr="00AB2DA9" w:rsidRDefault="00DB242A" w:rsidP="00DB242A">
      <w:pPr>
        <w:pStyle w:val="3GPPH1"/>
        <w:numPr>
          <w:ilvl w:val="0"/>
          <w:numId w:val="26"/>
        </w:numPr>
        <w:rPr>
          <w:lang w:val="en-US"/>
        </w:rPr>
      </w:pPr>
      <w:r w:rsidRPr="00AB2DA9">
        <w:rPr>
          <w:lang w:val="en-US"/>
        </w:rPr>
        <w:t>References</w:t>
      </w:r>
    </w:p>
    <w:p w14:paraId="5EC11621" w14:textId="77777777" w:rsidR="00DB242A" w:rsidRDefault="00DB242A" w:rsidP="00DB242A">
      <w:pPr>
        <w:widowControl w:val="0"/>
        <w:numPr>
          <w:ilvl w:val="0"/>
          <w:numId w:val="29"/>
        </w:numPr>
        <w:autoSpaceDN w:val="0"/>
        <w:spacing w:after="120"/>
        <w:jc w:val="both"/>
        <w:rPr>
          <w:iCs/>
          <w:sz w:val="22"/>
          <w:lang w:val="en-US"/>
        </w:rPr>
      </w:pPr>
      <w:bookmarkStart w:id="91" w:name="_Ref4855776"/>
      <w:bookmarkStart w:id="92" w:name="_Ref37346324"/>
      <w:r w:rsidRPr="00A876AC">
        <w:rPr>
          <w:iCs/>
          <w:sz w:val="22"/>
          <w:lang w:val="en-US"/>
        </w:rPr>
        <w:t>3GPP TS 3</w:t>
      </w:r>
      <w:r>
        <w:rPr>
          <w:iCs/>
          <w:sz w:val="22"/>
          <w:lang w:val="en-US"/>
        </w:rPr>
        <w:t>8</w:t>
      </w:r>
      <w:r w:rsidRPr="00A876AC">
        <w:rPr>
          <w:iCs/>
          <w:sz w:val="22"/>
          <w:lang w:val="en-US"/>
        </w:rPr>
        <w:t>.</w:t>
      </w:r>
      <w:r>
        <w:rPr>
          <w:iCs/>
          <w:sz w:val="22"/>
          <w:lang w:val="en-US"/>
        </w:rPr>
        <w:t xml:space="preserve">331, </w:t>
      </w:r>
      <w:bookmarkEnd w:id="91"/>
      <w:r>
        <w:rPr>
          <w:iCs/>
          <w:sz w:val="22"/>
          <w:lang w:val="en-US"/>
        </w:rPr>
        <w:t>“Radio Resource Control (RRC) protocol specification (Release 16)”, V16.1.0, 2020-07</w:t>
      </w:r>
      <w:bookmarkEnd w:id="92"/>
    </w:p>
    <w:p w14:paraId="12755288" w14:textId="7ABE84DB" w:rsidR="00DB242A" w:rsidRDefault="00DB242A" w:rsidP="00DB242A">
      <w:pPr>
        <w:widowControl w:val="0"/>
        <w:numPr>
          <w:ilvl w:val="0"/>
          <w:numId w:val="29"/>
        </w:numPr>
        <w:autoSpaceDN w:val="0"/>
        <w:spacing w:after="120"/>
        <w:jc w:val="both"/>
        <w:rPr>
          <w:iCs/>
          <w:sz w:val="22"/>
          <w:lang w:val="en-US"/>
        </w:rPr>
      </w:pPr>
      <w:bookmarkStart w:id="93" w:name="_Ref37463636"/>
      <w:r w:rsidRPr="00A876AC">
        <w:rPr>
          <w:iCs/>
          <w:sz w:val="22"/>
          <w:lang w:val="en-US"/>
        </w:rPr>
        <w:t>3GPP TS 38.</w:t>
      </w:r>
      <w:r>
        <w:rPr>
          <w:iCs/>
          <w:sz w:val="22"/>
          <w:lang w:val="en-US"/>
        </w:rPr>
        <w:t>212</w:t>
      </w:r>
      <w:r w:rsidRPr="00A876AC">
        <w:rPr>
          <w:iCs/>
          <w:sz w:val="22"/>
          <w:lang w:val="en-US"/>
        </w:rPr>
        <w:t xml:space="preserve">, </w:t>
      </w:r>
      <w:r>
        <w:rPr>
          <w:iCs/>
          <w:sz w:val="22"/>
          <w:lang w:val="en-US"/>
        </w:rPr>
        <w:t>“Multiplexing and channel coding (Release 16)”, V16.2.0, 2020-06</w:t>
      </w:r>
    </w:p>
    <w:p w14:paraId="307ACC73" w14:textId="08C541AE" w:rsidR="00DB242A" w:rsidRPr="004C5009" w:rsidRDefault="00DB242A" w:rsidP="00DB242A">
      <w:pPr>
        <w:widowControl w:val="0"/>
        <w:numPr>
          <w:ilvl w:val="0"/>
          <w:numId w:val="29"/>
        </w:numPr>
        <w:autoSpaceDN w:val="0"/>
        <w:spacing w:after="120"/>
        <w:jc w:val="both"/>
        <w:rPr>
          <w:iCs/>
          <w:sz w:val="22"/>
          <w:lang w:val="en-US"/>
        </w:rPr>
      </w:pPr>
      <w:r w:rsidRPr="00A876AC">
        <w:rPr>
          <w:iCs/>
          <w:sz w:val="22"/>
          <w:lang w:val="en-US"/>
        </w:rPr>
        <w:t>3GPP TS 38.</w:t>
      </w:r>
      <w:r>
        <w:rPr>
          <w:iCs/>
          <w:sz w:val="22"/>
          <w:lang w:val="en-US"/>
        </w:rPr>
        <w:t>213</w:t>
      </w:r>
      <w:r w:rsidRPr="00A876AC">
        <w:rPr>
          <w:iCs/>
          <w:sz w:val="22"/>
          <w:lang w:val="en-US"/>
        </w:rPr>
        <w:t xml:space="preserve">, </w:t>
      </w:r>
      <w:r>
        <w:rPr>
          <w:iCs/>
          <w:sz w:val="22"/>
          <w:lang w:val="en-US"/>
        </w:rPr>
        <w:t>“Physical layer procedures for control (Release 16)”, V16.2.0, 2020-06</w:t>
      </w:r>
      <w:bookmarkEnd w:id="93"/>
    </w:p>
    <w:p w14:paraId="60093417" w14:textId="5C203C55" w:rsidR="00DB242A" w:rsidRDefault="00DB242A" w:rsidP="00632BF9"/>
    <w:p w14:paraId="5BB76AE2" w14:textId="77777777" w:rsidR="00DB242A" w:rsidRPr="00833898" w:rsidRDefault="00DB242A" w:rsidP="00632BF9"/>
    <w:sectPr w:rsidR="00DB242A" w:rsidRPr="00833898" w:rsidSect="00F32341">
      <w:headerReference w:type="default" r:id="rId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57D88A" w16cex:dateUtc="2020-05-02T16:31:00Z"/>
  <w16cex:commentExtensible w16cex:durableId="2257CDE4" w16cex:dateUtc="2020-05-02T15:45:00Z"/>
  <w16cex:commentExtensible w16cex:durableId="22580A52" w16cex:dateUtc="2020-05-02T20:03:00Z"/>
  <w16cex:commentExtensible w16cex:durableId="2257F959" w16cex:dateUtc="2020-05-02T18:51:00Z"/>
  <w16cex:commentExtensible w16cex:durableId="2257FAB5" w16cex:dateUtc="2020-05-02T18:57:00Z"/>
  <w16cex:commentExtensible w16cex:durableId="2257FDE4" w16cex:dateUtc="2020-05-02T19:1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65FCC" w14:textId="77777777" w:rsidR="000F61FE" w:rsidRDefault="000F61FE">
      <w:r>
        <w:separator/>
      </w:r>
    </w:p>
    <w:p w14:paraId="3405D061" w14:textId="77777777" w:rsidR="000F61FE" w:rsidRDefault="000F61FE"/>
  </w:endnote>
  <w:endnote w:type="continuationSeparator" w:id="0">
    <w:p w14:paraId="55FACD46" w14:textId="77777777" w:rsidR="000F61FE" w:rsidRDefault="000F61FE">
      <w:r>
        <w:continuationSeparator/>
      </w:r>
    </w:p>
    <w:p w14:paraId="11A1EB9F" w14:textId="77777777" w:rsidR="000F61FE" w:rsidRDefault="000F61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charset w:val="00"/>
    <w:family w:val="roman"/>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6A02C" w14:textId="77777777" w:rsidR="000F61FE" w:rsidRDefault="000F61FE">
      <w:r>
        <w:separator/>
      </w:r>
    </w:p>
    <w:p w14:paraId="19EB77C0" w14:textId="77777777" w:rsidR="000F61FE" w:rsidRDefault="000F61FE"/>
  </w:footnote>
  <w:footnote w:type="continuationSeparator" w:id="0">
    <w:p w14:paraId="1E27E098" w14:textId="77777777" w:rsidR="000F61FE" w:rsidRDefault="000F61FE">
      <w:r>
        <w:continuationSeparator/>
      </w:r>
    </w:p>
    <w:p w14:paraId="7ADFE63B" w14:textId="77777777" w:rsidR="000F61FE" w:rsidRDefault="000F61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0E78F6" w:rsidRDefault="000E78F6" w:rsidP="00673CC2">
    <w:pPr>
      <w:pStyle w:val="a4"/>
    </w:pPr>
  </w:p>
  <w:p w14:paraId="11C24685" w14:textId="77777777" w:rsidR="000E78F6" w:rsidRPr="00673CC2" w:rsidRDefault="000E78F6"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7" w15:restartNumberingAfterBreak="0">
    <w:nsid w:val="1A1F4FAA"/>
    <w:multiLevelType w:val="multilevel"/>
    <w:tmpl w:val="7A906378"/>
    <w:numStyleLink w:val="3GPPListofBullets"/>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8"/>
  </w:num>
  <w:num w:numId="3">
    <w:abstractNumId w:val="21"/>
  </w:num>
  <w:num w:numId="4">
    <w:abstractNumId w:val="18"/>
  </w:num>
  <w:num w:numId="5">
    <w:abstractNumId w:val="5"/>
  </w:num>
  <w:num w:numId="6">
    <w:abstractNumId w:val="26"/>
  </w:num>
  <w:num w:numId="7">
    <w:abstractNumId w:val="14"/>
  </w:num>
  <w:num w:numId="8">
    <w:abstractNumId w:val="24"/>
  </w:num>
  <w:num w:numId="9">
    <w:abstractNumId w:val="19"/>
  </w:num>
  <w:num w:numId="10">
    <w:abstractNumId w:val="9"/>
  </w:num>
  <w:num w:numId="11">
    <w:abstractNumId w:val="2"/>
  </w:num>
  <w:num w:numId="12">
    <w:abstractNumId w:val="4"/>
  </w:num>
  <w:num w:numId="13">
    <w:abstractNumId w:val="25"/>
  </w:num>
  <w:num w:numId="14">
    <w:abstractNumId w:val="0"/>
  </w:num>
  <w:num w:numId="15">
    <w:abstractNumId w:val="22"/>
  </w:num>
  <w:num w:numId="16">
    <w:abstractNumId w:val="23"/>
  </w:num>
  <w:num w:numId="17">
    <w:abstractNumId w:val="27"/>
  </w:num>
  <w:num w:numId="18">
    <w:abstractNumId w:val="11"/>
  </w:num>
  <w:num w:numId="19">
    <w:abstractNumId w:val="17"/>
  </w:num>
  <w:num w:numId="20">
    <w:abstractNumId w:val="13"/>
  </w:num>
  <w:num w:numId="21">
    <w:abstractNumId w:val="12"/>
  </w:num>
  <w:num w:numId="22">
    <w:abstractNumId w:val="8"/>
  </w:num>
  <w:num w:numId="23">
    <w:abstractNumId w:val="15"/>
  </w:num>
  <w:num w:numId="24">
    <w:abstractNumId w:val="6"/>
  </w:num>
  <w:num w:numId="25">
    <w:abstractNumId w:val="1"/>
  </w:num>
  <w:num w:numId="26">
    <w:abstractNumId w:val="3"/>
  </w:num>
  <w:num w:numId="27">
    <w:abstractNumId w:val="15"/>
    <w:lvlOverride w:ilvl="0">
      <w:lvl w:ilvl="0">
        <w:start w:val="1"/>
        <w:numFmt w:val="bullet"/>
        <w:pStyle w:val="3GPPAgreements"/>
        <w:lvlText w:val="●"/>
        <w:lvlJc w:val="left"/>
        <w:pPr>
          <w:ind w:left="284" w:hanging="284"/>
        </w:pPr>
        <w:rPr>
          <w:rFonts w:ascii="Times New Roman" w:hAnsi="Times New Roman" w:cs="Times New Roman" w:hint="default"/>
          <w:color w:val="auto"/>
          <w:sz w:val="22"/>
          <w:lang w:val="en-US"/>
        </w:rPr>
      </w:lvl>
    </w:lvlOverride>
  </w:num>
  <w:num w:numId="28">
    <w:abstractNumId w:val="10"/>
  </w:num>
  <w:num w:numId="29">
    <w:abstractNumId w:val="16"/>
  </w:num>
  <w:num w:numId="30">
    <w:abstractNumId w:val="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大内渉/研究員">
    <w15:presenceInfo w15:providerId="AD" w15:userId="S::S130541@win.sharp.co.jp::3405f631-23b6-4ceb-a345-be9769f34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2317"/>
    <w:rsid w:val="00003112"/>
    <w:rsid w:val="00003807"/>
    <w:rsid w:val="0000401B"/>
    <w:rsid w:val="00004330"/>
    <w:rsid w:val="0000476F"/>
    <w:rsid w:val="00005161"/>
    <w:rsid w:val="0000519E"/>
    <w:rsid w:val="000052B9"/>
    <w:rsid w:val="00005514"/>
    <w:rsid w:val="0000580D"/>
    <w:rsid w:val="00005FA1"/>
    <w:rsid w:val="0000672A"/>
    <w:rsid w:val="00006890"/>
    <w:rsid w:val="0000734D"/>
    <w:rsid w:val="00007F57"/>
    <w:rsid w:val="0001079C"/>
    <w:rsid w:val="00010EC6"/>
    <w:rsid w:val="00011023"/>
    <w:rsid w:val="00011187"/>
    <w:rsid w:val="00011261"/>
    <w:rsid w:val="00011706"/>
    <w:rsid w:val="00011FE0"/>
    <w:rsid w:val="00012137"/>
    <w:rsid w:val="000125F8"/>
    <w:rsid w:val="00012870"/>
    <w:rsid w:val="00012EB1"/>
    <w:rsid w:val="0001357C"/>
    <w:rsid w:val="00013D40"/>
    <w:rsid w:val="00014FD5"/>
    <w:rsid w:val="0001535B"/>
    <w:rsid w:val="000157CD"/>
    <w:rsid w:val="00015A75"/>
    <w:rsid w:val="00016DD5"/>
    <w:rsid w:val="00017CCA"/>
    <w:rsid w:val="00017D62"/>
    <w:rsid w:val="00020799"/>
    <w:rsid w:val="00020ED7"/>
    <w:rsid w:val="00021166"/>
    <w:rsid w:val="00021303"/>
    <w:rsid w:val="000215EB"/>
    <w:rsid w:val="0002160C"/>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9D3"/>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92C"/>
    <w:rsid w:val="00070BF0"/>
    <w:rsid w:val="000712F5"/>
    <w:rsid w:val="00071758"/>
    <w:rsid w:val="000723AA"/>
    <w:rsid w:val="00072774"/>
    <w:rsid w:val="00072A95"/>
    <w:rsid w:val="00072C59"/>
    <w:rsid w:val="00072E8E"/>
    <w:rsid w:val="00072EB8"/>
    <w:rsid w:val="0007309D"/>
    <w:rsid w:val="00073CAC"/>
    <w:rsid w:val="00073EAD"/>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1B2"/>
    <w:rsid w:val="000826D6"/>
    <w:rsid w:val="00082841"/>
    <w:rsid w:val="00083618"/>
    <w:rsid w:val="00083696"/>
    <w:rsid w:val="00083949"/>
    <w:rsid w:val="00083E18"/>
    <w:rsid w:val="00084784"/>
    <w:rsid w:val="00084CE8"/>
    <w:rsid w:val="00085067"/>
    <w:rsid w:val="00085319"/>
    <w:rsid w:val="00085914"/>
    <w:rsid w:val="000862BF"/>
    <w:rsid w:val="000865FF"/>
    <w:rsid w:val="000875C7"/>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93A"/>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0A1D"/>
    <w:rsid w:val="000B0C19"/>
    <w:rsid w:val="000B1470"/>
    <w:rsid w:val="000B16A7"/>
    <w:rsid w:val="000B2047"/>
    <w:rsid w:val="000B2386"/>
    <w:rsid w:val="000B24BA"/>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2A0"/>
    <w:rsid w:val="000B73E4"/>
    <w:rsid w:val="000C01E1"/>
    <w:rsid w:val="000C0979"/>
    <w:rsid w:val="000C0D5D"/>
    <w:rsid w:val="000C0F70"/>
    <w:rsid w:val="000C122D"/>
    <w:rsid w:val="000C18F9"/>
    <w:rsid w:val="000C22AE"/>
    <w:rsid w:val="000C24AB"/>
    <w:rsid w:val="000C2F80"/>
    <w:rsid w:val="000C3BF6"/>
    <w:rsid w:val="000C3F54"/>
    <w:rsid w:val="000C4AA4"/>
    <w:rsid w:val="000C4E32"/>
    <w:rsid w:val="000C4F4E"/>
    <w:rsid w:val="000C5326"/>
    <w:rsid w:val="000C5868"/>
    <w:rsid w:val="000C5E6C"/>
    <w:rsid w:val="000C5FE5"/>
    <w:rsid w:val="000C64A6"/>
    <w:rsid w:val="000C6759"/>
    <w:rsid w:val="000C6DAF"/>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D7FD4"/>
    <w:rsid w:val="000E05DC"/>
    <w:rsid w:val="000E0630"/>
    <w:rsid w:val="000E2F17"/>
    <w:rsid w:val="000E390B"/>
    <w:rsid w:val="000E3F1C"/>
    <w:rsid w:val="000E44A1"/>
    <w:rsid w:val="000E4B4A"/>
    <w:rsid w:val="000E4E00"/>
    <w:rsid w:val="000E5AE9"/>
    <w:rsid w:val="000E5BB9"/>
    <w:rsid w:val="000E6D7D"/>
    <w:rsid w:val="000E70CD"/>
    <w:rsid w:val="000E718C"/>
    <w:rsid w:val="000E78F6"/>
    <w:rsid w:val="000F012D"/>
    <w:rsid w:val="000F01B5"/>
    <w:rsid w:val="000F089C"/>
    <w:rsid w:val="000F20CD"/>
    <w:rsid w:val="000F2BD5"/>
    <w:rsid w:val="000F30E1"/>
    <w:rsid w:val="000F3296"/>
    <w:rsid w:val="000F3436"/>
    <w:rsid w:val="000F3BA5"/>
    <w:rsid w:val="000F3C9B"/>
    <w:rsid w:val="000F458D"/>
    <w:rsid w:val="000F4686"/>
    <w:rsid w:val="000F4924"/>
    <w:rsid w:val="000F4CCC"/>
    <w:rsid w:val="000F4E1F"/>
    <w:rsid w:val="000F56D0"/>
    <w:rsid w:val="000F5732"/>
    <w:rsid w:val="000F584E"/>
    <w:rsid w:val="000F61F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462B"/>
    <w:rsid w:val="001052F8"/>
    <w:rsid w:val="001059B8"/>
    <w:rsid w:val="00105A9F"/>
    <w:rsid w:val="00105C9F"/>
    <w:rsid w:val="001060A5"/>
    <w:rsid w:val="0010628E"/>
    <w:rsid w:val="00106B8C"/>
    <w:rsid w:val="00106FF4"/>
    <w:rsid w:val="001072DB"/>
    <w:rsid w:val="00107C0E"/>
    <w:rsid w:val="00107DAA"/>
    <w:rsid w:val="00107F99"/>
    <w:rsid w:val="001110C8"/>
    <w:rsid w:val="0011127F"/>
    <w:rsid w:val="001113AC"/>
    <w:rsid w:val="00112C3C"/>
    <w:rsid w:val="00114C2D"/>
    <w:rsid w:val="00114D3D"/>
    <w:rsid w:val="001150F9"/>
    <w:rsid w:val="001155B2"/>
    <w:rsid w:val="001155FD"/>
    <w:rsid w:val="00115F5D"/>
    <w:rsid w:val="001165ED"/>
    <w:rsid w:val="00116A18"/>
    <w:rsid w:val="001172DE"/>
    <w:rsid w:val="00117A76"/>
    <w:rsid w:val="001204CC"/>
    <w:rsid w:val="0012058B"/>
    <w:rsid w:val="00120DAB"/>
    <w:rsid w:val="00121542"/>
    <w:rsid w:val="001217C5"/>
    <w:rsid w:val="00121E6E"/>
    <w:rsid w:val="001228A0"/>
    <w:rsid w:val="00122A9D"/>
    <w:rsid w:val="001233FB"/>
    <w:rsid w:val="001246F0"/>
    <w:rsid w:val="00124AC2"/>
    <w:rsid w:val="00124ACE"/>
    <w:rsid w:val="0012526E"/>
    <w:rsid w:val="00125897"/>
    <w:rsid w:val="00126575"/>
    <w:rsid w:val="001277DF"/>
    <w:rsid w:val="00130331"/>
    <w:rsid w:val="00130394"/>
    <w:rsid w:val="001306A8"/>
    <w:rsid w:val="001306B1"/>
    <w:rsid w:val="00130AB4"/>
    <w:rsid w:val="00130B93"/>
    <w:rsid w:val="00130D91"/>
    <w:rsid w:val="00130EBD"/>
    <w:rsid w:val="001315EA"/>
    <w:rsid w:val="001322F1"/>
    <w:rsid w:val="001323D9"/>
    <w:rsid w:val="001325A6"/>
    <w:rsid w:val="001330DE"/>
    <w:rsid w:val="00133113"/>
    <w:rsid w:val="001334B1"/>
    <w:rsid w:val="00133B2D"/>
    <w:rsid w:val="00133BAB"/>
    <w:rsid w:val="00133BDF"/>
    <w:rsid w:val="00134234"/>
    <w:rsid w:val="001349CE"/>
    <w:rsid w:val="00135B4D"/>
    <w:rsid w:val="0013608D"/>
    <w:rsid w:val="001368F2"/>
    <w:rsid w:val="00136B1A"/>
    <w:rsid w:val="00137190"/>
    <w:rsid w:val="00137284"/>
    <w:rsid w:val="00137BAF"/>
    <w:rsid w:val="00140922"/>
    <w:rsid w:val="00141305"/>
    <w:rsid w:val="00141538"/>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47C55"/>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AF"/>
    <w:rsid w:val="001628C3"/>
    <w:rsid w:val="0016293D"/>
    <w:rsid w:val="00163914"/>
    <w:rsid w:val="00163B91"/>
    <w:rsid w:val="0016465D"/>
    <w:rsid w:val="001647CA"/>
    <w:rsid w:val="001649A2"/>
    <w:rsid w:val="00164E9A"/>
    <w:rsid w:val="001653E2"/>
    <w:rsid w:val="001657EC"/>
    <w:rsid w:val="001659AC"/>
    <w:rsid w:val="00165FC3"/>
    <w:rsid w:val="00167B24"/>
    <w:rsid w:val="00167E49"/>
    <w:rsid w:val="00170183"/>
    <w:rsid w:val="0017057F"/>
    <w:rsid w:val="001712EE"/>
    <w:rsid w:val="00171406"/>
    <w:rsid w:val="00172054"/>
    <w:rsid w:val="0017225A"/>
    <w:rsid w:val="001723CA"/>
    <w:rsid w:val="00172AA2"/>
    <w:rsid w:val="00172AD8"/>
    <w:rsid w:val="0017444F"/>
    <w:rsid w:val="00174511"/>
    <w:rsid w:val="001747E0"/>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14F"/>
    <w:rsid w:val="00197C91"/>
    <w:rsid w:val="001A0036"/>
    <w:rsid w:val="001A01ED"/>
    <w:rsid w:val="001A03A8"/>
    <w:rsid w:val="001A0440"/>
    <w:rsid w:val="001A0747"/>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29"/>
    <w:rsid w:val="001A7FEB"/>
    <w:rsid w:val="001B0441"/>
    <w:rsid w:val="001B0C7D"/>
    <w:rsid w:val="001B2354"/>
    <w:rsid w:val="001B264B"/>
    <w:rsid w:val="001B2CF0"/>
    <w:rsid w:val="001B4702"/>
    <w:rsid w:val="001B5352"/>
    <w:rsid w:val="001B675F"/>
    <w:rsid w:val="001B6CA8"/>
    <w:rsid w:val="001B7476"/>
    <w:rsid w:val="001B7540"/>
    <w:rsid w:val="001B75A1"/>
    <w:rsid w:val="001B7944"/>
    <w:rsid w:val="001B7A10"/>
    <w:rsid w:val="001C0CFA"/>
    <w:rsid w:val="001C0F3F"/>
    <w:rsid w:val="001C1176"/>
    <w:rsid w:val="001C23E0"/>
    <w:rsid w:val="001C2A18"/>
    <w:rsid w:val="001C32F6"/>
    <w:rsid w:val="001C351F"/>
    <w:rsid w:val="001C3613"/>
    <w:rsid w:val="001C3C91"/>
    <w:rsid w:val="001C41F2"/>
    <w:rsid w:val="001C4348"/>
    <w:rsid w:val="001C4668"/>
    <w:rsid w:val="001C4C44"/>
    <w:rsid w:val="001C4D1B"/>
    <w:rsid w:val="001C4DB3"/>
    <w:rsid w:val="001C50E2"/>
    <w:rsid w:val="001C548F"/>
    <w:rsid w:val="001C5520"/>
    <w:rsid w:val="001C73E2"/>
    <w:rsid w:val="001C77EB"/>
    <w:rsid w:val="001C7C51"/>
    <w:rsid w:val="001C7C82"/>
    <w:rsid w:val="001D02C2"/>
    <w:rsid w:val="001D0A1A"/>
    <w:rsid w:val="001D0ADF"/>
    <w:rsid w:val="001D0CC7"/>
    <w:rsid w:val="001D0CF9"/>
    <w:rsid w:val="001D1614"/>
    <w:rsid w:val="001D1897"/>
    <w:rsid w:val="001D2251"/>
    <w:rsid w:val="001D28B6"/>
    <w:rsid w:val="001D2BD9"/>
    <w:rsid w:val="001D2C31"/>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815"/>
    <w:rsid w:val="001E0A46"/>
    <w:rsid w:val="001E0BA4"/>
    <w:rsid w:val="001E1090"/>
    <w:rsid w:val="001E170D"/>
    <w:rsid w:val="001E19A9"/>
    <w:rsid w:val="001E1A10"/>
    <w:rsid w:val="001E1D9B"/>
    <w:rsid w:val="001E384B"/>
    <w:rsid w:val="001E3944"/>
    <w:rsid w:val="001E3B1A"/>
    <w:rsid w:val="001E3C54"/>
    <w:rsid w:val="001E3C6F"/>
    <w:rsid w:val="001E4314"/>
    <w:rsid w:val="001E4617"/>
    <w:rsid w:val="001E4D9C"/>
    <w:rsid w:val="001E5528"/>
    <w:rsid w:val="001E66D2"/>
    <w:rsid w:val="001E67B3"/>
    <w:rsid w:val="001E72F6"/>
    <w:rsid w:val="001E784B"/>
    <w:rsid w:val="001E7A34"/>
    <w:rsid w:val="001E7A97"/>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6B56"/>
    <w:rsid w:val="001F7285"/>
    <w:rsid w:val="001F76D8"/>
    <w:rsid w:val="001F7982"/>
    <w:rsid w:val="001F7E31"/>
    <w:rsid w:val="002002F9"/>
    <w:rsid w:val="00200D70"/>
    <w:rsid w:val="00201885"/>
    <w:rsid w:val="002028D1"/>
    <w:rsid w:val="00202B67"/>
    <w:rsid w:val="00202CFA"/>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C2E"/>
    <w:rsid w:val="00211D5C"/>
    <w:rsid w:val="00211FFB"/>
    <w:rsid w:val="002121E4"/>
    <w:rsid w:val="00212A90"/>
    <w:rsid w:val="00213062"/>
    <w:rsid w:val="00213176"/>
    <w:rsid w:val="00213422"/>
    <w:rsid w:val="00213687"/>
    <w:rsid w:val="00213ED3"/>
    <w:rsid w:val="00214713"/>
    <w:rsid w:val="00215094"/>
    <w:rsid w:val="002160F2"/>
    <w:rsid w:val="00216102"/>
    <w:rsid w:val="00216371"/>
    <w:rsid w:val="00216587"/>
    <w:rsid w:val="00216685"/>
    <w:rsid w:val="00216A32"/>
    <w:rsid w:val="00216F94"/>
    <w:rsid w:val="00217287"/>
    <w:rsid w:val="002203DA"/>
    <w:rsid w:val="00220D29"/>
    <w:rsid w:val="00221146"/>
    <w:rsid w:val="00221250"/>
    <w:rsid w:val="002215AA"/>
    <w:rsid w:val="00221636"/>
    <w:rsid w:val="00221CDA"/>
    <w:rsid w:val="0022218F"/>
    <w:rsid w:val="00223337"/>
    <w:rsid w:val="00223432"/>
    <w:rsid w:val="00223D6A"/>
    <w:rsid w:val="00224FDA"/>
    <w:rsid w:val="00225A93"/>
    <w:rsid w:val="0022624F"/>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37BD6"/>
    <w:rsid w:val="002405A3"/>
    <w:rsid w:val="00240731"/>
    <w:rsid w:val="00240877"/>
    <w:rsid w:val="00240A64"/>
    <w:rsid w:val="00242121"/>
    <w:rsid w:val="00242245"/>
    <w:rsid w:val="002429CE"/>
    <w:rsid w:val="0024371A"/>
    <w:rsid w:val="00243C44"/>
    <w:rsid w:val="00243E20"/>
    <w:rsid w:val="0024411D"/>
    <w:rsid w:val="00244A08"/>
    <w:rsid w:val="002453B6"/>
    <w:rsid w:val="00245684"/>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553"/>
    <w:rsid w:val="00256784"/>
    <w:rsid w:val="00257553"/>
    <w:rsid w:val="00257B8F"/>
    <w:rsid w:val="0026039B"/>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2A83"/>
    <w:rsid w:val="00273473"/>
    <w:rsid w:val="002734F0"/>
    <w:rsid w:val="0027380E"/>
    <w:rsid w:val="0027392E"/>
    <w:rsid w:val="00273CFD"/>
    <w:rsid w:val="00274820"/>
    <w:rsid w:val="002748E6"/>
    <w:rsid w:val="002759B1"/>
    <w:rsid w:val="00275CCB"/>
    <w:rsid w:val="0027620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7D6"/>
    <w:rsid w:val="00282C81"/>
    <w:rsid w:val="00283634"/>
    <w:rsid w:val="002838FE"/>
    <w:rsid w:val="00283D47"/>
    <w:rsid w:val="00284348"/>
    <w:rsid w:val="0028449A"/>
    <w:rsid w:val="0028470B"/>
    <w:rsid w:val="002849B4"/>
    <w:rsid w:val="0028526F"/>
    <w:rsid w:val="0028559D"/>
    <w:rsid w:val="00285627"/>
    <w:rsid w:val="00285678"/>
    <w:rsid w:val="00285F63"/>
    <w:rsid w:val="002862B2"/>
    <w:rsid w:val="00286D77"/>
    <w:rsid w:val="002870B8"/>
    <w:rsid w:val="002876E4"/>
    <w:rsid w:val="002908C3"/>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6556"/>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A2D"/>
    <w:rsid w:val="002A4C83"/>
    <w:rsid w:val="002A5195"/>
    <w:rsid w:val="002A5C29"/>
    <w:rsid w:val="002A5C83"/>
    <w:rsid w:val="002A5DD6"/>
    <w:rsid w:val="002A617A"/>
    <w:rsid w:val="002A62A1"/>
    <w:rsid w:val="002A6F65"/>
    <w:rsid w:val="002A7617"/>
    <w:rsid w:val="002A7CF7"/>
    <w:rsid w:val="002A7F99"/>
    <w:rsid w:val="002A7FFD"/>
    <w:rsid w:val="002B031C"/>
    <w:rsid w:val="002B0DD3"/>
    <w:rsid w:val="002B13FB"/>
    <w:rsid w:val="002B21F8"/>
    <w:rsid w:val="002B2471"/>
    <w:rsid w:val="002B266E"/>
    <w:rsid w:val="002B2760"/>
    <w:rsid w:val="002B3A02"/>
    <w:rsid w:val="002B3BD2"/>
    <w:rsid w:val="002B3C87"/>
    <w:rsid w:val="002B4D40"/>
    <w:rsid w:val="002B5188"/>
    <w:rsid w:val="002B579B"/>
    <w:rsid w:val="002B6019"/>
    <w:rsid w:val="002B60E0"/>
    <w:rsid w:val="002B6275"/>
    <w:rsid w:val="002B6EF2"/>
    <w:rsid w:val="002B75F3"/>
    <w:rsid w:val="002B7616"/>
    <w:rsid w:val="002B76E9"/>
    <w:rsid w:val="002B7C21"/>
    <w:rsid w:val="002C0554"/>
    <w:rsid w:val="002C0793"/>
    <w:rsid w:val="002C0BFE"/>
    <w:rsid w:val="002C160C"/>
    <w:rsid w:val="002C1840"/>
    <w:rsid w:val="002C1EE6"/>
    <w:rsid w:val="002C2A97"/>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6"/>
    <w:rsid w:val="002D051A"/>
    <w:rsid w:val="002D0EBE"/>
    <w:rsid w:val="002D10D6"/>
    <w:rsid w:val="002D10E0"/>
    <w:rsid w:val="002D1753"/>
    <w:rsid w:val="002D17BD"/>
    <w:rsid w:val="002D199B"/>
    <w:rsid w:val="002D20C5"/>
    <w:rsid w:val="002D219C"/>
    <w:rsid w:val="002D2546"/>
    <w:rsid w:val="002D323B"/>
    <w:rsid w:val="002D355C"/>
    <w:rsid w:val="002D3900"/>
    <w:rsid w:val="002D3D55"/>
    <w:rsid w:val="002D42EA"/>
    <w:rsid w:val="002D4E06"/>
    <w:rsid w:val="002D4E27"/>
    <w:rsid w:val="002D5164"/>
    <w:rsid w:val="002D57C8"/>
    <w:rsid w:val="002D5B6B"/>
    <w:rsid w:val="002D6813"/>
    <w:rsid w:val="002D6A09"/>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1BE0"/>
    <w:rsid w:val="002F20C5"/>
    <w:rsid w:val="002F3F80"/>
    <w:rsid w:val="002F40C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29B2"/>
    <w:rsid w:val="003035E6"/>
    <w:rsid w:val="00303B84"/>
    <w:rsid w:val="00303F83"/>
    <w:rsid w:val="003043F1"/>
    <w:rsid w:val="0030442B"/>
    <w:rsid w:val="00304AC4"/>
    <w:rsid w:val="00304B60"/>
    <w:rsid w:val="003053CA"/>
    <w:rsid w:val="00305725"/>
    <w:rsid w:val="00305CB4"/>
    <w:rsid w:val="00305D36"/>
    <w:rsid w:val="00306628"/>
    <w:rsid w:val="0030699E"/>
    <w:rsid w:val="00307133"/>
    <w:rsid w:val="00307237"/>
    <w:rsid w:val="0030766A"/>
    <w:rsid w:val="00310E99"/>
    <w:rsid w:val="0031120B"/>
    <w:rsid w:val="00311603"/>
    <w:rsid w:val="00311F10"/>
    <w:rsid w:val="00312176"/>
    <w:rsid w:val="00312C86"/>
    <w:rsid w:val="00313248"/>
    <w:rsid w:val="00313476"/>
    <w:rsid w:val="003135B5"/>
    <w:rsid w:val="00314128"/>
    <w:rsid w:val="0031451A"/>
    <w:rsid w:val="003148BC"/>
    <w:rsid w:val="00314A40"/>
    <w:rsid w:val="00314CCF"/>
    <w:rsid w:val="00314CF7"/>
    <w:rsid w:val="00314EA4"/>
    <w:rsid w:val="00314FE6"/>
    <w:rsid w:val="003154AC"/>
    <w:rsid w:val="003154B5"/>
    <w:rsid w:val="00316343"/>
    <w:rsid w:val="00316903"/>
    <w:rsid w:val="00317014"/>
    <w:rsid w:val="003172DC"/>
    <w:rsid w:val="003204D9"/>
    <w:rsid w:val="0032054A"/>
    <w:rsid w:val="00320D44"/>
    <w:rsid w:val="00320DB8"/>
    <w:rsid w:val="00321023"/>
    <w:rsid w:val="00322C5D"/>
    <w:rsid w:val="00323411"/>
    <w:rsid w:val="00323CA7"/>
    <w:rsid w:val="003244E9"/>
    <w:rsid w:val="00324713"/>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15"/>
    <w:rsid w:val="0033184A"/>
    <w:rsid w:val="00331F9D"/>
    <w:rsid w:val="003320CE"/>
    <w:rsid w:val="003321A0"/>
    <w:rsid w:val="00332CFC"/>
    <w:rsid w:val="00332D65"/>
    <w:rsid w:val="003336B4"/>
    <w:rsid w:val="00333715"/>
    <w:rsid w:val="00335065"/>
    <w:rsid w:val="00335308"/>
    <w:rsid w:val="003355CD"/>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4EC8"/>
    <w:rsid w:val="00345017"/>
    <w:rsid w:val="003456DA"/>
    <w:rsid w:val="00345E67"/>
    <w:rsid w:val="00345E87"/>
    <w:rsid w:val="00346C6D"/>
    <w:rsid w:val="00346CAA"/>
    <w:rsid w:val="00346E07"/>
    <w:rsid w:val="003473C9"/>
    <w:rsid w:val="003473E3"/>
    <w:rsid w:val="00347EFA"/>
    <w:rsid w:val="003500FF"/>
    <w:rsid w:val="00350746"/>
    <w:rsid w:val="00350D77"/>
    <w:rsid w:val="00350E34"/>
    <w:rsid w:val="00350F94"/>
    <w:rsid w:val="00351489"/>
    <w:rsid w:val="00351DBC"/>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3DE9"/>
    <w:rsid w:val="003640FF"/>
    <w:rsid w:val="003641B8"/>
    <w:rsid w:val="003641FB"/>
    <w:rsid w:val="003649AD"/>
    <w:rsid w:val="003649B8"/>
    <w:rsid w:val="00364E6F"/>
    <w:rsid w:val="00365554"/>
    <w:rsid w:val="00365AAE"/>
    <w:rsid w:val="0036683D"/>
    <w:rsid w:val="003670C0"/>
    <w:rsid w:val="00367982"/>
    <w:rsid w:val="003679E2"/>
    <w:rsid w:val="00370207"/>
    <w:rsid w:val="00370460"/>
    <w:rsid w:val="0037058A"/>
    <w:rsid w:val="00370A04"/>
    <w:rsid w:val="00371BAB"/>
    <w:rsid w:val="00372170"/>
    <w:rsid w:val="00372388"/>
    <w:rsid w:val="003726AA"/>
    <w:rsid w:val="00372E1F"/>
    <w:rsid w:val="00373064"/>
    <w:rsid w:val="00373332"/>
    <w:rsid w:val="00373BD6"/>
    <w:rsid w:val="00375708"/>
    <w:rsid w:val="00375982"/>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3D9E"/>
    <w:rsid w:val="003840AF"/>
    <w:rsid w:val="0038421B"/>
    <w:rsid w:val="0038461F"/>
    <w:rsid w:val="00384ECB"/>
    <w:rsid w:val="00385581"/>
    <w:rsid w:val="0038590B"/>
    <w:rsid w:val="00385AE4"/>
    <w:rsid w:val="00385D3F"/>
    <w:rsid w:val="0038605E"/>
    <w:rsid w:val="003869F9"/>
    <w:rsid w:val="00386D37"/>
    <w:rsid w:val="00387511"/>
    <w:rsid w:val="003879DD"/>
    <w:rsid w:val="003879F5"/>
    <w:rsid w:val="00390213"/>
    <w:rsid w:val="003915B7"/>
    <w:rsid w:val="0039213E"/>
    <w:rsid w:val="003943AF"/>
    <w:rsid w:val="003947D1"/>
    <w:rsid w:val="0039498D"/>
    <w:rsid w:val="00394D94"/>
    <w:rsid w:val="00395062"/>
    <w:rsid w:val="00395506"/>
    <w:rsid w:val="00395BA3"/>
    <w:rsid w:val="0039643F"/>
    <w:rsid w:val="00396A7D"/>
    <w:rsid w:val="00396AFB"/>
    <w:rsid w:val="003975A4"/>
    <w:rsid w:val="003A035D"/>
    <w:rsid w:val="003A061C"/>
    <w:rsid w:val="003A1314"/>
    <w:rsid w:val="003A187B"/>
    <w:rsid w:val="003A1979"/>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B2C"/>
    <w:rsid w:val="003B0D47"/>
    <w:rsid w:val="003B1206"/>
    <w:rsid w:val="003B141D"/>
    <w:rsid w:val="003B1C90"/>
    <w:rsid w:val="003B26EE"/>
    <w:rsid w:val="003B2B2B"/>
    <w:rsid w:val="003B2BBE"/>
    <w:rsid w:val="003B339B"/>
    <w:rsid w:val="003B3912"/>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072"/>
    <w:rsid w:val="003D2B93"/>
    <w:rsid w:val="003D3EC0"/>
    <w:rsid w:val="003D415C"/>
    <w:rsid w:val="003D49D4"/>
    <w:rsid w:val="003D4FFD"/>
    <w:rsid w:val="003D5446"/>
    <w:rsid w:val="003D5610"/>
    <w:rsid w:val="003D5CEE"/>
    <w:rsid w:val="003D6407"/>
    <w:rsid w:val="003D657F"/>
    <w:rsid w:val="003D671A"/>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1219"/>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D3E"/>
    <w:rsid w:val="003F7F50"/>
    <w:rsid w:val="00400DA8"/>
    <w:rsid w:val="004011E2"/>
    <w:rsid w:val="00401374"/>
    <w:rsid w:val="00401729"/>
    <w:rsid w:val="0040186E"/>
    <w:rsid w:val="00402124"/>
    <w:rsid w:val="0040224E"/>
    <w:rsid w:val="00402A77"/>
    <w:rsid w:val="0040317D"/>
    <w:rsid w:val="004032E8"/>
    <w:rsid w:val="004039C5"/>
    <w:rsid w:val="00403C8E"/>
    <w:rsid w:val="00403D27"/>
    <w:rsid w:val="00403E38"/>
    <w:rsid w:val="0040404C"/>
    <w:rsid w:val="004041CD"/>
    <w:rsid w:val="004043DD"/>
    <w:rsid w:val="00404C8C"/>
    <w:rsid w:val="004053FA"/>
    <w:rsid w:val="004058A6"/>
    <w:rsid w:val="00405E2C"/>
    <w:rsid w:val="0040603F"/>
    <w:rsid w:val="0040618E"/>
    <w:rsid w:val="004069FE"/>
    <w:rsid w:val="00406BF3"/>
    <w:rsid w:val="00406E84"/>
    <w:rsid w:val="00407514"/>
    <w:rsid w:val="0040754E"/>
    <w:rsid w:val="0040755D"/>
    <w:rsid w:val="00407696"/>
    <w:rsid w:val="00407751"/>
    <w:rsid w:val="00407E1A"/>
    <w:rsid w:val="00407E43"/>
    <w:rsid w:val="004104D6"/>
    <w:rsid w:val="004107BC"/>
    <w:rsid w:val="00410CC3"/>
    <w:rsid w:val="00410DAA"/>
    <w:rsid w:val="00411511"/>
    <w:rsid w:val="004116B3"/>
    <w:rsid w:val="004132D9"/>
    <w:rsid w:val="00413433"/>
    <w:rsid w:val="00413783"/>
    <w:rsid w:val="004138BF"/>
    <w:rsid w:val="00413EBF"/>
    <w:rsid w:val="004144CE"/>
    <w:rsid w:val="004146C1"/>
    <w:rsid w:val="0041486F"/>
    <w:rsid w:val="00414B8A"/>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6D"/>
    <w:rsid w:val="004234BA"/>
    <w:rsid w:val="00424249"/>
    <w:rsid w:val="00424304"/>
    <w:rsid w:val="00424A8B"/>
    <w:rsid w:val="00424ED9"/>
    <w:rsid w:val="00425315"/>
    <w:rsid w:val="00425B1F"/>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591D"/>
    <w:rsid w:val="0043720E"/>
    <w:rsid w:val="00437277"/>
    <w:rsid w:val="00437D5B"/>
    <w:rsid w:val="00437E1E"/>
    <w:rsid w:val="00440057"/>
    <w:rsid w:val="00440060"/>
    <w:rsid w:val="00440191"/>
    <w:rsid w:val="0044035B"/>
    <w:rsid w:val="00440ADB"/>
    <w:rsid w:val="00440EA7"/>
    <w:rsid w:val="0044104F"/>
    <w:rsid w:val="00441687"/>
    <w:rsid w:val="00441700"/>
    <w:rsid w:val="00441745"/>
    <w:rsid w:val="00441A38"/>
    <w:rsid w:val="00442B75"/>
    <w:rsid w:val="0044332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5AA"/>
    <w:rsid w:val="00474962"/>
    <w:rsid w:val="004750EE"/>
    <w:rsid w:val="004759C9"/>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BDA"/>
    <w:rsid w:val="00483EF8"/>
    <w:rsid w:val="00485350"/>
    <w:rsid w:val="0048559A"/>
    <w:rsid w:val="00485A12"/>
    <w:rsid w:val="00485B73"/>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D29"/>
    <w:rsid w:val="00492F3F"/>
    <w:rsid w:val="0049319F"/>
    <w:rsid w:val="00493727"/>
    <w:rsid w:val="00494BDF"/>
    <w:rsid w:val="00495702"/>
    <w:rsid w:val="00495967"/>
    <w:rsid w:val="00495D76"/>
    <w:rsid w:val="004967FE"/>
    <w:rsid w:val="00496AC5"/>
    <w:rsid w:val="00497046"/>
    <w:rsid w:val="00497727"/>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865"/>
    <w:rsid w:val="004B194C"/>
    <w:rsid w:val="004B194F"/>
    <w:rsid w:val="004B19DA"/>
    <w:rsid w:val="004B2011"/>
    <w:rsid w:val="004B21ED"/>
    <w:rsid w:val="004B28F2"/>
    <w:rsid w:val="004B297A"/>
    <w:rsid w:val="004B2A70"/>
    <w:rsid w:val="004B2C59"/>
    <w:rsid w:val="004B311B"/>
    <w:rsid w:val="004B313B"/>
    <w:rsid w:val="004B346B"/>
    <w:rsid w:val="004B3964"/>
    <w:rsid w:val="004B3ADD"/>
    <w:rsid w:val="004B4835"/>
    <w:rsid w:val="004B48D2"/>
    <w:rsid w:val="004B508D"/>
    <w:rsid w:val="004B5122"/>
    <w:rsid w:val="004B5536"/>
    <w:rsid w:val="004B565E"/>
    <w:rsid w:val="004B5731"/>
    <w:rsid w:val="004B5DA7"/>
    <w:rsid w:val="004B69A7"/>
    <w:rsid w:val="004B7234"/>
    <w:rsid w:val="004B7E75"/>
    <w:rsid w:val="004C0A56"/>
    <w:rsid w:val="004C1D0A"/>
    <w:rsid w:val="004C1D2A"/>
    <w:rsid w:val="004C2081"/>
    <w:rsid w:val="004C239E"/>
    <w:rsid w:val="004C2C27"/>
    <w:rsid w:val="004C3A73"/>
    <w:rsid w:val="004C4402"/>
    <w:rsid w:val="004C4790"/>
    <w:rsid w:val="004C4DAE"/>
    <w:rsid w:val="004C553A"/>
    <w:rsid w:val="004C5E3C"/>
    <w:rsid w:val="004C6F21"/>
    <w:rsid w:val="004C7A92"/>
    <w:rsid w:val="004D00F7"/>
    <w:rsid w:val="004D0A13"/>
    <w:rsid w:val="004D0B09"/>
    <w:rsid w:val="004D14A6"/>
    <w:rsid w:val="004D1774"/>
    <w:rsid w:val="004D1FC9"/>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49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5DEF"/>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2BE"/>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261"/>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57DE"/>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78D"/>
    <w:rsid w:val="00555931"/>
    <w:rsid w:val="00555DC4"/>
    <w:rsid w:val="005566B0"/>
    <w:rsid w:val="005568BF"/>
    <w:rsid w:val="00556DFA"/>
    <w:rsid w:val="00556F3F"/>
    <w:rsid w:val="00557603"/>
    <w:rsid w:val="0056015D"/>
    <w:rsid w:val="00560420"/>
    <w:rsid w:val="0056062B"/>
    <w:rsid w:val="0056089B"/>
    <w:rsid w:val="00560DF8"/>
    <w:rsid w:val="00561489"/>
    <w:rsid w:val="00561A63"/>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0F8"/>
    <w:rsid w:val="005755EA"/>
    <w:rsid w:val="005759BE"/>
    <w:rsid w:val="00575DA1"/>
    <w:rsid w:val="00576037"/>
    <w:rsid w:val="005779A6"/>
    <w:rsid w:val="00577AF2"/>
    <w:rsid w:val="00577F4F"/>
    <w:rsid w:val="00580B49"/>
    <w:rsid w:val="0058111C"/>
    <w:rsid w:val="0058198C"/>
    <w:rsid w:val="00581A01"/>
    <w:rsid w:val="00582489"/>
    <w:rsid w:val="005825DD"/>
    <w:rsid w:val="00582B6F"/>
    <w:rsid w:val="00582DA3"/>
    <w:rsid w:val="005834A1"/>
    <w:rsid w:val="00583B0C"/>
    <w:rsid w:val="00583F03"/>
    <w:rsid w:val="005843E3"/>
    <w:rsid w:val="005847F4"/>
    <w:rsid w:val="00584DAB"/>
    <w:rsid w:val="005851A4"/>
    <w:rsid w:val="005854BB"/>
    <w:rsid w:val="005863D2"/>
    <w:rsid w:val="00586710"/>
    <w:rsid w:val="00586E27"/>
    <w:rsid w:val="005871A3"/>
    <w:rsid w:val="0058732A"/>
    <w:rsid w:val="0058753E"/>
    <w:rsid w:val="00587AB0"/>
    <w:rsid w:val="00590010"/>
    <w:rsid w:val="00590773"/>
    <w:rsid w:val="0059291B"/>
    <w:rsid w:val="00593EE8"/>
    <w:rsid w:val="005942F0"/>
    <w:rsid w:val="00594673"/>
    <w:rsid w:val="00594761"/>
    <w:rsid w:val="00594C86"/>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330F"/>
    <w:rsid w:val="005A364C"/>
    <w:rsid w:val="005A3B8F"/>
    <w:rsid w:val="005A3E7C"/>
    <w:rsid w:val="005A44EF"/>
    <w:rsid w:val="005A4619"/>
    <w:rsid w:val="005A4F8E"/>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58E"/>
    <w:rsid w:val="005B6C72"/>
    <w:rsid w:val="005B6FFA"/>
    <w:rsid w:val="005B7172"/>
    <w:rsid w:val="005B718F"/>
    <w:rsid w:val="005B74DE"/>
    <w:rsid w:val="005B7A31"/>
    <w:rsid w:val="005B7AAC"/>
    <w:rsid w:val="005B7C1A"/>
    <w:rsid w:val="005B7C3F"/>
    <w:rsid w:val="005B7CFF"/>
    <w:rsid w:val="005B7F12"/>
    <w:rsid w:val="005C1D5C"/>
    <w:rsid w:val="005C285F"/>
    <w:rsid w:val="005C2A29"/>
    <w:rsid w:val="005C2DB3"/>
    <w:rsid w:val="005C2F87"/>
    <w:rsid w:val="005C3293"/>
    <w:rsid w:val="005C368A"/>
    <w:rsid w:val="005C3896"/>
    <w:rsid w:val="005C3934"/>
    <w:rsid w:val="005C3F0F"/>
    <w:rsid w:val="005C4589"/>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7C6"/>
    <w:rsid w:val="005D18AD"/>
    <w:rsid w:val="005D1CA7"/>
    <w:rsid w:val="005D27A4"/>
    <w:rsid w:val="005D2B05"/>
    <w:rsid w:val="005D2E01"/>
    <w:rsid w:val="005D3024"/>
    <w:rsid w:val="005D30DA"/>
    <w:rsid w:val="005D3B74"/>
    <w:rsid w:val="005D3D76"/>
    <w:rsid w:val="005D4F6B"/>
    <w:rsid w:val="005D51FE"/>
    <w:rsid w:val="005D5691"/>
    <w:rsid w:val="005D5AB8"/>
    <w:rsid w:val="005D5EB1"/>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6FAC"/>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C7E"/>
    <w:rsid w:val="00604EAA"/>
    <w:rsid w:val="00605310"/>
    <w:rsid w:val="0060579B"/>
    <w:rsid w:val="00605B99"/>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030"/>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5B"/>
    <w:rsid w:val="006250D5"/>
    <w:rsid w:val="00625885"/>
    <w:rsid w:val="00625A9D"/>
    <w:rsid w:val="006260AE"/>
    <w:rsid w:val="0062636C"/>
    <w:rsid w:val="006264BC"/>
    <w:rsid w:val="00627110"/>
    <w:rsid w:val="0063057E"/>
    <w:rsid w:val="00630D94"/>
    <w:rsid w:val="00630DAD"/>
    <w:rsid w:val="00631286"/>
    <w:rsid w:val="00631430"/>
    <w:rsid w:val="006315F5"/>
    <w:rsid w:val="00631954"/>
    <w:rsid w:val="00631981"/>
    <w:rsid w:val="00632242"/>
    <w:rsid w:val="0063261C"/>
    <w:rsid w:val="00632985"/>
    <w:rsid w:val="0063299D"/>
    <w:rsid w:val="00632BF9"/>
    <w:rsid w:val="00632F4B"/>
    <w:rsid w:val="006337EF"/>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691"/>
    <w:rsid w:val="00654AB3"/>
    <w:rsid w:val="0065528C"/>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E9"/>
    <w:rsid w:val="00670A99"/>
    <w:rsid w:val="00670D4D"/>
    <w:rsid w:val="006711E5"/>
    <w:rsid w:val="00672264"/>
    <w:rsid w:val="00672941"/>
    <w:rsid w:val="00673493"/>
    <w:rsid w:val="00673620"/>
    <w:rsid w:val="00673A22"/>
    <w:rsid w:val="00673CC2"/>
    <w:rsid w:val="006741FF"/>
    <w:rsid w:val="0067441C"/>
    <w:rsid w:val="00674531"/>
    <w:rsid w:val="00676BA4"/>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1BA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478"/>
    <w:rsid w:val="006928FA"/>
    <w:rsid w:val="00692FB9"/>
    <w:rsid w:val="00693016"/>
    <w:rsid w:val="00693321"/>
    <w:rsid w:val="0069352E"/>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03D"/>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5F3"/>
    <w:rsid w:val="006B3C59"/>
    <w:rsid w:val="006B45F9"/>
    <w:rsid w:val="006B4E28"/>
    <w:rsid w:val="006B51F7"/>
    <w:rsid w:val="006B526A"/>
    <w:rsid w:val="006B553E"/>
    <w:rsid w:val="006B5766"/>
    <w:rsid w:val="006B5F9E"/>
    <w:rsid w:val="006B6219"/>
    <w:rsid w:val="006B6384"/>
    <w:rsid w:val="006B6821"/>
    <w:rsid w:val="006B6C22"/>
    <w:rsid w:val="006B73A1"/>
    <w:rsid w:val="006B795C"/>
    <w:rsid w:val="006B7965"/>
    <w:rsid w:val="006B79CA"/>
    <w:rsid w:val="006B7B72"/>
    <w:rsid w:val="006B7BB8"/>
    <w:rsid w:val="006B7EF6"/>
    <w:rsid w:val="006C1B26"/>
    <w:rsid w:val="006C1DF2"/>
    <w:rsid w:val="006C1E09"/>
    <w:rsid w:val="006C36A3"/>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6DF"/>
    <w:rsid w:val="006D68BB"/>
    <w:rsid w:val="006D704C"/>
    <w:rsid w:val="006D7101"/>
    <w:rsid w:val="006D781F"/>
    <w:rsid w:val="006D7A16"/>
    <w:rsid w:val="006E238D"/>
    <w:rsid w:val="006E28B4"/>
    <w:rsid w:val="006E2AFB"/>
    <w:rsid w:val="006E2CDF"/>
    <w:rsid w:val="006E328F"/>
    <w:rsid w:val="006E4329"/>
    <w:rsid w:val="006E4C2E"/>
    <w:rsid w:val="006E4E54"/>
    <w:rsid w:val="006E5549"/>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094"/>
    <w:rsid w:val="00704393"/>
    <w:rsid w:val="00704481"/>
    <w:rsid w:val="007044A2"/>
    <w:rsid w:val="0070469C"/>
    <w:rsid w:val="007046F9"/>
    <w:rsid w:val="00704AE7"/>
    <w:rsid w:val="00704E2F"/>
    <w:rsid w:val="00704F4F"/>
    <w:rsid w:val="00704F5A"/>
    <w:rsid w:val="007059A2"/>
    <w:rsid w:val="007059CB"/>
    <w:rsid w:val="00705A13"/>
    <w:rsid w:val="007065FC"/>
    <w:rsid w:val="007067F1"/>
    <w:rsid w:val="007071E9"/>
    <w:rsid w:val="007072C2"/>
    <w:rsid w:val="007074D9"/>
    <w:rsid w:val="00707676"/>
    <w:rsid w:val="007076FF"/>
    <w:rsid w:val="00710065"/>
    <w:rsid w:val="00710179"/>
    <w:rsid w:val="007101AE"/>
    <w:rsid w:val="00710B31"/>
    <w:rsid w:val="00710B32"/>
    <w:rsid w:val="00711135"/>
    <w:rsid w:val="007113F0"/>
    <w:rsid w:val="007115F7"/>
    <w:rsid w:val="00711966"/>
    <w:rsid w:val="00712526"/>
    <w:rsid w:val="00712B77"/>
    <w:rsid w:val="00712BC2"/>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077A"/>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3A"/>
    <w:rsid w:val="00747BB8"/>
    <w:rsid w:val="0075008D"/>
    <w:rsid w:val="00750756"/>
    <w:rsid w:val="007509E8"/>
    <w:rsid w:val="00750B2B"/>
    <w:rsid w:val="00750D14"/>
    <w:rsid w:val="00750E7B"/>
    <w:rsid w:val="00750F84"/>
    <w:rsid w:val="0075117A"/>
    <w:rsid w:val="00751451"/>
    <w:rsid w:val="00752224"/>
    <w:rsid w:val="00752AA5"/>
    <w:rsid w:val="007532DA"/>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025"/>
    <w:rsid w:val="007615EF"/>
    <w:rsid w:val="00761A44"/>
    <w:rsid w:val="00761B0E"/>
    <w:rsid w:val="00761C49"/>
    <w:rsid w:val="0076220C"/>
    <w:rsid w:val="00762444"/>
    <w:rsid w:val="00762DA3"/>
    <w:rsid w:val="007632E1"/>
    <w:rsid w:val="0076342D"/>
    <w:rsid w:val="00763494"/>
    <w:rsid w:val="007636E4"/>
    <w:rsid w:val="007639D4"/>
    <w:rsid w:val="007643B2"/>
    <w:rsid w:val="0076458B"/>
    <w:rsid w:val="00764E64"/>
    <w:rsid w:val="0076519A"/>
    <w:rsid w:val="007651B1"/>
    <w:rsid w:val="00765647"/>
    <w:rsid w:val="007658DB"/>
    <w:rsid w:val="00765AB5"/>
    <w:rsid w:val="007666BE"/>
    <w:rsid w:val="00766741"/>
    <w:rsid w:val="00766D42"/>
    <w:rsid w:val="007672CF"/>
    <w:rsid w:val="0076767F"/>
    <w:rsid w:val="00770FB0"/>
    <w:rsid w:val="007719E6"/>
    <w:rsid w:val="00771F04"/>
    <w:rsid w:val="00771FB6"/>
    <w:rsid w:val="007720A2"/>
    <w:rsid w:val="00772952"/>
    <w:rsid w:val="0077310E"/>
    <w:rsid w:val="007733D4"/>
    <w:rsid w:val="00773507"/>
    <w:rsid w:val="00773BEF"/>
    <w:rsid w:val="00773C5B"/>
    <w:rsid w:val="0077467F"/>
    <w:rsid w:val="00774752"/>
    <w:rsid w:val="00774F46"/>
    <w:rsid w:val="0077595F"/>
    <w:rsid w:val="00775AEC"/>
    <w:rsid w:val="00775C2C"/>
    <w:rsid w:val="00775C32"/>
    <w:rsid w:val="00776525"/>
    <w:rsid w:val="00776607"/>
    <w:rsid w:val="00776D24"/>
    <w:rsid w:val="00777C01"/>
    <w:rsid w:val="007802C1"/>
    <w:rsid w:val="007806CC"/>
    <w:rsid w:val="00780B9B"/>
    <w:rsid w:val="00781AD8"/>
    <w:rsid w:val="00781F0F"/>
    <w:rsid w:val="00782309"/>
    <w:rsid w:val="007826DC"/>
    <w:rsid w:val="00783ECC"/>
    <w:rsid w:val="00784013"/>
    <w:rsid w:val="00784520"/>
    <w:rsid w:val="00784788"/>
    <w:rsid w:val="00784B28"/>
    <w:rsid w:val="00785174"/>
    <w:rsid w:val="0078522B"/>
    <w:rsid w:val="0078579D"/>
    <w:rsid w:val="00786124"/>
    <w:rsid w:val="007861C0"/>
    <w:rsid w:val="00786329"/>
    <w:rsid w:val="00786CFD"/>
    <w:rsid w:val="00786F91"/>
    <w:rsid w:val="007873CB"/>
    <w:rsid w:val="00787FEC"/>
    <w:rsid w:val="00790132"/>
    <w:rsid w:val="00790561"/>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8C6"/>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178B"/>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5791"/>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3C8C"/>
    <w:rsid w:val="007F3CB8"/>
    <w:rsid w:val="007F4846"/>
    <w:rsid w:val="007F4A9E"/>
    <w:rsid w:val="007F5333"/>
    <w:rsid w:val="007F542E"/>
    <w:rsid w:val="007F56CF"/>
    <w:rsid w:val="007F58B6"/>
    <w:rsid w:val="007F6DBB"/>
    <w:rsid w:val="007F6DE6"/>
    <w:rsid w:val="007F7708"/>
    <w:rsid w:val="007F779E"/>
    <w:rsid w:val="007F7922"/>
    <w:rsid w:val="007F7D22"/>
    <w:rsid w:val="00800371"/>
    <w:rsid w:val="00800BFA"/>
    <w:rsid w:val="008017A7"/>
    <w:rsid w:val="008018FC"/>
    <w:rsid w:val="00801D75"/>
    <w:rsid w:val="008020C8"/>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07ED0"/>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178E6"/>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19B"/>
    <w:rsid w:val="0083326F"/>
    <w:rsid w:val="0083329A"/>
    <w:rsid w:val="008336A9"/>
    <w:rsid w:val="00833898"/>
    <w:rsid w:val="008338D9"/>
    <w:rsid w:val="00833ED8"/>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B14"/>
    <w:rsid w:val="00842C9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19F7"/>
    <w:rsid w:val="008523ED"/>
    <w:rsid w:val="008524FD"/>
    <w:rsid w:val="0085296E"/>
    <w:rsid w:val="00852A42"/>
    <w:rsid w:val="00852E8D"/>
    <w:rsid w:val="00853594"/>
    <w:rsid w:val="00853786"/>
    <w:rsid w:val="00853A1C"/>
    <w:rsid w:val="0085450B"/>
    <w:rsid w:val="008552A5"/>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499"/>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5E7B"/>
    <w:rsid w:val="008760C0"/>
    <w:rsid w:val="00876481"/>
    <w:rsid w:val="008768CA"/>
    <w:rsid w:val="0087714D"/>
    <w:rsid w:val="008779BF"/>
    <w:rsid w:val="00880175"/>
    <w:rsid w:val="008806E7"/>
    <w:rsid w:val="00880CBD"/>
    <w:rsid w:val="00880FAB"/>
    <w:rsid w:val="00881524"/>
    <w:rsid w:val="00881DF4"/>
    <w:rsid w:val="0088317C"/>
    <w:rsid w:val="00883CF5"/>
    <w:rsid w:val="008856F3"/>
    <w:rsid w:val="00886DC9"/>
    <w:rsid w:val="00887336"/>
    <w:rsid w:val="00887BD0"/>
    <w:rsid w:val="00890F22"/>
    <w:rsid w:val="00891722"/>
    <w:rsid w:val="00891C77"/>
    <w:rsid w:val="00891D55"/>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39D3"/>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286"/>
    <w:rsid w:val="008B6F54"/>
    <w:rsid w:val="008C0197"/>
    <w:rsid w:val="008C0A57"/>
    <w:rsid w:val="008C0C31"/>
    <w:rsid w:val="008C14E2"/>
    <w:rsid w:val="008C199B"/>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262"/>
    <w:rsid w:val="008D5371"/>
    <w:rsid w:val="008D5959"/>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54AE"/>
    <w:rsid w:val="008E60B1"/>
    <w:rsid w:val="008E6505"/>
    <w:rsid w:val="008E69D3"/>
    <w:rsid w:val="008E6A8A"/>
    <w:rsid w:val="008E6CDD"/>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56E"/>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A13"/>
    <w:rsid w:val="00911E17"/>
    <w:rsid w:val="00911F8C"/>
    <w:rsid w:val="009120D1"/>
    <w:rsid w:val="0091348E"/>
    <w:rsid w:val="00913A3C"/>
    <w:rsid w:val="00913F35"/>
    <w:rsid w:val="00914171"/>
    <w:rsid w:val="00914A95"/>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BCE"/>
    <w:rsid w:val="00926C66"/>
    <w:rsid w:val="00927BEE"/>
    <w:rsid w:val="00930749"/>
    <w:rsid w:val="00930B88"/>
    <w:rsid w:val="00930EAC"/>
    <w:rsid w:val="00931F61"/>
    <w:rsid w:val="00932829"/>
    <w:rsid w:val="0093324D"/>
    <w:rsid w:val="0093344A"/>
    <w:rsid w:val="00933B98"/>
    <w:rsid w:val="00933EA7"/>
    <w:rsid w:val="009340DA"/>
    <w:rsid w:val="00934780"/>
    <w:rsid w:val="00934F77"/>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E0B"/>
    <w:rsid w:val="00957FAE"/>
    <w:rsid w:val="009603DF"/>
    <w:rsid w:val="00960881"/>
    <w:rsid w:val="00960BC3"/>
    <w:rsid w:val="00960D6E"/>
    <w:rsid w:val="009613DD"/>
    <w:rsid w:val="00961411"/>
    <w:rsid w:val="009615C4"/>
    <w:rsid w:val="009617B1"/>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347"/>
    <w:rsid w:val="00966F56"/>
    <w:rsid w:val="00967867"/>
    <w:rsid w:val="00967F07"/>
    <w:rsid w:val="00970262"/>
    <w:rsid w:val="0097128F"/>
    <w:rsid w:val="00971CFD"/>
    <w:rsid w:val="00971EC8"/>
    <w:rsid w:val="00972169"/>
    <w:rsid w:val="00972437"/>
    <w:rsid w:val="00972845"/>
    <w:rsid w:val="009728B7"/>
    <w:rsid w:val="00972D86"/>
    <w:rsid w:val="009730D2"/>
    <w:rsid w:val="00973B3F"/>
    <w:rsid w:val="00973CE4"/>
    <w:rsid w:val="00973F98"/>
    <w:rsid w:val="009745F6"/>
    <w:rsid w:val="00974C6C"/>
    <w:rsid w:val="00975687"/>
    <w:rsid w:val="00977252"/>
    <w:rsid w:val="0097777E"/>
    <w:rsid w:val="00977E45"/>
    <w:rsid w:val="0098015D"/>
    <w:rsid w:val="00980640"/>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3E0C"/>
    <w:rsid w:val="009944C3"/>
    <w:rsid w:val="00994592"/>
    <w:rsid w:val="00995E51"/>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A58"/>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D63"/>
    <w:rsid w:val="009B7F72"/>
    <w:rsid w:val="009C01DD"/>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686"/>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3DAD"/>
    <w:rsid w:val="009E46A1"/>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58BE"/>
    <w:rsid w:val="009F5FD1"/>
    <w:rsid w:val="009F6A1A"/>
    <w:rsid w:val="009F6F1C"/>
    <w:rsid w:val="009F7959"/>
    <w:rsid w:val="009F7EE0"/>
    <w:rsid w:val="00A00038"/>
    <w:rsid w:val="00A00708"/>
    <w:rsid w:val="00A00BD5"/>
    <w:rsid w:val="00A01657"/>
    <w:rsid w:val="00A025C9"/>
    <w:rsid w:val="00A0263D"/>
    <w:rsid w:val="00A02690"/>
    <w:rsid w:val="00A03293"/>
    <w:rsid w:val="00A03B4C"/>
    <w:rsid w:val="00A03DBA"/>
    <w:rsid w:val="00A03F24"/>
    <w:rsid w:val="00A041CE"/>
    <w:rsid w:val="00A0471A"/>
    <w:rsid w:val="00A04CF8"/>
    <w:rsid w:val="00A052B4"/>
    <w:rsid w:val="00A05DE3"/>
    <w:rsid w:val="00A06084"/>
    <w:rsid w:val="00A0699B"/>
    <w:rsid w:val="00A06A61"/>
    <w:rsid w:val="00A06A6D"/>
    <w:rsid w:val="00A10623"/>
    <w:rsid w:val="00A107BC"/>
    <w:rsid w:val="00A10F02"/>
    <w:rsid w:val="00A11C27"/>
    <w:rsid w:val="00A122B9"/>
    <w:rsid w:val="00A129A2"/>
    <w:rsid w:val="00A141F9"/>
    <w:rsid w:val="00A15788"/>
    <w:rsid w:val="00A15915"/>
    <w:rsid w:val="00A15B6B"/>
    <w:rsid w:val="00A160F0"/>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4FAF"/>
    <w:rsid w:val="00A25356"/>
    <w:rsid w:val="00A25560"/>
    <w:rsid w:val="00A25A00"/>
    <w:rsid w:val="00A25B32"/>
    <w:rsid w:val="00A25F5C"/>
    <w:rsid w:val="00A26948"/>
    <w:rsid w:val="00A2764D"/>
    <w:rsid w:val="00A27C38"/>
    <w:rsid w:val="00A30282"/>
    <w:rsid w:val="00A30FAB"/>
    <w:rsid w:val="00A30FDD"/>
    <w:rsid w:val="00A30FF3"/>
    <w:rsid w:val="00A313A2"/>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10"/>
    <w:rsid w:val="00A44644"/>
    <w:rsid w:val="00A448C1"/>
    <w:rsid w:val="00A449AB"/>
    <w:rsid w:val="00A44EE1"/>
    <w:rsid w:val="00A45058"/>
    <w:rsid w:val="00A45E3C"/>
    <w:rsid w:val="00A46294"/>
    <w:rsid w:val="00A46AD0"/>
    <w:rsid w:val="00A47C0C"/>
    <w:rsid w:val="00A50CE1"/>
    <w:rsid w:val="00A5154D"/>
    <w:rsid w:val="00A5183B"/>
    <w:rsid w:val="00A51984"/>
    <w:rsid w:val="00A531AA"/>
    <w:rsid w:val="00A53724"/>
    <w:rsid w:val="00A53910"/>
    <w:rsid w:val="00A53B77"/>
    <w:rsid w:val="00A53BB4"/>
    <w:rsid w:val="00A53BEA"/>
    <w:rsid w:val="00A53EF6"/>
    <w:rsid w:val="00A54549"/>
    <w:rsid w:val="00A54B30"/>
    <w:rsid w:val="00A54DAF"/>
    <w:rsid w:val="00A54F7F"/>
    <w:rsid w:val="00A5564B"/>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5E63"/>
    <w:rsid w:val="00A661BA"/>
    <w:rsid w:val="00A6690C"/>
    <w:rsid w:val="00A67310"/>
    <w:rsid w:val="00A67B08"/>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6FB1"/>
    <w:rsid w:val="00A7707E"/>
    <w:rsid w:val="00A77144"/>
    <w:rsid w:val="00A772FE"/>
    <w:rsid w:val="00A77A9F"/>
    <w:rsid w:val="00A809F1"/>
    <w:rsid w:val="00A80E78"/>
    <w:rsid w:val="00A80EA6"/>
    <w:rsid w:val="00A810C8"/>
    <w:rsid w:val="00A81961"/>
    <w:rsid w:val="00A82346"/>
    <w:rsid w:val="00A82860"/>
    <w:rsid w:val="00A829D3"/>
    <w:rsid w:val="00A82B64"/>
    <w:rsid w:val="00A83202"/>
    <w:rsid w:val="00A8348D"/>
    <w:rsid w:val="00A8381B"/>
    <w:rsid w:val="00A83A09"/>
    <w:rsid w:val="00A83EBF"/>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6FC0"/>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A7CF6"/>
    <w:rsid w:val="00AB02E4"/>
    <w:rsid w:val="00AB0818"/>
    <w:rsid w:val="00AB08B5"/>
    <w:rsid w:val="00AB105E"/>
    <w:rsid w:val="00AB14BD"/>
    <w:rsid w:val="00AB1AEA"/>
    <w:rsid w:val="00AB1F6A"/>
    <w:rsid w:val="00AB202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C00FF"/>
    <w:rsid w:val="00AC0790"/>
    <w:rsid w:val="00AC10E0"/>
    <w:rsid w:val="00AC16EB"/>
    <w:rsid w:val="00AC2290"/>
    <w:rsid w:val="00AC2577"/>
    <w:rsid w:val="00AC2BA2"/>
    <w:rsid w:val="00AC3051"/>
    <w:rsid w:val="00AC36DC"/>
    <w:rsid w:val="00AC3E79"/>
    <w:rsid w:val="00AC3F36"/>
    <w:rsid w:val="00AC407E"/>
    <w:rsid w:val="00AC4150"/>
    <w:rsid w:val="00AC48B6"/>
    <w:rsid w:val="00AC517D"/>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76C"/>
    <w:rsid w:val="00AD2DA3"/>
    <w:rsid w:val="00AD3E3F"/>
    <w:rsid w:val="00AD3F34"/>
    <w:rsid w:val="00AD3FC4"/>
    <w:rsid w:val="00AD4381"/>
    <w:rsid w:val="00AD5759"/>
    <w:rsid w:val="00AD57CD"/>
    <w:rsid w:val="00AD7255"/>
    <w:rsid w:val="00AD78C7"/>
    <w:rsid w:val="00AD7B3E"/>
    <w:rsid w:val="00AE035F"/>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D69"/>
    <w:rsid w:val="00AF2F47"/>
    <w:rsid w:val="00AF2FC6"/>
    <w:rsid w:val="00AF32AA"/>
    <w:rsid w:val="00AF387A"/>
    <w:rsid w:val="00AF3995"/>
    <w:rsid w:val="00AF3C1A"/>
    <w:rsid w:val="00AF47FD"/>
    <w:rsid w:val="00AF4AC3"/>
    <w:rsid w:val="00AF5825"/>
    <w:rsid w:val="00AF67D6"/>
    <w:rsid w:val="00AF79AA"/>
    <w:rsid w:val="00B006DF"/>
    <w:rsid w:val="00B00934"/>
    <w:rsid w:val="00B011CA"/>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83A"/>
    <w:rsid w:val="00B05CE2"/>
    <w:rsid w:val="00B06097"/>
    <w:rsid w:val="00B0629A"/>
    <w:rsid w:val="00B067D3"/>
    <w:rsid w:val="00B0697B"/>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5F51"/>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4C6"/>
    <w:rsid w:val="00B23B5A"/>
    <w:rsid w:val="00B24BBA"/>
    <w:rsid w:val="00B2532F"/>
    <w:rsid w:val="00B255D9"/>
    <w:rsid w:val="00B257FD"/>
    <w:rsid w:val="00B2585A"/>
    <w:rsid w:val="00B258A8"/>
    <w:rsid w:val="00B2798B"/>
    <w:rsid w:val="00B27D27"/>
    <w:rsid w:val="00B3010E"/>
    <w:rsid w:val="00B30120"/>
    <w:rsid w:val="00B3091E"/>
    <w:rsid w:val="00B30C52"/>
    <w:rsid w:val="00B30C91"/>
    <w:rsid w:val="00B30E74"/>
    <w:rsid w:val="00B31308"/>
    <w:rsid w:val="00B31452"/>
    <w:rsid w:val="00B31B29"/>
    <w:rsid w:val="00B321C0"/>
    <w:rsid w:val="00B32468"/>
    <w:rsid w:val="00B329A7"/>
    <w:rsid w:val="00B333A2"/>
    <w:rsid w:val="00B34205"/>
    <w:rsid w:val="00B3485F"/>
    <w:rsid w:val="00B34A29"/>
    <w:rsid w:val="00B34DF9"/>
    <w:rsid w:val="00B35603"/>
    <w:rsid w:val="00B35820"/>
    <w:rsid w:val="00B3711C"/>
    <w:rsid w:val="00B37824"/>
    <w:rsid w:val="00B37C24"/>
    <w:rsid w:val="00B40273"/>
    <w:rsid w:val="00B402EA"/>
    <w:rsid w:val="00B4066B"/>
    <w:rsid w:val="00B415F0"/>
    <w:rsid w:val="00B4176C"/>
    <w:rsid w:val="00B421A9"/>
    <w:rsid w:val="00B4229C"/>
    <w:rsid w:val="00B422E4"/>
    <w:rsid w:val="00B425FA"/>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747"/>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1E19"/>
    <w:rsid w:val="00B62082"/>
    <w:rsid w:val="00B6209D"/>
    <w:rsid w:val="00B6225A"/>
    <w:rsid w:val="00B625DA"/>
    <w:rsid w:val="00B6268F"/>
    <w:rsid w:val="00B628A5"/>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1942"/>
    <w:rsid w:val="00B72AD4"/>
    <w:rsid w:val="00B7305B"/>
    <w:rsid w:val="00B732A1"/>
    <w:rsid w:val="00B73508"/>
    <w:rsid w:val="00B735E5"/>
    <w:rsid w:val="00B73DB6"/>
    <w:rsid w:val="00B7450A"/>
    <w:rsid w:val="00B74946"/>
    <w:rsid w:val="00B74CD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3AFC"/>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43F"/>
    <w:rsid w:val="00B93A3C"/>
    <w:rsid w:val="00B93C02"/>
    <w:rsid w:val="00B93CA8"/>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188D"/>
    <w:rsid w:val="00BA2BF7"/>
    <w:rsid w:val="00BA49D3"/>
    <w:rsid w:val="00BA4EEC"/>
    <w:rsid w:val="00BA501A"/>
    <w:rsid w:val="00BA5052"/>
    <w:rsid w:val="00BA5272"/>
    <w:rsid w:val="00BA5282"/>
    <w:rsid w:val="00BA6BE5"/>
    <w:rsid w:val="00BA71B1"/>
    <w:rsid w:val="00BA7455"/>
    <w:rsid w:val="00BA757E"/>
    <w:rsid w:val="00BA78BC"/>
    <w:rsid w:val="00BA7A64"/>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0F"/>
    <w:rsid w:val="00BD1770"/>
    <w:rsid w:val="00BD2549"/>
    <w:rsid w:val="00BD2FE0"/>
    <w:rsid w:val="00BD3C6A"/>
    <w:rsid w:val="00BD415B"/>
    <w:rsid w:val="00BD55B5"/>
    <w:rsid w:val="00BD5D84"/>
    <w:rsid w:val="00BD5DA3"/>
    <w:rsid w:val="00BD6520"/>
    <w:rsid w:val="00BD663B"/>
    <w:rsid w:val="00BD6C3E"/>
    <w:rsid w:val="00BD6FD6"/>
    <w:rsid w:val="00BD7436"/>
    <w:rsid w:val="00BE0332"/>
    <w:rsid w:val="00BE04FB"/>
    <w:rsid w:val="00BE0954"/>
    <w:rsid w:val="00BE0C69"/>
    <w:rsid w:val="00BE11CE"/>
    <w:rsid w:val="00BE1757"/>
    <w:rsid w:val="00BE1813"/>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041"/>
    <w:rsid w:val="00BF482C"/>
    <w:rsid w:val="00BF4BF9"/>
    <w:rsid w:val="00BF57CB"/>
    <w:rsid w:val="00BF5904"/>
    <w:rsid w:val="00BF5F47"/>
    <w:rsid w:val="00BF5F7B"/>
    <w:rsid w:val="00BF6317"/>
    <w:rsid w:val="00BF6343"/>
    <w:rsid w:val="00BF6448"/>
    <w:rsid w:val="00BF68A8"/>
    <w:rsid w:val="00BF6E0C"/>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035"/>
    <w:rsid w:val="00C05905"/>
    <w:rsid w:val="00C05A28"/>
    <w:rsid w:val="00C05A87"/>
    <w:rsid w:val="00C05BEA"/>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589"/>
    <w:rsid w:val="00C15D74"/>
    <w:rsid w:val="00C15DB4"/>
    <w:rsid w:val="00C16468"/>
    <w:rsid w:val="00C165B1"/>
    <w:rsid w:val="00C16656"/>
    <w:rsid w:val="00C169D1"/>
    <w:rsid w:val="00C16A9C"/>
    <w:rsid w:val="00C16CC9"/>
    <w:rsid w:val="00C17011"/>
    <w:rsid w:val="00C17642"/>
    <w:rsid w:val="00C179FC"/>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BC0"/>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436"/>
    <w:rsid w:val="00C35852"/>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2FA0"/>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44"/>
    <w:rsid w:val="00C72665"/>
    <w:rsid w:val="00C726CC"/>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220"/>
    <w:rsid w:val="00C929BE"/>
    <w:rsid w:val="00C92E57"/>
    <w:rsid w:val="00C93881"/>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9DF"/>
    <w:rsid w:val="00CA0AD5"/>
    <w:rsid w:val="00CA0C73"/>
    <w:rsid w:val="00CA0E12"/>
    <w:rsid w:val="00CA114E"/>
    <w:rsid w:val="00CA1203"/>
    <w:rsid w:val="00CA1FAD"/>
    <w:rsid w:val="00CA279E"/>
    <w:rsid w:val="00CA28DB"/>
    <w:rsid w:val="00CA28E8"/>
    <w:rsid w:val="00CA29A6"/>
    <w:rsid w:val="00CA2FEF"/>
    <w:rsid w:val="00CA3D0C"/>
    <w:rsid w:val="00CA3FC8"/>
    <w:rsid w:val="00CA4714"/>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6D8A"/>
    <w:rsid w:val="00CB71C0"/>
    <w:rsid w:val="00CB750A"/>
    <w:rsid w:val="00CB751D"/>
    <w:rsid w:val="00CC022E"/>
    <w:rsid w:val="00CC0A13"/>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C7CAF"/>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6EA"/>
    <w:rsid w:val="00CE499A"/>
    <w:rsid w:val="00CE4DA4"/>
    <w:rsid w:val="00CE4F79"/>
    <w:rsid w:val="00CE5573"/>
    <w:rsid w:val="00CE5A05"/>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349E"/>
    <w:rsid w:val="00CF35B7"/>
    <w:rsid w:val="00CF40FF"/>
    <w:rsid w:val="00CF45C9"/>
    <w:rsid w:val="00CF4A2A"/>
    <w:rsid w:val="00CF4C3F"/>
    <w:rsid w:val="00CF4D94"/>
    <w:rsid w:val="00CF4E05"/>
    <w:rsid w:val="00CF5409"/>
    <w:rsid w:val="00CF55E0"/>
    <w:rsid w:val="00CF5B50"/>
    <w:rsid w:val="00CF5BA6"/>
    <w:rsid w:val="00CF62B9"/>
    <w:rsid w:val="00CF69F5"/>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2F74"/>
    <w:rsid w:val="00D0317D"/>
    <w:rsid w:val="00D032D4"/>
    <w:rsid w:val="00D0376C"/>
    <w:rsid w:val="00D037B7"/>
    <w:rsid w:val="00D04724"/>
    <w:rsid w:val="00D04A11"/>
    <w:rsid w:val="00D04E71"/>
    <w:rsid w:val="00D057D6"/>
    <w:rsid w:val="00D05F29"/>
    <w:rsid w:val="00D06741"/>
    <w:rsid w:val="00D07AEC"/>
    <w:rsid w:val="00D1127D"/>
    <w:rsid w:val="00D113F8"/>
    <w:rsid w:val="00D11941"/>
    <w:rsid w:val="00D11D5B"/>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1C11"/>
    <w:rsid w:val="00D22512"/>
    <w:rsid w:val="00D22CF3"/>
    <w:rsid w:val="00D22E8C"/>
    <w:rsid w:val="00D23081"/>
    <w:rsid w:val="00D233BC"/>
    <w:rsid w:val="00D235DE"/>
    <w:rsid w:val="00D236BC"/>
    <w:rsid w:val="00D239CE"/>
    <w:rsid w:val="00D23CE9"/>
    <w:rsid w:val="00D2465E"/>
    <w:rsid w:val="00D251CE"/>
    <w:rsid w:val="00D25A0F"/>
    <w:rsid w:val="00D26AEE"/>
    <w:rsid w:val="00D26D2C"/>
    <w:rsid w:val="00D2706A"/>
    <w:rsid w:val="00D272C1"/>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3F0"/>
    <w:rsid w:val="00D375DE"/>
    <w:rsid w:val="00D379D4"/>
    <w:rsid w:val="00D4060D"/>
    <w:rsid w:val="00D4070F"/>
    <w:rsid w:val="00D407FC"/>
    <w:rsid w:val="00D4106D"/>
    <w:rsid w:val="00D41185"/>
    <w:rsid w:val="00D4154A"/>
    <w:rsid w:val="00D41AF1"/>
    <w:rsid w:val="00D41B54"/>
    <w:rsid w:val="00D41B9E"/>
    <w:rsid w:val="00D41E48"/>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43"/>
    <w:rsid w:val="00D5367D"/>
    <w:rsid w:val="00D53B7C"/>
    <w:rsid w:val="00D5416B"/>
    <w:rsid w:val="00D54335"/>
    <w:rsid w:val="00D55390"/>
    <w:rsid w:val="00D55605"/>
    <w:rsid w:val="00D55633"/>
    <w:rsid w:val="00D55BB3"/>
    <w:rsid w:val="00D55D4C"/>
    <w:rsid w:val="00D55F06"/>
    <w:rsid w:val="00D561F4"/>
    <w:rsid w:val="00D56601"/>
    <w:rsid w:val="00D577A6"/>
    <w:rsid w:val="00D60329"/>
    <w:rsid w:val="00D609CB"/>
    <w:rsid w:val="00D60B07"/>
    <w:rsid w:val="00D60D81"/>
    <w:rsid w:val="00D61600"/>
    <w:rsid w:val="00D61AC0"/>
    <w:rsid w:val="00D621E7"/>
    <w:rsid w:val="00D62322"/>
    <w:rsid w:val="00D6256E"/>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4FAE"/>
    <w:rsid w:val="00D85108"/>
    <w:rsid w:val="00D855F9"/>
    <w:rsid w:val="00D85797"/>
    <w:rsid w:val="00D86117"/>
    <w:rsid w:val="00D863C8"/>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93F"/>
    <w:rsid w:val="00D94C8D"/>
    <w:rsid w:val="00D94F36"/>
    <w:rsid w:val="00D954B6"/>
    <w:rsid w:val="00D95F57"/>
    <w:rsid w:val="00D966F0"/>
    <w:rsid w:val="00D96AC1"/>
    <w:rsid w:val="00D96F90"/>
    <w:rsid w:val="00D977A3"/>
    <w:rsid w:val="00D97837"/>
    <w:rsid w:val="00D97E2B"/>
    <w:rsid w:val="00D97E37"/>
    <w:rsid w:val="00DA065C"/>
    <w:rsid w:val="00DA0CE7"/>
    <w:rsid w:val="00DA1153"/>
    <w:rsid w:val="00DA1338"/>
    <w:rsid w:val="00DA1778"/>
    <w:rsid w:val="00DA1E2E"/>
    <w:rsid w:val="00DA2396"/>
    <w:rsid w:val="00DA239E"/>
    <w:rsid w:val="00DA2D77"/>
    <w:rsid w:val="00DA3281"/>
    <w:rsid w:val="00DA3610"/>
    <w:rsid w:val="00DA395E"/>
    <w:rsid w:val="00DA42EF"/>
    <w:rsid w:val="00DA4FEB"/>
    <w:rsid w:val="00DA51A2"/>
    <w:rsid w:val="00DA5488"/>
    <w:rsid w:val="00DA54CB"/>
    <w:rsid w:val="00DA56BD"/>
    <w:rsid w:val="00DA6033"/>
    <w:rsid w:val="00DA6348"/>
    <w:rsid w:val="00DA7A03"/>
    <w:rsid w:val="00DB0377"/>
    <w:rsid w:val="00DB06D9"/>
    <w:rsid w:val="00DB0939"/>
    <w:rsid w:val="00DB0C25"/>
    <w:rsid w:val="00DB1818"/>
    <w:rsid w:val="00DB1FD9"/>
    <w:rsid w:val="00DB242A"/>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48E"/>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624"/>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D7C2D"/>
    <w:rsid w:val="00DE171D"/>
    <w:rsid w:val="00DE1AAC"/>
    <w:rsid w:val="00DE1E44"/>
    <w:rsid w:val="00DE1E81"/>
    <w:rsid w:val="00DE245D"/>
    <w:rsid w:val="00DE25FF"/>
    <w:rsid w:val="00DE2AA5"/>
    <w:rsid w:val="00DE2F96"/>
    <w:rsid w:val="00DE335F"/>
    <w:rsid w:val="00DE3A74"/>
    <w:rsid w:val="00DE3AD2"/>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9E1"/>
    <w:rsid w:val="00E01E27"/>
    <w:rsid w:val="00E021F9"/>
    <w:rsid w:val="00E02978"/>
    <w:rsid w:val="00E02985"/>
    <w:rsid w:val="00E02FBC"/>
    <w:rsid w:val="00E0311B"/>
    <w:rsid w:val="00E033B5"/>
    <w:rsid w:val="00E034C3"/>
    <w:rsid w:val="00E03C77"/>
    <w:rsid w:val="00E04099"/>
    <w:rsid w:val="00E059B9"/>
    <w:rsid w:val="00E05AA3"/>
    <w:rsid w:val="00E0616C"/>
    <w:rsid w:val="00E06FE7"/>
    <w:rsid w:val="00E070C0"/>
    <w:rsid w:val="00E072F9"/>
    <w:rsid w:val="00E100AE"/>
    <w:rsid w:val="00E102CA"/>
    <w:rsid w:val="00E10F65"/>
    <w:rsid w:val="00E1218F"/>
    <w:rsid w:val="00E12746"/>
    <w:rsid w:val="00E12F12"/>
    <w:rsid w:val="00E140BA"/>
    <w:rsid w:val="00E142BB"/>
    <w:rsid w:val="00E145C3"/>
    <w:rsid w:val="00E149E7"/>
    <w:rsid w:val="00E14B55"/>
    <w:rsid w:val="00E14E4B"/>
    <w:rsid w:val="00E15BFE"/>
    <w:rsid w:val="00E15CF1"/>
    <w:rsid w:val="00E15DC7"/>
    <w:rsid w:val="00E161AA"/>
    <w:rsid w:val="00E16B63"/>
    <w:rsid w:val="00E17D2A"/>
    <w:rsid w:val="00E20067"/>
    <w:rsid w:val="00E200E2"/>
    <w:rsid w:val="00E208EB"/>
    <w:rsid w:val="00E20D54"/>
    <w:rsid w:val="00E20EF1"/>
    <w:rsid w:val="00E216EB"/>
    <w:rsid w:val="00E21AEB"/>
    <w:rsid w:val="00E228F3"/>
    <w:rsid w:val="00E22F67"/>
    <w:rsid w:val="00E23076"/>
    <w:rsid w:val="00E23886"/>
    <w:rsid w:val="00E23A1B"/>
    <w:rsid w:val="00E24005"/>
    <w:rsid w:val="00E24910"/>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62"/>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6BDF"/>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6CEC"/>
    <w:rsid w:val="00E57469"/>
    <w:rsid w:val="00E57BF4"/>
    <w:rsid w:val="00E57E46"/>
    <w:rsid w:val="00E60422"/>
    <w:rsid w:val="00E60986"/>
    <w:rsid w:val="00E60E52"/>
    <w:rsid w:val="00E616AF"/>
    <w:rsid w:val="00E61816"/>
    <w:rsid w:val="00E61DBD"/>
    <w:rsid w:val="00E6227A"/>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110"/>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87A2F"/>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5921"/>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5B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1B92"/>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2FC2"/>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2E5"/>
    <w:rsid w:val="00F025A2"/>
    <w:rsid w:val="00F025D1"/>
    <w:rsid w:val="00F026C7"/>
    <w:rsid w:val="00F02A22"/>
    <w:rsid w:val="00F03775"/>
    <w:rsid w:val="00F041E3"/>
    <w:rsid w:val="00F0458A"/>
    <w:rsid w:val="00F04609"/>
    <w:rsid w:val="00F04712"/>
    <w:rsid w:val="00F04912"/>
    <w:rsid w:val="00F0495E"/>
    <w:rsid w:val="00F04DA1"/>
    <w:rsid w:val="00F04DE3"/>
    <w:rsid w:val="00F04FBF"/>
    <w:rsid w:val="00F055F9"/>
    <w:rsid w:val="00F0632E"/>
    <w:rsid w:val="00F06730"/>
    <w:rsid w:val="00F06827"/>
    <w:rsid w:val="00F07778"/>
    <w:rsid w:val="00F07C08"/>
    <w:rsid w:val="00F07E21"/>
    <w:rsid w:val="00F07E6F"/>
    <w:rsid w:val="00F10768"/>
    <w:rsid w:val="00F10930"/>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0F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8EB"/>
    <w:rsid w:val="00F32957"/>
    <w:rsid w:val="00F33025"/>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3D6"/>
    <w:rsid w:val="00F40749"/>
    <w:rsid w:val="00F40E2A"/>
    <w:rsid w:val="00F41154"/>
    <w:rsid w:val="00F41AAF"/>
    <w:rsid w:val="00F42B2D"/>
    <w:rsid w:val="00F43229"/>
    <w:rsid w:val="00F43F3F"/>
    <w:rsid w:val="00F441F9"/>
    <w:rsid w:val="00F44FCA"/>
    <w:rsid w:val="00F4518F"/>
    <w:rsid w:val="00F452FE"/>
    <w:rsid w:val="00F46208"/>
    <w:rsid w:val="00F464C5"/>
    <w:rsid w:val="00F46B31"/>
    <w:rsid w:val="00F46C45"/>
    <w:rsid w:val="00F46E07"/>
    <w:rsid w:val="00F475F6"/>
    <w:rsid w:val="00F479AE"/>
    <w:rsid w:val="00F47D32"/>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57D0D"/>
    <w:rsid w:val="00F60D68"/>
    <w:rsid w:val="00F60D8B"/>
    <w:rsid w:val="00F60F82"/>
    <w:rsid w:val="00F61C53"/>
    <w:rsid w:val="00F62581"/>
    <w:rsid w:val="00F626A5"/>
    <w:rsid w:val="00F62945"/>
    <w:rsid w:val="00F629C8"/>
    <w:rsid w:val="00F62C4A"/>
    <w:rsid w:val="00F63723"/>
    <w:rsid w:val="00F63EEA"/>
    <w:rsid w:val="00F64E2B"/>
    <w:rsid w:val="00F6504C"/>
    <w:rsid w:val="00F65215"/>
    <w:rsid w:val="00F6526A"/>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613"/>
    <w:rsid w:val="00F75A91"/>
    <w:rsid w:val="00F765F2"/>
    <w:rsid w:val="00F76649"/>
    <w:rsid w:val="00F7679D"/>
    <w:rsid w:val="00F770F2"/>
    <w:rsid w:val="00F80128"/>
    <w:rsid w:val="00F80A60"/>
    <w:rsid w:val="00F81025"/>
    <w:rsid w:val="00F81CF3"/>
    <w:rsid w:val="00F826C7"/>
    <w:rsid w:val="00F83173"/>
    <w:rsid w:val="00F83743"/>
    <w:rsid w:val="00F83A23"/>
    <w:rsid w:val="00F83D5D"/>
    <w:rsid w:val="00F83EE7"/>
    <w:rsid w:val="00F84042"/>
    <w:rsid w:val="00F849AB"/>
    <w:rsid w:val="00F84F9A"/>
    <w:rsid w:val="00F8555B"/>
    <w:rsid w:val="00F85970"/>
    <w:rsid w:val="00F87D25"/>
    <w:rsid w:val="00F9004B"/>
    <w:rsid w:val="00F90323"/>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3BC0"/>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0EA"/>
    <w:rsid w:val="00FB4A32"/>
    <w:rsid w:val="00FB56B5"/>
    <w:rsid w:val="00FB5DD1"/>
    <w:rsid w:val="00FB71D4"/>
    <w:rsid w:val="00FB72DA"/>
    <w:rsid w:val="00FB7D96"/>
    <w:rsid w:val="00FC1192"/>
    <w:rsid w:val="00FC1559"/>
    <w:rsid w:val="00FC1867"/>
    <w:rsid w:val="00FC1897"/>
    <w:rsid w:val="00FC1E1A"/>
    <w:rsid w:val="00FC227A"/>
    <w:rsid w:val="00FC23D4"/>
    <w:rsid w:val="00FC2E35"/>
    <w:rsid w:val="00FC2F40"/>
    <w:rsid w:val="00FC3326"/>
    <w:rsid w:val="00FC348B"/>
    <w:rsid w:val="00FC5FEE"/>
    <w:rsid w:val="00FC616C"/>
    <w:rsid w:val="00FC651C"/>
    <w:rsid w:val="00FC701E"/>
    <w:rsid w:val="00FC73F9"/>
    <w:rsid w:val="00FD0024"/>
    <w:rsid w:val="00FD07D8"/>
    <w:rsid w:val="00FD0C68"/>
    <w:rsid w:val="00FD2221"/>
    <w:rsid w:val="00FD31B1"/>
    <w:rsid w:val="00FD34A3"/>
    <w:rsid w:val="00FD39F6"/>
    <w:rsid w:val="00FD3A1F"/>
    <w:rsid w:val="00FD3C6C"/>
    <w:rsid w:val="00FD3F91"/>
    <w:rsid w:val="00FD472C"/>
    <w:rsid w:val="00FD5093"/>
    <w:rsid w:val="00FD51F2"/>
    <w:rsid w:val="00FD531D"/>
    <w:rsid w:val="00FD552F"/>
    <w:rsid w:val="00FD56CE"/>
    <w:rsid w:val="00FD6A9C"/>
    <w:rsid w:val="00FD6D12"/>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8CF"/>
    <w:rsid w:val="00FF1CFC"/>
    <w:rsid w:val="00FF22DD"/>
    <w:rsid w:val="00FF2D91"/>
    <w:rsid w:val="00FF38E2"/>
    <w:rsid w:val="00FF3C1D"/>
    <w:rsid w:val="00FF3DD4"/>
    <w:rsid w:val="00FF41E4"/>
    <w:rsid w:val="00FF45C8"/>
    <w:rsid w:val="00FF4EDF"/>
    <w:rsid w:val="00FF5331"/>
    <w:rsid w:val="00FF5E55"/>
    <w:rsid w:val="00FF60C8"/>
    <w:rsid w:val="00FF6494"/>
    <w:rsid w:val="00FF67D9"/>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Heading 2 3GPP"/>
    <w:basedOn w:val="1"/>
    <w:next w:val="a0"/>
    <w:link w:val="20"/>
    <w:uiPriority w:val="9"/>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Title1"/>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Title1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ＭＳ 明朝"/>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4B2A70"/>
    <w:rPr>
      <w:lang w:eastAsia="en-US"/>
    </w:rPr>
  </w:style>
  <w:style w:type="table" w:customStyle="1" w:styleId="TableGrid1">
    <w:name w:val="Table Grid1"/>
    <w:basedOn w:val="a2"/>
    <w:next w:val="aff3"/>
    <w:uiPriority w:val="59"/>
    <w:rsid w:val="004B2A70"/>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B2A70"/>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B2A70"/>
    <w:rPr>
      <w:sz w:val="22"/>
      <w:lang w:val="en-US" w:eastAsia="zh-CN"/>
    </w:rPr>
  </w:style>
  <w:style w:type="paragraph" w:customStyle="1" w:styleId="Style1">
    <w:name w:val="Style1"/>
    <w:basedOn w:val="a0"/>
    <w:link w:val="Style1Char"/>
    <w:qFormat/>
    <w:rsid w:val="004B2A70"/>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a3"/>
    <w:uiPriority w:val="99"/>
    <w:semiHidden/>
    <w:unhideWhenUsed/>
    <w:rsid w:val="004B2A70"/>
  </w:style>
  <w:style w:type="numbering" w:customStyle="1" w:styleId="111">
    <w:name w:val="无列表11"/>
    <w:next w:val="a3"/>
    <w:uiPriority w:val="99"/>
    <w:semiHidden/>
    <w:unhideWhenUsed/>
    <w:rsid w:val="004B2A70"/>
  </w:style>
  <w:style w:type="character" w:customStyle="1" w:styleId="fontstyle01">
    <w:name w:val="fontstyle01"/>
    <w:basedOn w:val="a1"/>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a0"/>
    <w:rsid w:val="00441745"/>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a0"/>
    <w:rsid w:val="00441745"/>
    <w:pPr>
      <w:adjustRightInd w:val="0"/>
      <w:snapToGrid w:val="0"/>
      <w:spacing w:beforeLines="50" w:before="120" w:after="100" w:afterAutospacing="1"/>
      <w:jc w:val="both"/>
    </w:pPr>
    <w:rPr>
      <w:rFonts w:eastAsia="Batang"/>
      <w:b/>
      <w:snapToGrid w:val="0"/>
      <w:sz w:val="28"/>
      <w:lang w:eastAsia="ko-KR"/>
    </w:rPr>
  </w:style>
  <w:style w:type="character" w:customStyle="1" w:styleId="msoins0">
    <w:name w:val="msoins"/>
    <w:basedOn w:val="a1"/>
    <w:rsid w:val="008E54AE"/>
  </w:style>
  <w:style w:type="character" w:customStyle="1" w:styleId="msodel0">
    <w:name w:val="msodel"/>
    <w:basedOn w:val="a1"/>
    <w:rsid w:val="008E54AE"/>
  </w:style>
  <w:style w:type="paragraph" w:customStyle="1" w:styleId="3GPPH1">
    <w:name w:val="3GPP H1"/>
    <w:basedOn w:val="1"/>
    <w:next w:val="a0"/>
    <w:link w:val="3GPPH1Char"/>
    <w:qFormat/>
    <w:rsid w:val="00CC7CAF"/>
    <w:pPr>
      <w:tabs>
        <w:tab w:val="num" w:pos="432"/>
      </w:tabs>
      <w:overflowPunct w:val="0"/>
      <w:autoSpaceDE w:val="0"/>
      <w:autoSpaceDN w:val="0"/>
      <w:adjustRightInd w:val="0"/>
      <w:spacing w:after="120"/>
      <w:ind w:left="1928" w:hanging="1928"/>
      <w:textAlignment w:val="baseline"/>
    </w:pPr>
    <w:rPr>
      <w:rFonts w:eastAsiaTheme="minorHAnsi" w:cstheme="minorBidi"/>
      <w:szCs w:val="22"/>
    </w:rPr>
  </w:style>
  <w:style w:type="character" w:customStyle="1" w:styleId="3GPPH1Char">
    <w:name w:val="3GPP H1 Char"/>
    <w:basedOn w:val="a1"/>
    <w:link w:val="3GPPH1"/>
    <w:rsid w:val="00CC7CAF"/>
    <w:rPr>
      <w:rFonts w:ascii="Arial" w:eastAsiaTheme="minorHAnsi" w:hAnsi="Arial" w:cstheme="minorBidi"/>
      <w:sz w:val="36"/>
      <w:szCs w:val="22"/>
      <w:lang w:eastAsia="en-US"/>
    </w:rPr>
  </w:style>
  <w:style w:type="paragraph" w:customStyle="1" w:styleId="3GPPText">
    <w:name w:val="3GPP Text"/>
    <w:basedOn w:val="a0"/>
    <w:link w:val="3GPPTextChar"/>
    <w:qFormat/>
    <w:rsid w:val="00CC7CAF"/>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C7CAF"/>
    <w:rPr>
      <w:sz w:val="22"/>
      <w:lang w:val="en-US" w:eastAsia="en-US"/>
    </w:rPr>
  </w:style>
  <w:style w:type="numbering" w:customStyle="1" w:styleId="3GPPListofBullets">
    <w:name w:val="3GPP List of Bullets"/>
    <w:rsid w:val="00DB242A"/>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53711352">
      <w:bodyDiv w:val="1"/>
      <w:marLeft w:val="0"/>
      <w:marRight w:val="0"/>
      <w:marTop w:val="0"/>
      <w:marBottom w:val="0"/>
      <w:divBdr>
        <w:top w:val="none" w:sz="0" w:space="0" w:color="auto"/>
        <w:left w:val="none" w:sz="0" w:space="0" w:color="auto"/>
        <w:bottom w:val="none" w:sz="0" w:space="0" w:color="auto"/>
        <w:right w:val="none" w:sz="0" w:space="0" w:color="auto"/>
      </w:divBdr>
    </w:div>
    <w:div w:id="34113127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23268046">
      <w:bodyDiv w:val="1"/>
      <w:marLeft w:val="0"/>
      <w:marRight w:val="0"/>
      <w:marTop w:val="0"/>
      <w:marBottom w:val="0"/>
      <w:divBdr>
        <w:top w:val="none" w:sz="0" w:space="0" w:color="auto"/>
        <w:left w:val="none" w:sz="0" w:space="0" w:color="auto"/>
        <w:bottom w:val="none" w:sz="0" w:space="0" w:color="auto"/>
        <w:right w:val="none" w:sz="0" w:space="0" w:color="auto"/>
      </w:divBdr>
    </w:div>
    <w:div w:id="66821270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151025275">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305770316">
      <w:bodyDiv w:val="1"/>
      <w:marLeft w:val="0"/>
      <w:marRight w:val="0"/>
      <w:marTop w:val="0"/>
      <w:marBottom w:val="0"/>
      <w:divBdr>
        <w:top w:val="none" w:sz="0" w:space="0" w:color="auto"/>
        <w:left w:val="none" w:sz="0" w:space="0" w:color="auto"/>
        <w:bottom w:val="none" w:sz="0" w:space="0" w:color="auto"/>
        <w:right w:val="none" w:sz="0" w:space="0" w:color="auto"/>
      </w:divBdr>
    </w:div>
    <w:div w:id="1473012885">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09980223">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32993674">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9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F256BC-9714-46DA-AC0A-EC18DD796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4</Pages>
  <Words>1690</Words>
  <Characters>9633</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11301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大内渉/研究員</cp:lastModifiedBy>
  <cp:revision>31</cp:revision>
  <dcterms:created xsi:type="dcterms:W3CDTF">2020-05-08T09:19:00Z</dcterms:created>
  <dcterms:modified xsi:type="dcterms:W3CDTF">2020-08-07T07:33:00Z</dcterms:modified>
</cp:coreProperties>
</file>