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408C" w14:textId="546EB039" w:rsidR="005B1631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Cs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2F062D">
        <w:rPr>
          <w:b w:val="0"/>
          <w:sz w:val="24"/>
        </w:rPr>
        <w:t>9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</w:t>
      </w:r>
      <w:r w:rsidR="002F062D">
        <w:rPr>
          <w:rFonts w:cs="Arial"/>
          <w:iCs/>
          <w:sz w:val="24"/>
        </w:rPr>
        <w:t>30</w:t>
      </w:r>
      <w:r w:rsidR="00F14579">
        <w:rPr>
          <w:rFonts w:cs="Arial"/>
          <w:iCs/>
          <w:sz w:val="24"/>
        </w:rPr>
        <w:t>717</w:t>
      </w:r>
    </w:p>
    <w:p w14:paraId="0DF9AFB3" w14:textId="123E11CF" w:rsidR="00F14579" w:rsidRDefault="005B1631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iCs/>
          <w:sz w:val="24"/>
        </w:rPr>
        <w:tab/>
        <w:t>(</w:t>
      </w:r>
      <w:r w:rsidR="00F14579">
        <w:rPr>
          <w:rFonts w:cs="Arial"/>
          <w:iCs/>
          <w:sz w:val="24"/>
        </w:rPr>
        <w:t>Revison of RP 230054</w:t>
      </w:r>
      <w:r>
        <w:rPr>
          <w:rFonts w:cs="Arial"/>
          <w:iCs/>
          <w:sz w:val="24"/>
        </w:rPr>
        <w:t>)</w:t>
      </w:r>
    </w:p>
    <w:p w14:paraId="6E0C7168" w14:textId="77777777" w:rsidR="00163544" w:rsidRDefault="002F062D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>Rotterdam</w:t>
      </w:r>
      <w:r w:rsidR="004B7E2B" w:rsidRPr="004B7E2B">
        <w:rPr>
          <w:b w:val="0"/>
          <w:sz w:val="24"/>
        </w:rPr>
        <w:t>,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>March 20- 23</w:t>
      </w:r>
      <w:r w:rsidR="003D32EA" w:rsidRPr="00B01ACB">
        <w:rPr>
          <w:b w:val="0"/>
          <w:sz w:val="24"/>
        </w:rPr>
        <w:t>, 202</w:t>
      </w:r>
      <w:r>
        <w:rPr>
          <w:b w:val="0"/>
          <w:sz w:val="24"/>
        </w:rPr>
        <w:t>3</w:t>
      </w:r>
    </w:p>
    <w:p w14:paraId="6E678203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3F3A833" w14:textId="7D0B2041" w:rsidR="00654185" w:rsidRPr="005F5194" w:rsidRDefault="00654185" w:rsidP="00654185">
      <w:pPr>
        <w:pStyle w:val="Title"/>
      </w:pPr>
      <w:r w:rsidRPr="005F5194">
        <w:t>Title:</w:t>
      </w:r>
      <w:r w:rsidRPr="005F5194">
        <w:tab/>
      </w:r>
      <w:r w:rsidR="0085684C">
        <w:t xml:space="preserve">Draft </w:t>
      </w:r>
      <w:r w:rsidRPr="005F5194">
        <w:t>LS on frequency arrangements for IMT in the band 470 – 703 MHz</w:t>
      </w:r>
      <w:r w:rsidRPr="005F5194" w:rsidDel="00D64846">
        <w:rPr>
          <w:rFonts w:eastAsia="Batang"/>
          <w:lang w:eastAsia="zh-CN"/>
        </w:rPr>
        <w:t xml:space="preserve"> </w:t>
      </w:r>
    </w:p>
    <w:p w14:paraId="058870CA" w14:textId="77777777" w:rsidR="00654185" w:rsidRPr="005F5194" w:rsidRDefault="00654185" w:rsidP="00654185">
      <w:pPr>
        <w:pStyle w:val="Title"/>
      </w:pPr>
    </w:p>
    <w:p w14:paraId="5E5BBB11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0024522C" w14:textId="7970DA6C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1B6EB0">
        <w:t>Spark NZ Ltd</w:t>
      </w:r>
    </w:p>
    <w:p w14:paraId="0C71110B" w14:textId="77777777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68A7892B" w14:textId="77777777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7E462B59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64F9E619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61FD3528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Mansoor Shafi</w:t>
      </w:r>
    </w:p>
    <w:p w14:paraId="49ED24D6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29AAEF66" w14:textId="7777777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1DAEE4BD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5989E17A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9BF5B7" w14:textId="27874A52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ab/>
      </w:r>
      <w:r w:rsidR="00FD0DB0">
        <w:rPr>
          <w:rFonts w:ascii="Arial" w:eastAsia="Times New Roman" w:hAnsi="Arial" w:cs="Arial"/>
          <w:bCs/>
          <w:color w:val="000000"/>
          <w:kern w:val="28"/>
        </w:rPr>
        <w:t>None</w:t>
      </w:r>
    </w:p>
    <w:p w14:paraId="0F2E32A5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A598A27" w14:textId="7777777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5815EC6F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1. Overall Description:</w:t>
      </w:r>
    </w:p>
    <w:p w14:paraId="570DFD72" w14:textId="65F5280F" w:rsidR="004A0823" w:rsidRDefault="00DD5400" w:rsidP="004C6E95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TSG-RAN 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is pleased to advise that it has completed the standardization of band </w:t>
      </w:r>
      <w:proofErr w:type="spellStart"/>
      <w:r w:rsidR="002F062D">
        <w:rPr>
          <w:rFonts w:ascii="Arial" w:eastAsia="Times New Roman" w:hAnsi="Arial" w:cs="Arial"/>
          <w:color w:val="000000"/>
          <w:szCs w:val="24"/>
          <w:lang w:val="en-US"/>
        </w:rPr>
        <w:t>n</w:t>
      </w:r>
      <w:proofErr w:type="spellEnd"/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105</w:t>
      </w:r>
      <w:r w:rsidR="002F062D" w:rsidRPr="002F062D">
        <w:rPr>
          <w:rFonts w:ascii="Arial" w:eastAsia="Times New Roman" w:hAnsi="Arial" w:cs="Arial"/>
          <w:color w:val="000000"/>
          <w:szCs w:val="24"/>
          <w:lang w:val="en-US"/>
        </w:rPr>
        <w:t xml:space="preserve"> 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,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APT 600 MHz NR band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(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663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703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UL /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612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652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DL) In this regard TR 38 892 is </w:t>
      </w:r>
      <w:r w:rsidR="00174C42">
        <w:rPr>
          <w:rFonts w:ascii="Arial" w:eastAsia="Times New Roman" w:hAnsi="Arial" w:cs="Arial"/>
          <w:color w:val="000000"/>
          <w:szCs w:val="24"/>
          <w:lang w:val="en-US"/>
        </w:rPr>
        <w:t xml:space="preserve"> available</w:t>
      </w:r>
      <w:r w:rsidR="004A0823">
        <w:rPr>
          <w:rFonts w:ascii="Arial" w:eastAsia="Times New Roman" w:hAnsi="Arial" w:cs="Arial"/>
          <w:color w:val="000000"/>
          <w:szCs w:val="24"/>
          <w:lang w:val="en-US"/>
        </w:rPr>
        <w:t xml:space="preserve"> for APT members as per below</w:t>
      </w:r>
      <w:r w:rsidR="00174C42">
        <w:rPr>
          <w:rFonts w:ascii="Arial" w:eastAsia="Times New Roman" w:hAnsi="Arial" w:cs="Arial"/>
          <w:color w:val="000000"/>
          <w:szCs w:val="24"/>
          <w:lang w:val="en-US"/>
        </w:rPr>
        <w:t xml:space="preserve"> </w:t>
      </w:r>
      <w:r w:rsidR="004A0823">
        <w:rPr>
          <w:rFonts w:ascii="Arial" w:eastAsia="Times New Roman" w:hAnsi="Arial" w:cs="Arial"/>
          <w:color w:val="000000"/>
          <w:szCs w:val="24"/>
          <w:lang w:val="en-US"/>
        </w:rPr>
        <w:t>:</w:t>
      </w:r>
    </w:p>
    <w:p w14:paraId="1F55323A" w14:textId="77777777" w:rsidR="004A0823" w:rsidRDefault="004A0823" w:rsidP="004A0823">
      <w:hyperlink r:id="rId8" w:history="1">
        <w:r>
          <w:rPr>
            <w:rStyle w:val="Hyperlink"/>
          </w:rPr>
          <w:t>https://www.3gpp.org/ftp/Specs/archive/38_series/38.892</w:t>
        </w:r>
      </w:hyperlink>
    </w:p>
    <w:p w14:paraId="41A934AC" w14:textId="77777777" w:rsidR="00DD5400" w:rsidRPr="00DD5400" w:rsidRDefault="00DD5400" w:rsidP="00DD5400">
      <w:pPr>
        <w:widowControl w:val="0"/>
        <w:spacing w:after="0"/>
        <w:rPr>
          <w:rFonts w:ascii="Arial" w:eastAsia="Times New Roman" w:hAnsi="Arial" w:cs="Arial"/>
          <w:b/>
          <w:noProof/>
          <w:color w:val="000000"/>
          <w:sz w:val="18"/>
          <w:lang w:eastAsia="ja-JP"/>
        </w:rPr>
      </w:pPr>
    </w:p>
    <w:p w14:paraId="13567BA3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2. Actions:</w:t>
      </w:r>
    </w:p>
    <w:p w14:paraId="77D1C4D3" w14:textId="09D96143" w:rsidR="00DD5400" w:rsidRPr="0009033D" w:rsidRDefault="0009033D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09033D">
        <w:rPr>
          <w:rFonts w:ascii="Arial" w:eastAsia="Times New Roman" w:hAnsi="Arial" w:cs="Arial"/>
          <w:color w:val="000000"/>
          <w:szCs w:val="24"/>
          <w:lang w:val="en-US"/>
        </w:rPr>
        <w:t xml:space="preserve">RAN </w:t>
      </w:r>
      <w:r w:rsidR="00E46AFD">
        <w:rPr>
          <w:rFonts w:ascii="Arial" w:eastAsia="Times New Roman" w:hAnsi="Arial" w:cs="Arial"/>
          <w:color w:val="000000"/>
          <w:szCs w:val="24"/>
          <w:lang w:val="en-US"/>
        </w:rPr>
        <w:t xml:space="preserve">respectfully </w:t>
      </w:r>
      <w:r w:rsidRPr="0009033D">
        <w:rPr>
          <w:rFonts w:ascii="Arial" w:eastAsia="Times New Roman" w:hAnsi="Arial" w:cs="Arial"/>
          <w:color w:val="000000"/>
          <w:szCs w:val="24"/>
          <w:lang w:val="en-US"/>
        </w:rPr>
        <w:t xml:space="preserve"> ask</w:t>
      </w:r>
      <w:r>
        <w:rPr>
          <w:rFonts w:ascii="Arial" w:eastAsia="Times New Roman" w:hAnsi="Arial" w:cs="Arial"/>
          <w:color w:val="000000"/>
          <w:szCs w:val="24"/>
          <w:lang w:val="en-US"/>
        </w:rPr>
        <w:t>s</w:t>
      </w:r>
      <w:r w:rsidRPr="0009033D">
        <w:rPr>
          <w:rFonts w:ascii="Arial" w:eastAsia="Times New Roman" w:hAnsi="Arial" w:cs="Arial"/>
          <w:color w:val="000000"/>
          <w:szCs w:val="24"/>
          <w:lang w:val="en-US"/>
        </w:rPr>
        <w:t xml:space="preserve"> APT Wireless Group to take the above into account</w:t>
      </w:r>
      <w:r>
        <w:rPr>
          <w:rFonts w:ascii="Arial" w:eastAsia="Times New Roman" w:hAnsi="Arial" w:cs="Arial"/>
          <w:color w:val="000000"/>
          <w:szCs w:val="24"/>
          <w:lang w:val="en-US"/>
        </w:rPr>
        <w:t>.</w:t>
      </w:r>
    </w:p>
    <w:p w14:paraId="4578BDBA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C7BBA" w14:textId="77777777" w:rsidR="00B135F9" w:rsidRDefault="00B135F9">
      <w:r>
        <w:separator/>
      </w:r>
    </w:p>
  </w:endnote>
  <w:endnote w:type="continuationSeparator" w:id="0">
    <w:p w14:paraId="2CF10B67" w14:textId="77777777" w:rsidR="00B135F9" w:rsidRDefault="00B1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4384" w14:textId="77777777" w:rsidR="00B135F9" w:rsidRDefault="00B135F9">
      <w:r>
        <w:separator/>
      </w:r>
    </w:p>
  </w:footnote>
  <w:footnote w:type="continuationSeparator" w:id="0">
    <w:p w14:paraId="5589CDA8" w14:textId="77777777" w:rsidR="00B135F9" w:rsidRDefault="00B13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5133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050931">
    <w:abstractNumId w:val="9"/>
  </w:num>
  <w:num w:numId="3" w16cid:durableId="1338578148">
    <w:abstractNumId w:val="8"/>
  </w:num>
  <w:num w:numId="4" w16cid:durableId="1786580871">
    <w:abstractNumId w:val="2"/>
  </w:num>
  <w:num w:numId="5" w16cid:durableId="884755218">
    <w:abstractNumId w:val="12"/>
  </w:num>
  <w:num w:numId="6" w16cid:durableId="2082410737">
    <w:abstractNumId w:val="7"/>
  </w:num>
  <w:num w:numId="7" w16cid:durableId="1363358050">
    <w:abstractNumId w:val="5"/>
  </w:num>
  <w:num w:numId="8" w16cid:durableId="1389694125">
    <w:abstractNumId w:val="4"/>
  </w:num>
  <w:num w:numId="9" w16cid:durableId="1779136476">
    <w:abstractNumId w:val="3"/>
  </w:num>
  <w:num w:numId="10" w16cid:durableId="368379987">
    <w:abstractNumId w:val="11"/>
  </w:num>
  <w:num w:numId="11" w16cid:durableId="896861501">
    <w:abstractNumId w:val="10"/>
  </w:num>
  <w:num w:numId="12" w16cid:durableId="1894998462">
    <w:abstractNumId w:val="1"/>
  </w:num>
  <w:num w:numId="13" w16cid:durableId="452018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33D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4C42"/>
    <w:rsid w:val="0017724F"/>
    <w:rsid w:val="0018510A"/>
    <w:rsid w:val="00197E3E"/>
    <w:rsid w:val="001A2292"/>
    <w:rsid w:val="001A4A0E"/>
    <w:rsid w:val="001B6EB0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1AA"/>
    <w:rsid w:val="00236652"/>
    <w:rsid w:val="00244320"/>
    <w:rsid w:val="0025437F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062D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0823"/>
    <w:rsid w:val="004A3CF1"/>
    <w:rsid w:val="004A6A60"/>
    <w:rsid w:val="004B6FC2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1631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4161E"/>
    <w:rsid w:val="008454D9"/>
    <w:rsid w:val="0085684C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C0760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135F9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46348"/>
    <w:rsid w:val="00E46AFD"/>
    <w:rsid w:val="00E51ABE"/>
    <w:rsid w:val="00E5593A"/>
    <w:rsid w:val="00E57758"/>
    <w:rsid w:val="00E65C8B"/>
    <w:rsid w:val="00E87A92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4579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0DB0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01.safelinks.protection.outlook.com/?url=https%3A%2F%2Fwww.3gpp.org%2Fftp%2FSpecs%2Farchive%2F38_series%2F38.892&amp;data=05%7C01%7CMansoor.Shafi%40spark.co.nz%7C3fdc4a6572e845028f8a08db26c62c99%7Cf6b3cec6a8624a409ab400d6e11e6f0f%7C0%7C0%7C638146404832106583%7CUnknown%7CTWFpbGZsb3d8eyJWIjoiMC4wLjAwMDAiLCJQIjoiV2luMzIiLCJBTiI6Ik1haWwiLCJXVCI6Mn0%3D%7C3000%7C%7C%7C&amp;sdata=TIsTMyVq%2BzXhfQx9wRyzB9jeWX49H7suhWcRDzMpdsM%3D&amp;reserved=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1317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Mansoor Shafi</cp:lastModifiedBy>
  <cp:revision>11</cp:revision>
  <cp:lastPrinted>2000-02-28T22:31:00Z</cp:lastPrinted>
  <dcterms:created xsi:type="dcterms:W3CDTF">2023-03-18T06:39:00Z</dcterms:created>
  <dcterms:modified xsi:type="dcterms:W3CDTF">2023-03-18T06:45:00Z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