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95D4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16779">
        <w:rPr>
          <w:b/>
          <w:i/>
          <w:noProof/>
          <w:sz w:val="28"/>
        </w:rPr>
        <w:t>2205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5E308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0CB11" w:rsidR="001E41F3" w:rsidRPr="00410371" w:rsidRDefault="00EE1AF4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3264C3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264C3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8B823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r w:rsidRPr="00F34CCD">
              <w:rPr>
                <w:noProof/>
              </w:rPr>
              <w:t xml:space="preserve">CR on </w:t>
            </w:r>
            <w:r>
              <w:rPr>
                <w:noProof/>
              </w:rPr>
              <w:t>PUCCH resource</w:t>
            </w:r>
            <w:r w:rsidR="009D772C">
              <w:rPr>
                <w:noProof/>
              </w:rPr>
              <w:t xml:space="preserve"> for UE configured with NACK-only mode2 for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121F0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C95BB8">
              <w:rPr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B95D5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04669">
              <w:t>3</w:t>
            </w:r>
            <w:r>
              <w:t>-</w:t>
            </w:r>
            <w:r w:rsidR="0030466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927D8" w:rsidR="00D06655" w:rsidRPr="00DA1CDA" w:rsidRDefault="0088096E" w:rsidP="00F31AED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Applyin</w:t>
            </w:r>
            <w:r w:rsidRPr="0088096E">
              <w:rPr>
                <w:rFonts w:ascii="Arial" w:eastAsia="SimSun" w:hAnsi="Arial" w:cs="Arial"/>
                <w:lang w:eastAsia="zh-CN"/>
              </w:rPr>
              <w:t xml:space="preserve">g Table 18-1 to the case of UE configured with </w:t>
            </w:r>
            <w:r w:rsidRPr="0088096E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n1PUCCH-AN </w:t>
            </w:r>
            <w:r w:rsidRPr="0088096E">
              <w:rPr>
                <w:rFonts w:ascii="Arial" w:eastAsia="SimSun" w:hAnsi="Arial" w:cs="Arial"/>
                <w:iCs/>
                <w:sz w:val="18"/>
                <w:szCs w:val="18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5D4B1" w:rsidR="001E41F3" w:rsidRDefault="0088096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param</w:t>
            </w:r>
            <w:r w:rsidR="009D772C">
              <w:rPr>
                <w:noProof/>
              </w:rPr>
              <w:t>e</w:t>
            </w:r>
            <w:r>
              <w:rPr>
                <w:noProof/>
              </w:rPr>
              <w:t>ter ‘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 w:rsidRPr="0088096E">
              <w:rPr>
                <w:noProof/>
              </w:rPr>
              <w:t>’</w:t>
            </w:r>
            <w:r>
              <w:rPr>
                <w:noProof/>
              </w:rPr>
              <w:t xml:space="preserve"> into the first row of Table 18-1.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0D9B0" w:rsidR="001E41F3" w:rsidRDefault="00E6158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18-1 is not applicable to the case of </w:t>
            </w:r>
            <w:r w:rsidRPr="0088096E">
              <w:rPr>
                <w:rFonts w:eastAsia="SimSun" w:cs="Arial"/>
                <w:lang w:eastAsia="zh-CN"/>
              </w:rPr>
              <w:t xml:space="preserve">UE configured with 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>
              <w:rPr>
                <w:rFonts w:eastAsia="SimSun" w:cs="Arial"/>
                <w:i/>
                <w:iCs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1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0D9C4C94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ins w:id="2" w:author="Moderator (Huawei)" w:date="2023-03-02T13:56:00Z">
              <w:r w:rsidR="007074E0" w:rsidRPr="004707BE">
                <w:rPr>
                  <w:rFonts w:eastAsia="SimSun" w:cs="Arial"/>
                  <w:i/>
                  <w:iCs/>
                  <w:color w:val="FF0000"/>
                  <w:szCs w:val="18"/>
                </w:rPr>
                <w:t xml:space="preserve"> n1PUCCH-AN</w:t>
              </w:r>
              <w:r w:rsidR="007074E0">
                <w:rPr>
                  <w:rFonts w:eastAsia="SimSun" w:cs="Arial"/>
                  <w:i/>
                  <w:iCs/>
                  <w:color w:val="FF0000"/>
                  <w:szCs w:val="18"/>
                </w:rPr>
                <w:t>/</w:t>
              </w:r>
            </w:ins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E21C" w14:textId="77777777" w:rsidR="00994B87" w:rsidRDefault="00994B87">
      <w:r>
        <w:separator/>
      </w:r>
    </w:p>
  </w:endnote>
  <w:endnote w:type="continuationSeparator" w:id="0">
    <w:p w14:paraId="4D184BD6" w14:textId="77777777" w:rsidR="00994B87" w:rsidRDefault="0099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C7548" w14:textId="77777777" w:rsidR="00994B87" w:rsidRDefault="00994B87">
      <w:r>
        <w:separator/>
      </w:r>
    </w:p>
  </w:footnote>
  <w:footnote w:type="continuationSeparator" w:id="0">
    <w:p w14:paraId="6FDEA308" w14:textId="77777777" w:rsidR="00994B87" w:rsidRDefault="00994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8576148">
    <w:abstractNumId w:val="1"/>
  </w:num>
  <w:num w:numId="2" w16cid:durableId="1775173860">
    <w:abstractNumId w:val="0"/>
    <w:lvlOverride w:ilvl="0">
      <w:startOverride w:val="1"/>
    </w:lvlOverride>
  </w:num>
  <w:num w:numId="3" w16cid:durableId="1547178356">
    <w:abstractNumId w:val="3"/>
  </w:num>
  <w:num w:numId="4" w16cid:durableId="12701181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3568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4669"/>
    <w:rsid w:val="00305409"/>
    <w:rsid w:val="003264C3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4C0A7E"/>
    <w:rsid w:val="0051580D"/>
    <w:rsid w:val="00547111"/>
    <w:rsid w:val="00555E6F"/>
    <w:rsid w:val="00570A80"/>
    <w:rsid w:val="00592D74"/>
    <w:rsid w:val="005B246A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6F2A8D"/>
    <w:rsid w:val="007074E0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528C4"/>
    <w:rsid w:val="008626E7"/>
    <w:rsid w:val="00870EE7"/>
    <w:rsid w:val="0088096E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94B87"/>
    <w:rsid w:val="009A5753"/>
    <w:rsid w:val="009A579D"/>
    <w:rsid w:val="009B07E5"/>
    <w:rsid w:val="009D772C"/>
    <w:rsid w:val="009E3297"/>
    <w:rsid w:val="009F734F"/>
    <w:rsid w:val="00A246B6"/>
    <w:rsid w:val="00A45D0B"/>
    <w:rsid w:val="00A47E70"/>
    <w:rsid w:val="00A50CF0"/>
    <w:rsid w:val="00A7671C"/>
    <w:rsid w:val="00AA2CBC"/>
    <w:rsid w:val="00AA3AE7"/>
    <w:rsid w:val="00AC5820"/>
    <w:rsid w:val="00AD1CD8"/>
    <w:rsid w:val="00B11D9D"/>
    <w:rsid w:val="00B16779"/>
    <w:rsid w:val="00B258BB"/>
    <w:rsid w:val="00B5405C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95BB8"/>
    <w:rsid w:val="00CC5026"/>
    <w:rsid w:val="00CC68D0"/>
    <w:rsid w:val="00D03F9A"/>
    <w:rsid w:val="00D06655"/>
    <w:rsid w:val="00D06D51"/>
    <w:rsid w:val="00D221CC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6158E"/>
    <w:rsid w:val="00EB09B7"/>
    <w:rsid w:val="00EC1FA3"/>
    <w:rsid w:val="00EE1AF4"/>
    <w:rsid w:val="00EE5DBE"/>
    <w:rsid w:val="00EE7D7C"/>
    <w:rsid w:val="00F25D98"/>
    <w:rsid w:val="00F300FB"/>
    <w:rsid w:val="00F31AED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97A3C-BDCA-4E8F-BD45-2E4D9492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52</cp:revision>
  <cp:lastPrinted>1899-12-31T23:00:00Z</cp:lastPrinted>
  <dcterms:created xsi:type="dcterms:W3CDTF">2023-02-20T08:25:00Z</dcterms:created>
  <dcterms:modified xsi:type="dcterms:W3CDTF">2023-03-12T17:38:00Z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(3)7MWh/4CKw9GHCL0RFBTt95deh5rNn3olmxlaZ9P989mxMI4Tio6OICo8GeEWVklFhHYpAYyK
n9qu+dNSzAEu5TFSh05H92b42JMv1miRLDwusbEbBdd+RngAZd0+GByTrRRArhfGngoo9iBH
Bu+dJguHiqugIfN9Oy9P0bWjT1pefqSS0C2IyPwlDQvf8JTVeUsNWKyvBMrO2bCQRg4y0AuS
x1tBPyiOJMO60rEk+G</vt:lpwstr>
  </property>
  <property fmtid="{D5CDD505-2E9C-101B-9397-08002B2CF9AE}" pid="22" name="_2015_ms_pID_7253431">
    <vt:lpwstr>7ntOV4F7m8uZOpjg7oudYz0g/fjg7BS+RKaem9kkl/umKeh/z1zqL/
ODWZm4VMgpq5oCO8xfPvD05JwHIgzYc9Gy9V0GUa3kxVCCnOP3lcJ/o+RrOmTiAQHQIhPyde
z0U7MkuakDSmgbzZJDw8zSxyALFNXShoXYC8NT6sD0LgEdmENPDbHWNSkXrI/gVAi3W1wNli
ExzDUwWU+P/0ezNPRzQB2o63LLoMjQWyFY8F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