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DAB8C" w14:textId="2623C137" w:rsidR="00FC122D" w:rsidRPr="00276D55" w:rsidRDefault="00FC122D" w:rsidP="00FC122D">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99</w:t>
      </w:r>
      <w:r w:rsidRPr="00276D55">
        <w:rPr>
          <w:b/>
          <w:noProof/>
          <w:sz w:val="24"/>
        </w:rPr>
        <w:tab/>
      </w:r>
      <w:bookmarkStart w:id="0" w:name="_GoBack"/>
      <w:r w:rsidRPr="00276D55">
        <w:rPr>
          <w:b/>
          <w:noProof/>
          <w:sz w:val="24"/>
        </w:rPr>
        <w:t>RP-2</w:t>
      </w:r>
      <w:r w:rsidR="002C1DBB">
        <w:rPr>
          <w:b/>
          <w:noProof/>
          <w:sz w:val="24"/>
        </w:rPr>
        <w:t>30397</w:t>
      </w:r>
      <w:bookmarkEnd w:id="0"/>
    </w:p>
    <w:p w14:paraId="01FACD7D" w14:textId="77777777" w:rsidR="00FC122D" w:rsidRPr="006A45BA" w:rsidRDefault="00FC122D" w:rsidP="00FC122D">
      <w:pPr>
        <w:pStyle w:val="CRCoverPage"/>
        <w:tabs>
          <w:tab w:val="right" w:pos="9639"/>
        </w:tabs>
        <w:spacing w:after="0"/>
        <w:rPr>
          <w:b/>
          <w:noProof/>
          <w:sz w:val="24"/>
        </w:rPr>
      </w:pPr>
      <w:r w:rsidRPr="00B83F77">
        <w:rPr>
          <w:b/>
          <w:noProof/>
          <w:sz w:val="24"/>
        </w:rPr>
        <w:t>Rotterdam, Netherlands, March 20-23, 2023</w:t>
      </w: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474096A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32E5A" w:rsidRPr="00732E5A">
        <w:rPr>
          <w:rFonts w:ascii="Arial" w:hAnsi="Arial" w:cs="Arial"/>
          <w:lang w:eastAsia="ja-JP"/>
        </w:rPr>
        <w:t>13.3.30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r w:rsidRPr="00544FF6">
              <w:rPr>
                <w:rFonts w:ascii="Arial" w:hAnsi="Arial" w:cs="Arial"/>
              </w:rPr>
              <w:t>NR_SL_relay-UEConTest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86266A"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42A20C" w:rsidR="00356FF8" w:rsidRPr="00E9516C" w:rsidRDefault="003A1A95" w:rsidP="003A1A95">
            <w:pPr>
              <w:tabs>
                <w:tab w:val="left" w:pos="567"/>
              </w:tabs>
              <w:spacing w:after="0"/>
              <w:rPr>
                <w:rFonts w:ascii="Arial" w:hAnsi="Arial" w:cs="Arial"/>
                <w:lang w:eastAsia="ja-JP"/>
              </w:rPr>
            </w:pPr>
            <w:r>
              <w:rPr>
                <w:rFonts w:ascii="Arial" w:hAnsi="Arial" w:cs="Arial"/>
                <w:lang w:eastAsia="ja-JP"/>
              </w:rPr>
              <w:t>09</w:t>
            </w:r>
            <w:r w:rsidR="004A0DDA">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4989A559" w:rsidR="006D5C18" w:rsidRPr="00E9516C" w:rsidRDefault="00FC122D" w:rsidP="008836AC">
            <w:pPr>
              <w:tabs>
                <w:tab w:val="left" w:pos="567"/>
              </w:tabs>
              <w:spacing w:after="0"/>
              <w:rPr>
                <w:rFonts w:ascii="Arial" w:hAnsi="Arial" w:cs="Arial"/>
                <w:lang w:eastAsia="ja-JP"/>
              </w:rPr>
            </w:pPr>
            <w:r w:rsidRPr="00FC122D">
              <w:rPr>
                <w:rFonts w:ascii="Arial" w:hAnsi="Arial" w:cs="Arial" w:hint="eastAsia"/>
                <w:color w:val="00B050"/>
                <w:kern w:val="2"/>
                <w:sz w:val="21"/>
                <w:szCs w:val="22"/>
                <w:lang w:val="en-US" w:eastAsia="ja-JP"/>
              </w:rPr>
              <w:t>7</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86266A"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4468BE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3672A9">
        <w:rPr>
          <w:lang w:eastAsia="ja-JP"/>
        </w:rPr>
        <w:t>7</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t>SAx/CTs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4FBE9DB7" w:rsidR="00FC122D" w:rsidRP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15883E5" w14:textId="77777777" w:rsidR="004F218A" w:rsidRPr="00FC122D" w:rsidRDefault="004F218A" w:rsidP="004F218A">
      <w:pPr>
        <w:tabs>
          <w:tab w:val="left" w:pos="567"/>
        </w:tabs>
        <w:overflowPunct/>
        <w:autoSpaceDE/>
        <w:autoSpaceDN/>
        <w:snapToGrid w:val="0"/>
        <w:spacing w:after="0"/>
        <w:textAlignment w:val="auto"/>
        <w:rPr>
          <w:rFonts w:ascii="Arial" w:hAnsi="Arial" w:cs="Arial"/>
          <w:bCs/>
        </w:rPr>
      </w:pPr>
    </w:p>
    <w:sectPr w:rsidR="004F218A" w:rsidRPr="00FC122D"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3D454" w14:textId="77777777" w:rsidR="0086266A" w:rsidRDefault="0086266A">
      <w:r>
        <w:separator/>
      </w:r>
    </w:p>
  </w:endnote>
  <w:endnote w:type="continuationSeparator" w:id="0">
    <w:p w14:paraId="578F0377" w14:textId="77777777" w:rsidR="0086266A" w:rsidRDefault="0086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242EB022"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2C1DBB">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C1DBB">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34C1F" w14:textId="77777777" w:rsidR="0086266A" w:rsidRDefault="0086266A">
      <w:r>
        <w:separator/>
      </w:r>
    </w:p>
  </w:footnote>
  <w:footnote w:type="continuationSeparator" w:id="0">
    <w:p w14:paraId="2BFF7F15" w14:textId="77777777" w:rsidR="0086266A" w:rsidRDefault="0086266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C0B82"/>
    <w:rsid w:val="002C1DBB"/>
    <w:rsid w:val="002D5FB2"/>
    <w:rsid w:val="002E3CDA"/>
    <w:rsid w:val="00301B7A"/>
    <w:rsid w:val="00306D59"/>
    <w:rsid w:val="003132FD"/>
    <w:rsid w:val="0032282E"/>
    <w:rsid w:val="0032388B"/>
    <w:rsid w:val="00324992"/>
    <w:rsid w:val="0032503A"/>
    <w:rsid w:val="00325EE1"/>
    <w:rsid w:val="003357C0"/>
    <w:rsid w:val="00344D60"/>
    <w:rsid w:val="00346477"/>
    <w:rsid w:val="00347CB0"/>
    <w:rsid w:val="003519B6"/>
    <w:rsid w:val="00356FF8"/>
    <w:rsid w:val="0036248C"/>
    <w:rsid w:val="00365F3F"/>
    <w:rsid w:val="003666A8"/>
    <w:rsid w:val="003672A9"/>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4AB1"/>
    <w:rsid w:val="004F218A"/>
    <w:rsid w:val="0050334E"/>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478F"/>
    <w:rsid w:val="005865C1"/>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66A"/>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4C0"/>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61465"/>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122D"/>
    <w:rsid w:val="00FC345B"/>
    <w:rsid w:val="00FD4E37"/>
    <w:rsid w:val="00FD52EC"/>
    <w:rsid w:val="00FD6705"/>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376</Words>
  <Characters>2148</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2</cp:revision>
  <dcterms:created xsi:type="dcterms:W3CDTF">2023-03-11T11:09:00Z</dcterms:created>
  <dcterms:modified xsi:type="dcterms:W3CDTF">2023-03-11T11:09:00Z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