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226DAE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45BC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238DF" w:rsidRPr="00B238DF">
        <w:rPr>
          <w:b/>
          <w:bCs/>
          <w:i/>
          <w:iCs/>
          <w:sz w:val="24"/>
          <w:szCs w:val="24"/>
        </w:rPr>
        <w:t>R5s230137</w:t>
      </w:r>
    </w:p>
    <w:p w14:paraId="210A5493" w14:textId="5B518915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945BCA">
          <w:rPr>
            <w:b/>
            <w:noProof/>
            <w:sz w:val="24"/>
          </w:rPr>
          <w:t>9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</w:fldSimple>
      <w:r w:rsidR="00945BCA">
        <w:rPr>
          <w:b/>
          <w:noProof/>
          <w:sz w:val="24"/>
        </w:rPr>
        <w:t>2</w:t>
      </w:r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</w:fldSimple>
      <w:r w:rsidR="00945BCA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A1E20C" w:rsidR="001E41F3" w:rsidRPr="00B238DF" w:rsidRDefault="00B238D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238DF">
              <w:rPr>
                <w:rFonts w:cs="Arial"/>
                <w:b/>
                <w:bCs/>
                <w:color w:val="000000"/>
                <w:sz w:val="28"/>
                <w:szCs w:val="28"/>
              </w:rPr>
              <w:t>2955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70D40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B238DF">
              <w:rPr>
                <w:b/>
                <w:bCs/>
                <w:sz w:val="24"/>
                <w:szCs w:val="24"/>
              </w:rPr>
              <w:t>5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E9FA8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</w:t>
            </w:r>
            <w:r w:rsidR="00D62E2A">
              <w:rPr>
                <w:rFonts w:cs="Arial"/>
                <w:i/>
                <w:noProof/>
              </w:rPr>
              <w:t>MDT</w:t>
            </w:r>
            <w:r w:rsidR="00F25D98" w:rsidRPr="00F25D98">
              <w:rPr>
                <w:rFonts w:cs="Arial"/>
                <w:i/>
                <w:noProof/>
              </w:rPr>
              <w:t xml:space="preserve">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8B5CBB" w:rsidR="001E41F3" w:rsidRDefault="00B238DF">
            <w:pPr>
              <w:pStyle w:val="CRCoverPage"/>
              <w:spacing w:after="0"/>
              <w:ind w:left="100"/>
              <w:rPr>
                <w:noProof/>
              </w:rPr>
            </w:pPr>
            <w:r w:rsidRPr="00B238DF">
              <w:t>Addition of NR5GC R16 SON-MDT test case 8.1.6.1.4.8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EB3EF2" w:rsidR="001E41F3" w:rsidRDefault="006D7A85">
            <w:pPr>
              <w:pStyle w:val="CRCoverPage"/>
              <w:spacing w:after="0"/>
              <w:ind w:left="100"/>
              <w:rPr>
                <w:noProof/>
              </w:rPr>
            </w:pPr>
            <w:r w:rsidRPr="006D7A85">
              <w:t>TEI16_Test, NR_SON_MDT-</w:t>
            </w:r>
            <w:proofErr w:type="spellStart"/>
            <w:r w:rsidRPr="006D7A85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351D37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D953A4">
              <w:t>3</w:t>
            </w:r>
            <w:r>
              <w:t>-</w:t>
            </w:r>
            <w:r w:rsidR="00D953A4">
              <w:t>01-</w:t>
            </w:r>
            <w:r w:rsidR="00D62E2A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A2DBA0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</w:t>
            </w:r>
            <w:r w:rsidR="00D953A4">
              <w:rPr>
                <w:rFonts w:cs="Arial"/>
                <w:noProof/>
              </w:rPr>
              <w:t xml:space="preserve">add NR5GC </w:t>
            </w:r>
            <w:r w:rsidR="00D62E2A">
              <w:rPr>
                <w:rFonts w:cs="Arial"/>
                <w:noProof/>
              </w:rPr>
              <w:t>MDT</w:t>
            </w:r>
            <w:r w:rsidR="00DE5DDB" w:rsidRPr="007A09A1">
              <w:t xml:space="preserve"> </w:t>
            </w:r>
            <w:r w:rsidR="00B6504E" w:rsidRPr="007A09A1">
              <w:t xml:space="preserve">test case </w:t>
            </w:r>
            <w:r w:rsidR="009312EE">
              <w:t>8.1.6.1.4.8</w:t>
            </w:r>
            <w:r w:rsidR="00DE5DDB">
              <w:t xml:space="preserve"> in FR</w:t>
            </w:r>
            <w:r w:rsidR="00D62E2A">
              <w:t>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0F92E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D953A4">
              <w:t xml:space="preserve">NR5GC </w:t>
            </w:r>
            <w:r w:rsidR="00D62E2A">
              <w:t>MDT</w:t>
            </w:r>
            <w:r w:rsidR="00D953A4">
              <w:t xml:space="preserve"> </w:t>
            </w:r>
            <w:r w:rsidR="00B6504E" w:rsidRPr="007A09A1">
              <w:t xml:space="preserve">test case </w:t>
            </w:r>
            <w:r w:rsidR="009312EE">
              <w:t>8.1.6.1.4.8</w:t>
            </w:r>
            <w:r w:rsidR="00B6504E">
              <w:t xml:space="preserve">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39E24E" w:rsidR="001E41F3" w:rsidRDefault="00931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8.1.6.1.4.8</w:t>
            </w:r>
            <w:r w:rsidR="00D60732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540383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C2FE7B9" w14:textId="1746D3D7" w:rsidR="006D7A8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D7A85" w:rsidRPr="00124B60">
        <w:rPr>
          <w:rFonts w:cs="Arial"/>
          <w:iCs/>
        </w:rPr>
        <w:t>Table of Contents</w:t>
      </w:r>
      <w:r w:rsidR="006D7A85">
        <w:tab/>
      </w:r>
      <w:r w:rsidR="006D7A85">
        <w:fldChar w:fldCharType="begin"/>
      </w:r>
      <w:r w:rsidR="006D7A85">
        <w:instrText xml:space="preserve"> PAGEREF _Toc125403832 \h </w:instrText>
      </w:r>
      <w:r w:rsidR="006D7A85">
        <w:fldChar w:fldCharType="separate"/>
      </w:r>
      <w:r w:rsidR="006D7A85">
        <w:t>2</w:t>
      </w:r>
      <w:r w:rsidR="006D7A85">
        <w:fldChar w:fldCharType="end"/>
      </w:r>
    </w:p>
    <w:p w14:paraId="24D952D0" w14:textId="56B9B2CD" w:rsidR="006D7A85" w:rsidRDefault="006D7A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4B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4B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_Toc125403833 \h </w:instrText>
      </w:r>
      <w:r>
        <w:fldChar w:fldCharType="separate"/>
      </w:r>
      <w:r>
        <w:t>3</w:t>
      </w:r>
      <w:r>
        <w:fldChar w:fldCharType="end"/>
      </w:r>
    </w:p>
    <w:p w14:paraId="404ACEA7" w14:textId="6C542056" w:rsidR="006D7A85" w:rsidRDefault="006D7A8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24B6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24B6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_Toc125403834 \h </w:instrText>
      </w:r>
      <w:r>
        <w:fldChar w:fldCharType="separate"/>
      </w:r>
      <w:r>
        <w:t>3</w:t>
      </w:r>
      <w:r>
        <w:fldChar w:fldCharType="end"/>
      </w:r>
    </w:p>
    <w:p w14:paraId="10E6B563" w14:textId="37ACF542" w:rsidR="006D7A85" w:rsidRDefault="006D7A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4B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4B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_Toc125403835 \h </w:instrText>
      </w:r>
      <w:r>
        <w:fldChar w:fldCharType="separate"/>
      </w:r>
      <w:r>
        <w:t>3</w:t>
      </w:r>
      <w:r>
        <w:fldChar w:fldCharType="end"/>
      </w:r>
    </w:p>
    <w:p w14:paraId="7DC94CD6" w14:textId="3778A876" w:rsidR="006D7A85" w:rsidRDefault="006D7A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4B6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4B6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_Toc125403836 \h </w:instrText>
      </w:r>
      <w:r>
        <w:fldChar w:fldCharType="separate"/>
      </w:r>
      <w:r>
        <w:t>3</w:t>
      </w:r>
      <w:r>
        <w:fldChar w:fldCharType="end"/>
      </w:r>
    </w:p>
    <w:p w14:paraId="2E959E96" w14:textId="2CE6D2EA" w:rsidR="006D7A85" w:rsidRDefault="006D7A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4B6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4B6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_Toc125403837 \h </w:instrText>
      </w:r>
      <w:r>
        <w:fldChar w:fldCharType="separate"/>
      </w:r>
      <w:r>
        <w:t>3</w:t>
      </w:r>
      <w:r>
        <w:fldChar w:fldCharType="end"/>
      </w:r>
    </w:p>
    <w:p w14:paraId="3CF1A940" w14:textId="58CA9D6D" w:rsidR="006D7A85" w:rsidRDefault="006D7A8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24B6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24B60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_Toc125403838 \h </w:instrText>
      </w:r>
      <w:r>
        <w:fldChar w:fldCharType="separate"/>
      </w:r>
      <w:r>
        <w:t>3</w:t>
      </w:r>
      <w:r>
        <w:fldChar w:fldCharType="end"/>
      </w:r>
    </w:p>
    <w:p w14:paraId="1DF6BE0A" w14:textId="3F4DCB9A" w:rsidR="006D7A85" w:rsidRDefault="006D7A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4B6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4B6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_Toc125403839 \h </w:instrText>
      </w:r>
      <w:r>
        <w:fldChar w:fldCharType="separate"/>
      </w:r>
      <w:r>
        <w:t>3</w:t>
      </w:r>
      <w:r>
        <w:fldChar w:fldCharType="end"/>
      </w:r>
    </w:p>
    <w:p w14:paraId="325A0C2F" w14:textId="1DE54B8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5403833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6DF16D9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9312EE">
        <w:rPr>
          <w:rFonts w:cs="Arial"/>
        </w:rPr>
        <w:t>8.1.6.1.4.8</w:t>
      </w:r>
      <w:r>
        <w:rPr>
          <w:rFonts w:cs="Arial"/>
        </w:rPr>
        <w:t xml:space="preserve"> which is part of </w:t>
      </w:r>
      <w:r w:rsidR="00D60732">
        <w:rPr>
          <w:rFonts w:cs="Arial"/>
        </w:rPr>
        <w:t>the 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6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540383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1DD2698D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9312EE">
        <w:rPr>
          <w:rFonts w:cs="Arial"/>
          <w:lang w:eastAsia="ja-JP"/>
        </w:rPr>
        <w:t>8.1.6.1.4.8</w:t>
      </w:r>
      <w:r w:rsidR="00D60732">
        <w:rPr>
          <w:rFonts w:cs="Arial"/>
          <w:lang w:eastAsia="ja-JP"/>
        </w:rPr>
        <w:t>.NR5GC</w:t>
      </w:r>
    </w:p>
    <w:p w14:paraId="25DEC7B7" w14:textId="3C8B888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D3248A" w:rsidRPr="00D3248A">
        <w:rPr>
          <w:rFonts w:cs="Arial"/>
          <w:lang w:eastAsia="ja-JP"/>
        </w:rPr>
        <w:t>iwd-TTCN3-B2022-09_D22wk49</w:t>
      </w:r>
    </w:p>
    <w:p w14:paraId="6EA08B3F" w14:textId="457CE54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</w:p>
    <w:p w14:paraId="200AF2F0" w14:textId="3AD6C8A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C091A" w:rsidRPr="00D3248A">
        <w:rPr>
          <w:rFonts w:cs="Arial"/>
          <w:bCs/>
          <w:lang w:eastAsia="ja-JP"/>
        </w:rPr>
        <w:t>Qualcomm Snapdragon X70 5G Modem-RF System 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442AA91F" w14:textId="5A017258" w:rsidR="00190F49" w:rsidRPr="00D62E2A" w:rsidRDefault="00007D89" w:rsidP="00D62E2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5403835"/>
      <w:r w:rsidRPr="00854C55">
        <w:rPr>
          <w:b/>
        </w:rPr>
        <w:t>Corrections required</w:t>
      </w:r>
      <w:bookmarkEnd w:id="6"/>
      <w:bookmarkEnd w:id="7"/>
      <w:bookmarkEnd w:id="8"/>
    </w:p>
    <w:p w14:paraId="2497EA79" w14:textId="3DBF3EEF" w:rsidR="00190F49" w:rsidRPr="00B238DF" w:rsidRDefault="00B238DF" w:rsidP="005930D3">
      <w:pPr>
        <w:spacing w:after="0"/>
        <w:rPr>
          <w:bCs/>
          <w:lang w:val="pt-BR"/>
        </w:rPr>
      </w:pPr>
      <w:r w:rsidRPr="00B238DF">
        <w:rPr>
          <w:bCs/>
          <w:lang w:val="pt-BR"/>
        </w:rPr>
        <w:t xml:space="preserve">No further changes required on </w:t>
      </w:r>
      <w:r w:rsidRPr="00B238DF">
        <w:rPr>
          <w:rFonts w:cs="Arial"/>
          <w:bCs/>
          <w:lang w:eastAsia="ja-JP"/>
        </w:rPr>
        <w:t>iwd-TTCN3-B2022-09_D22wk49</w:t>
      </w:r>
      <w:r w:rsidRPr="00B238DF">
        <w:rPr>
          <w:rFonts w:cs="Arial"/>
          <w:bCs/>
          <w:lang w:eastAsia="ja-JP"/>
        </w:rPr>
        <w:t xml:space="preserve"> </w:t>
      </w:r>
      <w:r w:rsidRPr="00B238DF">
        <w:rPr>
          <w:bCs/>
          <w:lang w:val="pt-BR"/>
        </w:rPr>
        <w:t>baseline.</w:t>
      </w:r>
    </w:p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540383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7A694F73" w14:textId="62109BEC" w:rsidR="00007D89" w:rsidRPr="00854C55" w:rsidRDefault="005A2A9F" w:rsidP="00007D89">
      <w:pPr>
        <w:rPr>
          <w:rFonts w:cs="Arial"/>
          <w:color w:val="FF0000"/>
        </w:rPr>
      </w:pPr>
      <w:r w:rsidRPr="005A2A9F">
        <w:rPr>
          <w:rFonts w:cs="Arial"/>
        </w:rPr>
        <w:t xml:space="preserve">On Anritsu, the test case was executed on </w:t>
      </w:r>
      <w:r w:rsidR="007814EE">
        <w:rPr>
          <w:rFonts w:cs="Arial"/>
        </w:rPr>
        <w:t>NR</w:t>
      </w:r>
      <w:r w:rsidR="00370EA4">
        <w:rPr>
          <w:rFonts w:cs="Arial"/>
        </w:rPr>
        <w:t xml:space="preserve"> band </w:t>
      </w:r>
      <w:r w:rsidR="007814EE">
        <w:rPr>
          <w:rFonts w:cs="Arial"/>
        </w:rPr>
        <w:t>N</w:t>
      </w:r>
      <w:r w:rsidR="00D62E2A">
        <w:rPr>
          <w:rFonts w:cs="Arial"/>
        </w:rPr>
        <w:t>257</w:t>
      </w:r>
      <w:r w:rsidRPr="005A2A9F">
        <w:rPr>
          <w:rFonts w:cs="Arial"/>
        </w:rPr>
        <w:t xml:space="preserve"> using NR ciphering nea</w:t>
      </w:r>
      <w:r w:rsidR="00D62E2A"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 w:rsidR="00D62E2A">
        <w:rPr>
          <w:rFonts w:cs="Arial"/>
        </w:rPr>
        <w:t>1</w:t>
      </w:r>
      <w:r w:rsidR="007814EE">
        <w:rPr>
          <w:rFonts w:cs="Arial"/>
        </w:rPr>
        <w:t>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12540383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1DE97462" w14:textId="77777777" w:rsidR="00B742E1" w:rsidRPr="00595E68" w:rsidRDefault="00B742E1" w:rsidP="00B742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7137458"/>
      <w:bookmarkStart w:id="18" w:name="_Toc110555474"/>
      <w:bookmarkStart w:id="19" w:name="_Toc125403838"/>
      <w:r>
        <w:rPr>
          <w:rFonts w:cs="Arial"/>
          <w:b/>
        </w:rPr>
        <w:t xml:space="preserve">Qualcomm </w:t>
      </w:r>
      <w:bookmarkEnd w:id="17"/>
      <w:r w:rsidRPr="00396E0C">
        <w:rPr>
          <w:rFonts w:cs="Arial"/>
          <w:b/>
        </w:rPr>
        <w:t>Snapdragon X70 5G Modem-RF System</w:t>
      </w:r>
      <w:bookmarkEnd w:id="18"/>
      <w:bookmarkEnd w:id="19"/>
    </w:p>
    <w:p w14:paraId="6FED924D" w14:textId="67CC38AD" w:rsidR="005A2A9F" w:rsidRPr="002135F6" w:rsidRDefault="00DD0C0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96870">
        <w:rPr>
          <w:b/>
          <w:bCs/>
        </w:rPr>
        <w:t>Snapdragon X70 5G Modem-RF System, Qualcomm Technologies’ 5th generation modem-to-antenna</w:t>
      </w:r>
      <w:r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</w:t>
      </w:r>
      <w:r w:rsidR="005A2A9F" w:rsidRPr="00314726">
        <w:rPr>
          <w:rFonts w:cs="Arial"/>
        </w:rPr>
        <w:t>R</w:t>
      </w:r>
      <w:r w:rsidR="005A2A9F">
        <w:rPr>
          <w:rFonts w:cs="Arial"/>
        </w:rPr>
        <w:t xml:space="preserve">. The </w:t>
      </w:r>
      <w:r w:rsidR="005A2A9F"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5059D626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 w:rsidR="009312EE">
        <w:rPr>
          <w:rFonts w:ascii="Arial" w:hAnsi="Arial" w:cs="Arial"/>
        </w:rPr>
        <w:t>8_1_6_1_4_8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21794839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 w:rsidR="009312EE">
        <w:rPr>
          <w:rFonts w:ascii="Arial" w:hAnsi="Arial" w:cs="Arial"/>
        </w:rPr>
        <w:t>8_1_6_1_4_8</w:t>
      </w:r>
      <w:r w:rsidRPr="006D25CD">
        <w:rPr>
          <w:rFonts w:ascii="Arial" w:hAnsi="Arial" w:cs="Arial"/>
        </w:rPr>
        <w:t>_PIXIT.txt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5403839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8C1132">
        <w:trPr>
          <w:trHeight w:val="508"/>
        </w:trPr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C060F35" w:rsidR="00007D89" w:rsidRPr="00603685" w:rsidRDefault="005A2A9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R5s2</w:t>
            </w:r>
            <w:r w:rsidR="00D3248A">
              <w:rPr>
                <w:rFonts w:ascii="Arial" w:hAnsi="Arial" w:cs="Arial"/>
                <w:bCs/>
                <w:szCs w:val="22"/>
              </w:rPr>
              <w:t>30</w:t>
            </w:r>
            <w:r w:rsidR="00B238DF">
              <w:rPr>
                <w:rFonts w:ascii="Arial" w:hAnsi="Arial" w:cs="Arial"/>
                <w:bCs/>
                <w:szCs w:val="22"/>
              </w:rPr>
              <w:t>1</w:t>
            </w:r>
            <w:r w:rsidR="001C6D87">
              <w:rPr>
                <w:rFonts w:ascii="Arial" w:hAnsi="Arial" w:cs="Arial"/>
                <w:bCs/>
                <w:szCs w:val="22"/>
              </w:rPr>
              <w:t>39</w:t>
            </w:r>
            <w:r w:rsidRPr="00603685">
              <w:rPr>
                <w:rFonts w:ascii="Arial" w:hAnsi="Arial" w:cs="Arial"/>
                <w:bCs/>
                <w:szCs w:val="22"/>
              </w:rPr>
              <w:t xml:space="preserve"> - </w:t>
            </w:r>
            <w:r w:rsidR="00B238DF" w:rsidRPr="00B238DF">
              <w:rPr>
                <w:rFonts w:ascii="Arial" w:hAnsi="Arial" w:cs="Arial"/>
                <w:bCs/>
                <w:szCs w:val="22"/>
              </w:rPr>
              <w:t>Supporting information for addition of NR5GC R16 SON-MDT test case 8.1.6.1.4.8 in FR2</w:t>
            </w:r>
            <w:r w:rsidRPr="00603685">
              <w:rPr>
                <w:rFonts w:ascii="Arial" w:hAnsi="Arial" w:cs="Arial"/>
                <w:bCs/>
                <w:szCs w:val="22"/>
              </w:rPr>
              <w:br/>
            </w:r>
            <w:r w:rsidR="00007D89" w:rsidRPr="00603685">
              <w:rPr>
                <w:rFonts w:ascii="Arial" w:hAnsi="Arial" w:cs="Arial"/>
                <w:bCs/>
                <w:szCs w:val="22"/>
              </w:rPr>
              <w:br/>
            </w:r>
          </w:p>
        </w:tc>
      </w:tr>
    </w:tbl>
    <w:p w14:paraId="68C9CD36" w14:textId="77777777" w:rsidR="001E41F3" w:rsidRDefault="001E41F3" w:rsidP="006D7A85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5626B" w14:textId="77777777" w:rsidR="002B0934" w:rsidRDefault="002B0934">
      <w:r>
        <w:separator/>
      </w:r>
    </w:p>
  </w:endnote>
  <w:endnote w:type="continuationSeparator" w:id="0">
    <w:p w14:paraId="73FD1859" w14:textId="77777777" w:rsidR="002B0934" w:rsidRDefault="002B0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72957" w14:textId="77777777" w:rsidR="002B0934" w:rsidRDefault="002B0934">
      <w:r>
        <w:separator/>
      </w:r>
    </w:p>
  </w:footnote>
  <w:footnote w:type="continuationSeparator" w:id="0">
    <w:p w14:paraId="2D80DCDA" w14:textId="77777777" w:rsidR="002B0934" w:rsidRDefault="002B0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701F2"/>
    <w:multiLevelType w:val="hybridMultilevel"/>
    <w:tmpl w:val="0CAC6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A5F2F81"/>
    <w:multiLevelType w:val="hybridMultilevel"/>
    <w:tmpl w:val="6EB46402"/>
    <w:lvl w:ilvl="0" w:tplc="CED8E0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7821744"/>
    <w:multiLevelType w:val="hybridMultilevel"/>
    <w:tmpl w:val="8D1C0C0A"/>
    <w:lvl w:ilvl="0" w:tplc="680AB1C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8044AB"/>
    <w:multiLevelType w:val="hybridMultilevel"/>
    <w:tmpl w:val="200A7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8"/>
  </w:num>
  <w:num w:numId="3" w16cid:durableId="2083260608">
    <w:abstractNumId w:val="5"/>
  </w:num>
  <w:num w:numId="4" w16cid:durableId="131140905">
    <w:abstractNumId w:val="4"/>
  </w:num>
  <w:num w:numId="5" w16cid:durableId="58066229">
    <w:abstractNumId w:val="2"/>
  </w:num>
  <w:num w:numId="6" w16cid:durableId="551424525">
    <w:abstractNumId w:val="8"/>
  </w:num>
  <w:num w:numId="7" w16cid:durableId="1409234321">
    <w:abstractNumId w:val="10"/>
  </w:num>
  <w:num w:numId="8" w16cid:durableId="1656490951">
    <w:abstractNumId w:val="3"/>
  </w:num>
  <w:num w:numId="9" w16cid:durableId="776489215">
    <w:abstractNumId w:val="12"/>
  </w:num>
  <w:num w:numId="10" w16cid:durableId="156384271">
    <w:abstractNumId w:val="0"/>
  </w:num>
  <w:num w:numId="11" w16cid:durableId="1182359315">
    <w:abstractNumId w:val="7"/>
  </w:num>
  <w:num w:numId="12" w16cid:durableId="1668560503">
    <w:abstractNumId w:val="9"/>
  </w:num>
  <w:num w:numId="13" w16cid:durableId="397941818">
    <w:abstractNumId w:val="11"/>
  </w:num>
  <w:num w:numId="14" w16cid:durableId="277104863">
    <w:abstractNumId w:val="6"/>
  </w:num>
  <w:num w:numId="15" w16cid:durableId="26031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A3F"/>
    <w:rsid w:val="0005058F"/>
    <w:rsid w:val="000910E5"/>
    <w:rsid w:val="000A6394"/>
    <w:rsid w:val="000B7FED"/>
    <w:rsid w:val="000C038A"/>
    <w:rsid w:val="000C6598"/>
    <w:rsid w:val="000C733E"/>
    <w:rsid w:val="000C7EA1"/>
    <w:rsid w:val="000D44B3"/>
    <w:rsid w:val="000F4C5B"/>
    <w:rsid w:val="00112207"/>
    <w:rsid w:val="00144520"/>
    <w:rsid w:val="00145D43"/>
    <w:rsid w:val="001478F6"/>
    <w:rsid w:val="001535C9"/>
    <w:rsid w:val="0016175A"/>
    <w:rsid w:val="00161C5F"/>
    <w:rsid w:val="001816CF"/>
    <w:rsid w:val="001818C7"/>
    <w:rsid w:val="00190F49"/>
    <w:rsid w:val="00192C46"/>
    <w:rsid w:val="001A08B3"/>
    <w:rsid w:val="001A5C12"/>
    <w:rsid w:val="001A5E32"/>
    <w:rsid w:val="001A7B60"/>
    <w:rsid w:val="001B52F0"/>
    <w:rsid w:val="001B7A65"/>
    <w:rsid w:val="001C6D87"/>
    <w:rsid w:val="001E41F3"/>
    <w:rsid w:val="001E790C"/>
    <w:rsid w:val="00215A21"/>
    <w:rsid w:val="00232818"/>
    <w:rsid w:val="00232CE2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B0934"/>
    <w:rsid w:val="002B5741"/>
    <w:rsid w:val="002E472E"/>
    <w:rsid w:val="00305409"/>
    <w:rsid w:val="0032697B"/>
    <w:rsid w:val="00353E98"/>
    <w:rsid w:val="003609EF"/>
    <w:rsid w:val="0036231A"/>
    <w:rsid w:val="00364432"/>
    <w:rsid w:val="00370EA4"/>
    <w:rsid w:val="00372EAC"/>
    <w:rsid w:val="00374DD4"/>
    <w:rsid w:val="003B5C26"/>
    <w:rsid w:val="003C091A"/>
    <w:rsid w:val="003E1A36"/>
    <w:rsid w:val="003F123D"/>
    <w:rsid w:val="00410371"/>
    <w:rsid w:val="00417B96"/>
    <w:rsid w:val="004242F1"/>
    <w:rsid w:val="004357BC"/>
    <w:rsid w:val="00464256"/>
    <w:rsid w:val="0046640B"/>
    <w:rsid w:val="00477AFF"/>
    <w:rsid w:val="00491F0B"/>
    <w:rsid w:val="004B3D1A"/>
    <w:rsid w:val="004B75B7"/>
    <w:rsid w:val="004D175D"/>
    <w:rsid w:val="004E238C"/>
    <w:rsid w:val="005131F0"/>
    <w:rsid w:val="00513B8A"/>
    <w:rsid w:val="005141D9"/>
    <w:rsid w:val="0051580D"/>
    <w:rsid w:val="005164C0"/>
    <w:rsid w:val="00527901"/>
    <w:rsid w:val="00536D49"/>
    <w:rsid w:val="00541FF6"/>
    <w:rsid w:val="00547111"/>
    <w:rsid w:val="00553AA4"/>
    <w:rsid w:val="00577223"/>
    <w:rsid w:val="00592D74"/>
    <w:rsid w:val="005930D3"/>
    <w:rsid w:val="00593E1C"/>
    <w:rsid w:val="005959C6"/>
    <w:rsid w:val="005A2A9F"/>
    <w:rsid w:val="005A6C7F"/>
    <w:rsid w:val="005B031F"/>
    <w:rsid w:val="005B06D2"/>
    <w:rsid w:val="005E2C44"/>
    <w:rsid w:val="005F37FB"/>
    <w:rsid w:val="00603685"/>
    <w:rsid w:val="006204F8"/>
    <w:rsid w:val="00621188"/>
    <w:rsid w:val="006257ED"/>
    <w:rsid w:val="00630776"/>
    <w:rsid w:val="00636992"/>
    <w:rsid w:val="0063710B"/>
    <w:rsid w:val="0064632B"/>
    <w:rsid w:val="00652F41"/>
    <w:rsid w:val="00653772"/>
    <w:rsid w:val="00653DE4"/>
    <w:rsid w:val="00665C47"/>
    <w:rsid w:val="00670F0D"/>
    <w:rsid w:val="00673481"/>
    <w:rsid w:val="0068135E"/>
    <w:rsid w:val="00686C85"/>
    <w:rsid w:val="00695808"/>
    <w:rsid w:val="006A40E5"/>
    <w:rsid w:val="006B27D2"/>
    <w:rsid w:val="006B46FB"/>
    <w:rsid w:val="006C152D"/>
    <w:rsid w:val="006C26FE"/>
    <w:rsid w:val="006D4ADE"/>
    <w:rsid w:val="006D7A85"/>
    <w:rsid w:val="006E21FB"/>
    <w:rsid w:val="006F381F"/>
    <w:rsid w:val="00726CB4"/>
    <w:rsid w:val="00734738"/>
    <w:rsid w:val="00745C21"/>
    <w:rsid w:val="007814EE"/>
    <w:rsid w:val="00782F01"/>
    <w:rsid w:val="00785AFF"/>
    <w:rsid w:val="00792342"/>
    <w:rsid w:val="00794349"/>
    <w:rsid w:val="00794F71"/>
    <w:rsid w:val="0079650A"/>
    <w:rsid w:val="007977A8"/>
    <w:rsid w:val="007A09A1"/>
    <w:rsid w:val="007B512A"/>
    <w:rsid w:val="007B6662"/>
    <w:rsid w:val="007C2097"/>
    <w:rsid w:val="007C2109"/>
    <w:rsid w:val="007C5C59"/>
    <w:rsid w:val="007D1DB6"/>
    <w:rsid w:val="007D6A07"/>
    <w:rsid w:val="007F7259"/>
    <w:rsid w:val="008040A8"/>
    <w:rsid w:val="00804BFB"/>
    <w:rsid w:val="0080621D"/>
    <w:rsid w:val="008279FA"/>
    <w:rsid w:val="00846D64"/>
    <w:rsid w:val="0086222B"/>
    <w:rsid w:val="008626E7"/>
    <w:rsid w:val="00870EE7"/>
    <w:rsid w:val="00871550"/>
    <w:rsid w:val="00876C80"/>
    <w:rsid w:val="008863B9"/>
    <w:rsid w:val="008907B6"/>
    <w:rsid w:val="008A45A6"/>
    <w:rsid w:val="008C1132"/>
    <w:rsid w:val="008D3CCC"/>
    <w:rsid w:val="008D4084"/>
    <w:rsid w:val="008D4170"/>
    <w:rsid w:val="008F3789"/>
    <w:rsid w:val="008F686C"/>
    <w:rsid w:val="0090451E"/>
    <w:rsid w:val="009148DE"/>
    <w:rsid w:val="00927E05"/>
    <w:rsid w:val="009312EE"/>
    <w:rsid w:val="00941E30"/>
    <w:rsid w:val="00944995"/>
    <w:rsid w:val="00944B77"/>
    <w:rsid w:val="00945BCA"/>
    <w:rsid w:val="00946134"/>
    <w:rsid w:val="00970333"/>
    <w:rsid w:val="00973A0A"/>
    <w:rsid w:val="009777D9"/>
    <w:rsid w:val="00987661"/>
    <w:rsid w:val="00991B88"/>
    <w:rsid w:val="009A056A"/>
    <w:rsid w:val="009A252A"/>
    <w:rsid w:val="009A5753"/>
    <w:rsid w:val="009A579D"/>
    <w:rsid w:val="009B4CD2"/>
    <w:rsid w:val="009D01C3"/>
    <w:rsid w:val="009D1417"/>
    <w:rsid w:val="009E3297"/>
    <w:rsid w:val="009E41E3"/>
    <w:rsid w:val="009F149A"/>
    <w:rsid w:val="009F734F"/>
    <w:rsid w:val="009F76BA"/>
    <w:rsid w:val="00A027C8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7013A"/>
    <w:rsid w:val="00A7671C"/>
    <w:rsid w:val="00A77A34"/>
    <w:rsid w:val="00A8119D"/>
    <w:rsid w:val="00AA2CBC"/>
    <w:rsid w:val="00AC030B"/>
    <w:rsid w:val="00AC5820"/>
    <w:rsid w:val="00AD1CD8"/>
    <w:rsid w:val="00AD7AAC"/>
    <w:rsid w:val="00B0233C"/>
    <w:rsid w:val="00B238DF"/>
    <w:rsid w:val="00B258BB"/>
    <w:rsid w:val="00B449E2"/>
    <w:rsid w:val="00B556B5"/>
    <w:rsid w:val="00B6504E"/>
    <w:rsid w:val="00B67B97"/>
    <w:rsid w:val="00B742E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15CEE"/>
    <w:rsid w:val="00C24B68"/>
    <w:rsid w:val="00C31D71"/>
    <w:rsid w:val="00C57111"/>
    <w:rsid w:val="00C64A33"/>
    <w:rsid w:val="00C66BA2"/>
    <w:rsid w:val="00C75B2F"/>
    <w:rsid w:val="00C870F6"/>
    <w:rsid w:val="00C95985"/>
    <w:rsid w:val="00CA1DC1"/>
    <w:rsid w:val="00CA789F"/>
    <w:rsid w:val="00CC5026"/>
    <w:rsid w:val="00CC68D0"/>
    <w:rsid w:val="00CE1AE3"/>
    <w:rsid w:val="00CE445F"/>
    <w:rsid w:val="00CE7C66"/>
    <w:rsid w:val="00D03DFC"/>
    <w:rsid w:val="00D03F9A"/>
    <w:rsid w:val="00D051AC"/>
    <w:rsid w:val="00D06D51"/>
    <w:rsid w:val="00D15C51"/>
    <w:rsid w:val="00D16D08"/>
    <w:rsid w:val="00D24991"/>
    <w:rsid w:val="00D3248A"/>
    <w:rsid w:val="00D3706F"/>
    <w:rsid w:val="00D4019D"/>
    <w:rsid w:val="00D50255"/>
    <w:rsid w:val="00D60732"/>
    <w:rsid w:val="00D62E2A"/>
    <w:rsid w:val="00D66520"/>
    <w:rsid w:val="00D7780E"/>
    <w:rsid w:val="00D84AE9"/>
    <w:rsid w:val="00D953A4"/>
    <w:rsid w:val="00DB1987"/>
    <w:rsid w:val="00DC17F8"/>
    <w:rsid w:val="00DD0C0F"/>
    <w:rsid w:val="00DD3E9C"/>
    <w:rsid w:val="00DE07EB"/>
    <w:rsid w:val="00DE34CF"/>
    <w:rsid w:val="00DE4B90"/>
    <w:rsid w:val="00DE5DDB"/>
    <w:rsid w:val="00E13F3D"/>
    <w:rsid w:val="00E14AD3"/>
    <w:rsid w:val="00E34898"/>
    <w:rsid w:val="00E349D5"/>
    <w:rsid w:val="00E435CD"/>
    <w:rsid w:val="00EB09B7"/>
    <w:rsid w:val="00EE7D7C"/>
    <w:rsid w:val="00EF2B30"/>
    <w:rsid w:val="00F25D98"/>
    <w:rsid w:val="00F2700A"/>
    <w:rsid w:val="00F300FB"/>
    <w:rsid w:val="00F473F7"/>
    <w:rsid w:val="00F64517"/>
    <w:rsid w:val="00F857D4"/>
    <w:rsid w:val="00FA3D46"/>
    <w:rsid w:val="00FB37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5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8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3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mailto:Narendra.Kalahasti@anritsu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596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2023-01-24T10:47:00Z</dcterms:created>
  <dcterms:modified xsi:type="dcterms:W3CDTF">2023-01-24T10:47:00Z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