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0FBA87C0" w:rsidR="001E0A28" w:rsidRPr="00E2446B" w:rsidRDefault="007268CB" w:rsidP="000115D0">
      <w:pPr>
        <w:adjustRightInd w:val="0"/>
        <w:snapToGrid w:val="0"/>
        <w:spacing w:after="0"/>
        <w:ind w:left="1985" w:hanging="1985"/>
        <w:rPr>
          <w:rFonts w:ascii="Arial" w:hAnsi="Arial" w:cs="Arial"/>
          <w:b/>
          <w:sz w:val="24"/>
          <w:szCs w:val="24"/>
          <w:lang w:eastAsia="zh-CN"/>
        </w:rPr>
      </w:pPr>
      <w:r w:rsidRPr="00E2446B">
        <w:rPr>
          <w:rFonts w:ascii="Arial" w:hAnsi="Arial" w:cs="Arial"/>
          <w:b/>
          <w:sz w:val="24"/>
          <w:szCs w:val="24"/>
          <w:lang w:eastAsia="zh-CN"/>
        </w:rPr>
        <w:t>3GPP TSG-RAN Meeting #</w:t>
      </w:r>
      <w:r w:rsidR="003F3A2F" w:rsidRPr="00E2446B">
        <w:rPr>
          <w:rFonts w:ascii="Arial" w:hAnsi="Arial" w:cs="Arial"/>
          <w:b/>
          <w:sz w:val="24"/>
          <w:szCs w:val="24"/>
          <w:lang w:eastAsia="zh-CN"/>
        </w:rPr>
        <w:t>9</w:t>
      </w:r>
      <w:r w:rsidR="00D77C41" w:rsidRPr="00E2446B">
        <w:rPr>
          <w:rFonts w:ascii="Arial" w:hAnsi="Arial" w:cs="Arial"/>
          <w:b/>
          <w:sz w:val="24"/>
          <w:szCs w:val="24"/>
          <w:lang w:eastAsia="zh-CN"/>
        </w:rPr>
        <w:t>7</w:t>
      </w:r>
      <w:r w:rsidR="003F3A2F" w:rsidRPr="00E2446B">
        <w:rPr>
          <w:rFonts w:ascii="Arial" w:hAnsi="Arial" w:cs="Arial"/>
          <w:b/>
          <w:sz w:val="24"/>
          <w:szCs w:val="24"/>
          <w:lang w:eastAsia="zh-CN"/>
        </w:rPr>
        <w:t>-e</w:t>
      </w:r>
      <w:r w:rsidR="001E0A28" w:rsidRPr="00E2446B">
        <w:rPr>
          <w:rFonts w:ascii="Arial" w:hAnsi="Arial" w:cs="Arial"/>
          <w:b/>
          <w:sz w:val="24"/>
          <w:szCs w:val="24"/>
          <w:lang w:eastAsia="zh-CN"/>
        </w:rPr>
        <w:t xml:space="preserve"> </w:t>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705557"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1E0A28" w:rsidRPr="00E2446B">
        <w:rPr>
          <w:rFonts w:ascii="Arial" w:hAnsi="Arial" w:cs="Arial"/>
          <w:b/>
          <w:sz w:val="24"/>
          <w:szCs w:val="24"/>
          <w:lang w:eastAsia="zh-CN"/>
        </w:rPr>
        <w:tab/>
      </w:r>
      <w:r w:rsidR="000115D0" w:rsidRPr="00E2446B">
        <w:rPr>
          <w:rFonts w:ascii="Arial" w:hAnsi="Arial" w:cs="Arial"/>
          <w:b/>
          <w:sz w:val="24"/>
          <w:szCs w:val="24"/>
          <w:lang w:eastAsia="zh-CN"/>
        </w:rPr>
        <w:tab/>
      </w:r>
      <w:r w:rsidR="000115D0" w:rsidRPr="00E2446B">
        <w:rPr>
          <w:rFonts w:ascii="Arial" w:hAnsi="Arial" w:cs="Arial"/>
          <w:b/>
          <w:sz w:val="24"/>
          <w:szCs w:val="24"/>
          <w:lang w:eastAsia="zh-CN"/>
        </w:rPr>
        <w:tab/>
      </w:r>
      <w:r w:rsidR="000115D0" w:rsidRPr="00E2446B">
        <w:rPr>
          <w:rFonts w:ascii="Arial" w:hAnsi="Arial" w:cs="Arial"/>
          <w:b/>
          <w:sz w:val="24"/>
          <w:szCs w:val="24"/>
          <w:lang w:eastAsia="zh-CN"/>
        </w:rPr>
        <w:tab/>
      </w:r>
      <w:r w:rsidR="000115D0" w:rsidRPr="00E2446B">
        <w:rPr>
          <w:rFonts w:ascii="Arial" w:hAnsi="Arial" w:cs="Arial"/>
          <w:b/>
          <w:sz w:val="24"/>
          <w:szCs w:val="24"/>
          <w:lang w:eastAsia="zh-CN"/>
        </w:rPr>
        <w:tab/>
      </w:r>
      <w:r w:rsidR="000115D0" w:rsidRPr="00E2446B">
        <w:rPr>
          <w:rFonts w:ascii="Arial" w:hAnsi="Arial" w:cs="Arial"/>
          <w:b/>
          <w:sz w:val="24"/>
          <w:szCs w:val="24"/>
          <w:lang w:eastAsia="zh-CN"/>
        </w:rPr>
        <w:tab/>
      </w:r>
      <w:r w:rsidR="000115D0" w:rsidRPr="00E2446B">
        <w:rPr>
          <w:rFonts w:ascii="Arial" w:hAnsi="Arial" w:cs="Arial"/>
          <w:b/>
          <w:sz w:val="24"/>
          <w:szCs w:val="24"/>
          <w:lang w:eastAsia="zh-CN"/>
        </w:rPr>
        <w:tab/>
      </w:r>
      <w:bookmarkStart w:id="0" w:name="_GoBack"/>
      <w:r w:rsidR="00D913B2" w:rsidRPr="00E2446B">
        <w:rPr>
          <w:rFonts w:ascii="Arial" w:hAnsi="Arial" w:cs="Arial"/>
          <w:b/>
          <w:bCs/>
          <w:sz w:val="24"/>
          <w:szCs w:val="24"/>
          <w:lang w:eastAsia="zh-CN"/>
        </w:rPr>
        <w:t>RP</w:t>
      </w:r>
      <w:r w:rsidR="00D913B2" w:rsidRPr="00E2446B">
        <w:rPr>
          <w:rFonts w:ascii="Arial" w:hAnsi="Arial" w:cs="Arial" w:hint="eastAsia"/>
          <w:b/>
          <w:bCs/>
          <w:sz w:val="24"/>
          <w:szCs w:val="24"/>
          <w:lang w:eastAsia="zh-CN"/>
        </w:rPr>
        <w:t>-</w:t>
      </w:r>
      <w:r w:rsidR="00D913B2" w:rsidRPr="00E2446B">
        <w:rPr>
          <w:rFonts w:ascii="Arial" w:hAnsi="Arial" w:cs="Arial"/>
          <w:b/>
          <w:bCs/>
          <w:sz w:val="24"/>
          <w:szCs w:val="24"/>
          <w:lang w:eastAsia="zh-CN"/>
        </w:rPr>
        <w:t>222636</w:t>
      </w:r>
      <w:bookmarkEnd w:id="0"/>
    </w:p>
    <w:p w14:paraId="178B232E" w14:textId="1FA141F8" w:rsidR="00615EBB" w:rsidRPr="00E2446B" w:rsidRDefault="000115D0" w:rsidP="000115D0">
      <w:pPr>
        <w:adjustRightInd w:val="0"/>
        <w:snapToGrid w:val="0"/>
        <w:spacing w:after="0"/>
        <w:ind w:left="1985" w:hanging="1985"/>
        <w:rPr>
          <w:rFonts w:ascii="Arial" w:hAnsi="Arial" w:cs="Arial"/>
          <w:b/>
          <w:sz w:val="24"/>
          <w:szCs w:val="24"/>
          <w:lang w:eastAsia="zh-CN"/>
        </w:rPr>
      </w:pPr>
      <w:r w:rsidRPr="00E2446B">
        <w:rPr>
          <w:rFonts w:ascii="Arial" w:hAnsi="Arial" w:cs="Arial"/>
          <w:b/>
          <w:sz w:val="24"/>
          <w:szCs w:val="24"/>
          <w:lang w:eastAsia="zh-CN"/>
        </w:rPr>
        <w:t>Electronic Meeting,</w:t>
      </w:r>
      <w:r w:rsidR="001E0A28" w:rsidRPr="00E2446B">
        <w:rPr>
          <w:rFonts w:ascii="Arial" w:hAnsi="Arial" w:cs="Arial"/>
          <w:b/>
          <w:sz w:val="24"/>
          <w:szCs w:val="24"/>
          <w:lang w:eastAsia="zh-CN"/>
        </w:rPr>
        <w:t xml:space="preserve"> </w:t>
      </w:r>
      <w:r w:rsidRPr="00E2446B">
        <w:rPr>
          <w:rFonts w:ascii="Arial" w:hAnsi="Arial" w:cs="Arial"/>
          <w:b/>
          <w:sz w:val="24"/>
          <w:szCs w:val="24"/>
          <w:lang w:eastAsia="zh-CN"/>
        </w:rPr>
        <w:t xml:space="preserve">September </w:t>
      </w:r>
      <w:r w:rsidR="00442337" w:rsidRPr="00E2446B">
        <w:rPr>
          <w:rFonts w:ascii="Arial" w:hAnsi="Arial"/>
          <w:b/>
          <w:sz w:val="24"/>
          <w:szCs w:val="24"/>
          <w:lang w:eastAsia="zh-CN"/>
        </w:rPr>
        <w:t>1</w:t>
      </w:r>
      <w:r w:rsidR="00D77C41" w:rsidRPr="00E2446B">
        <w:rPr>
          <w:rFonts w:ascii="Arial" w:hAnsi="Arial"/>
          <w:b/>
          <w:sz w:val="24"/>
          <w:szCs w:val="24"/>
          <w:lang w:eastAsia="zh-CN"/>
        </w:rPr>
        <w:t>2</w:t>
      </w:r>
      <w:r w:rsidRPr="00E2446B">
        <w:rPr>
          <w:rFonts w:ascii="Arial" w:hAnsi="Arial"/>
          <w:b/>
          <w:sz w:val="24"/>
          <w:szCs w:val="24"/>
          <w:lang w:eastAsia="zh-CN"/>
        </w:rPr>
        <w:t xml:space="preserve"> – 1</w:t>
      </w:r>
      <w:r w:rsidR="00D77C41" w:rsidRPr="00E2446B">
        <w:rPr>
          <w:rFonts w:ascii="Arial" w:hAnsi="Arial"/>
          <w:b/>
          <w:sz w:val="24"/>
          <w:szCs w:val="24"/>
          <w:lang w:eastAsia="zh-CN"/>
        </w:rPr>
        <w:t>6</w:t>
      </w:r>
      <w:r w:rsidRPr="00E2446B">
        <w:rPr>
          <w:rFonts w:ascii="Arial" w:hAnsi="Arial"/>
          <w:b/>
          <w:sz w:val="24"/>
          <w:szCs w:val="24"/>
          <w:lang w:eastAsia="zh-CN"/>
        </w:rPr>
        <w:t>,</w:t>
      </w:r>
      <w:r w:rsidR="00D77C41" w:rsidRPr="00E2446B">
        <w:rPr>
          <w:rFonts w:ascii="Arial" w:hAnsi="Arial"/>
          <w:b/>
          <w:sz w:val="24"/>
          <w:szCs w:val="24"/>
          <w:lang w:eastAsia="zh-CN"/>
        </w:rPr>
        <w:t xml:space="preserve"> 2022</w:t>
      </w:r>
    </w:p>
    <w:p w14:paraId="4FD163B7" w14:textId="77777777" w:rsidR="001E0A28" w:rsidRPr="00E2446B" w:rsidRDefault="001E0A28" w:rsidP="001E0A28">
      <w:pPr>
        <w:spacing w:after="120"/>
        <w:ind w:left="1985" w:hanging="1985"/>
        <w:rPr>
          <w:rFonts w:ascii="Arial" w:hAnsi="Arial" w:cs="Arial"/>
          <w:b/>
          <w:sz w:val="22"/>
          <w:lang w:eastAsia="zh-CN"/>
        </w:rPr>
      </w:pPr>
    </w:p>
    <w:p w14:paraId="2EEB52AD" w14:textId="54692383" w:rsidR="00C24D2F" w:rsidRPr="00E2446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E2446B">
        <w:rPr>
          <w:rFonts w:ascii="Arial" w:eastAsia="MS Mincho" w:hAnsi="Arial" w:cs="Arial"/>
          <w:b/>
          <w:color w:val="000000"/>
          <w:sz w:val="22"/>
          <w:lang w:val="pt-BR"/>
        </w:rPr>
        <w:t xml:space="preserve">Agenda </w:t>
      </w:r>
      <w:r w:rsidR="007D19B7" w:rsidRPr="00E2446B">
        <w:rPr>
          <w:rFonts w:ascii="Arial" w:eastAsia="MS Mincho" w:hAnsi="Arial" w:cs="Arial"/>
          <w:b/>
          <w:color w:val="000000"/>
          <w:sz w:val="22"/>
          <w:lang w:val="pt-BR"/>
        </w:rPr>
        <w:t>item</w:t>
      </w:r>
      <w:r w:rsidRPr="00E2446B">
        <w:rPr>
          <w:rFonts w:ascii="Arial" w:eastAsia="MS Mincho" w:hAnsi="Arial" w:cs="Arial"/>
          <w:b/>
          <w:color w:val="000000"/>
          <w:sz w:val="22"/>
          <w:lang w:val="pt-BR"/>
        </w:rPr>
        <w:t>:</w:t>
      </w:r>
      <w:r w:rsidRPr="00E2446B">
        <w:rPr>
          <w:rFonts w:ascii="Arial" w:eastAsia="MS Mincho" w:hAnsi="Arial" w:cs="Arial"/>
          <w:b/>
          <w:color w:val="000000"/>
          <w:sz w:val="22"/>
          <w:lang w:val="pt-BR"/>
        </w:rPr>
        <w:tab/>
      </w:r>
      <w:r w:rsidRPr="00E2446B">
        <w:rPr>
          <w:rFonts w:ascii="Arial" w:eastAsia="MS Mincho" w:hAnsi="Arial" w:cs="Arial" w:hint="eastAsia"/>
          <w:b/>
          <w:color w:val="000000"/>
          <w:sz w:val="22"/>
          <w:lang w:val="pt-BR" w:eastAsia="ja-JP"/>
        </w:rPr>
        <w:tab/>
      </w:r>
      <w:r w:rsidRPr="00E2446B">
        <w:rPr>
          <w:rFonts w:ascii="Arial" w:eastAsia="MS Mincho" w:hAnsi="Arial" w:cs="Arial" w:hint="eastAsia"/>
          <w:b/>
          <w:color w:val="000000"/>
          <w:sz w:val="22"/>
          <w:lang w:val="pt-BR" w:eastAsia="ja-JP"/>
        </w:rPr>
        <w:tab/>
      </w:r>
      <w:r w:rsidR="00D77C41" w:rsidRPr="00E2446B">
        <w:rPr>
          <w:rFonts w:ascii="Arial" w:hAnsi="Arial" w:cs="Arial"/>
          <w:color w:val="000000"/>
          <w:sz w:val="22"/>
          <w:lang w:val="pt-BR" w:eastAsia="zh-CN"/>
        </w:rPr>
        <w:t>9</w:t>
      </w:r>
      <w:r w:rsidR="00D77C41" w:rsidRPr="00E2446B">
        <w:rPr>
          <w:rFonts w:ascii="Arial" w:hAnsi="Arial" w:cs="Arial"/>
          <w:color w:val="000000"/>
          <w:sz w:val="22"/>
          <w:lang w:eastAsia="zh-CN"/>
        </w:rPr>
        <w:t>.1.5</w:t>
      </w:r>
    </w:p>
    <w:p w14:paraId="14CF7F9B" w14:textId="77777777" w:rsidR="00915D73" w:rsidRPr="00E2446B" w:rsidRDefault="00915D73" w:rsidP="00915D73">
      <w:pPr>
        <w:spacing w:after="120"/>
        <w:ind w:left="1985" w:hanging="1985"/>
        <w:rPr>
          <w:rFonts w:ascii="Arial" w:hAnsi="Arial" w:cs="Arial"/>
          <w:color w:val="000000"/>
          <w:sz w:val="22"/>
          <w:lang w:eastAsia="zh-CN"/>
        </w:rPr>
      </w:pPr>
      <w:r w:rsidRPr="00E2446B">
        <w:rPr>
          <w:rFonts w:ascii="Arial" w:eastAsia="MS Mincho" w:hAnsi="Arial" w:cs="Arial"/>
          <w:b/>
          <w:sz w:val="22"/>
        </w:rPr>
        <w:t>Source:</w:t>
      </w:r>
      <w:r w:rsidRPr="00E2446B">
        <w:rPr>
          <w:rFonts w:ascii="Arial" w:eastAsia="MS Mincho" w:hAnsi="Arial" w:cs="Arial"/>
          <w:b/>
          <w:sz w:val="22"/>
        </w:rPr>
        <w:tab/>
      </w:r>
      <w:r w:rsidR="004D737D" w:rsidRPr="00E2446B">
        <w:rPr>
          <w:rFonts w:ascii="Arial" w:hAnsi="Arial" w:cs="Arial"/>
          <w:color w:val="000000"/>
          <w:sz w:val="22"/>
          <w:lang w:eastAsia="zh-CN"/>
        </w:rPr>
        <w:t>Moderator</w:t>
      </w:r>
      <w:r w:rsidR="00321150" w:rsidRPr="00E2446B">
        <w:rPr>
          <w:rFonts w:ascii="Arial" w:hAnsi="Arial" w:cs="Arial"/>
          <w:color w:val="000000"/>
          <w:sz w:val="22"/>
          <w:lang w:eastAsia="zh-CN"/>
        </w:rPr>
        <w:t xml:space="preserve"> </w:t>
      </w:r>
      <w:r w:rsidR="002D11D5" w:rsidRPr="00E2446B">
        <w:rPr>
          <w:rFonts w:ascii="Arial" w:hAnsi="Arial" w:cs="Arial"/>
          <w:color w:val="000000"/>
          <w:sz w:val="22"/>
          <w:lang w:eastAsia="zh-CN"/>
        </w:rPr>
        <w:t>(</w:t>
      </w:r>
      <w:r w:rsidR="00BC31D4" w:rsidRPr="00E2446B">
        <w:rPr>
          <w:rFonts w:ascii="Arial" w:hAnsi="Arial" w:cs="Arial"/>
          <w:color w:val="000000"/>
          <w:sz w:val="22"/>
          <w:lang w:eastAsia="zh-CN"/>
        </w:rPr>
        <w:t>RAN4 Chair</w:t>
      </w:r>
      <w:r w:rsidR="004D737D" w:rsidRPr="00E2446B">
        <w:rPr>
          <w:rFonts w:ascii="Arial" w:hAnsi="Arial" w:cs="Arial"/>
          <w:color w:val="000000"/>
          <w:sz w:val="22"/>
          <w:lang w:eastAsia="zh-CN"/>
        </w:rPr>
        <w:t>)</w:t>
      </w:r>
    </w:p>
    <w:p w14:paraId="775F1F18" w14:textId="0B320975" w:rsidR="00915D73" w:rsidRPr="00E2446B" w:rsidRDefault="00915D73" w:rsidP="00915D73">
      <w:pPr>
        <w:spacing w:after="120"/>
        <w:ind w:left="1985" w:hanging="1985"/>
        <w:rPr>
          <w:rFonts w:ascii="Arial" w:hAnsi="Arial" w:cs="Arial"/>
          <w:color w:val="000000"/>
          <w:sz w:val="22"/>
          <w:lang w:eastAsia="zh-CN"/>
        </w:rPr>
      </w:pPr>
      <w:r w:rsidRPr="00E2446B">
        <w:rPr>
          <w:rFonts w:ascii="Arial" w:eastAsia="MS Mincho" w:hAnsi="Arial" w:cs="Arial"/>
          <w:b/>
          <w:color w:val="000000"/>
          <w:sz w:val="22"/>
        </w:rPr>
        <w:t>Title:</w:t>
      </w:r>
      <w:r w:rsidRPr="00E2446B">
        <w:rPr>
          <w:rFonts w:ascii="Arial" w:eastAsia="MS Mincho" w:hAnsi="Arial" w:cs="Arial"/>
          <w:b/>
          <w:color w:val="000000"/>
          <w:sz w:val="22"/>
        </w:rPr>
        <w:tab/>
      </w:r>
      <w:bookmarkStart w:id="1" w:name="OLE_LINK4"/>
      <w:bookmarkStart w:id="2" w:name="OLE_LINK5"/>
      <w:r w:rsidR="00484C5D" w:rsidRPr="00E2446B">
        <w:rPr>
          <w:rFonts w:ascii="Arial" w:hAnsi="Arial" w:cs="Arial" w:hint="eastAsia"/>
          <w:color w:val="000000"/>
          <w:sz w:val="22"/>
          <w:lang w:eastAsia="zh-CN"/>
        </w:rPr>
        <w:t xml:space="preserve">Email discussion summary for </w:t>
      </w:r>
      <w:r w:rsidR="00E91BEE" w:rsidRPr="00E2446B">
        <w:rPr>
          <w:rFonts w:ascii="Arial" w:hAnsi="Arial" w:cs="Arial"/>
          <w:color w:val="000000"/>
          <w:sz w:val="22"/>
          <w:lang w:eastAsia="zh-CN"/>
        </w:rPr>
        <w:t>[97e-07-R18-RAN4-HPUEBaskets]</w:t>
      </w:r>
      <w:bookmarkEnd w:id="1"/>
      <w:bookmarkEnd w:id="2"/>
    </w:p>
    <w:p w14:paraId="1738C7FE" w14:textId="30054FCB" w:rsidR="00915D73" w:rsidRPr="00E2446B" w:rsidRDefault="00915D73" w:rsidP="00915D73">
      <w:pPr>
        <w:spacing w:after="120"/>
        <w:ind w:left="1985" w:hanging="1985"/>
        <w:rPr>
          <w:rFonts w:ascii="Arial" w:hAnsi="Arial" w:cs="Arial"/>
          <w:sz w:val="22"/>
          <w:lang w:eastAsia="zh-CN"/>
        </w:rPr>
      </w:pPr>
      <w:r w:rsidRPr="00E2446B">
        <w:rPr>
          <w:rFonts w:ascii="Arial" w:eastAsia="MS Mincho" w:hAnsi="Arial" w:cs="Arial"/>
          <w:b/>
          <w:color w:val="000000"/>
          <w:sz w:val="22"/>
        </w:rPr>
        <w:t>Document for:</w:t>
      </w:r>
      <w:r w:rsidRPr="00E2446B">
        <w:rPr>
          <w:rFonts w:ascii="Arial" w:eastAsia="MS Mincho" w:hAnsi="Arial" w:cs="Arial"/>
          <w:b/>
          <w:color w:val="000000"/>
          <w:sz w:val="22"/>
        </w:rPr>
        <w:tab/>
      </w:r>
      <w:r w:rsidR="00366590" w:rsidRPr="00E2446B">
        <w:rPr>
          <w:rFonts w:ascii="Arial" w:hAnsi="Arial" w:cs="Arial"/>
          <w:color w:val="000000"/>
          <w:sz w:val="22"/>
          <w:lang w:eastAsia="zh-CN"/>
        </w:rPr>
        <w:t>Report</w:t>
      </w:r>
    </w:p>
    <w:p w14:paraId="785D20E1" w14:textId="77777777" w:rsidR="005D7AF8" w:rsidRPr="00E2446B" w:rsidRDefault="00915D73" w:rsidP="00D50113">
      <w:pPr>
        <w:pStyle w:val="1"/>
        <w:ind w:left="432"/>
        <w:rPr>
          <w:lang w:val="en-US" w:eastAsia="ja-JP"/>
        </w:rPr>
      </w:pPr>
      <w:r w:rsidRPr="00E2446B">
        <w:rPr>
          <w:rFonts w:hint="eastAsia"/>
          <w:lang w:val="en-US" w:eastAsia="ja-JP"/>
        </w:rPr>
        <w:t>Introduction</w:t>
      </w:r>
    </w:p>
    <w:p w14:paraId="641CDEEA" w14:textId="6DE4A95A" w:rsidR="00991CE0" w:rsidRPr="00E2446B" w:rsidRDefault="00991CE0" w:rsidP="002B3E6F">
      <w:pPr>
        <w:rPr>
          <w:lang w:eastAsia="zh-CN"/>
        </w:rPr>
      </w:pPr>
      <w:r w:rsidRPr="00E2446B">
        <w:rPr>
          <w:rFonts w:hint="eastAsia"/>
          <w:lang w:eastAsia="zh-CN"/>
        </w:rPr>
        <w:t>I</w:t>
      </w:r>
      <w:r w:rsidRPr="00E2446B">
        <w:rPr>
          <w:lang w:eastAsia="zh-CN"/>
        </w:rPr>
        <w:t>n this email thread we will discussion the following topics:</w:t>
      </w:r>
    </w:p>
    <w:p w14:paraId="7841D30F" w14:textId="2627736C" w:rsidR="00991CE0" w:rsidRPr="00E2446B" w:rsidRDefault="00991CE0" w:rsidP="00FB3F9E">
      <w:pPr>
        <w:pStyle w:val="afe"/>
        <w:numPr>
          <w:ilvl w:val="0"/>
          <w:numId w:val="11"/>
        </w:numPr>
        <w:ind w:firstLineChars="0"/>
        <w:rPr>
          <w:lang w:eastAsia="zh-CN"/>
        </w:rPr>
      </w:pPr>
      <w:r w:rsidRPr="00E2446B">
        <w:rPr>
          <w:rFonts w:eastAsiaTheme="minorEastAsia" w:hint="eastAsia"/>
          <w:lang w:eastAsia="zh-CN"/>
        </w:rPr>
        <w:t>N</w:t>
      </w:r>
      <w:r w:rsidRPr="00E2446B">
        <w:rPr>
          <w:rFonts w:eastAsiaTheme="minorEastAsia"/>
          <w:lang w:eastAsia="zh-CN"/>
        </w:rPr>
        <w:t>ew WI proposal</w:t>
      </w:r>
      <w:r w:rsidR="002D2126" w:rsidRPr="00E2446B">
        <w:rPr>
          <w:rFonts w:eastAsiaTheme="minorEastAsia"/>
          <w:lang w:eastAsia="zh-CN"/>
        </w:rPr>
        <w:t>s</w:t>
      </w:r>
      <w:r w:rsidRPr="00E2446B">
        <w:rPr>
          <w:rFonts w:eastAsiaTheme="minorEastAsia"/>
          <w:lang w:eastAsia="zh-CN"/>
        </w:rPr>
        <w:t xml:space="preserve"> for </w:t>
      </w:r>
      <w:r w:rsidR="00ED5B57" w:rsidRPr="00E2446B">
        <w:rPr>
          <w:rFonts w:eastAsiaTheme="minorEastAsia"/>
          <w:lang w:eastAsia="zh-CN"/>
        </w:rPr>
        <w:t>high power UE in Rel-18</w:t>
      </w:r>
    </w:p>
    <w:p w14:paraId="2213E501" w14:textId="6E47A9A9" w:rsidR="00991CE0" w:rsidRPr="00E2446B" w:rsidRDefault="00991CE0" w:rsidP="002B3E6F">
      <w:pPr>
        <w:rPr>
          <w:lang w:eastAsia="zh-CN"/>
        </w:rPr>
      </w:pPr>
      <w:r w:rsidRPr="00E2446B">
        <w:rPr>
          <w:rFonts w:hint="eastAsia"/>
          <w:lang w:eastAsia="zh-CN"/>
        </w:rPr>
        <w:t>The</w:t>
      </w:r>
      <w:r w:rsidRPr="00E2446B">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E2446B" w14:paraId="379FCC42" w14:textId="77777777" w:rsidTr="003F052C">
        <w:trPr>
          <w:trHeight w:val="225"/>
        </w:trPr>
        <w:tc>
          <w:tcPr>
            <w:tcW w:w="1418" w:type="dxa"/>
            <w:shd w:val="clear" w:color="auto" w:fill="auto"/>
            <w:hideMark/>
          </w:tcPr>
          <w:p w14:paraId="09051840" w14:textId="77777777" w:rsidR="00991CE0" w:rsidRPr="00E2446B" w:rsidRDefault="00991CE0" w:rsidP="003F052C">
            <w:pPr>
              <w:spacing w:after="0"/>
              <w:rPr>
                <w:b/>
                <w:bCs/>
                <w:lang w:val="en-US" w:eastAsia="zh-CN"/>
              </w:rPr>
            </w:pPr>
            <w:proofErr w:type="spellStart"/>
            <w:r w:rsidRPr="00E2446B">
              <w:rPr>
                <w:b/>
                <w:bCs/>
                <w:lang w:val="en-US" w:eastAsia="zh-CN"/>
              </w:rPr>
              <w:t>TDoc</w:t>
            </w:r>
            <w:proofErr w:type="spellEnd"/>
          </w:p>
        </w:tc>
        <w:tc>
          <w:tcPr>
            <w:tcW w:w="4394" w:type="dxa"/>
            <w:shd w:val="clear" w:color="auto" w:fill="auto"/>
            <w:hideMark/>
          </w:tcPr>
          <w:p w14:paraId="237FFB63" w14:textId="77777777" w:rsidR="00991CE0" w:rsidRPr="00E2446B" w:rsidRDefault="00991CE0" w:rsidP="003F052C">
            <w:pPr>
              <w:spacing w:after="0"/>
              <w:rPr>
                <w:b/>
                <w:bCs/>
                <w:lang w:val="en-US" w:eastAsia="zh-CN"/>
              </w:rPr>
            </w:pPr>
            <w:r w:rsidRPr="00E2446B">
              <w:rPr>
                <w:b/>
                <w:bCs/>
                <w:lang w:val="en-US" w:eastAsia="zh-CN"/>
              </w:rPr>
              <w:t>Title</w:t>
            </w:r>
          </w:p>
        </w:tc>
        <w:tc>
          <w:tcPr>
            <w:tcW w:w="1559" w:type="dxa"/>
            <w:shd w:val="clear" w:color="auto" w:fill="auto"/>
            <w:hideMark/>
          </w:tcPr>
          <w:p w14:paraId="7FDBB7EA" w14:textId="77777777" w:rsidR="00991CE0" w:rsidRPr="00E2446B" w:rsidRDefault="00991CE0" w:rsidP="003F052C">
            <w:pPr>
              <w:spacing w:after="0"/>
              <w:rPr>
                <w:b/>
                <w:bCs/>
                <w:lang w:val="en-US" w:eastAsia="zh-CN"/>
              </w:rPr>
            </w:pPr>
            <w:r w:rsidRPr="00E2446B">
              <w:rPr>
                <w:b/>
                <w:bCs/>
                <w:lang w:val="en-US" w:eastAsia="zh-CN"/>
              </w:rPr>
              <w:t>Source</w:t>
            </w:r>
          </w:p>
        </w:tc>
        <w:tc>
          <w:tcPr>
            <w:tcW w:w="1276" w:type="dxa"/>
            <w:shd w:val="clear" w:color="auto" w:fill="auto"/>
            <w:hideMark/>
          </w:tcPr>
          <w:p w14:paraId="2B2B79A1" w14:textId="77777777" w:rsidR="00991CE0" w:rsidRPr="00E2446B" w:rsidRDefault="00991CE0" w:rsidP="003F052C">
            <w:pPr>
              <w:spacing w:after="0"/>
              <w:rPr>
                <w:b/>
                <w:bCs/>
                <w:lang w:val="en-US" w:eastAsia="zh-CN"/>
              </w:rPr>
            </w:pPr>
            <w:r w:rsidRPr="00E2446B">
              <w:rPr>
                <w:b/>
                <w:bCs/>
                <w:lang w:val="en-US" w:eastAsia="zh-CN"/>
              </w:rPr>
              <w:t>Type</w:t>
            </w:r>
          </w:p>
        </w:tc>
        <w:tc>
          <w:tcPr>
            <w:tcW w:w="992" w:type="dxa"/>
            <w:shd w:val="clear" w:color="auto" w:fill="auto"/>
            <w:hideMark/>
          </w:tcPr>
          <w:p w14:paraId="3DE5E570" w14:textId="77777777" w:rsidR="00991CE0" w:rsidRPr="00E2446B" w:rsidRDefault="00991CE0" w:rsidP="003F052C">
            <w:pPr>
              <w:spacing w:after="0"/>
              <w:rPr>
                <w:b/>
                <w:bCs/>
                <w:lang w:val="en-US" w:eastAsia="zh-CN"/>
              </w:rPr>
            </w:pPr>
            <w:r w:rsidRPr="00E2446B">
              <w:rPr>
                <w:b/>
                <w:bCs/>
                <w:lang w:val="en-US" w:eastAsia="zh-CN"/>
              </w:rPr>
              <w:t>AI</w:t>
            </w:r>
          </w:p>
        </w:tc>
      </w:tr>
      <w:tr w:rsidR="00ED5B57" w:rsidRPr="00E2446B" w14:paraId="207D33E8" w14:textId="77777777" w:rsidTr="00991CE0">
        <w:trPr>
          <w:trHeight w:val="225"/>
        </w:trPr>
        <w:tc>
          <w:tcPr>
            <w:tcW w:w="1418" w:type="dxa"/>
            <w:shd w:val="clear" w:color="auto" w:fill="auto"/>
          </w:tcPr>
          <w:p w14:paraId="159E086C" w14:textId="18A1072D" w:rsidR="00ED5B57" w:rsidRPr="00E2446B" w:rsidRDefault="00ED5B57" w:rsidP="00406BD9">
            <w:pPr>
              <w:spacing w:after="0"/>
              <w:rPr>
                <w:lang w:eastAsia="zh-CN"/>
              </w:rPr>
            </w:pPr>
            <w:r w:rsidRPr="00E2446B">
              <w:rPr>
                <w:lang w:eastAsia="zh-CN"/>
              </w:rPr>
              <w:t>RP-222106</w:t>
            </w:r>
            <w:r w:rsidR="00617210" w:rsidRPr="00E2446B">
              <w:rPr>
                <w:lang w:eastAsia="zh-CN"/>
              </w:rPr>
              <w:t xml:space="preserve"> -&gt;</w:t>
            </w:r>
            <w:r w:rsidR="00617210" w:rsidRPr="00E2446B">
              <w:t xml:space="preserve"> </w:t>
            </w:r>
            <w:r w:rsidR="00617210" w:rsidRPr="00E2446B">
              <w:rPr>
                <w:lang w:eastAsia="zh-CN"/>
              </w:rPr>
              <w:t>RP-222606</w:t>
            </w:r>
          </w:p>
        </w:tc>
        <w:tc>
          <w:tcPr>
            <w:tcW w:w="4394" w:type="dxa"/>
            <w:shd w:val="clear" w:color="auto" w:fill="auto"/>
          </w:tcPr>
          <w:p w14:paraId="6AB5C936" w14:textId="56C6BDB3" w:rsidR="00ED5B57" w:rsidRPr="00E2446B" w:rsidRDefault="00ED5B57" w:rsidP="00406BD9">
            <w:pPr>
              <w:spacing w:after="0"/>
              <w:rPr>
                <w:lang w:eastAsia="zh-CN"/>
              </w:rPr>
            </w:pPr>
            <w:r w:rsidRPr="00E2446B">
              <w:rPr>
                <w:lang w:eastAsia="zh-CN"/>
              </w:rPr>
              <w:t>New WID on high power for FR1 for DC_R18_xBLTE_yBNR_zDLnUL with power class PC2 and PC1.5</w:t>
            </w:r>
          </w:p>
        </w:tc>
        <w:tc>
          <w:tcPr>
            <w:tcW w:w="1559" w:type="dxa"/>
            <w:shd w:val="clear" w:color="auto" w:fill="auto"/>
          </w:tcPr>
          <w:p w14:paraId="5AF4FC60" w14:textId="13E3D751" w:rsidR="00ED5B57" w:rsidRPr="00E2446B" w:rsidRDefault="00ED5B57" w:rsidP="00406BD9">
            <w:pPr>
              <w:spacing w:after="0"/>
              <w:rPr>
                <w:lang w:eastAsia="zh-CN"/>
              </w:rPr>
            </w:pPr>
            <w:r w:rsidRPr="00E2446B">
              <w:rPr>
                <w:lang w:eastAsia="zh-CN"/>
              </w:rPr>
              <w:t>Ericsson</w:t>
            </w:r>
          </w:p>
        </w:tc>
        <w:tc>
          <w:tcPr>
            <w:tcW w:w="1276" w:type="dxa"/>
            <w:shd w:val="clear" w:color="auto" w:fill="auto"/>
          </w:tcPr>
          <w:p w14:paraId="0382CDF7" w14:textId="6E81533B" w:rsidR="00ED5B57" w:rsidRPr="00E2446B" w:rsidRDefault="00ED5B57" w:rsidP="00406BD9">
            <w:pPr>
              <w:spacing w:after="0"/>
              <w:rPr>
                <w:lang w:eastAsia="zh-CN"/>
              </w:rPr>
            </w:pPr>
            <w:r w:rsidRPr="00E2446B">
              <w:rPr>
                <w:lang w:eastAsia="zh-CN"/>
              </w:rPr>
              <w:t>WID new</w:t>
            </w:r>
          </w:p>
        </w:tc>
        <w:tc>
          <w:tcPr>
            <w:tcW w:w="992" w:type="dxa"/>
            <w:shd w:val="clear" w:color="auto" w:fill="auto"/>
          </w:tcPr>
          <w:p w14:paraId="4C241D19" w14:textId="7262E6A8" w:rsidR="00ED5B57" w:rsidRPr="00E2446B" w:rsidRDefault="00ED5B57" w:rsidP="00406BD9">
            <w:pPr>
              <w:spacing w:after="0"/>
              <w:rPr>
                <w:lang w:val="en-US" w:eastAsia="zh-CN"/>
              </w:rPr>
            </w:pPr>
            <w:r w:rsidRPr="00E2446B">
              <w:rPr>
                <w:rFonts w:hint="eastAsia"/>
                <w:lang w:val="en-US" w:eastAsia="zh-CN"/>
              </w:rPr>
              <w:t>9.1.5</w:t>
            </w:r>
          </w:p>
        </w:tc>
      </w:tr>
      <w:tr w:rsidR="00BB29AF" w:rsidRPr="00E2446B" w14:paraId="3D6BAD6A" w14:textId="77777777" w:rsidTr="007E60B9">
        <w:trPr>
          <w:trHeight w:val="225"/>
        </w:trPr>
        <w:tc>
          <w:tcPr>
            <w:tcW w:w="1418" w:type="dxa"/>
            <w:shd w:val="clear" w:color="auto" w:fill="auto"/>
          </w:tcPr>
          <w:p w14:paraId="2AEAA9E0" w14:textId="77777777" w:rsidR="00BB29AF" w:rsidRPr="00E2446B" w:rsidRDefault="00BB29AF" w:rsidP="007E60B9">
            <w:pPr>
              <w:spacing w:after="0"/>
              <w:rPr>
                <w:lang w:eastAsia="zh-CN"/>
              </w:rPr>
            </w:pPr>
            <w:r w:rsidRPr="00E2446B">
              <w:rPr>
                <w:lang w:eastAsia="zh-CN"/>
              </w:rPr>
              <w:t>RP-222512</w:t>
            </w:r>
          </w:p>
        </w:tc>
        <w:tc>
          <w:tcPr>
            <w:tcW w:w="4394" w:type="dxa"/>
            <w:shd w:val="clear" w:color="auto" w:fill="auto"/>
          </w:tcPr>
          <w:p w14:paraId="0783CC52" w14:textId="77777777" w:rsidR="00BB29AF" w:rsidRPr="00E2446B" w:rsidRDefault="00BB29AF" w:rsidP="007E60B9">
            <w:pPr>
              <w:spacing w:after="0"/>
              <w:rPr>
                <w:lang w:eastAsia="zh-CN"/>
              </w:rPr>
            </w:pPr>
            <w:r w:rsidRPr="00E2446B">
              <w:rPr>
                <w:lang w:eastAsia="zh-CN"/>
              </w:rPr>
              <w:t>High power for FR1 for NR_CA_R18_intra with power class 2 and 1.5 on TDD band(s)</w:t>
            </w:r>
          </w:p>
        </w:tc>
        <w:tc>
          <w:tcPr>
            <w:tcW w:w="1559" w:type="dxa"/>
            <w:shd w:val="clear" w:color="auto" w:fill="auto"/>
          </w:tcPr>
          <w:p w14:paraId="66422660" w14:textId="77777777" w:rsidR="00BB29AF" w:rsidRPr="00E2446B" w:rsidRDefault="00BB29AF" w:rsidP="007E60B9">
            <w:pPr>
              <w:spacing w:after="0"/>
              <w:rPr>
                <w:lang w:eastAsia="zh-CN"/>
              </w:rPr>
            </w:pPr>
            <w:r w:rsidRPr="00E2446B">
              <w:rPr>
                <w:lang w:eastAsia="zh-CN"/>
              </w:rPr>
              <w:t>Huawei, HiSilicon</w:t>
            </w:r>
          </w:p>
        </w:tc>
        <w:tc>
          <w:tcPr>
            <w:tcW w:w="1276" w:type="dxa"/>
            <w:shd w:val="clear" w:color="auto" w:fill="auto"/>
          </w:tcPr>
          <w:p w14:paraId="12C720BF" w14:textId="77777777" w:rsidR="00BB29AF" w:rsidRPr="00E2446B" w:rsidRDefault="00BB29AF" w:rsidP="007E60B9">
            <w:pPr>
              <w:spacing w:after="0"/>
              <w:rPr>
                <w:lang w:eastAsia="zh-CN"/>
              </w:rPr>
            </w:pPr>
            <w:r w:rsidRPr="00E2446B">
              <w:rPr>
                <w:lang w:eastAsia="zh-CN"/>
              </w:rPr>
              <w:t>WID new</w:t>
            </w:r>
          </w:p>
        </w:tc>
        <w:tc>
          <w:tcPr>
            <w:tcW w:w="992" w:type="dxa"/>
            <w:shd w:val="clear" w:color="auto" w:fill="auto"/>
          </w:tcPr>
          <w:p w14:paraId="7C3FFA21" w14:textId="77777777" w:rsidR="00BB29AF" w:rsidRPr="00E2446B" w:rsidRDefault="00BB29AF" w:rsidP="007E60B9">
            <w:pPr>
              <w:spacing w:after="0"/>
              <w:rPr>
                <w:lang w:val="en-US" w:eastAsia="zh-CN"/>
              </w:rPr>
            </w:pPr>
            <w:r w:rsidRPr="00E2446B">
              <w:rPr>
                <w:rFonts w:hint="eastAsia"/>
                <w:lang w:val="en-US" w:eastAsia="zh-CN"/>
              </w:rPr>
              <w:t>9.1.5</w:t>
            </w:r>
          </w:p>
        </w:tc>
      </w:tr>
      <w:tr w:rsidR="00ED5B57" w:rsidRPr="00E2446B" w14:paraId="19F78D91" w14:textId="77777777" w:rsidTr="00991CE0">
        <w:trPr>
          <w:trHeight w:val="225"/>
        </w:trPr>
        <w:tc>
          <w:tcPr>
            <w:tcW w:w="1418" w:type="dxa"/>
            <w:shd w:val="clear" w:color="auto" w:fill="auto"/>
          </w:tcPr>
          <w:p w14:paraId="7E3D0D5D" w14:textId="6DFF4AC9" w:rsidR="00ED5B57" w:rsidRPr="00E2446B" w:rsidRDefault="00ED5B57" w:rsidP="00406BD9">
            <w:pPr>
              <w:spacing w:after="0"/>
              <w:rPr>
                <w:lang w:eastAsia="zh-CN"/>
              </w:rPr>
            </w:pPr>
            <w:r w:rsidRPr="00E2446B">
              <w:rPr>
                <w:lang w:eastAsia="zh-CN"/>
              </w:rPr>
              <w:t>RP-222287</w:t>
            </w:r>
          </w:p>
        </w:tc>
        <w:tc>
          <w:tcPr>
            <w:tcW w:w="4394" w:type="dxa"/>
            <w:shd w:val="clear" w:color="auto" w:fill="auto"/>
          </w:tcPr>
          <w:p w14:paraId="0736B0EF" w14:textId="7AD97E93" w:rsidR="00ED5B57" w:rsidRPr="00E2446B" w:rsidRDefault="00ED5B57" w:rsidP="00406BD9">
            <w:pPr>
              <w:spacing w:after="0"/>
              <w:rPr>
                <w:lang w:eastAsia="zh-CN"/>
              </w:rPr>
            </w:pPr>
            <w:r w:rsidRPr="00E2446B">
              <w:rPr>
                <w:lang w:eastAsia="zh-CN"/>
              </w:rPr>
              <w:t>New WID: High power UE for FR1 NR CA/DC or NR SUL (supplementary uplink) band combination with y bands downlink (1&lt;y&lt;=6) and x bands uplink (x=1,2) and power class z (z&lt;3) and high power on TDD band(s)</w:t>
            </w:r>
          </w:p>
        </w:tc>
        <w:tc>
          <w:tcPr>
            <w:tcW w:w="1559" w:type="dxa"/>
            <w:shd w:val="clear" w:color="auto" w:fill="auto"/>
          </w:tcPr>
          <w:p w14:paraId="582E75F2" w14:textId="5274FA41" w:rsidR="00ED5B57" w:rsidRPr="00E2446B" w:rsidRDefault="00ED5B57" w:rsidP="00406BD9">
            <w:pPr>
              <w:spacing w:after="0"/>
              <w:rPr>
                <w:lang w:eastAsia="zh-CN"/>
              </w:rPr>
            </w:pPr>
            <w:r w:rsidRPr="00E2446B">
              <w:rPr>
                <w:lang w:eastAsia="zh-CN"/>
              </w:rPr>
              <w:t>China Telecom</w:t>
            </w:r>
          </w:p>
        </w:tc>
        <w:tc>
          <w:tcPr>
            <w:tcW w:w="1276" w:type="dxa"/>
            <w:shd w:val="clear" w:color="auto" w:fill="auto"/>
          </w:tcPr>
          <w:p w14:paraId="096FBCCE" w14:textId="5AA018E9" w:rsidR="00ED5B57" w:rsidRPr="00E2446B" w:rsidRDefault="00ED5B57" w:rsidP="00406BD9">
            <w:pPr>
              <w:spacing w:after="0"/>
              <w:rPr>
                <w:lang w:eastAsia="zh-CN"/>
              </w:rPr>
            </w:pPr>
            <w:r w:rsidRPr="00E2446B">
              <w:rPr>
                <w:lang w:eastAsia="zh-CN"/>
              </w:rPr>
              <w:t>WID new</w:t>
            </w:r>
          </w:p>
        </w:tc>
        <w:tc>
          <w:tcPr>
            <w:tcW w:w="992" w:type="dxa"/>
            <w:shd w:val="clear" w:color="auto" w:fill="auto"/>
          </w:tcPr>
          <w:p w14:paraId="1EAACFEE" w14:textId="4AE8962F" w:rsidR="00ED5B57" w:rsidRPr="00E2446B" w:rsidRDefault="00ED5B57" w:rsidP="00406BD9">
            <w:pPr>
              <w:spacing w:after="0"/>
              <w:rPr>
                <w:lang w:val="en-US" w:eastAsia="zh-CN"/>
              </w:rPr>
            </w:pPr>
            <w:r w:rsidRPr="00E2446B">
              <w:rPr>
                <w:rFonts w:hint="eastAsia"/>
                <w:lang w:val="en-US" w:eastAsia="zh-CN"/>
              </w:rPr>
              <w:t>9.1.5</w:t>
            </w:r>
          </w:p>
        </w:tc>
      </w:tr>
      <w:tr w:rsidR="00C53127" w:rsidRPr="00E2446B" w14:paraId="7C1303B5" w14:textId="77777777" w:rsidTr="007E60B9">
        <w:trPr>
          <w:trHeight w:val="225"/>
        </w:trPr>
        <w:tc>
          <w:tcPr>
            <w:tcW w:w="1418" w:type="dxa"/>
            <w:shd w:val="clear" w:color="auto" w:fill="auto"/>
          </w:tcPr>
          <w:p w14:paraId="39FFFB7A" w14:textId="77777777" w:rsidR="00C53127" w:rsidRPr="00E2446B" w:rsidRDefault="00C53127" w:rsidP="007E60B9">
            <w:pPr>
              <w:spacing w:after="0"/>
              <w:rPr>
                <w:lang w:val="en-US" w:eastAsia="zh-CN"/>
              </w:rPr>
            </w:pPr>
            <w:r w:rsidRPr="00E2446B">
              <w:rPr>
                <w:lang w:eastAsia="zh-CN"/>
              </w:rPr>
              <w:t>RP-222084</w:t>
            </w:r>
          </w:p>
        </w:tc>
        <w:tc>
          <w:tcPr>
            <w:tcW w:w="4394" w:type="dxa"/>
            <w:shd w:val="clear" w:color="auto" w:fill="auto"/>
          </w:tcPr>
          <w:p w14:paraId="2C5F4BFE" w14:textId="77777777" w:rsidR="00C53127" w:rsidRPr="00E2446B" w:rsidRDefault="00C53127" w:rsidP="007E60B9">
            <w:pPr>
              <w:spacing w:after="0"/>
              <w:rPr>
                <w:lang w:val="en-US" w:eastAsia="zh-CN"/>
              </w:rPr>
            </w:pPr>
            <w:r w:rsidRPr="00E2446B">
              <w:rPr>
                <w:lang w:eastAsia="zh-CN"/>
              </w:rPr>
              <w:t>New WID on high power for FR1 for NR_CADC_R18_yBDL_xBUL with power class 2 and high power on FDD band(s)</w:t>
            </w:r>
          </w:p>
        </w:tc>
        <w:tc>
          <w:tcPr>
            <w:tcW w:w="1559" w:type="dxa"/>
            <w:shd w:val="clear" w:color="auto" w:fill="auto"/>
          </w:tcPr>
          <w:p w14:paraId="5EF30C7D" w14:textId="77777777" w:rsidR="00C53127" w:rsidRPr="00E2446B" w:rsidRDefault="00C53127" w:rsidP="007E60B9">
            <w:pPr>
              <w:spacing w:after="0"/>
              <w:rPr>
                <w:lang w:val="en-US" w:eastAsia="zh-CN"/>
              </w:rPr>
            </w:pPr>
            <w:r w:rsidRPr="00E2446B">
              <w:rPr>
                <w:lang w:eastAsia="zh-CN"/>
              </w:rPr>
              <w:t>China Unicom</w:t>
            </w:r>
          </w:p>
        </w:tc>
        <w:tc>
          <w:tcPr>
            <w:tcW w:w="1276" w:type="dxa"/>
            <w:shd w:val="clear" w:color="auto" w:fill="auto"/>
          </w:tcPr>
          <w:p w14:paraId="2D33009C" w14:textId="77777777" w:rsidR="00C53127" w:rsidRPr="00E2446B" w:rsidRDefault="00C53127" w:rsidP="007E60B9">
            <w:pPr>
              <w:spacing w:after="0"/>
              <w:rPr>
                <w:lang w:val="en-US" w:eastAsia="zh-CN"/>
              </w:rPr>
            </w:pPr>
            <w:r w:rsidRPr="00E2446B">
              <w:rPr>
                <w:lang w:eastAsia="zh-CN"/>
              </w:rPr>
              <w:t>WID new</w:t>
            </w:r>
          </w:p>
        </w:tc>
        <w:tc>
          <w:tcPr>
            <w:tcW w:w="992" w:type="dxa"/>
            <w:shd w:val="clear" w:color="auto" w:fill="auto"/>
          </w:tcPr>
          <w:p w14:paraId="18AB3B6A" w14:textId="77777777" w:rsidR="00C53127" w:rsidRPr="00E2446B" w:rsidRDefault="00C53127" w:rsidP="007E60B9">
            <w:pPr>
              <w:spacing w:after="0"/>
              <w:rPr>
                <w:lang w:val="en-US" w:eastAsia="zh-CN"/>
              </w:rPr>
            </w:pPr>
            <w:r w:rsidRPr="00E2446B">
              <w:rPr>
                <w:rFonts w:hint="eastAsia"/>
                <w:lang w:val="en-US" w:eastAsia="zh-CN"/>
              </w:rPr>
              <w:t>9.1.5</w:t>
            </w:r>
          </w:p>
        </w:tc>
      </w:tr>
      <w:tr w:rsidR="00F0054E" w:rsidRPr="00E2446B" w14:paraId="620BD541" w14:textId="77777777" w:rsidTr="007E60B9">
        <w:trPr>
          <w:trHeight w:val="225"/>
        </w:trPr>
        <w:tc>
          <w:tcPr>
            <w:tcW w:w="1418" w:type="dxa"/>
            <w:shd w:val="clear" w:color="auto" w:fill="auto"/>
          </w:tcPr>
          <w:p w14:paraId="53B89058" w14:textId="77777777" w:rsidR="00F0054E" w:rsidRPr="00E2446B" w:rsidRDefault="00F0054E" w:rsidP="007E60B9">
            <w:pPr>
              <w:spacing w:after="0"/>
              <w:rPr>
                <w:lang w:eastAsia="zh-CN"/>
              </w:rPr>
            </w:pPr>
            <w:bookmarkStart w:id="3" w:name="OLE_LINK14"/>
            <w:r w:rsidRPr="00E2446B">
              <w:rPr>
                <w:lang w:eastAsia="zh-CN"/>
              </w:rPr>
              <w:t>RP-222351</w:t>
            </w:r>
            <w:bookmarkEnd w:id="3"/>
          </w:p>
        </w:tc>
        <w:tc>
          <w:tcPr>
            <w:tcW w:w="4394" w:type="dxa"/>
            <w:shd w:val="clear" w:color="auto" w:fill="auto"/>
          </w:tcPr>
          <w:p w14:paraId="6A86577C" w14:textId="77777777" w:rsidR="00F0054E" w:rsidRPr="00E2446B" w:rsidRDefault="00F0054E" w:rsidP="007E60B9">
            <w:pPr>
              <w:spacing w:after="0"/>
              <w:rPr>
                <w:lang w:eastAsia="zh-CN"/>
              </w:rPr>
            </w:pPr>
            <w:r w:rsidRPr="00E2446B">
              <w:rPr>
                <w:lang w:eastAsia="zh-CN"/>
              </w:rPr>
              <w:t>WID on High power UE (power class 1.5) for NR TDD bands</w:t>
            </w:r>
          </w:p>
        </w:tc>
        <w:tc>
          <w:tcPr>
            <w:tcW w:w="1559" w:type="dxa"/>
            <w:shd w:val="clear" w:color="auto" w:fill="auto"/>
          </w:tcPr>
          <w:p w14:paraId="3ED70FE1" w14:textId="77777777" w:rsidR="00F0054E" w:rsidRPr="00E2446B" w:rsidRDefault="00F0054E" w:rsidP="007E60B9">
            <w:pPr>
              <w:spacing w:after="0"/>
              <w:rPr>
                <w:lang w:eastAsia="zh-CN"/>
              </w:rPr>
            </w:pPr>
            <w:r w:rsidRPr="00E2446B">
              <w:rPr>
                <w:lang w:eastAsia="zh-CN"/>
              </w:rPr>
              <w:t>CMCC</w:t>
            </w:r>
          </w:p>
        </w:tc>
        <w:tc>
          <w:tcPr>
            <w:tcW w:w="1276" w:type="dxa"/>
            <w:shd w:val="clear" w:color="auto" w:fill="auto"/>
          </w:tcPr>
          <w:p w14:paraId="5B8910CA" w14:textId="77777777" w:rsidR="00F0054E" w:rsidRPr="00E2446B" w:rsidRDefault="00F0054E" w:rsidP="007E60B9">
            <w:pPr>
              <w:spacing w:after="0"/>
              <w:rPr>
                <w:lang w:eastAsia="zh-CN"/>
              </w:rPr>
            </w:pPr>
            <w:r w:rsidRPr="00E2446B">
              <w:rPr>
                <w:lang w:eastAsia="zh-CN"/>
              </w:rPr>
              <w:t>WID new</w:t>
            </w:r>
          </w:p>
        </w:tc>
        <w:tc>
          <w:tcPr>
            <w:tcW w:w="992" w:type="dxa"/>
            <w:shd w:val="clear" w:color="auto" w:fill="auto"/>
          </w:tcPr>
          <w:p w14:paraId="3455FE5C" w14:textId="77777777" w:rsidR="00F0054E" w:rsidRPr="00E2446B" w:rsidRDefault="00F0054E" w:rsidP="007E60B9">
            <w:pPr>
              <w:spacing w:after="0"/>
              <w:rPr>
                <w:lang w:val="en-US" w:eastAsia="zh-CN"/>
              </w:rPr>
            </w:pPr>
            <w:r w:rsidRPr="00E2446B">
              <w:rPr>
                <w:rFonts w:hint="eastAsia"/>
                <w:lang w:val="en-US" w:eastAsia="zh-CN"/>
              </w:rPr>
              <w:t>9.1.5</w:t>
            </w:r>
          </w:p>
        </w:tc>
      </w:tr>
      <w:tr w:rsidR="00183EDB" w:rsidRPr="00E2446B" w14:paraId="757DBC71" w14:textId="77777777" w:rsidTr="007E60B9">
        <w:trPr>
          <w:trHeight w:val="225"/>
        </w:trPr>
        <w:tc>
          <w:tcPr>
            <w:tcW w:w="1418" w:type="dxa"/>
            <w:shd w:val="clear" w:color="auto" w:fill="auto"/>
          </w:tcPr>
          <w:p w14:paraId="734BAC5B" w14:textId="77777777" w:rsidR="00183EDB" w:rsidRPr="00E2446B" w:rsidRDefault="00183EDB" w:rsidP="007E60B9">
            <w:pPr>
              <w:spacing w:after="0"/>
              <w:rPr>
                <w:lang w:val="en-US" w:eastAsia="zh-CN"/>
              </w:rPr>
            </w:pPr>
            <w:bookmarkStart w:id="4" w:name="OLE_LINK6"/>
            <w:r w:rsidRPr="00E2446B">
              <w:rPr>
                <w:lang w:eastAsia="zh-CN"/>
              </w:rPr>
              <w:t>RP-222083</w:t>
            </w:r>
            <w:bookmarkEnd w:id="4"/>
          </w:p>
        </w:tc>
        <w:tc>
          <w:tcPr>
            <w:tcW w:w="4394" w:type="dxa"/>
            <w:shd w:val="clear" w:color="auto" w:fill="auto"/>
          </w:tcPr>
          <w:p w14:paraId="392010A7" w14:textId="77777777" w:rsidR="00183EDB" w:rsidRPr="00E2446B" w:rsidRDefault="00183EDB" w:rsidP="007E60B9">
            <w:pPr>
              <w:spacing w:after="0"/>
              <w:rPr>
                <w:lang w:val="en-US" w:eastAsia="zh-CN"/>
              </w:rPr>
            </w:pPr>
            <w:r w:rsidRPr="00E2446B">
              <w:rPr>
                <w:lang w:eastAsia="zh-CN"/>
              </w:rPr>
              <w:t>New WID on high power for FR1 for FDD single band(s) with power class 2</w:t>
            </w:r>
          </w:p>
        </w:tc>
        <w:tc>
          <w:tcPr>
            <w:tcW w:w="1559" w:type="dxa"/>
            <w:shd w:val="clear" w:color="auto" w:fill="auto"/>
          </w:tcPr>
          <w:p w14:paraId="1E2B983C" w14:textId="77777777" w:rsidR="00183EDB" w:rsidRPr="00E2446B" w:rsidRDefault="00183EDB" w:rsidP="007E60B9">
            <w:pPr>
              <w:spacing w:after="0"/>
              <w:rPr>
                <w:lang w:val="en-US" w:eastAsia="zh-CN"/>
              </w:rPr>
            </w:pPr>
            <w:r w:rsidRPr="00E2446B">
              <w:rPr>
                <w:lang w:eastAsia="zh-CN"/>
              </w:rPr>
              <w:t>China Unicom</w:t>
            </w:r>
          </w:p>
        </w:tc>
        <w:tc>
          <w:tcPr>
            <w:tcW w:w="1276" w:type="dxa"/>
            <w:shd w:val="clear" w:color="auto" w:fill="auto"/>
          </w:tcPr>
          <w:p w14:paraId="097BE6CE" w14:textId="77777777" w:rsidR="00183EDB" w:rsidRPr="00E2446B" w:rsidRDefault="00183EDB" w:rsidP="007E60B9">
            <w:pPr>
              <w:spacing w:after="0"/>
              <w:rPr>
                <w:lang w:val="en-US" w:eastAsia="zh-CN"/>
              </w:rPr>
            </w:pPr>
            <w:r w:rsidRPr="00E2446B">
              <w:rPr>
                <w:lang w:eastAsia="zh-CN"/>
              </w:rPr>
              <w:t>WID new</w:t>
            </w:r>
          </w:p>
        </w:tc>
        <w:tc>
          <w:tcPr>
            <w:tcW w:w="992" w:type="dxa"/>
            <w:shd w:val="clear" w:color="auto" w:fill="auto"/>
          </w:tcPr>
          <w:p w14:paraId="7152185E" w14:textId="77777777" w:rsidR="00183EDB" w:rsidRPr="00E2446B" w:rsidRDefault="00183EDB" w:rsidP="007E60B9">
            <w:pPr>
              <w:spacing w:after="0"/>
              <w:rPr>
                <w:lang w:val="en-US" w:eastAsia="zh-CN"/>
              </w:rPr>
            </w:pPr>
            <w:r w:rsidRPr="00E2446B">
              <w:rPr>
                <w:rFonts w:hint="eastAsia"/>
                <w:lang w:val="en-US" w:eastAsia="zh-CN"/>
              </w:rPr>
              <w:t>9.1.5</w:t>
            </w:r>
          </w:p>
        </w:tc>
      </w:tr>
      <w:tr w:rsidR="00ED5B57" w:rsidRPr="00E2446B" w14:paraId="168FB34F" w14:textId="77777777" w:rsidTr="00991CE0">
        <w:trPr>
          <w:trHeight w:val="225"/>
        </w:trPr>
        <w:tc>
          <w:tcPr>
            <w:tcW w:w="1418" w:type="dxa"/>
            <w:shd w:val="clear" w:color="auto" w:fill="auto"/>
          </w:tcPr>
          <w:p w14:paraId="5F0445B7" w14:textId="579623AC" w:rsidR="00ED5B57" w:rsidRPr="00E2446B" w:rsidRDefault="00ED5B57" w:rsidP="00406BD9">
            <w:pPr>
              <w:spacing w:after="0"/>
              <w:rPr>
                <w:lang w:eastAsia="zh-CN"/>
              </w:rPr>
            </w:pPr>
            <w:r w:rsidRPr="00E2446B">
              <w:rPr>
                <w:lang w:eastAsia="zh-CN"/>
              </w:rPr>
              <w:t>RP-222341</w:t>
            </w:r>
          </w:p>
        </w:tc>
        <w:tc>
          <w:tcPr>
            <w:tcW w:w="4394" w:type="dxa"/>
            <w:shd w:val="clear" w:color="auto" w:fill="auto"/>
          </w:tcPr>
          <w:p w14:paraId="41F35B84" w14:textId="4211D607" w:rsidR="00ED5B57" w:rsidRPr="00E2446B" w:rsidRDefault="00ED5B57" w:rsidP="00406BD9">
            <w:pPr>
              <w:spacing w:after="0"/>
              <w:rPr>
                <w:lang w:eastAsia="zh-CN"/>
              </w:rPr>
            </w:pPr>
            <w:r w:rsidRPr="00E2446B">
              <w:rPr>
                <w:lang w:eastAsia="zh-CN"/>
              </w:rPr>
              <w:t>Discussion on potential basket WID for HPUE FDD bands</w:t>
            </w:r>
          </w:p>
        </w:tc>
        <w:tc>
          <w:tcPr>
            <w:tcW w:w="1559" w:type="dxa"/>
            <w:shd w:val="clear" w:color="auto" w:fill="auto"/>
          </w:tcPr>
          <w:p w14:paraId="300AAF38" w14:textId="7C093FE8" w:rsidR="00ED5B57" w:rsidRPr="00E2446B" w:rsidRDefault="00ED5B57" w:rsidP="00406BD9">
            <w:pPr>
              <w:spacing w:after="0"/>
              <w:rPr>
                <w:lang w:eastAsia="zh-CN"/>
              </w:rPr>
            </w:pPr>
            <w:proofErr w:type="spellStart"/>
            <w:r w:rsidRPr="00E2446B">
              <w:rPr>
                <w:lang w:eastAsia="zh-CN"/>
              </w:rPr>
              <w:t>MediaTek</w:t>
            </w:r>
            <w:proofErr w:type="spellEnd"/>
            <w:r w:rsidRPr="00E2446B">
              <w:rPr>
                <w:lang w:eastAsia="zh-CN"/>
              </w:rPr>
              <w:t xml:space="preserve"> </w:t>
            </w:r>
            <w:proofErr w:type="spellStart"/>
            <w:r w:rsidRPr="00E2446B">
              <w:rPr>
                <w:lang w:eastAsia="zh-CN"/>
              </w:rPr>
              <w:t>Inc</w:t>
            </w:r>
            <w:proofErr w:type="spellEnd"/>
          </w:p>
        </w:tc>
        <w:tc>
          <w:tcPr>
            <w:tcW w:w="1276" w:type="dxa"/>
            <w:shd w:val="clear" w:color="auto" w:fill="auto"/>
          </w:tcPr>
          <w:p w14:paraId="24F0D023" w14:textId="09E5ABE8" w:rsidR="00ED5B57" w:rsidRPr="00E2446B" w:rsidRDefault="00ED5B57" w:rsidP="00406BD9">
            <w:pPr>
              <w:spacing w:after="0"/>
              <w:rPr>
                <w:lang w:eastAsia="zh-CN"/>
              </w:rPr>
            </w:pPr>
            <w:r w:rsidRPr="00E2446B">
              <w:rPr>
                <w:rFonts w:hint="eastAsia"/>
                <w:lang w:eastAsia="zh-CN"/>
              </w:rPr>
              <w:t>Discussion</w:t>
            </w:r>
          </w:p>
        </w:tc>
        <w:tc>
          <w:tcPr>
            <w:tcW w:w="992" w:type="dxa"/>
            <w:shd w:val="clear" w:color="auto" w:fill="auto"/>
          </w:tcPr>
          <w:p w14:paraId="456D8B8E" w14:textId="4B00AA3D" w:rsidR="00ED5B57" w:rsidRPr="00E2446B" w:rsidRDefault="00ED5B57" w:rsidP="00406BD9">
            <w:pPr>
              <w:spacing w:after="0"/>
              <w:rPr>
                <w:lang w:val="en-US" w:eastAsia="zh-CN"/>
              </w:rPr>
            </w:pPr>
            <w:r w:rsidRPr="00E2446B">
              <w:rPr>
                <w:rFonts w:hint="eastAsia"/>
                <w:lang w:val="en-US" w:eastAsia="zh-CN"/>
              </w:rPr>
              <w:t>9.1.5</w:t>
            </w:r>
          </w:p>
        </w:tc>
      </w:tr>
    </w:tbl>
    <w:p w14:paraId="27C34E20" w14:textId="5B611345" w:rsidR="00655913" w:rsidRPr="00E2446B" w:rsidRDefault="002B3E6F" w:rsidP="00991CE0">
      <w:pPr>
        <w:spacing w:before="180"/>
        <w:rPr>
          <w:lang w:eastAsia="zh-CN"/>
        </w:rPr>
      </w:pPr>
      <w:r w:rsidRPr="00E2446B">
        <w:rPr>
          <w:rFonts w:hint="eastAsia"/>
          <w:lang w:eastAsia="zh-CN"/>
        </w:rPr>
        <w:t>I</w:t>
      </w:r>
      <w:r w:rsidRPr="00E2446B">
        <w:rPr>
          <w:lang w:eastAsia="zh-CN"/>
        </w:rPr>
        <w:t xml:space="preserve">n this document, we </w:t>
      </w:r>
      <w:r w:rsidR="00D81A3D" w:rsidRPr="00E2446B">
        <w:rPr>
          <w:lang w:eastAsia="zh-CN"/>
        </w:rPr>
        <w:t xml:space="preserve">capture </w:t>
      </w:r>
      <w:r w:rsidR="00991CE0" w:rsidRPr="00E2446B">
        <w:rPr>
          <w:lang w:eastAsia="zh-CN"/>
        </w:rPr>
        <w:t>comments and conclusions for this</w:t>
      </w:r>
      <w:r w:rsidR="000C6AA7" w:rsidRPr="00E2446B">
        <w:rPr>
          <w:lang w:eastAsia="zh-CN"/>
        </w:rPr>
        <w:t xml:space="preserve"> </w:t>
      </w:r>
      <w:r w:rsidR="00991CE0" w:rsidRPr="00E2446B">
        <w:rPr>
          <w:lang w:eastAsia="zh-CN"/>
        </w:rPr>
        <w:t>email thread.</w:t>
      </w:r>
    </w:p>
    <w:p w14:paraId="55B544E9" w14:textId="21CE1588" w:rsidR="00E80B52" w:rsidRPr="00E2446B" w:rsidRDefault="00142BB9" w:rsidP="00171721">
      <w:pPr>
        <w:pStyle w:val="1"/>
        <w:ind w:left="432"/>
        <w:rPr>
          <w:lang w:val="en-US" w:eastAsia="ja-JP"/>
        </w:rPr>
      </w:pPr>
      <w:r w:rsidRPr="00E2446B">
        <w:rPr>
          <w:lang w:val="en-US" w:eastAsia="ja-JP"/>
        </w:rPr>
        <w:t>Topic</w:t>
      </w:r>
      <w:r w:rsidR="00C649BD" w:rsidRPr="00E2446B">
        <w:rPr>
          <w:lang w:val="en-US" w:eastAsia="ja-JP"/>
        </w:rPr>
        <w:t xml:space="preserve"> </w:t>
      </w:r>
      <w:r w:rsidR="00837458" w:rsidRPr="00E2446B">
        <w:rPr>
          <w:lang w:val="en-US" w:eastAsia="ja-JP"/>
        </w:rPr>
        <w:t>#1</w:t>
      </w:r>
      <w:r w:rsidR="009A082D" w:rsidRPr="00E2446B">
        <w:rPr>
          <w:lang w:val="en-US" w:eastAsia="ja-JP"/>
        </w:rPr>
        <w:t xml:space="preserve">: HPUE </w:t>
      </w:r>
      <w:r w:rsidR="00AA4CF0" w:rsidRPr="00E2446B">
        <w:rPr>
          <w:lang w:val="en-US" w:eastAsia="ja-JP"/>
        </w:rPr>
        <w:t xml:space="preserve">basket </w:t>
      </w:r>
      <w:r w:rsidR="009A082D" w:rsidRPr="00E2446B">
        <w:rPr>
          <w:lang w:val="en-US" w:eastAsia="ja-JP"/>
        </w:rPr>
        <w:t>for EN-DC</w:t>
      </w:r>
      <w:r w:rsidR="008B77FE" w:rsidRPr="00E2446B">
        <w:rPr>
          <w:lang w:val="en-US" w:eastAsia="ja-JP"/>
        </w:rPr>
        <w:t xml:space="preserve"> (</w:t>
      </w:r>
      <w:r w:rsidR="00617210" w:rsidRPr="00E2446B">
        <w:rPr>
          <w:lang w:val="en-US" w:eastAsia="ja-JP"/>
        </w:rPr>
        <w:t>RP-222606</w:t>
      </w:r>
      <w:r w:rsidR="008B77FE" w:rsidRPr="00E2446B">
        <w:rPr>
          <w:lang w:val="en-US" w:eastAsia="ja-JP"/>
        </w:rPr>
        <w:t>)</w:t>
      </w:r>
    </w:p>
    <w:p w14:paraId="27F89F40" w14:textId="22258880" w:rsidR="00171721" w:rsidRPr="00E2446B" w:rsidRDefault="00171721" w:rsidP="00171721">
      <w:pPr>
        <w:pStyle w:val="2"/>
        <w:rPr>
          <w:rFonts w:hint="eastAsia"/>
        </w:rPr>
      </w:pPr>
      <w:r w:rsidRPr="00E2446B">
        <w:rPr>
          <w:rFonts w:hint="eastAsia"/>
        </w:rPr>
        <w:t>O</w:t>
      </w:r>
      <w:r w:rsidRPr="00E2446B">
        <w:t>utcome of GTW after intermediate round</w:t>
      </w:r>
    </w:p>
    <w:p w14:paraId="47CEF6A2" w14:textId="7700700F" w:rsidR="009864A9" w:rsidRPr="00E2446B" w:rsidRDefault="009864A9" w:rsidP="009864A9">
      <w:pPr>
        <w:spacing w:before="180"/>
        <w:rPr>
          <w:bCs/>
          <w:lang w:eastAsia="zh-CN"/>
        </w:rPr>
      </w:pPr>
      <w:r w:rsidRPr="00E2446B">
        <w:rPr>
          <w:bCs/>
          <w:lang w:eastAsia="zh-CN"/>
        </w:rPr>
        <w:t>The following proposals</w:t>
      </w:r>
      <w:r w:rsidR="00BA62D3" w:rsidRPr="00E2446B">
        <w:rPr>
          <w:bCs/>
          <w:lang w:eastAsia="zh-CN"/>
        </w:rPr>
        <w:t xml:space="preserve"> except for the title “</w:t>
      </w:r>
      <w:proofErr w:type="gramStart"/>
      <w:r w:rsidR="00BA62D3" w:rsidRPr="00E2446B">
        <w:rPr>
          <w:bCs/>
          <w:lang w:eastAsia="zh-CN"/>
        </w:rPr>
        <w:t>..with</w:t>
      </w:r>
      <w:proofErr w:type="gramEnd"/>
      <w:r w:rsidR="00BA62D3" w:rsidRPr="00E2446B">
        <w:rPr>
          <w:bCs/>
          <w:lang w:eastAsia="zh-CN"/>
        </w:rPr>
        <w:t xml:space="preserve"> power class </w:t>
      </w:r>
      <w:r w:rsidR="00BA62D3" w:rsidRPr="00E2446B">
        <w:rPr>
          <w:rFonts w:hint="eastAsia"/>
          <w:bCs/>
          <w:lang w:eastAsia="zh-CN"/>
        </w:rPr>
        <w:t>&gt;</w:t>
      </w:r>
      <w:r w:rsidR="00BA62D3" w:rsidRPr="00E2446B">
        <w:rPr>
          <w:bCs/>
          <w:lang w:eastAsia="zh-CN"/>
        </w:rPr>
        <w:t xml:space="preserve"> PC3”</w:t>
      </w:r>
      <w:r w:rsidRPr="00E2446B">
        <w:rPr>
          <w:bCs/>
          <w:lang w:eastAsia="zh-CN"/>
        </w:rPr>
        <w:t xml:space="preserve"> were endorsed during GTW on Wednesday (September 14, 2022)</w:t>
      </w:r>
      <w:r w:rsidR="00BA62D3" w:rsidRPr="00E2446B">
        <w:rPr>
          <w:bCs/>
          <w:lang w:eastAsia="zh-CN"/>
        </w:rPr>
        <w:t xml:space="preserve"> after the intermediate round.</w:t>
      </w:r>
    </w:p>
    <w:p w14:paraId="437D9759" w14:textId="458A1FBA" w:rsidR="00B267F0" w:rsidRPr="00E2446B" w:rsidRDefault="00A32435" w:rsidP="00B267F0">
      <w:pPr>
        <w:rPr>
          <w:lang w:eastAsia="zh-CN"/>
        </w:rPr>
      </w:pPr>
      <w:r w:rsidRPr="00E2446B">
        <w:rPr>
          <w:rStyle w:val="aff"/>
          <w:u w:val="single"/>
        </w:rPr>
        <w:t>Sub-topic 1-1: Any question or comment on the justification or any other general comment for WI?</w:t>
      </w:r>
    </w:p>
    <w:p w14:paraId="7799FE28" w14:textId="5F4F9AA1" w:rsidR="00A32435" w:rsidRPr="00E2446B" w:rsidRDefault="00A32435" w:rsidP="00A32435">
      <w:pPr>
        <w:pStyle w:val="afe"/>
        <w:numPr>
          <w:ilvl w:val="0"/>
          <w:numId w:val="33"/>
        </w:numPr>
        <w:ind w:firstLineChars="0"/>
        <w:rPr>
          <w:lang w:eastAsia="zh-CN"/>
        </w:rPr>
      </w:pPr>
      <w:r w:rsidRPr="00E2446B">
        <w:rPr>
          <w:rStyle w:val="aff"/>
        </w:rPr>
        <w:t xml:space="preserve">Proposal 1-1: </w:t>
      </w:r>
      <w:r w:rsidRPr="00E2446B">
        <w:t>for EN-DC HPUE basket,</w:t>
      </w:r>
    </w:p>
    <w:p w14:paraId="0BEBEB82" w14:textId="705A90A9" w:rsidR="00A32435" w:rsidRPr="00E2446B" w:rsidRDefault="00A32435" w:rsidP="00A32435">
      <w:pPr>
        <w:pStyle w:val="afe"/>
        <w:numPr>
          <w:ilvl w:val="1"/>
          <w:numId w:val="33"/>
        </w:numPr>
        <w:ind w:firstLineChars="0"/>
        <w:rPr>
          <w:lang w:eastAsia="zh-CN"/>
        </w:rPr>
      </w:pPr>
      <w:r w:rsidRPr="00E2446B">
        <w:t>Change title to High power for FR1 for DC_R18_xBLTE_yBNR_zDLnUL with power class &gt; PC3</w:t>
      </w:r>
    </w:p>
    <w:p w14:paraId="5D6C8BC5" w14:textId="18C3D283" w:rsidR="00A32435" w:rsidRPr="00E2446B" w:rsidRDefault="00A32435" w:rsidP="00A32435">
      <w:pPr>
        <w:pStyle w:val="afe"/>
        <w:numPr>
          <w:ilvl w:val="1"/>
          <w:numId w:val="33"/>
        </w:numPr>
        <w:ind w:firstLineChars="0"/>
        <w:rPr>
          <w:lang w:eastAsia="zh-CN"/>
        </w:rPr>
      </w:pPr>
      <w:r w:rsidRPr="00E2446B">
        <w:t>The scope of this basket WIs covers</w:t>
      </w:r>
    </w:p>
    <w:p w14:paraId="2B6FA403" w14:textId="7E59E517" w:rsidR="00A32435" w:rsidRPr="00E2446B" w:rsidRDefault="00A32435" w:rsidP="00A32435">
      <w:pPr>
        <w:pStyle w:val="afe"/>
        <w:numPr>
          <w:ilvl w:val="2"/>
          <w:numId w:val="33"/>
        </w:numPr>
        <w:ind w:firstLineChars="0"/>
        <w:rPr>
          <w:lang w:eastAsia="zh-CN"/>
        </w:rPr>
      </w:pPr>
      <w:r w:rsidRPr="00E2446B">
        <w:t>PC2 for intra-band and inter-band EN-DC band combinations</w:t>
      </w:r>
    </w:p>
    <w:p w14:paraId="59B6A7AD" w14:textId="576F4016" w:rsidR="00A32435" w:rsidRPr="00E2446B" w:rsidRDefault="00A32435" w:rsidP="00A32435">
      <w:pPr>
        <w:pStyle w:val="afe"/>
        <w:numPr>
          <w:ilvl w:val="2"/>
          <w:numId w:val="33"/>
        </w:numPr>
        <w:ind w:firstLineChars="0"/>
        <w:rPr>
          <w:lang w:eastAsia="zh-CN"/>
        </w:rPr>
      </w:pPr>
      <w:r w:rsidRPr="00E2446B">
        <w:t>PC1.5 for intra-band EN-DC band combinations on TDD band</w:t>
      </w:r>
    </w:p>
    <w:p w14:paraId="524202AC" w14:textId="11E5F40F" w:rsidR="00A32435" w:rsidRPr="00E2446B" w:rsidRDefault="00A32435" w:rsidP="00A32435">
      <w:pPr>
        <w:pStyle w:val="afe"/>
        <w:numPr>
          <w:ilvl w:val="1"/>
          <w:numId w:val="33"/>
        </w:numPr>
        <w:ind w:firstLineChars="0"/>
        <w:rPr>
          <w:lang w:eastAsia="zh-CN"/>
        </w:rPr>
      </w:pPr>
      <w:r w:rsidRPr="00E2446B">
        <w:lastRenderedPageBreak/>
        <w:t>Remove the example 1 in the justification section</w:t>
      </w:r>
    </w:p>
    <w:p w14:paraId="3DD09487" w14:textId="542A1462" w:rsidR="00A32435" w:rsidRPr="00E2446B" w:rsidRDefault="00A32435" w:rsidP="00A32435">
      <w:pPr>
        <w:pStyle w:val="afe"/>
        <w:numPr>
          <w:ilvl w:val="1"/>
          <w:numId w:val="33"/>
        </w:numPr>
        <w:ind w:firstLineChars="0"/>
        <w:rPr>
          <w:lang w:eastAsia="zh-CN"/>
        </w:rPr>
      </w:pPr>
      <w:r w:rsidRPr="00E2446B">
        <w:t xml:space="preserve">Confirm that the </w:t>
      </w:r>
      <w:proofErr w:type="spellStart"/>
      <w:r w:rsidRPr="00E2446B">
        <w:t>fallback</w:t>
      </w:r>
      <w:proofErr w:type="spellEnd"/>
      <w:r w:rsidRPr="00E2446B">
        <w:t xml:space="preserve"> rule agreed in R4-2214425 does not need to be captured in the WID.</w:t>
      </w:r>
    </w:p>
    <w:p w14:paraId="110B78ED" w14:textId="09A85107" w:rsidR="000425DA" w:rsidRPr="00E2446B" w:rsidRDefault="00A32435" w:rsidP="00B267F0">
      <w:pPr>
        <w:rPr>
          <w:rStyle w:val="aff"/>
          <w:u w:val="single"/>
        </w:rPr>
      </w:pPr>
      <w:r w:rsidRPr="00E2446B">
        <w:rPr>
          <w:rStyle w:val="aff"/>
          <w:u w:val="single"/>
        </w:rPr>
        <w:t>Sub-topic 1-2: Comments and responses on the proposed objectives</w:t>
      </w:r>
    </w:p>
    <w:p w14:paraId="404A7875" w14:textId="06D4AA9C" w:rsidR="00A32435" w:rsidRPr="00E2446B" w:rsidRDefault="00A32435" w:rsidP="00A32435">
      <w:pPr>
        <w:pStyle w:val="afe"/>
        <w:numPr>
          <w:ilvl w:val="0"/>
          <w:numId w:val="33"/>
        </w:numPr>
        <w:ind w:firstLineChars="0"/>
      </w:pPr>
      <w:r w:rsidRPr="00E2446B">
        <w:rPr>
          <w:rStyle w:val="aff"/>
        </w:rPr>
        <w:t>Proposal 1-2</w:t>
      </w:r>
      <w:r w:rsidRPr="00E2446B">
        <w:t>: for the objectives of EN-DC basket WI</w:t>
      </w:r>
    </w:p>
    <w:p w14:paraId="27A1DC25" w14:textId="2932825F" w:rsidR="00A32435" w:rsidRPr="00E2446B" w:rsidRDefault="00A32435" w:rsidP="00A32435">
      <w:pPr>
        <w:pStyle w:val="afe"/>
        <w:numPr>
          <w:ilvl w:val="1"/>
          <w:numId w:val="33"/>
        </w:numPr>
        <w:ind w:firstLineChars="0"/>
      </w:pPr>
      <w:r w:rsidRPr="00E2446B">
        <w:t>Change the Note in Section 4.1 to</w:t>
      </w:r>
    </w:p>
    <w:p w14:paraId="11C05227" w14:textId="47FAC0F1" w:rsidR="00A32435" w:rsidRPr="00E2446B" w:rsidRDefault="00A32435" w:rsidP="00A32435">
      <w:pPr>
        <w:pStyle w:val="afe"/>
        <w:numPr>
          <w:ilvl w:val="2"/>
          <w:numId w:val="33"/>
        </w:numPr>
        <w:ind w:firstLineChars="0"/>
      </w:pPr>
      <w:r w:rsidRPr="00E2446B">
        <w:t>Note: For the uplink FDD LTE + TDD NR band combinations, only 23dBm is considered for LTE FDD band.</w:t>
      </w:r>
    </w:p>
    <w:p w14:paraId="79C8C82C" w14:textId="3C82E946" w:rsidR="00A32435" w:rsidRPr="00E2446B" w:rsidRDefault="00A32435" w:rsidP="00A32435">
      <w:pPr>
        <w:pStyle w:val="afe"/>
        <w:numPr>
          <w:ilvl w:val="1"/>
          <w:numId w:val="33"/>
        </w:numPr>
        <w:ind w:firstLineChars="0"/>
        <w:rPr>
          <w:lang w:eastAsia="zh-CN"/>
        </w:rPr>
      </w:pPr>
      <w:r w:rsidRPr="00E2446B">
        <w:t>Remove the last bullet "Add conformance testing in RAN5 specifications (to follow at a later stage) of all Rel-18 EN-DC combinations that fall into the category defined by the WI title."</w:t>
      </w:r>
    </w:p>
    <w:p w14:paraId="74C7DD86" w14:textId="20CC2845" w:rsidR="00D73E9B" w:rsidRPr="00E2446B" w:rsidRDefault="00D73E9B" w:rsidP="00171721">
      <w:pPr>
        <w:pStyle w:val="2"/>
      </w:pPr>
      <w:r w:rsidRPr="00E2446B">
        <w:t>Outcome of the final round</w:t>
      </w:r>
    </w:p>
    <w:p w14:paraId="328A521F" w14:textId="77777777" w:rsidR="00D73E9B" w:rsidRPr="00E2446B" w:rsidRDefault="00D73E9B" w:rsidP="00D73E9B">
      <w:pPr>
        <w:spacing w:before="180"/>
        <w:rPr>
          <w:lang w:eastAsia="zh-CN"/>
        </w:rPr>
      </w:pPr>
      <w:r w:rsidRPr="00E2446B">
        <w:rPr>
          <w:lang w:eastAsia="zh-CN"/>
        </w:rPr>
        <w:t>Most of companies seemed OK with the revised title. One company suggested to change it to “transmit power higher than PC3”. Considering MCC’s feedback on the title, the current wording “power class m (m&lt;3)” seems acceptable. The moderator wonders if experts can go with “power class m (m&lt;3)”.</w:t>
      </w:r>
    </w:p>
    <w:p w14:paraId="3E85A398" w14:textId="6D3139D3" w:rsidR="00E2446B" w:rsidRPr="00E2446B" w:rsidRDefault="00E2446B" w:rsidP="00D73E9B">
      <w:pPr>
        <w:spacing w:before="180"/>
        <w:rPr>
          <w:lang w:eastAsia="zh-CN"/>
        </w:rPr>
      </w:pPr>
      <w:r w:rsidRPr="00E2446B">
        <w:rPr>
          <w:lang w:eastAsia="zh-CN"/>
        </w:rPr>
        <w:t xml:space="preserve">The WID RP-222606 (revision of </w:t>
      </w:r>
      <w:r w:rsidRPr="00E2446B">
        <w:rPr>
          <w:lang w:eastAsia="zh-CN"/>
        </w:rPr>
        <w:t>RP-222106</w:t>
      </w:r>
      <w:r w:rsidRPr="00E2446B">
        <w:rPr>
          <w:lang w:eastAsia="zh-CN"/>
        </w:rPr>
        <w:t>) can be approved.</w:t>
      </w:r>
    </w:p>
    <w:p w14:paraId="190ED204" w14:textId="7D1FE62A" w:rsidR="00FB7225" w:rsidRPr="00E2446B" w:rsidRDefault="00FB7225" w:rsidP="00171721">
      <w:pPr>
        <w:pStyle w:val="1"/>
        <w:ind w:left="432"/>
        <w:rPr>
          <w:lang w:val="en-US" w:eastAsia="ja-JP"/>
        </w:rPr>
      </w:pPr>
      <w:r w:rsidRPr="00E2446B">
        <w:rPr>
          <w:lang w:val="en-US" w:eastAsia="ja-JP"/>
        </w:rPr>
        <w:t xml:space="preserve">Topic </w:t>
      </w:r>
      <w:r w:rsidR="00C4475A" w:rsidRPr="00E2446B">
        <w:rPr>
          <w:lang w:val="en-US" w:eastAsia="ja-JP"/>
        </w:rPr>
        <w:t>#2</w:t>
      </w:r>
      <w:r w:rsidRPr="00E2446B">
        <w:rPr>
          <w:lang w:val="en-US" w:eastAsia="ja-JP"/>
        </w:rPr>
        <w:t xml:space="preserve">: HPUE </w:t>
      </w:r>
      <w:r w:rsidR="00AA4CF0" w:rsidRPr="00E2446B">
        <w:rPr>
          <w:lang w:val="en-US" w:eastAsia="ja-JP"/>
        </w:rPr>
        <w:t xml:space="preserve">basket </w:t>
      </w:r>
      <w:r w:rsidRPr="00E2446B">
        <w:rPr>
          <w:lang w:val="en-US" w:eastAsia="ja-JP"/>
        </w:rPr>
        <w:t xml:space="preserve">for </w:t>
      </w:r>
      <w:r w:rsidR="00294E22" w:rsidRPr="00E2446B">
        <w:rPr>
          <w:lang w:val="en-US" w:eastAsia="ja-JP"/>
        </w:rPr>
        <w:t xml:space="preserve">NR </w:t>
      </w:r>
      <w:r w:rsidR="007D204B" w:rsidRPr="00E2446B">
        <w:rPr>
          <w:lang w:val="en-US" w:eastAsia="ja-JP"/>
        </w:rPr>
        <w:t>intra</w:t>
      </w:r>
      <w:r w:rsidRPr="00E2446B">
        <w:rPr>
          <w:lang w:val="en-US" w:eastAsia="ja-JP"/>
        </w:rPr>
        <w:t>-band CA/DC</w:t>
      </w:r>
      <w:r w:rsidR="007D204B" w:rsidRPr="00E2446B">
        <w:rPr>
          <w:lang w:val="en-US" w:eastAsia="ja-JP"/>
        </w:rPr>
        <w:t xml:space="preserve"> on TDD band(s)</w:t>
      </w:r>
      <w:r w:rsidR="00617210" w:rsidRPr="00E2446B">
        <w:rPr>
          <w:lang w:val="en-US" w:eastAsia="ja-JP"/>
        </w:rPr>
        <w:t xml:space="preserve"> (RP-222512)</w:t>
      </w:r>
    </w:p>
    <w:p w14:paraId="2AEC8944" w14:textId="77777777" w:rsidR="001C2005" w:rsidRPr="00E2446B" w:rsidRDefault="001C2005" w:rsidP="001C2005">
      <w:pPr>
        <w:pStyle w:val="2"/>
        <w:rPr>
          <w:rFonts w:hint="eastAsia"/>
        </w:rPr>
      </w:pPr>
      <w:r w:rsidRPr="00E2446B">
        <w:rPr>
          <w:rFonts w:hint="eastAsia"/>
        </w:rPr>
        <w:t>O</w:t>
      </w:r>
      <w:r w:rsidRPr="00E2446B">
        <w:t>utcome of GTW after intermediate round</w:t>
      </w:r>
    </w:p>
    <w:p w14:paraId="1EC27331" w14:textId="77777777" w:rsidR="00BA62D3" w:rsidRPr="00E2446B" w:rsidRDefault="00BA62D3" w:rsidP="00BA62D3">
      <w:pPr>
        <w:spacing w:before="180"/>
        <w:rPr>
          <w:bCs/>
          <w:lang w:eastAsia="zh-CN"/>
        </w:rPr>
      </w:pPr>
      <w:r w:rsidRPr="00E2446B">
        <w:rPr>
          <w:bCs/>
          <w:lang w:eastAsia="zh-CN"/>
        </w:rPr>
        <w:t>The following proposals were endorsed during GTW on Wednesday (September 14, 2022) after the intermediate round.</w:t>
      </w:r>
    </w:p>
    <w:p w14:paraId="38570475" w14:textId="79689F65" w:rsidR="00B87A83" w:rsidRPr="00E2446B" w:rsidRDefault="00A32435" w:rsidP="00B87A83">
      <w:pPr>
        <w:rPr>
          <w:rStyle w:val="aff"/>
          <w:u w:val="single"/>
        </w:rPr>
      </w:pPr>
      <w:r w:rsidRPr="00E2446B">
        <w:rPr>
          <w:rStyle w:val="aff"/>
          <w:u w:val="single"/>
        </w:rPr>
        <w:t>Sub-topic 2-1: Any question or comment on the justification or any other general comment for WI?</w:t>
      </w:r>
    </w:p>
    <w:p w14:paraId="3DB7D915" w14:textId="4542665A" w:rsidR="00A32435" w:rsidRPr="00E2446B" w:rsidRDefault="00A32435" w:rsidP="00A32435">
      <w:pPr>
        <w:pStyle w:val="afe"/>
        <w:numPr>
          <w:ilvl w:val="0"/>
          <w:numId w:val="34"/>
        </w:numPr>
        <w:ind w:firstLineChars="0"/>
      </w:pPr>
      <w:r w:rsidRPr="00E2446B">
        <w:rPr>
          <w:rStyle w:val="aff"/>
        </w:rPr>
        <w:t>Proposal 2-1:</w:t>
      </w:r>
      <w:r w:rsidRPr="00E2446B">
        <w:t xml:space="preserve"> for HPUE basket for NR intra-band CA/DC on TDD band(s)</w:t>
      </w:r>
    </w:p>
    <w:p w14:paraId="1F5D636A" w14:textId="23128FAD" w:rsidR="00A32435" w:rsidRPr="00E2446B" w:rsidRDefault="00A32435" w:rsidP="00A32435">
      <w:pPr>
        <w:pStyle w:val="afe"/>
        <w:numPr>
          <w:ilvl w:val="1"/>
          <w:numId w:val="33"/>
        </w:numPr>
        <w:ind w:firstLineChars="0"/>
      </w:pPr>
      <w:r w:rsidRPr="00E2446B">
        <w:t>Clarify the scope by changing the text of "... for PC2 and power class 1.5 (PC1.5) intra band CA combinations on TDD band(s) to</w:t>
      </w:r>
    </w:p>
    <w:p w14:paraId="1A1EA456" w14:textId="4DDEE969" w:rsidR="00A32435" w:rsidRPr="00E2446B" w:rsidRDefault="00A32435" w:rsidP="00A32435">
      <w:pPr>
        <w:pStyle w:val="afe"/>
        <w:numPr>
          <w:ilvl w:val="2"/>
          <w:numId w:val="33"/>
        </w:numPr>
        <w:ind w:firstLineChars="0"/>
      </w:pPr>
      <w:r w:rsidRPr="00E2446B">
        <w:t xml:space="preserve">... </w:t>
      </w:r>
      <w:proofErr w:type="gramStart"/>
      <w:r w:rsidRPr="00E2446B">
        <w:t>for</w:t>
      </w:r>
      <w:proofErr w:type="gramEnd"/>
      <w:r w:rsidRPr="00E2446B">
        <w:t xml:space="preserve"> PC2 intra-band UL CA combinations on TDD band and intra-band DL CA combinations with PC1.5 on single carrier uplink on TDD band.</w:t>
      </w:r>
    </w:p>
    <w:p w14:paraId="5CBB9AD8" w14:textId="26351960" w:rsidR="00A32435" w:rsidRPr="00E2446B" w:rsidRDefault="00A32435" w:rsidP="00A32435">
      <w:pPr>
        <w:pStyle w:val="afe"/>
        <w:numPr>
          <w:ilvl w:val="1"/>
          <w:numId w:val="33"/>
        </w:numPr>
        <w:ind w:firstLineChars="0"/>
      </w:pPr>
      <w:r w:rsidRPr="00E2446B">
        <w:t xml:space="preserve">Confirm that the </w:t>
      </w:r>
      <w:proofErr w:type="spellStart"/>
      <w:r w:rsidRPr="00E2446B">
        <w:t>fallback</w:t>
      </w:r>
      <w:proofErr w:type="spellEnd"/>
      <w:r w:rsidRPr="00E2446B">
        <w:t xml:space="preserve"> rule agreed in R4-2214425 does not need to be captured in the WID</w:t>
      </w:r>
    </w:p>
    <w:p w14:paraId="2430394C" w14:textId="350D9EAC" w:rsidR="00A32435" w:rsidRPr="00E2446B" w:rsidRDefault="00A32435" w:rsidP="00B87A83">
      <w:pPr>
        <w:rPr>
          <w:rStyle w:val="aff"/>
          <w:u w:val="single"/>
        </w:rPr>
      </w:pPr>
      <w:r w:rsidRPr="00E2446B">
        <w:rPr>
          <w:rStyle w:val="aff"/>
          <w:u w:val="single"/>
        </w:rPr>
        <w:t>Sub-topic 2-2: Comments and responses on the proposed objectives</w:t>
      </w:r>
    </w:p>
    <w:p w14:paraId="51B396B3" w14:textId="11E48BBC" w:rsidR="00A32435" w:rsidRPr="00E2446B" w:rsidRDefault="00A32435" w:rsidP="00A32435">
      <w:pPr>
        <w:pStyle w:val="afe"/>
        <w:numPr>
          <w:ilvl w:val="0"/>
          <w:numId w:val="34"/>
        </w:numPr>
        <w:ind w:firstLineChars="0"/>
      </w:pPr>
      <w:r w:rsidRPr="00E2446B">
        <w:rPr>
          <w:rStyle w:val="aff"/>
        </w:rPr>
        <w:t>Proposal 2-2</w:t>
      </w:r>
      <w:r w:rsidRPr="00E2446B">
        <w:t>: for the objectives of HPUE basket for NR intra-band CA/DC on TDD bands</w:t>
      </w:r>
    </w:p>
    <w:p w14:paraId="07D15D47" w14:textId="1493879F" w:rsidR="00A32435" w:rsidRPr="00E2446B" w:rsidRDefault="00A32435" w:rsidP="00A32435">
      <w:pPr>
        <w:pStyle w:val="afe"/>
        <w:numPr>
          <w:ilvl w:val="1"/>
          <w:numId w:val="33"/>
        </w:numPr>
        <w:ind w:firstLineChars="0"/>
      </w:pPr>
      <w:r w:rsidRPr="00E2446B">
        <w:t>Remove the objective 4)</w:t>
      </w:r>
    </w:p>
    <w:p w14:paraId="7AC6A950" w14:textId="76839189" w:rsidR="00A32435" w:rsidRPr="00E2446B" w:rsidRDefault="00A32435" w:rsidP="00A32435">
      <w:pPr>
        <w:pStyle w:val="afe"/>
        <w:numPr>
          <w:ilvl w:val="2"/>
          <w:numId w:val="33"/>
        </w:numPr>
        <w:ind w:firstLineChars="0"/>
      </w:pPr>
      <w:r w:rsidRPr="00E2446B">
        <w:t>Add PC1.5 intra-band UL CA in the future after the general requirements for PC1.5 intra-band UL CA is completed, if needed.</w:t>
      </w:r>
    </w:p>
    <w:p w14:paraId="30732ED4" w14:textId="2C0B53E0" w:rsidR="00A32435" w:rsidRPr="00E2446B" w:rsidRDefault="00A32435" w:rsidP="00A32435">
      <w:pPr>
        <w:pStyle w:val="afe"/>
        <w:numPr>
          <w:ilvl w:val="1"/>
          <w:numId w:val="33"/>
        </w:numPr>
        <w:ind w:firstLineChars="0"/>
        <w:rPr>
          <w:lang w:eastAsia="zh-CN"/>
        </w:rPr>
      </w:pPr>
      <w:r w:rsidRPr="00E2446B">
        <w:t xml:space="preserve">Remove objective 3)-b) and </w:t>
      </w:r>
      <w:r w:rsidR="007A51D7" w:rsidRPr="00E2446B">
        <w:t>3)</w:t>
      </w:r>
      <w:r w:rsidRPr="00E2446B">
        <w:t>-c)</w:t>
      </w:r>
    </w:p>
    <w:p w14:paraId="685D4449" w14:textId="00F88B82" w:rsidR="00610096" w:rsidRPr="00E2446B" w:rsidRDefault="001D1127" w:rsidP="00610096">
      <w:pPr>
        <w:rPr>
          <w:lang w:eastAsia="zh-CN"/>
        </w:rPr>
      </w:pPr>
      <w:r w:rsidRPr="00E2446B">
        <w:rPr>
          <w:lang w:eastAsia="zh-CN"/>
        </w:rPr>
        <w:t>The major objectives are as follows:</w:t>
      </w:r>
    </w:p>
    <w:p w14:paraId="5A0CA29D" w14:textId="054B625C" w:rsidR="001D1127" w:rsidRPr="00E2446B" w:rsidRDefault="001D1127" w:rsidP="00610096">
      <w:pPr>
        <w:rPr>
          <w:lang w:eastAsia="zh-CN"/>
        </w:rPr>
      </w:pPr>
      <w:r w:rsidRPr="00E2446B">
        <w:rPr>
          <w:lang w:eastAsia="zh-CN"/>
        </w:rPr>
        <w:t>------------------------------------------- Core part -----------------------------------------</w:t>
      </w:r>
    </w:p>
    <w:p w14:paraId="6DED7B8A" w14:textId="6D671B33" w:rsidR="001D1127" w:rsidRPr="00E2446B" w:rsidRDefault="001D1127" w:rsidP="001D1127">
      <w:r w:rsidRPr="00E2446B">
        <w:rPr>
          <w:szCs w:val="21"/>
        </w:rPr>
        <w:t xml:space="preserve">This Work Item will focus on PC2 </w:t>
      </w:r>
      <w:r w:rsidRPr="00E2446B">
        <w:rPr>
          <w:b/>
          <w:szCs w:val="21"/>
          <w:u w:val="single"/>
        </w:rPr>
        <w:t>intra-band UL CA combinations on TDD band</w:t>
      </w:r>
      <w:r w:rsidRPr="00E2446B">
        <w:rPr>
          <w:szCs w:val="21"/>
        </w:rPr>
        <w:t xml:space="preserve"> and PC1.5 </w:t>
      </w:r>
      <w:r w:rsidRPr="00E2446B">
        <w:rPr>
          <w:strike/>
          <w:szCs w:val="21"/>
        </w:rPr>
        <w:t xml:space="preserve">for </w:t>
      </w:r>
      <w:r w:rsidRPr="00E2446B">
        <w:rPr>
          <w:szCs w:val="21"/>
        </w:rPr>
        <w:t xml:space="preserve">intra-band </w:t>
      </w:r>
      <w:r w:rsidRPr="00E2446B">
        <w:rPr>
          <w:b/>
          <w:szCs w:val="21"/>
          <w:u w:val="single"/>
        </w:rPr>
        <w:t xml:space="preserve">CA combinations on single carrier uplink on TDD band </w:t>
      </w:r>
      <w:proofErr w:type="spellStart"/>
      <w:r w:rsidRPr="00E2446B">
        <w:rPr>
          <w:strike/>
          <w:szCs w:val="21"/>
        </w:rPr>
        <w:t>band</w:t>
      </w:r>
      <w:proofErr w:type="spellEnd"/>
      <w:r w:rsidRPr="00E2446B">
        <w:rPr>
          <w:strike/>
          <w:szCs w:val="21"/>
        </w:rPr>
        <w:t xml:space="preserve"> </w:t>
      </w:r>
      <w:r w:rsidRPr="00E2446B">
        <w:rPr>
          <w:strike/>
        </w:rPr>
        <w:t xml:space="preserve">contiguous or non-contiguous </w:t>
      </w:r>
      <w:r w:rsidRPr="00E2446B">
        <w:rPr>
          <w:strike/>
          <w:szCs w:val="21"/>
        </w:rPr>
        <w:t>configuration</w:t>
      </w:r>
      <w:r w:rsidRPr="00E2446B">
        <w:rPr>
          <w:lang w:eastAsia="zh-CN"/>
        </w:rPr>
        <w:t xml:space="preserve"> of Table 1</w:t>
      </w:r>
      <w:r w:rsidRPr="00E2446B">
        <w:t xml:space="preserve">, where </w:t>
      </w:r>
    </w:p>
    <w:p w14:paraId="4AA93CAB" w14:textId="77777777" w:rsidR="001D1127" w:rsidRPr="00E2446B" w:rsidRDefault="001D1127" w:rsidP="001D1127">
      <w:pPr>
        <w:pStyle w:val="af8"/>
        <w:numPr>
          <w:ilvl w:val="0"/>
          <w:numId w:val="35"/>
        </w:numPr>
        <w:overflowPunct/>
        <w:autoSpaceDE/>
        <w:autoSpaceDN/>
        <w:adjustRightInd/>
      </w:pPr>
      <w:r w:rsidRPr="00E2446B">
        <w:t>Limit the scope of this WI includes NR TDD bands</w:t>
      </w:r>
    </w:p>
    <w:p w14:paraId="59893660" w14:textId="77777777" w:rsidR="001D1127" w:rsidRPr="00E2446B" w:rsidRDefault="001D1127" w:rsidP="001D1127">
      <w:pPr>
        <w:pStyle w:val="af8"/>
        <w:numPr>
          <w:ilvl w:val="0"/>
          <w:numId w:val="35"/>
        </w:numPr>
        <w:overflowPunct/>
        <w:autoSpaceDE/>
        <w:autoSpaceDN/>
        <w:adjustRightInd/>
      </w:pPr>
      <w:r w:rsidRPr="00E2446B">
        <w:t xml:space="preserve">Specify the band-combination specific RF requirements including </w:t>
      </w:r>
    </w:p>
    <w:p w14:paraId="7FF7DAEF" w14:textId="77777777" w:rsidR="001D1127" w:rsidRPr="00E2446B" w:rsidRDefault="001D1127" w:rsidP="001D1127">
      <w:pPr>
        <w:pStyle w:val="af8"/>
        <w:numPr>
          <w:ilvl w:val="0"/>
          <w:numId w:val="24"/>
        </w:numPr>
        <w:overflowPunct/>
        <w:autoSpaceDE/>
        <w:autoSpaceDN/>
        <w:adjustRightInd/>
      </w:pPr>
      <w:r w:rsidRPr="00E2446B">
        <w:lastRenderedPageBreak/>
        <w:t xml:space="preserve">UE maximum output power and </w:t>
      </w:r>
      <w:proofErr w:type="spellStart"/>
      <w:r w:rsidRPr="00E2446B">
        <w:t>Tx</w:t>
      </w:r>
      <w:proofErr w:type="spellEnd"/>
      <w:r w:rsidRPr="00E2446B">
        <w:t xml:space="preserve"> power tolerance</w:t>
      </w:r>
    </w:p>
    <w:p w14:paraId="58449F4E" w14:textId="4F801F4D" w:rsidR="001D1127" w:rsidRPr="00E2446B" w:rsidRDefault="001D1127" w:rsidP="009B61A9">
      <w:pPr>
        <w:pStyle w:val="af8"/>
        <w:numPr>
          <w:ilvl w:val="0"/>
          <w:numId w:val="24"/>
        </w:numPr>
        <w:overflowPunct/>
        <w:autoSpaceDE/>
        <w:autoSpaceDN/>
        <w:adjustRightInd/>
        <w:rPr>
          <w:rFonts w:hint="eastAsia"/>
        </w:rPr>
      </w:pPr>
      <w:r w:rsidRPr="00E2446B">
        <w:t>A-MPR requirements if needed</w:t>
      </w:r>
    </w:p>
    <w:p w14:paraId="5BA049A7" w14:textId="77777777" w:rsidR="001D1127" w:rsidRPr="00E2446B" w:rsidRDefault="001D1127" w:rsidP="001D1127">
      <w:pPr>
        <w:pStyle w:val="af8"/>
        <w:numPr>
          <w:ilvl w:val="0"/>
          <w:numId w:val="35"/>
        </w:numPr>
        <w:overflowPunct/>
        <w:autoSpaceDE/>
        <w:autoSpaceDN/>
        <w:adjustRightInd/>
      </w:pPr>
      <w:r w:rsidRPr="00E2446B">
        <w:t xml:space="preserve">Define requirements for PC1.5 according to following conditions  </w:t>
      </w:r>
    </w:p>
    <w:p w14:paraId="2F366F19" w14:textId="77777777" w:rsidR="001D1127" w:rsidRPr="00E2446B" w:rsidRDefault="001D1127" w:rsidP="001D1127">
      <w:pPr>
        <w:pStyle w:val="af8"/>
        <w:numPr>
          <w:ilvl w:val="1"/>
          <w:numId w:val="27"/>
        </w:numPr>
        <w:overflowPunct/>
        <w:autoSpaceDE/>
        <w:autoSpaceDN/>
        <w:adjustRightInd/>
      </w:pPr>
      <w:r w:rsidRPr="00E2446B">
        <w:rPr>
          <w:lang w:val="en-US"/>
        </w:rPr>
        <w:t>Include intra-band DL CA band combinations with PC1.5 on the single carrier uplink in supporting of 2x26dBm PA configuration</w:t>
      </w:r>
      <w:r w:rsidRPr="00E2446B">
        <w:rPr>
          <w:rFonts w:ascii="宋体" w:eastAsia="宋体" w:hAnsi="宋体" w:cs="宋体" w:hint="eastAsia"/>
          <w:lang w:val="en-US" w:eastAsia="zh-CN"/>
        </w:rPr>
        <w:t>.</w:t>
      </w:r>
    </w:p>
    <w:p w14:paraId="5650ED58" w14:textId="77777777" w:rsidR="001D1127" w:rsidRPr="00E2446B" w:rsidRDefault="001D1127" w:rsidP="001D1127">
      <w:pPr>
        <w:pStyle w:val="af8"/>
        <w:numPr>
          <w:ilvl w:val="1"/>
          <w:numId w:val="27"/>
        </w:numPr>
        <w:overflowPunct/>
        <w:autoSpaceDE/>
        <w:autoSpaceDN/>
        <w:adjustRightInd/>
        <w:rPr>
          <w:strike/>
        </w:rPr>
      </w:pPr>
      <w:r w:rsidRPr="00E2446B">
        <w:rPr>
          <w:strike/>
        </w:rPr>
        <w:t xml:space="preserve">Ensure that the UE RF requirements of PC1.5 shall comply with those of PC2 when the maximum transmit power is limited to 26dBm by </w:t>
      </w:r>
      <w:proofErr w:type="spellStart"/>
      <w:r w:rsidRPr="00E2446B">
        <w:rPr>
          <w:strike/>
        </w:rPr>
        <w:t>gNB</w:t>
      </w:r>
      <w:proofErr w:type="spellEnd"/>
      <w:r w:rsidRPr="00E2446B">
        <w:rPr>
          <w:strike/>
        </w:rPr>
        <w:t xml:space="preserve"> configuration.</w:t>
      </w:r>
    </w:p>
    <w:p w14:paraId="29D8E118" w14:textId="47BC6F74" w:rsidR="001D1127" w:rsidRPr="00E2446B" w:rsidRDefault="001D1127" w:rsidP="001D1127">
      <w:pPr>
        <w:pStyle w:val="af8"/>
        <w:numPr>
          <w:ilvl w:val="1"/>
          <w:numId w:val="27"/>
        </w:numPr>
        <w:overflowPunct/>
        <w:autoSpaceDE/>
        <w:autoSpaceDN/>
        <w:adjustRightInd/>
        <w:rPr>
          <w:rFonts w:hint="eastAsia"/>
          <w:strike/>
        </w:rPr>
      </w:pPr>
      <w:r w:rsidRPr="00E2446B">
        <w:rPr>
          <w:strike/>
        </w:rPr>
        <w:t>Treat bands whose corresponding PC2 intra band contiguous or non-contiguous CA are specified if requested</w:t>
      </w:r>
    </w:p>
    <w:p w14:paraId="00402B11" w14:textId="77777777" w:rsidR="001D1127" w:rsidRPr="00E2446B" w:rsidRDefault="001D1127" w:rsidP="001D1127">
      <w:pPr>
        <w:pStyle w:val="af8"/>
        <w:numPr>
          <w:ilvl w:val="0"/>
          <w:numId w:val="35"/>
        </w:numPr>
        <w:overflowPunct/>
        <w:autoSpaceDE/>
        <w:autoSpaceDN/>
        <w:adjustRightInd/>
        <w:rPr>
          <w:strike/>
        </w:rPr>
      </w:pPr>
      <w:r w:rsidRPr="00E2446B">
        <w:rPr>
          <w:strike/>
        </w:rPr>
        <w:t>FFS on how to handle PC1.5 intra-band UL CA</w:t>
      </w:r>
    </w:p>
    <w:p w14:paraId="38C0DA62" w14:textId="77777777" w:rsidR="001D1127" w:rsidRPr="00E2446B" w:rsidRDefault="001D1127" w:rsidP="001D1127">
      <w:pPr>
        <w:pStyle w:val="af8"/>
        <w:numPr>
          <w:ilvl w:val="0"/>
          <w:numId w:val="28"/>
        </w:numPr>
        <w:overflowPunct/>
        <w:autoSpaceDE/>
        <w:autoSpaceDN/>
        <w:adjustRightInd/>
        <w:rPr>
          <w:strike/>
          <w:u w:val="single"/>
        </w:rPr>
      </w:pPr>
      <w:r w:rsidRPr="00E2446B">
        <w:rPr>
          <w:strike/>
          <w:u w:val="single"/>
        </w:rPr>
        <w:t>Need to specify the general requirements for PC1.5 first in a non-spectrum WI before working on those PC1.5 band combinations.</w:t>
      </w:r>
    </w:p>
    <w:p w14:paraId="1D90239E" w14:textId="77777777" w:rsidR="001D1127" w:rsidRPr="00E2446B" w:rsidRDefault="001D1127" w:rsidP="001D1127">
      <w:pPr>
        <w:spacing w:after="50"/>
        <w:rPr>
          <w:lang w:eastAsia="zh-CN"/>
        </w:rPr>
      </w:pPr>
      <w:r w:rsidRPr="00E2446B">
        <w:rPr>
          <w:lang w:eastAsia="zh-CN"/>
        </w:rPr>
        <w:t xml:space="preserve">Note 0: </w:t>
      </w:r>
      <w:r w:rsidRPr="00E2446B">
        <w:rPr>
          <w:rFonts w:hint="eastAsia"/>
          <w:lang w:eastAsia="zh-CN"/>
        </w:rPr>
        <w:t xml:space="preserve">Other </w:t>
      </w:r>
      <w:r w:rsidRPr="00E2446B">
        <w:rPr>
          <w:lang w:eastAsia="zh-CN"/>
        </w:rPr>
        <w:t>additional requirements due to the high power on UL may be added via WID revisions, if necessary.</w:t>
      </w:r>
    </w:p>
    <w:p w14:paraId="3DB31879" w14:textId="77777777" w:rsidR="001D1127" w:rsidRPr="00E2446B" w:rsidRDefault="001D1127" w:rsidP="001D1127">
      <w:pPr>
        <w:spacing w:after="50"/>
        <w:rPr>
          <w:lang w:eastAsia="zh-CN"/>
        </w:rPr>
      </w:pPr>
      <w:r w:rsidRPr="00E2446B">
        <w:rPr>
          <w:lang w:eastAsia="zh-CN"/>
        </w:rPr>
        <w:t>Note 1: The generic requirements of high power UEs for the band combinations considered in this WI are covered in REL-17 or REL-18 WI.</w:t>
      </w:r>
    </w:p>
    <w:p w14:paraId="49B83A58" w14:textId="1B0795E3" w:rsidR="00BA62D3" w:rsidRPr="00E2446B" w:rsidRDefault="001D1127" w:rsidP="001D1127">
      <w:pPr>
        <w:spacing w:after="50"/>
        <w:rPr>
          <w:rFonts w:hint="eastAsia"/>
          <w:lang w:eastAsia="zh-CN"/>
        </w:rPr>
      </w:pPr>
      <w:r w:rsidRPr="00E2446B">
        <w:rPr>
          <w:rFonts w:hint="eastAsia"/>
          <w:lang w:eastAsia="zh-CN"/>
        </w:rPr>
        <w:t>N</w:t>
      </w:r>
      <w:r w:rsidRPr="00E2446B">
        <w:rPr>
          <w:lang w:eastAsia="zh-CN"/>
        </w:rPr>
        <w:t>ote 2: RAN4 will not apply its block agreement process to CRs of this basket WI.</w:t>
      </w:r>
    </w:p>
    <w:p w14:paraId="394A5D81" w14:textId="2969B261" w:rsidR="00D73E9B" w:rsidRPr="00E2446B" w:rsidRDefault="00D73E9B" w:rsidP="001C2005">
      <w:pPr>
        <w:pStyle w:val="2"/>
      </w:pPr>
      <w:r w:rsidRPr="00E2446B">
        <w:t>Outcome of final round</w:t>
      </w:r>
    </w:p>
    <w:p w14:paraId="74F1FA19" w14:textId="3BD97FDB" w:rsidR="00D73E9B" w:rsidRPr="00E2446B" w:rsidRDefault="00D73E9B" w:rsidP="00D73E9B">
      <w:pPr>
        <w:spacing w:before="180"/>
        <w:rPr>
          <w:lang w:eastAsia="zh-CN"/>
        </w:rPr>
      </w:pPr>
      <w:r w:rsidRPr="00E2446B">
        <w:rPr>
          <w:lang w:eastAsia="zh-CN"/>
        </w:rPr>
        <w:t>AT&amp;T propose to remove the brackets for all supporting companies on CA_</w:t>
      </w:r>
      <w:proofErr w:type="gramStart"/>
      <w:r w:rsidRPr="00E2446B">
        <w:rPr>
          <w:lang w:eastAsia="zh-CN"/>
        </w:rPr>
        <w:t>n77(</w:t>
      </w:r>
      <w:proofErr w:type="gramEnd"/>
      <w:r w:rsidRPr="00E2446B">
        <w:rPr>
          <w:lang w:eastAsia="zh-CN"/>
        </w:rPr>
        <w:t>2A) with UL CA_n77(2A)</w:t>
      </w:r>
      <w:r w:rsidRPr="00E2446B">
        <w:rPr>
          <w:rFonts w:hint="eastAsia"/>
          <w:lang w:eastAsia="zh-CN"/>
        </w:rPr>
        <w:t>.</w:t>
      </w:r>
      <w:r w:rsidRPr="00E2446B">
        <w:rPr>
          <w:lang w:eastAsia="zh-CN"/>
        </w:rPr>
        <w:t xml:space="preserve"> Please capture the comment.</w:t>
      </w:r>
      <w:r w:rsidR="00E2446B" w:rsidRPr="00E2446B">
        <w:rPr>
          <w:lang w:eastAsia="zh-CN"/>
        </w:rPr>
        <w:t xml:space="preserve"> The rapporteur has already captured the comment in the latest version.</w:t>
      </w:r>
    </w:p>
    <w:p w14:paraId="14843EF4" w14:textId="5E6323A2" w:rsidR="00E2446B" w:rsidRPr="00E2446B" w:rsidRDefault="00E2446B" w:rsidP="00D73E9B">
      <w:pPr>
        <w:spacing w:before="180"/>
        <w:rPr>
          <w:rFonts w:hint="eastAsia"/>
          <w:lang w:eastAsia="zh-CN"/>
        </w:rPr>
      </w:pPr>
      <w:r w:rsidRPr="00E2446B">
        <w:rPr>
          <w:lang w:eastAsia="zh-CN"/>
        </w:rPr>
        <w:t>The WID RP-222647 (revision of RP-222512) can be approved.</w:t>
      </w:r>
    </w:p>
    <w:p w14:paraId="713A7FD0" w14:textId="69E24A87" w:rsidR="00BB29AF" w:rsidRPr="00E2446B" w:rsidRDefault="00BB29AF" w:rsidP="001C2005">
      <w:pPr>
        <w:pStyle w:val="1"/>
        <w:ind w:left="432"/>
        <w:rPr>
          <w:lang w:val="en-US" w:eastAsia="ja-JP"/>
        </w:rPr>
      </w:pPr>
      <w:r w:rsidRPr="00E2446B">
        <w:rPr>
          <w:lang w:val="en-US" w:eastAsia="ja-JP"/>
        </w:rPr>
        <w:t xml:space="preserve">Topic </w:t>
      </w:r>
      <w:r w:rsidR="002B3095" w:rsidRPr="00E2446B">
        <w:rPr>
          <w:lang w:val="en-US" w:eastAsia="ja-JP"/>
        </w:rPr>
        <w:t>#3</w:t>
      </w:r>
      <w:r w:rsidRPr="00E2446B">
        <w:rPr>
          <w:lang w:val="en-US" w:eastAsia="ja-JP"/>
        </w:rPr>
        <w:t xml:space="preserve">: HPUE </w:t>
      </w:r>
      <w:r w:rsidR="00AA4CF0" w:rsidRPr="00E2446B">
        <w:rPr>
          <w:lang w:val="en-US" w:eastAsia="ja-JP"/>
        </w:rPr>
        <w:t xml:space="preserve">basket </w:t>
      </w:r>
      <w:r w:rsidRPr="00E2446B">
        <w:rPr>
          <w:lang w:val="en-US" w:eastAsia="ja-JP"/>
        </w:rPr>
        <w:t>for NR inter-band CA/DC and NR SUL with high power on TDD bands</w:t>
      </w:r>
      <w:r w:rsidR="00617210" w:rsidRPr="00E2446B">
        <w:rPr>
          <w:lang w:val="en-US" w:eastAsia="ja-JP"/>
        </w:rPr>
        <w:t xml:space="preserve"> (RP-222287)</w:t>
      </w:r>
    </w:p>
    <w:p w14:paraId="73F86354" w14:textId="77777777" w:rsidR="001C2005" w:rsidRPr="00E2446B" w:rsidRDefault="001C2005" w:rsidP="001C2005">
      <w:pPr>
        <w:pStyle w:val="2"/>
        <w:rPr>
          <w:rFonts w:hint="eastAsia"/>
        </w:rPr>
      </w:pPr>
      <w:r w:rsidRPr="00E2446B">
        <w:rPr>
          <w:rFonts w:hint="eastAsia"/>
        </w:rPr>
        <w:t>O</w:t>
      </w:r>
      <w:r w:rsidRPr="00E2446B">
        <w:t>utcome of GTW after intermediate round</w:t>
      </w:r>
    </w:p>
    <w:p w14:paraId="1E5C4853" w14:textId="63F05AD2" w:rsidR="00BA62D3" w:rsidRPr="00E2446B" w:rsidRDefault="00BA62D3" w:rsidP="00BA62D3">
      <w:pPr>
        <w:spacing w:before="180"/>
        <w:rPr>
          <w:bCs/>
          <w:lang w:eastAsia="zh-CN"/>
        </w:rPr>
      </w:pPr>
      <w:r w:rsidRPr="00E2446B">
        <w:rPr>
          <w:bCs/>
          <w:lang w:eastAsia="zh-CN"/>
        </w:rPr>
        <w:t>The following proposals except for the title “</w:t>
      </w:r>
      <w:proofErr w:type="gramStart"/>
      <w:r w:rsidRPr="00E2446B">
        <w:rPr>
          <w:bCs/>
          <w:lang w:eastAsia="zh-CN"/>
        </w:rPr>
        <w:t>..with</w:t>
      </w:r>
      <w:proofErr w:type="gramEnd"/>
      <w:r w:rsidRPr="00E2446B">
        <w:rPr>
          <w:bCs/>
          <w:lang w:eastAsia="zh-CN"/>
        </w:rPr>
        <w:t xml:space="preserve"> power class </w:t>
      </w:r>
      <w:r w:rsidRPr="00E2446B">
        <w:rPr>
          <w:rFonts w:hint="eastAsia"/>
          <w:bCs/>
          <w:lang w:eastAsia="zh-CN"/>
        </w:rPr>
        <w:t>&gt;</w:t>
      </w:r>
      <w:r w:rsidRPr="00E2446B">
        <w:rPr>
          <w:bCs/>
          <w:lang w:eastAsia="zh-CN"/>
        </w:rPr>
        <w:t xml:space="preserve"> PC3”</w:t>
      </w:r>
      <w:r w:rsidRPr="00E2446B">
        <w:rPr>
          <w:bCs/>
          <w:lang w:eastAsia="zh-CN"/>
        </w:rPr>
        <w:t xml:space="preserve"> and NOTE B</w:t>
      </w:r>
      <w:r w:rsidRPr="00E2446B">
        <w:rPr>
          <w:bCs/>
          <w:lang w:eastAsia="zh-CN"/>
        </w:rPr>
        <w:t xml:space="preserve"> were endorsed during GTW on Wednesday (September 14, 2022) after the intermediate round.</w:t>
      </w:r>
    </w:p>
    <w:p w14:paraId="6F1E0E0D" w14:textId="77777777" w:rsidR="008702AC" w:rsidRPr="00E2446B" w:rsidRDefault="008702AC" w:rsidP="008702AC">
      <w:pPr>
        <w:spacing w:before="180"/>
        <w:rPr>
          <w:b/>
          <w:u w:val="single"/>
          <w:lang w:eastAsia="zh-CN"/>
        </w:rPr>
      </w:pPr>
      <w:r w:rsidRPr="00E2446B">
        <w:rPr>
          <w:b/>
          <w:u w:val="single"/>
          <w:lang w:eastAsia="zh-CN"/>
        </w:rPr>
        <w:t>Sub-topic 3-1: Any question or comment on the justification or any other general comment for WI?</w:t>
      </w:r>
    </w:p>
    <w:p w14:paraId="7C276355" w14:textId="1AF146A9" w:rsidR="008702AC" w:rsidRPr="00E2446B" w:rsidRDefault="008702AC" w:rsidP="008702AC">
      <w:pPr>
        <w:pStyle w:val="afe"/>
        <w:numPr>
          <w:ilvl w:val="0"/>
          <w:numId w:val="37"/>
        </w:numPr>
        <w:ind w:firstLineChars="0"/>
      </w:pPr>
      <w:r w:rsidRPr="00E2446B">
        <w:rPr>
          <w:rStyle w:val="aff"/>
        </w:rPr>
        <w:t xml:space="preserve">Proposal 3-1: </w:t>
      </w:r>
      <w:r w:rsidRPr="00E2446B">
        <w:t>for HPUE basket for NR inter-band CA/DC and NR SUL with high power on TDD bands</w:t>
      </w:r>
    </w:p>
    <w:p w14:paraId="35308A3A" w14:textId="11A1DD71" w:rsidR="008702AC" w:rsidRPr="00E2446B" w:rsidRDefault="008702AC" w:rsidP="008702AC">
      <w:pPr>
        <w:pStyle w:val="afe"/>
        <w:numPr>
          <w:ilvl w:val="1"/>
          <w:numId w:val="33"/>
        </w:numPr>
        <w:ind w:firstLineChars="0"/>
      </w:pPr>
      <w:r w:rsidRPr="00E2446B">
        <w:t xml:space="preserve">Change the WID title to "New WID: High power UE for FR1 </w:t>
      </w:r>
      <w:r w:rsidRPr="00E2446B">
        <w:rPr>
          <w:rStyle w:val="aff"/>
          <w:u w:val="single"/>
        </w:rPr>
        <w:t xml:space="preserve">inter-band </w:t>
      </w:r>
      <w:r w:rsidRPr="00E2446B">
        <w:t xml:space="preserve">NR CA/DC or NR SUL (supplementary uplink) band combination with y bands downlink (1&lt;y&lt;=6) and x bands uplink (x=1,2) and power class </w:t>
      </w:r>
      <w:r w:rsidRPr="00E2446B">
        <w:rPr>
          <w:b/>
          <w:u w:val="single"/>
        </w:rPr>
        <w:t>&gt; PC3</w:t>
      </w:r>
      <w:r w:rsidRPr="00E2446B">
        <w:t xml:space="preserve"> </w:t>
      </w:r>
      <w:r w:rsidRPr="00E2446B">
        <w:rPr>
          <w:strike/>
        </w:rPr>
        <w:t>z (z&lt;3)</w:t>
      </w:r>
      <w:r w:rsidRPr="00E2446B">
        <w:t xml:space="preserve"> and high power on TDD band(s)"</w:t>
      </w:r>
    </w:p>
    <w:p w14:paraId="0613410E" w14:textId="620866C1" w:rsidR="008702AC" w:rsidRPr="00E2446B" w:rsidRDefault="008702AC" w:rsidP="008702AC">
      <w:pPr>
        <w:pStyle w:val="afe"/>
        <w:numPr>
          <w:ilvl w:val="1"/>
          <w:numId w:val="33"/>
        </w:numPr>
        <w:ind w:firstLineChars="0"/>
      </w:pPr>
      <w:r w:rsidRPr="00E2446B">
        <w:t>Change B) in the justification section to</w:t>
      </w:r>
    </w:p>
    <w:p w14:paraId="775AD287" w14:textId="6EE8633F" w:rsidR="008702AC" w:rsidRPr="00E2446B" w:rsidRDefault="008702AC" w:rsidP="008702AC">
      <w:pPr>
        <w:pStyle w:val="afe"/>
        <w:numPr>
          <w:ilvl w:val="2"/>
          <w:numId w:val="33"/>
        </w:numPr>
        <w:ind w:firstLineChars="0"/>
      </w:pPr>
      <w:r w:rsidRPr="00E2446B">
        <w:t>B) When a proponent requests a new higher power band combination, the corresponding PC3 band combination co</w:t>
      </w:r>
      <w:r w:rsidR="00F14A1B" w:rsidRPr="00E2446B">
        <w:t>n</w:t>
      </w:r>
      <w:r w:rsidRPr="00E2446B">
        <w:t>figuration shall be completed</w:t>
      </w:r>
      <w:r w:rsidR="00F14A1B" w:rsidRPr="00E2446B">
        <w:t xml:space="preserve"> </w:t>
      </w:r>
      <w:r w:rsidR="00F14A1B" w:rsidRPr="00E2446B">
        <w:rPr>
          <w:b/>
          <w:u w:val="single"/>
        </w:rPr>
        <w:t>or to be completed</w:t>
      </w:r>
      <w:r w:rsidRPr="00E2446B">
        <w:rPr>
          <w:rStyle w:val="aff"/>
          <w:b w:val="0"/>
          <w:u w:val="single"/>
        </w:rPr>
        <w:t xml:space="preserve"> </w:t>
      </w:r>
      <w:r w:rsidRPr="00E2446B">
        <w:rPr>
          <w:rStyle w:val="aff"/>
          <w:u w:val="single"/>
        </w:rPr>
        <w:t>before requesting</w:t>
      </w:r>
      <w:r w:rsidR="00F14A1B" w:rsidRPr="00E2446B">
        <w:rPr>
          <w:rStyle w:val="aff"/>
          <w:u w:val="single"/>
        </w:rPr>
        <w:t xml:space="preserve"> the higher power band combination.</w:t>
      </w:r>
      <w:r w:rsidRPr="00E2446B">
        <w:t xml:space="preserve"> </w:t>
      </w:r>
      <w:r w:rsidRPr="00E2446B">
        <w:rPr>
          <w:strike/>
        </w:rPr>
        <w:t xml:space="preserve">or this </w:t>
      </w:r>
      <w:proofErr w:type="spellStart"/>
      <w:r w:rsidRPr="00E2446B">
        <w:rPr>
          <w:strike/>
        </w:rPr>
        <w:t>fallback</w:t>
      </w:r>
      <w:proofErr w:type="spellEnd"/>
      <w:r w:rsidRPr="00E2446B">
        <w:rPr>
          <w:strike/>
        </w:rPr>
        <w:t xml:space="preserve"> configuration (means corresponding PC3 band combination in this WI) is also requested together with the higher power band combination in the same meeting</w:t>
      </w:r>
      <w:r w:rsidRPr="00E2446B">
        <w:t>.</w:t>
      </w:r>
    </w:p>
    <w:p w14:paraId="62204D71" w14:textId="0538604B" w:rsidR="008702AC" w:rsidRPr="00E2446B" w:rsidRDefault="008702AC" w:rsidP="008702AC">
      <w:pPr>
        <w:pStyle w:val="afe"/>
        <w:numPr>
          <w:ilvl w:val="1"/>
          <w:numId w:val="33"/>
        </w:numPr>
        <w:ind w:firstLineChars="0"/>
        <w:rPr>
          <w:lang w:eastAsia="zh-CN"/>
        </w:rPr>
      </w:pPr>
      <w:r w:rsidRPr="00E2446B">
        <w:t xml:space="preserve">Confirm that the </w:t>
      </w:r>
      <w:proofErr w:type="spellStart"/>
      <w:r w:rsidRPr="00E2446B">
        <w:t>fallback</w:t>
      </w:r>
      <w:proofErr w:type="spellEnd"/>
      <w:r w:rsidRPr="00E2446B">
        <w:t xml:space="preserve"> rule agreed in R4-2214425 does not need to be captured in the WID</w:t>
      </w:r>
    </w:p>
    <w:p w14:paraId="64344F5C" w14:textId="5A7C1BA4" w:rsidR="00F14A1B" w:rsidRPr="00E2446B" w:rsidRDefault="00C60F42" w:rsidP="00F14A1B">
      <w:pPr>
        <w:spacing w:before="180"/>
        <w:rPr>
          <w:rStyle w:val="aff"/>
          <w:u w:val="single"/>
        </w:rPr>
      </w:pPr>
      <w:r w:rsidRPr="00E2446B">
        <w:rPr>
          <w:rStyle w:val="aff"/>
          <w:u w:val="single"/>
        </w:rPr>
        <w:t>Sub-topic 3-2: Comments and responses on the proposed objectives</w:t>
      </w:r>
    </w:p>
    <w:p w14:paraId="663D4AF4" w14:textId="4B429C28" w:rsidR="00C60F42" w:rsidRPr="00E2446B" w:rsidRDefault="00C60F42" w:rsidP="00C60F42">
      <w:pPr>
        <w:pStyle w:val="afe"/>
        <w:numPr>
          <w:ilvl w:val="0"/>
          <w:numId w:val="37"/>
        </w:numPr>
        <w:ind w:firstLineChars="0"/>
        <w:rPr>
          <w:lang w:eastAsia="zh-CN"/>
        </w:rPr>
      </w:pPr>
      <w:r w:rsidRPr="00E2446B">
        <w:rPr>
          <w:rStyle w:val="aff"/>
        </w:rPr>
        <w:t>Proposal 3-2</w:t>
      </w:r>
      <w:r w:rsidRPr="00E2446B">
        <w:t>: remove configured transmitted power from the objective.</w:t>
      </w:r>
    </w:p>
    <w:p w14:paraId="6AA6C06C" w14:textId="77777777" w:rsidR="001C2005" w:rsidRPr="00E2446B" w:rsidRDefault="001C2005" w:rsidP="001C2005">
      <w:pPr>
        <w:pStyle w:val="2"/>
      </w:pPr>
      <w:r w:rsidRPr="00E2446B">
        <w:t>Outcome of final round</w:t>
      </w:r>
    </w:p>
    <w:p w14:paraId="3607D246" w14:textId="7EE1B0C1" w:rsidR="00E02707" w:rsidRPr="00E2446B" w:rsidRDefault="00E02707" w:rsidP="00E02707">
      <w:pPr>
        <w:spacing w:before="180"/>
        <w:rPr>
          <w:lang w:eastAsia="zh-CN"/>
        </w:rPr>
      </w:pPr>
      <w:r w:rsidRPr="00E2446B">
        <w:rPr>
          <w:lang w:eastAsia="zh-CN"/>
        </w:rPr>
        <w:t xml:space="preserve">Most of companies </w:t>
      </w:r>
      <w:r w:rsidRPr="00E2446B">
        <w:rPr>
          <w:lang w:eastAsia="zh-CN"/>
        </w:rPr>
        <w:t xml:space="preserve">are OK with the change “power class m (m&lt;3) for title and it seems that Microsoft Outlook “loves” </w:t>
      </w:r>
      <w:proofErr w:type="gramStart"/>
      <w:r w:rsidRPr="00E2446B">
        <w:rPr>
          <w:lang w:eastAsia="zh-CN"/>
        </w:rPr>
        <w:t xml:space="preserve">HPUE </w:t>
      </w:r>
      <w:proofErr w:type="gramEnd"/>
      <w:r w:rsidRPr="00E2446B">
        <w:rPr>
          <w:lang w:eastAsia="zh-CN"/>
        </w:rPr>
        <w:sym w:font="Wingdings" w:char="F04A"/>
      </w:r>
      <w:r w:rsidRPr="00E2446B">
        <w:rPr>
          <w:lang w:eastAsia="zh-CN"/>
        </w:rPr>
        <w:t>.</w:t>
      </w:r>
    </w:p>
    <w:p w14:paraId="1A868778" w14:textId="651A8C70" w:rsidR="00E02707" w:rsidRPr="00E2446B" w:rsidRDefault="00E02707" w:rsidP="00E02707">
      <w:pPr>
        <w:spacing w:before="180"/>
        <w:rPr>
          <w:lang w:eastAsia="zh-CN"/>
        </w:rPr>
      </w:pPr>
      <w:proofErr w:type="gramStart"/>
      <w:r w:rsidRPr="00E2446B">
        <w:rPr>
          <w:lang w:eastAsia="zh-CN"/>
        </w:rPr>
        <w:lastRenderedPageBreak/>
        <w:t>seemed</w:t>
      </w:r>
      <w:proofErr w:type="gramEnd"/>
      <w:r w:rsidRPr="00E2446B">
        <w:rPr>
          <w:lang w:eastAsia="zh-CN"/>
        </w:rPr>
        <w:t xml:space="preserve"> OK with the revised title. One company suggested to change it to “transmit power higher than PC3”. Considering MCC’s feedback on the title, the current wording “power class m (m&lt;3)” seems acceptable. The moderator wonders if experts can go with “power class m (m&lt;3)”.</w:t>
      </w:r>
    </w:p>
    <w:p w14:paraId="695AC823" w14:textId="3E7890FA" w:rsidR="00E02707" w:rsidRPr="00E2446B" w:rsidRDefault="00E02707" w:rsidP="008977BF">
      <w:pPr>
        <w:spacing w:before="180"/>
        <w:rPr>
          <w:b/>
          <w:u w:val="single"/>
          <w:lang w:eastAsia="zh-CN"/>
        </w:rPr>
      </w:pPr>
      <w:r w:rsidRPr="00E2446B">
        <w:rPr>
          <w:rFonts w:hint="eastAsia"/>
          <w:b/>
          <w:u w:val="single"/>
          <w:lang w:eastAsia="zh-CN"/>
        </w:rPr>
        <w:t>N</w:t>
      </w:r>
      <w:r w:rsidRPr="00E2446B">
        <w:rPr>
          <w:b/>
          <w:u w:val="single"/>
          <w:lang w:eastAsia="zh-CN"/>
        </w:rPr>
        <w:t>OTE B</w:t>
      </w:r>
    </w:p>
    <w:p w14:paraId="325E95CC" w14:textId="2BDE4F59" w:rsidR="00E02707" w:rsidRPr="00E2446B" w:rsidRDefault="00E02707" w:rsidP="008977BF">
      <w:pPr>
        <w:spacing w:before="180"/>
        <w:rPr>
          <w:lang w:eastAsia="zh-CN"/>
        </w:rPr>
      </w:pPr>
      <w:r w:rsidRPr="00E2446B">
        <w:rPr>
          <w:lang w:eastAsia="zh-CN"/>
        </w:rPr>
        <w:t>Companies are OK with AT&amp;T proposal:</w:t>
      </w:r>
    </w:p>
    <w:p w14:paraId="7EE5BA60" w14:textId="77777777" w:rsidR="00E02707" w:rsidRPr="00E02707" w:rsidRDefault="00E02707" w:rsidP="00E02707">
      <w:pPr>
        <w:spacing w:before="100" w:beforeAutospacing="1" w:after="100" w:afterAutospacing="1"/>
        <w:rPr>
          <w:rFonts w:eastAsia="宋体"/>
          <w:lang w:val="en-US" w:eastAsia="zh-CN"/>
        </w:rPr>
      </w:pPr>
      <w:r w:rsidRPr="00E02707">
        <w:rPr>
          <w:rFonts w:eastAsia="宋体"/>
          <w:lang w:val="en-US" w:eastAsia="zh-CN"/>
        </w:rPr>
        <w:t xml:space="preserve">B) When a proponent requests a new higher power band combination, the corresponding PC3 band combination </w:t>
      </w:r>
      <w:proofErr w:type="spellStart"/>
      <w:r w:rsidRPr="00E2446B">
        <w:rPr>
          <w:rFonts w:eastAsia="宋体"/>
          <w:b/>
          <w:bCs/>
          <w:strike/>
          <w:lang w:val="en-US" w:eastAsia="zh-CN"/>
        </w:rPr>
        <w:t>cofiguration</w:t>
      </w:r>
      <w:proofErr w:type="spellEnd"/>
      <w:r w:rsidRPr="00E02707">
        <w:rPr>
          <w:rFonts w:eastAsia="宋体"/>
          <w:lang w:val="en-US" w:eastAsia="zh-CN"/>
        </w:rPr>
        <w:t xml:space="preserve"> shall be complete</w:t>
      </w:r>
      <w:r w:rsidRPr="00E2446B">
        <w:rPr>
          <w:rFonts w:eastAsia="宋体"/>
          <w:b/>
          <w:bCs/>
          <w:strike/>
          <w:lang w:val="en-US" w:eastAsia="zh-CN"/>
        </w:rPr>
        <w:t>d</w:t>
      </w:r>
      <w:r w:rsidRPr="00E02707">
        <w:rPr>
          <w:rFonts w:eastAsia="宋体"/>
          <w:lang w:val="en-US" w:eastAsia="zh-CN"/>
        </w:rPr>
        <w:t xml:space="preserve"> or </w:t>
      </w:r>
      <w:r w:rsidRPr="00E2446B">
        <w:rPr>
          <w:rFonts w:eastAsia="宋体"/>
          <w:b/>
          <w:bCs/>
          <w:u w:val="single"/>
          <w:lang w:val="en-US" w:eastAsia="zh-CN"/>
        </w:rPr>
        <w:t xml:space="preserve">planned to be completed at the RAN4 meeting associated with the request. If the fallback configuration is not completed at the RAN4 meeting associated with the request, the new higher power band combination shall be removed from the revised WID for the upcoming RAN </w:t>
      </w:r>
      <w:proofErr w:type="spellStart"/>
      <w:r w:rsidRPr="00E2446B">
        <w:rPr>
          <w:rFonts w:eastAsia="宋体"/>
          <w:b/>
          <w:bCs/>
          <w:u w:val="single"/>
          <w:lang w:val="en-US" w:eastAsia="zh-CN"/>
        </w:rPr>
        <w:t>Plenary.</w:t>
      </w:r>
      <w:r w:rsidRPr="00E2446B">
        <w:rPr>
          <w:rFonts w:eastAsia="宋体"/>
          <w:b/>
          <w:bCs/>
          <w:strike/>
          <w:lang w:val="en-US" w:eastAsia="zh-CN"/>
        </w:rPr>
        <w:t>this</w:t>
      </w:r>
      <w:proofErr w:type="spellEnd"/>
      <w:r w:rsidRPr="00E2446B">
        <w:rPr>
          <w:rFonts w:eastAsia="宋体"/>
          <w:b/>
          <w:bCs/>
          <w:strike/>
          <w:lang w:val="en-US" w:eastAsia="zh-CN"/>
        </w:rPr>
        <w:t xml:space="preserve"> fallback configuration (means corresponding PC3 band combination in this WI) is also requested together with the higher power band combination in the same meeting.</w:t>
      </w:r>
    </w:p>
    <w:p w14:paraId="0A96C581" w14:textId="20D3FF21" w:rsidR="00E02707" w:rsidRPr="00E2446B" w:rsidRDefault="00E02707" w:rsidP="008977BF">
      <w:pPr>
        <w:spacing w:before="180"/>
        <w:rPr>
          <w:rFonts w:hint="eastAsia"/>
          <w:lang w:val="en-US" w:eastAsia="zh-CN"/>
        </w:rPr>
      </w:pPr>
      <w:r w:rsidRPr="00E2446B">
        <w:rPr>
          <w:lang w:val="en-US" w:eastAsia="zh-CN"/>
        </w:rPr>
        <w:t xml:space="preserve">The revised WID is OK for companies. </w:t>
      </w:r>
      <w:r w:rsidR="00D50113" w:rsidRPr="00E2446B">
        <w:rPr>
          <w:lang w:val="en-US" w:eastAsia="zh-CN"/>
        </w:rPr>
        <w:t xml:space="preserve">The WID </w:t>
      </w:r>
      <w:r w:rsidR="00E2446B" w:rsidRPr="00E2446B">
        <w:rPr>
          <w:lang w:val="en-US" w:eastAsia="zh-CN"/>
        </w:rPr>
        <w:t xml:space="preserve">RP-222623 (revision of </w:t>
      </w:r>
      <w:r w:rsidR="00E2446B" w:rsidRPr="00E2446B">
        <w:rPr>
          <w:lang w:val="en-US" w:eastAsia="ja-JP"/>
        </w:rPr>
        <w:t>RP-222287</w:t>
      </w:r>
      <w:r w:rsidR="00E2446B" w:rsidRPr="00E2446B">
        <w:rPr>
          <w:lang w:val="en-US" w:eastAsia="ja-JP"/>
        </w:rPr>
        <w:t>) can be approved.</w:t>
      </w:r>
    </w:p>
    <w:p w14:paraId="3287346B" w14:textId="775AC864" w:rsidR="002B3095" w:rsidRPr="00E2446B" w:rsidRDefault="002B3095" w:rsidP="001C2005">
      <w:pPr>
        <w:pStyle w:val="1"/>
        <w:ind w:left="432"/>
        <w:rPr>
          <w:lang w:val="en-US" w:eastAsia="ja-JP"/>
        </w:rPr>
      </w:pPr>
      <w:r w:rsidRPr="00E2446B">
        <w:rPr>
          <w:lang w:val="en-US" w:eastAsia="ja-JP"/>
        </w:rPr>
        <w:t xml:space="preserve">Topic </w:t>
      </w:r>
      <w:r w:rsidR="00251875" w:rsidRPr="00E2446B">
        <w:rPr>
          <w:lang w:val="en-US" w:eastAsia="ja-JP"/>
        </w:rPr>
        <w:t>#4</w:t>
      </w:r>
      <w:r w:rsidRPr="00E2446B">
        <w:rPr>
          <w:lang w:val="en-US" w:eastAsia="ja-JP"/>
        </w:rPr>
        <w:t>: HPUE</w:t>
      </w:r>
      <w:r w:rsidR="00AA4CF0" w:rsidRPr="00E2446B">
        <w:rPr>
          <w:lang w:val="en-US" w:eastAsia="ja-JP"/>
        </w:rPr>
        <w:t xml:space="preserve"> basket</w:t>
      </w:r>
      <w:r w:rsidRPr="00E2446B">
        <w:rPr>
          <w:lang w:val="en-US" w:eastAsia="ja-JP"/>
        </w:rPr>
        <w:t xml:space="preserve"> for NR inter-band CA/DC with high power on </w:t>
      </w:r>
      <w:r w:rsidR="00251875" w:rsidRPr="00E2446B">
        <w:rPr>
          <w:lang w:val="en-US" w:eastAsia="ja-JP"/>
        </w:rPr>
        <w:t>F</w:t>
      </w:r>
      <w:r w:rsidRPr="00E2446B">
        <w:rPr>
          <w:lang w:val="en-US" w:eastAsia="ja-JP"/>
        </w:rPr>
        <w:t>DD bands</w:t>
      </w:r>
      <w:r w:rsidR="00617210" w:rsidRPr="00E2446B">
        <w:rPr>
          <w:lang w:val="en-US" w:eastAsia="ja-JP"/>
        </w:rPr>
        <w:t xml:space="preserve"> (RP-222084)</w:t>
      </w:r>
    </w:p>
    <w:p w14:paraId="2FF7361F" w14:textId="77777777" w:rsidR="001C2005" w:rsidRPr="00E2446B" w:rsidRDefault="001C2005" w:rsidP="001C2005">
      <w:pPr>
        <w:pStyle w:val="2"/>
        <w:rPr>
          <w:rFonts w:hint="eastAsia"/>
        </w:rPr>
      </w:pPr>
      <w:r w:rsidRPr="00E2446B">
        <w:rPr>
          <w:rFonts w:hint="eastAsia"/>
        </w:rPr>
        <w:t>O</w:t>
      </w:r>
      <w:r w:rsidRPr="00E2446B">
        <w:t>utcome of GTW after intermediate round</w:t>
      </w:r>
    </w:p>
    <w:p w14:paraId="69B15F77" w14:textId="77777777" w:rsidR="008977BF" w:rsidRPr="00E2446B" w:rsidRDefault="008977BF" w:rsidP="008977BF">
      <w:pPr>
        <w:spacing w:before="180"/>
        <w:rPr>
          <w:bCs/>
          <w:lang w:eastAsia="zh-CN"/>
        </w:rPr>
      </w:pPr>
      <w:r w:rsidRPr="00E2446B">
        <w:rPr>
          <w:bCs/>
          <w:lang w:eastAsia="zh-CN"/>
        </w:rPr>
        <w:t>The following proposals were endorsed during GTW on Wednesday (September 14, 2022) after the intermediate round.</w:t>
      </w:r>
    </w:p>
    <w:p w14:paraId="6652B3B0" w14:textId="77777777" w:rsidR="00054DF8" w:rsidRPr="00E2446B" w:rsidRDefault="00054DF8" w:rsidP="00054DF8">
      <w:pPr>
        <w:spacing w:before="180"/>
        <w:rPr>
          <w:b/>
          <w:u w:val="single"/>
          <w:lang w:eastAsia="zh-CN"/>
        </w:rPr>
      </w:pPr>
      <w:r w:rsidRPr="00E2446B">
        <w:rPr>
          <w:b/>
          <w:u w:val="single"/>
          <w:lang w:eastAsia="zh-CN"/>
        </w:rPr>
        <w:t>Sub-topic 4-1: Any question or comment on the justification or any other general comment for WI?</w:t>
      </w:r>
    </w:p>
    <w:p w14:paraId="0DC462B9" w14:textId="50556DAC" w:rsidR="00054DF8" w:rsidRPr="00E2446B" w:rsidRDefault="00284EE9" w:rsidP="00284EE9">
      <w:pPr>
        <w:pStyle w:val="afe"/>
        <w:numPr>
          <w:ilvl w:val="0"/>
          <w:numId w:val="37"/>
        </w:numPr>
        <w:ind w:firstLineChars="0"/>
        <w:rPr>
          <w:lang w:eastAsia="zh-CN"/>
        </w:rPr>
      </w:pPr>
      <w:r w:rsidRPr="00E2446B">
        <w:rPr>
          <w:rStyle w:val="aff"/>
        </w:rPr>
        <w:t>Proposal 4-1:</w:t>
      </w:r>
      <w:r w:rsidRPr="00E2446B">
        <w:t xml:space="preserve"> for HPUE basket for NR inter-band CA/DC with high power on FDD band</w:t>
      </w:r>
    </w:p>
    <w:p w14:paraId="420C0961" w14:textId="237EB49E" w:rsidR="00054DF8" w:rsidRPr="00E2446B" w:rsidRDefault="00284EE9" w:rsidP="00284EE9">
      <w:pPr>
        <w:pStyle w:val="afe"/>
        <w:numPr>
          <w:ilvl w:val="1"/>
          <w:numId w:val="37"/>
        </w:numPr>
        <w:ind w:firstLineChars="0"/>
      </w:pPr>
      <w:r w:rsidRPr="00E2446B">
        <w:t>Clarify the scope by changing the WID title to</w:t>
      </w:r>
    </w:p>
    <w:p w14:paraId="4EE3C433" w14:textId="25631320" w:rsidR="00284EE9" w:rsidRPr="00E2446B" w:rsidRDefault="00284EE9" w:rsidP="00284EE9">
      <w:pPr>
        <w:pStyle w:val="afe"/>
        <w:numPr>
          <w:ilvl w:val="2"/>
          <w:numId w:val="37"/>
        </w:numPr>
        <w:ind w:firstLineChars="0"/>
        <w:rPr>
          <w:strike/>
        </w:rPr>
      </w:pPr>
      <w:r w:rsidRPr="00E2446B">
        <w:t xml:space="preserve">New WID on high power for FR1 for </w:t>
      </w:r>
      <w:r w:rsidRPr="00E2446B">
        <w:rPr>
          <w:rStyle w:val="aff"/>
          <w:u w:val="single"/>
        </w:rPr>
        <w:t>inter-band</w:t>
      </w:r>
      <w:r w:rsidRPr="00E2446B">
        <w:t xml:space="preserve"> NR_CADC_R18_yBDL_xBUL with power class 2 </w:t>
      </w:r>
      <w:r w:rsidRPr="00E2446B">
        <w:rPr>
          <w:strike/>
        </w:rPr>
        <w:t>and high power</w:t>
      </w:r>
      <w:r w:rsidRPr="00E2446B">
        <w:t xml:space="preserve"> </w:t>
      </w:r>
      <w:r w:rsidRPr="00E2446B">
        <w:rPr>
          <w:rStyle w:val="aff"/>
          <w:u w:val="single"/>
        </w:rPr>
        <w:t>on single carrier uplink</w:t>
      </w:r>
      <w:r w:rsidRPr="00E2446B">
        <w:t xml:space="preserve"> on FDD band</w:t>
      </w:r>
      <w:r w:rsidRPr="00E2446B">
        <w:rPr>
          <w:strike/>
        </w:rPr>
        <w:t>(s)</w:t>
      </w:r>
    </w:p>
    <w:p w14:paraId="64E18B6A" w14:textId="6A6DF73E" w:rsidR="00284EE9" w:rsidRPr="00E2446B" w:rsidRDefault="00284EE9" w:rsidP="00284EE9">
      <w:pPr>
        <w:pStyle w:val="afe"/>
        <w:numPr>
          <w:ilvl w:val="2"/>
          <w:numId w:val="37"/>
        </w:numPr>
        <w:ind w:firstLineChars="0"/>
        <w:rPr>
          <w:lang w:eastAsia="zh-CN"/>
        </w:rPr>
      </w:pPr>
      <w:r w:rsidRPr="00E2446B">
        <w:t>WID can be updated in future to cover additional types of HPUE band combinations with FDD band(s).</w:t>
      </w:r>
    </w:p>
    <w:p w14:paraId="62D0B497" w14:textId="77777777" w:rsidR="00054DF8" w:rsidRPr="00E2446B" w:rsidRDefault="00054DF8" w:rsidP="00054DF8">
      <w:pPr>
        <w:spacing w:before="180"/>
        <w:rPr>
          <w:b/>
          <w:u w:val="single"/>
          <w:lang w:eastAsia="zh-CN"/>
        </w:rPr>
      </w:pPr>
      <w:r w:rsidRPr="00E2446B">
        <w:rPr>
          <w:b/>
          <w:u w:val="single"/>
          <w:lang w:eastAsia="zh-CN"/>
        </w:rPr>
        <w:t>Sub-topic 4-2: Comments and responses on the proposed objectives</w:t>
      </w:r>
    </w:p>
    <w:p w14:paraId="450EA0FC" w14:textId="4810BFC1" w:rsidR="00B87A83" w:rsidRPr="00E2446B" w:rsidRDefault="0069251C" w:rsidP="0069251C">
      <w:pPr>
        <w:pStyle w:val="afe"/>
        <w:numPr>
          <w:ilvl w:val="0"/>
          <w:numId w:val="37"/>
        </w:numPr>
        <w:ind w:firstLineChars="0"/>
      </w:pPr>
      <w:r w:rsidRPr="00E2446B">
        <w:rPr>
          <w:rStyle w:val="aff"/>
        </w:rPr>
        <w:t>Proposal 4-2</w:t>
      </w:r>
      <w:r w:rsidRPr="00E2446B">
        <w:t>: for the objective of Rel-18 HPUE basket for NR inter-band CA/DC with high power on FDD band</w:t>
      </w:r>
    </w:p>
    <w:p w14:paraId="459933E4" w14:textId="1E5ADE16" w:rsidR="0069251C" w:rsidRPr="00E2446B" w:rsidRDefault="0069251C" w:rsidP="0069251C">
      <w:pPr>
        <w:pStyle w:val="afe"/>
        <w:numPr>
          <w:ilvl w:val="1"/>
          <w:numId w:val="37"/>
        </w:numPr>
        <w:ind w:firstLineChars="0"/>
      </w:pPr>
      <w:r w:rsidRPr="00E2446B">
        <w:t>Change the Objective 2) to</w:t>
      </w:r>
    </w:p>
    <w:p w14:paraId="1F06C491" w14:textId="7181EF1E" w:rsidR="0069251C" w:rsidRPr="00E2446B" w:rsidRDefault="0069251C" w:rsidP="0069251C">
      <w:pPr>
        <w:pStyle w:val="afe"/>
        <w:numPr>
          <w:ilvl w:val="2"/>
          <w:numId w:val="37"/>
        </w:numPr>
        <w:ind w:firstLineChars="0"/>
        <w:rPr>
          <w:lang w:eastAsia="zh-CN"/>
        </w:rPr>
      </w:pPr>
      <w:r w:rsidRPr="00E2446B">
        <w:t>The NR FR1 inter-band CA/DC band combinations with power class 2 on single carrier uplink on a FDD band are defined in the tables below:</w:t>
      </w:r>
    </w:p>
    <w:p w14:paraId="5D42C7F3" w14:textId="3EB0A7BD" w:rsidR="00B87A83" w:rsidRPr="00E2446B" w:rsidRDefault="00F56094" w:rsidP="00B87A83">
      <w:pPr>
        <w:rPr>
          <w:rStyle w:val="aff"/>
          <w:u w:val="single"/>
        </w:rPr>
      </w:pPr>
      <w:r w:rsidRPr="00E2446B">
        <w:rPr>
          <w:rStyle w:val="aff"/>
          <w:u w:val="single"/>
        </w:rPr>
        <w:t>Sub-topic 4-3: Comments and responses on impacted/new specifications and target completion date &amp; time budget</w:t>
      </w:r>
    </w:p>
    <w:p w14:paraId="1A1FDCE6" w14:textId="2E75FD5F" w:rsidR="00F56094" w:rsidRPr="00E2446B" w:rsidRDefault="00F56094" w:rsidP="00F56094">
      <w:pPr>
        <w:pStyle w:val="afe"/>
        <w:numPr>
          <w:ilvl w:val="0"/>
          <w:numId w:val="37"/>
        </w:numPr>
        <w:ind w:firstLineChars="0"/>
        <w:rPr>
          <w:lang w:eastAsia="zh-CN"/>
        </w:rPr>
      </w:pPr>
      <w:r w:rsidRPr="00E2446B">
        <w:rPr>
          <w:rStyle w:val="aff"/>
        </w:rPr>
        <w:t>Proposal 4-3</w:t>
      </w:r>
      <w:r w:rsidRPr="00E2446B">
        <w:t>: remove PC1.5 from the description of change in the table of impacted existing TS/TR.</w:t>
      </w:r>
    </w:p>
    <w:p w14:paraId="1E9E187B" w14:textId="77777777" w:rsidR="0083130A" w:rsidRPr="00E2446B" w:rsidRDefault="0083130A" w:rsidP="0083130A">
      <w:pPr>
        <w:pStyle w:val="2"/>
      </w:pPr>
      <w:r w:rsidRPr="00E2446B">
        <w:t>Outcome of final round</w:t>
      </w:r>
    </w:p>
    <w:p w14:paraId="0F8D1ECE" w14:textId="27F2518C" w:rsidR="00E02707" w:rsidRPr="00E2446B" w:rsidRDefault="00E02707" w:rsidP="008977BF">
      <w:pPr>
        <w:spacing w:before="180"/>
        <w:rPr>
          <w:lang w:eastAsia="zh-CN"/>
        </w:rPr>
      </w:pPr>
      <w:r w:rsidRPr="00E2446B">
        <w:rPr>
          <w:lang w:eastAsia="zh-CN"/>
        </w:rPr>
        <w:t>No comment was received. The WID</w:t>
      </w:r>
      <w:r w:rsidR="00500158" w:rsidRPr="00E2446B">
        <w:rPr>
          <w:lang w:eastAsia="zh-CN"/>
        </w:rPr>
        <w:t xml:space="preserve"> RP‑222626</w:t>
      </w:r>
      <w:r w:rsidR="00D50113" w:rsidRPr="00E2446B">
        <w:rPr>
          <w:lang w:eastAsia="zh-CN"/>
        </w:rPr>
        <w:t xml:space="preserve"> (revision of </w:t>
      </w:r>
      <w:r w:rsidR="00D50113" w:rsidRPr="00E2446B">
        <w:rPr>
          <w:lang w:val="en-US" w:eastAsia="ja-JP"/>
        </w:rPr>
        <w:t>RP-222084</w:t>
      </w:r>
      <w:r w:rsidR="00D50113" w:rsidRPr="00E2446B">
        <w:rPr>
          <w:lang w:val="en-US" w:eastAsia="ja-JP"/>
        </w:rPr>
        <w:t>)</w:t>
      </w:r>
      <w:r w:rsidRPr="00E2446B">
        <w:rPr>
          <w:lang w:eastAsia="zh-CN"/>
        </w:rPr>
        <w:t xml:space="preserve"> can be approved.</w:t>
      </w:r>
    </w:p>
    <w:p w14:paraId="5690737A" w14:textId="3B388C87" w:rsidR="00A44245" w:rsidRPr="00E2446B" w:rsidRDefault="00A44245" w:rsidP="0083130A">
      <w:pPr>
        <w:pStyle w:val="1"/>
        <w:ind w:left="432"/>
        <w:rPr>
          <w:lang w:val="en-US" w:eastAsia="ja-JP"/>
        </w:rPr>
      </w:pPr>
      <w:r w:rsidRPr="00E2446B">
        <w:rPr>
          <w:lang w:val="en-US" w:eastAsia="ja-JP"/>
        </w:rPr>
        <w:lastRenderedPageBreak/>
        <w:t xml:space="preserve">Topic </w:t>
      </w:r>
      <w:r w:rsidR="00356B6F" w:rsidRPr="00E2446B">
        <w:rPr>
          <w:lang w:val="en-US" w:eastAsia="ja-JP"/>
        </w:rPr>
        <w:t>#5</w:t>
      </w:r>
      <w:r w:rsidRPr="00E2446B">
        <w:rPr>
          <w:lang w:val="en-US" w:eastAsia="ja-JP"/>
        </w:rPr>
        <w:t xml:space="preserve">: HPUE </w:t>
      </w:r>
      <w:r w:rsidR="00AA4CF0" w:rsidRPr="00E2446B">
        <w:rPr>
          <w:lang w:val="en-US" w:eastAsia="ja-JP"/>
        </w:rPr>
        <w:t xml:space="preserve">basket </w:t>
      </w:r>
      <w:r w:rsidRPr="00E2446B">
        <w:rPr>
          <w:lang w:val="en-US" w:eastAsia="ja-JP"/>
        </w:rPr>
        <w:t xml:space="preserve">for </w:t>
      </w:r>
      <w:r w:rsidR="00874B3F" w:rsidRPr="00E2446B">
        <w:rPr>
          <w:lang w:val="en-US" w:eastAsia="ja-JP"/>
        </w:rPr>
        <w:t>TDD bands</w:t>
      </w:r>
      <w:r w:rsidR="00617210" w:rsidRPr="00E2446B">
        <w:rPr>
          <w:lang w:val="en-US" w:eastAsia="ja-JP"/>
        </w:rPr>
        <w:t xml:space="preserve"> (RP-222351)</w:t>
      </w:r>
    </w:p>
    <w:p w14:paraId="78223DC0" w14:textId="77777777" w:rsidR="004B7638" w:rsidRPr="00E2446B" w:rsidRDefault="004B7638" w:rsidP="004B7638">
      <w:pPr>
        <w:pStyle w:val="2"/>
        <w:rPr>
          <w:rFonts w:hint="eastAsia"/>
        </w:rPr>
      </w:pPr>
      <w:r w:rsidRPr="00E2446B">
        <w:rPr>
          <w:rFonts w:hint="eastAsia"/>
        </w:rPr>
        <w:t>O</w:t>
      </w:r>
      <w:r w:rsidRPr="00E2446B">
        <w:t>utcome of GTW after intermediate round</w:t>
      </w:r>
    </w:p>
    <w:p w14:paraId="6943B176" w14:textId="77777777" w:rsidR="008977BF" w:rsidRPr="00E2446B" w:rsidRDefault="008977BF" w:rsidP="008977BF">
      <w:pPr>
        <w:spacing w:before="180"/>
        <w:rPr>
          <w:bCs/>
          <w:lang w:eastAsia="zh-CN"/>
        </w:rPr>
      </w:pPr>
      <w:r w:rsidRPr="00E2446B">
        <w:rPr>
          <w:bCs/>
          <w:lang w:eastAsia="zh-CN"/>
        </w:rPr>
        <w:t>The following proposals were endorsed during GTW on Wednesday (September 14, 2022) after the intermediate round.</w:t>
      </w:r>
    </w:p>
    <w:p w14:paraId="02C999AB" w14:textId="0941E9C2" w:rsidR="00B87A83" w:rsidRPr="00E2446B" w:rsidRDefault="00B314D9" w:rsidP="00B87A83">
      <w:pPr>
        <w:rPr>
          <w:lang w:eastAsia="zh-CN"/>
        </w:rPr>
      </w:pPr>
      <w:r w:rsidRPr="00E2446B">
        <w:rPr>
          <w:rStyle w:val="aff"/>
          <w:u w:val="single"/>
        </w:rPr>
        <w:t>Sub-topic 5-2: Comments and responses on the proposed objectives</w:t>
      </w:r>
    </w:p>
    <w:p w14:paraId="40B16CD3" w14:textId="0330B602" w:rsidR="00B314D9" w:rsidRPr="00E2446B" w:rsidRDefault="00B314D9" w:rsidP="00EA12ED">
      <w:pPr>
        <w:pStyle w:val="afe"/>
        <w:numPr>
          <w:ilvl w:val="0"/>
          <w:numId w:val="37"/>
        </w:numPr>
        <w:ind w:firstLineChars="0"/>
        <w:rPr>
          <w:lang w:eastAsia="zh-CN"/>
        </w:rPr>
      </w:pPr>
      <w:r w:rsidRPr="00E2446B">
        <w:rPr>
          <w:rStyle w:val="aff"/>
        </w:rPr>
        <w:t>Proposal 5-1:</w:t>
      </w:r>
      <w:r w:rsidRPr="00E2446B">
        <w:t xml:space="preserve"> Approve RP-222351.</w:t>
      </w:r>
    </w:p>
    <w:p w14:paraId="7BDA3B67" w14:textId="2B12F438" w:rsidR="00AD73A6" w:rsidRPr="00E2446B" w:rsidRDefault="00171721" w:rsidP="00AD73A6">
      <w:pPr>
        <w:spacing w:before="180"/>
        <w:rPr>
          <w:lang w:eastAsia="zh-CN"/>
        </w:rPr>
      </w:pPr>
      <w:r w:rsidRPr="00E2446B">
        <w:rPr>
          <w:rFonts w:hint="eastAsia"/>
          <w:lang w:eastAsia="zh-CN"/>
        </w:rPr>
        <w:t>N</w:t>
      </w:r>
      <w:r w:rsidRPr="00E2446B">
        <w:rPr>
          <w:lang w:eastAsia="zh-CN"/>
        </w:rPr>
        <w:t>o final round discussion is needed.</w:t>
      </w:r>
      <w:r w:rsidR="000548CC" w:rsidRPr="00E2446B">
        <w:rPr>
          <w:lang w:eastAsia="zh-CN"/>
        </w:rPr>
        <w:t xml:space="preserve"> RP-222351 can be approved.</w:t>
      </w:r>
    </w:p>
    <w:p w14:paraId="61365E26" w14:textId="33FB6C33" w:rsidR="0013122C" w:rsidRPr="00E2446B" w:rsidRDefault="0013122C" w:rsidP="004B7638">
      <w:pPr>
        <w:pStyle w:val="1"/>
        <w:ind w:left="432"/>
        <w:rPr>
          <w:lang w:val="en-US" w:eastAsia="ja-JP"/>
        </w:rPr>
      </w:pPr>
      <w:r w:rsidRPr="00E2446B">
        <w:rPr>
          <w:lang w:val="en-US" w:eastAsia="ja-JP"/>
        </w:rPr>
        <w:t xml:space="preserve">Topic </w:t>
      </w:r>
      <w:r w:rsidR="000901C3" w:rsidRPr="00E2446B">
        <w:rPr>
          <w:lang w:val="en-US" w:eastAsia="ja-JP"/>
        </w:rPr>
        <w:t>#6</w:t>
      </w:r>
      <w:r w:rsidRPr="00E2446B">
        <w:rPr>
          <w:lang w:val="en-US" w:eastAsia="ja-JP"/>
        </w:rPr>
        <w:t xml:space="preserve">: HPUE </w:t>
      </w:r>
      <w:r w:rsidR="0085505F" w:rsidRPr="00E2446B">
        <w:rPr>
          <w:lang w:val="en-US" w:eastAsia="ja-JP"/>
        </w:rPr>
        <w:t xml:space="preserve">basket </w:t>
      </w:r>
      <w:r w:rsidRPr="00E2446B">
        <w:rPr>
          <w:lang w:val="en-US" w:eastAsia="ja-JP"/>
        </w:rPr>
        <w:t xml:space="preserve">for </w:t>
      </w:r>
      <w:r w:rsidR="00AA4CF0" w:rsidRPr="00E2446B">
        <w:rPr>
          <w:lang w:val="en-US" w:eastAsia="ja-JP"/>
        </w:rPr>
        <w:t>F</w:t>
      </w:r>
      <w:r w:rsidRPr="00E2446B">
        <w:rPr>
          <w:lang w:val="en-US" w:eastAsia="ja-JP"/>
        </w:rPr>
        <w:t>DD bands</w:t>
      </w:r>
      <w:r w:rsidR="00617210" w:rsidRPr="00E2446B">
        <w:rPr>
          <w:lang w:val="en-US" w:eastAsia="ja-JP"/>
        </w:rPr>
        <w:t xml:space="preserve"> (RP-222083)</w:t>
      </w:r>
    </w:p>
    <w:p w14:paraId="6F22C837" w14:textId="77777777" w:rsidR="004B7638" w:rsidRPr="00E2446B" w:rsidRDefault="004B7638" w:rsidP="004B7638">
      <w:pPr>
        <w:pStyle w:val="2"/>
        <w:rPr>
          <w:rFonts w:hint="eastAsia"/>
        </w:rPr>
      </w:pPr>
      <w:r w:rsidRPr="00E2446B">
        <w:rPr>
          <w:rFonts w:hint="eastAsia"/>
        </w:rPr>
        <w:t>O</w:t>
      </w:r>
      <w:r w:rsidRPr="00E2446B">
        <w:t>utcome of GTW after intermediate round</w:t>
      </w:r>
    </w:p>
    <w:p w14:paraId="2E6479DB" w14:textId="77777777" w:rsidR="008977BF" w:rsidRPr="00E2446B" w:rsidRDefault="008977BF" w:rsidP="008977BF">
      <w:pPr>
        <w:spacing w:before="180"/>
        <w:rPr>
          <w:bCs/>
          <w:lang w:eastAsia="zh-CN"/>
        </w:rPr>
      </w:pPr>
      <w:r w:rsidRPr="00E2446B">
        <w:rPr>
          <w:bCs/>
          <w:lang w:eastAsia="zh-CN"/>
        </w:rPr>
        <w:t>The following proposals were endorsed during GTW on Wednesday (September 14, 2022) after the intermediate round.</w:t>
      </w:r>
    </w:p>
    <w:p w14:paraId="24E70AFF" w14:textId="07F4458C" w:rsidR="00B87A83" w:rsidRPr="00E2446B" w:rsidRDefault="00EA12ED" w:rsidP="00B87A83">
      <w:pPr>
        <w:rPr>
          <w:rStyle w:val="aff"/>
          <w:u w:val="single"/>
        </w:rPr>
      </w:pPr>
      <w:r w:rsidRPr="00E2446B">
        <w:rPr>
          <w:rStyle w:val="aff"/>
          <w:u w:val="single"/>
        </w:rPr>
        <w:t>Sub-topic 6-1: Any question or comment on the justification or any other general comment for WI RP-222341?</w:t>
      </w:r>
    </w:p>
    <w:p w14:paraId="411CD3DE" w14:textId="581E7E64" w:rsidR="00EA12ED" w:rsidRPr="00E2446B" w:rsidRDefault="00EA12ED" w:rsidP="00B87A83">
      <w:r w:rsidRPr="00E2446B">
        <w:t>Stop discussion on RP-222341/340, and come back in future RAN plenaries if needed.</w:t>
      </w:r>
    </w:p>
    <w:p w14:paraId="24E39E1E" w14:textId="242B3BD4" w:rsidR="00EA12ED" w:rsidRPr="00E2446B" w:rsidRDefault="00EA12ED" w:rsidP="00B87A83">
      <w:pPr>
        <w:rPr>
          <w:lang w:eastAsia="zh-CN"/>
        </w:rPr>
      </w:pPr>
      <w:r w:rsidRPr="00E2446B">
        <w:rPr>
          <w:rStyle w:val="aff"/>
          <w:u w:val="single"/>
        </w:rPr>
        <w:t>Sub-topic 6-2: Any question or comment on the justification or any other general comment for WI RP-222083?</w:t>
      </w:r>
    </w:p>
    <w:p w14:paraId="4E9D8D89" w14:textId="6A60DE36" w:rsidR="00B87A83" w:rsidRPr="00E2446B" w:rsidRDefault="00EA12ED" w:rsidP="00EA12ED">
      <w:pPr>
        <w:pStyle w:val="afe"/>
        <w:numPr>
          <w:ilvl w:val="0"/>
          <w:numId w:val="37"/>
        </w:numPr>
        <w:ind w:firstLineChars="0"/>
        <w:rPr>
          <w:lang w:eastAsia="zh-CN"/>
        </w:rPr>
      </w:pPr>
      <w:r w:rsidRPr="00E2446B">
        <w:rPr>
          <w:rStyle w:val="aff"/>
        </w:rPr>
        <w:t>Proposal 6-1</w:t>
      </w:r>
      <w:r w:rsidRPr="00E2446B">
        <w:t>: approve the revised WID RP-222083 where the mor</w:t>
      </w:r>
      <w:r w:rsidR="002E0AA4" w:rsidRPr="00E2446B">
        <w:t>e supporting companies and n2/n13 are added</w:t>
      </w:r>
      <w:r w:rsidRPr="00E2446B">
        <w:t>.</w:t>
      </w:r>
    </w:p>
    <w:p w14:paraId="3F52BDB4" w14:textId="77777777" w:rsidR="004B7638" w:rsidRPr="00E2446B" w:rsidRDefault="004B7638" w:rsidP="004B7638">
      <w:pPr>
        <w:pStyle w:val="2"/>
      </w:pPr>
      <w:r w:rsidRPr="00E2446B">
        <w:t>Outcome of final round</w:t>
      </w:r>
    </w:p>
    <w:p w14:paraId="75005FB2" w14:textId="60B0D141" w:rsidR="00171721" w:rsidRDefault="00171721" w:rsidP="00171721">
      <w:pPr>
        <w:spacing w:before="180"/>
        <w:rPr>
          <w:rFonts w:hint="eastAsia"/>
          <w:lang w:eastAsia="zh-CN"/>
        </w:rPr>
      </w:pPr>
      <w:r w:rsidRPr="00E2446B">
        <w:rPr>
          <w:lang w:eastAsia="zh-CN"/>
        </w:rPr>
        <w:t>No co</w:t>
      </w:r>
      <w:r w:rsidR="00D50113" w:rsidRPr="00E2446B">
        <w:rPr>
          <w:lang w:eastAsia="zh-CN"/>
        </w:rPr>
        <w:t xml:space="preserve">mment was received. The </w:t>
      </w:r>
      <w:r w:rsidRPr="00E2446B">
        <w:rPr>
          <w:lang w:eastAsia="zh-CN"/>
        </w:rPr>
        <w:t>WID RP‑222625</w:t>
      </w:r>
      <w:r w:rsidR="00D50113" w:rsidRPr="00E2446B">
        <w:rPr>
          <w:lang w:eastAsia="zh-CN"/>
        </w:rPr>
        <w:t xml:space="preserve"> (revision of RP-222083)</w:t>
      </w:r>
      <w:r w:rsidRPr="00E2446B">
        <w:rPr>
          <w:lang w:eastAsia="zh-CN"/>
        </w:rPr>
        <w:t xml:space="preserve"> can be approved.</w:t>
      </w:r>
    </w:p>
    <w:sectPr w:rsidR="00171721" w:rsidSect="000616E2">
      <w:footerReference w:type="default" r:id="rId1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C66C5" w14:textId="77777777" w:rsidR="00054BC9" w:rsidRDefault="00054BC9">
      <w:r>
        <w:separator/>
      </w:r>
    </w:p>
  </w:endnote>
  <w:endnote w:type="continuationSeparator" w:id="0">
    <w:p w14:paraId="45E2A31D" w14:textId="77777777" w:rsidR="00054BC9" w:rsidRDefault="0005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383D4" w14:textId="696E29B4" w:rsidR="00881052" w:rsidRDefault="00881052">
    <w:pPr>
      <w:pStyle w:val="a4"/>
    </w:pPr>
    <w:r>
      <w:rPr>
        <w:lang w:val="en-US" w:eastAsia="zh-CN"/>
      </w:rPr>
      <mc:AlternateContent>
        <mc:Choice Requires="wps">
          <w:drawing>
            <wp:anchor distT="0" distB="0" distL="114300" distR="114300" simplePos="0" relativeHeight="251659264" behindDoc="0" locked="0" layoutInCell="0" allowOverlap="1" wp14:anchorId="4242D12E" wp14:editId="21D7E7CB">
              <wp:simplePos x="0" y="0"/>
              <wp:positionH relativeFrom="page">
                <wp:align>center</wp:align>
              </wp:positionH>
              <wp:positionV relativeFrom="page">
                <wp:align>bottom</wp:align>
              </wp:positionV>
              <wp:extent cx="7772400" cy="465455"/>
              <wp:effectExtent l="0" t="0" r="0" b="10795"/>
              <wp:wrapNone/>
              <wp:docPr id="1" name="MSIPCMb9d149339a06c26d49a1d1e9"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499BD" w14:textId="2E118863" w:rsidR="00881052" w:rsidRPr="009A3A5D" w:rsidRDefault="00881052" w:rsidP="0024297E">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242D12E" id="_x0000_t202" coordsize="21600,21600" o:spt="202" path="m,l,21600r21600,l21600,xe">
              <v:stroke joinstyle="miter"/>
              <v:path gradientshapeok="t" o:connecttype="rect"/>
            </v:shapetype>
            <v:shape id="MSIPCMb9d149339a06c26d49a1d1e9" o:spid="_x0000_s1026"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" o:allowincell="f" filled="f" stroked="f" strokeweight=".5pt">
              <v:textbox inset=",0,,0">
                <w:txbxContent>
                  <w:p w14:paraId="5D0499BD" w14:textId="2E118863" w:rsidR="00881052" w:rsidRPr="009A3A5D" w:rsidRDefault="00881052" w:rsidP="0024297E">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43C9" w14:textId="77777777" w:rsidR="00054BC9" w:rsidRDefault="00054BC9">
      <w:r>
        <w:separator/>
      </w:r>
    </w:p>
  </w:footnote>
  <w:footnote w:type="continuationSeparator" w:id="0">
    <w:p w14:paraId="37D5A80C" w14:textId="77777777" w:rsidR="00054BC9" w:rsidRDefault="00054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D2FBA"/>
    <w:multiLevelType w:val="hybridMultilevel"/>
    <w:tmpl w:val="682CD9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8B2C19"/>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F6E8C390"/>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5"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695AE7"/>
    <w:multiLevelType w:val="hybridMultilevel"/>
    <w:tmpl w:val="B6626F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6"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0543B"/>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D44366"/>
    <w:multiLevelType w:val="hybridMultilevel"/>
    <w:tmpl w:val="AD2E3E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34"/>
  </w:num>
  <w:num w:numId="4">
    <w:abstractNumId w:val="35"/>
  </w:num>
  <w:num w:numId="5">
    <w:abstractNumId w:val="14"/>
  </w:num>
  <w:num w:numId="6">
    <w:abstractNumId w:val="3"/>
  </w:num>
  <w:num w:numId="7">
    <w:abstractNumId w:val="12"/>
  </w:num>
  <w:num w:numId="8">
    <w:abstractNumId w:val="23"/>
  </w:num>
  <w:num w:numId="9">
    <w:abstractNumId w:val="15"/>
  </w:num>
  <w:num w:numId="10">
    <w:abstractNumId w:val="30"/>
  </w:num>
  <w:num w:numId="11">
    <w:abstractNumId w:val="18"/>
  </w:num>
  <w:num w:numId="12">
    <w:abstractNumId w:val="21"/>
  </w:num>
  <w:num w:numId="13">
    <w:abstractNumId w:val="28"/>
  </w:num>
  <w:num w:numId="14">
    <w:abstractNumId w:val="2"/>
  </w:num>
  <w:num w:numId="15">
    <w:abstractNumId w:val="25"/>
  </w:num>
  <w:num w:numId="16">
    <w:abstractNumId w:val="13"/>
  </w:num>
  <w:num w:numId="17">
    <w:abstractNumId w:val="8"/>
  </w:num>
  <w:num w:numId="18">
    <w:abstractNumId w:val="5"/>
  </w:num>
  <w:num w:numId="19">
    <w:abstractNumId w:val="10"/>
  </w:num>
  <w:num w:numId="20">
    <w:abstractNumId w:val="17"/>
  </w:num>
  <w:num w:numId="21">
    <w:abstractNumId w:val="24"/>
  </w:num>
  <w:num w:numId="22">
    <w:abstractNumId w:val="36"/>
  </w:num>
  <w:num w:numId="23">
    <w:abstractNumId w:val="9"/>
  </w:num>
  <w:num w:numId="24">
    <w:abstractNumId w:val="31"/>
  </w:num>
  <w:num w:numId="25">
    <w:abstractNumId w:val="1"/>
  </w:num>
  <w:num w:numId="26">
    <w:abstractNumId w:val="26"/>
  </w:num>
  <w:num w:numId="27">
    <w:abstractNumId w:val="16"/>
  </w:num>
  <w:num w:numId="28">
    <w:abstractNumId w:val="19"/>
  </w:num>
  <w:num w:numId="29">
    <w:abstractNumId w:val="4"/>
  </w:num>
  <w:num w:numId="30">
    <w:abstractNumId w:val="20"/>
  </w:num>
  <w:num w:numId="31">
    <w:abstractNumId w:val="29"/>
  </w:num>
  <w:num w:numId="32">
    <w:abstractNumId w:val="0"/>
  </w:num>
  <w:num w:numId="33">
    <w:abstractNumId w:val="6"/>
  </w:num>
  <w:num w:numId="34">
    <w:abstractNumId w:val="33"/>
  </w:num>
  <w:num w:numId="35">
    <w:abstractNumId w:val="7"/>
  </w:num>
  <w:num w:numId="36">
    <w:abstractNumId w:val="27"/>
  </w:num>
  <w:num w:numId="37">
    <w:abstractNumId w:val="22"/>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0"/>
    <w:rsid w:val="00014218"/>
    <w:rsid w:val="00020836"/>
    <w:rsid w:val="00020C56"/>
    <w:rsid w:val="00022C34"/>
    <w:rsid w:val="00026ACC"/>
    <w:rsid w:val="00026DD0"/>
    <w:rsid w:val="0003171D"/>
    <w:rsid w:val="00031C1D"/>
    <w:rsid w:val="00035182"/>
    <w:rsid w:val="00035C50"/>
    <w:rsid w:val="000425DA"/>
    <w:rsid w:val="000457A1"/>
    <w:rsid w:val="00050001"/>
    <w:rsid w:val="00052041"/>
    <w:rsid w:val="0005326A"/>
    <w:rsid w:val="000548CC"/>
    <w:rsid w:val="00054BC9"/>
    <w:rsid w:val="00054DF8"/>
    <w:rsid w:val="000616E2"/>
    <w:rsid w:val="0006266D"/>
    <w:rsid w:val="00062A34"/>
    <w:rsid w:val="00065506"/>
    <w:rsid w:val="000662AA"/>
    <w:rsid w:val="00067135"/>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3E7E"/>
    <w:rsid w:val="00095837"/>
    <w:rsid w:val="000A1830"/>
    <w:rsid w:val="000A4121"/>
    <w:rsid w:val="000A4AA3"/>
    <w:rsid w:val="000A5244"/>
    <w:rsid w:val="000A550E"/>
    <w:rsid w:val="000A62DB"/>
    <w:rsid w:val="000B0960"/>
    <w:rsid w:val="000B1A55"/>
    <w:rsid w:val="000B1A9B"/>
    <w:rsid w:val="000B20BB"/>
    <w:rsid w:val="000B2EF6"/>
    <w:rsid w:val="000B2FA6"/>
    <w:rsid w:val="000B3263"/>
    <w:rsid w:val="000B4AA0"/>
    <w:rsid w:val="000B7509"/>
    <w:rsid w:val="000C2553"/>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104605"/>
    <w:rsid w:val="0010584A"/>
    <w:rsid w:val="00107927"/>
    <w:rsid w:val="00110E26"/>
    <w:rsid w:val="00111321"/>
    <w:rsid w:val="00111F44"/>
    <w:rsid w:val="00117BD6"/>
    <w:rsid w:val="001206C2"/>
    <w:rsid w:val="00121978"/>
    <w:rsid w:val="00123422"/>
    <w:rsid w:val="00124B6A"/>
    <w:rsid w:val="0013122C"/>
    <w:rsid w:val="001315BD"/>
    <w:rsid w:val="001322DC"/>
    <w:rsid w:val="00133953"/>
    <w:rsid w:val="00133B30"/>
    <w:rsid w:val="00136B28"/>
    <w:rsid w:val="00136D4C"/>
    <w:rsid w:val="00136F11"/>
    <w:rsid w:val="00142538"/>
    <w:rsid w:val="00142BB9"/>
    <w:rsid w:val="00144F96"/>
    <w:rsid w:val="00145609"/>
    <w:rsid w:val="00151EAC"/>
    <w:rsid w:val="00153528"/>
    <w:rsid w:val="00154E68"/>
    <w:rsid w:val="00162137"/>
    <w:rsid w:val="00162548"/>
    <w:rsid w:val="0016568D"/>
    <w:rsid w:val="00171721"/>
    <w:rsid w:val="00172183"/>
    <w:rsid w:val="00173E89"/>
    <w:rsid w:val="001751AB"/>
    <w:rsid w:val="00175A3F"/>
    <w:rsid w:val="0017681E"/>
    <w:rsid w:val="00180E09"/>
    <w:rsid w:val="00183D4C"/>
    <w:rsid w:val="00183EDB"/>
    <w:rsid w:val="00183F6D"/>
    <w:rsid w:val="0018670E"/>
    <w:rsid w:val="0018699F"/>
    <w:rsid w:val="0019219A"/>
    <w:rsid w:val="00195077"/>
    <w:rsid w:val="001A033F"/>
    <w:rsid w:val="001A08AA"/>
    <w:rsid w:val="001A20E3"/>
    <w:rsid w:val="001A4FF9"/>
    <w:rsid w:val="001A59CB"/>
    <w:rsid w:val="001A61E5"/>
    <w:rsid w:val="001B3DDD"/>
    <w:rsid w:val="001B42E5"/>
    <w:rsid w:val="001B43F9"/>
    <w:rsid w:val="001B49F7"/>
    <w:rsid w:val="001B7991"/>
    <w:rsid w:val="001C1409"/>
    <w:rsid w:val="001C2005"/>
    <w:rsid w:val="001C2AE6"/>
    <w:rsid w:val="001C4A89"/>
    <w:rsid w:val="001C6177"/>
    <w:rsid w:val="001D0363"/>
    <w:rsid w:val="001D1127"/>
    <w:rsid w:val="001D12B4"/>
    <w:rsid w:val="001D15B1"/>
    <w:rsid w:val="001D284F"/>
    <w:rsid w:val="001D57AC"/>
    <w:rsid w:val="001D5BA2"/>
    <w:rsid w:val="001D7D94"/>
    <w:rsid w:val="001E0A28"/>
    <w:rsid w:val="001E12AE"/>
    <w:rsid w:val="001E15CE"/>
    <w:rsid w:val="001E409F"/>
    <w:rsid w:val="001E4218"/>
    <w:rsid w:val="001F0B20"/>
    <w:rsid w:val="001F7500"/>
    <w:rsid w:val="0020026C"/>
    <w:rsid w:val="00200A62"/>
    <w:rsid w:val="00203740"/>
    <w:rsid w:val="002053F1"/>
    <w:rsid w:val="00210E05"/>
    <w:rsid w:val="00211CC0"/>
    <w:rsid w:val="002138EA"/>
    <w:rsid w:val="00213F84"/>
    <w:rsid w:val="002143A4"/>
    <w:rsid w:val="00214FBD"/>
    <w:rsid w:val="00220BBF"/>
    <w:rsid w:val="00222897"/>
    <w:rsid w:val="00222B0C"/>
    <w:rsid w:val="002331C5"/>
    <w:rsid w:val="00235394"/>
    <w:rsid w:val="00235577"/>
    <w:rsid w:val="002359D8"/>
    <w:rsid w:val="00235DF9"/>
    <w:rsid w:val="0023712E"/>
    <w:rsid w:val="002371B2"/>
    <w:rsid w:val="0024297E"/>
    <w:rsid w:val="002435CA"/>
    <w:rsid w:val="002445FC"/>
    <w:rsid w:val="0024469F"/>
    <w:rsid w:val="00247CD6"/>
    <w:rsid w:val="00250B5B"/>
    <w:rsid w:val="00251875"/>
    <w:rsid w:val="00251A41"/>
    <w:rsid w:val="002529C9"/>
    <w:rsid w:val="00252DB8"/>
    <w:rsid w:val="002537BC"/>
    <w:rsid w:val="00255C58"/>
    <w:rsid w:val="00260EC7"/>
    <w:rsid w:val="00261539"/>
    <w:rsid w:val="0026179F"/>
    <w:rsid w:val="002666AE"/>
    <w:rsid w:val="00274E1A"/>
    <w:rsid w:val="002775B1"/>
    <w:rsid w:val="002775B9"/>
    <w:rsid w:val="00280097"/>
    <w:rsid w:val="002811C4"/>
    <w:rsid w:val="00282213"/>
    <w:rsid w:val="00282412"/>
    <w:rsid w:val="00284016"/>
    <w:rsid w:val="00284EE9"/>
    <w:rsid w:val="00285333"/>
    <w:rsid w:val="002858BF"/>
    <w:rsid w:val="00286B1D"/>
    <w:rsid w:val="00292630"/>
    <w:rsid w:val="002939AF"/>
    <w:rsid w:val="00294491"/>
    <w:rsid w:val="00294BDE"/>
    <w:rsid w:val="00294DCB"/>
    <w:rsid w:val="00294E22"/>
    <w:rsid w:val="002A0CED"/>
    <w:rsid w:val="002A4CD0"/>
    <w:rsid w:val="002A5ACC"/>
    <w:rsid w:val="002A7DA6"/>
    <w:rsid w:val="002B0190"/>
    <w:rsid w:val="002B3095"/>
    <w:rsid w:val="002B3E6F"/>
    <w:rsid w:val="002B4209"/>
    <w:rsid w:val="002B4441"/>
    <w:rsid w:val="002B516C"/>
    <w:rsid w:val="002B5E1D"/>
    <w:rsid w:val="002B60C1"/>
    <w:rsid w:val="002C4B52"/>
    <w:rsid w:val="002D03E5"/>
    <w:rsid w:val="002D11D5"/>
    <w:rsid w:val="002D2126"/>
    <w:rsid w:val="002D36EB"/>
    <w:rsid w:val="002D5A5A"/>
    <w:rsid w:val="002D6BDF"/>
    <w:rsid w:val="002E0AA4"/>
    <w:rsid w:val="002E2CE9"/>
    <w:rsid w:val="002E3A5B"/>
    <w:rsid w:val="002E3BF7"/>
    <w:rsid w:val="002E403E"/>
    <w:rsid w:val="002E4C74"/>
    <w:rsid w:val="002E5378"/>
    <w:rsid w:val="002E7B0D"/>
    <w:rsid w:val="002F158C"/>
    <w:rsid w:val="002F4093"/>
    <w:rsid w:val="002F5636"/>
    <w:rsid w:val="003022A5"/>
    <w:rsid w:val="003023D9"/>
    <w:rsid w:val="00306A1C"/>
    <w:rsid w:val="00307728"/>
    <w:rsid w:val="00307E51"/>
    <w:rsid w:val="00311363"/>
    <w:rsid w:val="00315867"/>
    <w:rsid w:val="0031614E"/>
    <w:rsid w:val="00316B0F"/>
    <w:rsid w:val="003172AE"/>
    <w:rsid w:val="00320A0C"/>
    <w:rsid w:val="00321150"/>
    <w:rsid w:val="003260D7"/>
    <w:rsid w:val="00326EBF"/>
    <w:rsid w:val="00336697"/>
    <w:rsid w:val="00337652"/>
    <w:rsid w:val="0033784B"/>
    <w:rsid w:val="00337ADB"/>
    <w:rsid w:val="003404D4"/>
    <w:rsid w:val="003404D6"/>
    <w:rsid w:val="00340BCF"/>
    <w:rsid w:val="003413FC"/>
    <w:rsid w:val="003418CB"/>
    <w:rsid w:val="00344446"/>
    <w:rsid w:val="00345482"/>
    <w:rsid w:val="003506B8"/>
    <w:rsid w:val="00350EF7"/>
    <w:rsid w:val="00351D53"/>
    <w:rsid w:val="00353CBD"/>
    <w:rsid w:val="00355873"/>
    <w:rsid w:val="0035660F"/>
    <w:rsid w:val="00356B6F"/>
    <w:rsid w:val="0036053C"/>
    <w:rsid w:val="00361720"/>
    <w:rsid w:val="003628B9"/>
    <w:rsid w:val="00362D8F"/>
    <w:rsid w:val="00365211"/>
    <w:rsid w:val="00366590"/>
    <w:rsid w:val="00367724"/>
    <w:rsid w:val="003710BA"/>
    <w:rsid w:val="003732BC"/>
    <w:rsid w:val="00376700"/>
    <w:rsid w:val="003770F6"/>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8F4"/>
    <w:rsid w:val="003B40B6"/>
    <w:rsid w:val="003B56DB"/>
    <w:rsid w:val="003B755E"/>
    <w:rsid w:val="003C228E"/>
    <w:rsid w:val="003C51E7"/>
    <w:rsid w:val="003C6893"/>
    <w:rsid w:val="003C6DE2"/>
    <w:rsid w:val="003C7F72"/>
    <w:rsid w:val="003D1EFD"/>
    <w:rsid w:val="003D28BF"/>
    <w:rsid w:val="003D4215"/>
    <w:rsid w:val="003D4C47"/>
    <w:rsid w:val="003D768C"/>
    <w:rsid w:val="003D7719"/>
    <w:rsid w:val="003D7920"/>
    <w:rsid w:val="003E123D"/>
    <w:rsid w:val="003E30E8"/>
    <w:rsid w:val="003E3988"/>
    <w:rsid w:val="003E40EE"/>
    <w:rsid w:val="003E6E03"/>
    <w:rsid w:val="003F17AF"/>
    <w:rsid w:val="003F1C1B"/>
    <w:rsid w:val="003F27FB"/>
    <w:rsid w:val="003F313F"/>
    <w:rsid w:val="003F3A2F"/>
    <w:rsid w:val="003F4010"/>
    <w:rsid w:val="00401144"/>
    <w:rsid w:val="00404831"/>
    <w:rsid w:val="00406BD9"/>
    <w:rsid w:val="00406BEA"/>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4DC1"/>
    <w:rsid w:val="004350F4"/>
    <w:rsid w:val="004356BA"/>
    <w:rsid w:val="0043608A"/>
    <w:rsid w:val="00440677"/>
    <w:rsid w:val="004412A0"/>
    <w:rsid w:val="004418EB"/>
    <w:rsid w:val="00442337"/>
    <w:rsid w:val="004450C4"/>
    <w:rsid w:val="0044597D"/>
    <w:rsid w:val="00446408"/>
    <w:rsid w:val="00450F27"/>
    <w:rsid w:val="004510E5"/>
    <w:rsid w:val="00451A79"/>
    <w:rsid w:val="00453399"/>
    <w:rsid w:val="00456158"/>
    <w:rsid w:val="00456A75"/>
    <w:rsid w:val="00456FDF"/>
    <w:rsid w:val="00457953"/>
    <w:rsid w:val="00461E39"/>
    <w:rsid w:val="00462D3A"/>
    <w:rsid w:val="00463521"/>
    <w:rsid w:val="00466F2A"/>
    <w:rsid w:val="00467842"/>
    <w:rsid w:val="004678EF"/>
    <w:rsid w:val="00471125"/>
    <w:rsid w:val="00474050"/>
    <w:rsid w:val="0047437A"/>
    <w:rsid w:val="004744EA"/>
    <w:rsid w:val="00480E42"/>
    <w:rsid w:val="00484C5D"/>
    <w:rsid w:val="0048543E"/>
    <w:rsid w:val="004868C1"/>
    <w:rsid w:val="0048750F"/>
    <w:rsid w:val="004908A2"/>
    <w:rsid w:val="00492F4E"/>
    <w:rsid w:val="0049314B"/>
    <w:rsid w:val="0049766B"/>
    <w:rsid w:val="004A495F"/>
    <w:rsid w:val="004A6918"/>
    <w:rsid w:val="004A7544"/>
    <w:rsid w:val="004B1676"/>
    <w:rsid w:val="004B1A17"/>
    <w:rsid w:val="004B207A"/>
    <w:rsid w:val="004B6B0F"/>
    <w:rsid w:val="004B7638"/>
    <w:rsid w:val="004C17D1"/>
    <w:rsid w:val="004C4439"/>
    <w:rsid w:val="004C54E5"/>
    <w:rsid w:val="004C7DC8"/>
    <w:rsid w:val="004D21B0"/>
    <w:rsid w:val="004D23CD"/>
    <w:rsid w:val="004D32B9"/>
    <w:rsid w:val="004D737D"/>
    <w:rsid w:val="004E2659"/>
    <w:rsid w:val="004E39EE"/>
    <w:rsid w:val="004E43CD"/>
    <w:rsid w:val="004E475C"/>
    <w:rsid w:val="004E56E0"/>
    <w:rsid w:val="004E7329"/>
    <w:rsid w:val="004E7853"/>
    <w:rsid w:val="004E7E0A"/>
    <w:rsid w:val="004F2CB0"/>
    <w:rsid w:val="004F6292"/>
    <w:rsid w:val="00500158"/>
    <w:rsid w:val="005017F7"/>
    <w:rsid w:val="00501FA7"/>
    <w:rsid w:val="005034DC"/>
    <w:rsid w:val="005054D7"/>
    <w:rsid w:val="00505BFA"/>
    <w:rsid w:val="005071B4"/>
    <w:rsid w:val="00507687"/>
    <w:rsid w:val="005117A9"/>
    <w:rsid w:val="00511F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6ECE"/>
    <w:rsid w:val="00541573"/>
    <w:rsid w:val="0054348A"/>
    <w:rsid w:val="005443E4"/>
    <w:rsid w:val="00550483"/>
    <w:rsid w:val="005532FA"/>
    <w:rsid w:val="005554A9"/>
    <w:rsid w:val="00560CE5"/>
    <w:rsid w:val="005615A1"/>
    <w:rsid w:val="0057174D"/>
    <w:rsid w:val="00571777"/>
    <w:rsid w:val="00571C07"/>
    <w:rsid w:val="005801BB"/>
    <w:rsid w:val="00580FF5"/>
    <w:rsid w:val="0058304B"/>
    <w:rsid w:val="0058519C"/>
    <w:rsid w:val="0058771A"/>
    <w:rsid w:val="00587A87"/>
    <w:rsid w:val="0059149A"/>
    <w:rsid w:val="00593A2A"/>
    <w:rsid w:val="005956EE"/>
    <w:rsid w:val="005A083E"/>
    <w:rsid w:val="005A0BD3"/>
    <w:rsid w:val="005B4802"/>
    <w:rsid w:val="005C1EA6"/>
    <w:rsid w:val="005C2DAD"/>
    <w:rsid w:val="005C3BBE"/>
    <w:rsid w:val="005C64A3"/>
    <w:rsid w:val="005C76CD"/>
    <w:rsid w:val="005D0B99"/>
    <w:rsid w:val="005D308E"/>
    <w:rsid w:val="005D3A48"/>
    <w:rsid w:val="005D7AF8"/>
    <w:rsid w:val="005E0AD1"/>
    <w:rsid w:val="005E11CE"/>
    <w:rsid w:val="005E125E"/>
    <w:rsid w:val="005E17BF"/>
    <w:rsid w:val="005E2A7B"/>
    <w:rsid w:val="005E366A"/>
    <w:rsid w:val="005F1452"/>
    <w:rsid w:val="005F2145"/>
    <w:rsid w:val="005F3003"/>
    <w:rsid w:val="005F72E7"/>
    <w:rsid w:val="006016E1"/>
    <w:rsid w:val="00602D27"/>
    <w:rsid w:val="00610096"/>
    <w:rsid w:val="006112DB"/>
    <w:rsid w:val="006144A1"/>
    <w:rsid w:val="00615EBB"/>
    <w:rsid w:val="00616096"/>
    <w:rsid w:val="006160A2"/>
    <w:rsid w:val="00616E2E"/>
    <w:rsid w:val="00617210"/>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4BDC"/>
    <w:rsid w:val="0065505B"/>
    <w:rsid w:val="00655913"/>
    <w:rsid w:val="00656158"/>
    <w:rsid w:val="006635E0"/>
    <w:rsid w:val="00663A21"/>
    <w:rsid w:val="006670AC"/>
    <w:rsid w:val="00672307"/>
    <w:rsid w:val="00674D94"/>
    <w:rsid w:val="006808C6"/>
    <w:rsid w:val="00680FC0"/>
    <w:rsid w:val="00682063"/>
    <w:rsid w:val="00682668"/>
    <w:rsid w:val="00682B68"/>
    <w:rsid w:val="0069251C"/>
    <w:rsid w:val="00692A68"/>
    <w:rsid w:val="00694FEF"/>
    <w:rsid w:val="00695D85"/>
    <w:rsid w:val="006A0606"/>
    <w:rsid w:val="006A1F9B"/>
    <w:rsid w:val="006A30A2"/>
    <w:rsid w:val="006A52DE"/>
    <w:rsid w:val="006A60CC"/>
    <w:rsid w:val="006A6D23"/>
    <w:rsid w:val="006B25DE"/>
    <w:rsid w:val="006B593D"/>
    <w:rsid w:val="006B7FFE"/>
    <w:rsid w:val="006C052D"/>
    <w:rsid w:val="006C1C3B"/>
    <w:rsid w:val="006C2621"/>
    <w:rsid w:val="006C2A0A"/>
    <w:rsid w:val="006C2DC2"/>
    <w:rsid w:val="006C4E43"/>
    <w:rsid w:val="006C5B4A"/>
    <w:rsid w:val="006C643E"/>
    <w:rsid w:val="006C70F1"/>
    <w:rsid w:val="006D0BB7"/>
    <w:rsid w:val="006D2932"/>
    <w:rsid w:val="006D3671"/>
    <w:rsid w:val="006D38A7"/>
    <w:rsid w:val="006D4176"/>
    <w:rsid w:val="006E0000"/>
    <w:rsid w:val="006E0A73"/>
    <w:rsid w:val="006E0F41"/>
    <w:rsid w:val="006E0FEE"/>
    <w:rsid w:val="006E1994"/>
    <w:rsid w:val="006E40C2"/>
    <w:rsid w:val="006E6C11"/>
    <w:rsid w:val="006F2AB4"/>
    <w:rsid w:val="006F2C6C"/>
    <w:rsid w:val="006F7C0C"/>
    <w:rsid w:val="00700755"/>
    <w:rsid w:val="007010BE"/>
    <w:rsid w:val="00702A00"/>
    <w:rsid w:val="00702D3B"/>
    <w:rsid w:val="0070481B"/>
    <w:rsid w:val="00705557"/>
    <w:rsid w:val="0070646B"/>
    <w:rsid w:val="00707453"/>
    <w:rsid w:val="0071085E"/>
    <w:rsid w:val="007130A2"/>
    <w:rsid w:val="007139B4"/>
    <w:rsid w:val="00713BC2"/>
    <w:rsid w:val="00715463"/>
    <w:rsid w:val="00717D3A"/>
    <w:rsid w:val="007268CB"/>
    <w:rsid w:val="0073025D"/>
    <w:rsid w:val="00730655"/>
    <w:rsid w:val="00731D77"/>
    <w:rsid w:val="00732360"/>
    <w:rsid w:val="00732738"/>
    <w:rsid w:val="0073390A"/>
    <w:rsid w:val="00733AE6"/>
    <w:rsid w:val="00734E64"/>
    <w:rsid w:val="00735862"/>
    <w:rsid w:val="00736B37"/>
    <w:rsid w:val="00740A35"/>
    <w:rsid w:val="00744A05"/>
    <w:rsid w:val="00745BEC"/>
    <w:rsid w:val="007464E1"/>
    <w:rsid w:val="007520B4"/>
    <w:rsid w:val="00761DA8"/>
    <w:rsid w:val="007655D5"/>
    <w:rsid w:val="007763C1"/>
    <w:rsid w:val="00777E82"/>
    <w:rsid w:val="00781359"/>
    <w:rsid w:val="00784A0C"/>
    <w:rsid w:val="00786552"/>
    <w:rsid w:val="0078662E"/>
    <w:rsid w:val="007867D0"/>
    <w:rsid w:val="00786921"/>
    <w:rsid w:val="00790F5F"/>
    <w:rsid w:val="007915F6"/>
    <w:rsid w:val="00791CFB"/>
    <w:rsid w:val="007A1381"/>
    <w:rsid w:val="007A1EAA"/>
    <w:rsid w:val="007A293D"/>
    <w:rsid w:val="007A51D7"/>
    <w:rsid w:val="007A59E3"/>
    <w:rsid w:val="007A79FD"/>
    <w:rsid w:val="007B0B9D"/>
    <w:rsid w:val="007B26E3"/>
    <w:rsid w:val="007B5A43"/>
    <w:rsid w:val="007B5FDA"/>
    <w:rsid w:val="007B64F3"/>
    <w:rsid w:val="007B709B"/>
    <w:rsid w:val="007B732D"/>
    <w:rsid w:val="007C0CA3"/>
    <w:rsid w:val="007C1343"/>
    <w:rsid w:val="007C5BE2"/>
    <w:rsid w:val="007C5EF1"/>
    <w:rsid w:val="007C7BF5"/>
    <w:rsid w:val="007D19B7"/>
    <w:rsid w:val="007D204B"/>
    <w:rsid w:val="007D2970"/>
    <w:rsid w:val="007D75E5"/>
    <w:rsid w:val="007D773E"/>
    <w:rsid w:val="007E066E"/>
    <w:rsid w:val="007E1356"/>
    <w:rsid w:val="007E1CD2"/>
    <w:rsid w:val="007E20FC"/>
    <w:rsid w:val="007E22D0"/>
    <w:rsid w:val="007E43C9"/>
    <w:rsid w:val="007E61F2"/>
    <w:rsid w:val="007E7062"/>
    <w:rsid w:val="007E714D"/>
    <w:rsid w:val="007F0E1E"/>
    <w:rsid w:val="007F13B7"/>
    <w:rsid w:val="007F1DEB"/>
    <w:rsid w:val="007F1E1C"/>
    <w:rsid w:val="007F29A7"/>
    <w:rsid w:val="007F2FA5"/>
    <w:rsid w:val="008001E5"/>
    <w:rsid w:val="008004B4"/>
    <w:rsid w:val="0080072B"/>
    <w:rsid w:val="00801180"/>
    <w:rsid w:val="00805BE8"/>
    <w:rsid w:val="008071B8"/>
    <w:rsid w:val="00816078"/>
    <w:rsid w:val="008177E3"/>
    <w:rsid w:val="00821DF4"/>
    <w:rsid w:val="00823AA9"/>
    <w:rsid w:val="008255B9"/>
    <w:rsid w:val="00825CD8"/>
    <w:rsid w:val="008267DE"/>
    <w:rsid w:val="00827324"/>
    <w:rsid w:val="008308CA"/>
    <w:rsid w:val="0083130A"/>
    <w:rsid w:val="00836D1D"/>
    <w:rsid w:val="00837458"/>
    <w:rsid w:val="00837AAE"/>
    <w:rsid w:val="008418BA"/>
    <w:rsid w:val="008429AD"/>
    <w:rsid w:val="008429DB"/>
    <w:rsid w:val="008470BF"/>
    <w:rsid w:val="00850C75"/>
    <w:rsid w:val="00850E39"/>
    <w:rsid w:val="008510EF"/>
    <w:rsid w:val="008524F3"/>
    <w:rsid w:val="0085477A"/>
    <w:rsid w:val="0085505F"/>
    <w:rsid w:val="00855107"/>
    <w:rsid w:val="00855173"/>
    <w:rsid w:val="008557D9"/>
    <w:rsid w:val="00855BF7"/>
    <w:rsid w:val="00856214"/>
    <w:rsid w:val="008571C4"/>
    <w:rsid w:val="00862089"/>
    <w:rsid w:val="00863CAD"/>
    <w:rsid w:val="00866D5B"/>
    <w:rsid w:val="00866FF5"/>
    <w:rsid w:val="008702AC"/>
    <w:rsid w:val="0087332D"/>
    <w:rsid w:val="00873E1F"/>
    <w:rsid w:val="00874B3F"/>
    <w:rsid w:val="00874C16"/>
    <w:rsid w:val="00876092"/>
    <w:rsid w:val="00876AFC"/>
    <w:rsid w:val="00880A99"/>
    <w:rsid w:val="00881052"/>
    <w:rsid w:val="00885F76"/>
    <w:rsid w:val="00886D1F"/>
    <w:rsid w:val="0088766B"/>
    <w:rsid w:val="008915E2"/>
    <w:rsid w:val="00891EE1"/>
    <w:rsid w:val="00892531"/>
    <w:rsid w:val="00893987"/>
    <w:rsid w:val="00895895"/>
    <w:rsid w:val="008963EF"/>
    <w:rsid w:val="0089688E"/>
    <w:rsid w:val="008977BF"/>
    <w:rsid w:val="008A1FBE"/>
    <w:rsid w:val="008A337E"/>
    <w:rsid w:val="008A428B"/>
    <w:rsid w:val="008B0A4C"/>
    <w:rsid w:val="008B29B0"/>
    <w:rsid w:val="008B3194"/>
    <w:rsid w:val="008B4D3E"/>
    <w:rsid w:val="008B5AE7"/>
    <w:rsid w:val="008B77FE"/>
    <w:rsid w:val="008C0BFA"/>
    <w:rsid w:val="008C601A"/>
    <w:rsid w:val="008C60E9"/>
    <w:rsid w:val="008C7FD0"/>
    <w:rsid w:val="008D1B7C"/>
    <w:rsid w:val="008D3413"/>
    <w:rsid w:val="008D627F"/>
    <w:rsid w:val="008D6657"/>
    <w:rsid w:val="008E1F60"/>
    <w:rsid w:val="008E2EBA"/>
    <w:rsid w:val="008E307E"/>
    <w:rsid w:val="008E40D7"/>
    <w:rsid w:val="008E4D29"/>
    <w:rsid w:val="008E7458"/>
    <w:rsid w:val="008F103D"/>
    <w:rsid w:val="008F4DD1"/>
    <w:rsid w:val="008F6056"/>
    <w:rsid w:val="008F6E64"/>
    <w:rsid w:val="00902C07"/>
    <w:rsid w:val="00904169"/>
    <w:rsid w:val="00905804"/>
    <w:rsid w:val="009101E2"/>
    <w:rsid w:val="00915D73"/>
    <w:rsid w:val="00916077"/>
    <w:rsid w:val="009170A2"/>
    <w:rsid w:val="009208A6"/>
    <w:rsid w:val="00924514"/>
    <w:rsid w:val="009251D6"/>
    <w:rsid w:val="009257A4"/>
    <w:rsid w:val="009267C1"/>
    <w:rsid w:val="00927316"/>
    <w:rsid w:val="0093133D"/>
    <w:rsid w:val="0093276D"/>
    <w:rsid w:val="00932E21"/>
    <w:rsid w:val="00933D12"/>
    <w:rsid w:val="00937065"/>
    <w:rsid w:val="00937BA9"/>
    <w:rsid w:val="00940285"/>
    <w:rsid w:val="009415B0"/>
    <w:rsid w:val="00941F1D"/>
    <w:rsid w:val="00947E7E"/>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147A"/>
    <w:rsid w:val="00982147"/>
    <w:rsid w:val="00983910"/>
    <w:rsid w:val="009864A9"/>
    <w:rsid w:val="00986893"/>
    <w:rsid w:val="0099117A"/>
    <w:rsid w:val="00991CE0"/>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141F"/>
    <w:rsid w:val="009B1DF8"/>
    <w:rsid w:val="009B3D20"/>
    <w:rsid w:val="009B5418"/>
    <w:rsid w:val="009B54C4"/>
    <w:rsid w:val="009B61A9"/>
    <w:rsid w:val="009C0727"/>
    <w:rsid w:val="009C0944"/>
    <w:rsid w:val="009C3C4C"/>
    <w:rsid w:val="009C3C80"/>
    <w:rsid w:val="009C492F"/>
    <w:rsid w:val="009D0337"/>
    <w:rsid w:val="009D0456"/>
    <w:rsid w:val="009D15CF"/>
    <w:rsid w:val="009D2FF2"/>
    <w:rsid w:val="009D3226"/>
    <w:rsid w:val="009D3385"/>
    <w:rsid w:val="009D5E34"/>
    <w:rsid w:val="009D793C"/>
    <w:rsid w:val="009E16A9"/>
    <w:rsid w:val="009E375F"/>
    <w:rsid w:val="009E39D4"/>
    <w:rsid w:val="009E433B"/>
    <w:rsid w:val="009E46AD"/>
    <w:rsid w:val="009E4918"/>
    <w:rsid w:val="009E5401"/>
    <w:rsid w:val="009E7433"/>
    <w:rsid w:val="00A00ECB"/>
    <w:rsid w:val="00A010BB"/>
    <w:rsid w:val="00A04F64"/>
    <w:rsid w:val="00A06FD8"/>
    <w:rsid w:val="00A0758F"/>
    <w:rsid w:val="00A15125"/>
    <w:rsid w:val="00A1570A"/>
    <w:rsid w:val="00A202CB"/>
    <w:rsid w:val="00A211B4"/>
    <w:rsid w:val="00A21300"/>
    <w:rsid w:val="00A221CD"/>
    <w:rsid w:val="00A30A4C"/>
    <w:rsid w:val="00A32435"/>
    <w:rsid w:val="00A33DDF"/>
    <w:rsid w:val="00A342EF"/>
    <w:rsid w:val="00A34547"/>
    <w:rsid w:val="00A376B7"/>
    <w:rsid w:val="00A412AF"/>
    <w:rsid w:val="00A417C9"/>
    <w:rsid w:val="00A41BF5"/>
    <w:rsid w:val="00A44245"/>
    <w:rsid w:val="00A4437D"/>
    <w:rsid w:val="00A44778"/>
    <w:rsid w:val="00A4539D"/>
    <w:rsid w:val="00A469E7"/>
    <w:rsid w:val="00A47B22"/>
    <w:rsid w:val="00A52484"/>
    <w:rsid w:val="00A54533"/>
    <w:rsid w:val="00A604A4"/>
    <w:rsid w:val="00A619B4"/>
    <w:rsid w:val="00A61B7D"/>
    <w:rsid w:val="00A62605"/>
    <w:rsid w:val="00A6605B"/>
    <w:rsid w:val="00A66ADC"/>
    <w:rsid w:val="00A675BD"/>
    <w:rsid w:val="00A67910"/>
    <w:rsid w:val="00A7147D"/>
    <w:rsid w:val="00A761A5"/>
    <w:rsid w:val="00A81B15"/>
    <w:rsid w:val="00A837FF"/>
    <w:rsid w:val="00A84280"/>
    <w:rsid w:val="00A84BD3"/>
    <w:rsid w:val="00A84DC8"/>
    <w:rsid w:val="00A85DBC"/>
    <w:rsid w:val="00A87FEB"/>
    <w:rsid w:val="00A90931"/>
    <w:rsid w:val="00A93F9F"/>
    <w:rsid w:val="00A9420E"/>
    <w:rsid w:val="00A963CA"/>
    <w:rsid w:val="00A97648"/>
    <w:rsid w:val="00A9790F"/>
    <w:rsid w:val="00AA1335"/>
    <w:rsid w:val="00AA1CFD"/>
    <w:rsid w:val="00AA2239"/>
    <w:rsid w:val="00AA33D2"/>
    <w:rsid w:val="00AA4CF0"/>
    <w:rsid w:val="00AA5E2C"/>
    <w:rsid w:val="00AB0C57"/>
    <w:rsid w:val="00AB1195"/>
    <w:rsid w:val="00AB4182"/>
    <w:rsid w:val="00AB7092"/>
    <w:rsid w:val="00AC27DB"/>
    <w:rsid w:val="00AC2C40"/>
    <w:rsid w:val="00AC6D6B"/>
    <w:rsid w:val="00AC7D77"/>
    <w:rsid w:val="00AD4DDB"/>
    <w:rsid w:val="00AD67A1"/>
    <w:rsid w:val="00AD6F99"/>
    <w:rsid w:val="00AD73A6"/>
    <w:rsid w:val="00AD7736"/>
    <w:rsid w:val="00AE10CE"/>
    <w:rsid w:val="00AE4FD3"/>
    <w:rsid w:val="00AE6B7F"/>
    <w:rsid w:val="00AE70D4"/>
    <w:rsid w:val="00AE73F0"/>
    <w:rsid w:val="00AE7868"/>
    <w:rsid w:val="00AF0407"/>
    <w:rsid w:val="00AF08A1"/>
    <w:rsid w:val="00AF28A2"/>
    <w:rsid w:val="00AF4D8B"/>
    <w:rsid w:val="00AF7A0A"/>
    <w:rsid w:val="00B013F1"/>
    <w:rsid w:val="00B02817"/>
    <w:rsid w:val="00B03FD8"/>
    <w:rsid w:val="00B04543"/>
    <w:rsid w:val="00B067CA"/>
    <w:rsid w:val="00B075CE"/>
    <w:rsid w:val="00B12B26"/>
    <w:rsid w:val="00B14ACE"/>
    <w:rsid w:val="00B163F8"/>
    <w:rsid w:val="00B216E8"/>
    <w:rsid w:val="00B2472D"/>
    <w:rsid w:val="00B24CA0"/>
    <w:rsid w:val="00B2549F"/>
    <w:rsid w:val="00B267F0"/>
    <w:rsid w:val="00B314D9"/>
    <w:rsid w:val="00B3550F"/>
    <w:rsid w:val="00B35BDA"/>
    <w:rsid w:val="00B368F8"/>
    <w:rsid w:val="00B4108D"/>
    <w:rsid w:val="00B43469"/>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80283"/>
    <w:rsid w:val="00B8095F"/>
    <w:rsid w:val="00B80B0C"/>
    <w:rsid w:val="00B80B11"/>
    <w:rsid w:val="00B831AE"/>
    <w:rsid w:val="00B8446C"/>
    <w:rsid w:val="00B87725"/>
    <w:rsid w:val="00B87A83"/>
    <w:rsid w:val="00B91134"/>
    <w:rsid w:val="00B91AF3"/>
    <w:rsid w:val="00B9563C"/>
    <w:rsid w:val="00BA259A"/>
    <w:rsid w:val="00BA259C"/>
    <w:rsid w:val="00BA29D3"/>
    <w:rsid w:val="00BA307F"/>
    <w:rsid w:val="00BA5280"/>
    <w:rsid w:val="00BA62D3"/>
    <w:rsid w:val="00BA6DCC"/>
    <w:rsid w:val="00BB14F1"/>
    <w:rsid w:val="00BB29AF"/>
    <w:rsid w:val="00BB4E0D"/>
    <w:rsid w:val="00BB572E"/>
    <w:rsid w:val="00BB74FD"/>
    <w:rsid w:val="00BC31D4"/>
    <w:rsid w:val="00BC5982"/>
    <w:rsid w:val="00BC60BF"/>
    <w:rsid w:val="00BC6259"/>
    <w:rsid w:val="00BD28BF"/>
    <w:rsid w:val="00BD52C3"/>
    <w:rsid w:val="00BD5DBF"/>
    <w:rsid w:val="00BD5EF8"/>
    <w:rsid w:val="00BD6404"/>
    <w:rsid w:val="00BD6C01"/>
    <w:rsid w:val="00BE33AE"/>
    <w:rsid w:val="00BE3A2F"/>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F08"/>
    <w:rsid w:val="00C514A6"/>
    <w:rsid w:val="00C53127"/>
    <w:rsid w:val="00C5739F"/>
    <w:rsid w:val="00C57CF0"/>
    <w:rsid w:val="00C607F8"/>
    <w:rsid w:val="00C60831"/>
    <w:rsid w:val="00C60F42"/>
    <w:rsid w:val="00C63557"/>
    <w:rsid w:val="00C649BD"/>
    <w:rsid w:val="00C65891"/>
    <w:rsid w:val="00C65AFF"/>
    <w:rsid w:val="00C66A14"/>
    <w:rsid w:val="00C66AC9"/>
    <w:rsid w:val="00C66C53"/>
    <w:rsid w:val="00C724D3"/>
    <w:rsid w:val="00C772D0"/>
    <w:rsid w:val="00C7769E"/>
    <w:rsid w:val="00C779CB"/>
    <w:rsid w:val="00C77DD9"/>
    <w:rsid w:val="00C806BE"/>
    <w:rsid w:val="00C83BE6"/>
    <w:rsid w:val="00C84681"/>
    <w:rsid w:val="00C85354"/>
    <w:rsid w:val="00C85F00"/>
    <w:rsid w:val="00C86ABA"/>
    <w:rsid w:val="00C943F3"/>
    <w:rsid w:val="00C94454"/>
    <w:rsid w:val="00C959D1"/>
    <w:rsid w:val="00C95E70"/>
    <w:rsid w:val="00CA08C6"/>
    <w:rsid w:val="00CA0A77"/>
    <w:rsid w:val="00CA2729"/>
    <w:rsid w:val="00CA3057"/>
    <w:rsid w:val="00CA45F8"/>
    <w:rsid w:val="00CB0305"/>
    <w:rsid w:val="00CB1CA3"/>
    <w:rsid w:val="00CB33C7"/>
    <w:rsid w:val="00CB5442"/>
    <w:rsid w:val="00CB6DA7"/>
    <w:rsid w:val="00CB7E4C"/>
    <w:rsid w:val="00CC25B4"/>
    <w:rsid w:val="00CC5F88"/>
    <w:rsid w:val="00CC69C8"/>
    <w:rsid w:val="00CC77A2"/>
    <w:rsid w:val="00CD307E"/>
    <w:rsid w:val="00CD629F"/>
    <w:rsid w:val="00CD6A1B"/>
    <w:rsid w:val="00CE0A7F"/>
    <w:rsid w:val="00CE1718"/>
    <w:rsid w:val="00CE38F3"/>
    <w:rsid w:val="00CE3A81"/>
    <w:rsid w:val="00CE3FFC"/>
    <w:rsid w:val="00CF3EEB"/>
    <w:rsid w:val="00CF4156"/>
    <w:rsid w:val="00CF4D33"/>
    <w:rsid w:val="00D0036C"/>
    <w:rsid w:val="00D00FDC"/>
    <w:rsid w:val="00D01ADF"/>
    <w:rsid w:val="00D035C2"/>
    <w:rsid w:val="00D03D00"/>
    <w:rsid w:val="00D05C30"/>
    <w:rsid w:val="00D05E5D"/>
    <w:rsid w:val="00D10052"/>
    <w:rsid w:val="00D111E2"/>
    <w:rsid w:val="00D11359"/>
    <w:rsid w:val="00D139F4"/>
    <w:rsid w:val="00D20084"/>
    <w:rsid w:val="00D20354"/>
    <w:rsid w:val="00D24931"/>
    <w:rsid w:val="00D262DB"/>
    <w:rsid w:val="00D3188C"/>
    <w:rsid w:val="00D351F7"/>
    <w:rsid w:val="00D35F9B"/>
    <w:rsid w:val="00D36B69"/>
    <w:rsid w:val="00D408DD"/>
    <w:rsid w:val="00D41C89"/>
    <w:rsid w:val="00D4325B"/>
    <w:rsid w:val="00D45D72"/>
    <w:rsid w:val="00D50113"/>
    <w:rsid w:val="00D520E4"/>
    <w:rsid w:val="00D521E2"/>
    <w:rsid w:val="00D53A38"/>
    <w:rsid w:val="00D54E71"/>
    <w:rsid w:val="00D575DD"/>
    <w:rsid w:val="00D57DFA"/>
    <w:rsid w:val="00D62C11"/>
    <w:rsid w:val="00D67FCF"/>
    <w:rsid w:val="00D70076"/>
    <w:rsid w:val="00D709CE"/>
    <w:rsid w:val="00D71F73"/>
    <w:rsid w:val="00D73E9B"/>
    <w:rsid w:val="00D77C41"/>
    <w:rsid w:val="00D80786"/>
    <w:rsid w:val="00D81A3D"/>
    <w:rsid w:val="00D81CAB"/>
    <w:rsid w:val="00D82879"/>
    <w:rsid w:val="00D8576F"/>
    <w:rsid w:val="00D8677F"/>
    <w:rsid w:val="00D86901"/>
    <w:rsid w:val="00D87CDA"/>
    <w:rsid w:val="00D9036A"/>
    <w:rsid w:val="00D909DD"/>
    <w:rsid w:val="00D913B2"/>
    <w:rsid w:val="00D92C69"/>
    <w:rsid w:val="00D9486C"/>
    <w:rsid w:val="00D95CDF"/>
    <w:rsid w:val="00D97F0C"/>
    <w:rsid w:val="00DA2414"/>
    <w:rsid w:val="00DA2664"/>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E31F0"/>
    <w:rsid w:val="00DE3D1C"/>
    <w:rsid w:val="00DF1A44"/>
    <w:rsid w:val="00DF38E9"/>
    <w:rsid w:val="00DF6D1D"/>
    <w:rsid w:val="00E010C5"/>
    <w:rsid w:val="00E0227D"/>
    <w:rsid w:val="00E026E8"/>
    <w:rsid w:val="00E02707"/>
    <w:rsid w:val="00E04B84"/>
    <w:rsid w:val="00E057A7"/>
    <w:rsid w:val="00E06466"/>
    <w:rsid w:val="00E06835"/>
    <w:rsid w:val="00E06FDA"/>
    <w:rsid w:val="00E10160"/>
    <w:rsid w:val="00E109D6"/>
    <w:rsid w:val="00E160A5"/>
    <w:rsid w:val="00E1713D"/>
    <w:rsid w:val="00E20A43"/>
    <w:rsid w:val="00E23898"/>
    <w:rsid w:val="00E2446B"/>
    <w:rsid w:val="00E319F1"/>
    <w:rsid w:val="00E33CD2"/>
    <w:rsid w:val="00E34FCC"/>
    <w:rsid w:val="00E352A5"/>
    <w:rsid w:val="00E40E90"/>
    <w:rsid w:val="00E41E70"/>
    <w:rsid w:val="00E45C7E"/>
    <w:rsid w:val="00E523D6"/>
    <w:rsid w:val="00E52A88"/>
    <w:rsid w:val="00E531EB"/>
    <w:rsid w:val="00E54874"/>
    <w:rsid w:val="00E54B6F"/>
    <w:rsid w:val="00E55ACA"/>
    <w:rsid w:val="00E568C1"/>
    <w:rsid w:val="00E57B74"/>
    <w:rsid w:val="00E61C9A"/>
    <w:rsid w:val="00E63898"/>
    <w:rsid w:val="00E65BC6"/>
    <w:rsid w:val="00E661FF"/>
    <w:rsid w:val="00E717FF"/>
    <w:rsid w:val="00E726EB"/>
    <w:rsid w:val="00E72CF1"/>
    <w:rsid w:val="00E75F27"/>
    <w:rsid w:val="00E80B52"/>
    <w:rsid w:val="00E824C3"/>
    <w:rsid w:val="00E840B3"/>
    <w:rsid w:val="00E84D10"/>
    <w:rsid w:val="00E85E28"/>
    <w:rsid w:val="00E86158"/>
    <w:rsid w:val="00E8629F"/>
    <w:rsid w:val="00E91008"/>
    <w:rsid w:val="00E91BEE"/>
    <w:rsid w:val="00E92918"/>
    <w:rsid w:val="00E92A59"/>
    <w:rsid w:val="00E9374E"/>
    <w:rsid w:val="00E94F54"/>
    <w:rsid w:val="00E97AD5"/>
    <w:rsid w:val="00EA0976"/>
    <w:rsid w:val="00EA1111"/>
    <w:rsid w:val="00EA12ED"/>
    <w:rsid w:val="00EA3B4F"/>
    <w:rsid w:val="00EA3C24"/>
    <w:rsid w:val="00EA4C5A"/>
    <w:rsid w:val="00EA6902"/>
    <w:rsid w:val="00EA73DF"/>
    <w:rsid w:val="00EA76DF"/>
    <w:rsid w:val="00EB19CE"/>
    <w:rsid w:val="00EB1C22"/>
    <w:rsid w:val="00EB206A"/>
    <w:rsid w:val="00EB3195"/>
    <w:rsid w:val="00EB61AE"/>
    <w:rsid w:val="00EB7D84"/>
    <w:rsid w:val="00EC0D5F"/>
    <w:rsid w:val="00EC169A"/>
    <w:rsid w:val="00EC322D"/>
    <w:rsid w:val="00EC35EE"/>
    <w:rsid w:val="00ED2B8C"/>
    <w:rsid w:val="00ED383A"/>
    <w:rsid w:val="00ED5B57"/>
    <w:rsid w:val="00ED741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4A1B"/>
    <w:rsid w:val="00F1679D"/>
    <w:rsid w:val="00F1682C"/>
    <w:rsid w:val="00F20B91"/>
    <w:rsid w:val="00F21139"/>
    <w:rsid w:val="00F24B8B"/>
    <w:rsid w:val="00F30D2E"/>
    <w:rsid w:val="00F33408"/>
    <w:rsid w:val="00F35516"/>
    <w:rsid w:val="00F35790"/>
    <w:rsid w:val="00F37C11"/>
    <w:rsid w:val="00F4136D"/>
    <w:rsid w:val="00F4212E"/>
    <w:rsid w:val="00F42C20"/>
    <w:rsid w:val="00F42D26"/>
    <w:rsid w:val="00F43E34"/>
    <w:rsid w:val="00F51F9E"/>
    <w:rsid w:val="00F53053"/>
    <w:rsid w:val="00F53FE2"/>
    <w:rsid w:val="00F56094"/>
    <w:rsid w:val="00F56CA8"/>
    <w:rsid w:val="00F575FF"/>
    <w:rsid w:val="00F61142"/>
    <w:rsid w:val="00F618EF"/>
    <w:rsid w:val="00F64B11"/>
    <w:rsid w:val="00F65582"/>
    <w:rsid w:val="00F66E75"/>
    <w:rsid w:val="00F7603D"/>
    <w:rsid w:val="00F77EB0"/>
    <w:rsid w:val="00F8083B"/>
    <w:rsid w:val="00F81396"/>
    <w:rsid w:val="00F86665"/>
    <w:rsid w:val="00F87CDD"/>
    <w:rsid w:val="00F922CC"/>
    <w:rsid w:val="00F933F0"/>
    <w:rsid w:val="00F937A3"/>
    <w:rsid w:val="00F94715"/>
    <w:rsid w:val="00F94849"/>
    <w:rsid w:val="00F96A3D"/>
    <w:rsid w:val="00FA2017"/>
    <w:rsid w:val="00FA4718"/>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D0694"/>
    <w:rsid w:val="00FD25BE"/>
    <w:rsid w:val="00FD2E70"/>
    <w:rsid w:val="00FD59E7"/>
    <w:rsid w:val="00FD7AA7"/>
    <w:rsid w:val="00FF055A"/>
    <w:rsid w:val="00FF1FCB"/>
    <w:rsid w:val="00FF32CA"/>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A8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7172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17172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 w:type="character" w:styleId="aff">
    <w:name w:val="Strong"/>
    <w:basedOn w:val="a0"/>
    <w:uiPriority w:val="22"/>
    <w:qFormat/>
    <w:rsid w:val="00A324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812637">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760139">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1772242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84283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3.xml><?xml version="1.0" encoding="utf-8"?>
<ds:datastoreItem xmlns:ds="http://schemas.openxmlformats.org/officeDocument/2006/customXml" ds:itemID="{271F0CF2-3C06-49D8-B64E-51154D9B42E0}">
  <ds:schemaRefs>
    <ds:schemaRef ds:uri="http://purl.org/dc/elements/1.1/"/>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9b239327-9e80-40e4-b1b7-4394fed77a33"/>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3582ADE7-F487-49EE-B216-10312095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1816</Words>
  <Characters>9029</Characters>
  <Application>Microsoft Office Word</Application>
  <DocSecurity>0</DocSecurity>
  <Lines>75</Lines>
  <Paragraphs>21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10824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2022-09-15T14:48:00Z</dcterms:created>
  <dcterms:modified xsi:type="dcterms:W3CDTF">2022-09-15T14:48:00Z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MSIP_Label_55818d02-8d25-4bb9-b27c-e4db64670887_Enabled">
    <vt:lpwstr>true</vt:lpwstr>
  </property>
  <property fmtid="{D5CDD505-2E9C-101B-9397-08002B2CF9AE}" pid="11" name="MSIP_Label_55818d02-8d25-4bb9-b27c-e4db64670887_SetDate">
    <vt:lpwstr>2021-06-15T08:02:28Z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e2dd6ce9-d738-459b-87d7-b95ec8eb2c25</vt:lpwstr>
  </property>
  <property fmtid="{D5CDD505-2E9C-101B-9397-08002B2CF9AE}" pid="16" name="MSIP_Label_55818d02-8d25-4bb9-b27c-e4db64670887_ContentBits">
    <vt:lpwstr>0</vt:lpwstr>
  </property>
  <property fmtid="{D5CDD505-2E9C-101B-9397-08002B2CF9AE}" pid="17" name="CWM632d84866d3a443f88d2fe47e8945d1b">
    <vt:lpwstr>CWMy8At/3XfZCZQMhxZeJcxTr8RRUl6JiDeiZ8IGNSSGS69h+dO6pnpc7dG7KZfpL2V8YIgYsC+xCZ/4BKnG2ZGmQ==</vt:lpwstr>
  </property>
  <property fmtid="{D5CDD505-2E9C-101B-9397-08002B2CF9AE}" pid="18" name="_2015_ms_pID_725343">
    <vt:lpwstr>(3)Rd5xyi4RXbBtTJLd+3X0mk4blxX7NP3/l0GrHIe0wB3krS0lUA2PSLrn9VFL8NhLl+cCIgIr
ojrT0KAFZA+T0zy78T84Wqnaqp1n0rSVLGupypRoFvwDx5T+A9RBRAf6toZazcuyiMt4QdoY
v9E+jSaArlJlVKrfM2Khdr8Uph4PvWIfcN/zVz++0WmqVJLd8dOTfc2YQiFcJxPGjhcI6d+h
MQycFauW/ONNj88xct</vt:lpwstr>
  </property>
  <property fmtid="{D5CDD505-2E9C-101B-9397-08002B2CF9AE}" pid="19" name="_2015_ms_pID_7253431">
    <vt:lpwstr>F68doeeUyoiaJMmojJGU99i9y4y7aPnSAboSlazrfKX+cPOLJG7thM
Qf6mcWnpAAlpMPkplkehPmjbUuFw8s1iR3I14RTrfZBBl1qtFb7mbIMjm/9vQuwXud3VIndb
gQSrPn5kg6vytaCcmTlbJv0GyvP73iCB7zq4/CENU3X16oeO30fyIULd7KUd7onNcupmxoiI
l06t7CUHkEmBIIqNRFpAErylSdQQH1PeEwj6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1662888797</vt:lpwstr>
  </property>
  <property fmtid="{D5CDD505-2E9C-101B-9397-08002B2CF9AE}" pid="24" name="_2015_ms_pID_7253432">
    <vt:lpwstr>/g==</vt:lpwstr>
  </property>
</Properties>
</file>