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04CD7A15" w:rsidR="00CD4C7B" w:rsidRPr="00A57E07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A57E07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A57E07">
        <w:rPr>
          <w:noProof w:val="0"/>
          <w:sz w:val="24"/>
          <w:szCs w:val="24"/>
          <w:lang w:val="de-DE"/>
        </w:rPr>
        <w:t>SG-RAN</w:t>
      </w:r>
      <w:r w:rsidR="00936071" w:rsidRPr="00A57E07">
        <w:rPr>
          <w:noProof w:val="0"/>
          <w:sz w:val="24"/>
          <w:szCs w:val="24"/>
          <w:lang w:val="de-DE"/>
        </w:rPr>
        <w:t xml:space="preserve"> </w:t>
      </w:r>
      <w:r w:rsidR="00A95632">
        <w:rPr>
          <w:noProof w:val="0"/>
          <w:sz w:val="24"/>
          <w:szCs w:val="24"/>
          <w:lang w:val="de-DE"/>
        </w:rPr>
        <w:t xml:space="preserve">Meeting </w:t>
      </w:r>
      <w:r w:rsidR="004006E8" w:rsidRPr="00A57E07">
        <w:rPr>
          <w:noProof w:val="0"/>
          <w:sz w:val="24"/>
          <w:szCs w:val="24"/>
          <w:lang w:val="de-DE"/>
        </w:rPr>
        <w:t>#</w:t>
      </w:r>
      <w:r w:rsidR="00A95632">
        <w:rPr>
          <w:noProof w:val="0"/>
          <w:sz w:val="24"/>
          <w:szCs w:val="24"/>
          <w:lang w:val="de-DE"/>
        </w:rPr>
        <w:t>96</w:t>
      </w:r>
      <w:r w:rsidRPr="00A57E07">
        <w:rPr>
          <w:bCs/>
          <w:noProof w:val="0"/>
          <w:sz w:val="24"/>
          <w:szCs w:val="24"/>
          <w:lang w:val="de-DE"/>
        </w:rPr>
        <w:tab/>
      </w:r>
      <w:r w:rsidRPr="00A57E07">
        <w:rPr>
          <w:noProof w:val="0"/>
          <w:sz w:val="24"/>
          <w:szCs w:val="24"/>
          <w:lang w:val="de-DE"/>
        </w:rPr>
        <w:t>R</w:t>
      </w:r>
      <w:r w:rsidR="00C6266F" w:rsidRPr="00A57E07">
        <w:rPr>
          <w:noProof w:val="0"/>
          <w:sz w:val="24"/>
          <w:szCs w:val="24"/>
          <w:lang w:val="de-DE"/>
        </w:rPr>
        <w:t>P</w:t>
      </w:r>
      <w:r w:rsidRPr="00A57E07">
        <w:rPr>
          <w:noProof w:val="0"/>
          <w:sz w:val="24"/>
          <w:szCs w:val="24"/>
          <w:lang w:val="de-DE"/>
        </w:rPr>
        <w:t>-</w:t>
      </w:r>
      <w:r w:rsidR="00AD00A0" w:rsidRPr="00A57E07">
        <w:rPr>
          <w:noProof w:val="0"/>
          <w:sz w:val="24"/>
          <w:szCs w:val="24"/>
          <w:lang w:val="de-DE"/>
        </w:rPr>
        <w:t>2</w:t>
      </w:r>
      <w:r w:rsidR="00866299">
        <w:rPr>
          <w:noProof w:val="0"/>
          <w:sz w:val="24"/>
          <w:szCs w:val="24"/>
          <w:lang w:val="de-DE"/>
        </w:rPr>
        <w:t>21470</w:t>
      </w:r>
    </w:p>
    <w:p w14:paraId="231362B2" w14:textId="59D13272" w:rsidR="00CD4C7B" w:rsidRDefault="00A95632" w:rsidP="5A7F95BF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A95632">
        <w:rPr>
          <w:rFonts w:eastAsia="SimSun"/>
          <w:noProof w:val="0"/>
          <w:sz w:val="24"/>
          <w:szCs w:val="24"/>
          <w:lang w:eastAsia="zh-CN"/>
        </w:rPr>
        <w:t>Budapest, Hungary, 6 - 9 June, 2022</w:t>
      </w:r>
    </w:p>
    <w:p w14:paraId="49892FCE" w14:textId="77777777" w:rsidR="00194699" w:rsidRPr="00A57E07" w:rsidRDefault="00194699" w:rsidP="5A7F95BF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</w:p>
    <w:p w14:paraId="758E2B30" w14:textId="09990AFA" w:rsidR="00CD4C7B" w:rsidRPr="00A57E07" w:rsidRDefault="001F4021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Age</w:t>
      </w:r>
      <w:r w:rsidR="00CD4C7B" w:rsidRPr="00A57E07">
        <w:rPr>
          <w:rFonts w:cs="Arial"/>
          <w:b/>
          <w:bCs/>
          <w:sz w:val="24"/>
          <w:szCs w:val="24"/>
        </w:rPr>
        <w:t>nda item:</w:t>
      </w:r>
      <w:r w:rsidR="00CD4C7B" w:rsidRPr="00A57E07">
        <w:rPr>
          <w:rFonts w:cs="Arial"/>
          <w:b/>
          <w:bCs/>
          <w:sz w:val="24"/>
        </w:rPr>
        <w:tab/>
      </w:r>
      <w:r w:rsidR="00866299">
        <w:rPr>
          <w:rFonts w:cs="Arial"/>
          <w:b/>
          <w:bCs/>
          <w:sz w:val="24"/>
        </w:rPr>
        <w:t>9.9</w:t>
      </w:r>
    </w:p>
    <w:p w14:paraId="6A1BC0C1" w14:textId="5A9A5A91" w:rsidR="00CD4C7B" w:rsidRPr="00A57E07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57E07">
        <w:rPr>
          <w:rFonts w:ascii="Arial" w:hAnsi="Arial" w:cs="Arial"/>
          <w:b/>
          <w:bCs/>
          <w:sz w:val="24"/>
          <w:szCs w:val="24"/>
        </w:rPr>
        <w:t>Source:</w:t>
      </w:r>
      <w:r w:rsidRPr="00A57E07">
        <w:rPr>
          <w:rFonts w:ascii="Arial" w:hAnsi="Arial" w:cs="Arial"/>
          <w:b/>
          <w:bCs/>
          <w:sz w:val="24"/>
        </w:rPr>
        <w:tab/>
      </w:r>
      <w:r w:rsidR="00DC357B" w:rsidRPr="00A57E07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6B8C7A6E" w:rsidR="00CD4C7B" w:rsidRPr="00A57E07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57E07">
        <w:rPr>
          <w:rFonts w:ascii="Arial" w:hAnsi="Arial" w:cs="Arial"/>
          <w:b/>
          <w:bCs/>
          <w:sz w:val="24"/>
          <w:szCs w:val="24"/>
        </w:rPr>
        <w:t>Title:</w:t>
      </w:r>
      <w:r w:rsidRPr="00A57E07">
        <w:rPr>
          <w:rFonts w:ascii="Arial" w:hAnsi="Arial" w:cs="Arial"/>
          <w:b/>
          <w:bCs/>
          <w:sz w:val="24"/>
        </w:rPr>
        <w:tab/>
      </w:r>
      <w:r w:rsidR="00866299">
        <w:rPr>
          <w:rFonts w:ascii="Arial" w:hAnsi="Arial" w:cs="Arial"/>
          <w:b/>
          <w:bCs/>
          <w:sz w:val="24"/>
        </w:rPr>
        <w:t>Reminder of TEI handling</w:t>
      </w:r>
    </w:p>
    <w:p w14:paraId="7DF86DB4" w14:textId="0DF7FCF6" w:rsidR="00CD4C7B" w:rsidRPr="00A57E07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A57E07">
        <w:rPr>
          <w:rFonts w:ascii="Arial" w:hAnsi="Arial" w:cs="Arial"/>
          <w:b/>
          <w:bCs/>
          <w:sz w:val="24"/>
          <w:szCs w:val="24"/>
        </w:rPr>
        <w:t>Document for:</w:t>
      </w:r>
      <w:r w:rsidRPr="00A57E07">
        <w:rPr>
          <w:rFonts w:ascii="Arial" w:hAnsi="Arial" w:cs="Arial"/>
          <w:b/>
          <w:bCs/>
          <w:sz w:val="24"/>
        </w:rPr>
        <w:tab/>
      </w:r>
      <w:r w:rsidR="00DC357B" w:rsidRPr="00A57E07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585AFAC0" w:rsidR="00CD4C7B" w:rsidRPr="00A57E07" w:rsidRDefault="00CD4C7B" w:rsidP="00CD4C7B">
      <w:pPr>
        <w:pStyle w:val="Heading1"/>
      </w:pPr>
      <w:r w:rsidRPr="00A57E07">
        <w:t>1</w:t>
      </w:r>
      <w:r w:rsidRPr="00A57E07">
        <w:tab/>
      </w:r>
      <w:r w:rsidR="0056573F" w:rsidRPr="00A57E07">
        <w:t>Introduction</w:t>
      </w:r>
    </w:p>
    <w:p w14:paraId="6BA2DA4D" w14:textId="59F562F9" w:rsidR="00B104A5" w:rsidRPr="00A57E07" w:rsidRDefault="00A95632" w:rsidP="00BE5432">
      <w:r w:rsidRPr="00B104A5">
        <w:t xml:space="preserve">RAN#91e endorsed </w:t>
      </w:r>
      <w:r w:rsidR="00B104A5" w:rsidRPr="00B104A5">
        <w:t xml:space="preserve">an </w:t>
      </w:r>
      <w:r w:rsidRPr="00B104A5">
        <w:t xml:space="preserve">improved handling of TEI </w:t>
      </w:r>
      <w:r w:rsidR="00B104A5" w:rsidRPr="00B104A5">
        <w:t xml:space="preserve">CRs </w:t>
      </w:r>
      <w:r w:rsidR="00B56932">
        <w:t xml:space="preserve">in </w:t>
      </w:r>
      <w:r w:rsidR="00B104A5" w:rsidRPr="00B104A5">
        <w:t xml:space="preserve">[1] as the conclusion of TEI </w:t>
      </w:r>
      <w:r w:rsidRPr="00B104A5">
        <w:t>discussions over more than a year. Following recent questions in WG</w:t>
      </w:r>
      <w:r w:rsidR="00B104A5">
        <w:t>s on practical implication</w:t>
      </w:r>
      <w:r w:rsidRPr="00B104A5">
        <w:t>s</w:t>
      </w:r>
      <w:r w:rsidR="00020D12">
        <w:t xml:space="preserve"> of the endorsed TEI handling</w:t>
      </w:r>
      <w:r w:rsidRPr="00B104A5">
        <w:t xml:space="preserve">, this document </w:t>
      </w:r>
      <w:r w:rsidR="001F4021">
        <w:t>attempts to clarify</w:t>
      </w:r>
      <w:r w:rsidRPr="00B104A5">
        <w:t xml:space="preserve"> some of </w:t>
      </w:r>
      <w:r w:rsidR="00020D12">
        <w:t>the points that have caused questions</w:t>
      </w:r>
      <w:r w:rsidR="00BE5432" w:rsidRPr="00B104A5">
        <w:t>.</w:t>
      </w:r>
    </w:p>
    <w:p w14:paraId="127ACA6D" w14:textId="67768BE6" w:rsidR="00CD4C7B" w:rsidRDefault="00CD4C7B" w:rsidP="5A7F95BF">
      <w:pPr>
        <w:pStyle w:val="Heading1"/>
      </w:pPr>
      <w:r w:rsidRPr="00A57E07">
        <w:t>2</w:t>
      </w:r>
      <w:r w:rsidRPr="00A57E07">
        <w:tab/>
      </w:r>
      <w:r w:rsidR="006A3B8A" w:rsidRPr="00A57E07">
        <w:t>Discussion</w:t>
      </w:r>
    </w:p>
    <w:p w14:paraId="4779DDFF" w14:textId="046D1F63" w:rsidR="00020D12" w:rsidRPr="00674126" w:rsidRDefault="00020D12" w:rsidP="00BE5432">
      <w:r w:rsidRPr="00674126">
        <w:t xml:space="preserve">The reason for the TEI discussions that led to the endorsement of [1] was to improve the visibility and traceability of Cat.B/C TEI CRs. This led to a number of requirements. </w:t>
      </w:r>
      <w:r w:rsidR="001F4021">
        <w:t>The</w:t>
      </w:r>
      <w:r w:rsidRPr="00674126">
        <w:t xml:space="preserve"> Inter-R</w:t>
      </w:r>
      <w:r w:rsidR="00674126" w:rsidRPr="00674126">
        <w:t>AN WG aspects are summarized in [1] as follows:</w:t>
      </w:r>
    </w:p>
    <w:p w14:paraId="209F3446" w14:textId="7CB8958B" w:rsidR="00020D12" w:rsidRPr="00674126" w:rsidRDefault="00020D12" w:rsidP="00020D12">
      <w:pPr>
        <w:rPr>
          <w:i/>
        </w:rPr>
      </w:pPr>
      <w:r w:rsidRPr="00674126">
        <w:rPr>
          <w:bCs/>
          <w:i/>
        </w:rPr>
        <w:t>E.1</w:t>
      </w:r>
      <w:r w:rsidRPr="00674126">
        <w:rPr>
          <w:bCs/>
          <w:i/>
        </w:rPr>
        <w:tab/>
        <w:t>It is mandatory to fill out the "</w:t>
      </w:r>
      <w:r w:rsidRPr="00674126">
        <w:rPr>
          <w:bCs/>
          <w:i/>
          <w:u w:val="single"/>
        </w:rPr>
        <w:t>other specs affected</w:t>
      </w:r>
      <w:r w:rsidRPr="00674126">
        <w:rPr>
          <w:bCs/>
          <w:i/>
        </w:rPr>
        <w:t>" for all CRs, i.e. either Yes or No shall be ticked and</w:t>
      </w:r>
      <w:r w:rsidRPr="00674126">
        <w:rPr>
          <w:bCs/>
          <w:i/>
        </w:rPr>
        <w:br/>
      </w:r>
      <w:r w:rsidRPr="00674126">
        <w:rPr>
          <w:bCs/>
          <w:i/>
        </w:rPr>
        <w:tab/>
        <w:t xml:space="preserve">if Yes is ticked at least the TS/TR shall be indicated and this for the present WG and all other WGs that </w:t>
      </w:r>
      <w:r w:rsidR="00674126">
        <w:rPr>
          <w:bCs/>
          <w:i/>
        </w:rPr>
        <w:t>have</w:t>
      </w:r>
      <w:r w:rsidR="00674126">
        <w:rPr>
          <w:bCs/>
          <w:i/>
        </w:rPr>
        <w:br/>
      </w:r>
      <w:r w:rsidRPr="00674126">
        <w:rPr>
          <w:bCs/>
          <w:i/>
        </w:rPr>
        <w:tab/>
      </w:r>
      <w:r w:rsidR="00674126">
        <w:rPr>
          <w:bCs/>
          <w:i/>
        </w:rPr>
        <w:t xml:space="preserve">CRs linked to </w:t>
      </w:r>
      <w:r w:rsidRPr="00674126">
        <w:rPr>
          <w:bCs/>
          <w:i/>
        </w:rPr>
        <w:t>the present CR. TEI CRs missing this information or having wrong information shall not be approved.</w:t>
      </w:r>
    </w:p>
    <w:p w14:paraId="16A537FA" w14:textId="5A3F211E" w:rsidR="00020D12" w:rsidRPr="00674126" w:rsidRDefault="00020D12" w:rsidP="00020D12">
      <w:pPr>
        <w:rPr>
          <w:bCs/>
          <w:i/>
        </w:rPr>
      </w:pPr>
      <w:r w:rsidRPr="00674126">
        <w:rPr>
          <w:bCs/>
          <w:i/>
        </w:rPr>
        <w:t>E.2</w:t>
      </w:r>
      <w:r w:rsidRPr="00674126">
        <w:rPr>
          <w:bCs/>
          <w:i/>
        </w:rPr>
        <w:tab/>
        <w:t xml:space="preserve">Each TEI cat.B/C CR and each TEI cat.F/A CR that corrects functionality related to an earlier TEI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 xml:space="preserve">cat.B/C CR shall have a </w:t>
      </w:r>
      <w:r w:rsidRPr="00674126">
        <w:rPr>
          <w:bCs/>
          <w:i/>
          <w:u w:val="single"/>
        </w:rPr>
        <w:t>unique TEI identifier</w:t>
      </w:r>
      <w:r w:rsidRPr="00674126">
        <w:rPr>
          <w:bCs/>
          <w:i/>
        </w:rPr>
        <w:t xml:space="preserve"> in square brackets [ ] at the end of the CR title on the CR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>cover sheet. TEI cat.B/C CRs without such a unique TEI identifier cannot be approved at RAN.</w:t>
      </w:r>
    </w:p>
    <w:p w14:paraId="5B611D6D" w14:textId="1B31914A" w:rsidR="00020D12" w:rsidRPr="00674126" w:rsidRDefault="00020D12" w:rsidP="00020D12">
      <w:pPr>
        <w:rPr>
          <w:i/>
        </w:rPr>
      </w:pPr>
      <w:r w:rsidRPr="00674126">
        <w:rPr>
          <w:bCs/>
          <w:i/>
        </w:rPr>
        <w:t>E.3</w:t>
      </w:r>
      <w:r w:rsidRPr="00674126">
        <w:rPr>
          <w:bCs/>
          <w:i/>
        </w:rPr>
        <w:tab/>
      </w:r>
      <w:r w:rsidRPr="00674126">
        <w:rPr>
          <w:bCs/>
          <w:i/>
          <w:u w:val="single"/>
        </w:rPr>
        <w:t>WG chairman reports</w:t>
      </w:r>
      <w:r w:rsidRPr="00674126">
        <w:rPr>
          <w:bCs/>
          <w:i/>
        </w:rPr>
        <w:t xml:space="preserve"> report to TSG RAN about all agreed and technically endorsed cat.B/C TEI CRs of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 xml:space="preserve">the last quarter. For each unique TEI identifier all related CRs of the considered WG are listed plus the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>corresponding CRs in the other WGs (if there are any) or the potential impacts on other WGs.</w:t>
      </w:r>
    </w:p>
    <w:p w14:paraId="09A17D7B" w14:textId="5510EF8D" w:rsidR="00020D12" w:rsidRPr="00760B20" w:rsidRDefault="00020D12" w:rsidP="00BE5432">
      <w:pPr>
        <w:rPr>
          <w:bCs/>
          <w:i/>
        </w:rPr>
      </w:pPr>
      <w:r w:rsidRPr="00674126">
        <w:rPr>
          <w:bCs/>
          <w:i/>
        </w:rPr>
        <w:t>E.4</w:t>
      </w:r>
      <w:r w:rsidRPr="00674126">
        <w:rPr>
          <w:bCs/>
          <w:i/>
        </w:rPr>
        <w:tab/>
        <w:t xml:space="preserve">MCC will support this tracking activity with a list of TEI CRs for a considered release that were handled at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>RAN and that have the unique TEI identifier.</w:t>
      </w:r>
    </w:p>
    <w:p w14:paraId="4021CD21" w14:textId="365E97EF" w:rsidR="004C7ACA" w:rsidRDefault="00674126" w:rsidP="004C7ACA">
      <w:pPr>
        <w:pStyle w:val="Heading2"/>
      </w:pPr>
      <w:r w:rsidRPr="00674126">
        <w:t>2.1</w:t>
      </w:r>
      <w:r w:rsidR="004C7ACA" w:rsidRPr="00674126">
        <w:tab/>
      </w:r>
      <w:r w:rsidRPr="00674126">
        <w:t>E.1 Other specs affected</w:t>
      </w:r>
    </w:p>
    <w:p w14:paraId="74B1FE36" w14:textId="3794DE0D" w:rsidR="00760B20" w:rsidRDefault="00674126" w:rsidP="00674126">
      <w:r>
        <w:t xml:space="preserve">The intention of this requirement is to identify </w:t>
      </w:r>
      <w:r w:rsidR="00760B20">
        <w:t xml:space="preserve">the link with </w:t>
      </w:r>
      <w:r w:rsidRPr="00760B20">
        <w:rPr>
          <w:u w:val="single"/>
        </w:rPr>
        <w:t>other</w:t>
      </w:r>
      <w:r>
        <w:t xml:space="preserve"> specifi</w:t>
      </w:r>
      <w:r w:rsidR="00760B20">
        <w:t>cations</w:t>
      </w:r>
      <w:r w:rsidR="000D1952">
        <w:t xml:space="preserve"> in the same or another WG</w:t>
      </w:r>
      <w:r w:rsidR="00760B20">
        <w:t xml:space="preserve"> that are </w:t>
      </w:r>
      <w:r w:rsidR="00760B20" w:rsidRPr="00760B20">
        <w:rPr>
          <w:u w:val="single"/>
        </w:rPr>
        <w:t>impacted by the change in this CR</w:t>
      </w:r>
      <w:r w:rsidR="00760B20">
        <w:t xml:space="preserve">. This information should be as </w:t>
      </w:r>
      <w:r w:rsidR="00B56932">
        <w:t>complete</w:t>
      </w:r>
      <w:r w:rsidR="00760B20">
        <w:t xml:space="preserve"> as possible. That means, if </w:t>
      </w:r>
      <w:r w:rsidR="00B56932">
        <w:t xml:space="preserve">in addition to the other specification </w:t>
      </w:r>
      <w:r w:rsidR="00760B20">
        <w:t xml:space="preserve">it is known which exact CR to </w:t>
      </w:r>
      <w:r w:rsidR="00B56932">
        <w:t>that spec</w:t>
      </w:r>
      <w:r w:rsidR="00760B20">
        <w:t xml:space="preserve"> is related to this CR, th</w:t>
      </w:r>
      <w:r w:rsidR="000D1952">
        <w:t>en that CR should be mentioned.</w:t>
      </w:r>
    </w:p>
    <w:p w14:paraId="729E5E21" w14:textId="14887828" w:rsidR="00674126" w:rsidRDefault="00674126" w:rsidP="00674126">
      <w:pPr>
        <w:pStyle w:val="Heading2"/>
      </w:pPr>
      <w:r>
        <w:t>2.2</w:t>
      </w:r>
      <w:r w:rsidRPr="00674126">
        <w:tab/>
      </w:r>
      <w:r>
        <w:t>E.2 Unique TEI identifier - For which CRs?</w:t>
      </w:r>
    </w:p>
    <w:p w14:paraId="4B6C5C77" w14:textId="7AB1B139" w:rsidR="000D1952" w:rsidRDefault="00760B20" w:rsidP="00840CA0">
      <w:r w:rsidRPr="000D1952">
        <w:t xml:space="preserve">Although the emphasis of the TEI handling </w:t>
      </w:r>
      <w:r w:rsidR="000D1952" w:rsidRPr="000D1952">
        <w:t xml:space="preserve">has so far </w:t>
      </w:r>
      <w:r w:rsidRPr="000D1952">
        <w:t xml:space="preserve">been on Cat.B/C CRs, </w:t>
      </w:r>
      <w:r w:rsidR="000D1952" w:rsidRPr="000D1952">
        <w:t xml:space="preserve">the unique TEI identifier is used for traceability. That means that after the original introduction via Cat.B/C CR, there may be related follow-up Cat. F/A CRs. </w:t>
      </w:r>
      <w:r w:rsidR="000D1952" w:rsidRPr="000D1952">
        <w:rPr>
          <w:u w:val="single"/>
        </w:rPr>
        <w:t>Such follow-up Cat. F/A CRs require the same unique TEI identifier as the original Cat.B/C CRs</w:t>
      </w:r>
      <w:r w:rsidR="000D1952" w:rsidRPr="000D1952">
        <w:t>.</w:t>
      </w:r>
    </w:p>
    <w:p w14:paraId="0DE8DB6F" w14:textId="77777777" w:rsidR="00630C6A" w:rsidRPr="001F4021" w:rsidRDefault="00630C6A" w:rsidP="00840CA0"/>
    <w:p w14:paraId="284A4D34" w14:textId="051024E5" w:rsidR="00E65E13" w:rsidRPr="001F4021" w:rsidRDefault="00E65E13" w:rsidP="00E65E13">
      <w:pPr>
        <w:pStyle w:val="Heading1"/>
      </w:pPr>
      <w:r w:rsidRPr="001F4021">
        <w:t>3</w:t>
      </w:r>
      <w:r w:rsidRPr="001F4021">
        <w:tab/>
      </w:r>
      <w:r w:rsidR="001F4021" w:rsidRPr="001F4021">
        <w:t>Conclusion</w:t>
      </w:r>
    </w:p>
    <w:p w14:paraId="42D00E2D" w14:textId="5552A284" w:rsidR="00B835D5" w:rsidRPr="00630C6A" w:rsidRDefault="00630C6A" w:rsidP="00B835D5">
      <w:r w:rsidRPr="00630C6A">
        <w:t>This document clarified two aspects of the handling of TEI CRs:</w:t>
      </w:r>
    </w:p>
    <w:p w14:paraId="5E317665" w14:textId="0297C5A9" w:rsidR="00630C6A" w:rsidRPr="00630C6A" w:rsidRDefault="00630C6A" w:rsidP="00B835D5">
      <w:r w:rsidRPr="00630C6A">
        <w:rPr>
          <w:b/>
        </w:rPr>
        <w:t>"other specs affected" field</w:t>
      </w:r>
      <w:r w:rsidRPr="00630C6A">
        <w:t>: Mention all other specifications that are impacted by the change in this CR, preferably by referring to the exact new CR numbers to the other specifications.</w:t>
      </w:r>
    </w:p>
    <w:p w14:paraId="13868A16" w14:textId="2B446A60" w:rsidR="00630C6A" w:rsidRPr="00630C6A" w:rsidRDefault="00630C6A" w:rsidP="00B835D5">
      <w:r w:rsidRPr="00630C6A">
        <w:rPr>
          <w:b/>
        </w:rPr>
        <w:t>Unique TEI identifier</w:t>
      </w:r>
      <w:r w:rsidRPr="00630C6A">
        <w:t>: Follow-up Cat.F/A CRs require the same unique TEI identifier as the original Cat.B/C CRs.</w:t>
      </w:r>
    </w:p>
    <w:p w14:paraId="0BD7486C" w14:textId="77777777" w:rsidR="00630C6A" w:rsidRPr="001F4021" w:rsidRDefault="00630C6A" w:rsidP="00630C6A"/>
    <w:p w14:paraId="76934AA3" w14:textId="77777777" w:rsidR="0031450C" w:rsidRPr="00A95632" w:rsidRDefault="0031450C" w:rsidP="0031450C">
      <w:pPr>
        <w:pStyle w:val="Heading1"/>
      </w:pPr>
      <w:r w:rsidRPr="00A95632">
        <w:t>4</w:t>
      </w:r>
      <w:r w:rsidRPr="00A95632">
        <w:tab/>
        <w:t>References</w:t>
      </w:r>
    </w:p>
    <w:p w14:paraId="54AA7C63" w14:textId="1D9803F2" w:rsidR="0031450C" w:rsidRPr="007808CB" w:rsidRDefault="0031450C" w:rsidP="00CD1C7C">
      <w:r w:rsidRPr="00A95632">
        <w:t xml:space="preserve">[1] </w:t>
      </w:r>
      <w:r w:rsidR="00596BE7" w:rsidRPr="00A95632">
        <w:t>RP-2</w:t>
      </w:r>
      <w:r w:rsidR="00A95632" w:rsidRPr="00A95632">
        <w:t>10826</w:t>
      </w:r>
      <w:r w:rsidRPr="00A95632">
        <w:tab/>
      </w:r>
      <w:r w:rsidR="00A95632" w:rsidRPr="00A95632">
        <w:t>Handling of TEI CRs</w:t>
      </w:r>
      <w:r w:rsidR="00A95632" w:rsidRPr="00A95632">
        <w:tab/>
        <w:t>ETSI MCC</w:t>
      </w:r>
      <w:bookmarkStart w:id="1" w:name="_GoBack"/>
      <w:bookmarkEnd w:id="1"/>
    </w:p>
    <w:sectPr w:rsidR="0031450C" w:rsidRPr="007808CB" w:rsidSect="001F4021">
      <w:footnotePr>
        <w:numRestart w:val="eachSect"/>
      </w:footnotePr>
      <w:pgSz w:w="11907" w:h="16840" w:code="9"/>
      <w:pgMar w:top="567" w:right="1134" w:bottom="567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F64B2" w14:textId="77777777" w:rsidR="003D60E5" w:rsidRDefault="003D60E5">
      <w:r>
        <w:separator/>
      </w:r>
    </w:p>
  </w:endnote>
  <w:endnote w:type="continuationSeparator" w:id="0">
    <w:p w14:paraId="205B1A4B" w14:textId="77777777" w:rsidR="003D60E5" w:rsidRDefault="003D60E5">
      <w:r>
        <w:continuationSeparator/>
      </w:r>
    </w:p>
  </w:endnote>
  <w:endnote w:type="continuationNotice" w:id="1">
    <w:p w14:paraId="10598333" w14:textId="77777777" w:rsidR="003D60E5" w:rsidRDefault="003D60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B8089" w14:textId="77777777" w:rsidR="003D60E5" w:rsidRDefault="003D60E5">
      <w:r>
        <w:separator/>
      </w:r>
    </w:p>
  </w:footnote>
  <w:footnote w:type="continuationSeparator" w:id="0">
    <w:p w14:paraId="179B66C2" w14:textId="77777777" w:rsidR="003D60E5" w:rsidRDefault="003D60E5">
      <w:r>
        <w:continuationSeparator/>
      </w:r>
    </w:p>
  </w:footnote>
  <w:footnote w:type="continuationNotice" w:id="1">
    <w:p w14:paraId="0CE1074E" w14:textId="77777777" w:rsidR="003D60E5" w:rsidRDefault="003D60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D4A77"/>
    <w:multiLevelType w:val="hybridMultilevel"/>
    <w:tmpl w:val="1C54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A215B"/>
    <w:multiLevelType w:val="hybridMultilevel"/>
    <w:tmpl w:val="A58A19D8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586682D"/>
    <w:multiLevelType w:val="hybridMultilevel"/>
    <w:tmpl w:val="A512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A167E"/>
    <w:multiLevelType w:val="hybridMultilevel"/>
    <w:tmpl w:val="2BCA69E2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16CC2"/>
    <w:multiLevelType w:val="hybridMultilevel"/>
    <w:tmpl w:val="5F76C0C8"/>
    <w:lvl w:ilvl="0" w:tplc="942036F8">
      <w:numFmt w:val="bullet"/>
      <w:lvlText w:val="•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5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3"/>
  </w:num>
  <w:num w:numId="6">
    <w:abstractNumId w:val="23"/>
  </w:num>
  <w:num w:numId="7">
    <w:abstractNumId w:val="21"/>
  </w:num>
  <w:num w:numId="8">
    <w:abstractNumId w:val="41"/>
  </w:num>
  <w:num w:numId="9">
    <w:abstractNumId w:val="20"/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8"/>
  </w:num>
  <w:num w:numId="16">
    <w:abstractNumId w:val="24"/>
  </w:num>
  <w:num w:numId="17">
    <w:abstractNumId w:val="45"/>
  </w:num>
  <w:num w:numId="18">
    <w:abstractNumId w:val="37"/>
  </w:num>
  <w:num w:numId="19">
    <w:abstractNumId w:val="7"/>
  </w:num>
  <w:num w:numId="20">
    <w:abstractNumId w:val="46"/>
  </w:num>
  <w:num w:numId="21">
    <w:abstractNumId w:val="32"/>
  </w:num>
  <w:num w:numId="22">
    <w:abstractNumId w:val="33"/>
  </w:num>
  <w:num w:numId="23">
    <w:abstractNumId w:val="19"/>
  </w:num>
  <w:num w:numId="24">
    <w:abstractNumId w:val="5"/>
  </w:num>
  <w:num w:numId="25">
    <w:abstractNumId w:val="31"/>
  </w:num>
  <w:num w:numId="26">
    <w:abstractNumId w:val="35"/>
  </w:num>
  <w:num w:numId="27">
    <w:abstractNumId w:val="16"/>
  </w:num>
  <w:num w:numId="28">
    <w:abstractNumId w:val="34"/>
  </w:num>
  <w:num w:numId="29">
    <w:abstractNumId w:val="42"/>
  </w:num>
  <w:num w:numId="30">
    <w:abstractNumId w:val="4"/>
  </w:num>
  <w:num w:numId="31">
    <w:abstractNumId w:val="25"/>
  </w:num>
  <w:num w:numId="32">
    <w:abstractNumId w:val="39"/>
  </w:num>
  <w:num w:numId="33">
    <w:abstractNumId w:val="13"/>
  </w:num>
  <w:num w:numId="34">
    <w:abstractNumId w:val="28"/>
  </w:num>
  <w:num w:numId="35">
    <w:abstractNumId w:val="14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"/>
  </w:num>
  <w:num w:numId="41">
    <w:abstractNumId w:val="10"/>
  </w:num>
  <w:num w:numId="42">
    <w:abstractNumId w:val="36"/>
  </w:num>
  <w:num w:numId="43">
    <w:abstractNumId w:val="30"/>
  </w:num>
  <w:num w:numId="44">
    <w:abstractNumId w:val="8"/>
  </w:num>
  <w:num w:numId="45">
    <w:abstractNumId w:val="26"/>
  </w:num>
  <w:num w:numId="46">
    <w:abstractNumId w:val="11"/>
  </w:num>
  <w:num w:numId="47">
    <w:abstractNumId w:val="27"/>
  </w:num>
  <w:num w:numId="48">
    <w:abstractNumId w:val="1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177DD"/>
    <w:rsid w:val="00020D12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952"/>
    <w:rsid w:val="000D1ED6"/>
    <w:rsid w:val="000D4F3A"/>
    <w:rsid w:val="000D58AB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3283"/>
    <w:rsid w:val="00143BAB"/>
    <w:rsid w:val="00145075"/>
    <w:rsid w:val="0015436A"/>
    <w:rsid w:val="001577D3"/>
    <w:rsid w:val="00162052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699"/>
    <w:rsid w:val="00194CD0"/>
    <w:rsid w:val="00196B17"/>
    <w:rsid w:val="001A0EAB"/>
    <w:rsid w:val="001A3F19"/>
    <w:rsid w:val="001A5476"/>
    <w:rsid w:val="001B257F"/>
    <w:rsid w:val="001B33A5"/>
    <w:rsid w:val="001B49C9"/>
    <w:rsid w:val="001B654C"/>
    <w:rsid w:val="001C0B48"/>
    <w:rsid w:val="001C235B"/>
    <w:rsid w:val="001C4F79"/>
    <w:rsid w:val="001C6ACF"/>
    <w:rsid w:val="001D3A1C"/>
    <w:rsid w:val="001D5E27"/>
    <w:rsid w:val="001D7892"/>
    <w:rsid w:val="001E6A11"/>
    <w:rsid w:val="001E7B89"/>
    <w:rsid w:val="001F168B"/>
    <w:rsid w:val="001F4021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4EF4"/>
    <w:rsid w:val="00256A7A"/>
    <w:rsid w:val="00264090"/>
    <w:rsid w:val="00265BB7"/>
    <w:rsid w:val="002670A0"/>
    <w:rsid w:val="00267AD0"/>
    <w:rsid w:val="002708BF"/>
    <w:rsid w:val="00273D59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02D3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D60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30085"/>
    <w:rsid w:val="0043026D"/>
    <w:rsid w:val="004335A0"/>
    <w:rsid w:val="00434E92"/>
    <w:rsid w:val="00434EDA"/>
    <w:rsid w:val="004362F0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87E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377F"/>
    <w:rsid w:val="00593783"/>
    <w:rsid w:val="00596BE7"/>
    <w:rsid w:val="005A5AC2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0C6A"/>
    <w:rsid w:val="006313E2"/>
    <w:rsid w:val="00632DE9"/>
    <w:rsid w:val="0063417E"/>
    <w:rsid w:val="006431F5"/>
    <w:rsid w:val="0064385C"/>
    <w:rsid w:val="006468D1"/>
    <w:rsid w:val="00646D99"/>
    <w:rsid w:val="00651F6B"/>
    <w:rsid w:val="00654DDF"/>
    <w:rsid w:val="006568B8"/>
    <w:rsid w:val="00656910"/>
    <w:rsid w:val="006602A9"/>
    <w:rsid w:val="00665FEF"/>
    <w:rsid w:val="00671CB1"/>
    <w:rsid w:val="00674126"/>
    <w:rsid w:val="00674310"/>
    <w:rsid w:val="00674FE6"/>
    <w:rsid w:val="00683504"/>
    <w:rsid w:val="006870ED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5A1B"/>
    <w:rsid w:val="00756720"/>
    <w:rsid w:val="00757D40"/>
    <w:rsid w:val="00760B20"/>
    <w:rsid w:val="00764677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3666"/>
    <w:rsid w:val="007F480E"/>
    <w:rsid w:val="007F6E04"/>
    <w:rsid w:val="008028A4"/>
    <w:rsid w:val="008034C8"/>
    <w:rsid w:val="008047DA"/>
    <w:rsid w:val="00805729"/>
    <w:rsid w:val="00810A56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CF6"/>
    <w:rsid w:val="00851E5D"/>
    <w:rsid w:val="0085300A"/>
    <w:rsid w:val="008567C6"/>
    <w:rsid w:val="00856EB8"/>
    <w:rsid w:val="00857C51"/>
    <w:rsid w:val="00860775"/>
    <w:rsid w:val="00866299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000D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4284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82346"/>
    <w:rsid w:val="00A84E14"/>
    <w:rsid w:val="00A86647"/>
    <w:rsid w:val="00A90233"/>
    <w:rsid w:val="00A952FC"/>
    <w:rsid w:val="00A95632"/>
    <w:rsid w:val="00A9671C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04A5"/>
    <w:rsid w:val="00B112A5"/>
    <w:rsid w:val="00B15449"/>
    <w:rsid w:val="00B1778E"/>
    <w:rsid w:val="00B259B4"/>
    <w:rsid w:val="00B25D04"/>
    <w:rsid w:val="00B3144D"/>
    <w:rsid w:val="00B41603"/>
    <w:rsid w:val="00B430C3"/>
    <w:rsid w:val="00B44C66"/>
    <w:rsid w:val="00B47FD1"/>
    <w:rsid w:val="00B516BB"/>
    <w:rsid w:val="00B56932"/>
    <w:rsid w:val="00B60C55"/>
    <w:rsid w:val="00B63962"/>
    <w:rsid w:val="00B77036"/>
    <w:rsid w:val="00B815B1"/>
    <w:rsid w:val="00B835D5"/>
    <w:rsid w:val="00B84F58"/>
    <w:rsid w:val="00B92A23"/>
    <w:rsid w:val="00B9376F"/>
    <w:rsid w:val="00B97923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48C5"/>
    <w:rsid w:val="00CD4C7B"/>
    <w:rsid w:val="00CD5685"/>
    <w:rsid w:val="00CD7BD5"/>
    <w:rsid w:val="00CE1686"/>
    <w:rsid w:val="00CE67C1"/>
    <w:rsid w:val="00CF0B72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46AF9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63CA"/>
    <w:rsid w:val="00DA7312"/>
    <w:rsid w:val="00DA7979"/>
    <w:rsid w:val="00DA7A03"/>
    <w:rsid w:val="00DA7A2B"/>
    <w:rsid w:val="00DB1818"/>
    <w:rsid w:val="00DB21E4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046"/>
    <w:rsid w:val="00DF1960"/>
    <w:rsid w:val="00E00C4A"/>
    <w:rsid w:val="00E01BBF"/>
    <w:rsid w:val="00E01E55"/>
    <w:rsid w:val="00E03596"/>
    <w:rsid w:val="00E06C0F"/>
    <w:rsid w:val="00E07E69"/>
    <w:rsid w:val="00E1029A"/>
    <w:rsid w:val="00E12955"/>
    <w:rsid w:val="00E138A4"/>
    <w:rsid w:val="00E16137"/>
    <w:rsid w:val="00E203F8"/>
    <w:rsid w:val="00E20C53"/>
    <w:rsid w:val="00E26B64"/>
    <w:rsid w:val="00E3562F"/>
    <w:rsid w:val="00E437F6"/>
    <w:rsid w:val="00E43A98"/>
    <w:rsid w:val="00E4748C"/>
    <w:rsid w:val="00E555B9"/>
    <w:rsid w:val="00E56B31"/>
    <w:rsid w:val="00E5765F"/>
    <w:rsid w:val="00E62835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A38"/>
    <w:rsid w:val="00EA7FD0"/>
    <w:rsid w:val="00EB2F4A"/>
    <w:rsid w:val="00EB352C"/>
    <w:rsid w:val="00EC0AC1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F0DD2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2C6D"/>
    <w:rsid w:val="00FC394A"/>
    <w:rsid w:val="00FC3EF9"/>
    <w:rsid w:val="00FC4A23"/>
    <w:rsid w:val="00FD03C2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3</cp:revision>
  <dcterms:created xsi:type="dcterms:W3CDTF">2022-05-30T15:52:00Z</dcterms:created>
  <dcterms:modified xsi:type="dcterms:W3CDTF">2022-05-30T15:52:00Z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