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50A39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Telecommunications Standards Development Society, India</w:t>
            </w:r>
          </w:p>
        </w:tc>
        <w:tc>
          <w:tcPr>
            <w:tcW w:w="3402" w:type="dxa"/>
          </w:tcPr>
          <w:p w:rsidR="009F6520" w:rsidRDefault="00950A39" w:rsidP="00A038A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IN" w:eastAsia="en-IN"/>
              </w:rPr>
              <w:drawing>
                <wp:anchor distT="0" distB="0" distL="114300" distR="114300" simplePos="0" relativeHeight="251658240" behindDoc="1" locked="0" layoutInCell="1" allowOverlap="1" wp14:anchorId="6B4ADD58" wp14:editId="321A591A">
                  <wp:simplePos x="0" y="0"/>
                  <wp:positionH relativeFrom="column">
                    <wp:posOffset>1405890</wp:posOffset>
                  </wp:positionH>
                  <wp:positionV relativeFrom="paragraph">
                    <wp:posOffset>69850</wp:posOffset>
                  </wp:positionV>
                  <wp:extent cx="684558" cy="276225"/>
                  <wp:effectExtent l="0" t="0" r="1270" b="0"/>
                  <wp:wrapTight wrapText="bothSides">
                    <wp:wrapPolygon edited="0">
                      <wp:start x="0" y="0"/>
                      <wp:lineTo x="0" y="19366"/>
                      <wp:lineTo x="21039" y="19366"/>
                      <wp:lineTo x="21039" y="0"/>
                      <wp:lineTo x="0" y="0"/>
                    </wp:wrapPolygon>
                  </wp:wrapTight>
                  <wp:docPr id="1" name="Picture 1" descr="C:\Users\Jayeeta\AppData\Local\Microsoft\Windows\INetCache\Content.Word\tsdsi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ayeeta\AppData\Local\Microsoft\Windows\INetCache\Content.Word\tsdsi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58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E7629" w:rsidTr="00876A8A">
        <w:trPr>
          <w:cantSplit/>
        </w:trPr>
        <w:tc>
          <w:tcPr>
            <w:tcW w:w="6487" w:type="dxa"/>
            <w:vMerge w:val="restart"/>
          </w:tcPr>
          <w:p w:rsidR="00F625B1" w:rsidRPr="00BB5A3B" w:rsidRDefault="00950A39" w:rsidP="00F625B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 xml:space="preserve"> </w:t>
            </w:r>
          </w:p>
          <w:tbl>
            <w:tblPr>
              <w:tblpPr w:leftFromText="180" w:rightFromText="180" w:bottomFromText="160" w:horzAnchor="margin" w:tblpY="-687"/>
              <w:tblW w:w="9885" w:type="dxa"/>
              <w:tblLayout w:type="fixed"/>
              <w:tblLook w:val="04A0" w:firstRow="1" w:lastRow="0" w:firstColumn="1" w:lastColumn="0" w:noHBand="0" w:noVBand="1"/>
            </w:tblPr>
            <w:tblGrid>
              <w:gridCol w:w="9885"/>
            </w:tblGrid>
            <w:tr w:rsidR="00F625B1" w:rsidTr="00F625B1">
              <w:trPr>
                <w:cantSplit/>
              </w:trPr>
              <w:tc>
                <w:tcPr>
                  <w:tcW w:w="6487" w:type="dxa"/>
                  <w:hideMark/>
                </w:tcPr>
                <w:p w:rsidR="00F625B1" w:rsidRDefault="00F625B1" w:rsidP="00F625B1">
                  <w:pPr>
                    <w:shd w:val="solid" w:color="FFFFFF" w:fill="FFFFFF"/>
                    <w:ind w:left="1134" w:hanging="1134"/>
                    <w:rPr>
                      <w:rFonts w:ascii="Verdana" w:hAnsi="Verdana"/>
                      <w:sz w:val="20"/>
                      <w:lang w:val="fr-CH"/>
                    </w:rPr>
                  </w:pPr>
                  <w:r>
                    <w:rPr>
                      <w:rFonts w:ascii="Verdana" w:hAnsi="Verdana"/>
                      <w:sz w:val="20"/>
                      <w:lang w:val="fr-CH"/>
                    </w:rPr>
                    <w:t>Document No : TSDSI_8043_LSo_V0.0.0_2</w:t>
                  </w:r>
                  <w:r w:rsidR="00765C9D">
                    <w:rPr>
                      <w:rFonts w:ascii="Verdana" w:hAnsi="Verdana"/>
                      <w:sz w:val="20"/>
                      <w:lang w:val="fr-CH"/>
                    </w:rPr>
                    <w:t>6</w:t>
                  </w:r>
                  <w:r>
                    <w:rPr>
                      <w:rFonts w:ascii="Verdana" w:hAnsi="Verdana"/>
                      <w:sz w:val="20"/>
                      <w:lang w:val="fr-CH"/>
                    </w:rPr>
                    <w:t>012022</w:t>
                  </w:r>
                </w:p>
              </w:tc>
            </w:tr>
          </w:tbl>
          <w:p w:rsidR="00A038A8" w:rsidRPr="00BB5A3B" w:rsidRDefault="00A038A8" w:rsidP="00BB5A3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</w:tc>
        <w:tc>
          <w:tcPr>
            <w:tcW w:w="3402" w:type="dxa"/>
          </w:tcPr>
          <w:p w:rsidR="000069D4" w:rsidRPr="00BB5A3B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BB5A3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A038A8" w:rsidRDefault="008563C7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765C9D">
              <w:rPr>
                <w:rFonts w:ascii="Verdana" w:hAnsi="Verdana"/>
                <w:b/>
                <w:sz w:val="20"/>
                <w:lang w:eastAsia="zh-CN"/>
              </w:rPr>
              <w:t>6</w:t>
            </w:r>
            <w:r w:rsidRPr="008563C7">
              <w:rPr>
                <w:rFonts w:ascii="Verdana" w:hAnsi="Verdana"/>
                <w:b/>
                <w:sz w:val="20"/>
                <w:vertAlign w:val="superscript"/>
                <w:lang w:eastAsia="zh-CN"/>
              </w:rPr>
              <w:t>th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231CF0">
              <w:rPr>
                <w:rFonts w:ascii="Verdana" w:hAnsi="Verdana"/>
                <w:b/>
                <w:sz w:val="20"/>
                <w:lang w:eastAsia="zh-CN"/>
              </w:rPr>
              <w:t>January</w:t>
            </w:r>
            <w:r w:rsidR="00587BF2">
              <w:rPr>
                <w:rFonts w:ascii="Verdana" w:hAnsi="Verdana"/>
                <w:b/>
                <w:sz w:val="20"/>
                <w:lang w:eastAsia="zh-CN"/>
              </w:rPr>
              <w:t>, 20</w:t>
            </w:r>
            <w:r w:rsidR="00231CF0">
              <w:rPr>
                <w:rFonts w:ascii="Verdana" w:hAnsi="Verdana"/>
                <w:b/>
                <w:sz w:val="20"/>
                <w:lang w:eastAsia="zh-CN"/>
              </w:rPr>
              <w:t>22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A038A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D076F3" w:rsidRDefault="00D076F3" w:rsidP="00D076F3">
            <w:bookmarkStart w:id="5" w:name="dsource" w:colFirst="0" w:colLast="0"/>
            <w:bookmarkEnd w:id="4"/>
          </w:p>
          <w:p w:rsidR="005A4BC5" w:rsidRDefault="005A4BC5" w:rsidP="005A4BC5">
            <w:r>
              <w:t>LIAISON STATEMENT TO 3GPP PCG ON THE MERGER OF TSDSI 5Gi into 3GPP REL-17</w:t>
            </w:r>
          </w:p>
          <w:p w:rsidR="00193E4E" w:rsidRDefault="00193E4E" w:rsidP="000A2C4E">
            <w:pPr>
              <w:shd w:val="clear" w:color="auto" w:fill="FFFFFF"/>
              <w:jc w:val="both"/>
              <w:rPr>
                <w:szCs w:val="24"/>
              </w:rPr>
            </w:pPr>
          </w:p>
          <w:p w:rsidR="006330FF" w:rsidRPr="006330FF" w:rsidRDefault="006330FF" w:rsidP="006330FF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invites the kind attention of </w:t>
            </w:r>
            <w:r w:rsidR="0051322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the </w:t>
            </w: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PCG to the following developments </w:t>
            </w:r>
            <w:r w:rsidR="00576434"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regarding</w:t>
            </w: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the merger of 5Gi with 3GPP 5G:</w:t>
            </w:r>
          </w:p>
          <w:p w:rsidR="006330FF" w:rsidRPr="00924F65" w:rsidRDefault="006330FF" w:rsidP="00924F65">
            <w:pPr>
              <w:pStyle w:val="ListParagraph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TSDSI members submitted a proposal (</w:t>
            </w:r>
            <w:hyperlink r:id="rId8" w:history="1">
              <w:r w:rsidRPr="0085014D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RP-213532</w:t>
              </w:r>
            </w:hyperlink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)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during</w:t>
            </w: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3GPP TSG RAN #94e held in December 2021, where a way forward for enabling the merger of 5Gi into 3GPP 5G Rel. 17 was agreed</w:t>
            </w:r>
            <w:r w:rsid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</w:p>
          <w:p w:rsidR="006330FF" w:rsidRPr="00924F65" w:rsidRDefault="006330FF" w:rsidP="00924F65">
            <w:pPr>
              <w:pStyle w:val="ListParagraph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The proposal was discussed at length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with the following agreement by</w:t>
            </w: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3GPP </w:t>
            </w: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RAN:</w:t>
            </w:r>
          </w:p>
          <w:p w:rsidR="006330FF" w:rsidRPr="00924F65" w:rsidRDefault="006330FF" w:rsidP="00924F65">
            <w:pPr>
              <w:pStyle w:val="ListParagraph"/>
              <w:numPr>
                <w:ilvl w:val="1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The WF in RP-213532 is endorsed</w:t>
            </w:r>
            <w:r w:rsid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</w:p>
          <w:p w:rsidR="006330FF" w:rsidRPr="00924F65" w:rsidRDefault="006330FF" w:rsidP="00924F65">
            <w:pPr>
              <w:pStyle w:val="ListParagraph"/>
              <w:numPr>
                <w:ilvl w:val="1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Companion CRs in </w:t>
            </w:r>
            <w:hyperlink r:id="rId9" w:history="1">
              <w:r w:rsidRPr="000A5678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RP-213533</w:t>
              </w:r>
            </w:hyperlink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and </w:t>
            </w:r>
            <w:hyperlink r:id="rId10" w:history="1">
              <w:r w:rsidRPr="000A5678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RP-213534</w:t>
              </w:r>
            </w:hyperlink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are technically endorsed, pending commitment from TSDSI as laid out in the WF in RP-213532</w:t>
            </w:r>
            <w:r w:rsid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.</w:t>
            </w:r>
          </w:p>
          <w:p w:rsidR="006330FF" w:rsidRPr="00924F65" w:rsidRDefault="006330FF" w:rsidP="00924F65">
            <w:pPr>
              <w:pStyle w:val="ListParagraph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This agreement has been reached, inter-alia, with the condition that TSDSI will submit a commitment regarding merger of 5Gi into 5G (via LS to RAN PCG, TEC, and ITU-R) with a committed roadmap for pursuing the merged 3GPP 5G specifications in India with no further 5Gi updates in ITU-R. Final approval of the Rel-17 CRs at the RAN Plenary where such communication is received, ideally by RAN#95e and no later than RAN#96/RAN#96e. 3GPP, at this time, </w:t>
            </w:r>
            <w:r w:rsidR="00A45F3D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is expected to </w:t>
            </w:r>
            <w:r w:rsidRPr="00924F6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communicate the merger to ITU-R as part of periodic update.</w:t>
            </w:r>
          </w:p>
          <w:p w:rsidR="00C639DF" w:rsidRDefault="006330FF" w:rsidP="006330FF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In view of the above development</w:t>
            </w:r>
            <w:r w:rsidR="00EB610B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TSDSI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would like </w:t>
            </w:r>
            <w:r w:rsidR="00EB610B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to inform PCG of the following</w:t>
            </w:r>
            <w:r w:rsidR="0034401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:</w:t>
            </w: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</w:p>
          <w:p w:rsidR="00C639DF" w:rsidRDefault="006330FF" w:rsidP="00C639DF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TSDSI is committed not to further maintain 5Gi as a separate standard for its evolution</w:t>
            </w:r>
            <w:r w:rsid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</w:p>
          <w:p w:rsidR="00BF0DCD" w:rsidRDefault="00BF0DCD" w:rsidP="00C639DF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TSDSI has communicated to ITU-R WP5D that it would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not</w:t>
            </w: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be </w:t>
            </w:r>
            <w:r w:rsidR="00A8075C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updating Recommendation M.2150 anymore,</w:t>
            </w:r>
          </w:p>
          <w:p w:rsidR="00A8075C" w:rsidRDefault="00A8075C" w:rsidP="00C639DF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has informed TEC of the merger and requested them to stop the consultation process in adopting 5Gi into a </w:t>
            </w:r>
            <w:r w:rsidR="000D1EF6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India </w:t>
            </w: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national standard, and</w:t>
            </w:r>
          </w:p>
          <w:p w:rsidR="006330FF" w:rsidRPr="00C639DF" w:rsidRDefault="006330FF" w:rsidP="00C639DF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as an organizational partner of 3GPP is committed to transpose the 3GPP specifications </w:t>
            </w:r>
            <w:r w:rsidR="00513226"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and</w:t>
            </w: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provide transposition references to ITU-R </w:t>
            </w:r>
            <w:r w:rsidR="00411752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and TEC </w:t>
            </w: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periodically as per the prescribed schedule</w:t>
            </w:r>
            <w:r w:rsidR="006D4325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s</w:t>
            </w:r>
            <w:r w:rsidRPr="00C639D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. </w:t>
            </w:r>
          </w:p>
          <w:p w:rsidR="006330FF" w:rsidRPr="006330FF" w:rsidRDefault="006330FF" w:rsidP="006330FF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The LSs sent to ITU-R WP5D, TEC and TSG RAN are attached for ready reference.</w:t>
            </w:r>
          </w:p>
          <w:p w:rsidR="006330FF" w:rsidRPr="006330FF" w:rsidRDefault="006330FF" w:rsidP="006330FF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6330F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This merger will allow 3GPP 5G to better support all markets with a single solution. TSDSI thanks 3GPP IMs and OPs for their support in achieving this milestone. </w:t>
            </w:r>
          </w:p>
          <w:p w:rsidR="000069D4" w:rsidRDefault="000069D4" w:rsidP="00721D01">
            <w:pPr>
              <w:overflowPunct/>
              <w:autoSpaceDE/>
              <w:adjustRightInd/>
              <w:spacing w:after="200" w:line="276" w:lineRule="auto"/>
              <w:jc w:val="both"/>
              <w:rPr>
                <w:lang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1E7629" w:rsidRPr="001C7BA7" w:rsidRDefault="001E7629" w:rsidP="00BF629B">
            <w:pPr>
              <w:pStyle w:val="m-3847676683690996424msoplaintext"/>
              <w:rPr>
                <w:lang w:eastAsia="zh-CN"/>
              </w:rPr>
            </w:pPr>
            <w:bookmarkStart w:id="6" w:name="drec" w:colFirst="0" w:colLast="0"/>
            <w:bookmarkEnd w:id="5"/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tbl>
            <w:tblPr>
              <w:tblStyle w:val="TableGrid1"/>
              <w:tblpPr w:leftFromText="180" w:rightFromText="180" w:vertAnchor="text" w:horzAnchor="margin" w:tblpY="-284"/>
              <w:tblOverlap w:val="never"/>
              <w:tblW w:w="96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90"/>
              <w:gridCol w:w="539"/>
            </w:tblGrid>
            <w:tr w:rsidR="00964221" w:rsidRPr="00B12354" w:rsidTr="00964221">
              <w:tc>
                <w:tcPr>
                  <w:tcW w:w="9090" w:type="dxa"/>
                </w:tcPr>
                <w:p w:rsidR="00964221" w:rsidRDefault="00964221" w:rsidP="00964221">
                  <w:pPr>
                    <w:rPr>
                      <w:bCs/>
                    </w:rPr>
                  </w:pPr>
                  <w:bookmarkStart w:id="7" w:name="dtitle1" w:colFirst="0" w:colLast="0"/>
                  <w:bookmarkEnd w:id="6"/>
                  <w:r w:rsidRPr="00BF629B">
                    <w:rPr>
                      <w:b/>
                      <w:bCs/>
                    </w:rPr>
                    <w:t>From</w:t>
                  </w:r>
                  <w:r>
                    <w:rPr>
                      <w:b/>
                      <w:bCs/>
                    </w:rPr>
                    <w:t xml:space="preserve">:      </w:t>
                  </w:r>
                  <w:r>
                    <w:rPr>
                      <w:bCs/>
                    </w:rPr>
                    <w:t>TSDSI</w:t>
                  </w:r>
                </w:p>
                <w:p w:rsidR="00964221" w:rsidRPr="00B12354" w:rsidRDefault="00964221" w:rsidP="00964221">
                  <w:pPr>
                    <w:rPr>
                      <w:lang w:eastAsia="zh-CN"/>
                    </w:rPr>
                  </w:pPr>
                  <w:r w:rsidRPr="00B12354">
                    <w:rPr>
                      <w:b/>
                      <w:bCs/>
                    </w:rPr>
                    <w:t>Status:</w:t>
                  </w:r>
                  <w:r>
                    <w:rPr>
                      <w:b/>
                      <w:bCs/>
                    </w:rPr>
                    <w:t xml:space="preserve">     </w:t>
                  </w:r>
                  <w:r w:rsidRPr="00B12354">
                    <w:t xml:space="preserve">For </w:t>
                  </w:r>
                  <w:r>
                    <w:rPr>
                      <w:lang w:eastAsia="zh-CN"/>
                    </w:rPr>
                    <w:t>Information and Action</w:t>
                  </w:r>
                </w:p>
              </w:tc>
              <w:tc>
                <w:tcPr>
                  <w:tcW w:w="539" w:type="dxa"/>
                </w:tcPr>
                <w:p w:rsidR="00964221" w:rsidRPr="00B12354" w:rsidRDefault="00964221" w:rsidP="00964221"/>
              </w:tc>
            </w:tr>
            <w:tr w:rsidR="00964221" w:rsidRPr="00B12354" w:rsidTr="00964221">
              <w:tc>
                <w:tcPr>
                  <w:tcW w:w="9090" w:type="dxa"/>
                </w:tcPr>
                <w:p w:rsidR="00964221" w:rsidRDefault="00964221" w:rsidP="0074512C">
                  <w:pPr>
                    <w:ind w:right="-120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 xml:space="preserve">To:          </w:t>
                  </w:r>
                  <w:r w:rsidR="0074512C">
                    <w:rPr>
                      <w:b/>
                      <w:bCs/>
                      <w:lang w:eastAsia="zh-CN"/>
                    </w:rPr>
                    <w:t xml:space="preserve"> 3GPP </w:t>
                  </w:r>
                  <w:r w:rsidR="00FD362B">
                    <w:rPr>
                      <w:b/>
                      <w:bCs/>
                      <w:lang w:eastAsia="zh-CN"/>
                    </w:rPr>
                    <w:t>PCG</w:t>
                  </w:r>
                  <w:r w:rsidR="0074512C">
                    <w:rPr>
                      <w:b/>
                      <w:bCs/>
                      <w:lang w:eastAsia="zh-CN"/>
                    </w:rPr>
                    <w:t xml:space="preserve"> </w:t>
                  </w:r>
                </w:p>
                <w:p w:rsidR="0054216A" w:rsidRDefault="00964221" w:rsidP="00964221">
                  <w:pPr>
                    <w:rPr>
                      <w:lang w:eastAsia="zh-CN"/>
                    </w:rPr>
                  </w:pPr>
                  <w:r w:rsidRPr="00B12354">
                    <w:rPr>
                      <w:b/>
                      <w:bCs/>
                      <w:lang w:eastAsia="zh-CN"/>
                    </w:rPr>
                    <w:t>Contact:</w:t>
                  </w:r>
                  <w:r>
                    <w:rPr>
                      <w:lang w:eastAsia="zh-CN"/>
                    </w:rPr>
                    <w:tab/>
                  </w:r>
                  <w:r w:rsidR="0054216A">
                    <w:rPr>
                      <w:lang w:eastAsia="zh-CN"/>
                    </w:rPr>
                    <w:t xml:space="preserve">TSDSI Secretariat </w:t>
                  </w:r>
                </w:p>
                <w:p w:rsidR="00B3588F" w:rsidRDefault="0054216A" w:rsidP="00964221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Contact Person(s): </w:t>
                  </w:r>
                  <w:r w:rsidR="00B3588F">
                    <w:rPr>
                      <w:lang w:eastAsia="zh-CN"/>
                    </w:rPr>
                    <w:t>Mr A</w:t>
                  </w:r>
                  <w:r>
                    <w:rPr>
                      <w:lang w:eastAsia="zh-CN"/>
                    </w:rPr>
                    <w:t xml:space="preserve"> K</w:t>
                  </w:r>
                  <w:r w:rsidR="00B3588F">
                    <w:rPr>
                      <w:lang w:eastAsia="zh-CN"/>
                    </w:rPr>
                    <w:t xml:space="preserve"> Mittal , Advisor TSDSI, ( </w:t>
                  </w:r>
                  <w:r w:rsidR="00B3588F" w:rsidRPr="00B3588F">
                    <w:rPr>
                      <w:rStyle w:val="Hyperlink"/>
                    </w:rPr>
                    <w:t xml:space="preserve"> </w:t>
                  </w:r>
                  <w:hyperlink r:id="rId11" w:history="1">
                    <w:r w:rsidR="00B3588F" w:rsidRPr="009026E3">
                      <w:rPr>
                        <w:rStyle w:val="Hyperlink"/>
                      </w:rPr>
                      <w:t>akmittal@tsdsi.in</w:t>
                    </w:r>
                  </w:hyperlink>
                  <w:r w:rsidR="00B3588F">
                    <w:rPr>
                      <w:rStyle w:val="Hyperlink"/>
                    </w:rPr>
                    <w:t xml:space="preserve"> </w:t>
                  </w:r>
                  <w:r w:rsidR="00B3588F" w:rsidRPr="00B3588F">
                    <w:rPr>
                      <w:lang w:eastAsia="zh-CN"/>
                    </w:rPr>
                    <w:t>)</w:t>
                  </w:r>
                </w:p>
                <w:p w:rsidR="00964221" w:rsidRPr="00B12354" w:rsidRDefault="00964221" w:rsidP="00B3588F">
                  <w:pPr>
                    <w:rPr>
                      <w:b/>
                    </w:rPr>
                  </w:pPr>
                </w:p>
              </w:tc>
              <w:tc>
                <w:tcPr>
                  <w:tcW w:w="539" w:type="dxa"/>
                </w:tcPr>
                <w:p w:rsidR="00964221" w:rsidRDefault="00964221" w:rsidP="00964221">
                  <w:pPr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 xml:space="preserve">                </w:t>
                  </w:r>
                </w:p>
                <w:p w:rsidR="00964221" w:rsidRDefault="00964221" w:rsidP="00964221">
                  <w:pPr>
                    <w:rPr>
                      <w:b/>
                      <w:bCs/>
                      <w:lang w:eastAsia="zh-CN"/>
                    </w:rPr>
                  </w:pPr>
                </w:p>
                <w:p w:rsidR="00964221" w:rsidRPr="00B12354" w:rsidRDefault="00964221" w:rsidP="00964221">
                  <w:pPr>
                    <w:rPr>
                      <w:color w:val="0000FF"/>
                      <w:u w:val="single"/>
                      <w:lang w:eastAsia="zh-CN"/>
                    </w:rPr>
                  </w:pPr>
                </w:p>
              </w:tc>
            </w:tr>
          </w:tbl>
          <w:p w:rsidR="000069D4" w:rsidRDefault="000069D4" w:rsidP="00054DE2">
            <w:pPr>
              <w:pStyle w:val="Title1"/>
              <w:jc w:val="left"/>
              <w:rPr>
                <w:lang w:eastAsia="zh-CN"/>
              </w:rPr>
            </w:pPr>
          </w:p>
        </w:tc>
      </w:tr>
      <w:tr w:rsidR="00964221" w:rsidTr="00D046A7">
        <w:trPr>
          <w:cantSplit/>
        </w:trPr>
        <w:tc>
          <w:tcPr>
            <w:tcW w:w="9889" w:type="dxa"/>
            <w:gridSpan w:val="2"/>
          </w:tcPr>
          <w:p w:rsidR="00890F6D" w:rsidRPr="00A62FC0" w:rsidRDefault="00890F6D" w:rsidP="00890F6D">
            <w:pPr>
              <w:rPr>
                <w:b/>
                <w:sz w:val="22"/>
                <w:szCs w:val="22"/>
              </w:rPr>
            </w:pPr>
            <w:r w:rsidRPr="00A62FC0">
              <w:rPr>
                <w:b/>
                <w:sz w:val="22"/>
                <w:szCs w:val="22"/>
              </w:rPr>
              <w:t xml:space="preserve">Attachment 1: </w:t>
            </w:r>
            <w:r w:rsidR="00D551FF">
              <w:rPr>
                <w:b/>
                <w:sz w:val="22"/>
                <w:szCs w:val="22"/>
              </w:rPr>
              <w:t xml:space="preserve">Contribution </w:t>
            </w:r>
            <w:r w:rsidRPr="00A62FC0">
              <w:rPr>
                <w:b/>
                <w:sz w:val="22"/>
                <w:szCs w:val="22"/>
              </w:rPr>
              <w:t>sent to ITU-R WP5D,</w:t>
            </w:r>
          </w:p>
          <w:p w:rsidR="00A408C0" w:rsidRDefault="00140D92" w:rsidP="00890F6D">
            <w:pPr>
              <w:rPr>
                <w:bCs/>
                <w:sz w:val="22"/>
                <w:szCs w:val="22"/>
                <w:highlight w:val="yellow"/>
              </w:rPr>
            </w:pPr>
            <w:r>
              <w:object w:dxaOrig="1508" w:dyaOrig="984" w14:anchorId="18B59A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15pt;height:49.5pt" o:ole="">
                  <v:imagedata r:id="rId12" o:title=""/>
                </v:shape>
                <o:OLEObject Type="Embed" ProgID="Word.Document.12" ShapeID="_x0000_i1025" DrawAspect="Icon" ObjectID="_1704726761" r:id="rId13">
                  <o:FieldCodes>\s</o:FieldCodes>
                </o:OLEObject>
              </w:object>
            </w:r>
          </w:p>
          <w:p w:rsidR="00890F6D" w:rsidRPr="00A62FC0" w:rsidRDefault="00890F6D" w:rsidP="00890F6D">
            <w:pPr>
              <w:rPr>
                <w:b/>
                <w:sz w:val="22"/>
                <w:szCs w:val="22"/>
              </w:rPr>
            </w:pPr>
            <w:r w:rsidRPr="00A62FC0">
              <w:rPr>
                <w:b/>
                <w:sz w:val="22"/>
                <w:szCs w:val="22"/>
              </w:rPr>
              <w:t xml:space="preserve">Attachment </w:t>
            </w:r>
            <w:r w:rsidR="00A75B2A">
              <w:rPr>
                <w:b/>
                <w:sz w:val="22"/>
                <w:szCs w:val="22"/>
              </w:rPr>
              <w:t>2</w:t>
            </w:r>
            <w:r w:rsidRPr="00A62FC0">
              <w:rPr>
                <w:b/>
                <w:sz w:val="22"/>
                <w:szCs w:val="22"/>
              </w:rPr>
              <w:t>: LS sent to TEC,</w:t>
            </w:r>
          </w:p>
          <w:p w:rsidR="00A408C0" w:rsidRPr="0009106E" w:rsidRDefault="00924A0F" w:rsidP="00890F6D">
            <w:pPr>
              <w:rPr>
                <w:bCs/>
                <w:sz w:val="22"/>
                <w:szCs w:val="22"/>
              </w:rPr>
            </w:pPr>
            <w:r>
              <w:object w:dxaOrig="1508" w:dyaOrig="984" w14:anchorId="1B802C73">
                <v:shape id="_x0000_i1026" type="#_x0000_t75" style="width:76.15pt;height:49.5pt" o:ole="">
                  <v:imagedata r:id="rId14" o:title=""/>
                </v:shape>
                <o:OLEObject Type="Embed" ProgID="Word.Document.12" ShapeID="_x0000_i1026" DrawAspect="Icon" ObjectID="_1704726762" r:id="rId15">
                  <o:FieldCodes>\s</o:FieldCodes>
                </o:OLEObject>
              </w:object>
            </w:r>
          </w:p>
          <w:p w:rsidR="00890F6D" w:rsidRPr="00A62FC0" w:rsidRDefault="00890F6D" w:rsidP="00890F6D">
            <w:pPr>
              <w:rPr>
                <w:b/>
                <w:sz w:val="22"/>
                <w:szCs w:val="22"/>
              </w:rPr>
            </w:pPr>
            <w:r w:rsidRPr="00A62FC0">
              <w:rPr>
                <w:b/>
                <w:sz w:val="22"/>
                <w:szCs w:val="22"/>
              </w:rPr>
              <w:t xml:space="preserve">Attachment </w:t>
            </w:r>
            <w:r w:rsidR="00A75B2A">
              <w:rPr>
                <w:b/>
                <w:sz w:val="22"/>
                <w:szCs w:val="22"/>
              </w:rPr>
              <w:t>3</w:t>
            </w:r>
            <w:r w:rsidRPr="00A62FC0">
              <w:rPr>
                <w:b/>
                <w:sz w:val="22"/>
                <w:szCs w:val="22"/>
              </w:rPr>
              <w:t>: LS sent to 3GPP TSG RAN.</w:t>
            </w:r>
          </w:p>
          <w:p w:rsidR="00A408C0" w:rsidRPr="0009106E" w:rsidRDefault="00A408C0" w:rsidP="00890F6D">
            <w:pPr>
              <w:rPr>
                <w:bCs/>
                <w:sz w:val="22"/>
                <w:szCs w:val="22"/>
              </w:rPr>
            </w:pPr>
          </w:p>
          <w:bookmarkStart w:id="8" w:name="_MON_1704737163"/>
          <w:bookmarkEnd w:id="8"/>
          <w:p w:rsidR="00964221" w:rsidRDefault="000A4F65" w:rsidP="00964221">
            <w:pPr>
              <w:pStyle w:val="Title1"/>
              <w:jc w:val="left"/>
              <w:rPr>
                <w:lang w:eastAsia="zh-CN"/>
              </w:rPr>
            </w:pPr>
            <w:r>
              <w:rPr>
                <w:lang w:eastAsia="zh-CN"/>
              </w:rPr>
              <w:object w:dxaOrig="1508" w:dyaOrig="984" w14:anchorId="2010B8EC">
                <v:shape id="_x0000_i1027" type="#_x0000_t75" style="width:75.4pt;height:49.15pt" o:ole="">
                  <v:imagedata r:id="rId16" o:title=""/>
                </v:shape>
                <o:OLEObject Type="Embed" ProgID="Word.Document.12" ShapeID="_x0000_i1027" DrawAspect="Icon" ObjectID="_1704726763" r:id="rId17">
                  <o:FieldCodes>\s</o:FieldCodes>
                </o:OLEObject>
              </w:object>
            </w:r>
          </w:p>
        </w:tc>
      </w:tr>
    </w:tbl>
    <w:p w:rsidR="004007CC" w:rsidRPr="00F20173" w:rsidRDefault="00F20173" w:rsidP="00F20173">
      <w:pPr>
        <w:tabs>
          <w:tab w:val="clear" w:pos="1134"/>
          <w:tab w:val="left" w:pos="1276"/>
        </w:tabs>
        <w:spacing w:before="0"/>
        <w:rPr>
          <w:bCs/>
          <w:lang w:eastAsia="ja-JP"/>
        </w:rPr>
      </w:pPr>
      <w:bookmarkStart w:id="9" w:name="dbreak"/>
      <w:bookmarkEnd w:id="7"/>
      <w:bookmarkEnd w:id="9"/>
      <w:r>
        <w:rPr>
          <w:b/>
          <w:lang w:eastAsia="ja-JP"/>
        </w:rPr>
        <w:tab/>
      </w:r>
    </w:p>
    <w:p w:rsidR="004007CC" w:rsidRDefault="004007CC" w:rsidP="004007CC">
      <w:pPr>
        <w:pStyle w:val="Reasons"/>
        <w:jc w:val="center"/>
      </w:pPr>
    </w:p>
    <w:sectPr w:rsidR="004007CC" w:rsidSect="00D0271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50A3" w:rsidRDefault="004150A3">
      <w:r>
        <w:separator/>
      </w:r>
    </w:p>
  </w:endnote>
  <w:endnote w:type="continuationSeparator" w:id="0">
    <w:p w:rsidR="004150A3" w:rsidRDefault="00415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A3D81" w:rsidRDefault="00FA3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9169713"/>
      <w:placeholder>
        <w:docPart w:val="33E2FAA3861C4A708F1155F91DB18AC5"/>
      </w:placeholder>
      <w:temporary/>
      <w:showingPlcHdr/>
      <w15:appearance w15:val="hidden"/>
    </w:sdtPr>
    <w:sdtEndPr/>
    <w:sdtContent>
      <w:p w:rsidR="00FA3D81" w:rsidRDefault="00FA3D81">
        <w:pPr>
          <w:pStyle w:val="Footer"/>
        </w:pPr>
        <w:r>
          <w:t>[Type here]</w:t>
        </w:r>
      </w:p>
    </w:sdtContent>
  </w:sdt>
  <w:p w:rsidR="00663EF1" w:rsidRPr="002F7CB3" w:rsidRDefault="00663EF1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A3D81" w:rsidRDefault="00FA3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50A3" w:rsidRDefault="004150A3">
      <w:r>
        <w:t>____________________</w:t>
      </w:r>
    </w:p>
  </w:footnote>
  <w:footnote w:type="continuationSeparator" w:id="0">
    <w:p w:rsidR="004150A3" w:rsidRDefault="00415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A3D81" w:rsidRDefault="00FA3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A3D81" w:rsidRDefault="00FA3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A3D81" w:rsidRDefault="00FA3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74CEB"/>
    <w:multiLevelType w:val="hybridMultilevel"/>
    <w:tmpl w:val="2C5E8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E620A"/>
    <w:multiLevelType w:val="hybridMultilevel"/>
    <w:tmpl w:val="5E7636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578D5"/>
    <w:multiLevelType w:val="hybridMultilevel"/>
    <w:tmpl w:val="2C40F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8732F"/>
    <w:multiLevelType w:val="hybridMultilevel"/>
    <w:tmpl w:val="46DCE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81783"/>
    <w:multiLevelType w:val="hybridMultilevel"/>
    <w:tmpl w:val="86DC1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CH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8A8"/>
    <w:rsid w:val="000069D4"/>
    <w:rsid w:val="00015003"/>
    <w:rsid w:val="000154AE"/>
    <w:rsid w:val="000174AD"/>
    <w:rsid w:val="00030357"/>
    <w:rsid w:val="00047A1D"/>
    <w:rsid w:val="00054DE2"/>
    <w:rsid w:val="000604B9"/>
    <w:rsid w:val="0007237E"/>
    <w:rsid w:val="00077622"/>
    <w:rsid w:val="000A2C4E"/>
    <w:rsid w:val="000A4F65"/>
    <w:rsid w:val="000A5678"/>
    <w:rsid w:val="000A7D55"/>
    <w:rsid w:val="000B4F98"/>
    <w:rsid w:val="000C12C8"/>
    <w:rsid w:val="000C2E8E"/>
    <w:rsid w:val="000D1EF6"/>
    <w:rsid w:val="000E0E7C"/>
    <w:rsid w:val="000F1B4B"/>
    <w:rsid w:val="0012744F"/>
    <w:rsid w:val="00131178"/>
    <w:rsid w:val="00140D92"/>
    <w:rsid w:val="00155930"/>
    <w:rsid w:val="00156F66"/>
    <w:rsid w:val="00163271"/>
    <w:rsid w:val="00171853"/>
    <w:rsid w:val="00174888"/>
    <w:rsid w:val="00182528"/>
    <w:rsid w:val="00183FE2"/>
    <w:rsid w:val="0018500B"/>
    <w:rsid w:val="00193E4E"/>
    <w:rsid w:val="00196A19"/>
    <w:rsid w:val="001B3E2D"/>
    <w:rsid w:val="001C7BA7"/>
    <w:rsid w:val="001E7629"/>
    <w:rsid w:val="00202DC1"/>
    <w:rsid w:val="002116EE"/>
    <w:rsid w:val="002127EB"/>
    <w:rsid w:val="002309D8"/>
    <w:rsid w:val="00231CF0"/>
    <w:rsid w:val="00261821"/>
    <w:rsid w:val="0026465C"/>
    <w:rsid w:val="00267D68"/>
    <w:rsid w:val="00282D4C"/>
    <w:rsid w:val="002A7FE2"/>
    <w:rsid w:val="002B1DF7"/>
    <w:rsid w:val="002E1B4F"/>
    <w:rsid w:val="002F2E67"/>
    <w:rsid w:val="002F7CB3"/>
    <w:rsid w:val="00315546"/>
    <w:rsid w:val="00330567"/>
    <w:rsid w:val="00337874"/>
    <w:rsid w:val="0034401F"/>
    <w:rsid w:val="00360512"/>
    <w:rsid w:val="003606FE"/>
    <w:rsid w:val="0038178F"/>
    <w:rsid w:val="00385ED9"/>
    <w:rsid w:val="00386A9D"/>
    <w:rsid w:val="00391081"/>
    <w:rsid w:val="003B2789"/>
    <w:rsid w:val="003C13CE"/>
    <w:rsid w:val="003E1341"/>
    <w:rsid w:val="003E2518"/>
    <w:rsid w:val="003E6C6E"/>
    <w:rsid w:val="003E6CB4"/>
    <w:rsid w:val="003E7CEF"/>
    <w:rsid w:val="004007CC"/>
    <w:rsid w:val="00411752"/>
    <w:rsid w:val="004150A3"/>
    <w:rsid w:val="0043703A"/>
    <w:rsid w:val="00446BA3"/>
    <w:rsid w:val="004950EC"/>
    <w:rsid w:val="004A4AD8"/>
    <w:rsid w:val="004B1EF7"/>
    <w:rsid w:val="004B3FAD"/>
    <w:rsid w:val="004C5749"/>
    <w:rsid w:val="004C76D7"/>
    <w:rsid w:val="004F0BC6"/>
    <w:rsid w:val="00501DCA"/>
    <w:rsid w:val="00513226"/>
    <w:rsid w:val="00513A47"/>
    <w:rsid w:val="0053507E"/>
    <w:rsid w:val="005408DF"/>
    <w:rsid w:val="0054096D"/>
    <w:rsid w:val="0054216A"/>
    <w:rsid w:val="00553DB2"/>
    <w:rsid w:val="005634ED"/>
    <w:rsid w:val="005704E1"/>
    <w:rsid w:val="00573344"/>
    <w:rsid w:val="00574F4C"/>
    <w:rsid w:val="00576434"/>
    <w:rsid w:val="00583F9B"/>
    <w:rsid w:val="00587BF2"/>
    <w:rsid w:val="005A4BC5"/>
    <w:rsid w:val="005B03A2"/>
    <w:rsid w:val="005C7D36"/>
    <w:rsid w:val="005E5C10"/>
    <w:rsid w:val="005E69CB"/>
    <w:rsid w:val="005F2C78"/>
    <w:rsid w:val="0060784F"/>
    <w:rsid w:val="006144E4"/>
    <w:rsid w:val="006330FF"/>
    <w:rsid w:val="00650299"/>
    <w:rsid w:val="00655FC5"/>
    <w:rsid w:val="00663EF1"/>
    <w:rsid w:val="00691820"/>
    <w:rsid w:val="006D4325"/>
    <w:rsid w:val="006E2761"/>
    <w:rsid w:val="00721293"/>
    <w:rsid w:val="00721D01"/>
    <w:rsid w:val="00740527"/>
    <w:rsid w:val="0074512C"/>
    <w:rsid w:val="00765C9D"/>
    <w:rsid w:val="007808C7"/>
    <w:rsid w:val="00797C31"/>
    <w:rsid w:val="007A23FC"/>
    <w:rsid w:val="007B1557"/>
    <w:rsid w:val="007C2A11"/>
    <w:rsid w:val="007D3A4F"/>
    <w:rsid w:val="00804D84"/>
    <w:rsid w:val="00814E0A"/>
    <w:rsid w:val="00822581"/>
    <w:rsid w:val="008309DD"/>
    <w:rsid w:val="0083227A"/>
    <w:rsid w:val="008472C5"/>
    <w:rsid w:val="0085014D"/>
    <w:rsid w:val="008554E0"/>
    <w:rsid w:val="008563C7"/>
    <w:rsid w:val="008663C9"/>
    <w:rsid w:val="00866900"/>
    <w:rsid w:val="00876A8A"/>
    <w:rsid w:val="00877FE2"/>
    <w:rsid w:val="00881BA1"/>
    <w:rsid w:val="008854F6"/>
    <w:rsid w:val="00890F6D"/>
    <w:rsid w:val="008B787A"/>
    <w:rsid w:val="008C26B8"/>
    <w:rsid w:val="008C50EC"/>
    <w:rsid w:val="008D111B"/>
    <w:rsid w:val="008E1965"/>
    <w:rsid w:val="008E2E77"/>
    <w:rsid w:val="008F208F"/>
    <w:rsid w:val="008F2FA8"/>
    <w:rsid w:val="00903FF8"/>
    <w:rsid w:val="0091231C"/>
    <w:rsid w:val="00914E40"/>
    <w:rsid w:val="00924A0F"/>
    <w:rsid w:val="00924F65"/>
    <w:rsid w:val="00950A39"/>
    <w:rsid w:val="00953E6F"/>
    <w:rsid w:val="00964221"/>
    <w:rsid w:val="009648E1"/>
    <w:rsid w:val="00967CB4"/>
    <w:rsid w:val="00967F10"/>
    <w:rsid w:val="00982084"/>
    <w:rsid w:val="0098659D"/>
    <w:rsid w:val="00987248"/>
    <w:rsid w:val="00995963"/>
    <w:rsid w:val="009A36D6"/>
    <w:rsid w:val="009B3AA2"/>
    <w:rsid w:val="009B5460"/>
    <w:rsid w:val="009B61EB"/>
    <w:rsid w:val="009C2064"/>
    <w:rsid w:val="009D1697"/>
    <w:rsid w:val="009F3A46"/>
    <w:rsid w:val="009F6520"/>
    <w:rsid w:val="00A014F8"/>
    <w:rsid w:val="00A038A8"/>
    <w:rsid w:val="00A12A0D"/>
    <w:rsid w:val="00A20BB5"/>
    <w:rsid w:val="00A408C0"/>
    <w:rsid w:val="00A45F3D"/>
    <w:rsid w:val="00A5173C"/>
    <w:rsid w:val="00A52509"/>
    <w:rsid w:val="00A61AEF"/>
    <w:rsid w:val="00A62FC0"/>
    <w:rsid w:val="00A6749C"/>
    <w:rsid w:val="00A72634"/>
    <w:rsid w:val="00A75B2A"/>
    <w:rsid w:val="00A8075C"/>
    <w:rsid w:val="00AB194D"/>
    <w:rsid w:val="00AC4EFA"/>
    <w:rsid w:val="00AD2345"/>
    <w:rsid w:val="00AF173A"/>
    <w:rsid w:val="00B066A4"/>
    <w:rsid w:val="00B07A13"/>
    <w:rsid w:val="00B25CB4"/>
    <w:rsid w:val="00B31CB4"/>
    <w:rsid w:val="00B3588F"/>
    <w:rsid w:val="00B4279B"/>
    <w:rsid w:val="00B45FC9"/>
    <w:rsid w:val="00B76F35"/>
    <w:rsid w:val="00B81138"/>
    <w:rsid w:val="00B8469D"/>
    <w:rsid w:val="00BA2B8F"/>
    <w:rsid w:val="00BA438A"/>
    <w:rsid w:val="00BB5A3B"/>
    <w:rsid w:val="00BC7CCF"/>
    <w:rsid w:val="00BE470B"/>
    <w:rsid w:val="00BF0DCD"/>
    <w:rsid w:val="00BF629B"/>
    <w:rsid w:val="00C16202"/>
    <w:rsid w:val="00C273B9"/>
    <w:rsid w:val="00C43BF5"/>
    <w:rsid w:val="00C46A6C"/>
    <w:rsid w:val="00C46EF2"/>
    <w:rsid w:val="00C478EA"/>
    <w:rsid w:val="00C57A91"/>
    <w:rsid w:val="00C639DF"/>
    <w:rsid w:val="00C776B2"/>
    <w:rsid w:val="00CC01C2"/>
    <w:rsid w:val="00CC0661"/>
    <w:rsid w:val="00CC6614"/>
    <w:rsid w:val="00CD7D33"/>
    <w:rsid w:val="00CF21F2"/>
    <w:rsid w:val="00D02712"/>
    <w:rsid w:val="00D046A7"/>
    <w:rsid w:val="00D076F3"/>
    <w:rsid w:val="00D214D0"/>
    <w:rsid w:val="00D448DB"/>
    <w:rsid w:val="00D551FF"/>
    <w:rsid w:val="00D56135"/>
    <w:rsid w:val="00D6546B"/>
    <w:rsid w:val="00D73A70"/>
    <w:rsid w:val="00DA26CA"/>
    <w:rsid w:val="00DA5C13"/>
    <w:rsid w:val="00DB178B"/>
    <w:rsid w:val="00DC17D3"/>
    <w:rsid w:val="00DD07F9"/>
    <w:rsid w:val="00DD4BED"/>
    <w:rsid w:val="00DE39F0"/>
    <w:rsid w:val="00DE4127"/>
    <w:rsid w:val="00DF0AF3"/>
    <w:rsid w:val="00DF7E9F"/>
    <w:rsid w:val="00E06082"/>
    <w:rsid w:val="00E27D7E"/>
    <w:rsid w:val="00E324E6"/>
    <w:rsid w:val="00E42E13"/>
    <w:rsid w:val="00E56D5C"/>
    <w:rsid w:val="00E6257C"/>
    <w:rsid w:val="00E63C59"/>
    <w:rsid w:val="00E80367"/>
    <w:rsid w:val="00E866E0"/>
    <w:rsid w:val="00E95472"/>
    <w:rsid w:val="00EA517F"/>
    <w:rsid w:val="00EB610B"/>
    <w:rsid w:val="00EC7DC7"/>
    <w:rsid w:val="00EE3449"/>
    <w:rsid w:val="00EF4216"/>
    <w:rsid w:val="00F20173"/>
    <w:rsid w:val="00F25662"/>
    <w:rsid w:val="00F46943"/>
    <w:rsid w:val="00F520F2"/>
    <w:rsid w:val="00F625B1"/>
    <w:rsid w:val="00FA0DBC"/>
    <w:rsid w:val="00FA124A"/>
    <w:rsid w:val="00FA2E0C"/>
    <w:rsid w:val="00FA3D81"/>
    <w:rsid w:val="00FA43D7"/>
    <w:rsid w:val="00FC08DD"/>
    <w:rsid w:val="00FC2316"/>
    <w:rsid w:val="00FC2CFD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77A6C"/>
  <w15:docId w15:val="{B8ACFB27-C751-4753-874C-1D0BC297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aliases w:val="CEO_Hyperlink"/>
    <w:basedOn w:val="DefaultParagraphFont"/>
    <w:unhideWhenUsed/>
    <w:rsid w:val="004007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007CC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00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semiHidden/>
    <w:unhideWhenUsed/>
    <w:rsid w:val="00553DB2"/>
    <w:rPr>
      <w:color w:val="2B579A"/>
      <w:shd w:val="clear" w:color="auto" w:fill="E6E6E6"/>
    </w:rPr>
  </w:style>
  <w:style w:type="paragraph" w:customStyle="1" w:styleId="m-3847676683690996424msoplaintext">
    <w:name w:val="m_-3847676683690996424msoplaintext"/>
    <w:basedOn w:val="Normal"/>
    <w:rsid w:val="001C7BA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color w:val="000000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09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4096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0784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5593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55930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4e/Docs/RP-213532.zip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17" Type="http://schemas.openxmlformats.org/officeDocument/2006/relationships/package" Target="embeddings/Microsoft_Word_Document2.docx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kmittal@tsdsi.i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package" Target="embeddings/Microsoft_Word_Document1.docx"/><Relationship Id="rId23" Type="http://schemas.openxmlformats.org/officeDocument/2006/relationships/footer" Target="footer3.xml"/><Relationship Id="rId10" Type="http://schemas.openxmlformats.org/officeDocument/2006/relationships/hyperlink" Target="https://www.3gpp.org/ftp/tsg_ran/TSG_RAN/TSGR_94e/Docs/RP-213534.zip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94e/Docs/RP-213533.zip" TargetMode="Externa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3E2FAA3861C4A708F1155F91DB18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68D9B-F402-444A-9584-D826EE30A2C3}"/>
      </w:docPartPr>
      <w:docPartBody>
        <w:p w:rsidR="00833804" w:rsidRDefault="000E6540" w:rsidP="000E6540">
          <w:pPr>
            <w:pStyle w:val="33E2FAA3861C4A708F1155F91DB18AC5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540"/>
    <w:rsid w:val="000E6540"/>
    <w:rsid w:val="00105C4C"/>
    <w:rsid w:val="00186657"/>
    <w:rsid w:val="001D5A9C"/>
    <w:rsid w:val="00415902"/>
    <w:rsid w:val="005B1A1A"/>
    <w:rsid w:val="005C1970"/>
    <w:rsid w:val="006467C4"/>
    <w:rsid w:val="006A6F7C"/>
    <w:rsid w:val="00747994"/>
    <w:rsid w:val="00784965"/>
    <w:rsid w:val="00833804"/>
    <w:rsid w:val="009937C5"/>
    <w:rsid w:val="00B17815"/>
    <w:rsid w:val="00BC1F09"/>
    <w:rsid w:val="00BD6AF8"/>
    <w:rsid w:val="00C86306"/>
    <w:rsid w:val="00CD4411"/>
    <w:rsid w:val="00CE19E0"/>
    <w:rsid w:val="00D277D6"/>
    <w:rsid w:val="00F24765"/>
    <w:rsid w:val="00FD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E2FAA3861C4A708F1155F91DB18AC5">
    <w:name w:val="33E2FAA3861C4A708F1155F91DB18AC5"/>
    <w:rsid w:val="000E65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R5-216899</cp:lastModifiedBy>
  <cp:revision>1</cp:revision>
  <cp:lastPrinted>2008-02-21T14:04:00Z</cp:lastPrinted>
  <dcterms:created xsi:type="dcterms:W3CDTF">2022-01-26T17:26:00Z</dcterms:created>
  <dcterms:modified xsi:type="dcterms:W3CDTF">2022-01-26T17:26:00Z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