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8B252C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A53C51" w:rsidRPr="00A53C51">
        <w:rPr>
          <w:b/>
          <w:bCs/>
          <w:i/>
          <w:iCs/>
          <w:sz w:val="24"/>
          <w:szCs w:val="24"/>
        </w:rPr>
        <w:t>R5s220</w:t>
      </w:r>
      <w:r w:rsidR="006115C8">
        <w:rPr>
          <w:b/>
          <w:bCs/>
          <w:i/>
          <w:iCs/>
          <w:sz w:val="24"/>
          <w:szCs w:val="24"/>
        </w:rPr>
        <w:t>248</w:t>
      </w:r>
    </w:p>
    <w:p w14:paraId="5D6FC58C" w14:textId="1E5CEA7A" w:rsidR="001A09A3" w:rsidRDefault="006115C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A7CB900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6A4438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D31865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1B61953" w:rsidR="001E41F3" w:rsidRPr="005F0EEB" w:rsidRDefault="00A53C5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53C51">
              <w:rPr>
                <w:b/>
                <w:bCs/>
                <w:sz w:val="24"/>
                <w:szCs w:val="24"/>
              </w:rPr>
              <w:t>2250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B0AE0F7" w:rsidR="001E41F3" w:rsidRPr="00A1055C" w:rsidRDefault="006115C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91CB794" w:rsidR="001E41F3" w:rsidRPr="00410371" w:rsidRDefault="006115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D31865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F88181E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02AD" w:rsidRPr="009302AD">
              <w:t xml:space="preserve">NR5GC MDT </w:t>
            </w:r>
            <w:r w:rsidR="00E83762">
              <w:t xml:space="preserve">template </w:t>
            </w:r>
            <w:r w:rsidR="00E83762" w:rsidRPr="00E83762">
              <w:t>cr_NR_RLF_Report_r16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CB59B0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DB27F9E" w:rsidR="001E41F3" w:rsidRDefault="004F53EF">
            <w:pPr>
              <w:pStyle w:val="CRCoverPage"/>
              <w:spacing w:after="0"/>
              <w:ind w:left="100"/>
              <w:rPr>
                <w:noProof/>
              </w:rPr>
            </w:pPr>
            <w:r w:rsidRPr="00370835"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8ACA882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2021-12-1</w:t>
            </w:r>
            <w:r w:rsidR="009302AD">
              <w:t>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30D5E2C" w:rsidR="001E41F3" w:rsidRDefault="00D3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3340D1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A53C5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75CF504" w:rsidR="001E41F3" w:rsidRDefault="00715EBA" w:rsidP="005F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The template </w:t>
            </w:r>
            <w:r w:rsidRPr="003B55AE">
              <w:rPr>
                <w:rFonts w:cs="Arial"/>
                <w:lang w:eastAsia="en-GB"/>
              </w:rPr>
              <w:t>cr_NR_MeasResult2NR_r16 have defined like first parameter ARFCN_ValueNR and second PhysCellId. These 2 parameters are swapped in definition of template cr_NR_RLF_Report_r16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EBA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715EBA" w:rsidRDefault="00715EBA" w:rsidP="00715E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266D20C" w:rsidR="00715EBA" w:rsidRDefault="00715EBA" w:rsidP="00715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Swap </w:t>
            </w:r>
            <w:r w:rsidRPr="003B55AE">
              <w:rPr>
                <w:rFonts w:cs="Arial"/>
                <w:lang w:eastAsia="en-GB"/>
              </w:rPr>
              <w:t>ARFCN_ValueNR and second PhysCellId</w:t>
            </w:r>
            <w:r>
              <w:rPr>
                <w:rFonts w:cs="Arial"/>
                <w:lang w:eastAsia="en-GB"/>
              </w:rPr>
              <w:t xml:space="preserve"> inside </w:t>
            </w:r>
            <w:r w:rsidRPr="003B55AE">
              <w:rPr>
                <w:rFonts w:cs="Arial"/>
                <w:lang w:eastAsia="en-GB"/>
              </w:rPr>
              <w:t>cr_NR_MeasResult2NR_r16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290D22C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AAF5D32" w:rsidR="001E41F3" w:rsidRDefault="003B55AE" w:rsidP="003B55AE">
            <w:pPr>
              <w:pStyle w:val="CRCoverPage"/>
              <w:spacing w:after="0"/>
              <w:ind w:left="100"/>
            </w:pPr>
            <w:r>
              <w:t>8.1.6.1.3.1.NR5GC, 8.1.6.1.3.2.NR5GC, 8.1.6.1.3.5.NR5GC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F7C65C2" w:rsidR="001E41F3" w:rsidRDefault="00E86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3094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972DEA" w14:textId="2BFFD737" w:rsidR="0067716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716D" w:rsidRPr="00084B2C">
        <w:rPr>
          <w:rFonts w:cs="Arial"/>
          <w:iCs/>
        </w:rPr>
        <w:t>Table of Contents</w:t>
      </w:r>
      <w:r w:rsidR="0067716D">
        <w:tab/>
      </w:r>
      <w:r w:rsidR="0067716D">
        <w:fldChar w:fldCharType="begin"/>
      </w:r>
      <w:r w:rsidR="0067716D">
        <w:instrText xml:space="preserve"> PAGEREF _Toc90309413 \h </w:instrText>
      </w:r>
      <w:r w:rsidR="0067716D">
        <w:fldChar w:fldCharType="separate"/>
      </w:r>
      <w:r w:rsidR="0067716D">
        <w:t>2</w:t>
      </w:r>
      <w:r w:rsidR="0067716D">
        <w:fldChar w:fldCharType="end"/>
      </w:r>
    </w:p>
    <w:p w14:paraId="7FC95C7F" w14:textId="0D2CDE72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_Toc90309414 \h </w:instrText>
      </w:r>
      <w:r>
        <w:fldChar w:fldCharType="separate"/>
      </w:r>
      <w:r>
        <w:t>3</w:t>
      </w:r>
      <w:r>
        <w:fldChar w:fldCharType="end"/>
      </w:r>
    </w:p>
    <w:p w14:paraId="6AEE62F4" w14:textId="0B37A05F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_Toc90309415 \h </w:instrText>
      </w:r>
      <w:r>
        <w:fldChar w:fldCharType="separate"/>
      </w:r>
      <w:r>
        <w:t>3</w:t>
      </w:r>
      <w:r>
        <w:fldChar w:fldCharType="end"/>
      </w:r>
    </w:p>
    <w:p w14:paraId="2E4D4796" w14:textId="56571D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31517F0C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9414"/>
      <w:r>
        <w:rPr>
          <w:b/>
          <w:lang w:eastAsia="ja-JP"/>
        </w:rPr>
        <w:lastRenderedPageBreak/>
        <w:t>Overview</w:t>
      </w:r>
      <w:bookmarkEnd w:id="2"/>
      <w:bookmarkEnd w:id="3"/>
    </w:p>
    <w:p w14:paraId="50AAC46B" w14:textId="238D59ED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67716D">
        <w:rPr>
          <w:rFonts w:cs="Arial"/>
        </w:rPr>
        <w:t>iwd-TTCN3-B2020-09_D21wk</w:t>
      </w:r>
      <w:r w:rsidR="00D92818">
        <w:rPr>
          <w:rFonts w:cs="Arial"/>
        </w:rPr>
        <w:t>49</w:t>
      </w:r>
      <w:r w:rsidRPr="0067716D">
        <w:rPr>
          <w:rFonts w:cs="Arial"/>
          <w:color w:val="FF0000"/>
          <w:lang w:eastAsia="ja-JP"/>
        </w:rPr>
        <w:t xml:space="preserve"> </w:t>
      </w:r>
      <w:r w:rsidRPr="0067716D">
        <w:rPr>
          <w:rFonts w:cs="Arial"/>
        </w:rPr>
        <w:t>related to the title of this CR.</w:t>
      </w:r>
    </w:p>
    <w:p w14:paraId="423E2B77" w14:textId="77777777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67716D">
        <w:rPr>
          <w:rFonts w:cs="Arial"/>
          <w:b/>
          <w:sz w:val="24"/>
          <w:lang w:eastAsia="ja-JP"/>
        </w:rPr>
        <w:t>Contact:</w:t>
      </w:r>
      <w:r w:rsidRPr="0067716D">
        <w:rPr>
          <w:rFonts w:cs="Arial"/>
          <w:b/>
          <w:sz w:val="24"/>
          <w:lang w:eastAsia="ja-JP"/>
        </w:rPr>
        <w:tab/>
      </w:r>
      <w:r w:rsidRPr="0067716D">
        <w:rPr>
          <w:rFonts w:cs="Arial"/>
          <w:sz w:val="24"/>
          <w:lang w:eastAsia="ja-JP"/>
        </w:rPr>
        <w:t>Kalahasti, Narendra</w:t>
      </w:r>
      <w:r w:rsidRPr="0067716D">
        <w:rPr>
          <w:rFonts w:cs="Arial"/>
          <w:sz w:val="24"/>
          <w:lang w:eastAsia="ja-JP"/>
        </w:rPr>
        <w:br/>
      </w:r>
      <w:r w:rsidRPr="0067716D">
        <w:rPr>
          <w:rFonts w:cs="Arial"/>
          <w:b/>
          <w:lang w:eastAsia="ja-JP"/>
        </w:rPr>
        <w:tab/>
      </w:r>
      <w:r w:rsidRPr="0067716D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3707FA2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0309415"/>
      <w:r w:rsidRPr="00854C55">
        <w:rPr>
          <w:b/>
        </w:rPr>
        <w:t>Corrections required</w:t>
      </w:r>
      <w:bookmarkEnd w:id="4"/>
      <w:bookmarkEnd w:id="5"/>
      <w:bookmarkEnd w:id="6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301E4" w:rsidRPr="007C0A48" w14:paraId="35981B62" w14:textId="77777777" w:rsidTr="00A3669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C328" w14:textId="77777777" w:rsidR="002301E4" w:rsidRPr="007C0A48" w:rsidRDefault="002301E4" w:rsidP="00A36696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8DA8" w14:textId="2D2B0C08" w:rsidR="002301E4" w:rsidRPr="002301E4" w:rsidRDefault="003B55AE" w:rsidP="00A36696">
            <w:pPr>
              <w:rPr>
                <w:rFonts w:ascii="Arial" w:hAnsi="Arial" w:cs="Arial"/>
                <w:lang w:val="en-US" w:eastAsia="ja-JP"/>
              </w:rPr>
            </w:pPr>
            <w:r w:rsidRPr="003B55AE">
              <w:rPr>
                <w:rFonts w:ascii="Arial" w:hAnsi="Arial" w:cs="Arial"/>
                <w:lang w:eastAsia="en-GB"/>
              </w:rPr>
              <w:t>cr_NR_RLF_Report_r16</w:t>
            </w:r>
          </w:p>
        </w:tc>
      </w:tr>
      <w:tr w:rsidR="002301E4" w:rsidRPr="007C0A48" w14:paraId="26AD2036" w14:textId="77777777" w:rsidTr="00A3669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3EAB" w14:textId="77777777" w:rsidR="002301E4" w:rsidRPr="007C0A48" w:rsidRDefault="002301E4" w:rsidP="00A36696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E537" w14:textId="6A3623CE" w:rsidR="002301E4" w:rsidRPr="002237F4" w:rsidRDefault="003B55AE" w:rsidP="00A36696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en-GB"/>
              </w:rPr>
              <w:t xml:space="preserve">The template </w:t>
            </w:r>
            <w:r w:rsidRPr="003B55AE">
              <w:rPr>
                <w:rFonts w:cs="Arial"/>
                <w:lang w:eastAsia="en-GB"/>
              </w:rPr>
              <w:t>cr_NR_MeasResult2NR_r16 have defined like first parameter ARFCN_ValueNR and second PhysCellId. These 2 parameters are swapped in definition of template cr_NR_RLF_Report_r16</w:t>
            </w:r>
            <w:r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</w:t>
            </w:r>
          </w:p>
        </w:tc>
      </w:tr>
      <w:tr w:rsidR="002301E4" w:rsidRPr="007C0A48" w14:paraId="59F7E9CD" w14:textId="77777777" w:rsidTr="00A366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780E" w14:textId="77777777" w:rsidR="002301E4" w:rsidRPr="007C0A48" w:rsidRDefault="002301E4" w:rsidP="00A36696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9305" w14:textId="42E774AB" w:rsidR="002301E4" w:rsidRPr="002301E4" w:rsidRDefault="003B55AE" w:rsidP="00A36696">
            <w:pPr>
              <w:spacing w:after="0" w:line="259" w:lineRule="auto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Swap </w:t>
            </w:r>
            <w:r w:rsidRPr="003B55AE">
              <w:rPr>
                <w:rFonts w:ascii="Arial" w:hAnsi="Arial" w:cs="Arial"/>
                <w:lang w:eastAsia="en-GB"/>
              </w:rPr>
              <w:t>ARFCN_ValueNR and second PhysCellId</w:t>
            </w:r>
            <w:r>
              <w:rPr>
                <w:rFonts w:ascii="Arial" w:hAnsi="Arial" w:cs="Arial"/>
                <w:lang w:eastAsia="en-GB"/>
              </w:rPr>
              <w:t xml:space="preserve"> inside </w:t>
            </w:r>
            <w:r w:rsidRPr="003B55AE">
              <w:rPr>
                <w:rFonts w:ascii="Arial" w:hAnsi="Arial" w:cs="Arial"/>
                <w:lang w:eastAsia="en-GB"/>
              </w:rPr>
              <w:t>cr_NR_MeasResult2NR_r16</w:t>
            </w:r>
          </w:p>
        </w:tc>
      </w:tr>
      <w:tr w:rsidR="002301E4" w:rsidRPr="007C0A48" w14:paraId="5514F109" w14:textId="77777777" w:rsidTr="00A366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4626" w14:textId="77777777" w:rsidR="002301E4" w:rsidRPr="007C0A48" w:rsidRDefault="002301E4" w:rsidP="00A36696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F020" w14:textId="6BB6B435" w:rsidR="002301E4" w:rsidRPr="007C0A48" w:rsidRDefault="003B55AE" w:rsidP="00A36696">
            <w:pPr>
              <w:spacing w:after="0"/>
              <w:rPr>
                <w:rFonts w:ascii="Arial" w:hAnsi="Arial" w:cs="Arial"/>
                <w:color w:val="000000"/>
              </w:rPr>
            </w:pPr>
            <w:r w:rsidRPr="003B55AE">
              <w:rPr>
                <w:rFonts w:ascii="Arial" w:hAnsi="Arial" w:cs="Arial"/>
                <w:color w:val="000000"/>
              </w:rPr>
              <w:t>NR5GC_MDT_Specific_Templates.ttcn</w:t>
            </w:r>
          </w:p>
        </w:tc>
      </w:tr>
      <w:tr w:rsidR="002301E4" w:rsidRPr="007C0A48" w14:paraId="7769136E" w14:textId="77777777" w:rsidTr="00A366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D863" w14:textId="77777777" w:rsidR="002301E4" w:rsidRPr="007C0A48" w:rsidRDefault="002301E4" w:rsidP="00A3669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19F2" w14:textId="77777777" w:rsidR="002301E4" w:rsidRPr="007C0A48" w:rsidRDefault="002301E4" w:rsidP="00A36696"/>
        </w:tc>
      </w:tr>
    </w:tbl>
    <w:p w14:paraId="4815611F" w14:textId="7CD2D793" w:rsidR="0067716D" w:rsidRDefault="0067716D" w:rsidP="0067716D"/>
    <w:p w14:paraId="3B1F5DA6" w14:textId="77777777" w:rsidR="0067716D" w:rsidRPr="00717CA8" w:rsidRDefault="0067716D" w:rsidP="0067716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2D4784A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template RLF_Report_r16 cr_NR_RLF_Report_r16 (PhysCellId p_PhysCellId_New,</w:t>
      </w:r>
    </w:p>
    <w:p w14:paraId="0C179337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ARFCN_ValueNR p_ARFCN_ValueNR_New,</w:t>
      </w:r>
    </w:p>
    <w:p w14:paraId="7F7760C5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CellIdentity p_CellIdentity,</w:t>
      </w:r>
    </w:p>
    <w:p w14:paraId="21C863D3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RNTI_Value p_RNTI_Val_OldServCell,</w:t>
      </w:r>
    </w:p>
    <w:p w14:paraId="1FAA4BAE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template (present) SSB_Index p_SSB_Index := 1</w:t>
      </w:r>
    </w:p>
    <w:p w14:paraId="63260443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) :=</w:t>
      </w:r>
    </w:p>
    <w:p w14:paraId="447E6511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{</w:t>
      </w:r>
    </w:p>
    <w:p w14:paraId="3FF81824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nr_RLF_Report_r16 :=</w:t>
      </w:r>
    </w:p>
    <w:p w14:paraId="2BC2E430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{</w:t>
      </w:r>
    </w:p>
    <w:p w14:paraId="6EB8C75F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measResultLastServCell_r16 := cr_MeasResultRLFNR_r16_1SSB(p_SSB_Index),</w:t>
      </w:r>
    </w:p>
    <w:p w14:paraId="41C581B8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measResultNeighCells_r16 := cr_NR_MeasResultNeighCells_r16_NRList ({cr_NR_MeasResult2NR_r16 (</w:t>
      </w:r>
      <w:r w:rsidRPr="003B55A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p_PhysCellId_New, p_ARFCN_ValueNR_New</w:t>
      </w: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)}),</w:t>
      </w:r>
    </w:p>
    <w:p w14:paraId="510E5393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c_RNTI_r16 := p_RNTI_Val_OldServCell,</w:t>
      </w:r>
    </w:p>
    <w:p w14:paraId="2DA8FF2D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previousPCellId_r16 := omit,</w:t>
      </w:r>
    </w:p>
    <w:p w14:paraId="475233D8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failedPCellId_r16 := {</w:t>
      </w:r>
    </w:p>
    <w:p w14:paraId="379BBEC9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nrFailedPCellId_r16 := ?  //@sic R5s211638 sic@</w:t>
      </w:r>
    </w:p>
    <w:p w14:paraId="6CF2EC46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},</w:t>
      </w:r>
    </w:p>
    <w:p w14:paraId="3E5F2FAB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reconnectCellId_r16 := omit,</w:t>
      </w:r>
    </w:p>
    <w:p w14:paraId="64B47EDF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timeUntilReconnection_r16 := omit,      /* @sic R5s211526 BASELINE MOVING 2021 sic@ */</w:t>
      </w:r>
    </w:p>
    <w:p w14:paraId="7B742359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reestablishmentCellId_r16 := cr_NR_CGI_Info_Logging_r16_Def(p_CellIdentity),</w:t>
      </w:r>
    </w:p>
    <w:p w14:paraId="317D1494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timeConnFailure_r16 := omit,</w:t>
      </w:r>
    </w:p>
    <w:p w14:paraId="268B465D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timeSinceFailure_r16 := ?,</w:t>
      </w:r>
    </w:p>
    <w:p w14:paraId="48171408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connectionFailureType_r16 := rlf,</w:t>
      </w:r>
    </w:p>
    <w:p w14:paraId="3868643A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rlf_Cause_r16 := t310_Expiry,</w:t>
      </w:r>
    </w:p>
    <w:p w14:paraId="17D9DF70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locationInfo_r16 := *,</w:t>
      </w:r>
    </w:p>
    <w:p w14:paraId="1C5D816A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noSuitableCellFound_r16 := omit,</w:t>
      </w:r>
    </w:p>
    <w:p w14:paraId="4A3A7C0D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ra_InformationCommon_r16 := omit,</w:t>
      </w:r>
    </w:p>
    <w:p w14:paraId="40B5CF92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csi_rsRLMConfigBitmap_v1650 := omit /* @sic R5s211526 BASELINE MOVING 2021 FFS prose CR sic@ */</w:t>
      </w:r>
    </w:p>
    <w:p w14:paraId="19E8ED82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7369010" w14:textId="17EC430F" w:rsidR="00D46160" w:rsidRPr="00D46160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3C9B70CB" w14:textId="73417BA5" w:rsidR="0067716D" w:rsidRDefault="00D46160" w:rsidP="00D4616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D4616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FA514E5" w14:textId="2F4DB1C5" w:rsidR="0067716D" w:rsidRDefault="0067716D" w:rsidP="0067716D"/>
    <w:p w14:paraId="5278C141" w14:textId="77777777" w:rsidR="0067716D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D9ABAAB" w14:textId="77777777" w:rsidR="0067716D" w:rsidRPr="00717CA8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</w:p>
    <w:p w14:paraId="5819E817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template RLF_Report_r16 cr_NR_RLF_Report_r16 (PhysCellId p_PhysCellId_New,</w:t>
      </w:r>
    </w:p>
    <w:p w14:paraId="74E994DE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                                       ARFCN_ValueNR p_ARFCN_ValueNR_New,</w:t>
      </w:r>
    </w:p>
    <w:p w14:paraId="4000F2AC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                                       CellIdentity p_CellIdentity,</w:t>
      </w:r>
    </w:p>
    <w:p w14:paraId="7F6A8B38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                                       RNTI_Value p_RNTI_Val_OldServCell,</w:t>
      </w:r>
    </w:p>
    <w:p w14:paraId="356BE246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                                       template (present) SSB_Index p_SSB_Index := 1</w:t>
      </w:r>
    </w:p>
    <w:p w14:paraId="06D465E2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                                       ) :=</w:t>
      </w:r>
    </w:p>
    <w:p w14:paraId="1D554966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{</w:t>
      </w:r>
    </w:p>
    <w:p w14:paraId="6BED8DAB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lastRenderedPageBreak/>
        <w:t xml:space="preserve">        nr_RLF_Report_r16 :=</w:t>
      </w:r>
    </w:p>
    <w:p w14:paraId="1360BB21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{</w:t>
      </w:r>
    </w:p>
    <w:p w14:paraId="00F7AAF2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measResultLastServCell_r16 := cr_MeasResultRLFNR_r16_1SSB(p_SSB_Index),</w:t>
      </w:r>
    </w:p>
    <w:p w14:paraId="3865C41B" w14:textId="32895756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measResultNeighCells_r16 := cr_NR_MeasResultNeighCells_r16_NRList ({cr_NR_MeasResult2NR_r16 (</w:t>
      </w:r>
      <w:r w:rsidRPr="003B55AE">
        <w:rPr>
          <w:rFonts w:ascii="Courier New" w:hAnsi="Courier New"/>
          <w:noProof/>
          <w:sz w:val="16"/>
          <w:highlight w:val="yellow"/>
        </w:rPr>
        <w:t>p_ARFCN_ValueNR_New, p_PhysCellId_New</w:t>
      </w:r>
      <w:r w:rsidRPr="003B55AE">
        <w:rPr>
          <w:rFonts w:ascii="Courier New" w:hAnsi="Courier New"/>
          <w:noProof/>
          <w:sz w:val="16"/>
        </w:rPr>
        <w:t>)}),</w:t>
      </w:r>
    </w:p>
    <w:p w14:paraId="33211082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c_RNTI_r16 := p_RNTI_Val_OldServCell,</w:t>
      </w:r>
    </w:p>
    <w:p w14:paraId="16832239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previousPCellId_r16 := omit,</w:t>
      </w:r>
    </w:p>
    <w:p w14:paraId="3FC493C3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failedPCellId_r16 := {</w:t>
      </w:r>
    </w:p>
    <w:p w14:paraId="73657C60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    nrFailedPCellId_r16 := ?  //@sic R5s211638 sic@</w:t>
      </w:r>
    </w:p>
    <w:p w14:paraId="1761553B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},</w:t>
      </w:r>
    </w:p>
    <w:p w14:paraId="0C0F70B5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reconnectCellId_r16 := omit,</w:t>
      </w:r>
    </w:p>
    <w:p w14:paraId="4763930A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timeUntilReconnection_r16 := omit,      /* @sic R5s211526 BASELINE MOVING 2021 sic@ */</w:t>
      </w:r>
    </w:p>
    <w:p w14:paraId="520CC4D1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reestablishmentCellId_r16 := cr_NR_CGI_Info_Logging_r16_Def(p_CellIdentity),</w:t>
      </w:r>
    </w:p>
    <w:p w14:paraId="4EE76C21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timeConnFailure_r16 := omit,</w:t>
      </w:r>
    </w:p>
    <w:p w14:paraId="1F2BFE8A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timeSinceFailure_r16 := ?,</w:t>
      </w:r>
    </w:p>
    <w:p w14:paraId="75D0B1B9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connectionFailureType_r16 := rlf,</w:t>
      </w:r>
    </w:p>
    <w:p w14:paraId="623EEBE2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rlf_Cause_r16 := t310_Expiry,</w:t>
      </w:r>
    </w:p>
    <w:p w14:paraId="22EC29AD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locationInfo_r16 := *,</w:t>
      </w:r>
    </w:p>
    <w:p w14:paraId="59078CE4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noSuitableCellFound_r16 := omit,</w:t>
      </w:r>
    </w:p>
    <w:p w14:paraId="11B4E5C4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ra_InformationCommon_r16 := omit,</w:t>
      </w:r>
    </w:p>
    <w:p w14:paraId="63DF48FF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csi_rsRLMConfigBitmap_v1650 := omit /* @sic R5s211526 BASELINE MOVING 2021 FFS prose CR sic@ */</w:t>
      </w:r>
    </w:p>
    <w:p w14:paraId="080052B4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}</w:t>
      </w:r>
    </w:p>
    <w:p w14:paraId="7EAEBED4" w14:textId="0F7184BB" w:rsidR="0067716D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};</w:t>
      </w:r>
      <w:r w:rsidR="00D46160" w:rsidRPr="00D46160">
        <w:rPr>
          <w:rFonts w:ascii="Courier New" w:hAnsi="Courier New"/>
          <w:noProof/>
          <w:sz w:val="16"/>
        </w:rPr>
        <w:t xml:space="preserve">    </w:t>
      </w:r>
    </w:p>
    <w:p w14:paraId="52A9ADAE" w14:textId="77777777" w:rsidR="0067716D" w:rsidRPr="0067716D" w:rsidRDefault="0067716D" w:rsidP="0067716D"/>
    <w:sectPr w:rsidR="0067716D" w:rsidRPr="006771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4CBB1" w14:textId="77777777" w:rsidR="00AB1700" w:rsidRDefault="00AB1700">
      <w:r>
        <w:separator/>
      </w:r>
    </w:p>
  </w:endnote>
  <w:endnote w:type="continuationSeparator" w:id="0">
    <w:p w14:paraId="26D23970" w14:textId="77777777" w:rsidR="00AB1700" w:rsidRDefault="00AB1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D4251" w14:textId="77777777" w:rsidR="00AB1700" w:rsidRDefault="00AB1700">
      <w:r>
        <w:separator/>
      </w:r>
    </w:p>
  </w:footnote>
  <w:footnote w:type="continuationSeparator" w:id="0">
    <w:p w14:paraId="0540A139" w14:textId="77777777" w:rsidR="00AB1700" w:rsidRDefault="00AB1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13A4"/>
    <w:rsid w:val="00145D43"/>
    <w:rsid w:val="00192C46"/>
    <w:rsid w:val="001A08B3"/>
    <w:rsid w:val="001A09A3"/>
    <w:rsid w:val="001A433F"/>
    <w:rsid w:val="001A6646"/>
    <w:rsid w:val="001A7B60"/>
    <w:rsid w:val="001B52F0"/>
    <w:rsid w:val="001B7A65"/>
    <w:rsid w:val="001E41F3"/>
    <w:rsid w:val="002118AB"/>
    <w:rsid w:val="002160BA"/>
    <w:rsid w:val="002301E4"/>
    <w:rsid w:val="0023257B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2056"/>
    <w:rsid w:val="00374DD4"/>
    <w:rsid w:val="003A22C0"/>
    <w:rsid w:val="003A3CA7"/>
    <w:rsid w:val="003B55AE"/>
    <w:rsid w:val="003E1A36"/>
    <w:rsid w:val="003F03E6"/>
    <w:rsid w:val="00410371"/>
    <w:rsid w:val="004242F1"/>
    <w:rsid w:val="00462690"/>
    <w:rsid w:val="004B75B7"/>
    <w:rsid w:val="004F53EF"/>
    <w:rsid w:val="0051580D"/>
    <w:rsid w:val="00547111"/>
    <w:rsid w:val="00592D74"/>
    <w:rsid w:val="00595E68"/>
    <w:rsid w:val="005E2C44"/>
    <w:rsid w:val="005F0EEB"/>
    <w:rsid w:val="006115C8"/>
    <w:rsid w:val="00621188"/>
    <w:rsid w:val="006257ED"/>
    <w:rsid w:val="00631675"/>
    <w:rsid w:val="00665C47"/>
    <w:rsid w:val="0067716D"/>
    <w:rsid w:val="00695808"/>
    <w:rsid w:val="006A4438"/>
    <w:rsid w:val="006B3C17"/>
    <w:rsid w:val="006B46FB"/>
    <w:rsid w:val="006E21FB"/>
    <w:rsid w:val="00715EBA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02AD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C3F3D"/>
    <w:rsid w:val="009E3297"/>
    <w:rsid w:val="009E3609"/>
    <w:rsid w:val="009F734F"/>
    <w:rsid w:val="00A1055C"/>
    <w:rsid w:val="00A246B6"/>
    <w:rsid w:val="00A47E70"/>
    <w:rsid w:val="00A50CF0"/>
    <w:rsid w:val="00A53C51"/>
    <w:rsid w:val="00A7671C"/>
    <w:rsid w:val="00AA2CBC"/>
    <w:rsid w:val="00AB1700"/>
    <w:rsid w:val="00AC5820"/>
    <w:rsid w:val="00AD1CD8"/>
    <w:rsid w:val="00B258BB"/>
    <w:rsid w:val="00B67B97"/>
    <w:rsid w:val="00B87CA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31865"/>
    <w:rsid w:val="00D46160"/>
    <w:rsid w:val="00D50255"/>
    <w:rsid w:val="00D66520"/>
    <w:rsid w:val="00D92818"/>
    <w:rsid w:val="00DC6827"/>
    <w:rsid w:val="00DE34CF"/>
    <w:rsid w:val="00DE7626"/>
    <w:rsid w:val="00E13F3D"/>
    <w:rsid w:val="00E259B2"/>
    <w:rsid w:val="00E34898"/>
    <w:rsid w:val="00E83762"/>
    <w:rsid w:val="00E86784"/>
    <w:rsid w:val="00EB09B7"/>
    <w:rsid w:val="00EE7D7C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532</Words>
  <Characters>5647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2021-12-14T12:18:00Z</dcterms:created>
  <dcterms:modified xsi:type="dcterms:W3CDTF">2022-02-02T10:51:00Z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