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2D424" w14:textId="7D9C0BDE" w:rsidR="00EE13A1" w:rsidRDefault="00EE13A1" w:rsidP="00EE13A1">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FD2EF0">
        <w:rPr>
          <w:b/>
          <w:noProof/>
          <w:sz w:val="24"/>
          <w:lang w:eastAsia="zh-CN"/>
        </w:rPr>
        <w:t>3</w:t>
      </w:r>
      <w:r>
        <w:rPr>
          <w:b/>
          <w:noProof/>
          <w:sz w:val="24"/>
          <w:lang w:eastAsia="zh-CN"/>
        </w:rPr>
        <w:t>-e</w:t>
      </w:r>
      <w:r>
        <w:rPr>
          <w:b/>
          <w:noProof/>
          <w:sz w:val="24"/>
          <w:lang w:eastAsia="zh-CN"/>
        </w:rPr>
        <w:tab/>
        <w:t>RP-21</w:t>
      </w:r>
      <w:r w:rsidR="00ED4C01">
        <w:rPr>
          <w:b/>
          <w:noProof/>
          <w:sz w:val="24"/>
          <w:lang w:eastAsia="zh-CN"/>
        </w:rPr>
        <w:t>1839</w:t>
      </w:r>
    </w:p>
    <w:p w14:paraId="300979BD" w14:textId="2F64E809" w:rsidR="006A47F0" w:rsidRPr="001D5D18" w:rsidRDefault="00FD2EF0" w:rsidP="001D5D18">
      <w:pPr>
        <w:pStyle w:val="CRCoverPage"/>
        <w:tabs>
          <w:tab w:val="right" w:pos="9639"/>
        </w:tabs>
        <w:spacing w:after="0"/>
        <w:rPr>
          <w:b/>
          <w:noProof/>
          <w:sz w:val="24"/>
          <w:lang w:eastAsia="zh-CN"/>
        </w:rPr>
      </w:pPr>
      <w:r w:rsidRPr="00FD2EF0">
        <w:rPr>
          <w:b/>
          <w:noProof/>
          <w:sz w:val="24"/>
          <w:lang w:eastAsia="zh-CN"/>
        </w:rPr>
        <w:t>Electronic Meeting, September 13 - 17,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1831C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C5496A">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49F1C855"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DD1BC6">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E2F74A3" w:rsidR="00B07BFE" w:rsidRPr="006A7BCB" w:rsidRDefault="00C5496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DD1BC6">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FD2EF0" w:rsidRDefault="00FD2EF0" w:rsidP="00FD2EF0">
      <w:pPr>
        <w:pStyle w:val="4"/>
        <w:rPr>
          <w:highlight w:val="yellow"/>
        </w:rPr>
      </w:pPr>
      <w:r w:rsidRPr="00FD2EF0">
        <w:rPr>
          <w:rFonts w:hint="eastAsia"/>
          <w:highlight w:val="yellow"/>
        </w:rPr>
        <w:t>R</w:t>
      </w:r>
      <w:r w:rsidRPr="00FD2EF0">
        <w:rPr>
          <w:highlight w:val="yellow"/>
        </w:rPr>
        <w:t>AN5#92-e:</w:t>
      </w:r>
    </w:p>
    <w:p w14:paraId="59EE74BE" w14:textId="6EFAEAB1" w:rsidR="00FD2EF0" w:rsidRDefault="00DD1BC6" w:rsidP="00EE13A1">
      <w:pPr>
        <w:overflowPunct/>
        <w:autoSpaceDE/>
        <w:autoSpaceDN/>
        <w:snapToGrid w:val="0"/>
        <w:spacing w:afterLines="50" w:after="120"/>
        <w:textAlignment w:val="auto"/>
        <w:rPr>
          <w:highlight w:val="yellow"/>
        </w:rPr>
      </w:pPr>
      <w:r>
        <w:rPr>
          <w:highlight w:val="yellow"/>
        </w:rPr>
        <w:t xml:space="preserve">First version of WP is created in </w:t>
      </w:r>
      <w:r w:rsidRPr="00DD1BC6">
        <w:rPr>
          <w:highlight w:val="yellow"/>
        </w:rPr>
        <w:t>R5-21454</w:t>
      </w:r>
      <w:r w:rsidR="00C5496A">
        <w:rPr>
          <w:highlight w:val="yellow"/>
        </w:rPr>
        <w:t>6</w:t>
      </w:r>
      <w:r w:rsidR="005E36B0">
        <w:rPr>
          <w:highlight w:val="yellow"/>
        </w:rPr>
        <w:t xml:space="preserve"> as attached</w:t>
      </w:r>
      <w:r w:rsidRPr="00DD1BC6">
        <w:rPr>
          <w:highlight w:val="yellow"/>
        </w:rPr>
        <w:t>.</w:t>
      </w:r>
    </w:p>
    <w:p w14:paraId="7A6813E8" w14:textId="1F537B08" w:rsidR="00C5496A" w:rsidRDefault="00C5496A" w:rsidP="00EE13A1">
      <w:pPr>
        <w:overflowPunct/>
        <w:autoSpaceDE/>
        <w:autoSpaceDN/>
        <w:snapToGrid w:val="0"/>
        <w:spacing w:afterLines="50" w:after="120"/>
        <w:textAlignment w:val="auto"/>
        <w:rPr>
          <w:highlight w:val="yellow"/>
        </w:rPr>
      </w:pPr>
      <w:r>
        <w:rPr>
          <w:highlight w:val="yellow"/>
        </w:rPr>
        <w:t>Following CRs are agreed:</w:t>
      </w:r>
    </w:p>
    <w:p w14:paraId="204BE232" w14:textId="50950312" w:rsidR="006E15C0" w:rsidRDefault="006E15C0"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5-21598</w:t>
      </w:r>
      <w:r>
        <w:rPr>
          <w:highlight w:val="yellow"/>
        </w:rPr>
        <w:t>6</w:t>
      </w:r>
      <w:r w:rsidRPr="00C5496A">
        <w:rPr>
          <w:highlight w:val="yellow"/>
        </w:rPr>
        <w:t xml:space="preserve">, </w:t>
      </w:r>
      <w:r w:rsidRPr="006E15C0">
        <w:rPr>
          <w:highlight w:val="yellow"/>
        </w:rPr>
        <w:t>Update of Tx test cases for PC2 CA_n3A-n41A with UL CA_n3A-n41A</w:t>
      </w:r>
      <w:r w:rsidRPr="00C5496A">
        <w:rPr>
          <w:highlight w:val="yellow"/>
        </w:rPr>
        <w:t>, CMCC</w:t>
      </w:r>
    </w:p>
    <w:p w14:paraId="60A39A8D" w14:textId="4BC6AF9C"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5-215987, Update of Tx test cases for PC2 CA_n28A-n79A with UL CA_n28A-n79A, CMCC</w:t>
      </w:r>
    </w:p>
    <w:p w14:paraId="58B5A19F" w14:textId="2663433E"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5-215988, Update of Tx test cases for PC2 CA_n28A-n41A with UL CA_n28A-n41A, CMCC</w:t>
      </w:r>
    </w:p>
    <w:p w14:paraId="4B062F65" w14:textId="349E58A3"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5-215989, Update of Tx test cases for PC2 CA_n40A-n41A with UL CA_n40A-n41A, CMCC</w:t>
      </w:r>
    </w:p>
    <w:p w14:paraId="47551F57" w14:textId="2138D661"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5-215990, Update of Tx test cases for PC2 CA_n3A-n41A with UL PC2 n41A, CMCC</w:t>
      </w:r>
    </w:p>
    <w:p w14:paraId="27A02ACB" w14:textId="546D5A6D"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5-215991, Update of Tx test cases for PC2 CA_n28A-n79A with UL PC2 n79A, CMCC</w:t>
      </w:r>
    </w:p>
    <w:p w14:paraId="46966D96" w14:textId="5B49DDC2"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5-215992, Update of Tx test cases for PC2 CA_n28A-n41A with UL PC2 n41A, CMCC</w:t>
      </w:r>
    </w:p>
    <w:p w14:paraId="4D12E66C" w14:textId="77777777" w:rsidR="00C5496A" w:rsidRPr="00C5496A" w:rsidRDefault="00C5496A"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132C91B" w14:textId="5D57AD47" w:rsidR="00FD2EF0" w:rsidRPr="00FD2EF0" w:rsidRDefault="00FD2EF0" w:rsidP="00FD2EF0">
      <w:pPr>
        <w:overflowPunct/>
        <w:autoSpaceDE/>
        <w:autoSpaceDN/>
        <w:snapToGrid w:val="0"/>
        <w:spacing w:after="0"/>
        <w:textAlignment w:val="auto"/>
        <w:rPr>
          <w:rFonts w:ascii="Arial" w:eastAsia="Yu Mincho" w:hAnsi="Arial" w:cs="Arial"/>
          <w:b/>
          <w:bCs/>
          <w:highlight w:val="yellow"/>
          <w:lang w:eastAsia="ja-JP"/>
        </w:rPr>
      </w:pPr>
      <w:r w:rsidRPr="00FD2EF0">
        <w:rPr>
          <w:rFonts w:ascii="Arial" w:eastAsia="Yu Mincho" w:hAnsi="Arial" w:cs="Arial"/>
          <w:b/>
          <w:bCs/>
          <w:highlight w:val="yellow"/>
          <w:lang w:eastAsia="ja-JP"/>
        </w:rPr>
        <w:t>RAN5#92-e</w:t>
      </w:r>
    </w:p>
    <w:p w14:paraId="6DE488BD" w14:textId="0DAB2D16" w:rsidR="00EE13A1" w:rsidRPr="006E15C0" w:rsidRDefault="006E15C0" w:rsidP="006E15C0">
      <w:pPr>
        <w:pStyle w:val="aff7"/>
        <w:numPr>
          <w:ilvl w:val="0"/>
          <w:numId w:val="25"/>
        </w:numPr>
        <w:snapToGrid w:val="0"/>
        <w:ind w:leftChars="0"/>
        <w:jc w:val="left"/>
        <w:rPr>
          <w:rFonts w:ascii="Arial" w:eastAsia="Yu Mincho" w:hAnsi="Arial" w:cs="Arial"/>
          <w:sz w:val="20"/>
          <w:szCs w:val="20"/>
          <w:highlight w:val="yellow"/>
        </w:rPr>
      </w:pPr>
      <w:r w:rsidRPr="006E15C0">
        <w:rPr>
          <w:rFonts w:ascii="Arial" w:eastAsia="Yu Mincho" w:hAnsi="Arial" w:cs="Arial"/>
          <w:sz w:val="20"/>
          <w:szCs w:val="20"/>
          <w:highlight w:val="yellow"/>
        </w:rPr>
        <w:t>R5-215986, Update of Tx test cases for PC2 CA_n3A-n41A with UL CA_n3A-n41A, CMCC</w:t>
      </w:r>
    </w:p>
    <w:p w14:paraId="06964A60"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5-215987, Update of Tx test cases for PC2 CA_n28A-n79A with UL CA_n28A-n79A, CMCC</w:t>
      </w:r>
    </w:p>
    <w:p w14:paraId="4EB00517"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5-215988, Update of Tx test cases for PC2 CA_n28A-n41A with UL CA_n28A-n41A, CMCC</w:t>
      </w:r>
    </w:p>
    <w:p w14:paraId="51C01062"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5-215989, Update of Tx test cases for PC2 CA_n40A-n41A with UL CA_n40A-n41A, CMCC</w:t>
      </w:r>
    </w:p>
    <w:p w14:paraId="50414EF3"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5-215990, Update of Tx test cases for PC2 CA_n3A-n41A with UL PC2 n41A, CMCC</w:t>
      </w:r>
    </w:p>
    <w:p w14:paraId="747EA7D3"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5-215991, Update of Tx test cases for PC2 CA_n28A-n79A with UL PC2 n79A, CMCC</w:t>
      </w:r>
    </w:p>
    <w:p w14:paraId="5EDAAFC7" w14:textId="09B5B9F8" w:rsid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5-215992, Update of Tx test cases for PC2 CA_n28A-n41A with UL PC2 n41A, CMCC</w:t>
      </w:r>
    </w:p>
    <w:p w14:paraId="1BAC13C5" w14:textId="20641B90" w:rsidR="006E15C0" w:rsidRPr="00C5496A" w:rsidRDefault="006E15C0" w:rsidP="00C5496A">
      <w:pPr>
        <w:pStyle w:val="aff7"/>
        <w:numPr>
          <w:ilvl w:val="0"/>
          <w:numId w:val="25"/>
        </w:numPr>
        <w:snapToGrid w:val="0"/>
        <w:ind w:leftChars="0"/>
        <w:jc w:val="left"/>
        <w:rPr>
          <w:rFonts w:ascii="Arial" w:eastAsia="Yu Mincho" w:hAnsi="Arial" w:cs="Arial"/>
          <w:sz w:val="20"/>
          <w:szCs w:val="20"/>
          <w:highlight w:val="yellow"/>
        </w:rPr>
      </w:pPr>
      <w:r w:rsidRPr="00DD1BC6">
        <w:rPr>
          <w:rFonts w:ascii="Arial" w:eastAsia="Yu Mincho" w:hAnsi="Arial" w:cs="Arial"/>
          <w:sz w:val="20"/>
          <w:szCs w:val="20"/>
          <w:highlight w:val="yellow"/>
        </w:rPr>
        <w:t>R5-21454</w:t>
      </w:r>
      <w:r w:rsidR="00717E28">
        <w:rPr>
          <w:rFonts w:ascii="Arial" w:eastAsia="Yu Mincho" w:hAnsi="Arial" w:cs="Arial"/>
          <w:sz w:val="20"/>
          <w:szCs w:val="20"/>
          <w:highlight w:val="yellow"/>
        </w:rPr>
        <w:t>6</w:t>
      </w:r>
      <w:r w:rsidRPr="00DD1BC6">
        <w:rPr>
          <w:rFonts w:ascii="Arial" w:eastAsia="Yu Mincho" w:hAnsi="Arial" w:cs="Arial"/>
          <w:sz w:val="20"/>
          <w:szCs w:val="20"/>
          <w:highlight w:val="yellow"/>
        </w:rPr>
        <w:t>, WP for NR_SAR_PC2_interB_SUL_2BUL-UEConTest after RAN5#92e, China Telecom</w:t>
      </w:r>
    </w:p>
    <w:sectPr w:rsidR="006E15C0" w:rsidRPr="00C5496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0E919" w14:textId="77777777" w:rsidR="00EA7D15" w:rsidRDefault="00EA7D15">
      <w:r>
        <w:separator/>
      </w:r>
    </w:p>
  </w:endnote>
  <w:endnote w:type="continuationSeparator" w:id="0">
    <w:p w14:paraId="005DDF23" w14:textId="77777777" w:rsidR="00EA7D15" w:rsidRDefault="00EA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301D" w14:textId="77777777" w:rsidR="00EA7D15" w:rsidRDefault="00EA7D15">
      <w:r>
        <w:separator/>
      </w:r>
    </w:p>
  </w:footnote>
  <w:footnote w:type="continuationSeparator" w:id="0">
    <w:p w14:paraId="0C440D84" w14:textId="77777777" w:rsidR="00EA7D15" w:rsidRDefault="00EA7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3"/>
  </w:num>
  <w:num w:numId="4">
    <w:abstractNumId w:val="19"/>
  </w:num>
  <w:num w:numId="5">
    <w:abstractNumId w:val="8"/>
  </w:num>
  <w:num w:numId="6">
    <w:abstractNumId w:val="24"/>
  </w:num>
  <w:num w:numId="7">
    <w:abstractNumId w:val="2"/>
  </w:num>
  <w:num w:numId="8">
    <w:abstractNumId w:val="7"/>
  </w:num>
  <w:num w:numId="9">
    <w:abstractNumId w:val="15"/>
  </w:num>
  <w:num w:numId="10">
    <w:abstractNumId w:val="25"/>
  </w:num>
  <w:num w:numId="11">
    <w:abstractNumId w:val="16"/>
  </w:num>
  <w:num w:numId="12">
    <w:abstractNumId w:val="14"/>
  </w:num>
  <w:num w:numId="13">
    <w:abstractNumId w:val="21"/>
  </w:num>
  <w:num w:numId="14">
    <w:abstractNumId w:val="4"/>
  </w:num>
  <w:num w:numId="15">
    <w:abstractNumId w:val="11"/>
  </w:num>
  <w:num w:numId="16">
    <w:abstractNumId w:val="3"/>
  </w:num>
  <w:num w:numId="17">
    <w:abstractNumId w:val="10"/>
  </w:num>
  <w:num w:numId="18">
    <w:abstractNumId w:val="22"/>
  </w:num>
  <w:num w:numId="19">
    <w:abstractNumId w:val="20"/>
  </w:num>
  <w:num w:numId="20">
    <w:abstractNumId w:val="5"/>
  </w:num>
  <w:num w:numId="21">
    <w:abstractNumId w:val="13"/>
  </w:num>
  <w:num w:numId="22">
    <w:abstractNumId w:val="18"/>
  </w:num>
  <w:num w:numId="23">
    <w:abstractNumId w:val="6"/>
  </w:num>
  <w:num w:numId="24">
    <w:abstractNumId w:val="12"/>
  </w:num>
  <w:num w:numId="25">
    <w:abstractNumId w:val="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56101"/>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B10B5"/>
    <w:rsid w:val="005D0418"/>
    <w:rsid w:val="005E1D58"/>
    <w:rsid w:val="005E36B0"/>
    <w:rsid w:val="00606A32"/>
    <w:rsid w:val="00610E37"/>
    <w:rsid w:val="00620696"/>
    <w:rsid w:val="006207ED"/>
    <w:rsid w:val="00626BC9"/>
    <w:rsid w:val="006458DF"/>
    <w:rsid w:val="00650D52"/>
    <w:rsid w:val="006615B2"/>
    <w:rsid w:val="00662313"/>
    <w:rsid w:val="00673911"/>
    <w:rsid w:val="0068237C"/>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A7D15"/>
    <w:rsid w:val="00EC5571"/>
    <w:rsid w:val="00ED0E8F"/>
    <w:rsid w:val="00ED4C01"/>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596</Words>
  <Characters>3399</Characters>
  <Application>Microsoft Office Word</Application>
  <DocSecurity>0</DocSecurity>
  <Lines>28</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5</cp:revision>
  <dcterms:created xsi:type="dcterms:W3CDTF">2021-09-03T05:57:00Z</dcterms:created>
  <dcterms:modified xsi:type="dcterms:W3CDTF">2021-09-06T05:53:00Z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