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DD1203" w:rsidRPr="00DD1203">
        <w:rPr>
          <w:b/>
          <w:noProof/>
          <w:sz w:val="24"/>
        </w:rPr>
        <w:t>1744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20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  <w:r w:rsidR="001673A3">
        <w:rPr>
          <w:rFonts w:ascii="Arial" w:eastAsia="Batang" w:hAnsi="Arial"/>
          <w:b/>
          <w:lang w:val="en-US" w:eastAsia="zh-CN"/>
        </w:rPr>
        <w:t>, 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>introduction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530AB">
        <w:t xml:space="preserve">NR_6 </w:t>
      </w:r>
      <w:r w:rsidR="00E530AB" w:rsidRPr="00E530AB">
        <w:t>GHz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2" w:name="OLE_LINK3"/>
      <w:r>
        <w:t xml:space="preserve">Determine the band plan for at least two bands for </w:t>
      </w:r>
      <w:r w:rsidR="00147717">
        <w:t xml:space="preserve">licensed operation in </w:t>
      </w:r>
      <w:r>
        <w:t>the range of 5925- 7125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2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40240E" w:rsidP="0040240E">
      <w:pPr>
        <w:spacing w:after="0"/>
        <w:rPr>
          <w:bCs/>
        </w:rPr>
      </w:pPr>
    </w:p>
    <w:p w:rsidR="0040240E" w:rsidRPr="00A7059D" w:rsidRDefault="0040240E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0B0B0D" w:rsidRDefault="000B0B0D" w:rsidP="00CA0BF7">
      <w:pPr>
        <w:pStyle w:val="af5"/>
        <w:spacing w:after="0"/>
        <w:ind w:left="0"/>
      </w:pPr>
    </w:p>
    <w:p w:rsidR="0003088B" w:rsidRPr="0003088B" w:rsidRDefault="0003088B" w:rsidP="00CA0BF7">
      <w:pPr>
        <w:pStyle w:val="af5"/>
        <w:spacing w:after="0"/>
        <w:ind w:left="0"/>
        <w:rPr>
          <w:bCs/>
          <w:lang w:val="en-US"/>
        </w:rPr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RAN#94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Pr="00096478" w:rsidRDefault="001673A3" w:rsidP="00096478">
      <w:pPr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  <w:bookmarkStart w:id="3" w:name="_GoBack"/>
        <w:bookmarkEnd w:id="3"/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rFonts w:hint="eastAsia"/>
                <w:lang w:eastAsia="zh-CN"/>
              </w:rPr>
            </w:pPr>
            <w:r w:rsidRPr="00277B0B">
              <w:t>CKH IOD UK LIMITED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0D6" w:rsidRDefault="002550D6">
      <w:r>
        <w:separator/>
      </w:r>
    </w:p>
  </w:endnote>
  <w:endnote w:type="continuationSeparator" w:id="0">
    <w:p w:rsidR="002550D6" w:rsidRDefault="0025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0D6" w:rsidRDefault="002550D6">
      <w:r>
        <w:separator/>
      </w:r>
    </w:p>
  </w:footnote>
  <w:footnote w:type="continuationSeparator" w:id="0">
    <w:p w:rsidR="002550D6" w:rsidRDefault="00255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7C06"/>
    <w:rsid w:val="00044DAE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5489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522E"/>
    <w:rsid w:val="007F7421"/>
    <w:rsid w:val="00801F7F"/>
    <w:rsid w:val="008116BF"/>
    <w:rsid w:val="00813C1F"/>
    <w:rsid w:val="00834A60"/>
    <w:rsid w:val="008446F6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72A4"/>
    <w:rsid w:val="00CD3153"/>
    <w:rsid w:val="00CD398E"/>
    <w:rsid w:val="00CE7BC9"/>
    <w:rsid w:val="00CF6810"/>
    <w:rsid w:val="00D06117"/>
    <w:rsid w:val="00D24760"/>
    <w:rsid w:val="00D31CC8"/>
    <w:rsid w:val="00D32678"/>
    <w:rsid w:val="00D521C1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12062-33F8-432B-BA89-BD19C1C6B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11143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16</cp:revision>
  <cp:lastPrinted>2000-02-29T03:31:00Z</cp:lastPrinted>
  <dcterms:created xsi:type="dcterms:W3CDTF">2020-09-07T15:00:00Z</dcterms:created>
  <dcterms:modified xsi:type="dcterms:W3CDTF">2020-09-07T16:35:00Z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(3)HvMlMbom6jFsWWqVmq6DpCqTHZPyBE6qpU4MemnPUnYaOJSHN1nZjQcPy/2Btj2Zje9GlRqN
My4Aq+Dcvz+vor6IVp3es36TUaxhAf9wx+LgdM6yaVOfowoP1+DT2QxI+UdY46caaqM1fSHe
jOIyUE6+RJI8eHXxolwF6rBm+PYedDCKVsVr5JJe3fiCsl+0duTZ1VXAKb0QebsSVWPojt1e
Ue4Cm/4EWB84h1dIZ2</vt:lpwstr>
  </property>
  <property fmtid="{D5CDD505-2E9C-101B-9397-08002B2CF9AE}" pid="9" name="_2015_ms_pID_7253431">
    <vt:lpwstr>51pEGqIhhu9rQReT5FN7stgQ77E2TeuYVuTgX7YqJfvmWLxPF4JB+B
wJx5cjHhh11CpFQ4wIFs+gVScBnQpUXM0EgB6qVwaGzQEDAK82HJsTyq7WnlPXbvZxqM/hje
gCP0ceQXM/2JrkYHcSd23Z8DyiTLRfm0syB+zygxkgLDRpWsCudkY+sTcM237L3dod8j+I8i
TGu08aA4vEnbG+2ehKRSapQsYBXrBkuXa1pj</vt:lpwstr>
  </property>
  <property fmtid="{D5CDD505-2E9C-101B-9397-08002B2CF9AE}" pid="10" name="_2015_ms_pID_7253432">
    <vt:lpwstr>Fg==</vt:lpwstr>
  </property>
</Properties>
</file>