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2513A21A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</w:t>
      </w:r>
      <w:r w:rsidR="00791F40">
        <w:rPr>
          <w:b/>
          <w:i/>
          <w:noProof/>
          <w:sz w:val="28"/>
        </w:rPr>
        <w:t>9</w:t>
      </w:r>
      <w:r w:rsidR="00CC7155">
        <w:rPr>
          <w:b/>
          <w:i/>
          <w:noProof/>
          <w:sz w:val="28"/>
        </w:rPr>
        <w:t>1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5FF0F7B9" w:rsidR="001E41F3" w:rsidRPr="00FD39DA" w:rsidRDefault="00CC75F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D39DA">
              <w:rPr>
                <w:b/>
                <w:noProof/>
                <w:sz w:val="28"/>
                <w:szCs w:val="28"/>
              </w:rPr>
              <w:t>122</w:t>
            </w:r>
            <w:r w:rsidR="00CC7155" w:rsidRPr="00FD39DA">
              <w:rPr>
                <w:b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775F79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CC7155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CC7155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6E167148" w:rsidR="001E41F3" w:rsidRDefault="00FD39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23D29962" w:rsidR="001E41F3" w:rsidRDefault="00791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FB879AC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7155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random access response according to CEModeB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B9385" w14:textId="77777777" w:rsidR="00353609" w:rsidRDefault="00353609">
      <w:r>
        <w:separator/>
      </w:r>
    </w:p>
  </w:endnote>
  <w:endnote w:type="continuationSeparator" w:id="0">
    <w:p w14:paraId="437C5A69" w14:textId="77777777" w:rsidR="00353609" w:rsidRDefault="0035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4028" w14:textId="77777777" w:rsidR="00353609" w:rsidRDefault="00353609">
      <w:r>
        <w:separator/>
      </w:r>
    </w:p>
  </w:footnote>
  <w:footnote w:type="continuationSeparator" w:id="0">
    <w:p w14:paraId="66A8EC85" w14:textId="77777777" w:rsidR="00353609" w:rsidRDefault="0035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536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1F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310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FF"/>
    <w:rsid w:val="00AA2CBC"/>
    <w:rsid w:val="00AC5820"/>
    <w:rsid w:val="00AD1CD8"/>
    <w:rsid w:val="00AD5730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55"/>
    <w:rsid w:val="00CC75F4"/>
    <w:rsid w:val="00D03F9A"/>
    <w:rsid w:val="00D06D51"/>
    <w:rsid w:val="00D24991"/>
    <w:rsid w:val="00D27C23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D39DA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5F4A-693A-46B2-BF65-6B2E46A1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2019-03-01T07:03:00Z</dcterms:created>
  <dcterms:modified xsi:type="dcterms:W3CDTF">2019-03-13T22:14:00Z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