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8972E" w14:textId="5A528B81" w:rsidR="002E7A03" w:rsidRPr="0061580F" w:rsidRDefault="009B2F0F" w:rsidP="002E7A03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  <w:lang w:val="en-US"/>
        </w:rPr>
      </w:pPr>
      <w:r w:rsidRPr="0061580F">
        <w:rPr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61580F">
        <w:rPr>
          <w:bCs/>
          <w:sz w:val="24"/>
          <w:szCs w:val="24"/>
          <w:lang w:val="en-US"/>
        </w:rPr>
        <w:t xml:space="preserve">SG RAN </w:t>
      </w:r>
      <w:r w:rsidRPr="0061580F">
        <w:rPr>
          <w:sz w:val="24"/>
          <w:szCs w:val="24"/>
          <w:lang w:val="en-US"/>
        </w:rPr>
        <w:t>Meeting #10</w:t>
      </w:r>
      <w:r w:rsidR="002E7A03" w:rsidRPr="0061580F">
        <w:rPr>
          <w:sz w:val="24"/>
          <w:szCs w:val="24"/>
          <w:lang w:val="en-US"/>
        </w:rPr>
        <w:t>8</w:t>
      </w:r>
      <w:r w:rsidRPr="0061580F">
        <w:rPr>
          <w:bCs/>
          <w:sz w:val="24"/>
          <w:szCs w:val="24"/>
          <w:lang w:val="en-US"/>
        </w:rPr>
        <w:tab/>
        <w:t>RP-25</w:t>
      </w:r>
      <w:r w:rsidR="003A6566">
        <w:rPr>
          <w:bCs/>
          <w:sz w:val="24"/>
          <w:szCs w:val="24"/>
          <w:lang w:val="en-US"/>
        </w:rPr>
        <w:t>0886</w:t>
      </w:r>
      <w:r w:rsidR="00134BE5" w:rsidRPr="0061580F">
        <w:rPr>
          <w:bCs/>
          <w:sz w:val="24"/>
          <w:szCs w:val="24"/>
          <w:lang w:val="en-US"/>
        </w:rPr>
        <w:br/>
      </w:r>
      <w:r w:rsidR="002E7A03" w:rsidRPr="0061580F">
        <w:rPr>
          <w:rFonts w:eastAsia="Batang" w:cs="Arial"/>
          <w:color w:val="000000"/>
          <w:sz w:val="24"/>
          <w:szCs w:val="24"/>
          <w:lang w:val="en-US"/>
        </w:rPr>
        <w:t>Prague, Czech Republic, June 9-13, 2025</w:t>
      </w:r>
    </w:p>
    <w:p w14:paraId="77A8EB30" w14:textId="77777777" w:rsidR="009113E8" w:rsidRPr="0061580F" w:rsidRDefault="009113E8" w:rsidP="007B24F2">
      <w:pPr>
        <w:pStyle w:val="Header"/>
        <w:rPr>
          <w:bCs/>
          <w:sz w:val="24"/>
          <w:lang w:val="en-US"/>
        </w:rPr>
      </w:pPr>
    </w:p>
    <w:p w14:paraId="265390CB" w14:textId="77777777" w:rsidR="009113E8" w:rsidRPr="0061580F" w:rsidRDefault="009113E8" w:rsidP="007B24F2">
      <w:pPr>
        <w:pStyle w:val="Header"/>
        <w:rPr>
          <w:bCs/>
          <w:sz w:val="24"/>
          <w:lang w:val="en-US"/>
        </w:rPr>
      </w:pPr>
    </w:p>
    <w:p w14:paraId="6EE67510" w14:textId="55225D52" w:rsidR="009113E8" w:rsidRPr="0061580F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1580F">
        <w:rPr>
          <w:rFonts w:cs="Arial"/>
          <w:b/>
          <w:bCs/>
          <w:sz w:val="24"/>
          <w:lang w:val="en-US"/>
        </w:rPr>
        <w:t>Agenda item:</w:t>
      </w:r>
      <w:r w:rsidRPr="0061580F">
        <w:rPr>
          <w:rFonts w:cs="Arial"/>
          <w:b/>
          <w:bCs/>
          <w:sz w:val="24"/>
          <w:lang w:val="en-US"/>
        </w:rPr>
        <w:tab/>
      </w:r>
      <w:r w:rsidR="00C015AB" w:rsidRPr="0061580F">
        <w:rPr>
          <w:rFonts w:cs="Arial"/>
          <w:b/>
          <w:bCs/>
          <w:sz w:val="24"/>
          <w:lang w:val="en-US"/>
        </w:rPr>
        <w:t>16</w:t>
      </w:r>
      <w:r w:rsidR="002E7A03" w:rsidRPr="0061580F">
        <w:rPr>
          <w:rFonts w:cs="Arial"/>
          <w:b/>
          <w:bCs/>
          <w:sz w:val="24"/>
          <w:lang w:val="en-US"/>
        </w:rPr>
        <w:t>.</w:t>
      </w:r>
      <w:r w:rsidR="00DB1CE7">
        <w:rPr>
          <w:rFonts w:cs="Arial"/>
          <w:b/>
          <w:bCs/>
          <w:sz w:val="24"/>
          <w:lang w:val="en-US"/>
        </w:rPr>
        <w:t>2</w:t>
      </w:r>
      <w:bookmarkStart w:id="1" w:name="_GoBack"/>
      <w:bookmarkEnd w:id="1"/>
    </w:p>
    <w:p w14:paraId="1A25E54B" w14:textId="63124A89" w:rsidR="009113E8" w:rsidRPr="0061580F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Source: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3A6566">
        <w:rPr>
          <w:rFonts w:ascii="Arial" w:hAnsi="Arial" w:cs="Arial"/>
          <w:b/>
          <w:bCs/>
          <w:sz w:val="24"/>
          <w:lang w:val="en-US"/>
        </w:rPr>
        <w:t>IITH</w:t>
      </w:r>
      <w:r w:rsidR="0088606A">
        <w:rPr>
          <w:rFonts w:ascii="Arial" w:hAnsi="Arial" w:cs="Arial"/>
          <w:b/>
          <w:bCs/>
          <w:sz w:val="24"/>
          <w:lang w:val="en-US"/>
        </w:rPr>
        <w:t>, WiSig Networks</w:t>
      </w:r>
    </w:p>
    <w:p w14:paraId="3ADA391A" w14:textId="1668AD6B" w:rsidR="009113E8" w:rsidRPr="0061580F" w:rsidRDefault="009113E8" w:rsidP="007B24F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Title: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3A6566">
        <w:rPr>
          <w:rFonts w:ascii="Arial" w:hAnsi="Arial" w:cs="Arial"/>
          <w:b/>
          <w:bCs/>
          <w:sz w:val="24"/>
          <w:lang w:val="en-US"/>
        </w:rPr>
        <w:t>Waveform Considerations for 6G</w:t>
      </w:r>
    </w:p>
    <w:p w14:paraId="60CD5F87" w14:textId="4E5B59BB" w:rsidR="009113E8" w:rsidRPr="0061580F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1580F">
        <w:rPr>
          <w:rFonts w:ascii="Arial" w:hAnsi="Arial" w:cs="Arial"/>
          <w:b/>
          <w:bCs/>
          <w:sz w:val="24"/>
          <w:lang w:val="en-US"/>
        </w:rPr>
        <w:t>Document for:</w:t>
      </w:r>
      <w:r w:rsidRPr="0061580F">
        <w:rPr>
          <w:rFonts w:ascii="Arial" w:hAnsi="Arial" w:cs="Arial"/>
          <w:b/>
          <w:bCs/>
          <w:sz w:val="24"/>
          <w:lang w:val="en-US"/>
        </w:rPr>
        <w:tab/>
      </w:r>
      <w:r w:rsidR="00956EA1" w:rsidRPr="0061580F">
        <w:rPr>
          <w:rFonts w:ascii="Arial" w:hAnsi="Arial" w:cs="Arial"/>
          <w:b/>
          <w:bCs/>
          <w:sz w:val="24"/>
          <w:lang w:val="en-US"/>
        </w:rPr>
        <w:t>Discussion</w:t>
      </w:r>
    </w:p>
    <w:p w14:paraId="41D6AA04" w14:textId="26D7841A" w:rsidR="009113E8" w:rsidRPr="0061580F" w:rsidRDefault="009113E8" w:rsidP="007B24F2">
      <w:pPr>
        <w:pStyle w:val="Heading1"/>
        <w:rPr>
          <w:lang w:val="en-US"/>
        </w:rPr>
      </w:pPr>
      <w:r w:rsidRPr="0061580F">
        <w:rPr>
          <w:lang w:val="en-US"/>
        </w:rPr>
        <w:t>1</w:t>
      </w:r>
      <w:r w:rsidRPr="0061580F">
        <w:rPr>
          <w:lang w:val="en-US"/>
        </w:rPr>
        <w:tab/>
        <w:t>Introduction</w:t>
      </w:r>
      <w:r w:rsidR="00BA0224">
        <w:rPr>
          <w:lang w:val="en-US"/>
        </w:rPr>
        <w:t xml:space="preserve"> and Discussion</w:t>
      </w:r>
    </w:p>
    <w:p w14:paraId="39B432B8" w14:textId="62D96F5E" w:rsidR="008068DB" w:rsidRDefault="008068DB" w:rsidP="008068DB">
      <w:pPr>
        <w:spacing w:after="0"/>
        <w:jc w:val="both"/>
      </w:pPr>
      <w:r>
        <w:t>In 5G, both DFT-S-OFDM and CP-OFDM are mandatory for the user equipment (UE). Because DFT-S-OFDM has inherently low peak-to-average power ratio (PAPR), the power amplifier (PA) can operate closer to saturation—especially when π/2-BPSK with spectrum shaping is employed. Although successive 5G releases have exploited the additional headroom afforded by the low-PAPR waveform, the UE PA is still dimensioned for CP-OFDM, so the amplifier is not driven fully to saturation. A ground-up 6G design, particularly in new frequency bands, can remove this limitation.</w:t>
      </w:r>
    </w:p>
    <w:p w14:paraId="510A8C6B" w14:textId="77777777" w:rsidR="008068DB" w:rsidRDefault="008068DB" w:rsidP="008068DB">
      <w:pPr>
        <w:spacing w:after="0"/>
        <w:jc w:val="both"/>
      </w:pPr>
    </w:p>
    <w:p w14:paraId="1CB9BAF7" w14:textId="695447BE" w:rsidR="008068DB" w:rsidRDefault="008068DB" w:rsidP="008068DB">
      <w:pPr>
        <w:spacing w:after="0"/>
        <w:jc w:val="both"/>
      </w:pPr>
      <w:r>
        <w:t>5G also introduces phase-tracking reference signals (PT-RS) for DFT-S-OFDM, in which the reference signal is time-multiplexed with data before the DFT stage. PT-RS tracks intra-symbol frequency offset and Doppler and is predominantly used in FR2.</w:t>
      </w:r>
    </w:p>
    <w:p w14:paraId="1C466442" w14:textId="77777777" w:rsidR="008068DB" w:rsidRDefault="008068DB" w:rsidP="008068DB">
      <w:pPr>
        <w:spacing w:after="0"/>
        <w:jc w:val="both"/>
      </w:pPr>
    </w:p>
    <w:p w14:paraId="5380F93D" w14:textId="01A5B02F" w:rsidR="008068DB" w:rsidRDefault="008068DB" w:rsidP="008068DB">
      <w:pPr>
        <w:spacing w:after="0"/>
        <w:jc w:val="both"/>
      </w:pPr>
      <w:r>
        <w:t>For uplink control channels, format 0 relies on sequence-based transmissions, whereas the short-duration format 2 employs OFDM waveform spanning one or two symbols. DFT-S-OFDM control channels, in contrast, cover the entire transmission time interval (TTI) and are not specified for short bursts.</w:t>
      </w:r>
    </w:p>
    <w:p w14:paraId="15E67B05" w14:textId="77777777" w:rsidR="008068DB" w:rsidRDefault="008068DB" w:rsidP="008068DB">
      <w:pPr>
        <w:spacing w:after="0"/>
        <w:jc w:val="both"/>
      </w:pPr>
    </w:p>
    <w:p w14:paraId="460A2AD5" w14:textId="125F1AF3" w:rsidR="008068DB" w:rsidRDefault="008068DB" w:rsidP="008068DB">
      <w:pPr>
        <w:spacing w:after="0"/>
        <w:jc w:val="both"/>
      </w:pPr>
      <w:r>
        <w:t>At recent 6G workshop, several members recommended adopting DFT-S-OFDM and its variants. Building on PT-RS DFT-S-OFDM and π/2-BPSK with spectrum shaping, we propose a flexible uplink waveform that preserves low PAPR while enabling short-duration control or data bursts (down to a single symbol). By embedding a demodulation reference signal (DMRS) within every OFDM symbol, the waveform supports self-contained channel estimation, equalization, and robust operation under Doppler and frequency-offset impairments. These goals can be achieved through modest extensions of the current PT-RS DFT-S-OFDM framework, yielding significant gains in energy efficiency, transmit power, and coverage—especially in new spectrum.</w:t>
      </w:r>
    </w:p>
    <w:p w14:paraId="0F1A1A2E" w14:textId="77777777" w:rsidR="008068DB" w:rsidRDefault="008068DB" w:rsidP="008068DB">
      <w:pPr>
        <w:spacing w:after="0"/>
        <w:jc w:val="both"/>
      </w:pPr>
    </w:p>
    <w:p w14:paraId="776B004B" w14:textId="4DBAD65B" w:rsidR="008068DB" w:rsidRDefault="008068DB" w:rsidP="008068DB">
      <w:pPr>
        <w:spacing w:after="0"/>
        <w:jc w:val="both"/>
      </w:pPr>
      <w:r>
        <w:t>For frequencies above 6.425 GHz, the 6G study item should evaluate time-multiplexing DMRS, data or control, and PT-RS before the DFT. A suitable spectrum-shaping filter, possibly with excess bandwidth, allows full channel estimation and equalization within a single symbol. Detailed analysis of this approach, termed Orthogonal Time-Frequency Division Multiplexing (OTFDM), is presented in arXiv:2409.01114. The study shows that in the 6.425-7.125 GHz band, per-symbol DMRS equalization can support user speeds up to 500 km/h.</w:t>
      </w:r>
    </w:p>
    <w:p w14:paraId="5EF7362E" w14:textId="77777777" w:rsidR="008068DB" w:rsidRDefault="008068DB" w:rsidP="008068DB">
      <w:pPr>
        <w:spacing w:after="0"/>
        <w:jc w:val="both"/>
      </w:pPr>
    </w:p>
    <w:p w14:paraId="4CE66325" w14:textId="77777777" w:rsidR="008068DB" w:rsidRDefault="008068DB" w:rsidP="008068DB">
      <w:pPr>
        <w:spacing w:after="0"/>
        <w:jc w:val="both"/>
      </w:pPr>
      <w:r>
        <w:t>Key benefits of the proposed waveform</w:t>
      </w:r>
    </w:p>
    <w:p w14:paraId="3D765384" w14:textId="77777777" w:rsidR="008068DB" w:rsidRDefault="008068DB" w:rsidP="008068DB">
      <w:pPr>
        <w:spacing w:after="0"/>
        <w:jc w:val="both"/>
      </w:pPr>
    </w:p>
    <w:p w14:paraId="7F6EB6F5" w14:textId="77777777" w:rsidR="008068DB" w:rsidRDefault="008068DB" w:rsidP="0034167D">
      <w:pPr>
        <w:pStyle w:val="ListParagraph"/>
        <w:numPr>
          <w:ilvl w:val="0"/>
          <w:numId w:val="3"/>
        </w:numPr>
        <w:spacing w:after="0"/>
        <w:jc w:val="both"/>
      </w:pPr>
      <w:r>
        <w:t>Single-symbol transmission enables one-symbol TTIs or single-symbol control, reducing latency and saving energy.</w:t>
      </w:r>
    </w:p>
    <w:p w14:paraId="556DC432" w14:textId="77777777" w:rsidR="008068DB" w:rsidRDefault="008068DB" w:rsidP="008068DB">
      <w:pPr>
        <w:spacing w:after="0"/>
        <w:jc w:val="both"/>
      </w:pPr>
    </w:p>
    <w:p w14:paraId="6F0CA148" w14:textId="77777777" w:rsidR="008068DB" w:rsidRDefault="008068DB" w:rsidP="0034167D">
      <w:pPr>
        <w:pStyle w:val="ListParagraph"/>
        <w:numPr>
          <w:ilvl w:val="0"/>
          <w:numId w:val="3"/>
        </w:numPr>
        <w:spacing w:after="0"/>
        <w:jc w:val="both"/>
      </w:pPr>
      <w:r>
        <w:t>Built-in resilience to Doppler shifts and frequency offsets.</w:t>
      </w:r>
    </w:p>
    <w:p w14:paraId="52942F4E" w14:textId="77777777" w:rsidR="008068DB" w:rsidRDefault="008068DB" w:rsidP="008068DB">
      <w:pPr>
        <w:spacing w:after="0"/>
        <w:jc w:val="both"/>
      </w:pPr>
    </w:p>
    <w:p w14:paraId="19E7AFC3" w14:textId="77777777" w:rsidR="008068DB" w:rsidRDefault="008068DB" w:rsidP="0034167D">
      <w:pPr>
        <w:pStyle w:val="ListParagraph"/>
        <w:numPr>
          <w:ilvl w:val="0"/>
          <w:numId w:val="3"/>
        </w:numPr>
        <w:spacing w:after="0"/>
        <w:jc w:val="both"/>
      </w:pPr>
      <w:r>
        <w:t>Low PAPR, especially with π/2-BPSK and spectrum shaping.</w:t>
      </w:r>
    </w:p>
    <w:p w14:paraId="684E78F2" w14:textId="77777777" w:rsidR="008068DB" w:rsidRDefault="008068DB" w:rsidP="008068DB">
      <w:pPr>
        <w:spacing w:after="0"/>
        <w:jc w:val="both"/>
      </w:pPr>
    </w:p>
    <w:p w14:paraId="2582C318" w14:textId="77777777" w:rsidR="008068DB" w:rsidRDefault="008068DB" w:rsidP="0034167D">
      <w:pPr>
        <w:pStyle w:val="ListParagraph"/>
        <w:numPr>
          <w:ilvl w:val="0"/>
          <w:numId w:val="3"/>
        </w:numPr>
        <w:spacing w:after="0"/>
        <w:jc w:val="both"/>
      </w:pPr>
      <w:r>
        <w:t>Lower reference-signal overhead because DMRS can appear in any OFDM symbol.</w:t>
      </w:r>
    </w:p>
    <w:p w14:paraId="248327C4" w14:textId="77777777" w:rsidR="008068DB" w:rsidRDefault="008068DB" w:rsidP="008068DB">
      <w:pPr>
        <w:spacing w:after="0"/>
        <w:jc w:val="both"/>
      </w:pPr>
    </w:p>
    <w:p w14:paraId="320797B3" w14:textId="56995EF2" w:rsidR="00BA0224" w:rsidRPr="008068DB" w:rsidRDefault="008068DB" w:rsidP="0034167D">
      <w:pPr>
        <w:pStyle w:val="ListParagraph"/>
        <w:numPr>
          <w:ilvl w:val="0"/>
          <w:numId w:val="3"/>
        </w:numPr>
        <w:spacing w:after="0"/>
        <w:jc w:val="both"/>
        <w:rPr>
          <w:lang w:val="en-IN"/>
        </w:rPr>
      </w:pPr>
      <w:r>
        <w:t>Full support for uplink MIMO with the requisite number of layers to raise data rates.</w:t>
      </w:r>
      <w:r w:rsidR="00BA0224" w:rsidRPr="008068DB">
        <w:rPr>
          <w:lang w:val="en-IN"/>
        </w:rPr>
        <w:t xml:space="preserve"> </w:t>
      </w:r>
    </w:p>
    <w:p w14:paraId="641A877E" w14:textId="34F3A99F" w:rsidR="006E56D7" w:rsidRPr="0061580F" w:rsidRDefault="006E56D7" w:rsidP="00BA0224">
      <w:pPr>
        <w:spacing w:after="0"/>
        <w:rPr>
          <w:bCs/>
          <w:lang w:val="en-US"/>
        </w:rPr>
      </w:pPr>
    </w:p>
    <w:p w14:paraId="1EBB552E" w14:textId="77777777" w:rsidR="008068DB" w:rsidRDefault="008068DB" w:rsidP="005372FA">
      <w:pPr>
        <w:pStyle w:val="Heading1"/>
        <w:rPr>
          <w:lang w:val="en-US"/>
        </w:rPr>
      </w:pPr>
    </w:p>
    <w:p w14:paraId="6516085D" w14:textId="75BAEA4C" w:rsidR="005372FA" w:rsidRPr="0061580F" w:rsidRDefault="005372FA" w:rsidP="005372FA">
      <w:pPr>
        <w:pStyle w:val="Heading1"/>
        <w:rPr>
          <w:lang w:val="en-US"/>
        </w:rPr>
      </w:pPr>
      <w:r w:rsidRPr="0061580F">
        <w:rPr>
          <w:lang w:val="en-US"/>
        </w:rPr>
        <w:t>2</w:t>
      </w:r>
      <w:r w:rsidRPr="0061580F">
        <w:rPr>
          <w:lang w:val="en-US"/>
        </w:rPr>
        <w:tab/>
      </w:r>
      <w:r w:rsidR="008068DB">
        <w:rPr>
          <w:lang w:val="en-US"/>
        </w:rPr>
        <w:t>Proposals</w:t>
      </w:r>
    </w:p>
    <w:p w14:paraId="68C4B4A9" w14:textId="77777777" w:rsidR="008068DB" w:rsidRPr="008068DB" w:rsidRDefault="008068DB" w:rsidP="008068DB">
      <w:pPr>
        <w:rPr>
          <w:rFonts w:eastAsia="Malgun Gothic"/>
          <w:bCs/>
          <w:lang w:val="en-US" w:eastAsia="ko-KR"/>
        </w:rPr>
      </w:pPr>
      <w:r w:rsidRPr="008068DB">
        <w:rPr>
          <w:rFonts w:eastAsia="Malgun Gothic"/>
          <w:bCs/>
          <w:lang w:val="en-US" w:eastAsia="ko-KR"/>
        </w:rPr>
        <w:t>Proposal 1</w:t>
      </w:r>
    </w:p>
    <w:p w14:paraId="5D53AA2F" w14:textId="36451955" w:rsidR="008068DB" w:rsidRPr="008068DB" w:rsidRDefault="008068DB" w:rsidP="008068DB">
      <w:pPr>
        <w:rPr>
          <w:rFonts w:eastAsia="Malgun Gothic"/>
          <w:bCs/>
          <w:lang w:val="en-US" w:eastAsia="ko-KR"/>
        </w:rPr>
      </w:pPr>
      <w:r w:rsidRPr="008068DB">
        <w:rPr>
          <w:rFonts w:eastAsia="Malgun Gothic"/>
          <w:bCs/>
          <w:lang w:val="en-US" w:eastAsia="ko-KR"/>
        </w:rPr>
        <w:t>Adopt π/2-BPSK DFT-S-OFDM with spectrum shaping as the refe</w:t>
      </w:r>
      <w:r>
        <w:rPr>
          <w:rFonts w:eastAsia="Malgun Gothic"/>
          <w:bCs/>
          <w:lang w:val="en-US" w:eastAsia="ko-KR"/>
        </w:rPr>
        <w:t>rence uplink waveform for new 6</w:t>
      </w:r>
      <w:r w:rsidRPr="008068DB">
        <w:rPr>
          <w:rFonts w:eastAsia="Malgun Gothic"/>
          <w:bCs/>
          <w:lang w:val="en-US" w:eastAsia="ko-KR"/>
        </w:rPr>
        <w:t>G frequency bands. Use this waveform to specify both the UE power-amplifier design targets and the modulation-specific maximum power reduction (MPR).</w:t>
      </w:r>
    </w:p>
    <w:p w14:paraId="6DB4B167" w14:textId="77777777" w:rsidR="008068DB" w:rsidRPr="008068DB" w:rsidRDefault="008068DB" w:rsidP="008068DB">
      <w:pPr>
        <w:rPr>
          <w:rFonts w:eastAsia="Malgun Gothic"/>
          <w:bCs/>
          <w:lang w:val="en-US" w:eastAsia="ko-KR"/>
        </w:rPr>
      </w:pPr>
    </w:p>
    <w:p w14:paraId="48069E93" w14:textId="77777777" w:rsidR="008068DB" w:rsidRPr="008068DB" w:rsidRDefault="008068DB" w:rsidP="008068DB">
      <w:pPr>
        <w:rPr>
          <w:rFonts w:eastAsia="Malgun Gothic"/>
          <w:bCs/>
          <w:lang w:val="en-US" w:eastAsia="ko-KR"/>
        </w:rPr>
      </w:pPr>
      <w:r w:rsidRPr="008068DB">
        <w:rPr>
          <w:rFonts w:eastAsia="Malgun Gothic"/>
          <w:bCs/>
          <w:lang w:val="en-US" w:eastAsia="ko-KR"/>
        </w:rPr>
        <w:t>Proposal 2</w:t>
      </w:r>
    </w:p>
    <w:p w14:paraId="3844185D" w14:textId="031AA9CD" w:rsidR="00D06DED" w:rsidRPr="0061580F" w:rsidRDefault="008068DB" w:rsidP="008068DB">
      <w:pPr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In the 6</w:t>
      </w:r>
      <w:r w:rsidRPr="008068DB">
        <w:rPr>
          <w:rFonts w:eastAsia="Malgun Gothic"/>
          <w:bCs/>
          <w:lang w:val="en-US" w:eastAsia="ko-KR"/>
        </w:rPr>
        <w:t>G study item, evaluate a waveform in which DMRS, PT-RS, and data/control symbols are time-multiplexed prior to the DFT and shaped with modulation-dependent excess bandwidth. Apply this framework to uplink control and data channels so that the UE can fully leverage low PAPR, high Doppler resilience, reduced latency, and improved energy efficiency.</w:t>
      </w:r>
    </w:p>
    <w:p w14:paraId="0DF1F70A" w14:textId="244E4E55" w:rsidR="00FB69FD" w:rsidRPr="00F91312" w:rsidRDefault="00AE7C64" w:rsidP="00A71861">
      <w:pPr>
        <w:pStyle w:val="Reference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 </w:t>
      </w:r>
    </w:p>
    <w:sectPr w:rsidR="00FB69FD" w:rsidRPr="00F91312" w:rsidSect="00571B3F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1F5DA" w14:textId="77777777" w:rsidR="0006155C" w:rsidRDefault="0006155C" w:rsidP="000B02AA">
      <w:pPr>
        <w:spacing w:after="0"/>
      </w:pPr>
      <w:r>
        <w:separator/>
      </w:r>
    </w:p>
  </w:endnote>
  <w:endnote w:type="continuationSeparator" w:id="0">
    <w:p w14:paraId="6E0D2ABB" w14:textId="77777777" w:rsidR="0006155C" w:rsidRDefault="0006155C" w:rsidP="000B02AA">
      <w:pPr>
        <w:spacing w:after="0"/>
      </w:pPr>
      <w:r>
        <w:continuationSeparator/>
      </w:r>
    </w:p>
  </w:endnote>
  <w:endnote w:type="continuationNotice" w:id="1">
    <w:p w14:paraId="02725ACB" w14:textId="77777777" w:rsidR="0006155C" w:rsidRDefault="000615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A6C3E" w14:textId="04EEBE24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60130E9" wp14:editId="64266B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019461037" name="Text Box 2" descr="Gener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24860D" w14:textId="0B378009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130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" filled="f" stroked="f">
              <v:textbox style="mso-fit-shape-to-text:t" inset="0,0,0,15pt">
                <w:txbxContent>
                  <w:p w14:paraId="6324860D" w14:textId="0B378009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1D241" w14:textId="5AB2660A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9017C02" wp14:editId="473EBA18">
              <wp:simplePos x="723900" y="103441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705804231" name="Text Box 3" descr="Gener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73A086" w14:textId="26E1FA97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17C0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" filled="f" stroked="f">
              <v:textbox style="mso-fit-shape-to-text:t" inset="0,0,0,15pt">
                <w:txbxContent>
                  <w:p w14:paraId="1873A086" w14:textId="26E1FA97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49399" w14:textId="68927761" w:rsidR="002E7A03" w:rsidRDefault="002E7A03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5FABBD3" wp14:editId="76FC247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527352052" name="Text Box 1" descr="General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66527E" w14:textId="1B776685" w:rsidR="002E7A03" w:rsidRPr="002E7A03" w:rsidRDefault="002E7A03" w:rsidP="002E7A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2E7A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ABB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" filled="f" stroked="f">
              <v:textbox style="mso-fit-shape-to-text:t" inset="0,0,0,15pt">
                <w:txbxContent>
                  <w:p w14:paraId="2766527E" w14:textId="1B776685" w:rsidR="002E7A03" w:rsidRPr="002E7A03" w:rsidRDefault="002E7A03" w:rsidP="002E7A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2E7A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027DE" w14:textId="77777777" w:rsidR="0006155C" w:rsidRDefault="0006155C" w:rsidP="000B02AA">
      <w:pPr>
        <w:spacing w:after="0"/>
      </w:pPr>
      <w:r>
        <w:separator/>
      </w:r>
    </w:p>
  </w:footnote>
  <w:footnote w:type="continuationSeparator" w:id="0">
    <w:p w14:paraId="42D009C0" w14:textId="77777777" w:rsidR="0006155C" w:rsidRDefault="0006155C" w:rsidP="000B02AA">
      <w:pPr>
        <w:spacing w:after="0"/>
      </w:pPr>
      <w:r>
        <w:continuationSeparator/>
      </w:r>
    </w:p>
  </w:footnote>
  <w:footnote w:type="continuationNotice" w:id="1">
    <w:p w14:paraId="67CFFDEF" w14:textId="77777777" w:rsidR="0006155C" w:rsidRDefault="000615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341F7"/>
    <w:multiLevelType w:val="singleLevel"/>
    <w:tmpl w:val="2E9A357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</w:abstractNum>
  <w:abstractNum w:abstractNumId="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B23A0"/>
    <w:multiLevelType w:val="hybridMultilevel"/>
    <w:tmpl w:val="EC3EAD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a-DK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202F"/>
    <w:rsid w:val="000028D9"/>
    <w:rsid w:val="000032DB"/>
    <w:rsid w:val="0000358A"/>
    <w:rsid w:val="000035F0"/>
    <w:rsid w:val="00003615"/>
    <w:rsid w:val="00003E97"/>
    <w:rsid w:val="00003EE3"/>
    <w:rsid w:val="0000479D"/>
    <w:rsid w:val="00004FB6"/>
    <w:rsid w:val="00005182"/>
    <w:rsid w:val="0000529A"/>
    <w:rsid w:val="00005353"/>
    <w:rsid w:val="00005383"/>
    <w:rsid w:val="00005468"/>
    <w:rsid w:val="000057FF"/>
    <w:rsid w:val="00005D49"/>
    <w:rsid w:val="000065F6"/>
    <w:rsid w:val="00006BE5"/>
    <w:rsid w:val="00006DF4"/>
    <w:rsid w:val="0000765F"/>
    <w:rsid w:val="0001004B"/>
    <w:rsid w:val="0001027F"/>
    <w:rsid w:val="0001125B"/>
    <w:rsid w:val="00011479"/>
    <w:rsid w:val="0001217A"/>
    <w:rsid w:val="00012818"/>
    <w:rsid w:val="000129E3"/>
    <w:rsid w:val="00013BA7"/>
    <w:rsid w:val="00013EF8"/>
    <w:rsid w:val="0001417C"/>
    <w:rsid w:val="000147B7"/>
    <w:rsid w:val="00014C44"/>
    <w:rsid w:val="00016035"/>
    <w:rsid w:val="00016237"/>
    <w:rsid w:val="00016798"/>
    <w:rsid w:val="00017114"/>
    <w:rsid w:val="000172E9"/>
    <w:rsid w:val="00017390"/>
    <w:rsid w:val="00017975"/>
    <w:rsid w:val="00017B0A"/>
    <w:rsid w:val="00017CBD"/>
    <w:rsid w:val="00020DD2"/>
    <w:rsid w:val="0002151D"/>
    <w:rsid w:val="00021915"/>
    <w:rsid w:val="00021FC4"/>
    <w:rsid w:val="00022AC4"/>
    <w:rsid w:val="00022F08"/>
    <w:rsid w:val="00023F58"/>
    <w:rsid w:val="00023FCA"/>
    <w:rsid w:val="00025A46"/>
    <w:rsid w:val="00025DCF"/>
    <w:rsid w:val="000264CA"/>
    <w:rsid w:val="000265DF"/>
    <w:rsid w:val="000271D0"/>
    <w:rsid w:val="000276A8"/>
    <w:rsid w:val="000308E1"/>
    <w:rsid w:val="00030ED1"/>
    <w:rsid w:val="000311E6"/>
    <w:rsid w:val="0003142A"/>
    <w:rsid w:val="0003187E"/>
    <w:rsid w:val="000324E2"/>
    <w:rsid w:val="0003264B"/>
    <w:rsid w:val="00032EC4"/>
    <w:rsid w:val="00033397"/>
    <w:rsid w:val="00033B29"/>
    <w:rsid w:val="00034234"/>
    <w:rsid w:val="00034A10"/>
    <w:rsid w:val="00034C9A"/>
    <w:rsid w:val="00034FE8"/>
    <w:rsid w:val="000352A7"/>
    <w:rsid w:val="00036384"/>
    <w:rsid w:val="00036C34"/>
    <w:rsid w:val="00040095"/>
    <w:rsid w:val="00040985"/>
    <w:rsid w:val="00041DD3"/>
    <w:rsid w:val="00042784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1D1"/>
    <w:rsid w:val="0004739E"/>
    <w:rsid w:val="0004794B"/>
    <w:rsid w:val="00047D62"/>
    <w:rsid w:val="00050192"/>
    <w:rsid w:val="00050BE4"/>
    <w:rsid w:val="00050C0C"/>
    <w:rsid w:val="00050E9B"/>
    <w:rsid w:val="00051A6C"/>
    <w:rsid w:val="00051E1E"/>
    <w:rsid w:val="00052DFF"/>
    <w:rsid w:val="000538DD"/>
    <w:rsid w:val="00053B88"/>
    <w:rsid w:val="000551D6"/>
    <w:rsid w:val="000551E6"/>
    <w:rsid w:val="0005651F"/>
    <w:rsid w:val="00056595"/>
    <w:rsid w:val="000569E8"/>
    <w:rsid w:val="00056F76"/>
    <w:rsid w:val="00057363"/>
    <w:rsid w:val="00057B0E"/>
    <w:rsid w:val="000603D8"/>
    <w:rsid w:val="00060999"/>
    <w:rsid w:val="000611B9"/>
    <w:rsid w:val="000612C6"/>
    <w:rsid w:val="0006155C"/>
    <w:rsid w:val="000622E5"/>
    <w:rsid w:val="00062B3D"/>
    <w:rsid w:val="00063A13"/>
    <w:rsid w:val="00064098"/>
    <w:rsid w:val="00064200"/>
    <w:rsid w:val="0006456D"/>
    <w:rsid w:val="000647D0"/>
    <w:rsid w:val="000650FD"/>
    <w:rsid w:val="00066ADF"/>
    <w:rsid w:val="00066FFB"/>
    <w:rsid w:val="000672F4"/>
    <w:rsid w:val="00067C02"/>
    <w:rsid w:val="00070560"/>
    <w:rsid w:val="0007088B"/>
    <w:rsid w:val="0007088C"/>
    <w:rsid w:val="000708F0"/>
    <w:rsid w:val="00070C55"/>
    <w:rsid w:val="00070F8B"/>
    <w:rsid w:val="000710C4"/>
    <w:rsid w:val="00071289"/>
    <w:rsid w:val="000712DC"/>
    <w:rsid w:val="00071B0F"/>
    <w:rsid w:val="00071DE5"/>
    <w:rsid w:val="0007266B"/>
    <w:rsid w:val="00073121"/>
    <w:rsid w:val="0007425A"/>
    <w:rsid w:val="0007430C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D73"/>
    <w:rsid w:val="00077F67"/>
    <w:rsid w:val="000803FA"/>
    <w:rsid w:val="00080512"/>
    <w:rsid w:val="00080A2F"/>
    <w:rsid w:val="00080BFE"/>
    <w:rsid w:val="000812A7"/>
    <w:rsid w:val="00081734"/>
    <w:rsid w:val="0008183D"/>
    <w:rsid w:val="00081B90"/>
    <w:rsid w:val="00081EB3"/>
    <w:rsid w:val="00082643"/>
    <w:rsid w:val="000833AD"/>
    <w:rsid w:val="00083701"/>
    <w:rsid w:val="00083827"/>
    <w:rsid w:val="000843A9"/>
    <w:rsid w:val="0008444A"/>
    <w:rsid w:val="00084543"/>
    <w:rsid w:val="0008461E"/>
    <w:rsid w:val="00084F39"/>
    <w:rsid w:val="00085722"/>
    <w:rsid w:val="00086137"/>
    <w:rsid w:val="00086607"/>
    <w:rsid w:val="00086768"/>
    <w:rsid w:val="00086BE0"/>
    <w:rsid w:val="0008734E"/>
    <w:rsid w:val="000879EE"/>
    <w:rsid w:val="00087A87"/>
    <w:rsid w:val="0009004C"/>
    <w:rsid w:val="00090246"/>
    <w:rsid w:val="00090468"/>
    <w:rsid w:val="00090494"/>
    <w:rsid w:val="00090A6A"/>
    <w:rsid w:val="00090E32"/>
    <w:rsid w:val="00092592"/>
    <w:rsid w:val="00092A8E"/>
    <w:rsid w:val="00092CE2"/>
    <w:rsid w:val="00092E65"/>
    <w:rsid w:val="0009319B"/>
    <w:rsid w:val="00093B19"/>
    <w:rsid w:val="00093CCE"/>
    <w:rsid w:val="00093E2D"/>
    <w:rsid w:val="00094534"/>
    <w:rsid w:val="000946D3"/>
    <w:rsid w:val="00094A60"/>
    <w:rsid w:val="00094F69"/>
    <w:rsid w:val="000957AB"/>
    <w:rsid w:val="00095BB2"/>
    <w:rsid w:val="00095D16"/>
    <w:rsid w:val="000960E3"/>
    <w:rsid w:val="000A0C01"/>
    <w:rsid w:val="000A0D45"/>
    <w:rsid w:val="000A163D"/>
    <w:rsid w:val="000A19E0"/>
    <w:rsid w:val="000A1A2E"/>
    <w:rsid w:val="000A1ED7"/>
    <w:rsid w:val="000A2767"/>
    <w:rsid w:val="000A383F"/>
    <w:rsid w:val="000A3D61"/>
    <w:rsid w:val="000A40DC"/>
    <w:rsid w:val="000A44ED"/>
    <w:rsid w:val="000A52CD"/>
    <w:rsid w:val="000A5477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AC3"/>
    <w:rsid w:val="000B4C97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981"/>
    <w:rsid w:val="000C3E8E"/>
    <w:rsid w:val="000C4535"/>
    <w:rsid w:val="000C47C7"/>
    <w:rsid w:val="000C482A"/>
    <w:rsid w:val="000C4E7A"/>
    <w:rsid w:val="000C522B"/>
    <w:rsid w:val="000C5F70"/>
    <w:rsid w:val="000C711C"/>
    <w:rsid w:val="000C76FC"/>
    <w:rsid w:val="000D024F"/>
    <w:rsid w:val="000D1F8F"/>
    <w:rsid w:val="000D2462"/>
    <w:rsid w:val="000D2FA5"/>
    <w:rsid w:val="000D3A80"/>
    <w:rsid w:val="000D3CCE"/>
    <w:rsid w:val="000D3E2B"/>
    <w:rsid w:val="000D41E1"/>
    <w:rsid w:val="000D49F0"/>
    <w:rsid w:val="000D551F"/>
    <w:rsid w:val="000D56C3"/>
    <w:rsid w:val="000D58AB"/>
    <w:rsid w:val="000D5FB7"/>
    <w:rsid w:val="000D70AF"/>
    <w:rsid w:val="000D7323"/>
    <w:rsid w:val="000D75A6"/>
    <w:rsid w:val="000E0D41"/>
    <w:rsid w:val="000E0DFE"/>
    <w:rsid w:val="000E13D1"/>
    <w:rsid w:val="000E22B9"/>
    <w:rsid w:val="000E2CBD"/>
    <w:rsid w:val="000E3990"/>
    <w:rsid w:val="000E3F64"/>
    <w:rsid w:val="000E46D2"/>
    <w:rsid w:val="000E4F52"/>
    <w:rsid w:val="000E63C9"/>
    <w:rsid w:val="000E66E3"/>
    <w:rsid w:val="000E7841"/>
    <w:rsid w:val="000E7886"/>
    <w:rsid w:val="000F03AB"/>
    <w:rsid w:val="000F1E48"/>
    <w:rsid w:val="000F30EE"/>
    <w:rsid w:val="000F3390"/>
    <w:rsid w:val="000F34EC"/>
    <w:rsid w:val="000F3CA0"/>
    <w:rsid w:val="000F4292"/>
    <w:rsid w:val="000F4C5C"/>
    <w:rsid w:val="000F4D45"/>
    <w:rsid w:val="000F4EF9"/>
    <w:rsid w:val="000F5890"/>
    <w:rsid w:val="000F6B66"/>
    <w:rsid w:val="000F7181"/>
    <w:rsid w:val="000F7BCC"/>
    <w:rsid w:val="000F7BE9"/>
    <w:rsid w:val="001007B4"/>
    <w:rsid w:val="001008AF"/>
    <w:rsid w:val="00100FB1"/>
    <w:rsid w:val="001012AF"/>
    <w:rsid w:val="00101C48"/>
    <w:rsid w:val="00101F16"/>
    <w:rsid w:val="00101F66"/>
    <w:rsid w:val="00102A2D"/>
    <w:rsid w:val="00102B38"/>
    <w:rsid w:val="00104072"/>
    <w:rsid w:val="00104606"/>
    <w:rsid w:val="001046CF"/>
    <w:rsid w:val="00104765"/>
    <w:rsid w:val="00104F91"/>
    <w:rsid w:val="001055A0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07F28"/>
    <w:rsid w:val="00110770"/>
    <w:rsid w:val="001110EC"/>
    <w:rsid w:val="001112C8"/>
    <w:rsid w:val="001118B0"/>
    <w:rsid w:val="00112281"/>
    <w:rsid w:val="00112CB9"/>
    <w:rsid w:val="00112D72"/>
    <w:rsid w:val="001133CF"/>
    <w:rsid w:val="00113860"/>
    <w:rsid w:val="001144E0"/>
    <w:rsid w:val="001148F3"/>
    <w:rsid w:val="00114F55"/>
    <w:rsid w:val="0011578D"/>
    <w:rsid w:val="00115C8B"/>
    <w:rsid w:val="00115C95"/>
    <w:rsid w:val="00115D6C"/>
    <w:rsid w:val="00115D93"/>
    <w:rsid w:val="0011607A"/>
    <w:rsid w:val="001160AE"/>
    <w:rsid w:val="00116745"/>
    <w:rsid w:val="00116EBC"/>
    <w:rsid w:val="00116FFE"/>
    <w:rsid w:val="0011703D"/>
    <w:rsid w:val="00117279"/>
    <w:rsid w:val="001178DD"/>
    <w:rsid w:val="00117AD8"/>
    <w:rsid w:val="00117C3C"/>
    <w:rsid w:val="0012144B"/>
    <w:rsid w:val="00121CB1"/>
    <w:rsid w:val="00122105"/>
    <w:rsid w:val="001223B5"/>
    <w:rsid w:val="00122B43"/>
    <w:rsid w:val="00123183"/>
    <w:rsid w:val="00123B41"/>
    <w:rsid w:val="00124633"/>
    <w:rsid w:val="00125238"/>
    <w:rsid w:val="001254F6"/>
    <w:rsid w:val="00125792"/>
    <w:rsid w:val="00125923"/>
    <w:rsid w:val="001264EF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3F0"/>
    <w:rsid w:val="001325F2"/>
    <w:rsid w:val="00132884"/>
    <w:rsid w:val="00133149"/>
    <w:rsid w:val="001339FB"/>
    <w:rsid w:val="00133E70"/>
    <w:rsid w:val="00134BE5"/>
    <w:rsid w:val="00134C6B"/>
    <w:rsid w:val="00135555"/>
    <w:rsid w:val="00136332"/>
    <w:rsid w:val="001371E7"/>
    <w:rsid w:val="001374EA"/>
    <w:rsid w:val="00137543"/>
    <w:rsid w:val="0013773F"/>
    <w:rsid w:val="00137928"/>
    <w:rsid w:val="001379EC"/>
    <w:rsid w:val="00137EA8"/>
    <w:rsid w:val="001401E5"/>
    <w:rsid w:val="001405CE"/>
    <w:rsid w:val="0014064C"/>
    <w:rsid w:val="00140721"/>
    <w:rsid w:val="00140814"/>
    <w:rsid w:val="00140D5D"/>
    <w:rsid w:val="00140E8D"/>
    <w:rsid w:val="00141921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712"/>
    <w:rsid w:val="00146A0D"/>
    <w:rsid w:val="00146C22"/>
    <w:rsid w:val="00146FC2"/>
    <w:rsid w:val="00147C83"/>
    <w:rsid w:val="00147D47"/>
    <w:rsid w:val="00147FF8"/>
    <w:rsid w:val="0015018C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6E8"/>
    <w:rsid w:val="00153E06"/>
    <w:rsid w:val="0015495E"/>
    <w:rsid w:val="001568AE"/>
    <w:rsid w:val="0016030C"/>
    <w:rsid w:val="001612D7"/>
    <w:rsid w:val="00161A00"/>
    <w:rsid w:val="00161DFA"/>
    <w:rsid w:val="001620E9"/>
    <w:rsid w:val="00162C59"/>
    <w:rsid w:val="00162E70"/>
    <w:rsid w:val="00164813"/>
    <w:rsid w:val="00164FCD"/>
    <w:rsid w:val="00165D97"/>
    <w:rsid w:val="00165FFC"/>
    <w:rsid w:val="00166168"/>
    <w:rsid w:val="001662F0"/>
    <w:rsid w:val="0016664F"/>
    <w:rsid w:val="001667D1"/>
    <w:rsid w:val="0016710D"/>
    <w:rsid w:val="001674CC"/>
    <w:rsid w:val="0016770B"/>
    <w:rsid w:val="001678E8"/>
    <w:rsid w:val="00170439"/>
    <w:rsid w:val="0017044D"/>
    <w:rsid w:val="001710F5"/>
    <w:rsid w:val="00171588"/>
    <w:rsid w:val="001721D3"/>
    <w:rsid w:val="001721EC"/>
    <w:rsid w:val="00172FE2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1C5"/>
    <w:rsid w:val="00177776"/>
    <w:rsid w:val="00177F20"/>
    <w:rsid w:val="0018016D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343"/>
    <w:rsid w:val="001859EE"/>
    <w:rsid w:val="00185BBF"/>
    <w:rsid w:val="001865C7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3EAF"/>
    <w:rsid w:val="001945CE"/>
    <w:rsid w:val="001949E3"/>
    <w:rsid w:val="00194CD0"/>
    <w:rsid w:val="00194D46"/>
    <w:rsid w:val="001957E7"/>
    <w:rsid w:val="0019688D"/>
    <w:rsid w:val="001971E7"/>
    <w:rsid w:val="001972FE"/>
    <w:rsid w:val="001A0249"/>
    <w:rsid w:val="001A0468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B83"/>
    <w:rsid w:val="001A4F9A"/>
    <w:rsid w:val="001A54C0"/>
    <w:rsid w:val="001A59D2"/>
    <w:rsid w:val="001A6793"/>
    <w:rsid w:val="001A7571"/>
    <w:rsid w:val="001A799E"/>
    <w:rsid w:val="001A7CAB"/>
    <w:rsid w:val="001B0409"/>
    <w:rsid w:val="001B0890"/>
    <w:rsid w:val="001B1379"/>
    <w:rsid w:val="001B1DAD"/>
    <w:rsid w:val="001B1E45"/>
    <w:rsid w:val="001B1EAC"/>
    <w:rsid w:val="001B1ED6"/>
    <w:rsid w:val="001B2428"/>
    <w:rsid w:val="001B244F"/>
    <w:rsid w:val="001B279B"/>
    <w:rsid w:val="001B2BBF"/>
    <w:rsid w:val="001B3657"/>
    <w:rsid w:val="001B469B"/>
    <w:rsid w:val="001B49C9"/>
    <w:rsid w:val="001B5166"/>
    <w:rsid w:val="001B5581"/>
    <w:rsid w:val="001B590A"/>
    <w:rsid w:val="001B5910"/>
    <w:rsid w:val="001B5AAE"/>
    <w:rsid w:val="001B5B19"/>
    <w:rsid w:val="001B5C2E"/>
    <w:rsid w:val="001B5C9F"/>
    <w:rsid w:val="001B5CD5"/>
    <w:rsid w:val="001B73C5"/>
    <w:rsid w:val="001C029B"/>
    <w:rsid w:val="001C0AA8"/>
    <w:rsid w:val="001C0C01"/>
    <w:rsid w:val="001C203D"/>
    <w:rsid w:val="001C230E"/>
    <w:rsid w:val="001C2399"/>
    <w:rsid w:val="001C248C"/>
    <w:rsid w:val="001C2578"/>
    <w:rsid w:val="001C292F"/>
    <w:rsid w:val="001C430C"/>
    <w:rsid w:val="001C43AA"/>
    <w:rsid w:val="001C43D4"/>
    <w:rsid w:val="001C445F"/>
    <w:rsid w:val="001C52C7"/>
    <w:rsid w:val="001C5B14"/>
    <w:rsid w:val="001C741C"/>
    <w:rsid w:val="001C7A9B"/>
    <w:rsid w:val="001C7BD7"/>
    <w:rsid w:val="001C7C4B"/>
    <w:rsid w:val="001D0702"/>
    <w:rsid w:val="001D0B66"/>
    <w:rsid w:val="001D29FE"/>
    <w:rsid w:val="001D31D6"/>
    <w:rsid w:val="001D3520"/>
    <w:rsid w:val="001D438D"/>
    <w:rsid w:val="001D4BBB"/>
    <w:rsid w:val="001D4F23"/>
    <w:rsid w:val="001D56D3"/>
    <w:rsid w:val="001D6C25"/>
    <w:rsid w:val="001D760B"/>
    <w:rsid w:val="001D7F65"/>
    <w:rsid w:val="001E097A"/>
    <w:rsid w:val="001E09F5"/>
    <w:rsid w:val="001E0D10"/>
    <w:rsid w:val="001E0FD3"/>
    <w:rsid w:val="001E29FE"/>
    <w:rsid w:val="001E2A79"/>
    <w:rsid w:val="001E3180"/>
    <w:rsid w:val="001E3C0F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865"/>
    <w:rsid w:val="001F2C81"/>
    <w:rsid w:val="001F3172"/>
    <w:rsid w:val="001F3331"/>
    <w:rsid w:val="001F35CF"/>
    <w:rsid w:val="001F403B"/>
    <w:rsid w:val="001F40CC"/>
    <w:rsid w:val="001F4C0D"/>
    <w:rsid w:val="001F5B97"/>
    <w:rsid w:val="001F5CC1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8AC"/>
    <w:rsid w:val="00202F23"/>
    <w:rsid w:val="002031B8"/>
    <w:rsid w:val="00204045"/>
    <w:rsid w:val="0020488B"/>
    <w:rsid w:val="00205B5D"/>
    <w:rsid w:val="00206767"/>
    <w:rsid w:val="00206B6B"/>
    <w:rsid w:val="00206B9F"/>
    <w:rsid w:val="00206E5E"/>
    <w:rsid w:val="002072CC"/>
    <w:rsid w:val="00207B3D"/>
    <w:rsid w:val="00210858"/>
    <w:rsid w:val="00210EA9"/>
    <w:rsid w:val="002118AF"/>
    <w:rsid w:val="0021215E"/>
    <w:rsid w:val="002128CC"/>
    <w:rsid w:val="0021399B"/>
    <w:rsid w:val="00213C24"/>
    <w:rsid w:val="00213D46"/>
    <w:rsid w:val="00213E0C"/>
    <w:rsid w:val="00214A1B"/>
    <w:rsid w:val="00214C3F"/>
    <w:rsid w:val="00215C17"/>
    <w:rsid w:val="002160C0"/>
    <w:rsid w:val="00220C31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4C28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916"/>
    <w:rsid w:val="00231D81"/>
    <w:rsid w:val="00232461"/>
    <w:rsid w:val="002338BA"/>
    <w:rsid w:val="0023436B"/>
    <w:rsid w:val="00235955"/>
    <w:rsid w:val="00235D53"/>
    <w:rsid w:val="00235EEB"/>
    <w:rsid w:val="00236209"/>
    <w:rsid w:val="002365A5"/>
    <w:rsid w:val="00237098"/>
    <w:rsid w:val="002376EB"/>
    <w:rsid w:val="00240892"/>
    <w:rsid w:val="00240B3B"/>
    <w:rsid w:val="00241641"/>
    <w:rsid w:val="002419D9"/>
    <w:rsid w:val="00241A04"/>
    <w:rsid w:val="0024207F"/>
    <w:rsid w:val="002426EA"/>
    <w:rsid w:val="00243816"/>
    <w:rsid w:val="00243D46"/>
    <w:rsid w:val="00243E5C"/>
    <w:rsid w:val="0024583E"/>
    <w:rsid w:val="00246142"/>
    <w:rsid w:val="00246357"/>
    <w:rsid w:val="00246857"/>
    <w:rsid w:val="0024777E"/>
    <w:rsid w:val="00247836"/>
    <w:rsid w:val="00247934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318"/>
    <w:rsid w:val="002557B4"/>
    <w:rsid w:val="00255AA1"/>
    <w:rsid w:val="00255B91"/>
    <w:rsid w:val="00256081"/>
    <w:rsid w:val="002567AF"/>
    <w:rsid w:val="00257040"/>
    <w:rsid w:val="002605AE"/>
    <w:rsid w:val="00260943"/>
    <w:rsid w:val="002613B4"/>
    <w:rsid w:val="00261B7F"/>
    <w:rsid w:val="00261BAF"/>
    <w:rsid w:val="00262ED1"/>
    <w:rsid w:val="00263AAB"/>
    <w:rsid w:val="00264382"/>
    <w:rsid w:val="002644C4"/>
    <w:rsid w:val="002644FF"/>
    <w:rsid w:val="00264A78"/>
    <w:rsid w:val="0026591C"/>
    <w:rsid w:val="00265E79"/>
    <w:rsid w:val="0026621E"/>
    <w:rsid w:val="0026673E"/>
    <w:rsid w:val="0026675C"/>
    <w:rsid w:val="00266A7C"/>
    <w:rsid w:val="00266BF3"/>
    <w:rsid w:val="00266C27"/>
    <w:rsid w:val="00267210"/>
    <w:rsid w:val="00267272"/>
    <w:rsid w:val="00267351"/>
    <w:rsid w:val="00267574"/>
    <w:rsid w:val="00267CB8"/>
    <w:rsid w:val="00267D35"/>
    <w:rsid w:val="002700F5"/>
    <w:rsid w:val="00270F59"/>
    <w:rsid w:val="002710D2"/>
    <w:rsid w:val="00271325"/>
    <w:rsid w:val="0027138D"/>
    <w:rsid w:val="0027153B"/>
    <w:rsid w:val="00271840"/>
    <w:rsid w:val="00271B9C"/>
    <w:rsid w:val="00271F28"/>
    <w:rsid w:val="00272449"/>
    <w:rsid w:val="002724C6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A58"/>
    <w:rsid w:val="00275D5D"/>
    <w:rsid w:val="00276C43"/>
    <w:rsid w:val="00277256"/>
    <w:rsid w:val="0027743A"/>
    <w:rsid w:val="0027745C"/>
    <w:rsid w:val="002774FA"/>
    <w:rsid w:val="0027754D"/>
    <w:rsid w:val="00277BDD"/>
    <w:rsid w:val="00277CB6"/>
    <w:rsid w:val="002805CB"/>
    <w:rsid w:val="002805E9"/>
    <w:rsid w:val="00280BE7"/>
    <w:rsid w:val="00280E25"/>
    <w:rsid w:val="002811B9"/>
    <w:rsid w:val="0028187F"/>
    <w:rsid w:val="00281B51"/>
    <w:rsid w:val="00281E00"/>
    <w:rsid w:val="002820BD"/>
    <w:rsid w:val="00282BD6"/>
    <w:rsid w:val="00282E00"/>
    <w:rsid w:val="00283130"/>
    <w:rsid w:val="00283990"/>
    <w:rsid w:val="002855BF"/>
    <w:rsid w:val="002859C1"/>
    <w:rsid w:val="00286643"/>
    <w:rsid w:val="00286B13"/>
    <w:rsid w:val="00286BF9"/>
    <w:rsid w:val="0028712E"/>
    <w:rsid w:val="00287A4E"/>
    <w:rsid w:val="00287A80"/>
    <w:rsid w:val="002913F1"/>
    <w:rsid w:val="002914B5"/>
    <w:rsid w:val="00291969"/>
    <w:rsid w:val="00291B03"/>
    <w:rsid w:val="00291C97"/>
    <w:rsid w:val="00292B91"/>
    <w:rsid w:val="0029305F"/>
    <w:rsid w:val="00293AC2"/>
    <w:rsid w:val="0029407D"/>
    <w:rsid w:val="00294475"/>
    <w:rsid w:val="002946B8"/>
    <w:rsid w:val="00295297"/>
    <w:rsid w:val="0029572D"/>
    <w:rsid w:val="00295A4D"/>
    <w:rsid w:val="00295BA9"/>
    <w:rsid w:val="00295CD2"/>
    <w:rsid w:val="00295D51"/>
    <w:rsid w:val="00295FA6"/>
    <w:rsid w:val="002961FE"/>
    <w:rsid w:val="00296689"/>
    <w:rsid w:val="002967BD"/>
    <w:rsid w:val="00296FF4"/>
    <w:rsid w:val="00297284"/>
    <w:rsid w:val="00297755"/>
    <w:rsid w:val="002A0C08"/>
    <w:rsid w:val="002A0D58"/>
    <w:rsid w:val="002A1B9E"/>
    <w:rsid w:val="002A1CA0"/>
    <w:rsid w:val="002A1F6B"/>
    <w:rsid w:val="002A25A1"/>
    <w:rsid w:val="002A2C0D"/>
    <w:rsid w:val="002A444A"/>
    <w:rsid w:val="002A4559"/>
    <w:rsid w:val="002A50A1"/>
    <w:rsid w:val="002A58D7"/>
    <w:rsid w:val="002A5B39"/>
    <w:rsid w:val="002A7176"/>
    <w:rsid w:val="002A7216"/>
    <w:rsid w:val="002A7579"/>
    <w:rsid w:val="002B085E"/>
    <w:rsid w:val="002B08FC"/>
    <w:rsid w:val="002B14C8"/>
    <w:rsid w:val="002B271A"/>
    <w:rsid w:val="002B2935"/>
    <w:rsid w:val="002B3830"/>
    <w:rsid w:val="002B5AAC"/>
    <w:rsid w:val="002B5B8A"/>
    <w:rsid w:val="002B5E5F"/>
    <w:rsid w:val="002B60BA"/>
    <w:rsid w:val="002B6101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2C83"/>
    <w:rsid w:val="002C3637"/>
    <w:rsid w:val="002C38D1"/>
    <w:rsid w:val="002C3D0D"/>
    <w:rsid w:val="002C407B"/>
    <w:rsid w:val="002C4246"/>
    <w:rsid w:val="002C4D42"/>
    <w:rsid w:val="002C4F8C"/>
    <w:rsid w:val="002C5BD0"/>
    <w:rsid w:val="002C6AD5"/>
    <w:rsid w:val="002C6D17"/>
    <w:rsid w:val="002C6D41"/>
    <w:rsid w:val="002C7356"/>
    <w:rsid w:val="002C7CE3"/>
    <w:rsid w:val="002C7DE0"/>
    <w:rsid w:val="002D0488"/>
    <w:rsid w:val="002D1A40"/>
    <w:rsid w:val="002D1D10"/>
    <w:rsid w:val="002D210F"/>
    <w:rsid w:val="002D2403"/>
    <w:rsid w:val="002D246E"/>
    <w:rsid w:val="002D266C"/>
    <w:rsid w:val="002D281A"/>
    <w:rsid w:val="002D3263"/>
    <w:rsid w:val="002D3AA4"/>
    <w:rsid w:val="002D3B8F"/>
    <w:rsid w:val="002D3F37"/>
    <w:rsid w:val="002D3F7A"/>
    <w:rsid w:val="002D4B78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1B47"/>
    <w:rsid w:val="002E21A7"/>
    <w:rsid w:val="002E2914"/>
    <w:rsid w:val="002E385E"/>
    <w:rsid w:val="002E3DE6"/>
    <w:rsid w:val="002E3F6C"/>
    <w:rsid w:val="002E4508"/>
    <w:rsid w:val="002E497A"/>
    <w:rsid w:val="002E5329"/>
    <w:rsid w:val="002E5708"/>
    <w:rsid w:val="002E5A8D"/>
    <w:rsid w:val="002E629D"/>
    <w:rsid w:val="002E6AB1"/>
    <w:rsid w:val="002E7A03"/>
    <w:rsid w:val="002F021A"/>
    <w:rsid w:val="002F0531"/>
    <w:rsid w:val="002F0868"/>
    <w:rsid w:val="002F0A30"/>
    <w:rsid w:val="002F0D22"/>
    <w:rsid w:val="002F1024"/>
    <w:rsid w:val="002F1184"/>
    <w:rsid w:val="002F1213"/>
    <w:rsid w:val="002F1455"/>
    <w:rsid w:val="002F1637"/>
    <w:rsid w:val="002F16A0"/>
    <w:rsid w:val="002F225E"/>
    <w:rsid w:val="002F27AE"/>
    <w:rsid w:val="002F3282"/>
    <w:rsid w:val="002F32AC"/>
    <w:rsid w:val="002F39FE"/>
    <w:rsid w:val="002F4310"/>
    <w:rsid w:val="002F4CB5"/>
    <w:rsid w:val="002F4D01"/>
    <w:rsid w:val="002F5976"/>
    <w:rsid w:val="002F67E2"/>
    <w:rsid w:val="002F7AFB"/>
    <w:rsid w:val="002F7C79"/>
    <w:rsid w:val="0030068A"/>
    <w:rsid w:val="003011B2"/>
    <w:rsid w:val="0030158F"/>
    <w:rsid w:val="00301864"/>
    <w:rsid w:val="00301E42"/>
    <w:rsid w:val="0030237C"/>
    <w:rsid w:val="00302A1F"/>
    <w:rsid w:val="0030371D"/>
    <w:rsid w:val="00303EDF"/>
    <w:rsid w:val="0030506D"/>
    <w:rsid w:val="00305DEB"/>
    <w:rsid w:val="00306991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498"/>
    <w:rsid w:val="003158F6"/>
    <w:rsid w:val="00315964"/>
    <w:rsid w:val="00316632"/>
    <w:rsid w:val="00316BDB"/>
    <w:rsid w:val="00316DF2"/>
    <w:rsid w:val="00316F89"/>
    <w:rsid w:val="003171EB"/>
    <w:rsid w:val="003172DC"/>
    <w:rsid w:val="00317FB1"/>
    <w:rsid w:val="00320E29"/>
    <w:rsid w:val="00321910"/>
    <w:rsid w:val="00321EA2"/>
    <w:rsid w:val="003223A2"/>
    <w:rsid w:val="003225A1"/>
    <w:rsid w:val="003227AE"/>
    <w:rsid w:val="003230CC"/>
    <w:rsid w:val="00323696"/>
    <w:rsid w:val="003245E8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B57"/>
    <w:rsid w:val="00333CB8"/>
    <w:rsid w:val="00333E58"/>
    <w:rsid w:val="00334097"/>
    <w:rsid w:val="00334786"/>
    <w:rsid w:val="003347E7"/>
    <w:rsid w:val="0033494A"/>
    <w:rsid w:val="003350FF"/>
    <w:rsid w:val="0033558E"/>
    <w:rsid w:val="00335793"/>
    <w:rsid w:val="00336086"/>
    <w:rsid w:val="00336139"/>
    <w:rsid w:val="00336C96"/>
    <w:rsid w:val="003372F6"/>
    <w:rsid w:val="00337304"/>
    <w:rsid w:val="0034167D"/>
    <w:rsid w:val="0034171E"/>
    <w:rsid w:val="00343005"/>
    <w:rsid w:val="00343839"/>
    <w:rsid w:val="00345698"/>
    <w:rsid w:val="00345EE6"/>
    <w:rsid w:val="003465A3"/>
    <w:rsid w:val="003468DF"/>
    <w:rsid w:val="00347363"/>
    <w:rsid w:val="00347F22"/>
    <w:rsid w:val="003501F3"/>
    <w:rsid w:val="003502BF"/>
    <w:rsid w:val="003503E3"/>
    <w:rsid w:val="00350A42"/>
    <w:rsid w:val="00350C07"/>
    <w:rsid w:val="00350EA7"/>
    <w:rsid w:val="00350F04"/>
    <w:rsid w:val="003518E7"/>
    <w:rsid w:val="00351B90"/>
    <w:rsid w:val="00351C20"/>
    <w:rsid w:val="00352377"/>
    <w:rsid w:val="003535DC"/>
    <w:rsid w:val="00353AAA"/>
    <w:rsid w:val="0035419F"/>
    <w:rsid w:val="0035462D"/>
    <w:rsid w:val="003549AD"/>
    <w:rsid w:val="00354C32"/>
    <w:rsid w:val="00354E6B"/>
    <w:rsid w:val="003550D2"/>
    <w:rsid w:val="003558DB"/>
    <w:rsid w:val="00355959"/>
    <w:rsid w:val="00356F5F"/>
    <w:rsid w:val="0035703D"/>
    <w:rsid w:val="00357350"/>
    <w:rsid w:val="0036003A"/>
    <w:rsid w:val="00360520"/>
    <w:rsid w:val="00360DD5"/>
    <w:rsid w:val="00360E93"/>
    <w:rsid w:val="00361436"/>
    <w:rsid w:val="003618AA"/>
    <w:rsid w:val="00361A70"/>
    <w:rsid w:val="00361E7B"/>
    <w:rsid w:val="003627E8"/>
    <w:rsid w:val="00362876"/>
    <w:rsid w:val="003631FB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35DC"/>
    <w:rsid w:val="00373976"/>
    <w:rsid w:val="003740C5"/>
    <w:rsid w:val="003746A8"/>
    <w:rsid w:val="00374F46"/>
    <w:rsid w:val="00375799"/>
    <w:rsid w:val="00375BF1"/>
    <w:rsid w:val="00376494"/>
    <w:rsid w:val="0037653C"/>
    <w:rsid w:val="00376F5D"/>
    <w:rsid w:val="00377203"/>
    <w:rsid w:val="003777F7"/>
    <w:rsid w:val="00377D00"/>
    <w:rsid w:val="00377FA0"/>
    <w:rsid w:val="00380B2E"/>
    <w:rsid w:val="00381E93"/>
    <w:rsid w:val="00382523"/>
    <w:rsid w:val="00382973"/>
    <w:rsid w:val="00382B40"/>
    <w:rsid w:val="00383486"/>
    <w:rsid w:val="0038350A"/>
    <w:rsid w:val="003842CD"/>
    <w:rsid w:val="00384F65"/>
    <w:rsid w:val="00385093"/>
    <w:rsid w:val="003857DF"/>
    <w:rsid w:val="00386152"/>
    <w:rsid w:val="00386AFF"/>
    <w:rsid w:val="00387804"/>
    <w:rsid w:val="00390131"/>
    <w:rsid w:val="0039045C"/>
    <w:rsid w:val="003906BA"/>
    <w:rsid w:val="00390B65"/>
    <w:rsid w:val="0039160B"/>
    <w:rsid w:val="00391A9B"/>
    <w:rsid w:val="00391ACA"/>
    <w:rsid w:val="00391DA5"/>
    <w:rsid w:val="003921EE"/>
    <w:rsid w:val="003932F5"/>
    <w:rsid w:val="00393A9C"/>
    <w:rsid w:val="00393D94"/>
    <w:rsid w:val="003946BB"/>
    <w:rsid w:val="00394E4E"/>
    <w:rsid w:val="00395D4D"/>
    <w:rsid w:val="00395E59"/>
    <w:rsid w:val="00396AD1"/>
    <w:rsid w:val="00396F3E"/>
    <w:rsid w:val="00396FE0"/>
    <w:rsid w:val="0039744A"/>
    <w:rsid w:val="00397849"/>
    <w:rsid w:val="00397FBE"/>
    <w:rsid w:val="003A1931"/>
    <w:rsid w:val="003A23B2"/>
    <w:rsid w:val="003A28D7"/>
    <w:rsid w:val="003A2D2D"/>
    <w:rsid w:val="003A2DA3"/>
    <w:rsid w:val="003A2DD3"/>
    <w:rsid w:val="003A313B"/>
    <w:rsid w:val="003A4A0F"/>
    <w:rsid w:val="003A4B44"/>
    <w:rsid w:val="003A5BB2"/>
    <w:rsid w:val="003A5FB2"/>
    <w:rsid w:val="003A6411"/>
    <w:rsid w:val="003A6566"/>
    <w:rsid w:val="003A76A2"/>
    <w:rsid w:val="003A7B57"/>
    <w:rsid w:val="003B0966"/>
    <w:rsid w:val="003B098B"/>
    <w:rsid w:val="003B1A76"/>
    <w:rsid w:val="003B2530"/>
    <w:rsid w:val="003B27BD"/>
    <w:rsid w:val="003B2E96"/>
    <w:rsid w:val="003B3255"/>
    <w:rsid w:val="003B3D64"/>
    <w:rsid w:val="003B3FFD"/>
    <w:rsid w:val="003B4DD4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11D"/>
    <w:rsid w:val="003D32AB"/>
    <w:rsid w:val="003D3E83"/>
    <w:rsid w:val="003D4079"/>
    <w:rsid w:val="003D4949"/>
    <w:rsid w:val="003D4ADC"/>
    <w:rsid w:val="003D5615"/>
    <w:rsid w:val="003D59F6"/>
    <w:rsid w:val="003D5D54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4E49"/>
    <w:rsid w:val="003E56CA"/>
    <w:rsid w:val="003E5CA4"/>
    <w:rsid w:val="003E6219"/>
    <w:rsid w:val="003E68F9"/>
    <w:rsid w:val="003E7482"/>
    <w:rsid w:val="003E7BDC"/>
    <w:rsid w:val="003F02A8"/>
    <w:rsid w:val="003F06E7"/>
    <w:rsid w:val="003F10E0"/>
    <w:rsid w:val="003F11ED"/>
    <w:rsid w:val="003F1397"/>
    <w:rsid w:val="003F26D4"/>
    <w:rsid w:val="003F29B0"/>
    <w:rsid w:val="003F29FA"/>
    <w:rsid w:val="003F2B05"/>
    <w:rsid w:val="003F2D3C"/>
    <w:rsid w:val="003F2EF9"/>
    <w:rsid w:val="003F2FF2"/>
    <w:rsid w:val="003F362C"/>
    <w:rsid w:val="003F4B0F"/>
    <w:rsid w:val="003F5E15"/>
    <w:rsid w:val="003F64E6"/>
    <w:rsid w:val="003F6DF5"/>
    <w:rsid w:val="003F72CC"/>
    <w:rsid w:val="0040015C"/>
    <w:rsid w:val="0040020B"/>
    <w:rsid w:val="00400CBA"/>
    <w:rsid w:val="00400E7A"/>
    <w:rsid w:val="00401394"/>
    <w:rsid w:val="00401855"/>
    <w:rsid w:val="004023DB"/>
    <w:rsid w:val="0040257C"/>
    <w:rsid w:val="00402D77"/>
    <w:rsid w:val="00403817"/>
    <w:rsid w:val="00403B4F"/>
    <w:rsid w:val="004043C7"/>
    <w:rsid w:val="00404C4A"/>
    <w:rsid w:val="004053AC"/>
    <w:rsid w:val="00405791"/>
    <w:rsid w:val="00405DCA"/>
    <w:rsid w:val="00406042"/>
    <w:rsid w:val="004062DC"/>
    <w:rsid w:val="0040630E"/>
    <w:rsid w:val="00406E19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2DE1"/>
    <w:rsid w:val="00413952"/>
    <w:rsid w:val="004145E7"/>
    <w:rsid w:val="0041465D"/>
    <w:rsid w:val="00414983"/>
    <w:rsid w:val="00414DD2"/>
    <w:rsid w:val="004151F9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44A"/>
    <w:rsid w:val="00421504"/>
    <w:rsid w:val="00421EEF"/>
    <w:rsid w:val="0042246F"/>
    <w:rsid w:val="00422948"/>
    <w:rsid w:val="004230D1"/>
    <w:rsid w:val="00423B05"/>
    <w:rsid w:val="00424280"/>
    <w:rsid w:val="004244B0"/>
    <w:rsid w:val="00424AE0"/>
    <w:rsid w:val="00424B1A"/>
    <w:rsid w:val="00425ECE"/>
    <w:rsid w:val="004261B0"/>
    <w:rsid w:val="004264A5"/>
    <w:rsid w:val="00427622"/>
    <w:rsid w:val="004303CA"/>
    <w:rsid w:val="0043041A"/>
    <w:rsid w:val="00430971"/>
    <w:rsid w:val="00430AE5"/>
    <w:rsid w:val="00431685"/>
    <w:rsid w:val="00431D33"/>
    <w:rsid w:val="00432839"/>
    <w:rsid w:val="00432CC0"/>
    <w:rsid w:val="00432DAD"/>
    <w:rsid w:val="00433B32"/>
    <w:rsid w:val="0043457E"/>
    <w:rsid w:val="00434BA1"/>
    <w:rsid w:val="004354D5"/>
    <w:rsid w:val="004359C8"/>
    <w:rsid w:val="00435BA2"/>
    <w:rsid w:val="00435E81"/>
    <w:rsid w:val="0043613E"/>
    <w:rsid w:val="00436792"/>
    <w:rsid w:val="004375E2"/>
    <w:rsid w:val="004376D1"/>
    <w:rsid w:val="00437A0E"/>
    <w:rsid w:val="004400C9"/>
    <w:rsid w:val="00440460"/>
    <w:rsid w:val="0044059F"/>
    <w:rsid w:val="0044065D"/>
    <w:rsid w:val="004407D8"/>
    <w:rsid w:val="00440A26"/>
    <w:rsid w:val="004412DE"/>
    <w:rsid w:val="00441D58"/>
    <w:rsid w:val="00442163"/>
    <w:rsid w:val="0044260D"/>
    <w:rsid w:val="00443101"/>
    <w:rsid w:val="004434B5"/>
    <w:rsid w:val="00444CA1"/>
    <w:rsid w:val="00445BF7"/>
    <w:rsid w:val="0044666A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53CE"/>
    <w:rsid w:val="004562E4"/>
    <w:rsid w:val="00456758"/>
    <w:rsid w:val="00456985"/>
    <w:rsid w:val="00457309"/>
    <w:rsid w:val="00457634"/>
    <w:rsid w:val="00457732"/>
    <w:rsid w:val="00457B59"/>
    <w:rsid w:val="004602CE"/>
    <w:rsid w:val="00460414"/>
    <w:rsid w:val="00461170"/>
    <w:rsid w:val="004617F9"/>
    <w:rsid w:val="00461B81"/>
    <w:rsid w:val="0046353E"/>
    <w:rsid w:val="00463710"/>
    <w:rsid w:val="00463BC7"/>
    <w:rsid w:val="00463BDB"/>
    <w:rsid w:val="00464091"/>
    <w:rsid w:val="00464725"/>
    <w:rsid w:val="00464AFD"/>
    <w:rsid w:val="0046542D"/>
    <w:rsid w:val="00465752"/>
    <w:rsid w:val="0046616F"/>
    <w:rsid w:val="00466E3A"/>
    <w:rsid w:val="00466EE5"/>
    <w:rsid w:val="00467193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060A"/>
    <w:rsid w:val="004822E9"/>
    <w:rsid w:val="004822ED"/>
    <w:rsid w:val="00482870"/>
    <w:rsid w:val="004829DF"/>
    <w:rsid w:val="00482A5E"/>
    <w:rsid w:val="00483F84"/>
    <w:rsid w:val="00483FCE"/>
    <w:rsid w:val="0048478F"/>
    <w:rsid w:val="0048479A"/>
    <w:rsid w:val="00485602"/>
    <w:rsid w:val="00485699"/>
    <w:rsid w:val="004868DF"/>
    <w:rsid w:val="004869EE"/>
    <w:rsid w:val="00487542"/>
    <w:rsid w:val="0048761A"/>
    <w:rsid w:val="00487FB8"/>
    <w:rsid w:val="00490A0D"/>
    <w:rsid w:val="0049169C"/>
    <w:rsid w:val="00491C3C"/>
    <w:rsid w:val="00492B4E"/>
    <w:rsid w:val="00492E13"/>
    <w:rsid w:val="00493278"/>
    <w:rsid w:val="00493545"/>
    <w:rsid w:val="00494A1A"/>
    <w:rsid w:val="00494AE7"/>
    <w:rsid w:val="00495070"/>
    <w:rsid w:val="004954AE"/>
    <w:rsid w:val="00495709"/>
    <w:rsid w:val="00497AE9"/>
    <w:rsid w:val="00497F81"/>
    <w:rsid w:val="004A0CCA"/>
    <w:rsid w:val="004A2946"/>
    <w:rsid w:val="004A3BCC"/>
    <w:rsid w:val="004A444D"/>
    <w:rsid w:val="004A48A7"/>
    <w:rsid w:val="004A4AD1"/>
    <w:rsid w:val="004A515C"/>
    <w:rsid w:val="004A5F74"/>
    <w:rsid w:val="004A64AA"/>
    <w:rsid w:val="004A6D5B"/>
    <w:rsid w:val="004A7502"/>
    <w:rsid w:val="004A7A4F"/>
    <w:rsid w:val="004A7CCA"/>
    <w:rsid w:val="004A7D19"/>
    <w:rsid w:val="004B0368"/>
    <w:rsid w:val="004B098F"/>
    <w:rsid w:val="004B0A19"/>
    <w:rsid w:val="004B0BD3"/>
    <w:rsid w:val="004B13F8"/>
    <w:rsid w:val="004B1C44"/>
    <w:rsid w:val="004B2088"/>
    <w:rsid w:val="004B2AAA"/>
    <w:rsid w:val="004B2E44"/>
    <w:rsid w:val="004B2E8D"/>
    <w:rsid w:val="004B31D3"/>
    <w:rsid w:val="004B3953"/>
    <w:rsid w:val="004B3B5B"/>
    <w:rsid w:val="004B40EC"/>
    <w:rsid w:val="004B53A4"/>
    <w:rsid w:val="004B554C"/>
    <w:rsid w:val="004B554D"/>
    <w:rsid w:val="004B57D6"/>
    <w:rsid w:val="004B5ADF"/>
    <w:rsid w:val="004B5CC1"/>
    <w:rsid w:val="004B60D2"/>
    <w:rsid w:val="004B6535"/>
    <w:rsid w:val="004B68FF"/>
    <w:rsid w:val="004B724F"/>
    <w:rsid w:val="004B733B"/>
    <w:rsid w:val="004C0C8F"/>
    <w:rsid w:val="004C102B"/>
    <w:rsid w:val="004C13C1"/>
    <w:rsid w:val="004C2CF7"/>
    <w:rsid w:val="004C301C"/>
    <w:rsid w:val="004C3CCC"/>
    <w:rsid w:val="004C4187"/>
    <w:rsid w:val="004C4256"/>
    <w:rsid w:val="004C5459"/>
    <w:rsid w:val="004C68FE"/>
    <w:rsid w:val="004C69B9"/>
    <w:rsid w:val="004C6B6C"/>
    <w:rsid w:val="004C7D4E"/>
    <w:rsid w:val="004C7E5B"/>
    <w:rsid w:val="004C7F70"/>
    <w:rsid w:val="004D0CD7"/>
    <w:rsid w:val="004D16BF"/>
    <w:rsid w:val="004D19AB"/>
    <w:rsid w:val="004D1EF3"/>
    <w:rsid w:val="004D2894"/>
    <w:rsid w:val="004D2CBE"/>
    <w:rsid w:val="004D2D3D"/>
    <w:rsid w:val="004D3015"/>
    <w:rsid w:val="004D3578"/>
    <w:rsid w:val="004D37B1"/>
    <w:rsid w:val="004D380D"/>
    <w:rsid w:val="004D38F0"/>
    <w:rsid w:val="004D3F89"/>
    <w:rsid w:val="004D4097"/>
    <w:rsid w:val="004D5123"/>
    <w:rsid w:val="004D5458"/>
    <w:rsid w:val="004D6A0A"/>
    <w:rsid w:val="004D6A4F"/>
    <w:rsid w:val="004D6DD2"/>
    <w:rsid w:val="004D7002"/>
    <w:rsid w:val="004D75B6"/>
    <w:rsid w:val="004D7D55"/>
    <w:rsid w:val="004E0529"/>
    <w:rsid w:val="004E053F"/>
    <w:rsid w:val="004E09C3"/>
    <w:rsid w:val="004E0F3E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0A0"/>
    <w:rsid w:val="004F01BB"/>
    <w:rsid w:val="004F041A"/>
    <w:rsid w:val="004F10D6"/>
    <w:rsid w:val="004F2408"/>
    <w:rsid w:val="004F2CC8"/>
    <w:rsid w:val="004F2D6E"/>
    <w:rsid w:val="004F2D75"/>
    <w:rsid w:val="004F2F1F"/>
    <w:rsid w:val="004F30A2"/>
    <w:rsid w:val="004F35B9"/>
    <w:rsid w:val="004F443A"/>
    <w:rsid w:val="004F4B72"/>
    <w:rsid w:val="004F4F41"/>
    <w:rsid w:val="004F507B"/>
    <w:rsid w:val="004F543C"/>
    <w:rsid w:val="004F55AB"/>
    <w:rsid w:val="004F5EDC"/>
    <w:rsid w:val="004F662B"/>
    <w:rsid w:val="004F682C"/>
    <w:rsid w:val="004F731C"/>
    <w:rsid w:val="004F7625"/>
    <w:rsid w:val="004F76E3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3BBB"/>
    <w:rsid w:val="0050458A"/>
    <w:rsid w:val="0050469C"/>
    <w:rsid w:val="00504A16"/>
    <w:rsid w:val="00505283"/>
    <w:rsid w:val="005054AF"/>
    <w:rsid w:val="0050550D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4E68"/>
    <w:rsid w:val="0051513F"/>
    <w:rsid w:val="00515297"/>
    <w:rsid w:val="00516B09"/>
    <w:rsid w:val="00517129"/>
    <w:rsid w:val="00517356"/>
    <w:rsid w:val="00520055"/>
    <w:rsid w:val="00520E9C"/>
    <w:rsid w:val="0052173B"/>
    <w:rsid w:val="005233DF"/>
    <w:rsid w:val="005236D1"/>
    <w:rsid w:val="00523EAF"/>
    <w:rsid w:val="005250A2"/>
    <w:rsid w:val="00525125"/>
    <w:rsid w:val="00525DDC"/>
    <w:rsid w:val="00526AD6"/>
    <w:rsid w:val="00526CC0"/>
    <w:rsid w:val="00526EEC"/>
    <w:rsid w:val="005274A8"/>
    <w:rsid w:val="005278E9"/>
    <w:rsid w:val="005279F6"/>
    <w:rsid w:val="00527A33"/>
    <w:rsid w:val="00527D7F"/>
    <w:rsid w:val="00527F52"/>
    <w:rsid w:val="005302BA"/>
    <w:rsid w:val="00530340"/>
    <w:rsid w:val="005316EC"/>
    <w:rsid w:val="00531939"/>
    <w:rsid w:val="005321E5"/>
    <w:rsid w:val="005327C2"/>
    <w:rsid w:val="005333E6"/>
    <w:rsid w:val="0053387A"/>
    <w:rsid w:val="005346A7"/>
    <w:rsid w:val="00534C73"/>
    <w:rsid w:val="00534DA0"/>
    <w:rsid w:val="005358A1"/>
    <w:rsid w:val="0053655A"/>
    <w:rsid w:val="00536D15"/>
    <w:rsid w:val="0053724A"/>
    <w:rsid w:val="005372FA"/>
    <w:rsid w:val="005400F0"/>
    <w:rsid w:val="00540B87"/>
    <w:rsid w:val="0054117C"/>
    <w:rsid w:val="00541D6B"/>
    <w:rsid w:val="00542F9F"/>
    <w:rsid w:val="0054317E"/>
    <w:rsid w:val="00543195"/>
    <w:rsid w:val="00543E6C"/>
    <w:rsid w:val="0054494E"/>
    <w:rsid w:val="005456F8"/>
    <w:rsid w:val="00546581"/>
    <w:rsid w:val="005470FF"/>
    <w:rsid w:val="0054727C"/>
    <w:rsid w:val="00547884"/>
    <w:rsid w:val="00547933"/>
    <w:rsid w:val="00547A33"/>
    <w:rsid w:val="00547D54"/>
    <w:rsid w:val="00550229"/>
    <w:rsid w:val="00550945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54D3"/>
    <w:rsid w:val="00556C2B"/>
    <w:rsid w:val="00556D08"/>
    <w:rsid w:val="0055720F"/>
    <w:rsid w:val="00557693"/>
    <w:rsid w:val="005578DE"/>
    <w:rsid w:val="00557B6B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43C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4EDC"/>
    <w:rsid w:val="005767E3"/>
    <w:rsid w:val="00576B51"/>
    <w:rsid w:val="00576FD7"/>
    <w:rsid w:val="00577C89"/>
    <w:rsid w:val="005804EE"/>
    <w:rsid w:val="00580B30"/>
    <w:rsid w:val="00580B41"/>
    <w:rsid w:val="005811C3"/>
    <w:rsid w:val="00581964"/>
    <w:rsid w:val="00581A82"/>
    <w:rsid w:val="00582B8C"/>
    <w:rsid w:val="00582CBF"/>
    <w:rsid w:val="005833A2"/>
    <w:rsid w:val="00583D7A"/>
    <w:rsid w:val="00585B7F"/>
    <w:rsid w:val="00585C66"/>
    <w:rsid w:val="00586365"/>
    <w:rsid w:val="00587E01"/>
    <w:rsid w:val="005903EC"/>
    <w:rsid w:val="00590B7D"/>
    <w:rsid w:val="00591F5F"/>
    <w:rsid w:val="00593F5A"/>
    <w:rsid w:val="0059507F"/>
    <w:rsid w:val="00595612"/>
    <w:rsid w:val="005959CC"/>
    <w:rsid w:val="00597168"/>
    <w:rsid w:val="005972E1"/>
    <w:rsid w:val="00597520"/>
    <w:rsid w:val="00597868"/>
    <w:rsid w:val="00597AF9"/>
    <w:rsid w:val="00597CA3"/>
    <w:rsid w:val="00597D29"/>
    <w:rsid w:val="005A007E"/>
    <w:rsid w:val="005A01D6"/>
    <w:rsid w:val="005A10B2"/>
    <w:rsid w:val="005A296B"/>
    <w:rsid w:val="005A2F12"/>
    <w:rsid w:val="005A2FB8"/>
    <w:rsid w:val="005A3702"/>
    <w:rsid w:val="005A386E"/>
    <w:rsid w:val="005A3B09"/>
    <w:rsid w:val="005A4BD5"/>
    <w:rsid w:val="005A4E4C"/>
    <w:rsid w:val="005A50D0"/>
    <w:rsid w:val="005A51CF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AF9"/>
    <w:rsid w:val="005B2D96"/>
    <w:rsid w:val="005B3080"/>
    <w:rsid w:val="005B3290"/>
    <w:rsid w:val="005B39C4"/>
    <w:rsid w:val="005B3AD7"/>
    <w:rsid w:val="005B3BFB"/>
    <w:rsid w:val="005B4152"/>
    <w:rsid w:val="005B42F8"/>
    <w:rsid w:val="005B446D"/>
    <w:rsid w:val="005B4512"/>
    <w:rsid w:val="005B53C1"/>
    <w:rsid w:val="005B57C1"/>
    <w:rsid w:val="005B5963"/>
    <w:rsid w:val="005B5FD4"/>
    <w:rsid w:val="005B65B1"/>
    <w:rsid w:val="005B6955"/>
    <w:rsid w:val="005B7935"/>
    <w:rsid w:val="005B79D8"/>
    <w:rsid w:val="005C04AE"/>
    <w:rsid w:val="005C1F30"/>
    <w:rsid w:val="005C2003"/>
    <w:rsid w:val="005C2768"/>
    <w:rsid w:val="005C2D28"/>
    <w:rsid w:val="005C3451"/>
    <w:rsid w:val="005C4BB4"/>
    <w:rsid w:val="005C5644"/>
    <w:rsid w:val="005C6585"/>
    <w:rsid w:val="005C6943"/>
    <w:rsid w:val="005C6BFE"/>
    <w:rsid w:val="005C75D0"/>
    <w:rsid w:val="005C7E92"/>
    <w:rsid w:val="005D08A4"/>
    <w:rsid w:val="005D1BD4"/>
    <w:rsid w:val="005D2B0C"/>
    <w:rsid w:val="005D2CB0"/>
    <w:rsid w:val="005D2FCF"/>
    <w:rsid w:val="005D3903"/>
    <w:rsid w:val="005D56F9"/>
    <w:rsid w:val="005D63C8"/>
    <w:rsid w:val="005D63DE"/>
    <w:rsid w:val="005D6E92"/>
    <w:rsid w:val="005D718A"/>
    <w:rsid w:val="005D7952"/>
    <w:rsid w:val="005D7CA3"/>
    <w:rsid w:val="005E0F4F"/>
    <w:rsid w:val="005E0FBC"/>
    <w:rsid w:val="005E0FFB"/>
    <w:rsid w:val="005E153E"/>
    <w:rsid w:val="005E17B7"/>
    <w:rsid w:val="005E18C6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678"/>
    <w:rsid w:val="005F096B"/>
    <w:rsid w:val="005F0E63"/>
    <w:rsid w:val="005F1228"/>
    <w:rsid w:val="005F1B07"/>
    <w:rsid w:val="005F1DA0"/>
    <w:rsid w:val="005F22A6"/>
    <w:rsid w:val="005F3116"/>
    <w:rsid w:val="005F3218"/>
    <w:rsid w:val="005F3AFE"/>
    <w:rsid w:val="005F45AB"/>
    <w:rsid w:val="005F4935"/>
    <w:rsid w:val="005F4DF3"/>
    <w:rsid w:val="005F541B"/>
    <w:rsid w:val="005F5671"/>
    <w:rsid w:val="005F5AF6"/>
    <w:rsid w:val="005F5C07"/>
    <w:rsid w:val="005F5F5B"/>
    <w:rsid w:val="005F5FCD"/>
    <w:rsid w:val="005F6221"/>
    <w:rsid w:val="005F638D"/>
    <w:rsid w:val="005F672E"/>
    <w:rsid w:val="005F7D1E"/>
    <w:rsid w:val="0060088D"/>
    <w:rsid w:val="00600890"/>
    <w:rsid w:val="00601977"/>
    <w:rsid w:val="00601FB0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2FB"/>
    <w:rsid w:val="00606479"/>
    <w:rsid w:val="006064C2"/>
    <w:rsid w:val="006066BD"/>
    <w:rsid w:val="0060696D"/>
    <w:rsid w:val="00606AB3"/>
    <w:rsid w:val="006071F7"/>
    <w:rsid w:val="00607280"/>
    <w:rsid w:val="00607989"/>
    <w:rsid w:val="00607C1E"/>
    <w:rsid w:val="00610441"/>
    <w:rsid w:val="0061095D"/>
    <w:rsid w:val="00610F0B"/>
    <w:rsid w:val="00611566"/>
    <w:rsid w:val="00611BCE"/>
    <w:rsid w:val="0061208F"/>
    <w:rsid w:val="00612304"/>
    <w:rsid w:val="00612BF7"/>
    <w:rsid w:val="00613156"/>
    <w:rsid w:val="00613288"/>
    <w:rsid w:val="00613C63"/>
    <w:rsid w:val="006144E8"/>
    <w:rsid w:val="00614900"/>
    <w:rsid w:val="00614914"/>
    <w:rsid w:val="006152D6"/>
    <w:rsid w:val="0061580F"/>
    <w:rsid w:val="00615FEA"/>
    <w:rsid w:val="0061614F"/>
    <w:rsid w:val="00616796"/>
    <w:rsid w:val="006167DB"/>
    <w:rsid w:val="006169D4"/>
    <w:rsid w:val="00617267"/>
    <w:rsid w:val="00617528"/>
    <w:rsid w:val="00620902"/>
    <w:rsid w:val="00620C71"/>
    <w:rsid w:val="00621274"/>
    <w:rsid w:val="006212B9"/>
    <w:rsid w:val="00621DDB"/>
    <w:rsid w:val="00622586"/>
    <w:rsid w:val="00622654"/>
    <w:rsid w:val="006229CB"/>
    <w:rsid w:val="00622F2A"/>
    <w:rsid w:val="00623204"/>
    <w:rsid w:val="00623702"/>
    <w:rsid w:val="0062455C"/>
    <w:rsid w:val="00624F25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2D8"/>
    <w:rsid w:val="00627E3C"/>
    <w:rsid w:val="006301FB"/>
    <w:rsid w:val="0063027F"/>
    <w:rsid w:val="00631848"/>
    <w:rsid w:val="00631865"/>
    <w:rsid w:val="0063211C"/>
    <w:rsid w:val="00633456"/>
    <w:rsid w:val="0063374E"/>
    <w:rsid w:val="00633E8A"/>
    <w:rsid w:val="00634568"/>
    <w:rsid w:val="00634969"/>
    <w:rsid w:val="00634BD7"/>
    <w:rsid w:val="00635800"/>
    <w:rsid w:val="00635910"/>
    <w:rsid w:val="00636149"/>
    <w:rsid w:val="00636353"/>
    <w:rsid w:val="00636588"/>
    <w:rsid w:val="00636795"/>
    <w:rsid w:val="00636B1D"/>
    <w:rsid w:val="00636E75"/>
    <w:rsid w:val="00637586"/>
    <w:rsid w:val="00637A6F"/>
    <w:rsid w:val="00637BA0"/>
    <w:rsid w:val="00641925"/>
    <w:rsid w:val="00641B3D"/>
    <w:rsid w:val="00642A34"/>
    <w:rsid w:val="00642E38"/>
    <w:rsid w:val="006438A7"/>
    <w:rsid w:val="006438C1"/>
    <w:rsid w:val="00643D84"/>
    <w:rsid w:val="00644D6C"/>
    <w:rsid w:val="006466E8"/>
    <w:rsid w:val="00646D99"/>
    <w:rsid w:val="00647EC2"/>
    <w:rsid w:val="00651558"/>
    <w:rsid w:val="006518C5"/>
    <w:rsid w:val="006519B1"/>
    <w:rsid w:val="00652373"/>
    <w:rsid w:val="00652538"/>
    <w:rsid w:val="00652E1C"/>
    <w:rsid w:val="0065334F"/>
    <w:rsid w:val="00653CFC"/>
    <w:rsid w:val="006540C3"/>
    <w:rsid w:val="0065441A"/>
    <w:rsid w:val="00654B36"/>
    <w:rsid w:val="00654B4B"/>
    <w:rsid w:val="00654E39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0E29"/>
    <w:rsid w:val="0066146A"/>
    <w:rsid w:val="006618CC"/>
    <w:rsid w:val="00661F89"/>
    <w:rsid w:val="00663EE4"/>
    <w:rsid w:val="0066443C"/>
    <w:rsid w:val="00664C6F"/>
    <w:rsid w:val="00665665"/>
    <w:rsid w:val="006658BE"/>
    <w:rsid w:val="00665E0D"/>
    <w:rsid w:val="00665FD4"/>
    <w:rsid w:val="00666666"/>
    <w:rsid w:val="006666DF"/>
    <w:rsid w:val="00666968"/>
    <w:rsid w:val="00666D02"/>
    <w:rsid w:val="00666D63"/>
    <w:rsid w:val="0066700B"/>
    <w:rsid w:val="006672E2"/>
    <w:rsid w:val="00667DF4"/>
    <w:rsid w:val="0067031D"/>
    <w:rsid w:val="006703E7"/>
    <w:rsid w:val="00670508"/>
    <w:rsid w:val="0067091A"/>
    <w:rsid w:val="006709D3"/>
    <w:rsid w:val="00670A73"/>
    <w:rsid w:val="006710D8"/>
    <w:rsid w:val="00671635"/>
    <w:rsid w:val="0067190A"/>
    <w:rsid w:val="00671B90"/>
    <w:rsid w:val="0067215C"/>
    <w:rsid w:val="00673641"/>
    <w:rsid w:val="0067383F"/>
    <w:rsid w:val="006738AB"/>
    <w:rsid w:val="00673A69"/>
    <w:rsid w:val="00673F28"/>
    <w:rsid w:val="0067482F"/>
    <w:rsid w:val="006750AA"/>
    <w:rsid w:val="0067646B"/>
    <w:rsid w:val="0067678F"/>
    <w:rsid w:val="00676C31"/>
    <w:rsid w:val="00676FE4"/>
    <w:rsid w:val="00677310"/>
    <w:rsid w:val="00677B3D"/>
    <w:rsid w:val="0068000A"/>
    <w:rsid w:val="006800CE"/>
    <w:rsid w:val="00681088"/>
    <w:rsid w:val="00681429"/>
    <w:rsid w:val="00681471"/>
    <w:rsid w:val="00681C2F"/>
    <w:rsid w:val="00681E2C"/>
    <w:rsid w:val="00682482"/>
    <w:rsid w:val="00683655"/>
    <w:rsid w:val="00683BFE"/>
    <w:rsid w:val="006844F4"/>
    <w:rsid w:val="00685716"/>
    <w:rsid w:val="006860D6"/>
    <w:rsid w:val="006869AE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2F94"/>
    <w:rsid w:val="0069313E"/>
    <w:rsid w:val="00693B72"/>
    <w:rsid w:val="0069434A"/>
    <w:rsid w:val="00694A58"/>
    <w:rsid w:val="00694C6C"/>
    <w:rsid w:val="006951C1"/>
    <w:rsid w:val="00695431"/>
    <w:rsid w:val="00695CE3"/>
    <w:rsid w:val="0069614D"/>
    <w:rsid w:val="00696FB7"/>
    <w:rsid w:val="00697BE1"/>
    <w:rsid w:val="00697C16"/>
    <w:rsid w:val="006A0AEA"/>
    <w:rsid w:val="006A1052"/>
    <w:rsid w:val="006A1181"/>
    <w:rsid w:val="006A23F5"/>
    <w:rsid w:val="006A24E4"/>
    <w:rsid w:val="006A2827"/>
    <w:rsid w:val="006A2A69"/>
    <w:rsid w:val="006A2CEE"/>
    <w:rsid w:val="006A36DF"/>
    <w:rsid w:val="006A42F3"/>
    <w:rsid w:val="006A45BF"/>
    <w:rsid w:val="006A4C0C"/>
    <w:rsid w:val="006A5561"/>
    <w:rsid w:val="006A7170"/>
    <w:rsid w:val="006A776F"/>
    <w:rsid w:val="006A78AA"/>
    <w:rsid w:val="006A78FC"/>
    <w:rsid w:val="006A7A39"/>
    <w:rsid w:val="006B006A"/>
    <w:rsid w:val="006B03AF"/>
    <w:rsid w:val="006B12FD"/>
    <w:rsid w:val="006B19B2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5DDE"/>
    <w:rsid w:val="006B68A1"/>
    <w:rsid w:val="006B6D0E"/>
    <w:rsid w:val="006B6D5C"/>
    <w:rsid w:val="006B73F4"/>
    <w:rsid w:val="006B781F"/>
    <w:rsid w:val="006B784B"/>
    <w:rsid w:val="006C00EB"/>
    <w:rsid w:val="006C0668"/>
    <w:rsid w:val="006C06F5"/>
    <w:rsid w:val="006C10CA"/>
    <w:rsid w:val="006C199D"/>
    <w:rsid w:val="006C1CF4"/>
    <w:rsid w:val="006C2CA2"/>
    <w:rsid w:val="006C3090"/>
    <w:rsid w:val="006C3500"/>
    <w:rsid w:val="006C3F9D"/>
    <w:rsid w:val="006C4FBA"/>
    <w:rsid w:val="006C58F8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B23"/>
    <w:rsid w:val="006C7E6B"/>
    <w:rsid w:val="006D042F"/>
    <w:rsid w:val="006D043E"/>
    <w:rsid w:val="006D08DB"/>
    <w:rsid w:val="006D0CCD"/>
    <w:rsid w:val="006D14A7"/>
    <w:rsid w:val="006D15BA"/>
    <w:rsid w:val="006D1E24"/>
    <w:rsid w:val="006D2412"/>
    <w:rsid w:val="006D29BE"/>
    <w:rsid w:val="006D29CA"/>
    <w:rsid w:val="006D2ACA"/>
    <w:rsid w:val="006D391C"/>
    <w:rsid w:val="006D40E2"/>
    <w:rsid w:val="006D426D"/>
    <w:rsid w:val="006D540C"/>
    <w:rsid w:val="006D5FC8"/>
    <w:rsid w:val="006D60B3"/>
    <w:rsid w:val="006D784B"/>
    <w:rsid w:val="006D7EE9"/>
    <w:rsid w:val="006D7FF2"/>
    <w:rsid w:val="006E098B"/>
    <w:rsid w:val="006E37B6"/>
    <w:rsid w:val="006E3A77"/>
    <w:rsid w:val="006E3C93"/>
    <w:rsid w:val="006E4558"/>
    <w:rsid w:val="006E4BE2"/>
    <w:rsid w:val="006E56AC"/>
    <w:rsid w:val="006E56D7"/>
    <w:rsid w:val="006E5EB7"/>
    <w:rsid w:val="006E6A9E"/>
    <w:rsid w:val="006E7194"/>
    <w:rsid w:val="006F0B82"/>
    <w:rsid w:val="006F1B50"/>
    <w:rsid w:val="006F1DE4"/>
    <w:rsid w:val="006F210F"/>
    <w:rsid w:val="006F26E5"/>
    <w:rsid w:val="006F2B39"/>
    <w:rsid w:val="006F2D96"/>
    <w:rsid w:val="006F306E"/>
    <w:rsid w:val="006F3319"/>
    <w:rsid w:val="006F43E4"/>
    <w:rsid w:val="006F4CB4"/>
    <w:rsid w:val="006F507E"/>
    <w:rsid w:val="006F5A4D"/>
    <w:rsid w:val="006F5A6D"/>
    <w:rsid w:val="006F6A2C"/>
    <w:rsid w:val="006F6A95"/>
    <w:rsid w:val="006F6C93"/>
    <w:rsid w:val="006F6EE8"/>
    <w:rsid w:val="006F7056"/>
    <w:rsid w:val="006F70E3"/>
    <w:rsid w:val="006F73F3"/>
    <w:rsid w:val="006F765F"/>
    <w:rsid w:val="00700375"/>
    <w:rsid w:val="0070039C"/>
    <w:rsid w:val="00701766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4266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035"/>
    <w:rsid w:val="00715126"/>
    <w:rsid w:val="007152A6"/>
    <w:rsid w:val="00715D50"/>
    <w:rsid w:val="007163F8"/>
    <w:rsid w:val="00716771"/>
    <w:rsid w:val="007202AB"/>
    <w:rsid w:val="007204E2"/>
    <w:rsid w:val="00720E4F"/>
    <w:rsid w:val="00721322"/>
    <w:rsid w:val="00721368"/>
    <w:rsid w:val="00721D4C"/>
    <w:rsid w:val="00722348"/>
    <w:rsid w:val="00722EF5"/>
    <w:rsid w:val="00723681"/>
    <w:rsid w:val="00723A86"/>
    <w:rsid w:val="00723A87"/>
    <w:rsid w:val="00723BAD"/>
    <w:rsid w:val="00724661"/>
    <w:rsid w:val="00724979"/>
    <w:rsid w:val="00725140"/>
    <w:rsid w:val="007259AD"/>
    <w:rsid w:val="00725BA4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CF0"/>
    <w:rsid w:val="00732D85"/>
    <w:rsid w:val="007332DF"/>
    <w:rsid w:val="00733A0B"/>
    <w:rsid w:val="00733E22"/>
    <w:rsid w:val="007346DE"/>
    <w:rsid w:val="0073477A"/>
    <w:rsid w:val="00734A5B"/>
    <w:rsid w:val="007351B9"/>
    <w:rsid w:val="0073526F"/>
    <w:rsid w:val="00735A82"/>
    <w:rsid w:val="00735E42"/>
    <w:rsid w:val="00736E60"/>
    <w:rsid w:val="0073730A"/>
    <w:rsid w:val="0073743D"/>
    <w:rsid w:val="007404CB"/>
    <w:rsid w:val="00740517"/>
    <w:rsid w:val="00740549"/>
    <w:rsid w:val="00740A12"/>
    <w:rsid w:val="00740D3D"/>
    <w:rsid w:val="0074101A"/>
    <w:rsid w:val="00741300"/>
    <w:rsid w:val="00741541"/>
    <w:rsid w:val="00741661"/>
    <w:rsid w:val="00741D03"/>
    <w:rsid w:val="007423B0"/>
    <w:rsid w:val="00742791"/>
    <w:rsid w:val="00742E81"/>
    <w:rsid w:val="00742FDB"/>
    <w:rsid w:val="00743228"/>
    <w:rsid w:val="0074368B"/>
    <w:rsid w:val="00743DD9"/>
    <w:rsid w:val="007448B6"/>
    <w:rsid w:val="00744ACD"/>
    <w:rsid w:val="00744E76"/>
    <w:rsid w:val="00745547"/>
    <w:rsid w:val="00746102"/>
    <w:rsid w:val="00746B2C"/>
    <w:rsid w:val="00747690"/>
    <w:rsid w:val="00747E58"/>
    <w:rsid w:val="00747F26"/>
    <w:rsid w:val="007501C1"/>
    <w:rsid w:val="00750386"/>
    <w:rsid w:val="00750783"/>
    <w:rsid w:val="007508E3"/>
    <w:rsid w:val="00750938"/>
    <w:rsid w:val="00750DAC"/>
    <w:rsid w:val="007512D2"/>
    <w:rsid w:val="0075223C"/>
    <w:rsid w:val="007530E2"/>
    <w:rsid w:val="00753B04"/>
    <w:rsid w:val="00753BE9"/>
    <w:rsid w:val="00754884"/>
    <w:rsid w:val="007550D4"/>
    <w:rsid w:val="00755304"/>
    <w:rsid w:val="00755352"/>
    <w:rsid w:val="00757207"/>
    <w:rsid w:val="00757917"/>
    <w:rsid w:val="00757D40"/>
    <w:rsid w:val="00757DBF"/>
    <w:rsid w:val="00760755"/>
    <w:rsid w:val="00760F33"/>
    <w:rsid w:val="00760F5E"/>
    <w:rsid w:val="0076158F"/>
    <w:rsid w:val="00761A52"/>
    <w:rsid w:val="00761CC0"/>
    <w:rsid w:val="00761EE7"/>
    <w:rsid w:val="00762559"/>
    <w:rsid w:val="007632D1"/>
    <w:rsid w:val="00763735"/>
    <w:rsid w:val="00763AFA"/>
    <w:rsid w:val="007640DA"/>
    <w:rsid w:val="00764EB0"/>
    <w:rsid w:val="00765EA6"/>
    <w:rsid w:val="00765EF5"/>
    <w:rsid w:val="00766CF3"/>
    <w:rsid w:val="00766F4C"/>
    <w:rsid w:val="00767413"/>
    <w:rsid w:val="007677AD"/>
    <w:rsid w:val="00767C63"/>
    <w:rsid w:val="00770960"/>
    <w:rsid w:val="007714FD"/>
    <w:rsid w:val="0077262A"/>
    <w:rsid w:val="00772A4B"/>
    <w:rsid w:val="00772BBF"/>
    <w:rsid w:val="00772F39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5F7"/>
    <w:rsid w:val="00781C38"/>
    <w:rsid w:val="00781D12"/>
    <w:rsid w:val="00781F0F"/>
    <w:rsid w:val="007828D3"/>
    <w:rsid w:val="00782B82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74D"/>
    <w:rsid w:val="00787AB5"/>
    <w:rsid w:val="00790782"/>
    <w:rsid w:val="00791718"/>
    <w:rsid w:val="00791A91"/>
    <w:rsid w:val="00791BE8"/>
    <w:rsid w:val="0079213D"/>
    <w:rsid w:val="00792E13"/>
    <w:rsid w:val="00793B67"/>
    <w:rsid w:val="0079428D"/>
    <w:rsid w:val="007950F6"/>
    <w:rsid w:val="007961F9"/>
    <w:rsid w:val="007964F3"/>
    <w:rsid w:val="00796BCB"/>
    <w:rsid w:val="00796D47"/>
    <w:rsid w:val="00797E07"/>
    <w:rsid w:val="007A0894"/>
    <w:rsid w:val="007A2156"/>
    <w:rsid w:val="007A2212"/>
    <w:rsid w:val="007A24DD"/>
    <w:rsid w:val="007A2E7B"/>
    <w:rsid w:val="007A3329"/>
    <w:rsid w:val="007A3868"/>
    <w:rsid w:val="007A4648"/>
    <w:rsid w:val="007A4FB8"/>
    <w:rsid w:val="007A61B5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0A"/>
    <w:rsid w:val="007B2B97"/>
    <w:rsid w:val="007B3499"/>
    <w:rsid w:val="007B3A8A"/>
    <w:rsid w:val="007B3BDE"/>
    <w:rsid w:val="007B3D86"/>
    <w:rsid w:val="007B4095"/>
    <w:rsid w:val="007B4854"/>
    <w:rsid w:val="007B4ED3"/>
    <w:rsid w:val="007B58DC"/>
    <w:rsid w:val="007B5D33"/>
    <w:rsid w:val="007B5E53"/>
    <w:rsid w:val="007B60C5"/>
    <w:rsid w:val="007B61AE"/>
    <w:rsid w:val="007B6B60"/>
    <w:rsid w:val="007B7734"/>
    <w:rsid w:val="007B78C6"/>
    <w:rsid w:val="007B7E62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2E05"/>
    <w:rsid w:val="007C31BD"/>
    <w:rsid w:val="007C3B86"/>
    <w:rsid w:val="007C4086"/>
    <w:rsid w:val="007C42DE"/>
    <w:rsid w:val="007C5C6C"/>
    <w:rsid w:val="007C65C5"/>
    <w:rsid w:val="007C6E49"/>
    <w:rsid w:val="007C793A"/>
    <w:rsid w:val="007C79B0"/>
    <w:rsid w:val="007C7F57"/>
    <w:rsid w:val="007D014C"/>
    <w:rsid w:val="007D01F5"/>
    <w:rsid w:val="007D132D"/>
    <w:rsid w:val="007D136D"/>
    <w:rsid w:val="007D1396"/>
    <w:rsid w:val="007D157B"/>
    <w:rsid w:val="007D19E8"/>
    <w:rsid w:val="007D1E7D"/>
    <w:rsid w:val="007D2075"/>
    <w:rsid w:val="007D3548"/>
    <w:rsid w:val="007D3948"/>
    <w:rsid w:val="007D4662"/>
    <w:rsid w:val="007D4BB5"/>
    <w:rsid w:val="007D4F1D"/>
    <w:rsid w:val="007D5590"/>
    <w:rsid w:val="007D57AC"/>
    <w:rsid w:val="007D61FF"/>
    <w:rsid w:val="007D6D57"/>
    <w:rsid w:val="007D78CB"/>
    <w:rsid w:val="007D7CB8"/>
    <w:rsid w:val="007E030C"/>
    <w:rsid w:val="007E0375"/>
    <w:rsid w:val="007E1743"/>
    <w:rsid w:val="007E1CA9"/>
    <w:rsid w:val="007E2334"/>
    <w:rsid w:val="007E28FA"/>
    <w:rsid w:val="007E2FB0"/>
    <w:rsid w:val="007E3671"/>
    <w:rsid w:val="007E36AE"/>
    <w:rsid w:val="007E3AB2"/>
    <w:rsid w:val="007E58F1"/>
    <w:rsid w:val="007E5C5F"/>
    <w:rsid w:val="007E5D9A"/>
    <w:rsid w:val="007E5ED6"/>
    <w:rsid w:val="007E611E"/>
    <w:rsid w:val="007E72BF"/>
    <w:rsid w:val="007E75E1"/>
    <w:rsid w:val="007E7B83"/>
    <w:rsid w:val="007F0089"/>
    <w:rsid w:val="007F01BB"/>
    <w:rsid w:val="007F1792"/>
    <w:rsid w:val="007F1E2A"/>
    <w:rsid w:val="007F1E88"/>
    <w:rsid w:val="007F2175"/>
    <w:rsid w:val="007F23CD"/>
    <w:rsid w:val="007F2619"/>
    <w:rsid w:val="007F357D"/>
    <w:rsid w:val="007F3A04"/>
    <w:rsid w:val="007F431D"/>
    <w:rsid w:val="007F498D"/>
    <w:rsid w:val="007F4B4B"/>
    <w:rsid w:val="007F50AF"/>
    <w:rsid w:val="007F52F7"/>
    <w:rsid w:val="007F5702"/>
    <w:rsid w:val="007F59DB"/>
    <w:rsid w:val="007F5FEB"/>
    <w:rsid w:val="007F6ADC"/>
    <w:rsid w:val="007F6E54"/>
    <w:rsid w:val="007F6ECB"/>
    <w:rsid w:val="007F79EB"/>
    <w:rsid w:val="007F7F16"/>
    <w:rsid w:val="00800388"/>
    <w:rsid w:val="008004B5"/>
    <w:rsid w:val="00801B64"/>
    <w:rsid w:val="00802310"/>
    <w:rsid w:val="00802331"/>
    <w:rsid w:val="008023D9"/>
    <w:rsid w:val="0080244D"/>
    <w:rsid w:val="00802510"/>
    <w:rsid w:val="00802794"/>
    <w:rsid w:val="00802830"/>
    <w:rsid w:val="008028A4"/>
    <w:rsid w:val="008039E6"/>
    <w:rsid w:val="00803C05"/>
    <w:rsid w:val="00803D33"/>
    <w:rsid w:val="0080412F"/>
    <w:rsid w:val="00804715"/>
    <w:rsid w:val="00804C78"/>
    <w:rsid w:val="00804E10"/>
    <w:rsid w:val="00805081"/>
    <w:rsid w:val="00806615"/>
    <w:rsid w:val="008068DB"/>
    <w:rsid w:val="00806BC0"/>
    <w:rsid w:val="00807891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1EDF"/>
    <w:rsid w:val="008125E2"/>
    <w:rsid w:val="00813EBE"/>
    <w:rsid w:val="00814223"/>
    <w:rsid w:val="00814328"/>
    <w:rsid w:val="008147F1"/>
    <w:rsid w:val="00814CC5"/>
    <w:rsid w:val="00814DA0"/>
    <w:rsid w:val="008154D2"/>
    <w:rsid w:val="00815F87"/>
    <w:rsid w:val="00816D03"/>
    <w:rsid w:val="00817319"/>
    <w:rsid w:val="00817746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24D"/>
    <w:rsid w:val="00824542"/>
    <w:rsid w:val="00824819"/>
    <w:rsid w:val="008251C5"/>
    <w:rsid w:val="00825439"/>
    <w:rsid w:val="00826031"/>
    <w:rsid w:val="00826F87"/>
    <w:rsid w:val="00827029"/>
    <w:rsid w:val="008278D7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37C63"/>
    <w:rsid w:val="00840639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7B0"/>
    <w:rsid w:val="00844B11"/>
    <w:rsid w:val="00844B74"/>
    <w:rsid w:val="00844CF7"/>
    <w:rsid w:val="0084529C"/>
    <w:rsid w:val="00845957"/>
    <w:rsid w:val="00845D8E"/>
    <w:rsid w:val="00846670"/>
    <w:rsid w:val="00846BC8"/>
    <w:rsid w:val="00846CAC"/>
    <w:rsid w:val="00846E17"/>
    <w:rsid w:val="00847527"/>
    <w:rsid w:val="00847D93"/>
    <w:rsid w:val="00847F10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4C5"/>
    <w:rsid w:val="00856BCF"/>
    <w:rsid w:val="00856F02"/>
    <w:rsid w:val="00856FDE"/>
    <w:rsid w:val="00857BF1"/>
    <w:rsid w:val="008607FF"/>
    <w:rsid w:val="00860884"/>
    <w:rsid w:val="00860DF2"/>
    <w:rsid w:val="00860F07"/>
    <w:rsid w:val="008612F4"/>
    <w:rsid w:val="00861BB1"/>
    <w:rsid w:val="00861E16"/>
    <w:rsid w:val="00862674"/>
    <w:rsid w:val="008626A7"/>
    <w:rsid w:val="008632EB"/>
    <w:rsid w:val="00863406"/>
    <w:rsid w:val="00863924"/>
    <w:rsid w:val="00864B0E"/>
    <w:rsid w:val="00864C99"/>
    <w:rsid w:val="0086508C"/>
    <w:rsid w:val="00865734"/>
    <w:rsid w:val="00866920"/>
    <w:rsid w:val="00866C58"/>
    <w:rsid w:val="008672F3"/>
    <w:rsid w:val="0086779F"/>
    <w:rsid w:val="00870964"/>
    <w:rsid w:val="00871F7B"/>
    <w:rsid w:val="0087256B"/>
    <w:rsid w:val="008725FB"/>
    <w:rsid w:val="00873135"/>
    <w:rsid w:val="008735CC"/>
    <w:rsid w:val="008737E5"/>
    <w:rsid w:val="00873A66"/>
    <w:rsid w:val="00873F39"/>
    <w:rsid w:val="00874761"/>
    <w:rsid w:val="00875C97"/>
    <w:rsid w:val="00875D34"/>
    <w:rsid w:val="00875D74"/>
    <w:rsid w:val="008768CA"/>
    <w:rsid w:val="0087798E"/>
    <w:rsid w:val="00877C19"/>
    <w:rsid w:val="00877E1B"/>
    <w:rsid w:val="008800FD"/>
    <w:rsid w:val="00880559"/>
    <w:rsid w:val="00881314"/>
    <w:rsid w:val="00881513"/>
    <w:rsid w:val="0088155A"/>
    <w:rsid w:val="00882501"/>
    <w:rsid w:val="008826EE"/>
    <w:rsid w:val="00883A48"/>
    <w:rsid w:val="00883C6E"/>
    <w:rsid w:val="00884E88"/>
    <w:rsid w:val="008858FE"/>
    <w:rsid w:val="00885B8B"/>
    <w:rsid w:val="0088606A"/>
    <w:rsid w:val="008877C9"/>
    <w:rsid w:val="00887A0C"/>
    <w:rsid w:val="00887DA8"/>
    <w:rsid w:val="00890EBE"/>
    <w:rsid w:val="00891000"/>
    <w:rsid w:val="00893496"/>
    <w:rsid w:val="00894056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42A"/>
    <w:rsid w:val="008A1A94"/>
    <w:rsid w:val="008A1E3D"/>
    <w:rsid w:val="008A279B"/>
    <w:rsid w:val="008A3775"/>
    <w:rsid w:val="008A3B55"/>
    <w:rsid w:val="008A3F8B"/>
    <w:rsid w:val="008A48E0"/>
    <w:rsid w:val="008A4CE1"/>
    <w:rsid w:val="008A4EF1"/>
    <w:rsid w:val="008A5140"/>
    <w:rsid w:val="008A56D2"/>
    <w:rsid w:val="008A5838"/>
    <w:rsid w:val="008A5965"/>
    <w:rsid w:val="008A5A02"/>
    <w:rsid w:val="008A5F98"/>
    <w:rsid w:val="008A60C6"/>
    <w:rsid w:val="008A6B57"/>
    <w:rsid w:val="008A7536"/>
    <w:rsid w:val="008A7640"/>
    <w:rsid w:val="008B005D"/>
    <w:rsid w:val="008B09E1"/>
    <w:rsid w:val="008B0CE4"/>
    <w:rsid w:val="008B1445"/>
    <w:rsid w:val="008B247B"/>
    <w:rsid w:val="008B48A6"/>
    <w:rsid w:val="008B564B"/>
    <w:rsid w:val="008B7D96"/>
    <w:rsid w:val="008C019C"/>
    <w:rsid w:val="008C02FC"/>
    <w:rsid w:val="008C134D"/>
    <w:rsid w:val="008C15FE"/>
    <w:rsid w:val="008C18E7"/>
    <w:rsid w:val="008C1B2A"/>
    <w:rsid w:val="008C26F3"/>
    <w:rsid w:val="008C285C"/>
    <w:rsid w:val="008C2B8D"/>
    <w:rsid w:val="008C2E5F"/>
    <w:rsid w:val="008C2F1D"/>
    <w:rsid w:val="008C37FF"/>
    <w:rsid w:val="008C5880"/>
    <w:rsid w:val="008C5973"/>
    <w:rsid w:val="008C5F96"/>
    <w:rsid w:val="008C6B4D"/>
    <w:rsid w:val="008D06DD"/>
    <w:rsid w:val="008D0C24"/>
    <w:rsid w:val="008D0E8C"/>
    <w:rsid w:val="008D1070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1E7"/>
    <w:rsid w:val="008D6486"/>
    <w:rsid w:val="008D6CF4"/>
    <w:rsid w:val="008D72D9"/>
    <w:rsid w:val="008E0098"/>
    <w:rsid w:val="008E11B6"/>
    <w:rsid w:val="008E1343"/>
    <w:rsid w:val="008E2417"/>
    <w:rsid w:val="008E3162"/>
    <w:rsid w:val="008E39F0"/>
    <w:rsid w:val="008E4076"/>
    <w:rsid w:val="008E48AB"/>
    <w:rsid w:val="008E4988"/>
    <w:rsid w:val="008E4A4B"/>
    <w:rsid w:val="008E4ADB"/>
    <w:rsid w:val="008E50C6"/>
    <w:rsid w:val="008E634D"/>
    <w:rsid w:val="008E7275"/>
    <w:rsid w:val="008E74A1"/>
    <w:rsid w:val="008E7798"/>
    <w:rsid w:val="008E7CEC"/>
    <w:rsid w:val="008F0525"/>
    <w:rsid w:val="008F109E"/>
    <w:rsid w:val="008F1652"/>
    <w:rsid w:val="008F26C6"/>
    <w:rsid w:val="008F358D"/>
    <w:rsid w:val="008F37D0"/>
    <w:rsid w:val="008F3FE8"/>
    <w:rsid w:val="008F48AE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A85"/>
    <w:rsid w:val="008F7D43"/>
    <w:rsid w:val="008F7D7C"/>
    <w:rsid w:val="00900315"/>
    <w:rsid w:val="009004A3"/>
    <w:rsid w:val="00900B19"/>
    <w:rsid w:val="00900BAB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3DB0"/>
    <w:rsid w:val="009048DD"/>
    <w:rsid w:val="00905096"/>
    <w:rsid w:val="009050E7"/>
    <w:rsid w:val="00906085"/>
    <w:rsid w:val="009065A1"/>
    <w:rsid w:val="0090699A"/>
    <w:rsid w:val="009078B3"/>
    <w:rsid w:val="009103BD"/>
    <w:rsid w:val="00910517"/>
    <w:rsid w:val="00910FDD"/>
    <w:rsid w:val="00911089"/>
    <w:rsid w:val="00911134"/>
    <w:rsid w:val="009113E8"/>
    <w:rsid w:val="0091169E"/>
    <w:rsid w:val="009120F1"/>
    <w:rsid w:val="0091298E"/>
    <w:rsid w:val="00912CE7"/>
    <w:rsid w:val="0091339C"/>
    <w:rsid w:val="009133F2"/>
    <w:rsid w:val="00914681"/>
    <w:rsid w:val="00914E3F"/>
    <w:rsid w:val="009150D6"/>
    <w:rsid w:val="009152A8"/>
    <w:rsid w:val="00915934"/>
    <w:rsid w:val="00916937"/>
    <w:rsid w:val="00916FFC"/>
    <w:rsid w:val="0091792B"/>
    <w:rsid w:val="009179C7"/>
    <w:rsid w:val="00917BC6"/>
    <w:rsid w:val="00920264"/>
    <w:rsid w:val="00920A0B"/>
    <w:rsid w:val="009211CE"/>
    <w:rsid w:val="009214E3"/>
    <w:rsid w:val="00921B1F"/>
    <w:rsid w:val="00923C07"/>
    <w:rsid w:val="0092452C"/>
    <w:rsid w:val="009246B4"/>
    <w:rsid w:val="00924D13"/>
    <w:rsid w:val="009253FF"/>
    <w:rsid w:val="00925859"/>
    <w:rsid w:val="009263B0"/>
    <w:rsid w:val="00926C8F"/>
    <w:rsid w:val="00930210"/>
    <w:rsid w:val="00930967"/>
    <w:rsid w:val="00930A06"/>
    <w:rsid w:val="00930F8C"/>
    <w:rsid w:val="0093192B"/>
    <w:rsid w:val="00931D21"/>
    <w:rsid w:val="00932D94"/>
    <w:rsid w:val="0093362B"/>
    <w:rsid w:val="00933ABD"/>
    <w:rsid w:val="00934D4A"/>
    <w:rsid w:val="00936D97"/>
    <w:rsid w:val="00937018"/>
    <w:rsid w:val="00937020"/>
    <w:rsid w:val="00937654"/>
    <w:rsid w:val="0093765C"/>
    <w:rsid w:val="00942130"/>
    <w:rsid w:val="00942C34"/>
    <w:rsid w:val="00942EC2"/>
    <w:rsid w:val="00943150"/>
    <w:rsid w:val="00943ACC"/>
    <w:rsid w:val="00944517"/>
    <w:rsid w:val="00944787"/>
    <w:rsid w:val="00944A3D"/>
    <w:rsid w:val="009455E8"/>
    <w:rsid w:val="00946705"/>
    <w:rsid w:val="00950455"/>
    <w:rsid w:val="00950699"/>
    <w:rsid w:val="00951932"/>
    <w:rsid w:val="0095256D"/>
    <w:rsid w:val="00952C59"/>
    <w:rsid w:val="00954944"/>
    <w:rsid w:val="00954A08"/>
    <w:rsid w:val="009553B3"/>
    <w:rsid w:val="009557D1"/>
    <w:rsid w:val="00955A98"/>
    <w:rsid w:val="00955D6D"/>
    <w:rsid w:val="00956EA1"/>
    <w:rsid w:val="00957888"/>
    <w:rsid w:val="0095796A"/>
    <w:rsid w:val="00957BD4"/>
    <w:rsid w:val="00960A33"/>
    <w:rsid w:val="00960FAE"/>
    <w:rsid w:val="00961B32"/>
    <w:rsid w:val="00963026"/>
    <w:rsid w:val="009639F1"/>
    <w:rsid w:val="00963E63"/>
    <w:rsid w:val="00963EC7"/>
    <w:rsid w:val="0096499A"/>
    <w:rsid w:val="009649A2"/>
    <w:rsid w:val="009653EA"/>
    <w:rsid w:val="0096580B"/>
    <w:rsid w:val="00965844"/>
    <w:rsid w:val="009665B9"/>
    <w:rsid w:val="00967202"/>
    <w:rsid w:val="00970175"/>
    <w:rsid w:val="00970B8E"/>
    <w:rsid w:val="00970D14"/>
    <w:rsid w:val="0097181D"/>
    <w:rsid w:val="00971990"/>
    <w:rsid w:val="00971DF1"/>
    <w:rsid w:val="00971FB9"/>
    <w:rsid w:val="00972DFB"/>
    <w:rsid w:val="0097319D"/>
    <w:rsid w:val="00974BB0"/>
    <w:rsid w:val="00975090"/>
    <w:rsid w:val="00975530"/>
    <w:rsid w:val="00976939"/>
    <w:rsid w:val="00977383"/>
    <w:rsid w:val="00980232"/>
    <w:rsid w:val="00980767"/>
    <w:rsid w:val="00980EF0"/>
    <w:rsid w:val="009810F8"/>
    <w:rsid w:val="009825F9"/>
    <w:rsid w:val="0098274E"/>
    <w:rsid w:val="00983027"/>
    <w:rsid w:val="00983239"/>
    <w:rsid w:val="00983250"/>
    <w:rsid w:val="0098333C"/>
    <w:rsid w:val="0098343C"/>
    <w:rsid w:val="00983FC0"/>
    <w:rsid w:val="009843AA"/>
    <w:rsid w:val="00984942"/>
    <w:rsid w:val="00984C55"/>
    <w:rsid w:val="00985469"/>
    <w:rsid w:val="00986051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304"/>
    <w:rsid w:val="00994CD6"/>
    <w:rsid w:val="00995099"/>
    <w:rsid w:val="00995229"/>
    <w:rsid w:val="00995634"/>
    <w:rsid w:val="00995BC1"/>
    <w:rsid w:val="00996EA4"/>
    <w:rsid w:val="00997174"/>
    <w:rsid w:val="0099720F"/>
    <w:rsid w:val="009974FC"/>
    <w:rsid w:val="00997946"/>
    <w:rsid w:val="009A0522"/>
    <w:rsid w:val="009A150C"/>
    <w:rsid w:val="009A18DD"/>
    <w:rsid w:val="009A2661"/>
    <w:rsid w:val="009A299A"/>
    <w:rsid w:val="009A3837"/>
    <w:rsid w:val="009A4231"/>
    <w:rsid w:val="009A51B6"/>
    <w:rsid w:val="009A5436"/>
    <w:rsid w:val="009A5488"/>
    <w:rsid w:val="009A6A95"/>
    <w:rsid w:val="009A6DA4"/>
    <w:rsid w:val="009A75FB"/>
    <w:rsid w:val="009A7B12"/>
    <w:rsid w:val="009B0527"/>
    <w:rsid w:val="009B07CD"/>
    <w:rsid w:val="009B089D"/>
    <w:rsid w:val="009B1DE9"/>
    <w:rsid w:val="009B2733"/>
    <w:rsid w:val="009B291B"/>
    <w:rsid w:val="009B2F0F"/>
    <w:rsid w:val="009B353D"/>
    <w:rsid w:val="009B3A40"/>
    <w:rsid w:val="009B3AFA"/>
    <w:rsid w:val="009B3DA2"/>
    <w:rsid w:val="009B54D4"/>
    <w:rsid w:val="009B567F"/>
    <w:rsid w:val="009B58B4"/>
    <w:rsid w:val="009B58D1"/>
    <w:rsid w:val="009B5A3D"/>
    <w:rsid w:val="009B5C3D"/>
    <w:rsid w:val="009B62C1"/>
    <w:rsid w:val="009B6657"/>
    <w:rsid w:val="009B6971"/>
    <w:rsid w:val="009B6C88"/>
    <w:rsid w:val="009B6E42"/>
    <w:rsid w:val="009B6E59"/>
    <w:rsid w:val="009B70C3"/>
    <w:rsid w:val="009B70E6"/>
    <w:rsid w:val="009B7283"/>
    <w:rsid w:val="009B74A8"/>
    <w:rsid w:val="009B7814"/>
    <w:rsid w:val="009B7A25"/>
    <w:rsid w:val="009B7C77"/>
    <w:rsid w:val="009C0621"/>
    <w:rsid w:val="009C11D0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139"/>
    <w:rsid w:val="009C695A"/>
    <w:rsid w:val="009C6C70"/>
    <w:rsid w:val="009C7244"/>
    <w:rsid w:val="009C776C"/>
    <w:rsid w:val="009C7871"/>
    <w:rsid w:val="009C7E34"/>
    <w:rsid w:val="009C7E72"/>
    <w:rsid w:val="009D036E"/>
    <w:rsid w:val="009D0426"/>
    <w:rsid w:val="009D0928"/>
    <w:rsid w:val="009D0B9B"/>
    <w:rsid w:val="009D1BD2"/>
    <w:rsid w:val="009D36EF"/>
    <w:rsid w:val="009D37FD"/>
    <w:rsid w:val="009D3F00"/>
    <w:rsid w:val="009D464A"/>
    <w:rsid w:val="009D5D36"/>
    <w:rsid w:val="009D5EFC"/>
    <w:rsid w:val="009D6655"/>
    <w:rsid w:val="009D6EF6"/>
    <w:rsid w:val="009D715E"/>
    <w:rsid w:val="009D73F4"/>
    <w:rsid w:val="009D759D"/>
    <w:rsid w:val="009D7C1F"/>
    <w:rsid w:val="009D7EFD"/>
    <w:rsid w:val="009E0645"/>
    <w:rsid w:val="009E0F80"/>
    <w:rsid w:val="009E13FC"/>
    <w:rsid w:val="009E16D4"/>
    <w:rsid w:val="009E229B"/>
    <w:rsid w:val="009E3272"/>
    <w:rsid w:val="009E35A7"/>
    <w:rsid w:val="009E3B84"/>
    <w:rsid w:val="009E4B8D"/>
    <w:rsid w:val="009E4E10"/>
    <w:rsid w:val="009E4FBC"/>
    <w:rsid w:val="009E5724"/>
    <w:rsid w:val="009E654E"/>
    <w:rsid w:val="009E68E4"/>
    <w:rsid w:val="009E75E5"/>
    <w:rsid w:val="009E7A15"/>
    <w:rsid w:val="009E7DDB"/>
    <w:rsid w:val="009F0055"/>
    <w:rsid w:val="009F0F42"/>
    <w:rsid w:val="009F0F58"/>
    <w:rsid w:val="009F0F91"/>
    <w:rsid w:val="009F179B"/>
    <w:rsid w:val="009F21E0"/>
    <w:rsid w:val="009F25CD"/>
    <w:rsid w:val="009F27A3"/>
    <w:rsid w:val="009F28E8"/>
    <w:rsid w:val="009F322D"/>
    <w:rsid w:val="009F35BE"/>
    <w:rsid w:val="009F3B33"/>
    <w:rsid w:val="009F4433"/>
    <w:rsid w:val="009F4F2C"/>
    <w:rsid w:val="009F50E1"/>
    <w:rsid w:val="009F540E"/>
    <w:rsid w:val="009F5862"/>
    <w:rsid w:val="009F58B7"/>
    <w:rsid w:val="009F5D6B"/>
    <w:rsid w:val="009F6C3C"/>
    <w:rsid w:val="009F700F"/>
    <w:rsid w:val="009F7D56"/>
    <w:rsid w:val="00A00214"/>
    <w:rsid w:val="00A00EC0"/>
    <w:rsid w:val="00A0106E"/>
    <w:rsid w:val="00A016C2"/>
    <w:rsid w:val="00A01D45"/>
    <w:rsid w:val="00A01EE5"/>
    <w:rsid w:val="00A02169"/>
    <w:rsid w:val="00A024A0"/>
    <w:rsid w:val="00A025B3"/>
    <w:rsid w:val="00A02946"/>
    <w:rsid w:val="00A02D68"/>
    <w:rsid w:val="00A03040"/>
    <w:rsid w:val="00A0378C"/>
    <w:rsid w:val="00A03E7C"/>
    <w:rsid w:val="00A05C04"/>
    <w:rsid w:val="00A07FA1"/>
    <w:rsid w:val="00A10F02"/>
    <w:rsid w:val="00A110AD"/>
    <w:rsid w:val="00A111A6"/>
    <w:rsid w:val="00A119F0"/>
    <w:rsid w:val="00A12166"/>
    <w:rsid w:val="00A1266B"/>
    <w:rsid w:val="00A12730"/>
    <w:rsid w:val="00A13593"/>
    <w:rsid w:val="00A1426E"/>
    <w:rsid w:val="00A146ED"/>
    <w:rsid w:val="00A155C9"/>
    <w:rsid w:val="00A15B3B"/>
    <w:rsid w:val="00A15E83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1C8"/>
    <w:rsid w:val="00A21D31"/>
    <w:rsid w:val="00A22294"/>
    <w:rsid w:val="00A2521F"/>
    <w:rsid w:val="00A25C12"/>
    <w:rsid w:val="00A26122"/>
    <w:rsid w:val="00A266A9"/>
    <w:rsid w:val="00A26C57"/>
    <w:rsid w:val="00A26DE5"/>
    <w:rsid w:val="00A27024"/>
    <w:rsid w:val="00A27C5E"/>
    <w:rsid w:val="00A304CE"/>
    <w:rsid w:val="00A30675"/>
    <w:rsid w:val="00A314DD"/>
    <w:rsid w:val="00A316A8"/>
    <w:rsid w:val="00A32446"/>
    <w:rsid w:val="00A335F3"/>
    <w:rsid w:val="00A336BB"/>
    <w:rsid w:val="00A33738"/>
    <w:rsid w:val="00A33AE6"/>
    <w:rsid w:val="00A34433"/>
    <w:rsid w:val="00A3513D"/>
    <w:rsid w:val="00A35951"/>
    <w:rsid w:val="00A35AEB"/>
    <w:rsid w:val="00A36573"/>
    <w:rsid w:val="00A37B63"/>
    <w:rsid w:val="00A37F21"/>
    <w:rsid w:val="00A40E3B"/>
    <w:rsid w:val="00A41DF9"/>
    <w:rsid w:val="00A42A35"/>
    <w:rsid w:val="00A43589"/>
    <w:rsid w:val="00A43B21"/>
    <w:rsid w:val="00A43E12"/>
    <w:rsid w:val="00A44A3A"/>
    <w:rsid w:val="00A44D41"/>
    <w:rsid w:val="00A44D54"/>
    <w:rsid w:val="00A454D0"/>
    <w:rsid w:val="00A45EDA"/>
    <w:rsid w:val="00A4701A"/>
    <w:rsid w:val="00A47170"/>
    <w:rsid w:val="00A47175"/>
    <w:rsid w:val="00A47D14"/>
    <w:rsid w:val="00A47D76"/>
    <w:rsid w:val="00A50247"/>
    <w:rsid w:val="00A5246B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6EAE"/>
    <w:rsid w:val="00A57585"/>
    <w:rsid w:val="00A577E1"/>
    <w:rsid w:val="00A60ED5"/>
    <w:rsid w:val="00A611E5"/>
    <w:rsid w:val="00A62226"/>
    <w:rsid w:val="00A62320"/>
    <w:rsid w:val="00A630EB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861"/>
    <w:rsid w:val="00A71E42"/>
    <w:rsid w:val="00A71F9E"/>
    <w:rsid w:val="00A72382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AA7"/>
    <w:rsid w:val="00A76FE6"/>
    <w:rsid w:val="00A77261"/>
    <w:rsid w:val="00A775A3"/>
    <w:rsid w:val="00A7761E"/>
    <w:rsid w:val="00A77838"/>
    <w:rsid w:val="00A77971"/>
    <w:rsid w:val="00A77A87"/>
    <w:rsid w:val="00A77D85"/>
    <w:rsid w:val="00A77F9B"/>
    <w:rsid w:val="00A8136E"/>
    <w:rsid w:val="00A81D4A"/>
    <w:rsid w:val="00A81E00"/>
    <w:rsid w:val="00A8223F"/>
    <w:rsid w:val="00A822C0"/>
    <w:rsid w:val="00A822F8"/>
    <w:rsid w:val="00A82346"/>
    <w:rsid w:val="00A82844"/>
    <w:rsid w:val="00A83066"/>
    <w:rsid w:val="00A833F3"/>
    <w:rsid w:val="00A83659"/>
    <w:rsid w:val="00A838CE"/>
    <w:rsid w:val="00A83996"/>
    <w:rsid w:val="00A83F11"/>
    <w:rsid w:val="00A8479F"/>
    <w:rsid w:val="00A84972"/>
    <w:rsid w:val="00A84CDF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182"/>
    <w:rsid w:val="00A914D4"/>
    <w:rsid w:val="00A916CD"/>
    <w:rsid w:val="00A924DD"/>
    <w:rsid w:val="00A925AE"/>
    <w:rsid w:val="00A92D48"/>
    <w:rsid w:val="00A94282"/>
    <w:rsid w:val="00A948AD"/>
    <w:rsid w:val="00A95DBF"/>
    <w:rsid w:val="00A95E8D"/>
    <w:rsid w:val="00A9671C"/>
    <w:rsid w:val="00A96AAA"/>
    <w:rsid w:val="00A96F54"/>
    <w:rsid w:val="00A97691"/>
    <w:rsid w:val="00AA0789"/>
    <w:rsid w:val="00AA07CC"/>
    <w:rsid w:val="00AA07F8"/>
    <w:rsid w:val="00AA0DAE"/>
    <w:rsid w:val="00AA10A4"/>
    <w:rsid w:val="00AA125D"/>
    <w:rsid w:val="00AA3055"/>
    <w:rsid w:val="00AA3153"/>
    <w:rsid w:val="00AA34C0"/>
    <w:rsid w:val="00AA3CA7"/>
    <w:rsid w:val="00AA3D06"/>
    <w:rsid w:val="00AA4170"/>
    <w:rsid w:val="00AA41D7"/>
    <w:rsid w:val="00AA41F9"/>
    <w:rsid w:val="00AA493A"/>
    <w:rsid w:val="00AA536A"/>
    <w:rsid w:val="00AA5640"/>
    <w:rsid w:val="00AA5B6A"/>
    <w:rsid w:val="00AA5F77"/>
    <w:rsid w:val="00AA633E"/>
    <w:rsid w:val="00AA65A2"/>
    <w:rsid w:val="00AA6642"/>
    <w:rsid w:val="00AA6E8C"/>
    <w:rsid w:val="00AA72AD"/>
    <w:rsid w:val="00AA735F"/>
    <w:rsid w:val="00AA7B93"/>
    <w:rsid w:val="00AB0201"/>
    <w:rsid w:val="00AB0D32"/>
    <w:rsid w:val="00AB1351"/>
    <w:rsid w:val="00AB13C8"/>
    <w:rsid w:val="00AB1411"/>
    <w:rsid w:val="00AB1440"/>
    <w:rsid w:val="00AB2830"/>
    <w:rsid w:val="00AB299A"/>
    <w:rsid w:val="00AB307A"/>
    <w:rsid w:val="00AB33AC"/>
    <w:rsid w:val="00AB3453"/>
    <w:rsid w:val="00AB36C3"/>
    <w:rsid w:val="00AB3A5C"/>
    <w:rsid w:val="00AB3A60"/>
    <w:rsid w:val="00AB4050"/>
    <w:rsid w:val="00AB5AC7"/>
    <w:rsid w:val="00AB633F"/>
    <w:rsid w:val="00AB698C"/>
    <w:rsid w:val="00AB6E3E"/>
    <w:rsid w:val="00AB7613"/>
    <w:rsid w:val="00AC0739"/>
    <w:rsid w:val="00AC0D5B"/>
    <w:rsid w:val="00AC1168"/>
    <w:rsid w:val="00AC1283"/>
    <w:rsid w:val="00AC136E"/>
    <w:rsid w:val="00AC13FE"/>
    <w:rsid w:val="00AC17D5"/>
    <w:rsid w:val="00AC1D6E"/>
    <w:rsid w:val="00AC23D6"/>
    <w:rsid w:val="00AC28FE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4C95"/>
    <w:rsid w:val="00AC50FD"/>
    <w:rsid w:val="00AC60B3"/>
    <w:rsid w:val="00AC6F58"/>
    <w:rsid w:val="00AC710A"/>
    <w:rsid w:val="00AC797C"/>
    <w:rsid w:val="00AC7FDF"/>
    <w:rsid w:val="00AD00FB"/>
    <w:rsid w:val="00AD0458"/>
    <w:rsid w:val="00AD0735"/>
    <w:rsid w:val="00AD0951"/>
    <w:rsid w:val="00AD0E91"/>
    <w:rsid w:val="00AD0EE5"/>
    <w:rsid w:val="00AD1B75"/>
    <w:rsid w:val="00AD1C1D"/>
    <w:rsid w:val="00AD1E7E"/>
    <w:rsid w:val="00AD22B9"/>
    <w:rsid w:val="00AD35E2"/>
    <w:rsid w:val="00AD3C36"/>
    <w:rsid w:val="00AD3CDE"/>
    <w:rsid w:val="00AD3FD4"/>
    <w:rsid w:val="00AD45D1"/>
    <w:rsid w:val="00AD5C48"/>
    <w:rsid w:val="00AD67F3"/>
    <w:rsid w:val="00AD6E1F"/>
    <w:rsid w:val="00AD75C7"/>
    <w:rsid w:val="00AD7E76"/>
    <w:rsid w:val="00AE0402"/>
    <w:rsid w:val="00AE05BC"/>
    <w:rsid w:val="00AE0DBA"/>
    <w:rsid w:val="00AE0F44"/>
    <w:rsid w:val="00AE1D35"/>
    <w:rsid w:val="00AE1F2E"/>
    <w:rsid w:val="00AE2AD4"/>
    <w:rsid w:val="00AE2EE1"/>
    <w:rsid w:val="00AE314D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6D9A"/>
    <w:rsid w:val="00AE710C"/>
    <w:rsid w:val="00AE7C52"/>
    <w:rsid w:val="00AE7C64"/>
    <w:rsid w:val="00AF0E2D"/>
    <w:rsid w:val="00AF0F11"/>
    <w:rsid w:val="00AF13C1"/>
    <w:rsid w:val="00AF13FB"/>
    <w:rsid w:val="00AF160F"/>
    <w:rsid w:val="00AF166C"/>
    <w:rsid w:val="00AF178C"/>
    <w:rsid w:val="00AF19E5"/>
    <w:rsid w:val="00AF26CD"/>
    <w:rsid w:val="00AF2875"/>
    <w:rsid w:val="00AF2AA3"/>
    <w:rsid w:val="00AF407F"/>
    <w:rsid w:val="00AF4CEF"/>
    <w:rsid w:val="00AF4DF4"/>
    <w:rsid w:val="00AF5030"/>
    <w:rsid w:val="00AF5038"/>
    <w:rsid w:val="00AF53A1"/>
    <w:rsid w:val="00AF5627"/>
    <w:rsid w:val="00AF5CAD"/>
    <w:rsid w:val="00AF684D"/>
    <w:rsid w:val="00AF6EB8"/>
    <w:rsid w:val="00B00B23"/>
    <w:rsid w:val="00B0128C"/>
    <w:rsid w:val="00B01988"/>
    <w:rsid w:val="00B01BBB"/>
    <w:rsid w:val="00B023BA"/>
    <w:rsid w:val="00B02587"/>
    <w:rsid w:val="00B025C7"/>
    <w:rsid w:val="00B029BE"/>
    <w:rsid w:val="00B02D85"/>
    <w:rsid w:val="00B032D1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541"/>
    <w:rsid w:val="00B07BA2"/>
    <w:rsid w:val="00B10AD1"/>
    <w:rsid w:val="00B10F83"/>
    <w:rsid w:val="00B1135A"/>
    <w:rsid w:val="00B11762"/>
    <w:rsid w:val="00B12860"/>
    <w:rsid w:val="00B12EF0"/>
    <w:rsid w:val="00B13205"/>
    <w:rsid w:val="00B14062"/>
    <w:rsid w:val="00B1415B"/>
    <w:rsid w:val="00B14427"/>
    <w:rsid w:val="00B15449"/>
    <w:rsid w:val="00B1544A"/>
    <w:rsid w:val="00B15DF0"/>
    <w:rsid w:val="00B15FB5"/>
    <w:rsid w:val="00B165F2"/>
    <w:rsid w:val="00B16C46"/>
    <w:rsid w:val="00B16E18"/>
    <w:rsid w:val="00B17332"/>
    <w:rsid w:val="00B1754C"/>
    <w:rsid w:val="00B17BEA"/>
    <w:rsid w:val="00B17CBA"/>
    <w:rsid w:val="00B17FA7"/>
    <w:rsid w:val="00B20CC4"/>
    <w:rsid w:val="00B21089"/>
    <w:rsid w:val="00B223ED"/>
    <w:rsid w:val="00B224BF"/>
    <w:rsid w:val="00B22CB2"/>
    <w:rsid w:val="00B22E61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D6F"/>
    <w:rsid w:val="00B25EFF"/>
    <w:rsid w:val="00B264B3"/>
    <w:rsid w:val="00B26C53"/>
    <w:rsid w:val="00B26D02"/>
    <w:rsid w:val="00B2709D"/>
    <w:rsid w:val="00B279BA"/>
    <w:rsid w:val="00B3013D"/>
    <w:rsid w:val="00B3015A"/>
    <w:rsid w:val="00B3089D"/>
    <w:rsid w:val="00B3174E"/>
    <w:rsid w:val="00B31C60"/>
    <w:rsid w:val="00B32172"/>
    <w:rsid w:val="00B322CB"/>
    <w:rsid w:val="00B32C62"/>
    <w:rsid w:val="00B32E3E"/>
    <w:rsid w:val="00B32E97"/>
    <w:rsid w:val="00B32FD8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37D09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537E"/>
    <w:rsid w:val="00B454C7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4D7C"/>
    <w:rsid w:val="00B55ED0"/>
    <w:rsid w:val="00B56463"/>
    <w:rsid w:val="00B56812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448E"/>
    <w:rsid w:val="00B65162"/>
    <w:rsid w:val="00B65DAC"/>
    <w:rsid w:val="00B65E54"/>
    <w:rsid w:val="00B66105"/>
    <w:rsid w:val="00B66AB3"/>
    <w:rsid w:val="00B672F2"/>
    <w:rsid w:val="00B67C01"/>
    <w:rsid w:val="00B7278D"/>
    <w:rsid w:val="00B72907"/>
    <w:rsid w:val="00B731F2"/>
    <w:rsid w:val="00B73DD4"/>
    <w:rsid w:val="00B7451C"/>
    <w:rsid w:val="00B7464D"/>
    <w:rsid w:val="00B74C60"/>
    <w:rsid w:val="00B754D8"/>
    <w:rsid w:val="00B756A9"/>
    <w:rsid w:val="00B7590F"/>
    <w:rsid w:val="00B777F1"/>
    <w:rsid w:val="00B778FD"/>
    <w:rsid w:val="00B779D0"/>
    <w:rsid w:val="00B80494"/>
    <w:rsid w:val="00B80826"/>
    <w:rsid w:val="00B817A9"/>
    <w:rsid w:val="00B8359D"/>
    <w:rsid w:val="00B83E6B"/>
    <w:rsid w:val="00B84A71"/>
    <w:rsid w:val="00B850C1"/>
    <w:rsid w:val="00B8584E"/>
    <w:rsid w:val="00B863C2"/>
    <w:rsid w:val="00B86507"/>
    <w:rsid w:val="00B86E45"/>
    <w:rsid w:val="00B87683"/>
    <w:rsid w:val="00B90A10"/>
    <w:rsid w:val="00B90ADC"/>
    <w:rsid w:val="00B910CA"/>
    <w:rsid w:val="00B918B3"/>
    <w:rsid w:val="00B91A90"/>
    <w:rsid w:val="00B91CA7"/>
    <w:rsid w:val="00B91E98"/>
    <w:rsid w:val="00B93017"/>
    <w:rsid w:val="00B936F3"/>
    <w:rsid w:val="00B93CB3"/>
    <w:rsid w:val="00B94080"/>
    <w:rsid w:val="00B94580"/>
    <w:rsid w:val="00B94D15"/>
    <w:rsid w:val="00B9504F"/>
    <w:rsid w:val="00B95339"/>
    <w:rsid w:val="00B95641"/>
    <w:rsid w:val="00B95808"/>
    <w:rsid w:val="00B95CC2"/>
    <w:rsid w:val="00B96121"/>
    <w:rsid w:val="00B96FC2"/>
    <w:rsid w:val="00B97334"/>
    <w:rsid w:val="00B97437"/>
    <w:rsid w:val="00B9745D"/>
    <w:rsid w:val="00B97517"/>
    <w:rsid w:val="00BA0224"/>
    <w:rsid w:val="00BA0729"/>
    <w:rsid w:val="00BA0D04"/>
    <w:rsid w:val="00BA0F48"/>
    <w:rsid w:val="00BA1260"/>
    <w:rsid w:val="00BA22F1"/>
    <w:rsid w:val="00BA2C59"/>
    <w:rsid w:val="00BA2D37"/>
    <w:rsid w:val="00BA2D9E"/>
    <w:rsid w:val="00BA3E92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8"/>
    <w:rsid w:val="00BB1ADD"/>
    <w:rsid w:val="00BB2D68"/>
    <w:rsid w:val="00BB33E8"/>
    <w:rsid w:val="00BB3958"/>
    <w:rsid w:val="00BB494F"/>
    <w:rsid w:val="00BB4D07"/>
    <w:rsid w:val="00BB7AE3"/>
    <w:rsid w:val="00BB7B99"/>
    <w:rsid w:val="00BB7EF6"/>
    <w:rsid w:val="00BC0512"/>
    <w:rsid w:val="00BC0AD7"/>
    <w:rsid w:val="00BC2D1B"/>
    <w:rsid w:val="00BC2F8D"/>
    <w:rsid w:val="00BC34BD"/>
    <w:rsid w:val="00BC35F7"/>
    <w:rsid w:val="00BC3658"/>
    <w:rsid w:val="00BC3A85"/>
    <w:rsid w:val="00BC3FCC"/>
    <w:rsid w:val="00BC4310"/>
    <w:rsid w:val="00BC67CE"/>
    <w:rsid w:val="00BC6997"/>
    <w:rsid w:val="00BC7CC5"/>
    <w:rsid w:val="00BC7DD3"/>
    <w:rsid w:val="00BC7EC7"/>
    <w:rsid w:val="00BD0650"/>
    <w:rsid w:val="00BD14C7"/>
    <w:rsid w:val="00BD1709"/>
    <w:rsid w:val="00BD2120"/>
    <w:rsid w:val="00BD2326"/>
    <w:rsid w:val="00BD25A9"/>
    <w:rsid w:val="00BD3107"/>
    <w:rsid w:val="00BD3E49"/>
    <w:rsid w:val="00BD5851"/>
    <w:rsid w:val="00BD5933"/>
    <w:rsid w:val="00BD5A36"/>
    <w:rsid w:val="00BD76CB"/>
    <w:rsid w:val="00BD7E95"/>
    <w:rsid w:val="00BE037E"/>
    <w:rsid w:val="00BE044F"/>
    <w:rsid w:val="00BE1AC1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1B7"/>
    <w:rsid w:val="00BE6611"/>
    <w:rsid w:val="00BE66AE"/>
    <w:rsid w:val="00BE66B1"/>
    <w:rsid w:val="00BE71F1"/>
    <w:rsid w:val="00BE723C"/>
    <w:rsid w:val="00BE731C"/>
    <w:rsid w:val="00BE756F"/>
    <w:rsid w:val="00BE7743"/>
    <w:rsid w:val="00BF0B21"/>
    <w:rsid w:val="00BF16EF"/>
    <w:rsid w:val="00BF1748"/>
    <w:rsid w:val="00BF1D2E"/>
    <w:rsid w:val="00BF24CD"/>
    <w:rsid w:val="00BF2559"/>
    <w:rsid w:val="00BF432D"/>
    <w:rsid w:val="00BF44EF"/>
    <w:rsid w:val="00BF4795"/>
    <w:rsid w:val="00BF4EA6"/>
    <w:rsid w:val="00BF5C50"/>
    <w:rsid w:val="00BF6519"/>
    <w:rsid w:val="00BF6584"/>
    <w:rsid w:val="00BF671F"/>
    <w:rsid w:val="00BF6CFA"/>
    <w:rsid w:val="00BF6D5C"/>
    <w:rsid w:val="00BF6F8E"/>
    <w:rsid w:val="00BF7324"/>
    <w:rsid w:val="00BF7ACF"/>
    <w:rsid w:val="00BF7F74"/>
    <w:rsid w:val="00C00A3F"/>
    <w:rsid w:val="00C015AB"/>
    <w:rsid w:val="00C01ADE"/>
    <w:rsid w:val="00C01D48"/>
    <w:rsid w:val="00C03039"/>
    <w:rsid w:val="00C03945"/>
    <w:rsid w:val="00C05771"/>
    <w:rsid w:val="00C05E48"/>
    <w:rsid w:val="00C0602E"/>
    <w:rsid w:val="00C0604A"/>
    <w:rsid w:val="00C062DC"/>
    <w:rsid w:val="00C06585"/>
    <w:rsid w:val="00C07431"/>
    <w:rsid w:val="00C10B7F"/>
    <w:rsid w:val="00C10C27"/>
    <w:rsid w:val="00C11059"/>
    <w:rsid w:val="00C1172F"/>
    <w:rsid w:val="00C11AFB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E4"/>
    <w:rsid w:val="00C167FB"/>
    <w:rsid w:val="00C170F4"/>
    <w:rsid w:val="00C17E61"/>
    <w:rsid w:val="00C20241"/>
    <w:rsid w:val="00C20551"/>
    <w:rsid w:val="00C20B4E"/>
    <w:rsid w:val="00C212ED"/>
    <w:rsid w:val="00C21A7D"/>
    <w:rsid w:val="00C21FFD"/>
    <w:rsid w:val="00C22026"/>
    <w:rsid w:val="00C22962"/>
    <w:rsid w:val="00C22F1A"/>
    <w:rsid w:val="00C23190"/>
    <w:rsid w:val="00C2329D"/>
    <w:rsid w:val="00C23F6F"/>
    <w:rsid w:val="00C2458B"/>
    <w:rsid w:val="00C25653"/>
    <w:rsid w:val="00C25E38"/>
    <w:rsid w:val="00C2714D"/>
    <w:rsid w:val="00C27548"/>
    <w:rsid w:val="00C27A77"/>
    <w:rsid w:val="00C27E75"/>
    <w:rsid w:val="00C30F1A"/>
    <w:rsid w:val="00C31003"/>
    <w:rsid w:val="00C3180D"/>
    <w:rsid w:val="00C31EDF"/>
    <w:rsid w:val="00C326FF"/>
    <w:rsid w:val="00C32CB8"/>
    <w:rsid w:val="00C32F91"/>
    <w:rsid w:val="00C33079"/>
    <w:rsid w:val="00C3326E"/>
    <w:rsid w:val="00C3377F"/>
    <w:rsid w:val="00C350BA"/>
    <w:rsid w:val="00C351AA"/>
    <w:rsid w:val="00C35241"/>
    <w:rsid w:val="00C364F2"/>
    <w:rsid w:val="00C375FD"/>
    <w:rsid w:val="00C376D8"/>
    <w:rsid w:val="00C37B25"/>
    <w:rsid w:val="00C400A4"/>
    <w:rsid w:val="00C405ED"/>
    <w:rsid w:val="00C407AE"/>
    <w:rsid w:val="00C41698"/>
    <w:rsid w:val="00C41790"/>
    <w:rsid w:val="00C4187F"/>
    <w:rsid w:val="00C422B0"/>
    <w:rsid w:val="00C42401"/>
    <w:rsid w:val="00C42C8A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5FE"/>
    <w:rsid w:val="00C4594C"/>
    <w:rsid w:val="00C460A9"/>
    <w:rsid w:val="00C465DF"/>
    <w:rsid w:val="00C465F0"/>
    <w:rsid w:val="00C47123"/>
    <w:rsid w:val="00C47188"/>
    <w:rsid w:val="00C47975"/>
    <w:rsid w:val="00C479A8"/>
    <w:rsid w:val="00C47F19"/>
    <w:rsid w:val="00C504CF"/>
    <w:rsid w:val="00C5064D"/>
    <w:rsid w:val="00C50D95"/>
    <w:rsid w:val="00C51599"/>
    <w:rsid w:val="00C51729"/>
    <w:rsid w:val="00C51C90"/>
    <w:rsid w:val="00C52030"/>
    <w:rsid w:val="00C525B8"/>
    <w:rsid w:val="00C52F25"/>
    <w:rsid w:val="00C543D2"/>
    <w:rsid w:val="00C54E41"/>
    <w:rsid w:val="00C552C1"/>
    <w:rsid w:val="00C5532D"/>
    <w:rsid w:val="00C55FA4"/>
    <w:rsid w:val="00C560A2"/>
    <w:rsid w:val="00C56444"/>
    <w:rsid w:val="00C56DD3"/>
    <w:rsid w:val="00C57015"/>
    <w:rsid w:val="00C57CD5"/>
    <w:rsid w:val="00C57E77"/>
    <w:rsid w:val="00C612F0"/>
    <w:rsid w:val="00C61AC6"/>
    <w:rsid w:val="00C62427"/>
    <w:rsid w:val="00C62A70"/>
    <w:rsid w:val="00C62C91"/>
    <w:rsid w:val="00C62CDF"/>
    <w:rsid w:val="00C63A02"/>
    <w:rsid w:val="00C63E70"/>
    <w:rsid w:val="00C64AF4"/>
    <w:rsid w:val="00C65C6C"/>
    <w:rsid w:val="00C65F25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1A3"/>
    <w:rsid w:val="00C72D40"/>
    <w:rsid w:val="00C73BBB"/>
    <w:rsid w:val="00C73CBA"/>
    <w:rsid w:val="00C74AB1"/>
    <w:rsid w:val="00C755D2"/>
    <w:rsid w:val="00C75A84"/>
    <w:rsid w:val="00C75FEE"/>
    <w:rsid w:val="00C7627B"/>
    <w:rsid w:val="00C76AEB"/>
    <w:rsid w:val="00C7722F"/>
    <w:rsid w:val="00C77389"/>
    <w:rsid w:val="00C77630"/>
    <w:rsid w:val="00C77CFE"/>
    <w:rsid w:val="00C77FA2"/>
    <w:rsid w:val="00C80357"/>
    <w:rsid w:val="00C806A7"/>
    <w:rsid w:val="00C813A8"/>
    <w:rsid w:val="00C82999"/>
    <w:rsid w:val="00C82AA5"/>
    <w:rsid w:val="00C82F75"/>
    <w:rsid w:val="00C8300B"/>
    <w:rsid w:val="00C83486"/>
    <w:rsid w:val="00C8395A"/>
    <w:rsid w:val="00C83A13"/>
    <w:rsid w:val="00C85412"/>
    <w:rsid w:val="00C8547C"/>
    <w:rsid w:val="00C85699"/>
    <w:rsid w:val="00C85773"/>
    <w:rsid w:val="00C85925"/>
    <w:rsid w:val="00C85B90"/>
    <w:rsid w:val="00C868C0"/>
    <w:rsid w:val="00C86A32"/>
    <w:rsid w:val="00C86B07"/>
    <w:rsid w:val="00C86EED"/>
    <w:rsid w:val="00C87295"/>
    <w:rsid w:val="00C87A50"/>
    <w:rsid w:val="00C87F77"/>
    <w:rsid w:val="00C91256"/>
    <w:rsid w:val="00C91631"/>
    <w:rsid w:val="00C91DDB"/>
    <w:rsid w:val="00C9224D"/>
    <w:rsid w:val="00C927BF"/>
    <w:rsid w:val="00C928FA"/>
    <w:rsid w:val="00C937E3"/>
    <w:rsid w:val="00C93887"/>
    <w:rsid w:val="00C938CA"/>
    <w:rsid w:val="00C942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3F33"/>
    <w:rsid w:val="00CA4C0E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06CB"/>
    <w:rsid w:val="00CB126C"/>
    <w:rsid w:val="00CB1504"/>
    <w:rsid w:val="00CB1934"/>
    <w:rsid w:val="00CB23A9"/>
    <w:rsid w:val="00CB284D"/>
    <w:rsid w:val="00CB28D2"/>
    <w:rsid w:val="00CB4409"/>
    <w:rsid w:val="00CB5F7B"/>
    <w:rsid w:val="00CB66BA"/>
    <w:rsid w:val="00CB69A3"/>
    <w:rsid w:val="00CB6B7B"/>
    <w:rsid w:val="00CB6C2A"/>
    <w:rsid w:val="00CB6D3E"/>
    <w:rsid w:val="00CB7192"/>
    <w:rsid w:val="00CB7D1B"/>
    <w:rsid w:val="00CC0801"/>
    <w:rsid w:val="00CC1097"/>
    <w:rsid w:val="00CC1B1C"/>
    <w:rsid w:val="00CC227D"/>
    <w:rsid w:val="00CC2D52"/>
    <w:rsid w:val="00CC390B"/>
    <w:rsid w:val="00CC5102"/>
    <w:rsid w:val="00CC51B8"/>
    <w:rsid w:val="00CC5529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2F22"/>
    <w:rsid w:val="00CD37BC"/>
    <w:rsid w:val="00CD4C7B"/>
    <w:rsid w:val="00CD521C"/>
    <w:rsid w:val="00CD5394"/>
    <w:rsid w:val="00CD5648"/>
    <w:rsid w:val="00CD6834"/>
    <w:rsid w:val="00CD6BA6"/>
    <w:rsid w:val="00CD6CA3"/>
    <w:rsid w:val="00CE0CCF"/>
    <w:rsid w:val="00CE1610"/>
    <w:rsid w:val="00CE168D"/>
    <w:rsid w:val="00CE16DB"/>
    <w:rsid w:val="00CE1C09"/>
    <w:rsid w:val="00CE1D02"/>
    <w:rsid w:val="00CE1E20"/>
    <w:rsid w:val="00CE28CE"/>
    <w:rsid w:val="00CE2D2C"/>
    <w:rsid w:val="00CE2E39"/>
    <w:rsid w:val="00CE37F4"/>
    <w:rsid w:val="00CE382C"/>
    <w:rsid w:val="00CE3E11"/>
    <w:rsid w:val="00CE3F85"/>
    <w:rsid w:val="00CE409C"/>
    <w:rsid w:val="00CE411E"/>
    <w:rsid w:val="00CE4812"/>
    <w:rsid w:val="00CE5023"/>
    <w:rsid w:val="00CE61E5"/>
    <w:rsid w:val="00CE6D6E"/>
    <w:rsid w:val="00CE6EBC"/>
    <w:rsid w:val="00CE6EF7"/>
    <w:rsid w:val="00CE7377"/>
    <w:rsid w:val="00CE756F"/>
    <w:rsid w:val="00CF0526"/>
    <w:rsid w:val="00CF195E"/>
    <w:rsid w:val="00CF2843"/>
    <w:rsid w:val="00CF29B2"/>
    <w:rsid w:val="00CF32AF"/>
    <w:rsid w:val="00CF331E"/>
    <w:rsid w:val="00CF347C"/>
    <w:rsid w:val="00CF3CE5"/>
    <w:rsid w:val="00CF3D4F"/>
    <w:rsid w:val="00CF4629"/>
    <w:rsid w:val="00CF69E0"/>
    <w:rsid w:val="00CF6D2C"/>
    <w:rsid w:val="00CF77AD"/>
    <w:rsid w:val="00CF7A08"/>
    <w:rsid w:val="00CF7DAE"/>
    <w:rsid w:val="00D000BA"/>
    <w:rsid w:val="00D00C1E"/>
    <w:rsid w:val="00D01A37"/>
    <w:rsid w:val="00D01A6C"/>
    <w:rsid w:val="00D020C4"/>
    <w:rsid w:val="00D02190"/>
    <w:rsid w:val="00D0221D"/>
    <w:rsid w:val="00D031CB"/>
    <w:rsid w:val="00D03A57"/>
    <w:rsid w:val="00D03F14"/>
    <w:rsid w:val="00D049D9"/>
    <w:rsid w:val="00D04A8F"/>
    <w:rsid w:val="00D04AB6"/>
    <w:rsid w:val="00D04BF6"/>
    <w:rsid w:val="00D050BF"/>
    <w:rsid w:val="00D059FC"/>
    <w:rsid w:val="00D05A86"/>
    <w:rsid w:val="00D06090"/>
    <w:rsid w:val="00D066F7"/>
    <w:rsid w:val="00D067AB"/>
    <w:rsid w:val="00D06DED"/>
    <w:rsid w:val="00D075B1"/>
    <w:rsid w:val="00D0799D"/>
    <w:rsid w:val="00D07BF2"/>
    <w:rsid w:val="00D07DF1"/>
    <w:rsid w:val="00D101AC"/>
    <w:rsid w:val="00D10235"/>
    <w:rsid w:val="00D10551"/>
    <w:rsid w:val="00D10AD4"/>
    <w:rsid w:val="00D10FC1"/>
    <w:rsid w:val="00D12D15"/>
    <w:rsid w:val="00D12D52"/>
    <w:rsid w:val="00D13455"/>
    <w:rsid w:val="00D135B9"/>
    <w:rsid w:val="00D135E0"/>
    <w:rsid w:val="00D13AC8"/>
    <w:rsid w:val="00D148B4"/>
    <w:rsid w:val="00D14C10"/>
    <w:rsid w:val="00D14F5D"/>
    <w:rsid w:val="00D153C2"/>
    <w:rsid w:val="00D155D8"/>
    <w:rsid w:val="00D16295"/>
    <w:rsid w:val="00D16381"/>
    <w:rsid w:val="00D1714C"/>
    <w:rsid w:val="00D171EA"/>
    <w:rsid w:val="00D174D7"/>
    <w:rsid w:val="00D1756D"/>
    <w:rsid w:val="00D17754"/>
    <w:rsid w:val="00D17E65"/>
    <w:rsid w:val="00D208EF"/>
    <w:rsid w:val="00D20D25"/>
    <w:rsid w:val="00D2114A"/>
    <w:rsid w:val="00D21EB8"/>
    <w:rsid w:val="00D2404F"/>
    <w:rsid w:val="00D24BC0"/>
    <w:rsid w:val="00D24CE4"/>
    <w:rsid w:val="00D24F81"/>
    <w:rsid w:val="00D25074"/>
    <w:rsid w:val="00D25464"/>
    <w:rsid w:val="00D25E96"/>
    <w:rsid w:val="00D27706"/>
    <w:rsid w:val="00D2793E"/>
    <w:rsid w:val="00D303BF"/>
    <w:rsid w:val="00D303DE"/>
    <w:rsid w:val="00D306C6"/>
    <w:rsid w:val="00D30729"/>
    <w:rsid w:val="00D3072D"/>
    <w:rsid w:val="00D30BEC"/>
    <w:rsid w:val="00D31219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361"/>
    <w:rsid w:val="00D33408"/>
    <w:rsid w:val="00D3362C"/>
    <w:rsid w:val="00D338BF"/>
    <w:rsid w:val="00D3436A"/>
    <w:rsid w:val="00D352EF"/>
    <w:rsid w:val="00D353E3"/>
    <w:rsid w:val="00D3559F"/>
    <w:rsid w:val="00D36636"/>
    <w:rsid w:val="00D36939"/>
    <w:rsid w:val="00D37635"/>
    <w:rsid w:val="00D3774C"/>
    <w:rsid w:val="00D405EB"/>
    <w:rsid w:val="00D40608"/>
    <w:rsid w:val="00D40992"/>
    <w:rsid w:val="00D409E8"/>
    <w:rsid w:val="00D40C24"/>
    <w:rsid w:val="00D40C46"/>
    <w:rsid w:val="00D413EF"/>
    <w:rsid w:val="00D417B8"/>
    <w:rsid w:val="00D41A3F"/>
    <w:rsid w:val="00D429E2"/>
    <w:rsid w:val="00D42AD2"/>
    <w:rsid w:val="00D42FB1"/>
    <w:rsid w:val="00D43BAF"/>
    <w:rsid w:val="00D4533A"/>
    <w:rsid w:val="00D45A26"/>
    <w:rsid w:val="00D462AD"/>
    <w:rsid w:val="00D46614"/>
    <w:rsid w:val="00D47E7D"/>
    <w:rsid w:val="00D502C4"/>
    <w:rsid w:val="00D50718"/>
    <w:rsid w:val="00D5129F"/>
    <w:rsid w:val="00D51481"/>
    <w:rsid w:val="00D5287F"/>
    <w:rsid w:val="00D53831"/>
    <w:rsid w:val="00D54625"/>
    <w:rsid w:val="00D549EB"/>
    <w:rsid w:val="00D5543A"/>
    <w:rsid w:val="00D5578B"/>
    <w:rsid w:val="00D55B2D"/>
    <w:rsid w:val="00D55F51"/>
    <w:rsid w:val="00D56769"/>
    <w:rsid w:val="00D567F6"/>
    <w:rsid w:val="00D568E3"/>
    <w:rsid w:val="00D56A1B"/>
    <w:rsid w:val="00D56D0B"/>
    <w:rsid w:val="00D57F09"/>
    <w:rsid w:val="00D60E44"/>
    <w:rsid w:val="00D613C6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A24"/>
    <w:rsid w:val="00D65E59"/>
    <w:rsid w:val="00D66618"/>
    <w:rsid w:val="00D66DE6"/>
    <w:rsid w:val="00D66F58"/>
    <w:rsid w:val="00D7058A"/>
    <w:rsid w:val="00D70761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1BF"/>
    <w:rsid w:val="00D8252B"/>
    <w:rsid w:val="00D82800"/>
    <w:rsid w:val="00D82A0C"/>
    <w:rsid w:val="00D831E5"/>
    <w:rsid w:val="00D8361F"/>
    <w:rsid w:val="00D839D4"/>
    <w:rsid w:val="00D83CCB"/>
    <w:rsid w:val="00D8421E"/>
    <w:rsid w:val="00D84570"/>
    <w:rsid w:val="00D8467F"/>
    <w:rsid w:val="00D84DA6"/>
    <w:rsid w:val="00D85012"/>
    <w:rsid w:val="00D85143"/>
    <w:rsid w:val="00D851F3"/>
    <w:rsid w:val="00D858BA"/>
    <w:rsid w:val="00D85F8F"/>
    <w:rsid w:val="00D875D1"/>
    <w:rsid w:val="00D87863"/>
    <w:rsid w:val="00D87BD0"/>
    <w:rsid w:val="00D87E00"/>
    <w:rsid w:val="00D87F97"/>
    <w:rsid w:val="00D9023E"/>
    <w:rsid w:val="00D909F6"/>
    <w:rsid w:val="00D90A0F"/>
    <w:rsid w:val="00D90ACE"/>
    <w:rsid w:val="00D9134D"/>
    <w:rsid w:val="00D919A4"/>
    <w:rsid w:val="00D91F0E"/>
    <w:rsid w:val="00D9272A"/>
    <w:rsid w:val="00D92E0B"/>
    <w:rsid w:val="00D932C6"/>
    <w:rsid w:val="00D936E3"/>
    <w:rsid w:val="00D93BF4"/>
    <w:rsid w:val="00D93DA1"/>
    <w:rsid w:val="00D948AB"/>
    <w:rsid w:val="00D950FD"/>
    <w:rsid w:val="00D95277"/>
    <w:rsid w:val="00D9603D"/>
    <w:rsid w:val="00D9629D"/>
    <w:rsid w:val="00D96A58"/>
    <w:rsid w:val="00D96D11"/>
    <w:rsid w:val="00D9758B"/>
    <w:rsid w:val="00D9767F"/>
    <w:rsid w:val="00DA0105"/>
    <w:rsid w:val="00DA088E"/>
    <w:rsid w:val="00DA1914"/>
    <w:rsid w:val="00DA20D9"/>
    <w:rsid w:val="00DA2673"/>
    <w:rsid w:val="00DA26C9"/>
    <w:rsid w:val="00DA2FCB"/>
    <w:rsid w:val="00DA3BA3"/>
    <w:rsid w:val="00DA3F00"/>
    <w:rsid w:val="00DA493E"/>
    <w:rsid w:val="00DA51A5"/>
    <w:rsid w:val="00DA57E0"/>
    <w:rsid w:val="00DA59E4"/>
    <w:rsid w:val="00DA5A05"/>
    <w:rsid w:val="00DA5FB8"/>
    <w:rsid w:val="00DA61DA"/>
    <w:rsid w:val="00DA6358"/>
    <w:rsid w:val="00DA7768"/>
    <w:rsid w:val="00DA7880"/>
    <w:rsid w:val="00DA78CC"/>
    <w:rsid w:val="00DA7A03"/>
    <w:rsid w:val="00DB009E"/>
    <w:rsid w:val="00DB0823"/>
    <w:rsid w:val="00DB089C"/>
    <w:rsid w:val="00DB0EAB"/>
    <w:rsid w:val="00DB1818"/>
    <w:rsid w:val="00DB1CE7"/>
    <w:rsid w:val="00DB2180"/>
    <w:rsid w:val="00DB28AB"/>
    <w:rsid w:val="00DB2C1A"/>
    <w:rsid w:val="00DB2C7B"/>
    <w:rsid w:val="00DB3020"/>
    <w:rsid w:val="00DB42C1"/>
    <w:rsid w:val="00DB5B45"/>
    <w:rsid w:val="00DB5EA1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2A"/>
    <w:rsid w:val="00DC4CBF"/>
    <w:rsid w:val="00DC4DA2"/>
    <w:rsid w:val="00DC4FF1"/>
    <w:rsid w:val="00DC526E"/>
    <w:rsid w:val="00DC5389"/>
    <w:rsid w:val="00DC5647"/>
    <w:rsid w:val="00DC5C4B"/>
    <w:rsid w:val="00DC5D15"/>
    <w:rsid w:val="00DC6A65"/>
    <w:rsid w:val="00DC7212"/>
    <w:rsid w:val="00DC728C"/>
    <w:rsid w:val="00DC7A4B"/>
    <w:rsid w:val="00DD0116"/>
    <w:rsid w:val="00DD0339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61D"/>
    <w:rsid w:val="00DD47BE"/>
    <w:rsid w:val="00DD4981"/>
    <w:rsid w:val="00DD58F4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0870"/>
    <w:rsid w:val="00DE106F"/>
    <w:rsid w:val="00DE214C"/>
    <w:rsid w:val="00DE29B1"/>
    <w:rsid w:val="00DE29BE"/>
    <w:rsid w:val="00DE3132"/>
    <w:rsid w:val="00DE40E2"/>
    <w:rsid w:val="00DE41D3"/>
    <w:rsid w:val="00DE620F"/>
    <w:rsid w:val="00DE66EE"/>
    <w:rsid w:val="00DE6B4E"/>
    <w:rsid w:val="00DF06C9"/>
    <w:rsid w:val="00DF1369"/>
    <w:rsid w:val="00DF1454"/>
    <w:rsid w:val="00DF162E"/>
    <w:rsid w:val="00DF2A0E"/>
    <w:rsid w:val="00DF2B6A"/>
    <w:rsid w:val="00DF2D41"/>
    <w:rsid w:val="00DF2FBF"/>
    <w:rsid w:val="00DF37DE"/>
    <w:rsid w:val="00DF4042"/>
    <w:rsid w:val="00DF4537"/>
    <w:rsid w:val="00DF4DBA"/>
    <w:rsid w:val="00DF5F0A"/>
    <w:rsid w:val="00DF5F19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2E05"/>
    <w:rsid w:val="00E0301D"/>
    <w:rsid w:val="00E037EE"/>
    <w:rsid w:val="00E03AFA"/>
    <w:rsid w:val="00E04C12"/>
    <w:rsid w:val="00E05378"/>
    <w:rsid w:val="00E055C9"/>
    <w:rsid w:val="00E055FC"/>
    <w:rsid w:val="00E05E7F"/>
    <w:rsid w:val="00E06FFD"/>
    <w:rsid w:val="00E079DE"/>
    <w:rsid w:val="00E07DCA"/>
    <w:rsid w:val="00E103C4"/>
    <w:rsid w:val="00E104F3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37"/>
    <w:rsid w:val="00E1437C"/>
    <w:rsid w:val="00E149EB"/>
    <w:rsid w:val="00E14D9A"/>
    <w:rsid w:val="00E15875"/>
    <w:rsid w:val="00E15965"/>
    <w:rsid w:val="00E15F47"/>
    <w:rsid w:val="00E16249"/>
    <w:rsid w:val="00E16A77"/>
    <w:rsid w:val="00E179DD"/>
    <w:rsid w:val="00E17D41"/>
    <w:rsid w:val="00E2036A"/>
    <w:rsid w:val="00E20A32"/>
    <w:rsid w:val="00E21482"/>
    <w:rsid w:val="00E21859"/>
    <w:rsid w:val="00E22E24"/>
    <w:rsid w:val="00E23273"/>
    <w:rsid w:val="00E2371C"/>
    <w:rsid w:val="00E23810"/>
    <w:rsid w:val="00E23AA4"/>
    <w:rsid w:val="00E23C9E"/>
    <w:rsid w:val="00E24B18"/>
    <w:rsid w:val="00E25E8E"/>
    <w:rsid w:val="00E2653A"/>
    <w:rsid w:val="00E266B5"/>
    <w:rsid w:val="00E269ED"/>
    <w:rsid w:val="00E26B34"/>
    <w:rsid w:val="00E26B3A"/>
    <w:rsid w:val="00E26CE3"/>
    <w:rsid w:val="00E272F7"/>
    <w:rsid w:val="00E275A0"/>
    <w:rsid w:val="00E275D4"/>
    <w:rsid w:val="00E30F66"/>
    <w:rsid w:val="00E31985"/>
    <w:rsid w:val="00E31D38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21F"/>
    <w:rsid w:val="00E37713"/>
    <w:rsid w:val="00E378B9"/>
    <w:rsid w:val="00E37C73"/>
    <w:rsid w:val="00E40C68"/>
    <w:rsid w:val="00E4108A"/>
    <w:rsid w:val="00E41A0B"/>
    <w:rsid w:val="00E42611"/>
    <w:rsid w:val="00E427E4"/>
    <w:rsid w:val="00E428E5"/>
    <w:rsid w:val="00E43030"/>
    <w:rsid w:val="00E43664"/>
    <w:rsid w:val="00E4434B"/>
    <w:rsid w:val="00E44F97"/>
    <w:rsid w:val="00E45256"/>
    <w:rsid w:val="00E462A7"/>
    <w:rsid w:val="00E469DF"/>
    <w:rsid w:val="00E4714D"/>
    <w:rsid w:val="00E47786"/>
    <w:rsid w:val="00E500C9"/>
    <w:rsid w:val="00E53106"/>
    <w:rsid w:val="00E5324F"/>
    <w:rsid w:val="00E53643"/>
    <w:rsid w:val="00E541BD"/>
    <w:rsid w:val="00E549B2"/>
    <w:rsid w:val="00E54DE7"/>
    <w:rsid w:val="00E559F4"/>
    <w:rsid w:val="00E565BF"/>
    <w:rsid w:val="00E56673"/>
    <w:rsid w:val="00E56A33"/>
    <w:rsid w:val="00E576B8"/>
    <w:rsid w:val="00E605A4"/>
    <w:rsid w:val="00E606D0"/>
    <w:rsid w:val="00E60735"/>
    <w:rsid w:val="00E60D7B"/>
    <w:rsid w:val="00E60DEB"/>
    <w:rsid w:val="00E60E7F"/>
    <w:rsid w:val="00E610B7"/>
    <w:rsid w:val="00E611A4"/>
    <w:rsid w:val="00E61955"/>
    <w:rsid w:val="00E62451"/>
    <w:rsid w:val="00E626B1"/>
    <w:rsid w:val="00E62835"/>
    <w:rsid w:val="00E628C1"/>
    <w:rsid w:val="00E6347E"/>
    <w:rsid w:val="00E64DE9"/>
    <w:rsid w:val="00E651F0"/>
    <w:rsid w:val="00E658CF"/>
    <w:rsid w:val="00E659A5"/>
    <w:rsid w:val="00E65D05"/>
    <w:rsid w:val="00E66672"/>
    <w:rsid w:val="00E66999"/>
    <w:rsid w:val="00E66D33"/>
    <w:rsid w:val="00E6743D"/>
    <w:rsid w:val="00E674EF"/>
    <w:rsid w:val="00E67836"/>
    <w:rsid w:val="00E67854"/>
    <w:rsid w:val="00E67A66"/>
    <w:rsid w:val="00E67B2E"/>
    <w:rsid w:val="00E70A68"/>
    <w:rsid w:val="00E70AAB"/>
    <w:rsid w:val="00E712AD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5F88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0A2D"/>
    <w:rsid w:val="00E91F17"/>
    <w:rsid w:val="00E924BA"/>
    <w:rsid w:val="00E928D3"/>
    <w:rsid w:val="00E92E18"/>
    <w:rsid w:val="00E94558"/>
    <w:rsid w:val="00E9491D"/>
    <w:rsid w:val="00E94CDE"/>
    <w:rsid w:val="00E953DD"/>
    <w:rsid w:val="00E95AC6"/>
    <w:rsid w:val="00E95E41"/>
    <w:rsid w:val="00E967EC"/>
    <w:rsid w:val="00E96BBE"/>
    <w:rsid w:val="00E97361"/>
    <w:rsid w:val="00E97376"/>
    <w:rsid w:val="00E97731"/>
    <w:rsid w:val="00E977CC"/>
    <w:rsid w:val="00E97EC4"/>
    <w:rsid w:val="00EA0470"/>
    <w:rsid w:val="00EA0982"/>
    <w:rsid w:val="00EA09F0"/>
    <w:rsid w:val="00EA0B4E"/>
    <w:rsid w:val="00EA1F26"/>
    <w:rsid w:val="00EA1FFD"/>
    <w:rsid w:val="00EA2576"/>
    <w:rsid w:val="00EA25C5"/>
    <w:rsid w:val="00EA3417"/>
    <w:rsid w:val="00EA3F11"/>
    <w:rsid w:val="00EA48D2"/>
    <w:rsid w:val="00EA5A37"/>
    <w:rsid w:val="00EA679A"/>
    <w:rsid w:val="00EA6A86"/>
    <w:rsid w:val="00EA6F94"/>
    <w:rsid w:val="00EA7250"/>
    <w:rsid w:val="00EA75AA"/>
    <w:rsid w:val="00EB0266"/>
    <w:rsid w:val="00EB0313"/>
    <w:rsid w:val="00EB04F4"/>
    <w:rsid w:val="00EB099E"/>
    <w:rsid w:val="00EB10F4"/>
    <w:rsid w:val="00EB3266"/>
    <w:rsid w:val="00EB3492"/>
    <w:rsid w:val="00EB4F74"/>
    <w:rsid w:val="00EB5A72"/>
    <w:rsid w:val="00EB6298"/>
    <w:rsid w:val="00EB6476"/>
    <w:rsid w:val="00EB6709"/>
    <w:rsid w:val="00EB7A39"/>
    <w:rsid w:val="00EB7FF1"/>
    <w:rsid w:val="00EC05C7"/>
    <w:rsid w:val="00EC0A73"/>
    <w:rsid w:val="00EC0EA5"/>
    <w:rsid w:val="00EC139C"/>
    <w:rsid w:val="00EC1AD8"/>
    <w:rsid w:val="00EC1C66"/>
    <w:rsid w:val="00EC1D26"/>
    <w:rsid w:val="00EC2747"/>
    <w:rsid w:val="00EC3330"/>
    <w:rsid w:val="00EC348A"/>
    <w:rsid w:val="00EC36AA"/>
    <w:rsid w:val="00EC3A01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174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41E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082F"/>
    <w:rsid w:val="00EE11CE"/>
    <w:rsid w:val="00EE2AD9"/>
    <w:rsid w:val="00EE2C80"/>
    <w:rsid w:val="00EE2CEC"/>
    <w:rsid w:val="00EE2DC6"/>
    <w:rsid w:val="00EE2F29"/>
    <w:rsid w:val="00EE30EF"/>
    <w:rsid w:val="00EE34E0"/>
    <w:rsid w:val="00EE3CB3"/>
    <w:rsid w:val="00EE3D53"/>
    <w:rsid w:val="00EE4CDF"/>
    <w:rsid w:val="00EE51C5"/>
    <w:rsid w:val="00EE52C2"/>
    <w:rsid w:val="00EE58FB"/>
    <w:rsid w:val="00EE5972"/>
    <w:rsid w:val="00EE5CBF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219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2FDB"/>
    <w:rsid w:val="00F135E9"/>
    <w:rsid w:val="00F13D38"/>
    <w:rsid w:val="00F13DEF"/>
    <w:rsid w:val="00F14072"/>
    <w:rsid w:val="00F1409D"/>
    <w:rsid w:val="00F157A7"/>
    <w:rsid w:val="00F1674D"/>
    <w:rsid w:val="00F168CE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3DC1"/>
    <w:rsid w:val="00F24708"/>
    <w:rsid w:val="00F24B00"/>
    <w:rsid w:val="00F24CA8"/>
    <w:rsid w:val="00F24FCE"/>
    <w:rsid w:val="00F25624"/>
    <w:rsid w:val="00F2586C"/>
    <w:rsid w:val="00F268F7"/>
    <w:rsid w:val="00F26A1D"/>
    <w:rsid w:val="00F2744A"/>
    <w:rsid w:val="00F27972"/>
    <w:rsid w:val="00F27C55"/>
    <w:rsid w:val="00F30BE4"/>
    <w:rsid w:val="00F33334"/>
    <w:rsid w:val="00F334B7"/>
    <w:rsid w:val="00F3420B"/>
    <w:rsid w:val="00F34C2F"/>
    <w:rsid w:val="00F3581E"/>
    <w:rsid w:val="00F358BC"/>
    <w:rsid w:val="00F358E8"/>
    <w:rsid w:val="00F35AFE"/>
    <w:rsid w:val="00F35E64"/>
    <w:rsid w:val="00F3679B"/>
    <w:rsid w:val="00F3684C"/>
    <w:rsid w:val="00F37093"/>
    <w:rsid w:val="00F371F6"/>
    <w:rsid w:val="00F3752F"/>
    <w:rsid w:val="00F37681"/>
    <w:rsid w:val="00F37743"/>
    <w:rsid w:val="00F37850"/>
    <w:rsid w:val="00F37884"/>
    <w:rsid w:val="00F400E5"/>
    <w:rsid w:val="00F4076B"/>
    <w:rsid w:val="00F41555"/>
    <w:rsid w:val="00F42C3C"/>
    <w:rsid w:val="00F42E1F"/>
    <w:rsid w:val="00F42EDE"/>
    <w:rsid w:val="00F43417"/>
    <w:rsid w:val="00F4396F"/>
    <w:rsid w:val="00F44081"/>
    <w:rsid w:val="00F4455F"/>
    <w:rsid w:val="00F449B4"/>
    <w:rsid w:val="00F45432"/>
    <w:rsid w:val="00F457EF"/>
    <w:rsid w:val="00F45EE0"/>
    <w:rsid w:val="00F46212"/>
    <w:rsid w:val="00F46257"/>
    <w:rsid w:val="00F46A4C"/>
    <w:rsid w:val="00F506CD"/>
    <w:rsid w:val="00F51887"/>
    <w:rsid w:val="00F52C17"/>
    <w:rsid w:val="00F52D25"/>
    <w:rsid w:val="00F5432B"/>
    <w:rsid w:val="00F547D4"/>
    <w:rsid w:val="00F54A3D"/>
    <w:rsid w:val="00F5506E"/>
    <w:rsid w:val="00F555F9"/>
    <w:rsid w:val="00F57F28"/>
    <w:rsid w:val="00F605C2"/>
    <w:rsid w:val="00F607D1"/>
    <w:rsid w:val="00F60BBE"/>
    <w:rsid w:val="00F615FC"/>
    <w:rsid w:val="00F63807"/>
    <w:rsid w:val="00F6430C"/>
    <w:rsid w:val="00F64DA8"/>
    <w:rsid w:val="00F653B8"/>
    <w:rsid w:val="00F654BA"/>
    <w:rsid w:val="00F659E2"/>
    <w:rsid w:val="00F667E6"/>
    <w:rsid w:val="00F66B2C"/>
    <w:rsid w:val="00F66BB1"/>
    <w:rsid w:val="00F66BFE"/>
    <w:rsid w:val="00F671EA"/>
    <w:rsid w:val="00F677B9"/>
    <w:rsid w:val="00F67919"/>
    <w:rsid w:val="00F679FD"/>
    <w:rsid w:val="00F67F2E"/>
    <w:rsid w:val="00F701D4"/>
    <w:rsid w:val="00F702D9"/>
    <w:rsid w:val="00F70DC7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AEB"/>
    <w:rsid w:val="00F75C4B"/>
    <w:rsid w:val="00F76DF5"/>
    <w:rsid w:val="00F76F8F"/>
    <w:rsid w:val="00F775E2"/>
    <w:rsid w:val="00F77928"/>
    <w:rsid w:val="00F801FD"/>
    <w:rsid w:val="00F8057A"/>
    <w:rsid w:val="00F80FF4"/>
    <w:rsid w:val="00F81044"/>
    <w:rsid w:val="00F810D4"/>
    <w:rsid w:val="00F817D3"/>
    <w:rsid w:val="00F81848"/>
    <w:rsid w:val="00F81B23"/>
    <w:rsid w:val="00F81B94"/>
    <w:rsid w:val="00F82D0E"/>
    <w:rsid w:val="00F8499D"/>
    <w:rsid w:val="00F84D7B"/>
    <w:rsid w:val="00F864BB"/>
    <w:rsid w:val="00F877DB"/>
    <w:rsid w:val="00F877F7"/>
    <w:rsid w:val="00F90408"/>
    <w:rsid w:val="00F90CF7"/>
    <w:rsid w:val="00F91312"/>
    <w:rsid w:val="00F914DF"/>
    <w:rsid w:val="00F91559"/>
    <w:rsid w:val="00F92024"/>
    <w:rsid w:val="00F92126"/>
    <w:rsid w:val="00F92207"/>
    <w:rsid w:val="00F92557"/>
    <w:rsid w:val="00F9316F"/>
    <w:rsid w:val="00F93232"/>
    <w:rsid w:val="00F93416"/>
    <w:rsid w:val="00F93A72"/>
    <w:rsid w:val="00F94E3C"/>
    <w:rsid w:val="00F95600"/>
    <w:rsid w:val="00F966D0"/>
    <w:rsid w:val="00F96BDC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CA0"/>
    <w:rsid w:val="00FA3F5F"/>
    <w:rsid w:val="00FA48ED"/>
    <w:rsid w:val="00FA4C16"/>
    <w:rsid w:val="00FA61E0"/>
    <w:rsid w:val="00FA6D7F"/>
    <w:rsid w:val="00FA75BC"/>
    <w:rsid w:val="00FA798C"/>
    <w:rsid w:val="00FA799A"/>
    <w:rsid w:val="00FB04CE"/>
    <w:rsid w:val="00FB1065"/>
    <w:rsid w:val="00FB2380"/>
    <w:rsid w:val="00FB29DA"/>
    <w:rsid w:val="00FB3F1F"/>
    <w:rsid w:val="00FB5AFC"/>
    <w:rsid w:val="00FB6285"/>
    <w:rsid w:val="00FB69FD"/>
    <w:rsid w:val="00FB69FF"/>
    <w:rsid w:val="00FB6D69"/>
    <w:rsid w:val="00FB6ED7"/>
    <w:rsid w:val="00FB6F7C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999"/>
    <w:rsid w:val="00FC2CF4"/>
    <w:rsid w:val="00FC314E"/>
    <w:rsid w:val="00FC346E"/>
    <w:rsid w:val="00FC3517"/>
    <w:rsid w:val="00FC36D2"/>
    <w:rsid w:val="00FC3782"/>
    <w:rsid w:val="00FC3D0D"/>
    <w:rsid w:val="00FC4447"/>
    <w:rsid w:val="00FC4496"/>
    <w:rsid w:val="00FC451A"/>
    <w:rsid w:val="00FC47C7"/>
    <w:rsid w:val="00FC4EC6"/>
    <w:rsid w:val="00FC50AA"/>
    <w:rsid w:val="00FC64D8"/>
    <w:rsid w:val="00FC6723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1B4"/>
    <w:rsid w:val="00FD6922"/>
    <w:rsid w:val="00FD6CCD"/>
    <w:rsid w:val="00FD708E"/>
    <w:rsid w:val="00FD7214"/>
    <w:rsid w:val="00FD751D"/>
    <w:rsid w:val="00FD7799"/>
    <w:rsid w:val="00FE0030"/>
    <w:rsid w:val="00FE0269"/>
    <w:rsid w:val="00FE0881"/>
    <w:rsid w:val="00FE0A63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6C0A"/>
    <w:rsid w:val="00FE72A8"/>
    <w:rsid w:val="00FF0485"/>
    <w:rsid w:val="00FF05D1"/>
    <w:rsid w:val="00FF0ACF"/>
    <w:rsid w:val="00FF1A76"/>
    <w:rsid w:val="00FF2031"/>
    <w:rsid w:val="00FF30DF"/>
    <w:rsid w:val="00FF3179"/>
    <w:rsid w:val="00FF3411"/>
    <w:rsid w:val="00FF350E"/>
    <w:rsid w:val="00FF3673"/>
    <w:rsid w:val="00FF388E"/>
    <w:rsid w:val="00FF433C"/>
    <w:rsid w:val="00FF45F2"/>
    <w:rsid w:val="00FF4921"/>
    <w:rsid w:val="00FF498A"/>
    <w:rsid w:val="00FF4999"/>
    <w:rsid w:val="00FF4B1D"/>
    <w:rsid w:val="00FF4C2F"/>
    <w:rsid w:val="00FF4EA0"/>
    <w:rsid w:val="00FF4F3B"/>
    <w:rsid w:val="00FF5235"/>
    <w:rsid w:val="00FF547B"/>
    <w:rsid w:val="00FF55A4"/>
    <w:rsid w:val="00FF59B2"/>
    <w:rsid w:val="00FF5AA9"/>
    <w:rsid w:val="00FF61EE"/>
    <w:rsid w:val="00FF6A07"/>
    <w:rsid w:val="00FF6BD2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67A511F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B869D96"/>
    <w:rsid w:val="3C211E8D"/>
    <w:rsid w:val="3C759F90"/>
    <w:rsid w:val="403B3C59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629670D-6B60-4453-B2CE-0B4316592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059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05A86"/>
    <w:rPr>
      <w:color w:val="605E5C"/>
      <w:shd w:val="clear" w:color="auto" w:fill="E1DFDD"/>
    </w:rPr>
  </w:style>
  <w:style w:type="paragraph" w:customStyle="1" w:styleId="p1">
    <w:name w:val="p1"/>
    <w:basedOn w:val="Normal"/>
    <w:rsid w:val="0061580F"/>
    <w:pPr>
      <w:spacing w:after="0"/>
    </w:pPr>
    <w:rPr>
      <w:rFonts w:ascii="Helvetica" w:eastAsia="Times New Roman" w:hAnsi="Helvetica"/>
      <w:color w:val="000000"/>
      <w:sz w:val="18"/>
      <w:szCs w:val="18"/>
      <w:lang w:val="en-US" w:bidi="he-IL"/>
    </w:rPr>
  </w:style>
  <w:style w:type="character" w:customStyle="1" w:styleId="s1">
    <w:name w:val="s1"/>
    <w:basedOn w:val="DefaultParagraphFont"/>
    <w:rsid w:val="0061580F"/>
    <w:rPr>
      <w:rFonts w:ascii="Helvetica" w:hAnsi="Helvetica" w:hint="default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3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2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9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5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1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719035f-929a-4913-8682-fe9a0f0b8cb8">AAUSH-1886852294-8266</_dlc_DocId>
    <_dlc_DocIdUrl xmlns="f719035f-929a-4913-8682-fe9a0f0b8cb8">
      <Url>https://teamtelstra.sharepoint.com/sites/3GPPForum2/_layouts/15/DocIdRedir.aspx?ID=AAUSH-1886852294-8266</Url>
      <Description>AAUSH-1886852294-8266</Description>
    </_dlc_DocIdUrl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f719035f-929a-4913-8682-fe9a0f0b8cb8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B8BC98-9BF7-4B59-8450-4DB1553CB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E5C065-4A15-4D3F-BCFB-394F684E2B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f4ab56b7-6ec4-4073-8d92-ac7cc2e7a5df}" enabled="1" method="Privileged" siteId="{49dfc6a3-5fb7-49f4-adea-c54e725bb85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Telstra views on new RAN WG SI on 6G</vt:lpstr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Telstra views on new RAN WG SI on 6G</dc:title>
  <dc:subject/>
  <dc:creator>Bladenis, Alex</dc:creator>
  <cp:keywords/>
  <cp:lastModifiedBy>Prof Kiran Kuchi</cp:lastModifiedBy>
  <cp:revision>7</cp:revision>
  <cp:lastPrinted>2017-09-24T01:18:00Z</cp:lastPrinted>
  <dcterms:created xsi:type="dcterms:W3CDTF">2025-06-02T13:54:00Z</dcterms:created>
  <dcterms:modified xsi:type="dcterms:W3CDTF">2025-06-02T16:01:00Z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0x010100FD7D1CD3845EC3439F3CD1DA248EA4A7</vt:lpwstr>
  </property>
  <property fmtid="{D5CDD505-2E9C-101B-9397-08002B2CF9AE}" pid="12" name="CTPClassification">
    <vt:lpwstr>CTP_NT</vt:lpwstr>
  </property>
  <property fmtid="{D5CDD505-2E9C-101B-9397-08002B2CF9AE}" pid="13" name="_dlc_DocIdItemGuid">
    <vt:lpwstr>883b93de-a624-4512-b5c0-a8bc327311ac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  <property fmtid="{D5CDD505-2E9C-101B-9397-08002B2CF9AE}" pid="19" name="ClassificationContentMarkingFooterShapeIds">
    <vt:lpwstr>1f6ec0f4,3cc3bdad,2a11b7c7</vt:lpwstr>
  </property>
  <property fmtid="{D5CDD505-2E9C-101B-9397-08002B2CF9AE}" pid="20" name="ClassificationContentMarkingFooterFontProps">
    <vt:lpwstr>#000000,10,Calibri</vt:lpwstr>
  </property>
  <property fmtid="{D5CDD505-2E9C-101B-9397-08002B2CF9AE}" pid="21" name="ClassificationContentMarkingFooterText">
    <vt:lpwstr>General</vt:lpwstr>
  </property>
</Properties>
</file>