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37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462E61" w14:paraId="3607F7AC" w14:textId="77777777" w:rsidTr="00697094">
        <w:trPr>
          <w:cantSplit/>
        </w:trPr>
        <w:tc>
          <w:tcPr>
            <w:tcW w:w="6487" w:type="dxa"/>
            <w:vAlign w:val="center"/>
          </w:tcPr>
          <w:p w14:paraId="62DD77B0" w14:textId="77777777" w:rsidR="009F6520" w:rsidRPr="00697094" w:rsidRDefault="009F6520" w:rsidP="00697094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697094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65457E37" w14:textId="77777777" w:rsidR="009F6520" w:rsidRPr="00462E61" w:rsidRDefault="00DA70C7" w:rsidP="00697094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62E61">
              <w:rPr>
                <w:noProof/>
                <w:lang w:val="fr-FR" w:eastAsia="fr-FR"/>
              </w:rPr>
              <w:drawing>
                <wp:inline distT="0" distB="0" distL="0" distR="0" wp14:anchorId="395079E2" wp14:editId="3A99FB51">
                  <wp:extent cx="483235" cy="4832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031" cy="487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62E61" w14:paraId="278EB6A8" w14:textId="77777777" w:rsidTr="00697094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AB54657" w14:textId="77777777" w:rsidR="000069D4" w:rsidRPr="00462E61" w:rsidRDefault="000069D4" w:rsidP="0069709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7587509" w14:textId="77777777" w:rsidR="000069D4" w:rsidRPr="00462E61" w:rsidRDefault="000069D4" w:rsidP="00697094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462E61" w14:paraId="4BE3470A" w14:textId="77777777" w:rsidTr="00697094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9022373" w14:textId="77777777" w:rsidR="000069D4" w:rsidRPr="00462E61" w:rsidRDefault="000069D4" w:rsidP="0069709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216B324" w14:textId="77777777" w:rsidR="000069D4" w:rsidRPr="00462E61" w:rsidRDefault="000069D4" w:rsidP="00697094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C91ED0" w14:paraId="3666E43B" w14:textId="77777777" w:rsidTr="00697094">
        <w:trPr>
          <w:cantSplit/>
        </w:trPr>
        <w:tc>
          <w:tcPr>
            <w:tcW w:w="6487" w:type="dxa"/>
            <w:vMerge w:val="restart"/>
          </w:tcPr>
          <w:p w14:paraId="6929381A" w14:textId="7FD599F6" w:rsidR="00DA70C7" w:rsidRPr="00CC6FA2" w:rsidRDefault="00461988" w:rsidP="00697094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CC6FA2">
              <w:rPr>
                <w:rFonts w:ascii="Verdana" w:hAnsi="Verdana"/>
                <w:sz w:val="20"/>
                <w:lang w:val="fr-FR"/>
              </w:rPr>
              <w:t>Source:</w:t>
            </w:r>
            <w:r w:rsidRPr="00CC6FA2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0665AE" w:rsidRPr="00CC6FA2">
              <w:rPr>
                <w:rFonts w:ascii="Verdana" w:hAnsi="Verdana"/>
                <w:sz w:val="20"/>
                <w:lang w:val="fr-FR"/>
              </w:rPr>
              <w:t>4B/TEMP/</w:t>
            </w:r>
            <w:r w:rsidR="00B53727" w:rsidRPr="00CC6FA2">
              <w:rPr>
                <w:rFonts w:ascii="Verdana" w:hAnsi="Verdana"/>
                <w:sz w:val="20"/>
                <w:lang w:val="fr-FR"/>
              </w:rPr>
              <w:t>31</w:t>
            </w:r>
          </w:p>
        </w:tc>
        <w:tc>
          <w:tcPr>
            <w:tcW w:w="3402" w:type="dxa"/>
          </w:tcPr>
          <w:p w14:paraId="6D5A25BE" w14:textId="5B7141C5" w:rsidR="000069D4" w:rsidRPr="00CC6FA2" w:rsidRDefault="00C91ED0" w:rsidP="00697094">
            <w:pPr>
              <w:pStyle w:val="DocData"/>
              <w:framePr w:hSpace="0" w:wrap="auto" w:hAnchor="text" w:yAlign="inline"/>
              <w:rPr>
                <w:lang w:val="it-IT"/>
              </w:rPr>
            </w:pPr>
            <w:r w:rsidRPr="00CC6FA2">
              <w:rPr>
                <w:bCs/>
                <w:lang w:val="it-IT"/>
              </w:rPr>
              <w:br/>
              <w:t>Document 4B/</w:t>
            </w:r>
            <w:r w:rsidR="00E51853" w:rsidRPr="00CC6FA2">
              <w:rPr>
                <w:bCs/>
                <w:lang w:val="it-IT"/>
              </w:rPr>
              <w:t>TEMP/</w:t>
            </w:r>
            <w:r w:rsidR="00B53727" w:rsidRPr="00CC6FA2">
              <w:rPr>
                <w:bCs/>
                <w:lang w:val="it-IT"/>
              </w:rPr>
              <w:t>31</w:t>
            </w:r>
            <w:r w:rsidR="00DA70C7" w:rsidRPr="00CC6FA2">
              <w:rPr>
                <w:lang w:val="it-IT"/>
              </w:rPr>
              <w:t>-E</w:t>
            </w:r>
          </w:p>
        </w:tc>
      </w:tr>
      <w:tr w:rsidR="000069D4" w:rsidRPr="00462E61" w14:paraId="79687866" w14:textId="77777777" w:rsidTr="00697094">
        <w:trPr>
          <w:cantSplit/>
        </w:trPr>
        <w:tc>
          <w:tcPr>
            <w:tcW w:w="6487" w:type="dxa"/>
            <w:vMerge/>
          </w:tcPr>
          <w:p w14:paraId="244E8F2A" w14:textId="77777777" w:rsidR="000069D4" w:rsidRPr="00C91ED0" w:rsidRDefault="000069D4" w:rsidP="00697094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4D70F07" w14:textId="0B177DD0" w:rsidR="000069D4" w:rsidRPr="00462E61" w:rsidRDefault="00E51853" w:rsidP="00697094">
            <w:pPr>
              <w:pStyle w:val="DocData"/>
              <w:framePr w:hSpace="0" w:wrap="auto" w:hAnchor="text" w:yAlign="inline"/>
            </w:pPr>
            <w:r>
              <w:rPr>
                <w:bCs/>
              </w:rPr>
              <w:t>5 May 2025</w:t>
            </w:r>
          </w:p>
        </w:tc>
      </w:tr>
      <w:tr w:rsidR="000069D4" w:rsidRPr="00462E61" w14:paraId="42848839" w14:textId="77777777" w:rsidTr="00697094">
        <w:trPr>
          <w:cantSplit/>
        </w:trPr>
        <w:tc>
          <w:tcPr>
            <w:tcW w:w="6487" w:type="dxa"/>
            <w:vMerge/>
          </w:tcPr>
          <w:p w14:paraId="37DFE0CF" w14:textId="77777777" w:rsidR="000069D4" w:rsidRPr="00462E61" w:rsidRDefault="000069D4" w:rsidP="00697094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22C03380" w14:textId="77777777" w:rsidR="000069D4" w:rsidRPr="00462E61" w:rsidRDefault="00DA70C7" w:rsidP="00697094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462E61">
              <w:rPr>
                <w:rFonts w:eastAsia="SimSun"/>
              </w:rPr>
              <w:t>English only</w:t>
            </w:r>
          </w:p>
        </w:tc>
      </w:tr>
      <w:tr w:rsidR="000069D4" w:rsidRPr="00462E61" w14:paraId="26840792" w14:textId="77777777" w:rsidTr="00697094">
        <w:trPr>
          <w:cantSplit/>
        </w:trPr>
        <w:tc>
          <w:tcPr>
            <w:tcW w:w="9889" w:type="dxa"/>
            <w:gridSpan w:val="2"/>
          </w:tcPr>
          <w:p w14:paraId="716ABA90" w14:textId="2D8063AE" w:rsidR="000069D4" w:rsidRPr="00462E61" w:rsidRDefault="005E1602" w:rsidP="00697094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bCs/>
                <w:color w:val="0D0D0D"/>
                <w:szCs w:val="28"/>
                <w:lang w:eastAsia="ja-JP"/>
              </w:rPr>
              <w:t>ITU-R Working Party 4B</w:t>
            </w:r>
          </w:p>
        </w:tc>
      </w:tr>
      <w:tr w:rsidR="000069D4" w:rsidRPr="00462E61" w14:paraId="0CEF296A" w14:textId="77777777" w:rsidTr="00697094">
        <w:trPr>
          <w:cantSplit/>
        </w:trPr>
        <w:tc>
          <w:tcPr>
            <w:tcW w:w="9889" w:type="dxa"/>
            <w:gridSpan w:val="2"/>
            <w:vAlign w:val="center"/>
          </w:tcPr>
          <w:p w14:paraId="32233D30" w14:textId="314FBB0D" w:rsidR="002840FA" w:rsidRPr="00E31407" w:rsidRDefault="00123F2E" w:rsidP="00697094">
            <w:pPr>
              <w:pStyle w:val="Title1"/>
              <w:rPr>
                <w:szCs w:val="28"/>
              </w:rPr>
            </w:pPr>
            <w:bookmarkStart w:id="6" w:name="_Hlk65067454"/>
            <w:bookmarkStart w:id="7" w:name="drec" w:colFirst="0" w:colLast="0"/>
            <w:bookmarkEnd w:id="5"/>
            <w:r w:rsidRPr="00462E61">
              <w:t xml:space="preserve">LIAISON STATEMENT TO </w:t>
            </w:r>
            <w:r w:rsidR="00262A8F">
              <w:t>3GPP</w:t>
            </w:r>
            <w:r w:rsidRPr="00462E61">
              <w:rPr>
                <w:rFonts w:ascii="Arial" w:hAnsi="Arial"/>
                <w:sz w:val="20"/>
                <w:szCs w:val="19"/>
              </w:rPr>
              <w:t xml:space="preserve"> </w:t>
            </w:r>
            <w:r w:rsidRPr="00462E61">
              <w:rPr>
                <w:rFonts w:ascii="Arial" w:hAnsi="Arial"/>
                <w:sz w:val="20"/>
                <w:szCs w:val="19"/>
              </w:rPr>
              <w:br/>
            </w:r>
            <w:r w:rsidRPr="00462E61">
              <w:t>on</w:t>
            </w:r>
            <w:r w:rsidRPr="00462E61">
              <w:br/>
            </w:r>
            <w:r w:rsidR="00740EAD">
              <w:t xml:space="preserve">DRAFT </w:t>
            </w:r>
            <w:r w:rsidRPr="00462E61">
              <w:t>NEW RECOMMENDATION ITU-R M.[</w:t>
            </w:r>
            <w:r w:rsidR="00C91ED0">
              <w:t>IMT-2020-SAT.SPECS</w:t>
            </w:r>
            <w:r w:rsidRPr="00462E61">
              <w:t>]</w:t>
            </w:r>
            <w:bookmarkEnd w:id="6"/>
          </w:p>
        </w:tc>
      </w:tr>
      <w:tr w:rsidR="000069D4" w:rsidRPr="00462E61" w14:paraId="0554097A" w14:textId="77777777" w:rsidTr="00697094">
        <w:trPr>
          <w:cantSplit/>
        </w:trPr>
        <w:tc>
          <w:tcPr>
            <w:tcW w:w="9889" w:type="dxa"/>
            <w:gridSpan w:val="2"/>
          </w:tcPr>
          <w:p w14:paraId="4E148C37" w14:textId="22D6E70B" w:rsidR="000069D4" w:rsidRPr="00462E61" w:rsidRDefault="00D457EA" w:rsidP="00697094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7"/>
            <w:r w:rsidRPr="00D457EA">
              <w:rPr>
                <w:bCs/>
                <w:szCs w:val="28"/>
                <w:lang w:eastAsia="zh-CN"/>
              </w:rPr>
              <w:t>Detailed specifications of the satellite radio interfaces of International Mobile Telecommunications-2020 (IMT-2020)</w:t>
            </w:r>
          </w:p>
        </w:tc>
      </w:tr>
    </w:tbl>
    <w:p w14:paraId="60FCE49A" w14:textId="7F2666E6" w:rsidR="00697094" w:rsidRPr="00A079D3" w:rsidRDefault="00697094" w:rsidP="0069709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9" w:name="dbreak"/>
      <w:bookmarkEnd w:id="8"/>
      <w:bookmarkEnd w:id="9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2508</w:t>
      </w:r>
      <w:r>
        <w:rPr>
          <w:rFonts w:ascii="Arial" w:hAnsi="Arial" w:cs="Arial"/>
          <w:b/>
          <w:sz w:val="28"/>
          <w:szCs w:val="28"/>
        </w:rPr>
        <w:t>53</w:t>
      </w:r>
    </w:p>
    <w:p w14:paraId="60DAD2B7" w14:textId="77777777" w:rsidR="00697094" w:rsidRPr="00A079D3" w:rsidRDefault="00697094" w:rsidP="0069709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0B7A454C" w14:textId="12B7F1E4" w:rsidR="00F005D0" w:rsidRDefault="00F169F9" w:rsidP="00FB0916">
      <w:pPr>
        <w:pStyle w:val="Normalaftertitle"/>
        <w:jc w:val="both"/>
        <w:rPr>
          <w:lang w:eastAsia="ja-JP"/>
        </w:rPr>
      </w:pPr>
      <w:r>
        <w:rPr>
          <w:lang w:eastAsia="ja-JP"/>
        </w:rPr>
        <w:t xml:space="preserve">ITU-R </w:t>
      </w:r>
      <w:r w:rsidR="00461988" w:rsidRPr="00462E61">
        <w:rPr>
          <w:lang w:eastAsia="ja-JP"/>
        </w:rPr>
        <w:t xml:space="preserve">Working Party </w:t>
      </w:r>
      <w:r w:rsidR="00123F2E" w:rsidRPr="00462E61">
        <w:rPr>
          <w:lang w:eastAsia="ja-JP"/>
        </w:rPr>
        <w:t xml:space="preserve">(WP) </w:t>
      </w:r>
      <w:r w:rsidR="00461988" w:rsidRPr="00462E61">
        <w:rPr>
          <w:lang w:eastAsia="ja-JP"/>
        </w:rPr>
        <w:t xml:space="preserve">4B </w:t>
      </w:r>
      <w:r w:rsidR="00FB0916">
        <w:rPr>
          <w:lang w:eastAsia="ja-JP"/>
        </w:rPr>
        <w:t xml:space="preserve">would like to thank 3GPP for the material </w:t>
      </w:r>
      <w:r w:rsidR="00C51C84">
        <w:rPr>
          <w:lang w:eastAsia="ja-JP"/>
        </w:rPr>
        <w:t xml:space="preserve">that </w:t>
      </w:r>
      <w:r w:rsidR="00FB0916">
        <w:rPr>
          <w:lang w:eastAsia="ja-JP"/>
        </w:rPr>
        <w:t xml:space="preserve">has </w:t>
      </w:r>
      <w:r w:rsidR="00C51C84">
        <w:rPr>
          <w:lang w:eastAsia="ja-JP"/>
        </w:rPr>
        <w:t xml:space="preserve">been </w:t>
      </w:r>
      <w:r w:rsidR="00FB0916">
        <w:rPr>
          <w:lang w:eastAsia="ja-JP"/>
        </w:rPr>
        <w:t xml:space="preserve">submitted </w:t>
      </w:r>
      <w:r w:rsidR="00C51C84">
        <w:rPr>
          <w:lang w:eastAsia="ja-JP"/>
        </w:rPr>
        <w:t>through ATIS</w:t>
      </w:r>
      <w:r w:rsidR="00842415">
        <w:rPr>
          <w:lang w:eastAsia="ja-JP"/>
        </w:rPr>
        <w:t xml:space="preserve"> </w:t>
      </w:r>
      <w:r w:rsidR="00F005D0">
        <w:rPr>
          <w:lang w:eastAsia="ja-JP"/>
        </w:rPr>
        <w:t>for</w:t>
      </w:r>
      <w:r w:rsidR="00FB0916">
        <w:rPr>
          <w:lang w:eastAsia="ja-JP"/>
        </w:rPr>
        <w:t xml:space="preserve"> the completion of the Draft New Recommendation </w:t>
      </w:r>
      <w:r w:rsidR="00FB0916">
        <w:t xml:space="preserve">containing the </w:t>
      </w:r>
      <w:r w:rsidR="00FB0916">
        <w:rPr>
          <w:bCs/>
          <w:szCs w:val="28"/>
          <w:lang w:eastAsia="zh-CN"/>
        </w:rPr>
        <w:t>d</w:t>
      </w:r>
      <w:r w:rsidR="00FB0916" w:rsidRPr="00D457EA">
        <w:rPr>
          <w:bCs/>
          <w:szCs w:val="28"/>
          <w:lang w:eastAsia="zh-CN"/>
        </w:rPr>
        <w:t xml:space="preserve">etailed specifications of the satellite radio interfaces of </w:t>
      </w:r>
      <w:r w:rsidR="00842415" w:rsidRPr="00D457EA">
        <w:rPr>
          <w:bCs/>
          <w:szCs w:val="28"/>
          <w:lang w:eastAsia="zh-CN"/>
        </w:rPr>
        <w:t>International Mobile Telecommunications-2020 (IMT-2020)</w:t>
      </w:r>
      <w:r w:rsidR="00FB0916">
        <w:rPr>
          <w:bCs/>
          <w:szCs w:val="28"/>
          <w:lang w:eastAsia="zh-CN"/>
        </w:rPr>
        <w:t>.</w:t>
      </w:r>
      <w:r w:rsidR="00FB0916">
        <w:rPr>
          <w:lang w:eastAsia="ja-JP"/>
        </w:rPr>
        <w:t xml:space="preserve"> </w:t>
      </w:r>
    </w:p>
    <w:p w14:paraId="47458BE0" w14:textId="090A5938" w:rsidR="00262A8F" w:rsidRDefault="00F169F9" w:rsidP="00FB0916">
      <w:pPr>
        <w:pStyle w:val="Normalaftertitle"/>
        <w:jc w:val="both"/>
        <w:rPr>
          <w:bCs/>
          <w:szCs w:val="28"/>
          <w:lang w:eastAsia="zh-CN"/>
        </w:rPr>
      </w:pPr>
      <w:r>
        <w:rPr>
          <w:lang w:eastAsia="ja-JP"/>
        </w:rPr>
        <w:t xml:space="preserve">ITU-R </w:t>
      </w:r>
      <w:r w:rsidR="00842415">
        <w:rPr>
          <w:lang w:eastAsia="ja-JP"/>
        </w:rPr>
        <w:t xml:space="preserve">Working Party 4B </w:t>
      </w:r>
      <w:r w:rsidR="00FB0916">
        <w:rPr>
          <w:lang w:eastAsia="ja-JP"/>
        </w:rPr>
        <w:t xml:space="preserve">is pleased </w:t>
      </w:r>
      <w:r w:rsidR="00461988" w:rsidRPr="00462E61">
        <w:rPr>
          <w:lang w:eastAsia="ja-JP"/>
        </w:rPr>
        <w:t xml:space="preserve">to </w:t>
      </w:r>
      <w:r w:rsidR="00262A8F">
        <w:rPr>
          <w:lang w:eastAsia="ja-JP"/>
        </w:rPr>
        <w:t>inform 3GPP</w:t>
      </w:r>
      <w:r w:rsidR="00542A0F">
        <w:rPr>
          <w:lang w:eastAsia="ja-JP"/>
        </w:rPr>
        <w:t xml:space="preserve"> that at </w:t>
      </w:r>
      <w:r w:rsidR="000E55F7">
        <w:rPr>
          <w:lang w:eastAsia="ja-JP"/>
        </w:rPr>
        <w:t>its meeting held</w:t>
      </w:r>
      <w:r w:rsidR="00D457EA">
        <w:rPr>
          <w:lang w:eastAsia="ja-JP"/>
        </w:rPr>
        <w:t xml:space="preserve"> </w:t>
      </w:r>
      <w:r w:rsidR="004857DA">
        <w:rPr>
          <w:lang w:eastAsia="ja-JP"/>
        </w:rPr>
        <w:t>from</w:t>
      </w:r>
      <w:r w:rsidR="00542A0F">
        <w:rPr>
          <w:lang w:eastAsia="ja-JP"/>
        </w:rPr>
        <w:t xml:space="preserve"> April 30</w:t>
      </w:r>
      <w:r w:rsidR="00542A0F" w:rsidRPr="00542A0F">
        <w:rPr>
          <w:vertAlign w:val="superscript"/>
          <w:lang w:eastAsia="ja-JP"/>
        </w:rPr>
        <w:t>th</w:t>
      </w:r>
      <w:r w:rsidR="00D147F7">
        <w:rPr>
          <w:lang w:eastAsia="ja-JP"/>
        </w:rPr>
        <w:t xml:space="preserve"> to </w:t>
      </w:r>
      <w:r w:rsidR="00542A0F">
        <w:rPr>
          <w:lang w:eastAsia="ja-JP"/>
        </w:rPr>
        <w:t>May 6</w:t>
      </w:r>
      <w:r w:rsidR="00542A0F" w:rsidRPr="00542A0F">
        <w:rPr>
          <w:vertAlign w:val="superscript"/>
          <w:lang w:eastAsia="ja-JP"/>
        </w:rPr>
        <w:t>th</w:t>
      </w:r>
      <w:r w:rsidR="004857DA">
        <w:rPr>
          <w:lang w:eastAsia="ja-JP"/>
        </w:rPr>
        <w:t xml:space="preserve"> 2025</w:t>
      </w:r>
      <w:r w:rsidR="00542A0F">
        <w:rPr>
          <w:lang w:eastAsia="ja-JP"/>
        </w:rPr>
        <w:t>,</w:t>
      </w:r>
      <w:r w:rsidR="00D457EA">
        <w:rPr>
          <w:lang w:eastAsia="ja-JP"/>
        </w:rPr>
        <w:t xml:space="preserve"> completed the elaboration of the Draft New Recommendation </w:t>
      </w:r>
      <w:r w:rsidR="00D457EA" w:rsidRPr="00462E61">
        <w:t>ITU-R M.[</w:t>
      </w:r>
      <w:r w:rsidR="00D457EA">
        <w:t>IMT-2020-SAT.SPECS</w:t>
      </w:r>
      <w:r w:rsidR="00D457EA" w:rsidRPr="00462E61">
        <w:t>]</w:t>
      </w:r>
      <w:r w:rsidR="00D457EA">
        <w:t xml:space="preserve"> containing the </w:t>
      </w:r>
      <w:r w:rsidR="00D457EA">
        <w:rPr>
          <w:bCs/>
          <w:szCs w:val="28"/>
          <w:lang w:eastAsia="zh-CN"/>
        </w:rPr>
        <w:t>d</w:t>
      </w:r>
      <w:r w:rsidR="00D457EA" w:rsidRPr="00D457EA">
        <w:rPr>
          <w:bCs/>
          <w:szCs w:val="28"/>
          <w:lang w:eastAsia="zh-CN"/>
        </w:rPr>
        <w:t>etailed specifications of the satellite radio interfaces of IMT-2020</w:t>
      </w:r>
      <w:r w:rsidR="00D457EA">
        <w:rPr>
          <w:bCs/>
          <w:szCs w:val="28"/>
          <w:lang w:eastAsia="zh-CN"/>
        </w:rPr>
        <w:t>.</w:t>
      </w:r>
      <w:r w:rsidR="00FB0916">
        <w:rPr>
          <w:bCs/>
          <w:szCs w:val="28"/>
          <w:lang w:eastAsia="zh-CN"/>
        </w:rPr>
        <w:t xml:space="preserve"> </w:t>
      </w:r>
    </w:p>
    <w:p w14:paraId="677BBC4C" w14:textId="66E0DBE0" w:rsidR="00F005D0" w:rsidRDefault="00F005D0" w:rsidP="00F005D0">
      <w:pPr>
        <w:spacing w:after="240"/>
        <w:jc w:val="both"/>
        <w:rPr>
          <w:lang w:eastAsia="ja-JP"/>
        </w:rPr>
      </w:pPr>
      <w:r>
        <w:rPr>
          <w:lang w:eastAsia="ja-JP"/>
        </w:rPr>
        <w:t>This Draft New Recommendation will be submitted to the consideration of</w:t>
      </w:r>
      <w:r w:rsidR="000E55F7">
        <w:rPr>
          <w:lang w:eastAsia="ja-JP"/>
        </w:rPr>
        <w:t xml:space="preserve"> Study Group 4 in </w:t>
      </w:r>
      <w:r w:rsidR="00BF696D">
        <w:rPr>
          <w:lang w:eastAsia="ja-JP"/>
        </w:rPr>
        <w:t>November</w:t>
      </w:r>
      <w:r w:rsidR="000E55F7">
        <w:rPr>
          <w:lang w:eastAsia="ja-JP"/>
        </w:rPr>
        <w:t xml:space="preserve"> 2025 for </w:t>
      </w:r>
      <w:r w:rsidR="005E1602">
        <w:rPr>
          <w:lang w:eastAsia="ja-JP"/>
        </w:rPr>
        <w:t>adoption and approval</w:t>
      </w:r>
      <w:r w:rsidR="000E55F7">
        <w:rPr>
          <w:lang w:eastAsia="ja-JP"/>
        </w:rPr>
        <w:t xml:space="preserve"> before publication.</w:t>
      </w:r>
    </w:p>
    <w:p w14:paraId="007CECA2" w14:textId="1B3FFD4E" w:rsidR="00F005D0" w:rsidRPr="00F005D0" w:rsidRDefault="00F169F9" w:rsidP="00F005D0">
      <w:pPr>
        <w:rPr>
          <w:lang w:eastAsia="zh-CN"/>
        </w:rPr>
      </w:pPr>
      <w:r>
        <w:t xml:space="preserve">ITU-R </w:t>
      </w:r>
      <w:r w:rsidR="00F005D0" w:rsidRPr="008846B3">
        <w:t xml:space="preserve">Working Party </w:t>
      </w:r>
      <w:r w:rsidR="00F005D0">
        <w:t xml:space="preserve">4B would like to express its gratitude for the extensive work conducted by 3GPP on this important </w:t>
      </w:r>
      <w:r>
        <w:t>topic and</w:t>
      </w:r>
      <w:r w:rsidR="00F005D0">
        <w:t xml:space="preserve"> look</w:t>
      </w:r>
      <w:r>
        <w:t>s</w:t>
      </w:r>
      <w:r w:rsidR="00F005D0">
        <w:t xml:space="preserve"> forward to pursue </w:t>
      </w:r>
      <w:r>
        <w:t xml:space="preserve">further </w:t>
      </w:r>
      <w:r w:rsidR="00F005D0">
        <w:t>collaboration in the future.</w:t>
      </w:r>
    </w:p>
    <w:p w14:paraId="02AE061C" w14:textId="5D53DDD6" w:rsidR="00D457EA" w:rsidRPr="00467310" w:rsidRDefault="00D457EA" w:rsidP="00462E61">
      <w:pPr>
        <w:spacing w:after="240"/>
        <w:jc w:val="both"/>
        <w:rPr>
          <w:lang w:eastAsia="ja-JP"/>
        </w:rPr>
      </w:pPr>
    </w:p>
    <w:tbl>
      <w:tblPr>
        <w:tblStyle w:val="TableGrid3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461988" w:rsidRPr="00462E61" w14:paraId="7EA61874" w14:textId="77777777" w:rsidTr="006C02F9">
        <w:trPr>
          <w:trHeight w:val="625"/>
        </w:trPr>
        <w:tc>
          <w:tcPr>
            <w:tcW w:w="9180" w:type="dxa"/>
            <w:gridSpan w:val="2"/>
          </w:tcPr>
          <w:p w14:paraId="3135F934" w14:textId="75723CF8" w:rsidR="00461988" w:rsidRPr="00462E61" w:rsidRDefault="00461988" w:rsidP="00D457EA">
            <w:r w:rsidRPr="00462E61">
              <w:rPr>
                <w:b/>
                <w:bCs/>
                <w:lang w:eastAsia="ja-JP"/>
              </w:rPr>
              <w:t>Status:</w:t>
            </w:r>
            <w:r w:rsidRPr="00462E61">
              <w:rPr>
                <w:lang w:eastAsia="ja-JP"/>
              </w:rPr>
              <w:tab/>
              <w:t>For information</w:t>
            </w:r>
          </w:p>
        </w:tc>
      </w:tr>
      <w:tr w:rsidR="00461988" w:rsidRPr="00BF696D" w14:paraId="74C1A9FB" w14:textId="77777777" w:rsidTr="00CD5C7A">
        <w:tc>
          <w:tcPr>
            <w:tcW w:w="4590" w:type="dxa"/>
          </w:tcPr>
          <w:p w14:paraId="6E15C7A1" w14:textId="7A5B7B3A" w:rsidR="00461988" w:rsidRPr="00462E61" w:rsidRDefault="00461988" w:rsidP="00D457EA">
            <w:pPr>
              <w:ind w:left="1134" w:hanging="1134"/>
            </w:pPr>
            <w:r w:rsidRPr="00462E61">
              <w:rPr>
                <w:b/>
                <w:bCs/>
                <w:lang w:eastAsia="ja-JP"/>
              </w:rPr>
              <w:t>Contact:</w:t>
            </w:r>
            <w:r w:rsidRPr="00462E61">
              <w:rPr>
                <w:b/>
                <w:bCs/>
                <w:lang w:eastAsia="ja-JP"/>
              </w:rPr>
              <w:tab/>
            </w:r>
            <w:r w:rsidR="00F169F9" w:rsidRPr="00D147F7">
              <w:rPr>
                <w:lang w:eastAsia="ja-JP"/>
              </w:rPr>
              <w:t>Nick Sinanis</w:t>
            </w:r>
            <w:r w:rsidR="00F169F9">
              <w:rPr>
                <w:b/>
                <w:bCs/>
                <w:lang w:eastAsia="ja-JP"/>
              </w:rPr>
              <w:br/>
            </w:r>
            <w:r w:rsidR="00F169F9">
              <w:rPr>
                <w:bCs/>
                <w:lang w:eastAsia="ja-JP"/>
              </w:rPr>
              <w:t>ITU-R Study Group 4 Counsellor</w:t>
            </w:r>
          </w:p>
        </w:tc>
        <w:tc>
          <w:tcPr>
            <w:tcW w:w="4590" w:type="dxa"/>
          </w:tcPr>
          <w:p w14:paraId="549860AD" w14:textId="58C6D16E" w:rsidR="004857DA" w:rsidRPr="00D147F7" w:rsidRDefault="00461988" w:rsidP="004857DA">
            <w:pPr>
              <w:rPr>
                <w:lang w:val="fr-FR"/>
              </w:rPr>
            </w:pPr>
            <w:r w:rsidRPr="00D147F7">
              <w:rPr>
                <w:b/>
                <w:lang w:val="fr-FR"/>
              </w:rPr>
              <w:t>E-mail:</w:t>
            </w:r>
            <w:r w:rsidRPr="00D147F7">
              <w:rPr>
                <w:b/>
                <w:bCs/>
                <w:lang w:val="fr-FR" w:eastAsia="ja-JP"/>
              </w:rPr>
              <w:tab/>
            </w:r>
            <w:r w:rsidR="00462E61" w:rsidRPr="00D147F7">
              <w:rPr>
                <w:rFonts w:eastAsia="Malgun Gothic"/>
                <w:lang w:val="fr-FR" w:eastAsia="ko-KR"/>
              </w:rPr>
              <w:t xml:space="preserve"> </w:t>
            </w:r>
            <w:hyperlink r:id="rId11" w:history="1">
              <w:r w:rsidR="004857DA" w:rsidRPr="007B785B">
                <w:rPr>
                  <w:rStyle w:val="Hyperlink"/>
                  <w:rFonts w:eastAsia="Malgun Gothic"/>
                  <w:lang w:val="fr-FR" w:eastAsia="ko-KR"/>
                </w:rPr>
                <w:t>Nick.Sinanis@itu.int</w:t>
              </w:r>
            </w:hyperlink>
          </w:p>
        </w:tc>
      </w:tr>
    </w:tbl>
    <w:p w14:paraId="4FCAFCC9" w14:textId="0C3FDBF1" w:rsidR="00F81C80" w:rsidRPr="00D147F7" w:rsidRDefault="00F81C80" w:rsidP="00400B16">
      <w:pPr>
        <w:pStyle w:val="Reasons"/>
        <w:rPr>
          <w:lang w:val="fr-FR"/>
        </w:rPr>
      </w:pPr>
    </w:p>
    <w:sectPr w:rsidR="00F81C80" w:rsidRPr="00D147F7" w:rsidSect="00D027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6F608" w14:textId="77777777" w:rsidR="00501C56" w:rsidRDefault="00501C56">
      <w:r>
        <w:separator/>
      </w:r>
    </w:p>
  </w:endnote>
  <w:endnote w:type="continuationSeparator" w:id="0">
    <w:p w14:paraId="3E0C7F24" w14:textId="77777777" w:rsidR="00501C56" w:rsidRDefault="0050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5355" w14:textId="77777777" w:rsidR="000660AB" w:rsidRDefault="000660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25BC7" w14:textId="7FE96E7D" w:rsidR="00FA124A" w:rsidRPr="002F7CB3" w:rsidRDefault="007075A6">
    <w:pPr>
      <w:pStyle w:val="Footer"/>
      <w:rPr>
        <w:lang w:val="en-US"/>
      </w:rPr>
    </w:pPr>
    <w:fldSimple w:instr=" FILENAME \p \* MERGEFORMAT ">
      <w:r w:rsidRPr="007075A6">
        <w:rPr>
          <w:lang w:val="en-US"/>
        </w:rPr>
        <w:t>Document5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697094">
      <w:t>26.05.25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4C43F" w14:textId="3CE6B835" w:rsidR="00FA124A" w:rsidRPr="002F7CB3" w:rsidRDefault="000660AB" w:rsidP="00E6257C">
    <w:pPr>
      <w:pStyle w:val="Footer"/>
      <w:rPr>
        <w:lang w:val="en-US"/>
      </w:rPr>
    </w:pPr>
    <w:fldSimple w:instr=" FILENAME \p \* MERGEFORMAT ">
      <w:r w:rsidRPr="000660AB">
        <w:rPr>
          <w:lang w:val="en-US"/>
        </w:rPr>
        <w:t>M</w:t>
      </w:r>
      <w:r>
        <w:t>:\BRSGD\TEXT2019\SG04\WP4B\100\153\153N09e.docx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697094">
      <w:t>26.05.25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7075A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E10C2" w14:textId="77777777" w:rsidR="00501C56" w:rsidRDefault="00501C56">
      <w:r>
        <w:t>____________________</w:t>
      </w:r>
    </w:p>
  </w:footnote>
  <w:footnote w:type="continuationSeparator" w:id="0">
    <w:p w14:paraId="29782836" w14:textId="77777777" w:rsidR="00501C56" w:rsidRDefault="00501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532B" w14:textId="77777777" w:rsidR="000660AB" w:rsidRDefault="00066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3C2A5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23F247D" w14:textId="77777777" w:rsidR="00FA124A" w:rsidRDefault="001A09D6">
    <w:pPr>
      <w:pStyle w:val="Header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7671" w14:textId="77777777" w:rsidR="000660AB" w:rsidRDefault="000660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3B4D1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6E5B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689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6059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AC06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48A2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8F0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22D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921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C61A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707197">
    <w:abstractNumId w:val="9"/>
  </w:num>
  <w:num w:numId="2" w16cid:durableId="1059472658">
    <w:abstractNumId w:val="7"/>
  </w:num>
  <w:num w:numId="3" w16cid:durableId="1966305493">
    <w:abstractNumId w:val="6"/>
  </w:num>
  <w:num w:numId="4" w16cid:durableId="1295677578">
    <w:abstractNumId w:val="5"/>
  </w:num>
  <w:num w:numId="5" w16cid:durableId="1494878690">
    <w:abstractNumId w:val="4"/>
  </w:num>
  <w:num w:numId="6" w16cid:durableId="419761941">
    <w:abstractNumId w:val="8"/>
  </w:num>
  <w:num w:numId="7" w16cid:durableId="988100095">
    <w:abstractNumId w:val="3"/>
  </w:num>
  <w:num w:numId="8" w16cid:durableId="933395190">
    <w:abstractNumId w:val="2"/>
  </w:num>
  <w:num w:numId="9" w16cid:durableId="574516257">
    <w:abstractNumId w:val="1"/>
  </w:num>
  <w:num w:numId="10" w16cid:durableId="256792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pt-BR" w:vendorID="64" w:dllVersion="0" w:nlCheck="1" w:checkStyle="0"/>
  <w:activeWritingStyle w:appName="MSWord" w:lang="it-IT" w:vendorID="64" w:dllVersion="6" w:nlCheck="1" w:checkStyle="0"/>
  <w:activeWritingStyle w:appName="MSWord" w:lang="fr-FR" w:vendorID="64" w:dllVersion="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5A6"/>
    <w:rsid w:val="000069D4"/>
    <w:rsid w:val="000174AD"/>
    <w:rsid w:val="00047A1D"/>
    <w:rsid w:val="0005277C"/>
    <w:rsid w:val="000604B9"/>
    <w:rsid w:val="000660AB"/>
    <w:rsid w:val="000665AE"/>
    <w:rsid w:val="00071A1A"/>
    <w:rsid w:val="000A7D55"/>
    <w:rsid w:val="000C12C8"/>
    <w:rsid w:val="000C2E8E"/>
    <w:rsid w:val="000E0E7C"/>
    <w:rsid w:val="000E55F7"/>
    <w:rsid w:val="000F1B4B"/>
    <w:rsid w:val="000F1E3E"/>
    <w:rsid w:val="00123F2E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C691F"/>
    <w:rsid w:val="00202DC1"/>
    <w:rsid w:val="002116EE"/>
    <w:rsid w:val="002309D8"/>
    <w:rsid w:val="00262A8F"/>
    <w:rsid w:val="00272540"/>
    <w:rsid w:val="002840FA"/>
    <w:rsid w:val="002A555F"/>
    <w:rsid w:val="002A7FE2"/>
    <w:rsid w:val="002D1CBC"/>
    <w:rsid w:val="002E1B4F"/>
    <w:rsid w:val="002F2E67"/>
    <w:rsid w:val="002F7CB3"/>
    <w:rsid w:val="0031246F"/>
    <w:rsid w:val="00315546"/>
    <w:rsid w:val="00330567"/>
    <w:rsid w:val="00386A9D"/>
    <w:rsid w:val="00391081"/>
    <w:rsid w:val="00392E69"/>
    <w:rsid w:val="003B2789"/>
    <w:rsid w:val="003C13CE"/>
    <w:rsid w:val="003C697E"/>
    <w:rsid w:val="003E2518"/>
    <w:rsid w:val="003E4A57"/>
    <w:rsid w:val="003E7580"/>
    <w:rsid w:val="003E78D7"/>
    <w:rsid w:val="003E7CEF"/>
    <w:rsid w:val="00400B16"/>
    <w:rsid w:val="004151EF"/>
    <w:rsid w:val="00461988"/>
    <w:rsid w:val="00462E61"/>
    <w:rsid w:val="00467310"/>
    <w:rsid w:val="004857DA"/>
    <w:rsid w:val="004B1EF7"/>
    <w:rsid w:val="004B3FAD"/>
    <w:rsid w:val="004C5749"/>
    <w:rsid w:val="00501C56"/>
    <w:rsid w:val="00501DCA"/>
    <w:rsid w:val="00513A47"/>
    <w:rsid w:val="005408DF"/>
    <w:rsid w:val="00542A0F"/>
    <w:rsid w:val="0055571F"/>
    <w:rsid w:val="005715D6"/>
    <w:rsid w:val="00573344"/>
    <w:rsid w:val="00583F9B"/>
    <w:rsid w:val="005953A8"/>
    <w:rsid w:val="005B0D29"/>
    <w:rsid w:val="005E1602"/>
    <w:rsid w:val="005E5C10"/>
    <w:rsid w:val="005F2C78"/>
    <w:rsid w:val="006144E4"/>
    <w:rsid w:val="006468FF"/>
    <w:rsid w:val="00650299"/>
    <w:rsid w:val="00655FC5"/>
    <w:rsid w:val="00681CEF"/>
    <w:rsid w:val="00697094"/>
    <w:rsid w:val="006E2E50"/>
    <w:rsid w:val="006E67F8"/>
    <w:rsid w:val="007075A6"/>
    <w:rsid w:val="00734392"/>
    <w:rsid w:val="00740EAD"/>
    <w:rsid w:val="00765D75"/>
    <w:rsid w:val="007E3DE0"/>
    <w:rsid w:val="007F1DBC"/>
    <w:rsid w:val="0080538C"/>
    <w:rsid w:val="00814E0A"/>
    <w:rsid w:val="008161DF"/>
    <w:rsid w:val="00822581"/>
    <w:rsid w:val="008309DD"/>
    <w:rsid w:val="0083227A"/>
    <w:rsid w:val="00842415"/>
    <w:rsid w:val="0086287F"/>
    <w:rsid w:val="00866900"/>
    <w:rsid w:val="00876A8A"/>
    <w:rsid w:val="00881BA1"/>
    <w:rsid w:val="008C1B63"/>
    <w:rsid w:val="008C2302"/>
    <w:rsid w:val="008C26B8"/>
    <w:rsid w:val="008D7C67"/>
    <w:rsid w:val="008F208F"/>
    <w:rsid w:val="0091126D"/>
    <w:rsid w:val="00914916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27F39"/>
    <w:rsid w:val="00B4279B"/>
    <w:rsid w:val="00B45FC9"/>
    <w:rsid w:val="00B53727"/>
    <w:rsid w:val="00B71DA3"/>
    <w:rsid w:val="00B76F35"/>
    <w:rsid w:val="00B81138"/>
    <w:rsid w:val="00BA166A"/>
    <w:rsid w:val="00BC7CCF"/>
    <w:rsid w:val="00BD7262"/>
    <w:rsid w:val="00BE470B"/>
    <w:rsid w:val="00BF696D"/>
    <w:rsid w:val="00C24D6B"/>
    <w:rsid w:val="00C51C84"/>
    <w:rsid w:val="00C538FC"/>
    <w:rsid w:val="00C57A91"/>
    <w:rsid w:val="00C60E7F"/>
    <w:rsid w:val="00C91ED0"/>
    <w:rsid w:val="00CB1545"/>
    <w:rsid w:val="00CC01C2"/>
    <w:rsid w:val="00CC6FA2"/>
    <w:rsid w:val="00CF21F2"/>
    <w:rsid w:val="00D02712"/>
    <w:rsid w:val="00D046A7"/>
    <w:rsid w:val="00D147F7"/>
    <w:rsid w:val="00D214D0"/>
    <w:rsid w:val="00D457EA"/>
    <w:rsid w:val="00D65412"/>
    <w:rsid w:val="00D6546B"/>
    <w:rsid w:val="00D80DBF"/>
    <w:rsid w:val="00D9452A"/>
    <w:rsid w:val="00DA70C7"/>
    <w:rsid w:val="00DB178B"/>
    <w:rsid w:val="00DC17D3"/>
    <w:rsid w:val="00DC6ABF"/>
    <w:rsid w:val="00DD2B0A"/>
    <w:rsid w:val="00DD4BED"/>
    <w:rsid w:val="00DE39F0"/>
    <w:rsid w:val="00DF0AF3"/>
    <w:rsid w:val="00DF7E9F"/>
    <w:rsid w:val="00E27D7E"/>
    <w:rsid w:val="00E31407"/>
    <w:rsid w:val="00E42E13"/>
    <w:rsid w:val="00E51853"/>
    <w:rsid w:val="00E56D5C"/>
    <w:rsid w:val="00E6257C"/>
    <w:rsid w:val="00E63C59"/>
    <w:rsid w:val="00E71611"/>
    <w:rsid w:val="00EB3F1E"/>
    <w:rsid w:val="00F005D0"/>
    <w:rsid w:val="00F169F9"/>
    <w:rsid w:val="00F25662"/>
    <w:rsid w:val="00F451EE"/>
    <w:rsid w:val="00F81C80"/>
    <w:rsid w:val="00FA124A"/>
    <w:rsid w:val="00FB0916"/>
    <w:rsid w:val="00FC08DD"/>
    <w:rsid w:val="00FC2316"/>
    <w:rsid w:val="00FC2CFD"/>
    <w:rsid w:val="00FE6096"/>
    <w:rsid w:val="00FF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B842CD"/>
  <w15:docId w15:val="{2F3FAB6D-29ED-4467-804D-EE1BBBF3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rsid w:val="00461988"/>
    <w:rPr>
      <w:color w:val="0000FF" w:themeColor="hyperlink"/>
      <w:u w:val="single"/>
    </w:rPr>
  </w:style>
  <w:style w:type="table" w:customStyle="1" w:styleId="TableGrid311">
    <w:name w:val="Table Grid311"/>
    <w:basedOn w:val="TableNormal"/>
    <w:next w:val="TableGrid"/>
    <w:rsid w:val="00461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61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62E6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840FA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5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ick.Sinanis@itu.in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AF5B1C9FC0D1448B4A35BF065B753D" ma:contentTypeVersion="2" ma:contentTypeDescription="Create a new document." ma:contentTypeScope="" ma:versionID="76720f267df277289f8bca4b77b6aa6f">
  <xsd:schema xmlns:xsd="http://www.w3.org/2001/XMLSchema" xmlns:xs="http://www.w3.org/2001/XMLSchema" xmlns:p="http://schemas.microsoft.com/office/2006/metadata/properties" xmlns:ns2="4c6a61cb-1973-4fc6-92ae-f4d7a4471404" xmlns:ns3="63927a83-b4a2-4b52-8373-e7a1ae012051" targetNamespace="http://schemas.microsoft.com/office/2006/metadata/properties" ma:root="true" ma:fieldsID="132a776969e2c3340b4e4a1c76c12f56" ns2:_="" ns3:_="">
    <xsd:import namespace="4c6a61cb-1973-4fc6-92ae-f4d7a4471404"/>
    <xsd:import namespace="63927a83-b4a2-4b52-8373-e7a1ae012051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27a83-b4a2-4b52-8373-e7a1ae0120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Props1.xml><?xml version="1.0" encoding="utf-8"?>
<ds:datastoreItem xmlns:ds="http://schemas.openxmlformats.org/officeDocument/2006/customXml" ds:itemID="{E48FB151-0900-43C4-A6AC-E738E1717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63927a83-b4a2-4b52-8373-e7a1ae0120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BB1F49-6FCA-46EF-990F-BBBE2BDC75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61165F-8AEA-4307-AB52-AF99C7C9E110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JK</cp:lastModifiedBy>
  <cp:revision>3</cp:revision>
  <cp:lastPrinted>2008-02-21T14:04:00Z</cp:lastPrinted>
  <dcterms:created xsi:type="dcterms:W3CDTF">2025-05-26T13:10:00Z</dcterms:created>
  <dcterms:modified xsi:type="dcterms:W3CDTF">2025-05-28T20:27:00Z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0x0101001BAF5B1C9FC0D1448B4A35BF065B753D</vt:lpwstr>
  </property>
</Properties>
</file>